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3B1E0" w14:textId="77777777" w:rsidR="00804175" w:rsidRPr="00986A55" w:rsidRDefault="00804175" w:rsidP="005670FC">
      <w:pPr>
        <w:pStyle w:val="IndexHeading1"/>
        <w:spacing w:after="0" w:line="380" w:lineRule="exac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986A5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86A5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86A5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FABCC72" w14:textId="77777777" w:rsidR="002B6838" w:rsidRPr="00986A55" w:rsidRDefault="002B6838" w:rsidP="005670FC">
      <w:pPr>
        <w:pStyle w:val="IndexHeading1"/>
        <w:spacing w:after="0" w:line="380" w:lineRule="exac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5CCF1BBC" w14:textId="77777777" w:rsidR="00804175" w:rsidRPr="00986A55" w:rsidRDefault="002B6838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</w:rPr>
      </w:pPr>
      <w:r w:rsidRPr="00986A55">
        <w:rPr>
          <w:rFonts w:ascii="Angsana New" w:hAnsi="Angsana New" w:cs="Angsana New"/>
          <w:sz w:val="30"/>
          <w:szCs w:val="30"/>
          <w:lang w:bidi="th-TH"/>
        </w:rPr>
        <w:t>1</w:t>
      </w:r>
      <w:r w:rsidRPr="00986A55">
        <w:rPr>
          <w:rFonts w:ascii="Angsana New" w:hAnsi="Angsana New" w:cs="Angsana New"/>
          <w:sz w:val="30"/>
          <w:szCs w:val="30"/>
          <w:lang w:bidi="th-TH"/>
        </w:rPr>
        <w:tab/>
      </w:r>
      <w:r w:rsidR="00804175" w:rsidRPr="00986A55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067F1D6" w14:textId="0BB2BA2E" w:rsidR="00804175" w:rsidRPr="00986A55" w:rsidRDefault="002B6838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86A55">
        <w:rPr>
          <w:rFonts w:ascii="Angsana New" w:hAnsi="Angsana New" w:cs="Angsana New"/>
          <w:sz w:val="30"/>
          <w:szCs w:val="30"/>
          <w:lang w:bidi="th-TH"/>
        </w:rPr>
        <w:t>2</w:t>
      </w:r>
      <w:r w:rsidRPr="00986A55">
        <w:rPr>
          <w:rFonts w:ascii="Angsana New" w:hAnsi="Angsana New" w:cs="Angsana New"/>
          <w:sz w:val="30"/>
          <w:szCs w:val="30"/>
          <w:lang w:bidi="th-TH"/>
        </w:rPr>
        <w:tab/>
      </w:r>
      <w:r w:rsidR="00804175" w:rsidRPr="00986A5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EB55FDA" w14:textId="6CA48578" w:rsidR="009F4D02" w:rsidRPr="00986A55" w:rsidRDefault="00D32CB9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986A55">
        <w:rPr>
          <w:rFonts w:ascii="Angsana New" w:hAnsi="Angsana New" w:cs="Angsana New"/>
          <w:sz w:val="30"/>
          <w:szCs w:val="30"/>
          <w:lang w:bidi="th-TH"/>
        </w:rPr>
        <w:t>3</w:t>
      </w:r>
      <w:r w:rsidR="009F4D02" w:rsidRPr="00986A55">
        <w:rPr>
          <w:rFonts w:ascii="Angsana New" w:hAnsi="Angsana New" w:cs="Angsana New"/>
          <w:sz w:val="30"/>
          <w:szCs w:val="30"/>
          <w:lang w:bidi="th-TH"/>
        </w:rPr>
        <w:tab/>
      </w:r>
      <w:r w:rsidR="00D05423"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การขายบริษัทย่อย</w:t>
      </w:r>
    </w:p>
    <w:p w14:paraId="0F2B287B" w14:textId="0B12169F" w:rsidR="00804175" w:rsidRPr="00986A55" w:rsidRDefault="00D32CB9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86A55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2B6838" w:rsidRPr="00986A55">
        <w:rPr>
          <w:rFonts w:ascii="Angsana New" w:hAnsi="Angsana New" w:cs="Angsana New"/>
          <w:sz w:val="30"/>
          <w:szCs w:val="30"/>
          <w:lang w:bidi="th-TH"/>
        </w:rPr>
        <w:tab/>
      </w:r>
      <w:r w:rsidR="00804175" w:rsidRPr="00986A5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5BCBAF2" w14:textId="594941A8" w:rsidR="00804175" w:rsidRPr="00986A55" w:rsidRDefault="00D32CB9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</w:rPr>
      </w:pPr>
      <w:r w:rsidRPr="00986A55">
        <w:rPr>
          <w:rFonts w:ascii="Angsana New" w:hAnsi="Angsana New" w:cs="Angsana New"/>
          <w:sz w:val="30"/>
          <w:szCs w:val="30"/>
          <w:lang w:bidi="th-TH"/>
        </w:rPr>
        <w:t>5</w:t>
      </w:r>
      <w:r w:rsidR="002B6838" w:rsidRPr="00986A55">
        <w:rPr>
          <w:rFonts w:ascii="Angsana New" w:hAnsi="Angsana New" w:cs="Angsana New"/>
          <w:sz w:val="30"/>
          <w:szCs w:val="30"/>
          <w:lang w:bidi="th-TH"/>
        </w:rPr>
        <w:tab/>
      </w:r>
      <w:r w:rsidR="00804175" w:rsidRPr="00986A55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45C9B99" w14:textId="4F5D05E7" w:rsidR="00804175" w:rsidRPr="00986A55" w:rsidRDefault="00D32CB9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86A55">
        <w:rPr>
          <w:rFonts w:ascii="Angsana New" w:hAnsi="Angsana New" w:cs="Angsana New"/>
          <w:sz w:val="30"/>
          <w:szCs w:val="30"/>
          <w:lang w:bidi="th-TH"/>
        </w:rPr>
        <w:t>6</w:t>
      </w:r>
      <w:r w:rsidR="002B6838" w:rsidRPr="00986A55">
        <w:rPr>
          <w:rFonts w:ascii="Angsana New" w:hAnsi="Angsana New" w:cs="Angsana New"/>
          <w:sz w:val="30"/>
          <w:szCs w:val="30"/>
          <w:lang w:bidi="th-TH"/>
        </w:rPr>
        <w:tab/>
      </w:r>
      <w:r w:rsidR="00804175" w:rsidRPr="00986A55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D75CE8" w:rsidRPr="00986A55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</w:p>
    <w:p w14:paraId="5FCA1392" w14:textId="3E928EBC" w:rsidR="00804175" w:rsidRPr="00986A55" w:rsidRDefault="00D32CB9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86A55">
        <w:rPr>
          <w:rFonts w:ascii="Angsana New" w:hAnsi="Angsana New" w:cs="Angsana New"/>
          <w:sz w:val="30"/>
          <w:szCs w:val="30"/>
          <w:lang w:bidi="th-TH"/>
        </w:rPr>
        <w:t>7</w:t>
      </w:r>
      <w:r w:rsidR="002B6838" w:rsidRPr="00986A55">
        <w:rPr>
          <w:rFonts w:ascii="Angsana New" w:hAnsi="Angsana New" w:cs="Angsana New"/>
          <w:sz w:val="30"/>
          <w:szCs w:val="30"/>
          <w:lang w:bidi="th-TH"/>
        </w:rPr>
        <w:tab/>
      </w:r>
      <w:r w:rsidR="00804175" w:rsidRPr="00986A55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65DC3D2" w14:textId="568DF355" w:rsidR="00804175" w:rsidRPr="00986A55" w:rsidRDefault="00D32CB9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86A55">
        <w:rPr>
          <w:rFonts w:ascii="Angsana New" w:hAnsi="Angsana New" w:cs="Angsana New"/>
          <w:sz w:val="30"/>
          <w:szCs w:val="30"/>
          <w:lang w:bidi="th-TH"/>
        </w:rPr>
        <w:t>8</w:t>
      </w:r>
      <w:r w:rsidR="002B6838" w:rsidRPr="00986A55">
        <w:rPr>
          <w:rFonts w:ascii="Angsana New" w:hAnsi="Angsana New" w:cs="Angsana New"/>
          <w:sz w:val="30"/>
          <w:szCs w:val="30"/>
          <w:lang w:bidi="th-TH"/>
        </w:rPr>
        <w:tab/>
      </w:r>
      <w:r w:rsidR="009C37E9" w:rsidRPr="00986A55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362E2BD4" w14:textId="4E1AC01A" w:rsidR="001773DA" w:rsidRPr="00986A55" w:rsidRDefault="00D32CB9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86A55">
        <w:rPr>
          <w:rFonts w:ascii="Angsana New" w:hAnsi="Angsana New" w:cs="Angsana New"/>
          <w:sz w:val="30"/>
          <w:szCs w:val="30"/>
          <w:lang w:bidi="th-TH"/>
        </w:rPr>
        <w:t>9</w:t>
      </w:r>
      <w:r w:rsidR="002B6838" w:rsidRPr="00986A55">
        <w:rPr>
          <w:rFonts w:ascii="Angsana New" w:hAnsi="Angsana New" w:cs="Angsana New"/>
          <w:sz w:val="30"/>
          <w:szCs w:val="30"/>
          <w:lang w:bidi="th-TH"/>
        </w:rPr>
        <w:tab/>
      </w:r>
      <w:r w:rsidR="001773DA" w:rsidRPr="00986A55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2955D961" w14:textId="54793427" w:rsidR="00C94768" w:rsidRPr="00986A55" w:rsidRDefault="003F39C9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986A55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D32CB9" w:rsidRPr="00986A55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ประมาณการหนี้สินไม่หมุนเวียนสำหรับผลประโยชน์พนักงาน</w:t>
      </w:r>
    </w:p>
    <w:p w14:paraId="75B0451E" w14:textId="745997AF" w:rsidR="006F7828" w:rsidRPr="00986A55" w:rsidRDefault="006F7828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86A55">
        <w:rPr>
          <w:rFonts w:ascii="Angsana New" w:hAnsi="Angsana New" w:cs="Angsana New"/>
          <w:sz w:val="30"/>
          <w:szCs w:val="30"/>
          <w:lang w:bidi="th-TH"/>
        </w:rPr>
        <w:t>1</w:t>
      </w:r>
      <w:r w:rsidR="00D32CB9" w:rsidRPr="00986A55">
        <w:rPr>
          <w:rFonts w:ascii="Angsana New" w:hAnsi="Angsana New" w:cs="Angsana New"/>
          <w:sz w:val="30"/>
          <w:szCs w:val="30"/>
          <w:lang w:bidi="th-TH"/>
        </w:rPr>
        <w:t>1</w:t>
      </w:r>
      <w:r w:rsidRPr="00986A55">
        <w:rPr>
          <w:rFonts w:ascii="Angsana New" w:hAnsi="Angsana New" w:cs="Angsana New"/>
          <w:sz w:val="30"/>
          <w:szCs w:val="30"/>
          <w:lang w:bidi="th-TH"/>
        </w:rPr>
        <w:tab/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ดำเนินงานและการจำแนกรายได้</w:t>
      </w:r>
    </w:p>
    <w:p w14:paraId="5E24188B" w14:textId="7012464D" w:rsidR="00721EC2" w:rsidRPr="00986A55" w:rsidRDefault="00721EC2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rtl/>
          <w:cs/>
        </w:rPr>
      </w:pPr>
      <w:r w:rsidRPr="00986A55">
        <w:rPr>
          <w:rFonts w:ascii="Angsana New" w:hAnsi="Angsana New" w:cs="Angsana New"/>
          <w:sz w:val="30"/>
          <w:szCs w:val="30"/>
          <w:lang w:bidi="th-TH"/>
        </w:rPr>
        <w:t>1</w:t>
      </w:r>
      <w:r w:rsidR="00D32CB9" w:rsidRPr="00986A55">
        <w:rPr>
          <w:rFonts w:ascii="Angsana New" w:hAnsi="Angsana New" w:cs="Angsana New"/>
          <w:sz w:val="30"/>
          <w:szCs w:val="30"/>
          <w:lang w:bidi="th-TH"/>
        </w:rPr>
        <w:t>2</w:t>
      </w:r>
      <w:r w:rsidRPr="00986A55">
        <w:rPr>
          <w:rFonts w:ascii="Angsana New" w:hAnsi="Angsana New" w:cs="Angsana New"/>
          <w:sz w:val="30"/>
          <w:szCs w:val="30"/>
          <w:lang w:bidi="th-TH"/>
        </w:rPr>
        <w:tab/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1BE71958" w14:textId="498435EE" w:rsidR="006F7828" w:rsidRPr="00986A55" w:rsidRDefault="006F7828" w:rsidP="00DD48EA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986A55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D32CB9" w:rsidRPr="00986A55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</w:t>
      </w:r>
    </w:p>
    <w:p w14:paraId="701BAD2F" w14:textId="0EF40480" w:rsidR="00694B55" w:rsidRPr="00986A55" w:rsidRDefault="006C3596" w:rsidP="00DD48EA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1</w:t>
      </w:r>
      <w:r w:rsidR="00D32CB9" w:rsidRPr="00986A55">
        <w:rPr>
          <w:rFonts w:ascii="Angsana New" w:hAnsi="Angsana New" w:cs="Angsana New"/>
          <w:sz w:val="30"/>
          <w:szCs w:val="30"/>
          <w:lang w:bidi="th-TH"/>
        </w:rPr>
        <w:t>4</w:t>
      </w:r>
      <w:r w:rsidR="00694B55" w:rsidRPr="00986A55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694B55" w:rsidRPr="00986A55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694B55"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0CFE207" w14:textId="12FFDAC1" w:rsidR="00804175" w:rsidRPr="00986A55" w:rsidRDefault="00523C4F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lang w:bidi="th-TH"/>
        </w:rPr>
        <w:t>1</w:t>
      </w:r>
      <w:r w:rsidR="00D32CB9" w:rsidRPr="00986A55">
        <w:rPr>
          <w:rFonts w:ascii="Angsana New" w:hAnsi="Angsana New" w:cs="Angsana New"/>
          <w:sz w:val="30"/>
          <w:szCs w:val="30"/>
          <w:lang w:bidi="th-TH"/>
        </w:rPr>
        <w:t>5</w:t>
      </w:r>
      <w:r w:rsidR="002B6838" w:rsidRPr="00986A55">
        <w:rPr>
          <w:rFonts w:ascii="Angsana New" w:hAnsi="Angsana New" w:cs="Angsana New"/>
          <w:sz w:val="30"/>
          <w:szCs w:val="30"/>
          <w:lang w:bidi="th-TH"/>
        </w:rPr>
        <w:tab/>
      </w:r>
      <w:r w:rsidR="00804175" w:rsidRPr="00986A5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21F0D6B" w14:textId="1A34F09A" w:rsidR="00804175" w:rsidRPr="00986A55" w:rsidRDefault="006C3596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1</w:t>
      </w:r>
      <w:r w:rsidR="00D32CB9" w:rsidRPr="00986A55">
        <w:rPr>
          <w:rFonts w:ascii="Angsana New" w:hAnsi="Angsana New" w:cs="Angsana New"/>
          <w:sz w:val="30"/>
          <w:szCs w:val="30"/>
          <w:lang w:bidi="th-TH"/>
        </w:rPr>
        <w:t>6</w:t>
      </w:r>
      <w:r w:rsidR="002B6838" w:rsidRPr="00986A55">
        <w:rPr>
          <w:rFonts w:ascii="Angsana New" w:hAnsi="Angsana New" w:cs="Angsana New"/>
          <w:sz w:val="30"/>
          <w:szCs w:val="30"/>
          <w:lang w:bidi="th-TH"/>
        </w:rPr>
        <w:tab/>
      </w:r>
      <w:r w:rsidR="00804175" w:rsidRPr="00986A55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7A710CBD" w14:textId="0063B088" w:rsidR="00B63674" w:rsidRPr="00986A55" w:rsidRDefault="00715114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86A55">
        <w:rPr>
          <w:rFonts w:ascii="Angsana New" w:hAnsi="Angsana New" w:cs="Angsana New"/>
          <w:sz w:val="30"/>
          <w:szCs w:val="30"/>
          <w:lang w:bidi="th-TH"/>
        </w:rPr>
        <w:t>1</w:t>
      </w:r>
      <w:r w:rsidR="00D32CB9" w:rsidRPr="00986A55">
        <w:rPr>
          <w:rFonts w:ascii="Angsana New" w:hAnsi="Angsana New" w:cs="Angsana New"/>
          <w:sz w:val="30"/>
          <w:szCs w:val="30"/>
          <w:lang w:bidi="th-TH"/>
        </w:rPr>
        <w:t>7</w:t>
      </w:r>
      <w:r w:rsidR="00B63674" w:rsidRPr="00986A55">
        <w:rPr>
          <w:rFonts w:ascii="Angsana New" w:hAnsi="Angsana New" w:cs="Angsana New"/>
          <w:sz w:val="30"/>
          <w:szCs w:val="30"/>
          <w:lang w:bidi="th-TH"/>
        </w:rPr>
        <w:tab/>
      </w:r>
      <w:r w:rsidR="00885105"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64D2A3A" w14:textId="13B9C24C" w:rsidR="00885105" w:rsidRPr="00986A55" w:rsidRDefault="00F864B4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86A55">
        <w:rPr>
          <w:rFonts w:ascii="Angsana New" w:hAnsi="Angsana New" w:cs="Angsana New"/>
          <w:sz w:val="30"/>
          <w:szCs w:val="30"/>
          <w:lang w:bidi="th-TH"/>
        </w:rPr>
        <w:t>1</w:t>
      </w:r>
      <w:r w:rsidR="00D32CB9" w:rsidRPr="00986A55">
        <w:rPr>
          <w:rFonts w:ascii="Angsana New" w:hAnsi="Angsana New" w:cs="Angsana New"/>
          <w:sz w:val="30"/>
          <w:szCs w:val="30"/>
          <w:lang w:bidi="th-TH"/>
        </w:rPr>
        <w:t>8</w:t>
      </w:r>
      <w:r w:rsidR="00885105" w:rsidRPr="00986A55">
        <w:rPr>
          <w:rFonts w:ascii="Angsana New" w:hAnsi="Angsana New" w:cs="Angsana New"/>
          <w:sz w:val="30"/>
          <w:szCs w:val="30"/>
          <w:lang w:bidi="th-TH"/>
        </w:rPr>
        <w:tab/>
      </w:r>
      <w:r w:rsidR="00885105"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5E029A8E" w14:textId="77777777" w:rsidR="00733200" w:rsidRPr="00986A55" w:rsidRDefault="00733200" w:rsidP="005670FC">
      <w:pPr>
        <w:pStyle w:val="index"/>
        <w:tabs>
          <w:tab w:val="clear" w:pos="1134"/>
        </w:tabs>
        <w:spacing w:after="0" w:line="240" w:lineRule="auto"/>
        <w:ind w:left="0" w:firstLine="5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4F02902" w14:textId="77777777" w:rsidR="00B63674" w:rsidRPr="00986A55" w:rsidRDefault="00B63674" w:rsidP="005670FC">
      <w:pPr>
        <w:pStyle w:val="index"/>
        <w:tabs>
          <w:tab w:val="clear" w:pos="1134"/>
        </w:tabs>
        <w:spacing w:after="0" w:line="240" w:lineRule="auto"/>
        <w:ind w:left="0" w:firstLine="5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C61E906" w14:textId="262F86AF" w:rsidR="00804175" w:rsidRPr="00986A55" w:rsidRDefault="00804175" w:rsidP="00D05081">
      <w:pPr>
        <w:pStyle w:val="index"/>
        <w:tabs>
          <w:tab w:val="clear" w:pos="1134"/>
        </w:tabs>
        <w:spacing w:after="0" w:line="240" w:lineRule="auto"/>
        <w:ind w:left="0" w:firstLine="540"/>
        <w:outlineLvl w:val="0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  <w:r w:rsidRPr="00986A55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หมายเหตุประกอบงบการเงินเป็นส่วนหนึ่งของงบการเงินระหว่างกาลนี้</w:t>
      </w:r>
    </w:p>
    <w:p w14:paraId="433566F8" w14:textId="77777777" w:rsidR="00804175" w:rsidRPr="00986A55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2BBFF1F" w14:textId="2502B4C4" w:rsidR="00804175" w:rsidRPr="00986A55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4E7A4C" w:rsidRPr="00986A55">
        <w:rPr>
          <w:rFonts w:ascii="Angsana New" w:hAnsi="Angsana New" w:cs="Angsana New"/>
          <w:sz w:val="30"/>
          <w:szCs w:val="30"/>
          <w:cs/>
        </w:rPr>
        <w:t>การเงินจากคณะกรรมการเมื่อวันที่</w:t>
      </w:r>
      <w:r w:rsidR="00D32CB9" w:rsidRPr="00986A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66D7E" w:rsidRPr="00986A55">
        <w:rPr>
          <w:rFonts w:ascii="Angsana New" w:hAnsi="Angsana New" w:cs="Angsana New"/>
          <w:sz w:val="30"/>
          <w:szCs w:val="30"/>
        </w:rPr>
        <w:t>1</w:t>
      </w:r>
      <w:r w:rsidR="000B607E" w:rsidRPr="00986A55">
        <w:rPr>
          <w:rFonts w:ascii="Angsana New" w:hAnsi="Angsana New" w:cs="Angsana New"/>
          <w:sz w:val="30"/>
          <w:szCs w:val="30"/>
        </w:rPr>
        <w:t>3</w:t>
      </w:r>
      <w:r w:rsidR="00D32CB9" w:rsidRPr="00986A55">
        <w:rPr>
          <w:rFonts w:ascii="Angsana New" w:hAnsi="Angsana New" w:cs="Angsana New"/>
          <w:sz w:val="30"/>
          <w:szCs w:val="30"/>
        </w:rPr>
        <w:t xml:space="preserve"> </w:t>
      </w:r>
      <w:r w:rsidR="00D32CB9" w:rsidRPr="00986A55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664184" w:rsidRPr="00986A55">
        <w:rPr>
          <w:rFonts w:ascii="Angsana New" w:hAnsi="Angsana New" w:cs="Angsana New" w:hint="cs"/>
          <w:sz w:val="30"/>
          <w:szCs w:val="30"/>
          <w:cs/>
        </w:rPr>
        <w:t>2562</w:t>
      </w:r>
    </w:p>
    <w:p w14:paraId="31374FF5" w14:textId="77777777" w:rsidR="00804175" w:rsidRPr="00986A55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203420C" w14:textId="77777777" w:rsidR="00804175" w:rsidRPr="00986A55" w:rsidRDefault="00804175" w:rsidP="00E51DAA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986A55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2098A3F" w14:textId="77777777" w:rsidR="002B6838" w:rsidRPr="00986A55" w:rsidRDefault="002B6838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3095C19" w14:textId="77777777" w:rsidR="00F369BB" w:rsidRPr="00986A55" w:rsidRDefault="00556AD1" w:rsidP="00D0508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986A5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</w:t>
      </w:r>
      <w:r w:rsidR="005F6137" w:rsidRPr="00986A55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F369BB" w:rsidRPr="00986A55">
        <w:rPr>
          <w:rFonts w:ascii="Angsana New" w:hAnsi="Angsana New" w:cs="Angsana New"/>
          <w:sz w:val="30"/>
          <w:szCs w:val="30"/>
          <w:u w:val="none"/>
          <w:cs/>
          <w:lang w:val="th-TH"/>
        </w:rPr>
        <w:t>ข้อมูลบริษัท</w:t>
      </w:r>
    </w:p>
    <w:p w14:paraId="191EC9F5" w14:textId="77777777" w:rsidR="002B6838" w:rsidRPr="00986A55" w:rsidRDefault="002B6838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E302C4D" w14:textId="77777777" w:rsidR="0070329A" w:rsidRPr="00986A55" w:rsidRDefault="003B025C" w:rsidP="0070329A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986A55">
        <w:rPr>
          <w:rFonts w:ascii="Angsana New" w:hAnsi="Angsana New" w:cs="Angsana New"/>
          <w:cs/>
          <w:lang w:val="en-US"/>
        </w:rPr>
        <w:t>บริษัท บูทิค คอร์ปอเรชั่น จำกัด (มหาชน)</w:t>
      </w:r>
      <w:r w:rsidR="00F369BB" w:rsidRPr="00986A55">
        <w:rPr>
          <w:rFonts w:ascii="Angsana New" w:hAnsi="Angsana New" w:cs="Angsana New"/>
          <w:cs/>
          <w:lang w:val="en-US"/>
        </w:rPr>
        <w:t xml:space="preserve"> </w:t>
      </w:r>
      <w:r w:rsidR="00F369BB" w:rsidRPr="00986A55">
        <w:rPr>
          <w:rFonts w:ascii="Angsana New" w:hAnsi="Angsana New" w:cs="Angsana New"/>
          <w:lang w:val="en-US"/>
        </w:rPr>
        <w:t>“</w:t>
      </w:r>
      <w:r w:rsidR="00F369BB" w:rsidRPr="00986A55">
        <w:rPr>
          <w:rFonts w:ascii="Angsana New" w:hAnsi="Angsana New" w:cs="Angsana New"/>
          <w:cs/>
          <w:lang w:val="en-US"/>
        </w:rPr>
        <w:t>บริษัท</w:t>
      </w:r>
      <w:r w:rsidR="00F369BB" w:rsidRPr="00986A55">
        <w:rPr>
          <w:rFonts w:ascii="Angsana New" w:hAnsi="Angsana New" w:cs="Angsana New"/>
          <w:lang w:val="en-US"/>
        </w:rPr>
        <w:t xml:space="preserve">” </w:t>
      </w:r>
      <w:r w:rsidR="0070329A" w:rsidRPr="00986A55">
        <w:rPr>
          <w:rFonts w:ascii="Angsana New" w:hAnsi="Angsana New" w:cs="Angsana New" w:hint="cs"/>
          <w:cs/>
          <w:lang w:val="en-US"/>
        </w:rPr>
        <w:t>และบริษัทย่อย</w:t>
      </w:r>
      <w:r w:rsidR="0070329A" w:rsidRPr="00986A55">
        <w:rPr>
          <w:rFonts w:ascii="Angsana New" w:hAnsi="Angsana New" w:cs="Angsana New"/>
          <w:lang w:val="en-US"/>
        </w:rPr>
        <w:t xml:space="preserve"> (</w:t>
      </w:r>
      <w:r w:rsidR="0070329A" w:rsidRPr="00986A55">
        <w:rPr>
          <w:rFonts w:ascii="Angsana New" w:hAnsi="Angsana New" w:cs="Angsana New" w:hint="cs"/>
          <w:cs/>
          <w:lang w:val="en-US"/>
        </w:rPr>
        <w:t xml:space="preserve">รวมกันเรียกว่า </w:t>
      </w:r>
      <w:r w:rsidR="0070329A" w:rsidRPr="00986A55">
        <w:rPr>
          <w:rFonts w:ascii="Angsana New" w:hAnsi="Angsana New" w:cs="Angsana New"/>
          <w:lang w:val="en-US"/>
        </w:rPr>
        <w:t>“</w:t>
      </w:r>
      <w:r w:rsidR="0070329A" w:rsidRPr="00986A55">
        <w:rPr>
          <w:rFonts w:ascii="Angsana New" w:hAnsi="Angsana New" w:cs="Angsana New" w:hint="cs"/>
          <w:cs/>
          <w:lang w:val="en-US"/>
        </w:rPr>
        <w:t>กลุ่มบริษัท</w:t>
      </w:r>
      <w:r w:rsidR="0070329A" w:rsidRPr="00986A55">
        <w:rPr>
          <w:rFonts w:ascii="Angsana New" w:hAnsi="Angsana New" w:cs="Angsana New"/>
          <w:lang w:val="en-US"/>
        </w:rPr>
        <w:t xml:space="preserve">”) </w:t>
      </w:r>
      <w:r w:rsidR="0070329A" w:rsidRPr="00986A55">
        <w:rPr>
          <w:rFonts w:ascii="Angsana New" w:hAnsi="Angsana New" w:cs="Angsana New"/>
          <w:cs/>
          <w:lang w:val="en-US"/>
        </w:rPr>
        <w:t>ดำเนินธุรกิจหลักเกี่ยวกับการพัฒนาอสังหาริมทรัพย์ ให้บริการที่พัก</w:t>
      </w:r>
      <w:r w:rsidR="0070329A" w:rsidRPr="00986A55">
        <w:rPr>
          <w:rFonts w:ascii="Angsana New" w:hAnsi="Angsana New" w:cs="Angsana New"/>
          <w:lang w:val="en-US"/>
        </w:rPr>
        <w:t xml:space="preserve"> </w:t>
      </w:r>
      <w:r w:rsidR="0070329A" w:rsidRPr="00986A55">
        <w:rPr>
          <w:rFonts w:ascii="Angsana New" w:hAnsi="Angsana New" w:cs="Angsana New"/>
          <w:cs/>
          <w:lang w:val="en-US"/>
        </w:rPr>
        <w:t>โรงแรม ศูนย์การค้า</w:t>
      </w:r>
      <w:r w:rsidR="0070329A" w:rsidRPr="00986A55">
        <w:rPr>
          <w:rFonts w:ascii="Angsana New" w:hAnsi="Angsana New" w:cs="Angsana New" w:hint="cs"/>
          <w:cs/>
          <w:lang w:val="en-US"/>
        </w:rPr>
        <w:t>และขายโครงการพัฒนาอสังหาริมทรัพย์</w:t>
      </w:r>
      <w:r w:rsidR="0070329A" w:rsidRPr="00986A55">
        <w:rPr>
          <w:rFonts w:ascii="Angsana New" w:hAnsi="Angsana New" w:cs="Angsana New"/>
          <w:cs/>
          <w:lang w:val="en-US"/>
        </w:rPr>
        <w:t xml:space="preserve"> และให้บริการการบริหารจัดการการลงทุนในอสังหาริมทรัพย์</w:t>
      </w:r>
      <w:r w:rsidR="0070329A" w:rsidRPr="00986A55">
        <w:rPr>
          <w:rFonts w:ascii="Angsana New" w:hAnsi="Angsana New" w:cs="Angsana New" w:hint="cs"/>
          <w:cs/>
          <w:lang w:val="en-US"/>
        </w:rPr>
        <w:t xml:space="preserve"> </w:t>
      </w:r>
    </w:p>
    <w:p w14:paraId="2F1D2C68" w14:textId="77777777" w:rsidR="002B6838" w:rsidRPr="00986A55" w:rsidRDefault="002B6838" w:rsidP="00D05081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F720A8F" w14:textId="4D43D8E6" w:rsidR="004769AF" w:rsidRPr="00986A55" w:rsidRDefault="00D4338C" w:rsidP="0070329A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986A55">
        <w:rPr>
          <w:rFonts w:ascii="Angsana New" w:hAnsi="Angsana New" w:cs="Angsana New" w:hint="cs"/>
          <w:cs/>
          <w:lang w:val="en-US"/>
        </w:rPr>
        <w:t>ผู้ถือหุ้นรายใหญ่ในระหว่างงวด</w:t>
      </w:r>
      <w:r w:rsidRPr="00986A55">
        <w:rPr>
          <w:rFonts w:ascii="Angsana New" w:hAnsi="Angsana New" w:cs="Angsana New"/>
          <w:cs/>
          <w:lang w:val="en-US"/>
        </w:rPr>
        <w:t xml:space="preserve"> </w:t>
      </w:r>
      <w:r w:rsidRPr="00986A55">
        <w:rPr>
          <w:rFonts w:ascii="Angsana New" w:hAnsi="Angsana New" w:cs="Angsana New" w:hint="cs"/>
          <w:cs/>
          <w:lang w:val="en-US"/>
        </w:rPr>
        <w:t>ได้แก่</w:t>
      </w:r>
      <w:r w:rsidRPr="00986A55">
        <w:rPr>
          <w:rFonts w:ascii="Angsana New" w:hAnsi="Angsana New" w:cs="Angsana New"/>
          <w:cs/>
          <w:lang w:val="en-US"/>
        </w:rPr>
        <w:t xml:space="preserve"> </w:t>
      </w:r>
      <w:r w:rsidRPr="00986A55">
        <w:rPr>
          <w:rFonts w:ascii="Angsana New" w:hAnsi="Angsana New" w:cs="Angsana New" w:hint="cs"/>
          <w:cs/>
          <w:lang w:val="en-US"/>
        </w:rPr>
        <w:t>บริษัท</w:t>
      </w:r>
      <w:r w:rsidRPr="00986A55">
        <w:rPr>
          <w:rFonts w:ascii="Angsana New" w:hAnsi="Angsana New" w:cs="Angsana New"/>
          <w:cs/>
          <w:lang w:val="en-US"/>
        </w:rPr>
        <w:t xml:space="preserve"> </w:t>
      </w:r>
      <w:r w:rsidRPr="00986A55">
        <w:rPr>
          <w:rFonts w:ascii="Angsana New" w:hAnsi="Angsana New" w:cs="Angsana New" w:hint="cs"/>
          <w:cs/>
          <w:lang w:val="en-US"/>
        </w:rPr>
        <w:t>บี</w:t>
      </w:r>
      <w:r w:rsidRPr="00986A55">
        <w:rPr>
          <w:rFonts w:ascii="Angsana New" w:hAnsi="Angsana New" w:cs="Angsana New"/>
          <w:cs/>
          <w:lang w:val="en-US"/>
        </w:rPr>
        <w:t xml:space="preserve"> </w:t>
      </w:r>
      <w:r w:rsidRPr="00986A55">
        <w:rPr>
          <w:rFonts w:ascii="Angsana New" w:hAnsi="Angsana New" w:cs="Angsana New" w:hint="cs"/>
          <w:cs/>
          <w:lang w:val="en-US"/>
        </w:rPr>
        <w:t>คอร์ปอเรชั่น</w:t>
      </w:r>
      <w:r w:rsidRPr="00986A55">
        <w:rPr>
          <w:rFonts w:ascii="Angsana New" w:hAnsi="Angsana New" w:cs="Angsana New"/>
          <w:cs/>
          <w:lang w:val="en-US"/>
        </w:rPr>
        <w:t xml:space="preserve"> </w:t>
      </w:r>
      <w:r w:rsidRPr="00986A55">
        <w:rPr>
          <w:rFonts w:ascii="Angsana New" w:hAnsi="Angsana New" w:cs="Angsana New" w:hint="cs"/>
          <w:cs/>
          <w:lang w:val="en-US"/>
        </w:rPr>
        <w:t>โฮลดิ้งส์</w:t>
      </w:r>
      <w:r w:rsidRPr="00986A55">
        <w:rPr>
          <w:rFonts w:ascii="Angsana New" w:hAnsi="Angsana New" w:cs="Angsana New"/>
          <w:cs/>
          <w:lang w:val="en-US"/>
        </w:rPr>
        <w:t xml:space="preserve"> </w:t>
      </w:r>
      <w:r w:rsidRPr="00986A55">
        <w:rPr>
          <w:rFonts w:ascii="Angsana New" w:hAnsi="Angsana New" w:cs="Angsana New" w:hint="cs"/>
          <w:cs/>
          <w:lang w:val="en-US"/>
        </w:rPr>
        <w:t>จำกัด</w:t>
      </w:r>
      <w:r w:rsidRPr="00986A55">
        <w:rPr>
          <w:rFonts w:ascii="Angsana New" w:hAnsi="Angsana New" w:cs="Angsana New"/>
          <w:cs/>
          <w:lang w:val="en-US"/>
        </w:rPr>
        <w:t xml:space="preserve"> </w:t>
      </w:r>
      <w:r w:rsidRPr="00986A55">
        <w:rPr>
          <w:rFonts w:ascii="Angsana New" w:hAnsi="Angsana New" w:cs="Angsana New" w:hint="cs"/>
          <w:cs/>
          <w:lang w:val="en-US"/>
        </w:rPr>
        <w:t>ซึ่งเป็นนิติบุคคลที่จัดตั้งขึ้นในประเทศไทย</w:t>
      </w:r>
      <w:r w:rsidRPr="00986A55">
        <w:rPr>
          <w:rFonts w:ascii="Angsana New" w:hAnsi="Angsana New" w:cs="Angsana New"/>
          <w:cs/>
          <w:lang w:val="en-US"/>
        </w:rPr>
        <w:t xml:space="preserve"> (</w:t>
      </w:r>
      <w:r w:rsidRPr="00986A55">
        <w:rPr>
          <w:rFonts w:ascii="Angsana New" w:hAnsi="Angsana New" w:cs="Angsana New" w:hint="cs"/>
          <w:cs/>
          <w:lang w:val="en-US"/>
        </w:rPr>
        <w:t>สัดส่วนการถือหุ้นร้อยละ</w:t>
      </w:r>
      <w:r w:rsidRPr="00986A55">
        <w:rPr>
          <w:rFonts w:ascii="Angsana New" w:hAnsi="Angsana New" w:cs="Angsana New"/>
          <w:cs/>
          <w:lang w:val="en-US"/>
        </w:rPr>
        <w:t xml:space="preserve"> 38) </w:t>
      </w:r>
      <w:r w:rsidRPr="00986A55">
        <w:rPr>
          <w:rFonts w:ascii="Angsana New" w:hAnsi="Angsana New" w:cs="Angsana New" w:hint="cs"/>
          <w:cs/>
          <w:lang w:val="en-US"/>
        </w:rPr>
        <w:t>และ</w:t>
      </w:r>
      <w:r w:rsidRPr="00986A55">
        <w:rPr>
          <w:rFonts w:ascii="Angsana New" w:hAnsi="Angsana New" w:cs="Angsana New"/>
          <w:cs/>
          <w:lang w:val="en-US"/>
        </w:rPr>
        <w:t xml:space="preserve"> </w:t>
      </w:r>
      <w:r w:rsidRPr="00986A55">
        <w:rPr>
          <w:rFonts w:ascii="Angsana New" w:hAnsi="Angsana New" w:cs="Angsana New"/>
          <w:lang w:val="en-US"/>
        </w:rPr>
        <w:t xml:space="preserve">Element Capital Mauritius Ltd. </w:t>
      </w:r>
      <w:r w:rsidRPr="00986A55">
        <w:rPr>
          <w:rFonts w:ascii="Angsana New" w:hAnsi="Angsana New" w:cs="Angsana New" w:hint="cs"/>
          <w:cs/>
          <w:lang w:val="en-US"/>
        </w:rPr>
        <w:t>ซึ่งเป็นนิติบุคคลที่จัดตั้งในสาธารณรัฐมอริเชียส</w:t>
      </w:r>
      <w:r w:rsidRPr="00986A55">
        <w:rPr>
          <w:rFonts w:ascii="Angsana New" w:hAnsi="Angsana New" w:cs="Angsana New"/>
          <w:cs/>
          <w:lang w:val="en-US"/>
        </w:rPr>
        <w:t xml:space="preserve"> (</w:t>
      </w:r>
      <w:r w:rsidRPr="00986A55">
        <w:rPr>
          <w:rFonts w:ascii="Angsana New" w:hAnsi="Angsana New" w:cs="Angsana New" w:hint="cs"/>
          <w:cs/>
          <w:lang w:val="en-US"/>
        </w:rPr>
        <w:t>สัดส่วนการถือหุ้นร้อยละ</w:t>
      </w:r>
      <w:r w:rsidRPr="00986A55">
        <w:rPr>
          <w:rFonts w:ascii="Angsana New" w:hAnsi="Angsana New" w:cs="Angsana New"/>
          <w:cs/>
          <w:lang w:val="en-US"/>
        </w:rPr>
        <w:t xml:space="preserve"> 24)</w:t>
      </w:r>
      <w:r w:rsidR="0070329A" w:rsidRPr="00986A55">
        <w:rPr>
          <w:rFonts w:ascii="Angsana New" w:hAnsi="Angsana New" w:cs="Angsana New"/>
          <w:lang w:val="en-US"/>
        </w:rPr>
        <w:t xml:space="preserve"> </w:t>
      </w:r>
      <w:r w:rsidR="004769AF" w:rsidRPr="00986A55">
        <w:rPr>
          <w:rFonts w:ascii="Angsana New" w:hAnsi="Angsana New" w:cs="Angsana New"/>
          <w:cs/>
        </w:rPr>
        <w:t>ผู้ถือหุ้น</w:t>
      </w:r>
      <w:r w:rsidR="004769AF" w:rsidRPr="00986A55">
        <w:rPr>
          <w:rFonts w:ascii="Angsana New" w:hAnsi="Angsana New" w:cs="Angsana New" w:hint="cs"/>
          <w:cs/>
        </w:rPr>
        <w:t>ใหญ่ในลำดับสูงสุดในระหว่างงวด คือ ตระกูลทักราล</w:t>
      </w:r>
    </w:p>
    <w:p w14:paraId="650BF95F" w14:textId="77777777" w:rsidR="004769AF" w:rsidRPr="00986A55" w:rsidRDefault="004769AF" w:rsidP="00D05081">
      <w:pPr>
        <w:spacing w:line="240" w:lineRule="auto"/>
        <w:rPr>
          <w:rFonts w:cs="Cordia New"/>
          <w:sz w:val="30"/>
          <w:szCs w:val="30"/>
        </w:rPr>
      </w:pPr>
    </w:p>
    <w:p w14:paraId="758DC6B8" w14:textId="7FB954B8" w:rsidR="00424056" w:rsidRPr="00986A55" w:rsidRDefault="00F727BA" w:rsidP="00F727B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986A5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2</w:t>
      </w:r>
      <w:r w:rsidRPr="00986A55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804175" w:rsidRPr="00986A55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5B0D6F5D" w14:textId="77777777" w:rsidR="009B202B" w:rsidRPr="00986A55" w:rsidRDefault="009B202B" w:rsidP="005670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D7619A1" w14:textId="77777777" w:rsidR="00005185" w:rsidRPr="00986A55" w:rsidRDefault="00804175" w:rsidP="005670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986A55">
        <w:rPr>
          <w:rFonts w:ascii="Angsana New" w:hAnsi="Angsana New"/>
          <w:i/>
          <w:iCs/>
          <w:sz w:val="30"/>
          <w:szCs w:val="30"/>
          <w:cs/>
        </w:rPr>
        <w:t>(ก)</w:t>
      </w:r>
      <w:r w:rsidRPr="00986A55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26C1FCF9" w14:textId="77777777" w:rsidR="00804175" w:rsidRPr="00986A55" w:rsidRDefault="00804175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7B129ADE" w14:textId="7D67E9A0" w:rsidR="00804175" w:rsidRPr="00986A55" w:rsidRDefault="00804175" w:rsidP="001F5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7B29FB" w:rsidRPr="00986A55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986A55">
        <w:rPr>
          <w:rFonts w:ascii="Angsana New" w:hAnsi="Angsana New" w:cs="Angsana New"/>
          <w:sz w:val="30"/>
          <w:szCs w:val="30"/>
          <w:cs/>
        </w:rPr>
        <w:t>นี้</w:t>
      </w:r>
      <w:r w:rsidR="007D012F" w:rsidRPr="00986A55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="007D012F" w:rsidRPr="00986A55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="007D012F" w:rsidRPr="00986A55">
        <w:rPr>
          <w:rFonts w:ascii="Angsana New" w:hAnsi="Angsana New" w:cs="Angsana New" w:hint="cs"/>
          <w:sz w:val="30"/>
          <w:szCs w:val="30"/>
          <w:cs/>
        </w:rPr>
        <w:t>งบการเงินประจำปี และ</w:t>
      </w:r>
      <w:r w:rsidR="007D012F" w:rsidRPr="00986A55">
        <w:rPr>
          <w:rFonts w:ascii="Angsana New" w:hAnsi="Angsana New" w:cs="Angsana New"/>
          <w:sz w:val="30"/>
          <w:szCs w:val="30"/>
          <w:cs/>
        </w:rPr>
        <w:t>จัดทำ</w:t>
      </w:r>
      <w:r w:rsidR="007D012F" w:rsidRPr="00986A55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="007D012F" w:rsidRPr="00986A55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="00642B23"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986A55">
        <w:rPr>
          <w:rFonts w:ascii="Angsana New" w:hAnsi="Angsana New" w:cs="Angsana New"/>
          <w:sz w:val="30"/>
          <w:szCs w:val="30"/>
        </w:rPr>
        <w:t xml:space="preserve">34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6D68E2" w:rsidRPr="00986A55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</w:p>
    <w:p w14:paraId="13CC429E" w14:textId="77777777" w:rsidR="00674CFB" w:rsidRPr="00986A55" w:rsidRDefault="00674CFB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757F80DE" w14:textId="50C2B358" w:rsidR="00BB09CD" w:rsidRPr="00986A55" w:rsidRDefault="00804175" w:rsidP="00EB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</w:t>
      </w:r>
      <w:r w:rsidR="00D4338C" w:rsidRPr="00986A55">
        <w:rPr>
          <w:rFonts w:ascii="Angsana New" w:hAnsi="Angsana New" w:cs="Angsana New"/>
          <w:sz w:val="30"/>
          <w:szCs w:val="30"/>
          <w:cs/>
        </w:rPr>
        <w:t xml:space="preserve">บการเงินสำหรับปีสิ้นสุดวันที่ </w:t>
      </w:r>
      <w:r w:rsidR="00D4338C" w:rsidRPr="00986A55">
        <w:rPr>
          <w:rFonts w:ascii="Angsana New" w:hAnsi="Angsana New" w:cs="Angsana New"/>
          <w:sz w:val="30"/>
          <w:szCs w:val="30"/>
        </w:rPr>
        <w:t>31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10596" w:rsidRPr="00986A55">
        <w:rPr>
          <w:rFonts w:ascii="Angsana New" w:hAnsi="Angsana New" w:cs="Angsana New"/>
          <w:sz w:val="30"/>
          <w:szCs w:val="30"/>
          <w:cs/>
        </w:rPr>
        <w:t>25</w:t>
      </w:r>
      <w:r w:rsidR="00D4338C" w:rsidRPr="00986A55">
        <w:rPr>
          <w:rFonts w:ascii="Angsana New" w:hAnsi="Angsana New" w:cs="Angsana New"/>
          <w:sz w:val="30"/>
          <w:szCs w:val="30"/>
        </w:rPr>
        <w:t>6</w:t>
      </w:r>
      <w:r w:rsidR="00C441B9" w:rsidRPr="00986A55">
        <w:rPr>
          <w:rFonts w:ascii="Angsana New" w:hAnsi="Angsana New" w:cs="Angsana New"/>
          <w:sz w:val="30"/>
          <w:szCs w:val="30"/>
        </w:rPr>
        <w:t>1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="00DF0071" w:rsidRPr="00986A55">
        <w:rPr>
          <w:rFonts w:ascii="Angsana New" w:hAnsi="Angsana New" w:cs="Angsana New"/>
          <w:sz w:val="30"/>
          <w:szCs w:val="30"/>
        </w:rPr>
        <w:br/>
      </w:r>
      <w:r w:rsidR="00896A97" w:rsidRPr="00986A55">
        <w:rPr>
          <w:rFonts w:ascii="Angsana New" w:hAnsi="Angsana New" w:cs="Angsana New"/>
          <w:sz w:val="30"/>
          <w:szCs w:val="30"/>
          <w:cs/>
        </w:rPr>
        <w:t>ง</w:t>
      </w:r>
      <w:r w:rsidRPr="00986A55">
        <w:rPr>
          <w:rFonts w:ascii="Angsana New" w:hAnsi="Angsana New" w:cs="Angsana New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</w:t>
      </w:r>
      <w:r w:rsidR="00DF0071" w:rsidRPr="00986A55">
        <w:rPr>
          <w:rFonts w:ascii="Angsana New" w:hAnsi="Angsana New" w:cs="Angsana New"/>
          <w:sz w:val="30"/>
          <w:szCs w:val="30"/>
          <w:cs/>
        </w:rPr>
        <w:t>มูลที่ได้เคยนำเสนอรายงานไปแล้ว</w:t>
      </w:r>
      <w:r w:rsidR="00DF0071" w:rsidRPr="00986A55">
        <w:rPr>
          <w:rFonts w:ascii="Angsana New" w:hAnsi="Angsana New" w:cs="Angsana New"/>
          <w:sz w:val="30"/>
          <w:szCs w:val="30"/>
        </w:rPr>
        <w:br/>
      </w:r>
      <w:r w:rsidRPr="00986A55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</w:t>
      </w:r>
      <w:r w:rsidR="00D4338C" w:rsidRPr="00986A55">
        <w:rPr>
          <w:rFonts w:ascii="Angsana New" w:hAnsi="Angsana New" w:cs="Angsana New"/>
          <w:sz w:val="30"/>
          <w:szCs w:val="30"/>
          <w:cs/>
        </w:rPr>
        <w:t xml:space="preserve">ิษัทย่อยสำหรับปีสิ้นสุดวันที่ </w:t>
      </w:r>
      <w:r w:rsidR="00D4338C" w:rsidRPr="00986A55">
        <w:rPr>
          <w:rFonts w:ascii="Angsana New" w:hAnsi="Angsana New" w:cs="Angsana New"/>
          <w:sz w:val="30"/>
          <w:szCs w:val="30"/>
        </w:rPr>
        <w:t>31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30570" w:rsidRPr="00986A55">
        <w:rPr>
          <w:rFonts w:ascii="Angsana New" w:hAnsi="Angsana New" w:cs="Angsana New"/>
          <w:sz w:val="30"/>
          <w:szCs w:val="30"/>
          <w:cs/>
        </w:rPr>
        <w:t>25</w:t>
      </w:r>
      <w:r w:rsidR="00C441B9" w:rsidRPr="00986A55">
        <w:rPr>
          <w:rFonts w:ascii="Angsana New" w:hAnsi="Angsana New" w:cs="Angsana New"/>
          <w:sz w:val="30"/>
          <w:szCs w:val="30"/>
        </w:rPr>
        <w:t>61</w:t>
      </w:r>
    </w:p>
    <w:p w14:paraId="4503CD87" w14:textId="77777777" w:rsidR="00E7384F" w:rsidRPr="00986A55" w:rsidRDefault="00E73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986A5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11FF10A" w14:textId="26AC8F57" w:rsidR="00642B23" w:rsidRPr="00986A55" w:rsidRDefault="00642B23" w:rsidP="00642B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986A55">
        <w:rPr>
          <w:rFonts w:ascii="Angsana New" w:hAnsi="Angsana New"/>
          <w:i/>
          <w:iCs/>
          <w:sz w:val="30"/>
          <w:szCs w:val="30"/>
          <w:cs/>
        </w:rPr>
        <w:t>(</w:t>
      </w:r>
      <w:r w:rsidRPr="00986A55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986A55">
        <w:rPr>
          <w:rFonts w:ascii="Angsana New" w:hAnsi="Angsana New"/>
          <w:i/>
          <w:iCs/>
          <w:sz w:val="30"/>
          <w:szCs w:val="30"/>
          <w:cs/>
        </w:rPr>
        <w:t>)</w:t>
      </w:r>
      <w:r w:rsidRPr="00986A55">
        <w:rPr>
          <w:rFonts w:ascii="Angsana New" w:hAnsi="Angsana New"/>
          <w:i/>
          <w:iCs/>
          <w:sz w:val="30"/>
          <w:szCs w:val="30"/>
          <w:cs/>
        </w:rPr>
        <w:tab/>
      </w:r>
      <w:r w:rsidRPr="00986A55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14:paraId="7C4B30D1" w14:textId="77777777" w:rsidR="00EF2478" w:rsidRPr="00986A55" w:rsidRDefault="00EF2478" w:rsidP="00EF24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6B9CCB58" w14:textId="77777777" w:rsidR="00EF2478" w:rsidRPr="00986A55" w:rsidRDefault="00EF2478" w:rsidP="00EF247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Pr="00986A55">
        <w:rPr>
          <w:rFonts w:ascii="Angsana New" w:hAnsi="Angsana New" w:cs="Angsana New" w:hint="cs"/>
          <w:sz w:val="30"/>
          <w:szCs w:val="30"/>
          <w:cs/>
        </w:rPr>
        <w:t>งบ</w:t>
      </w:r>
      <w:r w:rsidRPr="00986A55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986A55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Pr="00986A55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Pr="00986A55">
        <w:rPr>
          <w:rFonts w:ascii="Angsana New" w:hAnsi="Angsana New" w:cs="Angsana New"/>
          <w:sz w:val="30"/>
          <w:szCs w:val="30"/>
          <w:cs/>
        </w:rPr>
        <w:t>นั้น</w:t>
      </w:r>
      <w:r w:rsidRPr="00986A55">
        <w:rPr>
          <w:rFonts w:ascii="Angsana New" w:hAnsi="Angsana New" w:cs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986A55">
        <w:rPr>
          <w:rFonts w:ascii="Angsana New" w:hAnsi="Angsana New"/>
          <w:sz w:val="30"/>
          <w:szCs w:val="30"/>
        </w:rPr>
        <w:t xml:space="preserve">31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86A55">
        <w:rPr>
          <w:rFonts w:ascii="Angsana New" w:hAnsi="Angsana New"/>
          <w:sz w:val="30"/>
          <w:szCs w:val="30"/>
        </w:rPr>
        <w:t>2561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เว้นแต่ก</w:t>
      </w:r>
      <w:r w:rsidRPr="00986A55">
        <w:rPr>
          <w:rFonts w:asciiTheme="majorBidi" w:hAnsiTheme="majorBidi" w:cstheme="majorBidi"/>
          <w:sz w:val="30"/>
          <w:szCs w:val="30"/>
          <w:cs/>
        </w:rPr>
        <w:t>าร</w:t>
      </w:r>
      <w:r w:rsidRPr="00986A55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Pr="00986A55">
        <w:rPr>
          <w:rFonts w:asciiTheme="majorBidi" w:hAnsiTheme="majorBidi" w:cstheme="majorBidi"/>
          <w:sz w:val="30"/>
          <w:szCs w:val="30"/>
          <w:cs/>
        </w:rPr>
        <w:t>ใช้</w:t>
      </w:r>
      <w:r w:rsidRPr="00986A55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986A55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986A55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986A55">
        <w:rPr>
          <w:rFonts w:asciiTheme="majorBidi" w:hAnsiTheme="majorBidi" w:cstheme="majorBidi"/>
          <w:sz w:val="30"/>
          <w:szCs w:val="30"/>
        </w:rPr>
        <w:t xml:space="preserve">15 </w:t>
      </w:r>
      <w:r w:rsidRPr="00986A55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986A55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986A55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986A55">
        <w:rPr>
          <w:rFonts w:asciiTheme="majorBidi" w:hAnsiTheme="majorBidi" w:cstheme="majorBidi"/>
          <w:sz w:val="30"/>
          <w:szCs w:val="30"/>
        </w:rPr>
        <w:t>TFRS 15</w:t>
      </w:r>
      <w:r w:rsidRPr="00986A55">
        <w:rPr>
          <w:rFonts w:asciiTheme="majorBidi" w:hAnsiTheme="majorBidi" w:cstheme="majorBidi" w:hint="cs"/>
          <w:sz w:val="30"/>
          <w:szCs w:val="30"/>
          <w:cs/>
        </w:rPr>
        <w:t>”)</w:t>
      </w:r>
      <w:r w:rsidRPr="00986A55">
        <w:rPr>
          <w:rFonts w:asciiTheme="majorBidi" w:hAnsiTheme="majorBidi" w:cstheme="majorBidi"/>
          <w:sz w:val="30"/>
          <w:szCs w:val="30"/>
        </w:rPr>
        <w:t xml:space="preserve"> </w:t>
      </w:r>
      <w:r w:rsidRPr="00986A55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986A5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986A55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แทนมาตรฐานการบัญชี ฉบับที่ </w:t>
      </w:r>
      <w:r w:rsidRPr="00986A55">
        <w:rPr>
          <w:rFonts w:ascii="Angsana New" w:hAnsi="Angsana New"/>
          <w:sz w:val="30"/>
          <w:szCs w:val="30"/>
        </w:rPr>
        <w:t xml:space="preserve">18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986A55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Pr="00986A55">
        <w:rPr>
          <w:rFonts w:ascii="Angsana New" w:hAnsi="Angsana New" w:hint="cs"/>
          <w:sz w:val="30"/>
          <w:szCs w:val="30"/>
          <w:cs/>
        </w:rPr>
        <w:t xml:space="preserve"> </w:t>
      </w:r>
      <w:r w:rsidRPr="00986A55">
        <w:rPr>
          <w:rFonts w:ascii="Angsana New" w:hAnsi="Angsana New"/>
          <w:sz w:val="30"/>
          <w:szCs w:val="30"/>
        </w:rPr>
        <w:t xml:space="preserve">(“TAS 18”)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86A55">
        <w:rPr>
          <w:rFonts w:ascii="Angsana New" w:hAnsi="Angsana New"/>
          <w:sz w:val="30"/>
          <w:szCs w:val="30"/>
        </w:rPr>
        <w:t xml:space="preserve">11 </w:t>
      </w:r>
      <w:r w:rsidRPr="00986A55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986A55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986A55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986A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6A55">
        <w:rPr>
          <w:rFonts w:asciiTheme="majorBidi" w:hAnsiTheme="majorBidi" w:cstheme="majorBidi"/>
          <w:sz w:val="30"/>
          <w:szCs w:val="30"/>
        </w:rPr>
        <w:t>(“TAS 11”)</w:t>
      </w:r>
      <w:r w:rsidRPr="00986A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3E4633B3" w14:textId="77777777" w:rsidR="00E7384F" w:rsidRPr="00986A55" w:rsidRDefault="00E7384F" w:rsidP="009936B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B4F628" w14:textId="517CDD64" w:rsidR="00EF2478" w:rsidRPr="00986A55" w:rsidRDefault="00EF2478" w:rsidP="009936B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 w:cs="Times New Roman"/>
          <w:sz w:val="30"/>
          <w:szCs w:val="30"/>
          <w:cs/>
        </w:rPr>
      </w:pPr>
      <w:r w:rsidRPr="00986A55">
        <w:rPr>
          <w:rFonts w:ascii="Angsana New" w:hAnsi="Angsana New" w:hint="cs"/>
          <w:sz w:val="30"/>
          <w:szCs w:val="30"/>
          <w:cs/>
        </w:rPr>
        <w:t>ตาม</w:t>
      </w:r>
      <w:r w:rsidRPr="00986A55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986A55">
        <w:rPr>
          <w:rFonts w:asciiTheme="majorBidi" w:hAnsiTheme="majorBidi" w:cstheme="majorBidi"/>
          <w:sz w:val="30"/>
          <w:szCs w:val="30"/>
          <w:cs/>
        </w:rPr>
        <w:t xml:space="preserve">TFRS </w:t>
      </w:r>
      <w:r w:rsidRPr="00986A55">
        <w:rPr>
          <w:rFonts w:asciiTheme="majorBidi" w:hAnsiTheme="majorBidi" w:cstheme="majorBidi"/>
          <w:sz w:val="30"/>
          <w:szCs w:val="30"/>
        </w:rPr>
        <w:t>15</w:t>
      </w:r>
      <w:r w:rsidRPr="00986A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6A55">
        <w:rPr>
          <w:rFonts w:ascii="Angsana New" w:hAnsi="Angsana New" w:hint="cs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</w:t>
      </w:r>
      <w:r w:rsidRPr="00986A55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986A55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ด้วยจำนวนเงินที่สะท้อนถึงสิ่งตอบแทนที่กลุ่มบริษัทคาดว่าจะมีสิทธิได้รับ</w:t>
      </w:r>
      <w:r w:rsidRPr="00986A55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986A55">
        <w:rPr>
          <w:rFonts w:ascii="Angsana New" w:hAnsi="Angsana New" w:hint="cs"/>
          <w:sz w:val="30"/>
          <w:szCs w:val="30"/>
          <w:cs/>
        </w:rPr>
        <w:t>และมีการใช้วิจารณญาณในการพิจารณาจังหวะเวลาในการส่งมอบการควบคุม</w:t>
      </w:r>
      <w:r w:rsidRPr="00986A55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986A55">
        <w:rPr>
          <w:rFonts w:ascii="Angsana New" w:hAnsi="Angsana New" w:hint="cs"/>
          <w:sz w:val="30"/>
          <w:szCs w:val="30"/>
          <w:cs/>
        </w:rPr>
        <w:t>เพื่อประเมินว่าจะรับรู้รายได้</w:t>
      </w:r>
      <w:r w:rsidRPr="00986A55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986A55">
        <w:rPr>
          <w:rFonts w:ascii="Angsana New" w:hAnsi="Angsana New" w:hint="cs"/>
          <w:sz w:val="30"/>
          <w:szCs w:val="30"/>
          <w:cs/>
        </w:rPr>
        <w:t>ณ</w:t>
      </w:r>
      <w:r w:rsidRPr="00986A55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986A55">
        <w:rPr>
          <w:rFonts w:ascii="Angsana New" w:hAnsi="Angsana New" w:hint="cs"/>
          <w:sz w:val="30"/>
          <w:szCs w:val="30"/>
          <w:cs/>
        </w:rPr>
        <w:t>เวลาใดเวลาหนึ่ง</w:t>
      </w:r>
      <w:r w:rsidRPr="00986A55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986A55">
        <w:rPr>
          <w:rFonts w:ascii="Angsana New" w:hAnsi="Angsana New" w:hint="cs"/>
          <w:sz w:val="30"/>
          <w:szCs w:val="30"/>
          <w:cs/>
        </w:rPr>
        <w:t>หรือ</w:t>
      </w:r>
      <w:r w:rsidRPr="00986A55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986A55">
        <w:rPr>
          <w:rFonts w:ascii="Angsana New" w:hAnsi="Angsana New" w:hint="cs"/>
          <w:sz w:val="30"/>
          <w:szCs w:val="30"/>
          <w:cs/>
        </w:rPr>
        <w:t>รับรู้ตลอดช่วงเวลาหนึ่ง</w:t>
      </w:r>
      <w:r w:rsidRPr="00986A55">
        <w:rPr>
          <w:rFonts w:ascii="Angsana New" w:hAnsi="Angsana New" w:cs="Times New Roman" w:hint="cs"/>
          <w:sz w:val="30"/>
          <w:szCs w:val="30"/>
          <w:cs/>
        </w:rPr>
        <w:t xml:space="preserve"> </w:t>
      </w:r>
      <w:r w:rsidRPr="00986A55">
        <w:rPr>
          <w:rFonts w:ascii="Angsana New" w:hAnsi="Angsana New" w:hint="cs"/>
          <w:sz w:val="30"/>
          <w:szCs w:val="30"/>
          <w:cs/>
        </w:rPr>
        <w:t>ในขณะที่</w:t>
      </w:r>
      <w:r w:rsidRPr="00986A55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986A55">
        <w:rPr>
          <w:rFonts w:asciiTheme="majorBidi" w:hAnsiTheme="majorBidi" w:cstheme="majorBidi"/>
          <w:sz w:val="30"/>
          <w:szCs w:val="30"/>
          <w:cs/>
        </w:rPr>
        <w:t xml:space="preserve">TAS </w:t>
      </w:r>
      <w:r w:rsidRPr="00986A55">
        <w:rPr>
          <w:rFonts w:asciiTheme="majorBidi" w:hAnsiTheme="majorBidi" w:cstheme="majorBidi"/>
          <w:sz w:val="30"/>
          <w:szCs w:val="30"/>
        </w:rPr>
        <w:t>18</w:t>
      </w:r>
      <w:r w:rsidRPr="00986A55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986A55">
        <w:rPr>
          <w:rFonts w:ascii="Angsana New" w:hAnsi="Angsana New" w:hint="cs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986A55">
        <w:rPr>
          <w:rFonts w:ascii="Angsana New" w:hAnsi="Angsana New" w:cs="Times New Roman"/>
          <w:sz w:val="30"/>
          <w:szCs w:val="30"/>
          <w:cs/>
        </w:rPr>
        <w:t xml:space="preserve">  </w:t>
      </w:r>
      <w:r w:rsidRPr="00986A55">
        <w:rPr>
          <w:rFonts w:ascii="Angsana New" w:hAnsi="Angsana New" w:hint="cs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</w:t>
      </w:r>
      <w:r w:rsidRPr="00986A55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986A55">
        <w:rPr>
          <w:rFonts w:ascii="Angsana New" w:hAnsi="Angsana New" w:hint="cs"/>
          <w:sz w:val="30"/>
          <w:szCs w:val="30"/>
          <w:cs/>
        </w:rPr>
        <w:t>ณ</w:t>
      </w:r>
      <w:r w:rsidRPr="00986A55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986A55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  <w:r w:rsidRPr="00986A55">
        <w:rPr>
          <w:rFonts w:ascii="Angsana New" w:hAnsi="Angsana New" w:cs="Times New Roman" w:hint="cs"/>
          <w:sz w:val="30"/>
          <w:szCs w:val="30"/>
          <w:cs/>
        </w:rPr>
        <w:t xml:space="preserve"> </w:t>
      </w:r>
      <w:r w:rsidRPr="00986A55">
        <w:rPr>
          <w:rFonts w:ascii="Angsana New" w:hAnsi="Angsana New" w:hint="cs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986A55">
        <w:rPr>
          <w:rFonts w:ascii="Angsana New" w:hAnsi="Angsana New" w:cs="Times New Roman" w:hint="cs"/>
          <w:sz w:val="30"/>
          <w:szCs w:val="30"/>
          <w:cs/>
        </w:rPr>
        <w:t xml:space="preserve"> </w:t>
      </w:r>
      <w:r w:rsidRPr="00986A55">
        <w:rPr>
          <w:rFonts w:ascii="Angsana New" w:hAnsi="Angsana New" w:hint="cs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986A55">
        <w:rPr>
          <w:rFonts w:ascii="Angsana New" w:hAnsi="Angsana New" w:cs="Times New Roman"/>
          <w:sz w:val="30"/>
          <w:szCs w:val="30"/>
          <w:cs/>
        </w:rPr>
        <w:t xml:space="preserve">  </w:t>
      </w:r>
    </w:p>
    <w:p w14:paraId="67540AE9" w14:textId="77777777" w:rsidR="00EF2478" w:rsidRPr="00986A55" w:rsidRDefault="00EF2478" w:rsidP="00EF247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E337732" w14:textId="09FCCF99" w:rsidR="00823F7B" w:rsidRDefault="00EF2478" w:rsidP="00EF247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986A5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986A55">
        <w:rPr>
          <w:rFonts w:ascii="Angsana New" w:hAnsi="Angsana New" w:cs="Angsana New" w:hint="cs"/>
          <w:sz w:val="30"/>
          <w:szCs w:val="30"/>
          <w:cs/>
        </w:rPr>
        <w:t>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986A55">
        <w:rPr>
          <w:rFonts w:ascii="Angsana New" w:hAnsi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986A55">
        <w:rPr>
          <w:rFonts w:ascii="Angsana New" w:hAnsi="Angsana New" w:cs="Angsana New" w:hint="cs"/>
          <w:sz w:val="30"/>
          <w:szCs w:val="30"/>
          <w:cs/>
        </w:rPr>
        <w:t>ที่ออกใหม่ที่เกี่ยวกับการดำเนินงานของ</w:t>
      </w:r>
      <w:r w:rsidRPr="00986A5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ได้เปิดเผยในหมายเหตุข้อ </w:t>
      </w:r>
      <w:r w:rsidR="000132AE" w:rsidRPr="00986A55">
        <w:rPr>
          <w:rFonts w:ascii="Angsana New" w:hAnsi="Angsana New"/>
          <w:sz w:val="30"/>
          <w:szCs w:val="30"/>
        </w:rPr>
        <w:t>1</w:t>
      </w:r>
      <w:r w:rsidR="00454324" w:rsidRPr="00986A55">
        <w:rPr>
          <w:rFonts w:ascii="Angsana New" w:hAnsi="Angsana New"/>
          <w:sz w:val="30"/>
          <w:szCs w:val="30"/>
        </w:rPr>
        <w:t>8</w:t>
      </w:r>
    </w:p>
    <w:p w14:paraId="42B4CAEB" w14:textId="77777777" w:rsidR="00823F7B" w:rsidRDefault="00823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FEC0745" w14:textId="2FD8F19E" w:rsidR="00EB6B83" w:rsidRPr="00986A55" w:rsidRDefault="00D32CB9" w:rsidP="00EB6B8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986A55">
        <w:rPr>
          <w:rFonts w:ascii="Angsana New" w:hAnsi="Angsana New" w:cs="Angsana New"/>
          <w:sz w:val="30"/>
          <w:szCs w:val="30"/>
          <w:u w:val="none"/>
        </w:rPr>
        <w:t>3</w:t>
      </w:r>
      <w:r w:rsidR="00EB6B83" w:rsidRPr="00986A55">
        <w:rPr>
          <w:rFonts w:ascii="Angsana New" w:hAnsi="Angsana New" w:cs="Angsana New"/>
          <w:sz w:val="30"/>
          <w:szCs w:val="30"/>
          <w:u w:val="none"/>
        </w:rPr>
        <w:tab/>
      </w:r>
      <w:r w:rsidR="00EB6B83" w:rsidRPr="00986A55">
        <w:rPr>
          <w:rFonts w:ascii="Angsana New" w:hAnsi="Angsana New" w:cs="Angsana New" w:hint="cs"/>
          <w:sz w:val="30"/>
          <w:szCs w:val="30"/>
          <w:u w:val="none"/>
          <w:cs/>
        </w:rPr>
        <w:t>การขายบริษัทย่อย</w:t>
      </w:r>
    </w:p>
    <w:p w14:paraId="10552139" w14:textId="77777777" w:rsidR="00EB6B83" w:rsidRPr="00823F7B" w:rsidRDefault="00EB6B83" w:rsidP="00EB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73444051" w14:textId="54385657" w:rsidR="00DF3FFE" w:rsidRPr="00986A55" w:rsidRDefault="00DF3FFE" w:rsidP="00EB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86A5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ปี </w:t>
      </w:r>
      <w:r w:rsidRPr="00986A55">
        <w:rPr>
          <w:rFonts w:ascii="Angsana New" w:hAnsi="Angsana New" w:cs="Angsana New"/>
          <w:b/>
          <w:bCs/>
          <w:sz w:val="30"/>
          <w:szCs w:val="30"/>
        </w:rPr>
        <w:t xml:space="preserve">2562 </w:t>
      </w:r>
    </w:p>
    <w:p w14:paraId="00BEE7CB" w14:textId="77777777" w:rsidR="00726EB2" w:rsidRPr="00986A55" w:rsidRDefault="00726EB2" w:rsidP="00EF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13B47B0A" w14:textId="36358FCA" w:rsidR="00B763D2" w:rsidRDefault="00EF5F7B" w:rsidP="00EF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823F7B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823F7B">
        <w:rPr>
          <w:rFonts w:ascii="Angsana New" w:hAnsi="Angsana New" w:cs="Angsana New"/>
          <w:spacing w:val="-4"/>
          <w:sz w:val="30"/>
          <w:szCs w:val="30"/>
        </w:rPr>
        <w:t xml:space="preserve">27 </w:t>
      </w:r>
      <w:r w:rsidRPr="00823F7B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823F7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23F7B">
        <w:rPr>
          <w:rFonts w:ascii="Angsana New" w:hAnsi="Angsana New" w:cs="Angsana New"/>
          <w:spacing w:val="-4"/>
          <w:sz w:val="30"/>
          <w:szCs w:val="30"/>
        </w:rPr>
        <w:t xml:space="preserve">2562 </w:t>
      </w:r>
      <w:r w:rsidRPr="00823F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 </w:t>
      </w:r>
      <w:r w:rsidRPr="00823F7B">
        <w:rPr>
          <w:rFonts w:ascii="Angsana New" w:hAnsi="Angsana New" w:cs="Angsana New"/>
          <w:spacing w:val="-4"/>
          <w:sz w:val="30"/>
          <w:szCs w:val="30"/>
          <w:cs/>
        </w:rPr>
        <w:t>บูทิค พีเคเอ็น</w:t>
      </w:r>
      <w:r w:rsidRPr="00823F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23F7B">
        <w:rPr>
          <w:rFonts w:ascii="Angsana New" w:hAnsi="Angsana New" w:cs="Angsana New"/>
          <w:spacing w:val="-4"/>
          <w:sz w:val="30"/>
          <w:szCs w:val="30"/>
          <w:cs/>
        </w:rPr>
        <w:t>จำกัด</w:t>
      </w:r>
      <w:r w:rsidR="0077036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23F7B">
        <w:rPr>
          <w:rFonts w:ascii="Angsana New" w:hAnsi="Angsana New" w:cs="Angsana New" w:hint="cs"/>
          <w:spacing w:val="-4"/>
          <w:sz w:val="30"/>
          <w:szCs w:val="30"/>
          <w:cs/>
        </w:rPr>
        <w:t>ซึ่งเป็นบริษัทย่อยทางอ้อมที่ถือหุ้นโดยบริษัท</w:t>
      </w:r>
      <w:r w:rsidR="00AD6F4D" w:rsidRPr="00823F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23F7B">
        <w:rPr>
          <w:rFonts w:ascii="Angsana New" w:hAnsi="Angsana New" w:cs="Angsana New"/>
          <w:spacing w:val="-4"/>
          <w:sz w:val="30"/>
          <w:szCs w:val="30"/>
          <w:cs/>
        </w:rPr>
        <w:t>บูทิค พีเคเอ็น</w:t>
      </w:r>
      <w:r w:rsidRPr="00823F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23F7B">
        <w:rPr>
          <w:rFonts w:ascii="Angsana New" w:hAnsi="Angsana New" w:cs="Angsana New"/>
          <w:spacing w:val="-4"/>
          <w:sz w:val="30"/>
          <w:szCs w:val="30"/>
          <w:cs/>
        </w:rPr>
        <w:t>ทรี จำกัด</w:t>
      </w:r>
      <w:r w:rsidR="00D9687A" w:rsidRPr="00823F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823F7B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Pr="00823F7B">
        <w:rPr>
          <w:rFonts w:ascii="Angsana New" w:hAnsi="Angsana New" w:cs="Angsana New"/>
          <w:spacing w:val="-4"/>
          <w:sz w:val="30"/>
          <w:szCs w:val="30"/>
        </w:rPr>
        <w:t xml:space="preserve"> BT PKN Holdings Limited</w:t>
      </w:r>
      <w:r w:rsidRPr="00823F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643B4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ซึ่งเป็นบริษัทย่อยทางอ้อมที่ถือหุ้นโดย</w:t>
      </w:r>
      <w:r w:rsidR="005643B4" w:rsidRPr="00823F7B">
        <w:rPr>
          <w:rFonts w:ascii="Angsana New" w:hAnsi="Angsana New" w:cs="Angsana New"/>
          <w:spacing w:val="-4"/>
          <w:sz w:val="30"/>
          <w:szCs w:val="30"/>
        </w:rPr>
        <w:t xml:space="preserve"> BT PKN Holdings 3 Limited</w:t>
      </w:r>
      <w:r w:rsidR="00D9687A" w:rsidRPr="00823F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C02BD6" w:rsidRPr="00823F7B">
        <w:rPr>
          <w:rFonts w:ascii="Angsana New" w:hAnsi="Angsana New" w:cs="Angsana New"/>
          <w:spacing w:val="-4"/>
          <w:sz w:val="30"/>
          <w:szCs w:val="30"/>
        </w:rPr>
        <w:br/>
      </w:r>
      <w:r w:rsidR="005643B4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ได้ลงนามในสัญญาซื้อขายเงินลงทุนในหุ้นสามัญทั้งหมดใน</w:t>
      </w:r>
      <w:r w:rsidR="005643B4" w:rsidRPr="00823F7B">
        <w:rPr>
          <w:rFonts w:ascii="Angsana New" w:hAnsi="Angsana New" w:cs="Angsana New"/>
          <w:spacing w:val="-4"/>
          <w:sz w:val="30"/>
          <w:szCs w:val="30"/>
          <w:cs/>
        </w:rPr>
        <w:t>บริษัท บูทิค พระโขนง</w:t>
      </w:r>
      <w:r w:rsidR="005643B4" w:rsidRPr="00823F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643B4" w:rsidRPr="00823F7B">
        <w:rPr>
          <w:rFonts w:ascii="Angsana New" w:hAnsi="Angsana New" w:cs="Angsana New"/>
          <w:spacing w:val="-4"/>
          <w:sz w:val="30"/>
          <w:szCs w:val="30"/>
          <w:cs/>
        </w:rPr>
        <w:t>วัน</w:t>
      </w:r>
      <w:r w:rsidR="005643B4" w:rsidRPr="00823F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643B4" w:rsidRPr="00823F7B">
        <w:rPr>
          <w:rFonts w:ascii="Angsana New" w:hAnsi="Angsana New" w:cs="Angsana New"/>
          <w:spacing w:val="-4"/>
          <w:sz w:val="30"/>
          <w:szCs w:val="30"/>
          <w:cs/>
        </w:rPr>
        <w:t>จำกัด</w:t>
      </w:r>
      <w:r w:rsidR="005643B4" w:rsidRPr="00823F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และ</w:t>
      </w:r>
      <w:r w:rsidR="00D9687A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 w:rsidR="00AD6F4D" w:rsidRPr="00823F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643B4" w:rsidRPr="00823F7B">
        <w:rPr>
          <w:rFonts w:ascii="Angsana New" w:hAnsi="Angsana New" w:cs="Angsana New"/>
          <w:spacing w:val="-4"/>
          <w:sz w:val="30"/>
          <w:szCs w:val="30"/>
          <w:cs/>
        </w:rPr>
        <w:t xml:space="preserve">บูทิค </w:t>
      </w:r>
      <w:r w:rsidR="00823F7B">
        <w:rPr>
          <w:rFonts w:ascii="Angsana New" w:hAnsi="Angsana New" w:cs="Angsana New"/>
          <w:spacing w:val="-4"/>
          <w:sz w:val="30"/>
          <w:szCs w:val="30"/>
        </w:rPr>
        <w:br/>
      </w:r>
      <w:r w:rsidR="005643B4" w:rsidRPr="00823F7B">
        <w:rPr>
          <w:rFonts w:ascii="Angsana New" w:hAnsi="Angsana New" w:cs="Angsana New"/>
          <w:spacing w:val="-4"/>
          <w:sz w:val="30"/>
          <w:szCs w:val="30"/>
          <w:cs/>
        </w:rPr>
        <w:t>พระโขนง</w:t>
      </w:r>
      <w:r w:rsidR="005643B4" w:rsidRPr="00823F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643B4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ทู</w:t>
      </w:r>
      <w:r w:rsidR="005643B4" w:rsidRPr="00823F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643B4" w:rsidRPr="00823F7B">
        <w:rPr>
          <w:rFonts w:ascii="Angsana New" w:hAnsi="Angsana New" w:cs="Angsana New"/>
          <w:spacing w:val="-4"/>
          <w:sz w:val="30"/>
          <w:szCs w:val="30"/>
          <w:cs/>
        </w:rPr>
        <w:t>จำกัด</w:t>
      </w:r>
      <w:r w:rsidR="005643B4" w:rsidRPr="00823F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4C0872" w:rsidRPr="00823F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ซึ่งอยู่</w:t>
      </w:r>
      <w:r w:rsidR="00C53633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ใน</w:t>
      </w:r>
      <w:r w:rsidR="004C0872" w:rsidRPr="00823F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ธุรกิจส่วนงานศูนย์การค้าชุมชนและอาคารสำนักงานเป็นจำนวน </w:t>
      </w:r>
      <w:r w:rsidR="004C0872" w:rsidRPr="00823F7B">
        <w:rPr>
          <w:rFonts w:ascii="Angsana New" w:hAnsi="Angsana New" w:cs="Angsana New"/>
          <w:spacing w:val="-4"/>
          <w:sz w:val="30"/>
          <w:szCs w:val="30"/>
        </w:rPr>
        <w:t xml:space="preserve">957 </w:t>
      </w:r>
      <w:r w:rsidR="004C0872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ให้แก่</w:t>
      </w:r>
      <w:r w:rsidR="004C0872" w:rsidRPr="00823F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352EC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 w:rsidR="00D352EC" w:rsidRPr="00823F7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D352EC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เอสที</w:t>
      </w:r>
      <w:r w:rsidR="00D352EC" w:rsidRPr="00823F7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D352EC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พร็อพเพอร์ตี้</w:t>
      </w:r>
      <w:r w:rsidR="00D352EC" w:rsidRPr="00823F7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D352EC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แอนด์</w:t>
      </w:r>
      <w:r w:rsidR="00D352EC" w:rsidRPr="00823F7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D352EC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โลจิสติกส์</w:t>
      </w:r>
      <w:r w:rsidR="00D352EC" w:rsidRPr="00823F7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D352EC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จำกัด</w:t>
      </w:r>
      <w:r w:rsidR="004C0872" w:rsidRPr="00823F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ซึ่งจดทะเบียนในประเทศไทย กลุ่มบริษัทได้รับชำระค่าหุ้นทั้งจำนวนแล้ว </w:t>
      </w:r>
      <w:r w:rsidR="00C53633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ราคาทุน</w:t>
      </w:r>
      <w:r w:rsidR="004C0872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ของเงินลงทุนใน</w:t>
      </w:r>
      <w:r w:rsidR="004C0872" w:rsidRPr="00823F7B">
        <w:rPr>
          <w:rFonts w:ascii="Angsana New" w:hAnsi="Angsana New" w:cs="Angsana New"/>
          <w:spacing w:val="-4"/>
          <w:sz w:val="30"/>
          <w:szCs w:val="30"/>
          <w:cs/>
        </w:rPr>
        <w:t>บริษัท บูทิค พระโขนง</w:t>
      </w:r>
      <w:r w:rsidR="004C0872" w:rsidRPr="00823F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C0872" w:rsidRPr="00823F7B">
        <w:rPr>
          <w:rFonts w:ascii="Angsana New" w:hAnsi="Angsana New" w:cs="Angsana New"/>
          <w:spacing w:val="-4"/>
          <w:sz w:val="30"/>
          <w:szCs w:val="30"/>
          <w:cs/>
        </w:rPr>
        <w:t>วัน</w:t>
      </w:r>
      <w:r w:rsidR="004C0872" w:rsidRPr="00823F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C0872" w:rsidRPr="00823F7B">
        <w:rPr>
          <w:rFonts w:ascii="Angsana New" w:hAnsi="Angsana New" w:cs="Angsana New"/>
          <w:spacing w:val="-4"/>
          <w:sz w:val="30"/>
          <w:szCs w:val="30"/>
          <w:cs/>
        </w:rPr>
        <w:t>จำกัด</w:t>
      </w:r>
      <w:r w:rsidR="004C0872" w:rsidRPr="00823F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</w:t>
      </w:r>
      <w:r w:rsidR="00D9687A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 w:rsidR="00273E73" w:rsidRPr="00823F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4C0872" w:rsidRPr="00823F7B">
        <w:rPr>
          <w:rFonts w:ascii="Angsana New" w:hAnsi="Angsana New" w:cs="Angsana New"/>
          <w:spacing w:val="-4"/>
          <w:sz w:val="30"/>
          <w:szCs w:val="30"/>
          <w:cs/>
        </w:rPr>
        <w:t>บูทิค พระโขนง</w:t>
      </w:r>
      <w:r w:rsidR="004C0872" w:rsidRPr="00823F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C0872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ทู</w:t>
      </w:r>
      <w:r w:rsidR="004C0872" w:rsidRPr="00823F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C0872" w:rsidRPr="00823F7B">
        <w:rPr>
          <w:rFonts w:ascii="Angsana New" w:hAnsi="Angsana New" w:cs="Angsana New"/>
          <w:spacing w:val="-4"/>
          <w:sz w:val="30"/>
          <w:szCs w:val="30"/>
          <w:cs/>
        </w:rPr>
        <w:t>จำกัด</w:t>
      </w:r>
      <w:r w:rsidR="004C0872" w:rsidRPr="00823F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มีมูลค่าตามบัญชีสุทธิจำนวน</w:t>
      </w:r>
      <w:r w:rsidR="004C0872" w:rsidRPr="00823F7B">
        <w:rPr>
          <w:rFonts w:ascii="Angsana New" w:hAnsi="Angsana New" w:cs="Angsana New"/>
          <w:spacing w:val="-4"/>
          <w:sz w:val="30"/>
          <w:szCs w:val="30"/>
        </w:rPr>
        <w:t xml:space="preserve"> 414 </w:t>
      </w:r>
      <w:r w:rsidR="004C0872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="004C0872" w:rsidRPr="00823F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C0872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และค่าใช้จ่ายในการขาย</w:t>
      </w:r>
      <w:r w:rsidR="00C53633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เป็น</w:t>
      </w:r>
      <w:r w:rsidR="004C0872" w:rsidRPr="00823F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จำนวน </w:t>
      </w:r>
      <w:r w:rsidR="004C0872" w:rsidRPr="00823F7B">
        <w:rPr>
          <w:rFonts w:ascii="Angsana New" w:hAnsi="Angsana New" w:cs="Angsana New"/>
          <w:spacing w:val="-4"/>
          <w:sz w:val="30"/>
          <w:szCs w:val="30"/>
        </w:rPr>
        <w:t xml:space="preserve">21 </w:t>
      </w:r>
      <w:r w:rsidR="004C0872" w:rsidRPr="00823F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ส่งผลให้กลุ่มบริษัทรับรู้กำไรจากการขายเงินลงทุนจำนวน </w:t>
      </w:r>
      <w:r w:rsidR="004C0872" w:rsidRPr="00823F7B">
        <w:rPr>
          <w:rFonts w:ascii="Angsana New" w:hAnsi="Angsana New" w:cs="Angsana New"/>
          <w:spacing w:val="-4"/>
          <w:sz w:val="30"/>
          <w:szCs w:val="30"/>
        </w:rPr>
        <w:t>52</w:t>
      </w:r>
      <w:r w:rsidR="00002037">
        <w:rPr>
          <w:rFonts w:ascii="Angsana New" w:hAnsi="Angsana New" w:cs="Angsana New"/>
          <w:spacing w:val="-4"/>
          <w:sz w:val="30"/>
          <w:szCs w:val="30"/>
        </w:rPr>
        <w:t>2</w:t>
      </w:r>
      <w:r w:rsidR="004C0872" w:rsidRPr="00823F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</w:t>
      </w:r>
      <w:r w:rsidR="000C3C9D" w:rsidRPr="00823F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0C3C9D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และกลับรายการส่วนเกินมูลค่าหุ้นจากการขายหุ้นในบริษัทย่อย และผลต่างจากการรวมธุรกิจภายใต้การควบคุมเดียวกันของบริษัทดังกล่าวไปยังกำไร</w:t>
      </w:r>
      <w:r w:rsidR="0077710D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สะสม</w:t>
      </w:r>
      <w:r w:rsidR="000C3C9D" w:rsidRPr="00823F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เป็นจำนวนเงิน </w:t>
      </w:r>
      <w:r w:rsidR="000C3C9D" w:rsidRPr="00823F7B">
        <w:rPr>
          <w:rFonts w:ascii="Angsana New" w:hAnsi="Angsana New" w:cs="Angsana New"/>
          <w:spacing w:val="-4"/>
          <w:sz w:val="30"/>
          <w:szCs w:val="30"/>
        </w:rPr>
        <w:t xml:space="preserve">47.3 </w:t>
      </w:r>
      <w:r w:rsidR="000C3C9D" w:rsidRPr="00823F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และ </w:t>
      </w:r>
      <w:r w:rsidR="000C3C9D" w:rsidRPr="00823F7B">
        <w:rPr>
          <w:rFonts w:ascii="Angsana New" w:hAnsi="Angsana New" w:cs="Angsana New"/>
          <w:spacing w:val="-4"/>
          <w:sz w:val="30"/>
          <w:szCs w:val="30"/>
        </w:rPr>
        <w:t xml:space="preserve">0.2 </w:t>
      </w:r>
      <w:r w:rsidR="000C3C9D" w:rsidRPr="00823F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="000C3C9D" w:rsidRPr="00823F7B">
        <w:rPr>
          <w:rFonts w:ascii="Angsana New" w:hAnsi="Angsana New" w:cs="Angsana New"/>
          <w:spacing w:val="-4"/>
          <w:sz w:val="30"/>
          <w:szCs w:val="30"/>
        </w:rPr>
        <w:t>(</w:t>
      </w:r>
      <w:r w:rsidR="000C3C9D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เดบิต</w:t>
      </w:r>
      <w:r w:rsidR="000C3C9D" w:rsidRPr="00823F7B">
        <w:rPr>
          <w:rFonts w:ascii="Angsana New" w:hAnsi="Angsana New" w:cs="Angsana New"/>
          <w:spacing w:val="-4"/>
          <w:sz w:val="30"/>
          <w:szCs w:val="30"/>
        </w:rPr>
        <w:t xml:space="preserve">) </w:t>
      </w:r>
      <w:r w:rsidR="000C3C9D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ตามลำดับ</w:t>
      </w:r>
      <w:r w:rsidR="004C0872" w:rsidRPr="00823F7B">
        <w:rPr>
          <w:rFonts w:ascii="Angsana New" w:hAnsi="Angsana New" w:cs="Angsana New" w:hint="cs"/>
          <w:spacing w:val="-4"/>
          <w:sz w:val="30"/>
          <w:szCs w:val="30"/>
          <w:cs/>
        </w:rPr>
        <w:t>ในงบการเงินรวม ซึ่งเป็นไปตามการดำเนินธุรกิจหลักของกลุ่มบริษัท (การก่อสร้าง ดำเนินงานและขายโครงการอสังหาริมทรัพย์) โดยมีรายละเอียดดังนี้</w:t>
      </w:r>
    </w:p>
    <w:p w14:paraId="655DD01C" w14:textId="77777777" w:rsidR="00B763D2" w:rsidRDefault="00B76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tbl>
      <w:tblPr>
        <w:tblW w:w="933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633"/>
        <w:gridCol w:w="1107"/>
        <w:gridCol w:w="343"/>
        <w:gridCol w:w="1254"/>
      </w:tblGrid>
      <w:tr w:rsidR="004C0872" w:rsidRPr="00986A55" w14:paraId="3BEA7E39" w14:textId="77777777" w:rsidTr="00FA02FC">
        <w:trPr>
          <w:trHeight w:val="380"/>
        </w:trPr>
        <w:tc>
          <w:tcPr>
            <w:tcW w:w="6633" w:type="dxa"/>
            <w:shd w:val="clear" w:color="auto" w:fill="auto"/>
          </w:tcPr>
          <w:p w14:paraId="523C2B67" w14:textId="77777777" w:rsidR="004C0872" w:rsidRPr="00986A55" w:rsidRDefault="004C0872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4" w:type="dxa"/>
            <w:gridSpan w:val="3"/>
            <w:shd w:val="clear" w:color="auto" w:fill="auto"/>
          </w:tcPr>
          <w:p w14:paraId="6959FA76" w14:textId="77777777" w:rsidR="004C0872" w:rsidRPr="00986A55" w:rsidRDefault="004C0872" w:rsidP="000503C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2CB9" w:rsidRPr="00986A55" w14:paraId="194CBC4D" w14:textId="77777777" w:rsidTr="00FA02FC">
        <w:tc>
          <w:tcPr>
            <w:tcW w:w="6633" w:type="dxa"/>
            <w:shd w:val="clear" w:color="auto" w:fill="auto"/>
          </w:tcPr>
          <w:p w14:paraId="2DF92620" w14:textId="1A87CC5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*</w:t>
            </w:r>
          </w:p>
        </w:tc>
        <w:tc>
          <w:tcPr>
            <w:tcW w:w="1107" w:type="dxa"/>
            <w:shd w:val="clear" w:color="auto" w:fill="auto"/>
          </w:tcPr>
          <w:p w14:paraId="4A387629" w14:textId="77777777" w:rsidR="00D32CB9" w:rsidRPr="00986A55" w:rsidRDefault="00D32CB9" w:rsidP="00D32CB9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dxa"/>
            <w:shd w:val="clear" w:color="auto" w:fill="auto"/>
          </w:tcPr>
          <w:p w14:paraId="7319E93E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4415F45F" w14:textId="28DEFE46" w:rsidR="00D32CB9" w:rsidRPr="00986A55" w:rsidRDefault="00D32CB9" w:rsidP="00D32CB9">
            <w:pPr>
              <w:tabs>
                <w:tab w:val="decimal" w:pos="87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957</w:t>
            </w:r>
          </w:p>
        </w:tc>
      </w:tr>
      <w:tr w:rsidR="00D32CB9" w:rsidRPr="00986A55" w14:paraId="7FCD5DF7" w14:textId="77777777" w:rsidTr="00FA02FC">
        <w:tc>
          <w:tcPr>
            <w:tcW w:w="6633" w:type="dxa"/>
            <w:shd w:val="clear" w:color="auto" w:fill="auto"/>
          </w:tcPr>
          <w:p w14:paraId="2FE09D02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ต้นทุนขายของเงินลงทุน</w:t>
            </w:r>
          </w:p>
        </w:tc>
        <w:tc>
          <w:tcPr>
            <w:tcW w:w="1107" w:type="dxa"/>
            <w:shd w:val="clear" w:color="auto" w:fill="auto"/>
          </w:tcPr>
          <w:p w14:paraId="56F410B2" w14:textId="77777777" w:rsidR="00D32CB9" w:rsidRPr="00986A55" w:rsidRDefault="00D32CB9" w:rsidP="00D32CB9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dxa"/>
            <w:shd w:val="clear" w:color="auto" w:fill="auto"/>
          </w:tcPr>
          <w:p w14:paraId="6C3154A1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3B8887C5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510C74D1" w14:textId="77777777" w:rsidTr="00FA02FC">
        <w:tc>
          <w:tcPr>
            <w:tcW w:w="6633" w:type="dxa"/>
            <w:shd w:val="clear" w:color="auto" w:fill="auto"/>
          </w:tcPr>
          <w:p w14:paraId="049ABEED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7" w:type="dxa"/>
            <w:shd w:val="clear" w:color="auto" w:fill="auto"/>
          </w:tcPr>
          <w:p w14:paraId="3F9B36AE" w14:textId="0DCD97E1" w:rsidR="00D32CB9" w:rsidRPr="00986A55" w:rsidRDefault="00D32CB9" w:rsidP="00D32CB9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343" w:type="dxa"/>
            <w:shd w:val="clear" w:color="auto" w:fill="auto"/>
          </w:tcPr>
          <w:p w14:paraId="408D8DF9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118C5E5B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5E58F079" w14:textId="77777777" w:rsidTr="00FA02FC">
        <w:tc>
          <w:tcPr>
            <w:tcW w:w="6633" w:type="dxa"/>
            <w:shd w:val="clear" w:color="auto" w:fill="auto"/>
          </w:tcPr>
          <w:p w14:paraId="65EA52C3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07" w:type="dxa"/>
            <w:shd w:val="clear" w:color="auto" w:fill="auto"/>
          </w:tcPr>
          <w:p w14:paraId="6975DEB3" w14:textId="23483B0D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343" w:type="dxa"/>
            <w:shd w:val="clear" w:color="auto" w:fill="auto"/>
          </w:tcPr>
          <w:p w14:paraId="69ED6D64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548A728A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0FA79A66" w14:textId="77777777" w:rsidTr="00FA02FC">
        <w:tc>
          <w:tcPr>
            <w:tcW w:w="6633" w:type="dxa"/>
            <w:shd w:val="clear" w:color="auto" w:fill="auto"/>
          </w:tcPr>
          <w:p w14:paraId="150E31B8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07" w:type="dxa"/>
            <w:shd w:val="clear" w:color="auto" w:fill="auto"/>
          </w:tcPr>
          <w:p w14:paraId="5C961890" w14:textId="250E30ED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343" w:type="dxa"/>
            <w:shd w:val="clear" w:color="auto" w:fill="auto"/>
          </w:tcPr>
          <w:p w14:paraId="05393969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7F5C3699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24E49F95" w14:textId="77777777" w:rsidTr="00FA02FC">
        <w:tc>
          <w:tcPr>
            <w:tcW w:w="6633" w:type="dxa"/>
            <w:shd w:val="clear" w:color="auto" w:fill="auto"/>
          </w:tcPr>
          <w:p w14:paraId="2BDAF6A0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107" w:type="dxa"/>
            <w:shd w:val="clear" w:color="auto" w:fill="auto"/>
          </w:tcPr>
          <w:p w14:paraId="0A341B1D" w14:textId="2C77A75A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343" w:type="dxa"/>
            <w:shd w:val="clear" w:color="auto" w:fill="auto"/>
          </w:tcPr>
          <w:p w14:paraId="0C00E9DA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1A17FA28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127E3A52" w14:textId="77777777" w:rsidTr="00FA02FC">
        <w:tc>
          <w:tcPr>
            <w:tcW w:w="6633" w:type="dxa"/>
            <w:shd w:val="clear" w:color="auto" w:fill="auto"/>
          </w:tcPr>
          <w:p w14:paraId="71CAE2CE" w14:textId="722CB51C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1107" w:type="dxa"/>
            <w:shd w:val="clear" w:color="auto" w:fill="auto"/>
          </w:tcPr>
          <w:p w14:paraId="0F6BE436" w14:textId="055BE477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343" w:type="dxa"/>
            <w:shd w:val="clear" w:color="auto" w:fill="auto"/>
          </w:tcPr>
          <w:p w14:paraId="391EAA55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687959FD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5BBAF4D7" w14:textId="77777777" w:rsidTr="00FA02FC">
        <w:tc>
          <w:tcPr>
            <w:tcW w:w="6633" w:type="dxa"/>
            <w:shd w:val="clear" w:color="auto" w:fill="auto"/>
          </w:tcPr>
          <w:p w14:paraId="0F90157D" w14:textId="52E5CFA3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107" w:type="dxa"/>
            <w:shd w:val="clear" w:color="auto" w:fill="auto"/>
          </w:tcPr>
          <w:p w14:paraId="25950AA5" w14:textId="3158689F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343" w:type="dxa"/>
            <w:shd w:val="clear" w:color="auto" w:fill="auto"/>
          </w:tcPr>
          <w:p w14:paraId="61C61230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06B4A8C3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2FB5747D" w14:textId="77777777" w:rsidTr="00FA02FC">
        <w:tc>
          <w:tcPr>
            <w:tcW w:w="6633" w:type="dxa"/>
            <w:shd w:val="clear" w:color="auto" w:fill="auto"/>
          </w:tcPr>
          <w:p w14:paraId="2E4FB832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07" w:type="dxa"/>
            <w:shd w:val="clear" w:color="auto" w:fill="auto"/>
          </w:tcPr>
          <w:p w14:paraId="435A12B5" w14:textId="27B268DD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43" w:type="dxa"/>
            <w:shd w:val="clear" w:color="auto" w:fill="auto"/>
          </w:tcPr>
          <w:p w14:paraId="718C7A99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35483F69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798041F9" w14:textId="77777777" w:rsidTr="00FA02FC">
        <w:tc>
          <w:tcPr>
            <w:tcW w:w="6633" w:type="dxa"/>
            <w:shd w:val="clear" w:color="auto" w:fill="auto"/>
          </w:tcPr>
          <w:p w14:paraId="18E78F97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07" w:type="dxa"/>
            <w:shd w:val="clear" w:color="auto" w:fill="auto"/>
          </w:tcPr>
          <w:p w14:paraId="067C56B2" w14:textId="026DBC9B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(4)</w:t>
            </w:r>
          </w:p>
        </w:tc>
        <w:tc>
          <w:tcPr>
            <w:tcW w:w="343" w:type="dxa"/>
            <w:shd w:val="clear" w:color="auto" w:fill="auto"/>
          </w:tcPr>
          <w:p w14:paraId="6B169F09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5DE01B32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0FB983A8" w14:textId="77777777" w:rsidTr="00FA02FC">
        <w:tc>
          <w:tcPr>
            <w:tcW w:w="6633" w:type="dxa"/>
            <w:shd w:val="clear" w:color="auto" w:fill="auto"/>
          </w:tcPr>
          <w:p w14:paraId="486FF47A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07" w:type="dxa"/>
            <w:shd w:val="clear" w:color="auto" w:fill="auto"/>
          </w:tcPr>
          <w:p w14:paraId="0A02D274" w14:textId="46E94360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(4)</w:t>
            </w:r>
          </w:p>
        </w:tc>
        <w:tc>
          <w:tcPr>
            <w:tcW w:w="343" w:type="dxa"/>
            <w:shd w:val="clear" w:color="auto" w:fill="auto"/>
          </w:tcPr>
          <w:p w14:paraId="29504F5C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09013E23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26281B4F" w14:textId="77777777" w:rsidTr="00FA02FC">
        <w:tc>
          <w:tcPr>
            <w:tcW w:w="6633" w:type="dxa"/>
            <w:shd w:val="clear" w:color="auto" w:fill="auto"/>
          </w:tcPr>
          <w:p w14:paraId="50C58F85" w14:textId="5AC01D7E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07" w:type="dxa"/>
            <w:shd w:val="clear" w:color="auto" w:fill="auto"/>
          </w:tcPr>
          <w:p w14:paraId="461FC3FF" w14:textId="7DCA9523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(436)</w:t>
            </w:r>
          </w:p>
        </w:tc>
        <w:tc>
          <w:tcPr>
            <w:tcW w:w="343" w:type="dxa"/>
            <w:shd w:val="clear" w:color="auto" w:fill="auto"/>
          </w:tcPr>
          <w:p w14:paraId="4BAEEFF1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1137D662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07C0330F" w14:textId="77777777" w:rsidTr="00FA02FC">
        <w:tc>
          <w:tcPr>
            <w:tcW w:w="6633" w:type="dxa"/>
            <w:shd w:val="clear" w:color="auto" w:fill="auto"/>
          </w:tcPr>
          <w:p w14:paraId="5AFC8DAF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07" w:type="dxa"/>
            <w:shd w:val="clear" w:color="auto" w:fill="auto"/>
          </w:tcPr>
          <w:p w14:paraId="25D4619F" w14:textId="5FC859B2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(10)</w:t>
            </w:r>
          </w:p>
        </w:tc>
        <w:tc>
          <w:tcPr>
            <w:tcW w:w="343" w:type="dxa"/>
            <w:shd w:val="clear" w:color="auto" w:fill="auto"/>
          </w:tcPr>
          <w:p w14:paraId="5FB1CB94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42DBDD29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1CDAB5C4" w14:textId="77777777" w:rsidTr="00FA02FC">
        <w:tc>
          <w:tcPr>
            <w:tcW w:w="6633" w:type="dxa"/>
            <w:shd w:val="clear" w:color="auto" w:fill="auto"/>
          </w:tcPr>
          <w:p w14:paraId="73736CA9" w14:textId="56566441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107" w:type="dxa"/>
            <w:shd w:val="clear" w:color="auto" w:fill="auto"/>
          </w:tcPr>
          <w:p w14:paraId="2E1C81A9" w14:textId="2425F6C7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(40)</w:t>
            </w:r>
          </w:p>
        </w:tc>
        <w:tc>
          <w:tcPr>
            <w:tcW w:w="343" w:type="dxa"/>
            <w:shd w:val="clear" w:color="auto" w:fill="auto"/>
          </w:tcPr>
          <w:p w14:paraId="16A70A63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21463136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27A2B7C5" w14:textId="77777777" w:rsidTr="00FA02FC">
        <w:tc>
          <w:tcPr>
            <w:tcW w:w="6633" w:type="dxa"/>
            <w:shd w:val="clear" w:color="auto" w:fill="auto"/>
          </w:tcPr>
          <w:p w14:paraId="70F50776" w14:textId="1D244DD3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ผู้ซื้อชำระเงินกู้ยืมและดอกเบี้ยจากสถาบันการเงินและกิจการที่เกี่ยวข้องกัน</w:t>
            </w:r>
          </w:p>
        </w:tc>
        <w:tc>
          <w:tcPr>
            <w:tcW w:w="1107" w:type="dxa"/>
            <w:shd w:val="clear" w:color="auto" w:fill="auto"/>
          </w:tcPr>
          <w:p w14:paraId="032C3D5F" w14:textId="77777777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dxa"/>
            <w:shd w:val="clear" w:color="auto" w:fill="auto"/>
          </w:tcPr>
          <w:p w14:paraId="533B1098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1BF88212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4AA66A48" w14:textId="77777777" w:rsidTr="00FA02FC">
        <w:tc>
          <w:tcPr>
            <w:tcW w:w="6633" w:type="dxa"/>
            <w:shd w:val="clear" w:color="auto" w:fill="auto"/>
          </w:tcPr>
          <w:p w14:paraId="091F7B5F" w14:textId="1EB00E42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="00FA02FC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แทนบริษัท บูทิค พระโขนง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วัน จำกัด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บูทิค พระโขนง ทู จำกัด</w:t>
            </w:r>
          </w:p>
        </w:tc>
        <w:tc>
          <w:tcPr>
            <w:tcW w:w="1107" w:type="dxa"/>
            <w:shd w:val="clear" w:color="auto" w:fill="auto"/>
          </w:tcPr>
          <w:p w14:paraId="17CC9D6B" w14:textId="5F790675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436</w:t>
            </w:r>
          </w:p>
        </w:tc>
        <w:tc>
          <w:tcPr>
            <w:tcW w:w="343" w:type="dxa"/>
            <w:shd w:val="clear" w:color="auto" w:fill="auto"/>
          </w:tcPr>
          <w:p w14:paraId="1FBFC44D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1ADA7AD1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7A98B657" w14:textId="77777777" w:rsidTr="00FA02FC">
        <w:tc>
          <w:tcPr>
            <w:tcW w:w="6633" w:type="dxa"/>
            <w:shd w:val="clear" w:color="auto" w:fill="auto"/>
          </w:tcPr>
          <w:p w14:paraId="324DA046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มูลค่าตามบัญชีของเงินลงทุนในบริษัทย่อยทางอ้อม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670A7C96" w14:textId="77777777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dxa"/>
            <w:shd w:val="clear" w:color="auto" w:fill="auto"/>
          </w:tcPr>
          <w:p w14:paraId="185A7A8F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621C8149" w14:textId="40F9B25C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414</w:t>
            </w:r>
          </w:p>
        </w:tc>
      </w:tr>
      <w:tr w:rsidR="00D32CB9" w:rsidRPr="00986A55" w14:paraId="2A9B5ADF" w14:textId="77777777" w:rsidTr="00FA02FC">
        <w:tc>
          <w:tcPr>
            <w:tcW w:w="6633" w:type="dxa"/>
            <w:shd w:val="clear" w:color="auto" w:fill="auto"/>
          </w:tcPr>
          <w:p w14:paraId="4F982C3A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07" w:type="dxa"/>
            <w:shd w:val="clear" w:color="auto" w:fill="auto"/>
          </w:tcPr>
          <w:p w14:paraId="1BE59A65" w14:textId="77777777" w:rsidR="00D32CB9" w:rsidRPr="00986A55" w:rsidRDefault="00D32CB9" w:rsidP="00D32CB9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3" w:type="dxa"/>
            <w:shd w:val="clear" w:color="auto" w:fill="auto"/>
          </w:tcPr>
          <w:p w14:paraId="5260C8B1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66000A63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7F939864" w14:textId="77777777" w:rsidTr="00FA02FC">
        <w:tc>
          <w:tcPr>
            <w:tcW w:w="6633" w:type="dxa"/>
            <w:shd w:val="clear" w:color="auto" w:fill="auto"/>
          </w:tcPr>
          <w:p w14:paraId="24F9EDDC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       -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07" w:type="dxa"/>
            <w:shd w:val="clear" w:color="auto" w:fill="auto"/>
          </w:tcPr>
          <w:p w14:paraId="2326EA63" w14:textId="77777777" w:rsidR="00D32CB9" w:rsidRPr="00986A55" w:rsidRDefault="00D32CB9" w:rsidP="00D32CB9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3" w:type="dxa"/>
            <w:shd w:val="clear" w:color="auto" w:fill="auto"/>
          </w:tcPr>
          <w:p w14:paraId="26FAAD29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79D1C586" w14:textId="463C56ED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(20)</w:t>
            </w:r>
          </w:p>
        </w:tc>
      </w:tr>
      <w:tr w:rsidR="00D32CB9" w:rsidRPr="00986A55" w14:paraId="2A809BA5" w14:textId="77777777" w:rsidTr="00FA02FC">
        <w:tc>
          <w:tcPr>
            <w:tcW w:w="6633" w:type="dxa"/>
            <w:shd w:val="clear" w:color="auto" w:fill="auto"/>
          </w:tcPr>
          <w:p w14:paraId="5C4A3820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       -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           </w:t>
            </w:r>
          </w:p>
        </w:tc>
        <w:tc>
          <w:tcPr>
            <w:tcW w:w="1107" w:type="dxa"/>
            <w:shd w:val="clear" w:color="auto" w:fill="auto"/>
          </w:tcPr>
          <w:p w14:paraId="265810F3" w14:textId="77777777" w:rsidR="00D32CB9" w:rsidRPr="00986A55" w:rsidRDefault="00D32CB9" w:rsidP="00D32CB9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3" w:type="dxa"/>
            <w:shd w:val="clear" w:color="auto" w:fill="auto"/>
          </w:tcPr>
          <w:p w14:paraId="1B8EEE48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557F5E1" w14:textId="13DFA455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</w:tr>
      <w:tr w:rsidR="00D32CB9" w:rsidRPr="00986A55" w14:paraId="0EF6033E" w14:textId="77777777" w:rsidTr="00FA02FC">
        <w:tc>
          <w:tcPr>
            <w:tcW w:w="6633" w:type="dxa"/>
            <w:shd w:val="clear" w:color="auto" w:fill="auto"/>
          </w:tcPr>
          <w:p w14:paraId="22DFD9CB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กำไรจากการขายเงินลงทุน</w:t>
            </w:r>
          </w:p>
        </w:tc>
        <w:tc>
          <w:tcPr>
            <w:tcW w:w="1107" w:type="dxa"/>
            <w:shd w:val="clear" w:color="auto" w:fill="auto"/>
          </w:tcPr>
          <w:p w14:paraId="00B2F3DA" w14:textId="77777777" w:rsidR="00D32CB9" w:rsidRPr="00986A55" w:rsidRDefault="00D32CB9" w:rsidP="00D32CB9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dxa"/>
            <w:shd w:val="clear" w:color="auto" w:fill="auto"/>
          </w:tcPr>
          <w:p w14:paraId="6C41A106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B512D" w14:textId="7E252AC1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</w:t>
            </w:r>
            <w:r w:rsidR="00B763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03F32685" w14:textId="77777777" w:rsidR="00B763D2" w:rsidRDefault="00B763D2" w:rsidP="00B41279">
      <w:pPr>
        <w:autoSpaceDE w:val="0"/>
        <w:autoSpaceDN w:val="0"/>
        <w:spacing w:before="40" w:after="40"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14:paraId="74667FB1" w14:textId="72E63103" w:rsidR="00B763D2" w:rsidRDefault="00B41279" w:rsidP="00B41279">
      <w:pPr>
        <w:autoSpaceDE w:val="0"/>
        <w:autoSpaceDN w:val="0"/>
        <w:spacing w:before="40" w:after="40"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</w:rPr>
        <w:t>* </w:t>
      </w:r>
      <w:r w:rsidRPr="00986A55">
        <w:rPr>
          <w:rFonts w:ascii="Angsana New" w:hAnsi="Angsana New" w:cs="Angsana New" w:hint="cs"/>
          <w:sz w:val="30"/>
          <w:szCs w:val="30"/>
          <w:cs/>
        </w:rPr>
        <w:t>กลุ่มบริษัทต้องชำระเงินส่วนต่างคืนให้แก่ผู้ซื้อ หากมีกำไรก่อนหักดอกเบี้ย ภาษี ค่าเสื่อมราคา และค่าตัดจำหน่ายที่เป็นเงินสด ตั้งแต่วันที่</w:t>
      </w:r>
      <w:r w:rsidRPr="00986A55">
        <w:rPr>
          <w:rFonts w:ascii="Angsana New" w:hAnsi="Angsana New" w:cs="Angsana New"/>
          <w:sz w:val="30"/>
          <w:szCs w:val="30"/>
        </w:rPr>
        <w:t> 1 </w:t>
      </w:r>
      <w:r w:rsidRPr="00986A55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986A55">
        <w:rPr>
          <w:rFonts w:ascii="Angsana New" w:hAnsi="Angsana New" w:cs="Angsana New"/>
          <w:sz w:val="30"/>
          <w:szCs w:val="30"/>
        </w:rPr>
        <w:t> 2562 </w:t>
      </w:r>
      <w:r w:rsidRPr="00986A55">
        <w:rPr>
          <w:rFonts w:ascii="Angsana New" w:hAnsi="Angsana New" w:cs="Angsana New" w:hint="cs"/>
          <w:sz w:val="30"/>
          <w:szCs w:val="30"/>
          <w:cs/>
        </w:rPr>
        <w:t>ถึง</w:t>
      </w:r>
      <w:r w:rsidRPr="00986A55">
        <w:rPr>
          <w:rFonts w:ascii="Angsana New" w:hAnsi="Angsana New" w:cs="Angsana New"/>
          <w:sz w:val="30"/>
          <w:szCs w:val="30"/>
        </w:rPr>
        <w:t> 30 </w:t>
      </w:r>
      <w:r w:rsidRPr="00986A5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986A55">
        <w:rPr>
          <w:rFonts w:ascii="Angsana New" w:hAnsi="Angsana New" w:cs="Angsana New"/>
          <w:sz w:val="30"/>
          <w:szCs w:val="30"/>
        </w:rPr>
        <w:t> 2565 </w:t>
      </w:r>
      <w:r w:rsidRPr="00986A55">
        <w:rPr>
          <w:rFonts w:ascii="Angsana New" w:hAnsi="Angsana New" w:cs="Angsana New" w:hint="cs"/>
          <w:sz w:val="30"/>
          <w:szCs w:val="30"/>
          <w:cs/>
        </w:rPr>
        <w:t>น้อยกว่า</w:t>
      </w:r>
      <w:r w:rsidRPr="00986A55">
        <w:rPr>
          <w:rFonts w:ascii="Angsana New" w:hAnsi="Angsana New" w:cs="Angsana New"/>
          <w:sz w:val="30"/>
          <w:szCs w:val="30"/>
        </w:rPr>
        <w:t> 240 </w:t>
      </w:r>
      <w:r w:rsidRPr="00986A55">
        <w:rPr>
          <w:rFonts w:ascii="Angsana New" w:hAnsi="Angsana New" w:cs="Angsana New" w:hint="cs"/>
          <w:sz w:val="30"/>
          <w:szCs w:val="30"/>
          <w:cs/>
        </w:rPr>
        <w:t>ล้านบาท ทั้งนี้ ผู้บริหารได้ประมาณการผลการดำเนินงานในอนาคต และเชื่อมั่นว่ากลุ่มบริษัทไม่จำเป็นต้องชำระส่วนต่างดังกล่าว</w:t>
      </w:r>
      <w:r w:rsidRPr="00986A55">
        <w:rPr>
          <w:rFonts w:ascii="Angsana New" w:hAnsi="Angsana New" w:cs="Angsana New" w:hint="cs"/>
          <w:spacing w:val="-17"/>
          <w:sz w:val="30"/>
          <w:szCs w:val="30"/>
          <w:cs/>
        </w:rPr>
        <w:t xml:space="preserve"> ดังนั้น</w:t>
      </w:r>
      <w:r w:rsidRPr="00986A55">
        <w:rPr>
          <w:rFonts w:ascii="Angsana New" w:hAnsi="Angsana New" w:cs="Angsana New" w:hint="cs"/>
          <w:spacing w:val="-20"/>
          <w:sz w:val="30"/>
          <w:szCs w:val="30"/>
          <w:cs/>
        </w:rPr>
        <w:t xml:space="preserve"> ณ วันที่</w:t>
      </w:r>
      <w:r w:rsidRPr="00986A55">
        <w:rPr>
          <w:rFonts w:ascii="Angsana New" w:hAnsi="Angsana New" w:cs="Angsana New"/>
          <w:spacing w:val="-20"/>
          <w:sz w:val="30"/>
          <w:szCs w:val="30"/>
        </w:rPr>
        <w:br/>
      </w:r>
      <w:r w:rsidRPr="00986A55">
        <w:rPr>
          <w:rFonts w:ascii="Angsana New" w:hAnsi="Angsana New" w:cs="Angsana New"/>
          <w:sz w:val="30"/>
          <w:szCs w:val="30"/>
        </w:rPr>
        <w:t>30 </w:t>
      </w:r>
      <w:r w:rsidR="00DD203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986A55">
        <w:rPr>
          <w:rFonts w:ascii="Angsana New" w:hAnsi="Angsana New" w:cs="Angsana New"/>
          <w:sz w:val="30"/>
          <w:szCs w:val="30"/>
        </w:rPr>
        <w:t> 2562 </w:t>
      </w:r>
      <w:r w:rsidRPr="00986A55">
        <w:rPr>
          <w:rFonts w:ascii="Angsana New" w:hAnsi="Angsana New" w:cs="Angsana New" w:hint="cs"/>
          <w:sz w:val="30"/>
          <w:szCs w:val="30"/>
          <w:cs/>
        </w:rPr>
        <w:t>กลุ่มบริษัทจึงไม่ได้บันทึกประมาณการหนี้สินดังกล่าวในงบการเงิน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53F3A32" w14:textId="45A88AF9" w:rsidR="00B763D2" w:rsidRDefault="00B76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AFFF832" w14:textId="77777777" w:rsidR="00B763D2" w:rsidRDefault="00B76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E8E4ABE" w14:textId="48E18309" w:rsidR="00B763D2" w:rsidRDefault="00203CCC" w:rsidP="00B763D2">
      <w:pPr>
        <w:ind w:left="540"/>
        <w:jc w:val="both"/>
        <w:rPr>
          <w:rFonts w:ascii="Angsana New" w:hAnsi="Angsana New" w:cs="Angsana New"/>
          <w:sz w:val="30"/>
          <w:szCs w:val="30"/>
          <w:cs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>เงินสดรับสุทธิจากการขายเงินลงทุนในบริษัทย่อยในงบกระแสเงินสดรวม เป็นดังนี้</w:t>
      </w:r>
    </w:p>
    <w:p w14:paraId="298B25D4" w14:textId="77777777" w:rsidR="00DF3FFE" w:rsidRPr="00986A55" w:rsidRDefault="00DF3FFE" w:rsidP="00EF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9"/>
        <w:gridCol w:w="1242"/>
        <w:gridCol w:w="9"/>
        <w:gridCol w:w="351"/>
        <w:gridCol w:w="9"/>
        <w:gridCol w:w="1521"/>
        <w:gridCol w:w="9"/>
      </w:tblGrid>
      <w:tr w:rsidR="00203CCC" w:rsidRPr="00986A55" w14:paraId="5C400302" w14:textId="77777777" w:rsidTr="00002037">
        <w:tc>
          <w:tcPr>
            <w:tcW w:w="5940" w:type="dxa"/>
          </w:tcPr>
          <w:p w14:paraId="708278CE" w14:textId="77777777" w:rsidR="00203CCC" w:rsidRPr="00986A55" w:rsidRDefault="00203CCC" w:rsidP="00F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hideMark/>
          </w:tcPr>
          <w:p w14:paraId="586174F0" w14:textId="77777777" w:rsidR="00203CCC" w:rsidRPr="00986A55" w:rsidRDefault="00203CCC" w:rsidP="000503C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2DD01001" w14:textId="77777777" w:rsidR="00203CCC" w:rsidRPr="00986A55" w:rsidRDefault="00203CCC" w:rsidP="000503C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2202B0A9" w14:textId="77777777" w:rsidR="00203CCC" w:rsidRPr="00986A55" w:rsidRDefault="00203CCC" w:rsidP="000503C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2CB9" w:rsidRPr="00986A55" w14:paraId="79279C4B" w14:textId="77777777" w:rsidTr="00002037">
        <w:trPr>
          <w:gridAfter w:val="1"/>
          <w:wAfter w:w="9" w:type="dxa"/>
        </w:trPr>
        <w:tc>
          <w:tcPr>
            <w:tcW w:w="5949" w:type="dxa"/>
            <w:gridSpan w:val="2"/>
          </w:tcPr>
          <w:p w14:paraId="1EC045BC" w14:textId="1D807FC8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42" w:type="dxa"/>
          </w:tcPr>
          <w:p w14:paraId="51400740" w14:textId="77777777" w:rsidR="00D32CB9" w:rsidRPr="00986A55" w:rsidRDefault="00D32CB9" w:rsidP="00D32CB9">
            <w:pPr>
              <w:tabs>
                <w:tab w:val="decimal" w:pos="1302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206306CE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1208DD89" w14:textId="458C1468" w:rsidR="00D32CB9" w:rsidRPr="00986A55" w:rsidRDefault="00D32CB9" w:rsidP="00D32CB9">
            <w:pPr>
              <w:tabs>
                <w:tab w:val="decimal" w:pos="1224"/>
              </w:tabs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957</w:t>
            </w:r>
          </w:p>
        </w:tc>
      </w:tr>
      <w:tr w:rsidR="00D32CB9" w:rsidRPr="00986A55" w14:paraId="27AE4664" w14:textId="77777777" w:rsidTr="00002037">
        <w:trPr>
          <w:gridAfter w:val="1"/>
          <w:wAfter w:w="9" w:type="dxa"/>
        </w:trPr>
        <w:tc>
          <w:tcPr>
            <w:tcW w:w="5949" w:type="dxa"/>
            <w:gridSpan w:val="2"/>
          </w:tcPr>
          <w:p w14:paraId="7FA3ED0B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เงินสดและรายการเทียบเท่าเงินสดคงเหลือ ณ วันที่ขาย</w:t>
            </w:r>
          </w:p>
        </w:tc>
        <w:tc>
          <w:tcPr>
            <w:tcW w:w="1242" w:type="dxa"/>
          </w:tcPr>
          <w:p w14:paraId="4EC9AC51" w14:textId="77777777" w:rsidR="00D32CB9" w:rsidRPr="00986A55" w:rsidRDefault="00D32CB9" w:rsidP="00D32CB9">
            <w:pPr>
              <w:tabs>
                <w:tab w:val="decimal" w:pos="130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29E479DE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3F657" w14:textId="29F7B50C" w:rsidR="00D32CB9" w:rsidRPr="00986A55" w:rsidRDefault="00D32CB9" w:rsidP="00D32CB9">
            <w:pPr>
              <w:tabs>
                <w:tab w:val="decimal" w:pos="1045"/>
              </w:tabs>
              <w:ind w:right="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(28)</w:t>
            </w:r>
          </w:p>
        </w:tc>
      </w:tr>
      <w:tr w:rsidR="00D32CB9" w:rsidRPr="00986A55" w14:paraId="2997835F" w14:textId="77777777" w:rsidTr="00002037">
        <w:trPr>
          <w:gridAfter w:val="1"/>
          <w:wAfter w:w="9" w:type="dxa"/>
        </w:trPr>
        <w:tc>
          <w:tcPr>
            <w:tcW w:w="5949" w:type="dxa"/>
            <w:gridSpan w:val="2"/>
          </w:tcPr>
          <w:p w14:paraId="63CF3B8C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เงินสดรับสุทธิจากการขายเงินลงทุนในบริษัทย่อย </w:t>
            </w:r>
          </w:p>
        </w:tc>
        <w:tc>
          <w:tcPr>
            <w:tcW w:w="1242" w:type="dxa"/>
          </w:tcPr>
          <w:p w14:paraId="202C662B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62584035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A4211F" w14:textId="1EE949FB" w:rsidR="00D32CB9" w:rsidRPr="00986A55" w:rsidRDefault="00D32CB9" w:rsidP="00D32CB9">
            <w:pPr>
              <w:tabs>
                <w:tab w:val="decimal" w:pos="1224"/>
              </w:tabs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929</w:t>
            </w:r>
          </w:p>
        </w:tc>
      </w:tr>
    </w:tbl>
    <w:p w14:paraId="779B85F4" w14:textId="77777777" w:rsidR="0091704A" w:rsidRPr="00986A55" w:rsidRDefault="0091704A" w:rsidP="00950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045CA1C" w14:textId="5734A63B" w:rsidR="00862777" w:rsidRPr="00986A55" w:rsidRDefault="00DF3FFE" w:rsidP="00EF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86A5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ปี </w:t>
      </w:r>
      <w:r w:rsidRPr="00986A55">
        <w:rPr>
          <w:rFonts w:ascii="Angsana New" w:hAnsi="Angsana New" w:cs="Angsana New"/>
          <w:b/>
          <w:bCs/>
          <w:sz w:val="30"/>
          <w:szCs w:val="30"/>
        </w:rPr>
        <w:t>2561</w:t>
      </w:r>
    </w:p>
    <w:p w14:paraId="12E2D53A" w14:textId="77777777" w:rsidR="00DF3FFE" w:rsidRPr="00986A55" w:rsidRDefault="00DF3FFE" w:rsidP="00862777">
      <w:pPr>
        <w:rPr>
          <w:sz w:val="14"/>
          <w:szCs w:val="14"/>
        </w:rPr>
      </w:pPr>
    </w:p>
    <w:p w14:paraId="5BD0F766" w14:textId="6EDFF08A" w:rsidR="009B2FED" w:rsidRPr="00986A55" w:rsidRDefault="009B2FED" w:rsidP="009B2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86A55">
        <w:rPr>
          <w:rFonts w:ascii="Angsana New" w:hAnsi="Angsana New" w:cs="Angsana New"/>
          <w:sz w:val="30"/>
          <w:szCs w:val="30"/>
        </w:rPr>
        <w:t xml:space="preserve">27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86A55">
        <w:rPr>
          <w:rFonts w:ascii="Angsana New" w:hAnsi="Angsana New" w:cs="Angsana New"/>
          <w:sz w:val="30"/>
          <w:szCs w:val="30"/>
        </w:rPr>
        <w:t xml:space="preserve">2560 BT Phuket Holdings Ltd.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ซึ่งเป็นบริษัทย่อยทางอ้อมที่ถือหุ้นโดย </w:t>
      </w:r>
      <w:r w:rsidRPr="00986A55">
        <w:rPr>
          <w:rFonts w:ascii="Angsana New" w:hAnsi="Angsana New" w:cs="Angsana New"/>
          <w:sz w:val="30"/>
          <w:szCs w:val="30"/>
        </w:rPr>
        <w:t>Square Root Phuket Investment Ltd.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ได้ลงนามในสัญญาซื้อขายเงินลงทุนในหุ้นสามัญทั้งหมดใน</w:t>
      </w:r>
      <w:r w:rsidRPr="00986A55">
        <w:rPr>
          <w:rFonts w:ascii="Angsana New" w:hAnsi="Angsana New" w:cs="Angsana New"/>
          <w:sz w:val="30"/>
          <w:szCs w:val="30"/>
        </w:rPr>
        <w:t xml:space="preserve"> HPP Mauritius Ltd. (“</w:t>
      </w:r>
      <w:r w:rsidRPr="00986A55">
        <w:rPr>
          <w:rFonts w:ascii="Angsana New" w:hAnsi="Angsana New" w:cs="Angsana New" w:hint="cs"/>
          <w:sz w:val="30"/>
          <w:szCs w:val="30"/>
          <w:cs/>
        </w:rPr>
        <w:t>นิติบุคคลเฉพาะกิจ</w:t>
      </w:r>
      <w:r w:rsidRPr="00986A55">
        <w:rPr>
          <w:rFonts w:ascii="Angsana New" w:hAnsi="Angsana New" w:cs="Angsana New"/>
          <w:sz w:val="30"/>
          <w:szCs w:val="30"/>
        </w:rPr>
        <w:t xml:space="preserve">”) </w:t>
      </w:r>
      <w:r w:rsidRPr="00986A55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ซึ่งเป็นบริษัทย่อยทางอ้อมที่ถือหุ้นโดย</w:t>
      </w:r>
      <w:r w:rsidRPr="00986A55">
        <w:rPr>
          <w:rFonts w:ascii="Angsana New" w:hAnsi="Angsana New" w:cs="Angsana New"/>
          <w:sz w:val="30"/>
          <w:szCs w:val="30"/>
        </w:rPr>
        <w:t xml:space="preserve"> Square Root Phuket Investment Ltd. </w:t>
      </w:r>
      <w:r w:rsidRPr="00986A55">
        <w:rPr>
          <w:rFonts w:ascii="Angsana New" w:hAnsi="Angsana New" w:cs="Angsana New" w:hint="cs"/>
          <w:sz w:val="30"/>
          <w:szCs w:val="30"/>
          <w:cs/>
        </w:rPr>
        <w:t>โดยตามสัญญาซื้อขายเงินลงทุน นิติบุคคลเฉพาะกิจดังกล่าวจะต้องถือหุ้นของบริษัท บูทิค ภูเก็ต โฟร์ จำกัด ซึ่งเป็นบริษัทย่อยทางอ้อมที่ถือหุ้นโดยบริษัท บูทิค ภูเก็ต จำกัด และ</w:t>
      </w:r>
      <w:r w:rsidRPr="00986A55">
        <w:rPr>
          <w:rFonts w:ascii="Angsana New" w:hAnsi="Angsana New" w:cs="Angsana New"/>
          <w:sz w:val="30"/>
          <w:szCs w:val="30"/>
        </w:rPr>
        <w:t xml:space="preserve"> BT Phuket Ltd.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โดยเป็นธุรกิจในส่วนงานให้บริการที่พักโรงแรมและอพาร์ทเม้นท์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</w:p>
    <w:p w14:paraId="7AAFF50B" w14:textId="77777777" w:rsidR="009B2FED" w:rsidRPr="00986A55" w:rsidRDefault="009B2FED" w:rsidP="009B2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4B58A3E7" w14:textId="75B3B933" w:rsidR="00B763D2" w:rsidRDefault="009B2FED" w:rsidP="009B2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ต่อมาในเดือนกุมภาพันธ์ </w:t>
      </w:r>
      <w:r w:rsidRPr="00986A55">
        <w:rPr>
          <w:rFonts w:ascii="Angsana New" w:hAnsi="Angsana New" w:cs="Angsana New"/>
          <w:sz w:val="30"/>
          <w:szCs w:val="30"/>
        </w:rPr>
        <w:t>2561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</w:rPr>
        <w:t xml:space="preserve">BT Phuket Holdings Ltd.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ได้ขายเงินลงทุนในหุ้นสามัญร้อยละ </w:t>
      </w:r>
      <w:r w:rsidRPr="00986A55">
        <w:rPr>
          <w:rFonts w:ascii="Angsana New" w:hAnsi="Angsana New" w:cs="Angsana New"/>
          <w:sz w:val="30"/>
          <w:szCs w:val="30"/>
        </w:rPr>
        <w:t xml:space="preserve">100 </w:t>
      </w:r>
      <w:r w:rsidRPr="00986A55">
        <w:rPr>
          <w:rFonts w:ascii="Angsana New" w:hAnsi="Angsana New" w:cs="Angsana New" w:hint="cs"/>
          <w:sz w:val="30"/>
          <w:szCs w:val="30"/>
          <w:cs/>
        </w:rPr>
        <w:t>ใน</w:t>
      </w:r>
      <w:r w:rsidRPr="00986A55">
        <w:rPr>
          <w:rFonts w:ascii="Angsana New" w:hAnsi="Angsana New" w:cs="Angsana New"/>
          <w:sz w:val="30"/>
          <w:szCs w:val="30"/>
        </w:rPr>
        <w:t xml:space="preserve"> HPP Mauritius Ltd. (“</w:t>
      </w:r>
      <w:r w:rsidRPr="00986A55">
        <w:rPr>
          <w:rFonts w:ascii="Angsana New" w:hAnsi="Angsana New" w:cs="Angsana New" w:hint="cs"/>
          <w:sz w:val="30"/>
          <w:szCs w:val="30"/>
          <w:cs/>
        </w:rPr>
        <w:t>นิติบุคคลเฉพาะกิจ</w:t>
      </w:r>
      <w:r w:rsidRPr="00986A55">
        <w:rPr>
          <w:rFonts w:ascii="Angsana New" w:hAnsi="Angsana New" w:cs="Angsana New"/>
          <w:sz w:val="30"/>
          <w:szCs w:val="30"/>
        </w:rPr>
        <w:t xml:space="preserve">”)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ซึ่งถือหุ้นร้อยละ </w:t>
      </w:r>
      <w:r w:rsidRPr="00986A55">
        <w:rPr>
          <w:rFonts w:ascii="Angsana New" w:hAnsi="Angsana New" w:cs="Angsana New"/>
          <w:sz w:val="30"/>
          <w:szCs w:val="30"/>
        </w:rPr>
        <w:t xml:space="preserve">100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ของบริษัท บูทิค ภูเก็ต โฟร์ จำกัด </w:t>
      </w:r>
      <w:r w:rsidRPr="00986A55">
        <w:rPr>
          <w:rFonts w:ascii="Angsana New" w:hAnsi="Angsana New" w:cs="Angsana New"/>
          <w:sz w:val="30"/>
          <w:szCs w:val="30"/>
        </w:rPr>
        <w:t>(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เจ้าของโรงแรม </w:t>
      </w:r>
      <w:r w:rsidRPr="00986A55">
        <w:rPr>
          <w:rFonts w:ascii="Angsana New" w:hAnsi="Angsana New" w:cs="Angsana New"/>
          <w:sz w:val="30"/>
          <w:szCs w:val="30"/>
        </w:rPr>
        <w:t xml:space="preserve">Hyatt Place Phuket)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Pr="00986A55">
        <w:rPr>
          <w:rFonts w:ascii="Angsana New" w:hAnsi="Angsana New" w:cs="Angsana New"/>
          <w:sz w:val="30"/>
          <w:szCs w:val="30"/>
        </w:rPr>
        <w:t>923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ล้านบาท ให้แก่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986A55">
        <w:rPr>
          <w:rFonts w:ascii="Angsana New" w:hAnsi="Angsana New" w:cs="Angsana New"/>
          <w:sz w:val="30"/>
          <w:szCs w:val="30"/>
        </w:rPr>
        <w:t>Amchase</w:t>
      </w:r>
      <w:proofErr w:type="spellEnd"/>
      <w:r w:rsidRPr="00986A55">
        <w:rPr>
          <w:rFonts w:ascii="Angsana New" w:hAnsi="Angsana New" w:cs="Angsana New"/>
          <w:sz w:val="30"/>
          <w:szCs w:val="30"/>
        </w:rPr>
        <w:t xml:space="preserve"> Phuket HP PTE Ltd.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ซึ่งจดทะเบียนในประเทศสิงคโปร์ กลุ่มบริษัทได้รับชำระค่าหุ้นทั้งจำนวนแล้ว </w:t>
      </w:r>
      <w:r w:rsidR="00C53633" w:rsidRPr="00986A55">
        <w:rPr>
          <w:rFonts w:ascii="Angsana New" w:hAnsi="Angsana New" w:cs="Angsana New" w:hint="cs"/>
          <w:sz w:val="30"/>
          <w:szCs w:val="30"/>
          <w:cs/>
        </w:rPr>
        <w:t>ราคาทุน</w:t>
      </w:r>
      <w:r w:rsidRPr="00986A55">
        <w:rPr>
          <w:rFonts w:ascii="Angsana New" w:hAnsi="Angsana New" w:cs="Angsana New" w:hint="cs"/>
          <w:sz w:val="30"/>
          <w:szCs w:val="30"/>
          <w:cs/>
        </w:rPr>
        <w:t>ของเงินลงทุนในนิติบุคคลเฉพาะกิจและ</w:t>
      </w:r>
      <w:r w:rsidR="005816A1">
        <w:rPr>
          <w:rFonts w:ascii="Angsana New" w:hAnsi="Angsana New" w:cs="Angsana New"/>
          <w:sz w:val="30"/>
          <w:szCs w:val="30"/>
        </w:rPr>
        <w:br/>
      </w:r>
      <w:r w:rsidRPr="00986A55">
        <w:rPr>
          <w:rFonts w:ascii="Angsana New" w:hAnsi="Angsana New" w:cs="Angsana New" w:hint="cs"/>
          <w:sz w:val="30"/>
          <w:szCs w:val="30"/>
          <w:cs/>
        </w:rPr>
        <w:t>บริษัท บูทิค ภูเก็ต โฟร์ จำกัด มีมูลค่าตามบัญชีสุทธิจำนวน</w:t>
      </w:r>
      <w:r w:rsidRPr="00986A55">
        <w:rPr>
          <w:rFonts w:ascii="Angsana New" w:hAnsi="Angsana New" w:cs="Angsana New"/>
          <w:sz w:val="30"/>
          <w:szCs w:val="30"/>
        </w:rPr>
        <w:t xml:space="preserve"> 629 </w:t>
      </w:r>
      <w:r w:rsidRPr="00986A5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และค่าใช้จ่ายในการขายจำนวน </w:t>
      </w:r>
      <w:r w:rsidRPr="00986A55">
        <w:rPr>
          <w:rFonts w:ascii="Angsana New" w:hAnsi="Angsana New" w:cs="Angsana New"/>
          <w:sz w:val="30"/>
          <w:szCs w:val="30"/>
        </w:rPr>
        <w:t xml:space="preserve">21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ล้านบาท ส่งผลให้กลุ่มบริษัทรับรู้กำไรจากการขายเงินลงทุนจำนวน </w:t>
      </w:r>
      <w:r w:rsidRPr="00986A55">
        <w:rPr>
          <w:rFonts w:ascii="Angsana New" w:hAnsi="Angsana New" w:cs="Angsana New"/>
          <w:sz w:val="30"/>
          <w:szCs w:val="30"/>
        </w:rPr>
        <w:t>273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ล้านบาท ในงบการเงินรวม ซึ่งเป็นไปตามการดำเนินธุรกิจหลักของกลุ่มบริษัท (การก่อสร้าง ดำเนินงานและขายโครงการอสังหาริมทรัพย์) โดยมีรายละเอียดดังนี้</w:t>
      </w:r>
    </w:p>
    <w:p w14:paraId="0AD4E233" w14:textId="77777777" w:rsidR="00B763D2" w:rsidRDefault="00B76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78D7B3C" w14:textId="58088C71" w:rsidR="00D817F9" w:rsidRPr="00B358F0" w:rsidRDefault="00D81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  <w:cs/>
        </w:rPr>
      </w:pPr>
    </w:p>
    <w:tbl>
      <w:tblPr>
        <w:tblW w:w="899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516"/>
        <w:gridCol w:w="1034"/>
        <w:gridCol w:w="260"/>
        <w:gridCol w:w="1184"/>
      </w:tblGrid>
      <w:tr w:rsidR="009B2FED" w:rsidRPr="00986A55" w14:paraId="7681A04C" w14:textId="77777777" w:rsidTr="00EA66DA">
        <w:tc>
          <w:tcPr>
            <w:tcW w:w="6516" w:type="dxa"/>
            <w:shd w:val="clear" w:color="auto" w:fill="auto"/>
          </w:tcPr>
          <w:p w14:paraId="3BD62799" w14:textId="6AE542C9" w:rsidR="009B2FED" w:rsidRPr="00986A55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478" w:type="dxa"/>
            <w:gridSpan w:val="3"/>
            <w:shd w:val="clear" w:color="auto" w:fill="auto"/>
          </w:tcPr>
          <w:p w14:paraId="21B9F891" w14:textId="77777777" w:rsidR="009B2FED" w:rsidRPr="00986A55" w:rsidRDefault="009B2FED" w:rsidP="00EA66DA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2CB9" w:rsidRPr="00986A55" w14:paraId="7E0151A8" w14:textId="77777777" w:rsidTr="00EA66DA">
        <w:tc>
          <w:tcPr>
            <w:tcW w:w="6516" w:type="dxa"/>
            <w:shd w:val="clear" w:color="auto" w:fill="auto"/>
          </w:tcPr>
          <w:p w14:paraId="65EF8AB4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</w:t>
            </w:r>
          </w:p>
        </w:tc>
        <w:tc>
          <w:tcPr>
            <w:tcW w:w="1034" w:type="dxa"/>
            <w:shd w:val="clear" w:color="auto" w:fill="auto"/>
          </w:tcPr>
          <w:p w14:paraId="31A9086A" w14:textId="77777777" w:rsidR="00D32CB9" w:rsidRPr="00986A55" w:rsidRDefault="00D32CB9" w:rsidP="00D32CB9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3CB48900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4F88B34" w14:textId="109C10A6" w:rsidR="00D32CB9" w:rsidRPr="00986A55" w:rsidRDefault="00D32CB9" w:rsidP="00D32CB9">
            <w:pPr>
              <w:tabs>
                <w:tab w:val="decimal" w:pos="87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923</w:t>
            </w:r>
          </w:p>
        </w:tc>
      </w:tr>
      <w:tr w:rsidR="00D32CB9" w:rsidRPr="00986A55" w14:paraId="7EF1A2B7" w14:textId="77777777" w:rsidTr="00EA66DA">
        <w:tc>
          <w:tcPr>
            <w:tcW w:w="6516" w:type="dxa"/>
            <w:shd w:val="clear" w:color="auto" w:fill="auto"/>
          </w:tcPr>
          <w:p w14:paraId="13A69F55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ต้นทุนขายของเงินลงทุน</w:t>
            </w:r>
          </w:p>
        </w:tc>
        <w:tc>
          <w:tcPr>
            <w:tcW w:w="1034" w:type="dxa"/>
            <w:shd w:val="clear" w:color="auto" w:fill="auto"/>
          </w:tcPr>
          <w:p w14:paraId="7A3B38BF" w14:textId="77777777" w:rsidR="00D32CB9" w:rsidRPr="00986A55" w:rsidRDefault="00D32CB9" w:rsidP="00D32CB9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4CFCF26B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EECD69A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73D44A9B" w14:textId="77777777" w:rsidTr="00EA66DA">
        <w:tc>
          <w:tcPr>
            <w:tcW w:w="6516" w:type="dxa"/>
            <w:shd w:val="clear" w:color="auto" w:fill="auto"/>
          </w:tcPr>
          <w:p w14:paraId="16FC3F58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4" w:type="dxa"/>
            <w:shd w:val="clear" w:color="auto" w:fill="auto"/>
          </w:tcPr>
          <w:p w14:paraId="6616C5FE" w14:textId="4E376833" w:rsidR="00D32CB9" w:rsidRPr="00986A55" w:rsidRDefault="00D32CB9" w:rsidP="00D32CB9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60" w:type="dxa"/>
            <w:shd w:val="clear" w:color="auto" w:fill="auto"/>
          </w:tcPr>
          <w:p w14:paraId="12B695DD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1A00B0B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1276EEC4" w14:textId="77777777" w:rsidTr="00EA66DA">
        <w:tc>
          <w:tcPr>
            <w:tcW w:w="6516" w:type="dxa"/>
            <w:shd w:val="clear" w:color="auto" w:fill="auto"/>
          </w:tcPr>
          <w:p w14:paraId="323F238E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34" w:type="dxa"/>
            <w:shd w:val="clear" w:color="auto" w:fill="auto"/>
          </w:tcPr>
          <w:p w14:paraId="3B43DEB8" w14:textId="3EA559B3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60" w:type="dxa"/>
            <w:shd w:val="clear" w:color="auto" w:fill="auto"/>
          </w:tcPr>
          <w:p w14:paraId="35C41468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E4FB246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3E3F13C6" w14:textId="77777777" w:rsidTr="00EA66DA">
        <w:tc>
          <w:tcPr>
            <w:tcW w:w="6516" w:type="dxa"/>
            <w:shd w:val="clear" w:color="auto" w:fill="auto"/>
          </w:tcPr>
          <w:p w14:paraId="77B285AE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34" w:type="dxa"/>
            <w:shd w:val="clear" w:color="auto" w:fill="auto"/>
          </w:tcPr>
          <w:p w14:paraId="16BF520F" w14:textId="686EF474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14:paraId="44BBC804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2F50EA0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43D49FD6" w14:textId="77777777" w:rsidTr="00EA66DA">
        <w:tc>
          <w:tcPr>
            <w:tcW w:w="6516" w:type="dxa"/>
            <w:shd w:val="clear" w:color="auto" w:fill="auto"/>
          </w:tcPr>
          <w:p w14:paraId="14E67251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34" w:type="dxa"/>
            <w:shd w:val="clear" w:color="auto" w:fill="auto"/>
          </w:tcPr>
          <w:p w14:paraId="67BC49AB" w14:textId="03A4EA79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14:paraId="3D630076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A157275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2DF68F83" w14:textId="77777777" w:rsidTr="00EA66DA">
        <w:tc>
          <w:tcPr>
            <w:tcW w:w="6516" w:type="dxa"/>
            <w:shd w:val="clear" w:color="auto" w:fill="auto"/>
          </w:tcPr>
          <w:p w14:paraId="4F04AA76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34" w:type="dxa"/>
            <w:shd w:val="clear" w:color="auto" w:fill="auto"/>
          </w:tcPr>
          <w:p w14:paraId="010C42EB" w14:textId="68C3DFBF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260" w:type="dxa"/>
            <w:shd w:val="clear" w:color="auto" w:fill="auto"/>
          </w:tcPr>
          <w:p w14:paraId="4E6FE0E0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512D15C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391C19F8" w14:textId="77777777" w:rsidTr="00EA66DA">
        <w:tc>
          <w:tcPr>
            <w:tcW w:w="6516" w:type="dxa"/>
            <w:shd w:val="clear" w:color="auto" w:fill="auto"/>
          </w:tcPr>
          <w:p w14:paraId="66EC6D4E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34" w:type="dxa"/>
            <w:shd w:val="clear" w:color="auto" w:fill="auto"/>
          </w:tcPr>
          <w:p w14:paraId="172A2593" w14:textId="3D6BA0A4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0" w:type="dxa"/>
            <w:shd w:val="clear" w:color="auto" w:fill="auto"/>
          </w:tcPr>
          <w:p w14:paraId="46F042E2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A42A0B6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467A9541" w14:textId="77777777" w:rsidTr="00EA66DA">
        <w:tc>
          <w:tcPr>
            <w:tcW w:w="6516" w:type="dxa"/>
            <w:shd w:val="clear" w:color="auto" w:fill="auto"/>
          </w:tcPr>
          <w:p w14:paraId="061D0D3F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34" w:type="dxa"/>
            <w:shd w:val="clear" w:color="auto" w:fill="auto"/>
          </w:tcPr>
          <w:p w14:paraId="2391EEAC" w14:textId="64FE8FE3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0" w:type="dxa"/>
            <w:shd w:val="clear" w:color="auto" w:fill="auto"/>
          </w:tcPr>
          <w:p w14:paraId="307E0C96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EB590A2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1A56A695" w14:textId="77777777" w:rsidTr="00EA66DA">
        <w:tc>
          <w:tcPr>
            <w:tcW w:w="6516" w:type="dxa"/>
            <w:shd w:val="clear" w:color="auto" w:fill="auto"/>
          </w:tcPr>
          <w:p w14:paraId="67BCC8EF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34" w:type="dxa"/>
            <w:shd w:val="clear" w:color="auto" w:fill="auto"/>
          </w:tcPr>
          <w:p w14:paraId="50756F5C" w14:textId="14E2EF47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(449)</w:t>
            </w:r>
          </w:p>
        </w:tc>
        <w:tc>
          <w:tcPr>
            <w:tcW w:w="260" w:type="dxa"/>
            <w:shd w:val="clear" w:color="auto" w:fill="auto"/>
          </w:tcPr>
          <w:p w14:paraId="443E03E6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A28627A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4BA8FDE8" w14:textId="77777777" w:rsidTr="00EA66DA">
        <w:tc>
          <w:tcPr>
            <w:tcW w:w="6516" w:type="dxa"/>
            <w:shd w:val="clear" w:color="auto" w:fill="auto"/>
          </w:tcPr>
          <w:p w14:paraId="094167D1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34" w:type="dxa"/>
            <w:shd w:val="clear" w:color="auto" w:fill="auto"/>
          </w:tcPr>
          <w:p w14:paraId="2D386D8E" w14:textId="61023B47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  <w:tc>
          <w:tcPr>
            <w:tcW w:w="260" w:type="dxa"/>
            <w:shd w:val="clear" w:color="auto" w:fill="auto"/>
          </w:tcPr>
          <w:p w14:paraId="68CFB601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38620E7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6C6820C1" w14:textId="77777777" w:rsidTr="00EA66DA">
        <w:tc>
          <w:tcPr>
            <w:tcW w:w="6516" w:type="dxa"/>
            <w:shd w:val="clear" w:color="auto" w:fill="auto"/>
          </w:tcPr>
          <w:p w14:paraId="2D218BC4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34" w:type="dxa"/>
            <w:shd w:val="clear" w:color="auto" w:fill="auto"/>
          </w:tcPr>
          <w:p w14:paraId="7AFBB9E9" w14:textId="2DA8ED62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(6)</w:t>
            </w:r>
          </w:p>
        </w:tc>
        <w:tc>
          <w:tcPr>
            <w:tcW w:w="260" w:type="dxa"/>
            <w:shd w:val="clear" w:color="auto" w:fill="auto"/>
          </w:tcPr>
          <w:p w14:paraId="26182C70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86D83DB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482FB689" w14:textId="77777777" w:rsidTr="00EA66DA">
        <w:tc>
          <w:tcPr>
            <w:tcW w:w="6516" w:type="dxa"/>
            <w:shd w:val="clear" w:color="auto" w:fill="auto"/>
          </w:tcPr>
          <w:p w14:paraId="71BD6ECB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34" w:type="dxa"/>
            <w:shd w:val="clear" w:color="auto" w:fill="auto"/>
          </w:tcPr>
          <w:p w14:paraId="0B504421" w14:textId="44A7933B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260" w:type="dxa"/>
            <w:shd w:val="clear" w:color="auto" w:fill="auto"/>
          </w:tcPr>
          <w:p w14:paraId="21526C7F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2191B0D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49FBA701" w14:textId="77777777" w:rsidTr="00EA66DA">
        <w:tc>
          <w:tcPr>
            <w:tcW w:w="6516" w:type="dxa"/>
            <w:shd w:val="clear" w:color="auto" w:fill="auto"/>
          </w:tcPr>
          <w:p w14:paraId="697A8680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034" w:type="dxa"/>
            <w:shd w:val="clear" w:color="auto" w:fill="auto"/>
          </w:tcPr>
          <w:p w14:paraId="1C86C973" w14:textId="6BC814F9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(22)</w:t>
            </w:r>
          </w:p>
        </w:tc>
        <w:tc>
          <w:tcPr>
            <w:tcW w:w="260" w:type="dxa"/>
            <w:shd w:val="clear" w:color="auto" w:fill="auto"/>
          </w:tcPr>
          <w:p w14:paraId="79EAF84C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6446C4D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3A64BF96" w14:textId="77777777" w:rsidTr="00EA66DA">
        <w:tc>
          <w:tcPr>
            <w:tcW w:w="6516" w:type="dxa"/>
            <w:shd w:val="clear" w:color="auto" w:fill="auto"/>
          </w:tcPr>
          <w:p w14:paraId="5642B3D1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ผู้ซื้อชำระเงินกู้ยืมและดอกเบี้ยจากสถาบันการเงินและกิจการที่เกี่ยวข้องกัน</w:t>
            </w:r>
          </w:p>
        </w:tc>
        <w:tc>
          <w:tcPr>
            <w:tcW w:w="1034" w:type="dxa"/>
            <w:shd w:val="clear" w:color="auto" w:fill="auto"/>
          </w:tcPr>
          <w:p w14:paraId="57F94CB0" w14:textId="77777777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11FFEE22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25F3AF0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544E879C" w14:textId="77777777" w:rsidTr="00EA66DA">
        <w:tc>
          <w:tcPr>
            <w:tcW w:w="6516" w:type="dxa"/>
            <w:shd w:val="clear" w:color="auto" w:fill="auto"/>
          </w:tcPr>
          <w:p w14:paraId="4616B263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แทนบริษัท บูทิค ภูเก็ต โฟร์ จำกัด</w:t>
            </w:r>
          </w:p>
        </w:tc>
        <w:tc>
          <w:tcPr>
            <w:tcW w:w="1034" w:type="dxa"/>
            <w:shd w:val="clear" w:color="auto" w:fill="auto"/>
          </w:tcPr>
          <w:p w14:paraId="6FC65215" w14:textId="75D98CCA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  <w:tc>
          <w:tcPr>
            <w:tcW w:w="260" w:type="dxa"/>
            <w:shd w:val="clear" w:color="auto" w:fill="auto"/>
          </w:tcPr>
          <w:p w14:paraId="2647F2D5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13B8AF4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6DE159F4" w14:textId="77777777" w:rsidTr="00EA66DA">
        <w:tc>
          <w:tcPr>
            <w:tcW w:w="6516" w:type="dxa"/>
            <w:shd w:val="clear" w:color="auto" w:fill="auto"/>
          </w:tcPr>
          <w:p w14:paraId="63B544C2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มูลค่าตามบัญชีของเงินลงทุนในบริษัทย่อยทางอ้อม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3C1BC58E" w14:textId="77777777" w:rsidR="00D32CB9" w:rsidRPr="00986A55" w:rsidRDefault="00D32CB9" w:rsidP="00D32CB9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1076B4D3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503CD22" w14:textId="35FB16CC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629</w:t>
            </w:r>
          </w:p>
        </w:tc>
      </w:tr>
      <w:tr w:rsidR="00D32CB9" w:rsidRPr="00986A55" w14:paraId="50787AC7" w14:textId="77777777" w:rsidTr="00EA66DA">
        <w:tc>
          <w:tcPr>
            <w:tcW w:w="6516" w:type="dxa"/>
            <w:shd w:val="clear" w:color="auto" w:fill="auto"/>
          </w:tcPr>
          <w:p w14:paraId="7944E637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34" w:type="dxa"/>
            <w:shd w:val="clear" w:color="auto" w:fill="auto"/>
          </w:tcPr>
          <w:p w14:paraId="6340C07E" w14:textId="77777777" w:rsidR="00D32CB9" w:rsidRPr="00986A55" w:rsidRDefault="00D32CB9" w:rsidP="00D32CB9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46258CFF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99EE9B5" w14:textId="77777777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2CB9" w:rsidRPr="00986A55" w14:paraId="25E33A30" w14:textId="77777777" w:rsidTr="00EA66DA">
        <w:tc>
          <w:tcPr>
            <w:tcW w:w="6516" w:type="dxa"/>
            <w:shd w:val="clear" w:color="auto" w:fill="auto"/>
          </w:tcPr>
          <w:p w14:paraId="390AFCB6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       -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34" w:type="dxa"/>
            <w:shd w:val="clear" w:color="auto" w:fill="auto"/>
          </w:tcPr>
          <w:p w14:paraId="758D927A" w14:textId="77777777" w:rsidR="00D32CB9" w:rsidRPr="00986A55" w:rsidRDefault="00D32CB9" w:rsidP="00D32CB9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533953A5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594ACE8F" w14:textId="7CA65BDC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(19)</w:t>
            </w:r>
          </w:p>
        </w:tc>
      </w:tr>
      <w:tr w:rsidR="00D32CB9" w:rsidRPr="00986A55" w14:paraId="732FEE8D" w14:textId="77777777" w:rsidTr="00EA66DA">
        <w:tc>
          <w:tcPr>
            <w:tcW w:w="6516" w:type="dxa"/>
            <w:shd w:val="clear" w:color="auto" w:fill="auto"/>
          </w:tcPr>
          <w:p w14:paraId="193C0F0B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       -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           </w:t>
            </w:r>
          </w:p>
        </w:tc>
        <w:tc>
          <w:tcPr>
            <w:tcW w:w="1034" w:type="dxa"/>
            <w:shd w:val="clear" w:color="auto" w:fill="auto"/>
          </w:tcPr>
          <w:p w14:paraId="3019D70A" w14:textId="77777777" w:rsidR="00D32CB9" w:rsidRPr="00986A55" w:rsidRDefault="00D32CB9" w:rsidP="00D32CB9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6A5B5D64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4E1ABF76" w14:textId="151EF944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</w:tr>
      <w:tr w:rsidR="00D32CB9" w:rsidRPr="00986A55" w14:paraId="1B0BC5C2" w14:textId="77777777" w:rsidTr="00EA66DA">
        <w:tc>
          <w:tcPr>
            <w:tcW w:w="6516" w:type="dxa"/>
            <w:shd w:val="clear" w:color="auto" w:fill="auto"/>
          </w:tcPr>
          <w:p w14:paraId="10DF8B84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กำไรจากการขายเงินลงทุน</w:t>
            </w:r>
          </w:p>
        </w:tc>
        <w:tc>
          <w:tcPr>
            <w:tcW w:w="1034" w:type="dxa"/>
            <w:shd w:val="clear" w:color="auto" w:fill="auto"/>
          </w:tcPr>
          <w:p w14:paraId="6AF7F6D4" w14:textId="77777777" w:rsidR="00D32CB9" w:rsidRPr="00986A55" w:rsidRDefault="00D32CB9" w:rsidP="00D32CB9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45C525D7" w14:textId="77777777" w:rsidR="00D32CB9" w:rsidRPr="00986A55" w:rsidRDefault="00D32CB9" w:rsidP="00D32CB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4988A4" w14:textId="604D605F" w:rsidR="00D32CB9" w:rsidRPr="00986A55" w:rsidRDefault="00D32CB9" w:rsidP="00D32CB9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273</w:t>
            </w:r>
          </w:p>
        </w:tc>
      </w:tr>
    </w:tbl>
    <w:p w14:paraId="2DAE7693" w14:textId="77777777" w:rsidR="009B2FED" w:rsidRPr="00B358F0" w:rsidRDefault="009B2FED" w:rsidP="009B2FED">
      <w:pPr>
        <w:ind w:left="540"/>
        <w:jc w:val="both"/>
        <w:rPr>
          <w:rFonts w:ascii="Angsana New" w:hAnsi="Angsana New" w:cs="Angsana New"/>
          <w:sz w:val="12"/>
          <w:szCs w:val="12"/>
        </w:rPr>
      </w:pPr>
    </w:p>
    <w:p w14:paraId="1907A9BD" w14:textId="5B00BBF7" w:rsidR="009B2FED" w:rsidRPr="00986A55" w:rsidRDefault="009B2FED" w:rsidP="009B2FED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>เงินสดรับสุทธิจากการขายเงินลงทุนในบริษัทย่อยในงบกระแสเงินสดรวม เป็นดังนี้</w:t>
      </w:r>
    </w:p>
    <w:tbl>
      <w:tblPr>
        <w:tblW w:w="908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949"/>
        <w:gridCol w:w="1242"/>
        <w:gridCol w:w="360"/>
        <w:gridCol w:w="1530"/>
      </w:tblGrid>
      <w:tr w:rsidR="009B2FED" w:rsidRPr="00986A55" w14:paraId="497B6720" w14:textId="77777777" w:rsidTr="00EA66DA">
        <w:tc>
          <w:tcPr>
            <w:tcW w:w="5949" w:type="dxa"/>
          </w:tcPr>
          <w:p w14:paraId="56078450" w14:textId="77777777" w:rsidR="009B2FED" w:rsidRPr="00986A55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hideMark/>
          </w:tcPr>
          <w:p w14:paraId="796BC3EE" w14:textId="77777777" w:rsidR="009B2FED" w:rsidRPr="00986A55" w:rsidRDefault="009B2FED" w:rsidP="00EA66DA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6487D9E" w14:textId="77777777" w:rsidR="009B2FED" w:rsidRPr="00986A55" w:rsidRDefault="009B2FED" w:rsidP="00EA66DA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07EF7E" w14:textId="77777777" w:rsidR="009B2FED" w:rsidRPr="00986A55" w:rsidRDefault="009B2FED" w:rsidP="00EA66DA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2CB9" w:rsidRPr="00986A55" w14:paraId="62AC8CA8" w14:textId="77777777" w:rsidTr="00EA66DA">
        <w:tc>
          <w:tcPr>
            <w:tcW w:w="5949" w:type="dxa"/>
          </w:tcPr>
          <w:p w14:paraId="1E3012DD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</w:t>
            </w:r>
          </w:p>
        </w:tc>
        <w:tc>
          <w:tcPr>
            <w:tcW w:w="1242" w:type="dxa"/>
          </w:tcPr>
          <w:p w14:paraId="355072C4" w14:textId="77777777" w:rsidR="00D32CB9" w:rsidRPr="00986A55" w:rsidRDefault="00D32CB9" w:rsidP="00D32CB9">
            <w:pPr>
              <w:tabs>
                <w:tab w:val="decimal" w:pos="1302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A4F91CE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998C6B" w14:textId="33D0BFD7" w:rsidR="00D32CB9" w:rsidRPr="00986A55" w:rsidRDefault="00D32CB9" w:rsidP="00D32CB9">
            <w:pPr>
              <w:tabs>
                <w:tab w:val="decimal" w:pos="122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923</w:t>
            </w:r>
          </w:p>
        </w:tc>
      </w:tr>
      <w:tr w:rsidR="00D32CB9" w:rsidRPr="00986A55" w14:paraId="7E3395FE" w14:textId="77777777" w:rsidTr="005F357D">
        <w:tc>
          <w:tcPr>
            <w:tcW w:w="5949" w:type="dxa"/>
          </w:tcPr>
          <w:p w14:paraId="109CF42F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เงินสดและรายการเทียบเท่าเงินสดคงเหลือ ณ วันที่ขาย</w:t>
            </w:r>
          </w:p>
        </w:tc>
        <w:tc>
          <w:tcPr>
            <w:tcW w:w="1242" w:type="dxa"/>
          </w:tcPr>
          <w:p w14:paraId="705058CF" w14:textId="77777777" w:rsidR="00D32CB9" w:rsidRPr="00986A55" w:rsidRDefault="00D32CB9" w:rsidP="00D32CB9">
            <w:pPr>
              <w:tabs>
                <w:tab w:val="decimal" w:pos="130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56BDDB5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540CC" w14:textId="6A5C61D6" w:rsidR="00D32CB9" w:rsidRPr="00986A55" w:rsidRDefault="00D32CB9" w:rsidP="00D32CB9">
            <w:pPr>
              <w:tabs>
                <w:tab w:val="decimal" w:pos="122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(4)</w:t>
            </w:r>
          </w:p>
        </w:tc>
      </w:tr>
      <w:tr w:rsidR="00D32CB9" w:rsidRPr="00986A55" w14:paraId="5DE45596" w14:textId="77777777" w:rsidTr="005F357D">
        <w:tc>
          <w:tcPr>
            <w:tcW w:w="5949" w:type="dxa"/>
          </w:tcPr>
          <w:p w14:paraId="1C0E20D8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เงินสดรับสุทธิจากการขายเงินลงทุนในบริษัทย่อย </w:t>
            </w:r>
          </w:p>
        </w:tc>
        <w:tc>
          <w:tcPr>
            <w:tcW w:w="1242" w:type="dxa"/>
          </w:tcPr>
          <w:p w14:paraId="650EC3C7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27983CF" w14:textId="77777777" w:rsidR="00D32CB9" w:rsidRPr="00986A55" w:rsidRDefault="00D32CB9" w:rsidP="00D32C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25FDD" w14:textId="75223A90" w:rsidR="00D32CB9" w:rsidRPr="00986A55" w:rsidRDefault="00D32CB9" w:rsidP="00D32CB9">
            <w:pPr>
              <w:tabs>
                <w:tab w:val="decimal" w:pos="1224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919</w:t>
            </w:r>
          </w:p>
        </w:tc>
      </w:tr>
    </w:tbl>
    <w:p w14:paraId="61DB6C6F" w14:textId="3174F724" w:rsidR="00B763D2" w:rsidRDefault="00B763D2" w:rsidP="00570C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b/>
          <w:sz w:val="24"/>
          <w:szCs w:val="24"/>
          <w:cs/>
        </w:rPr>
      </w:pPr>
    </w:p>
    <w:p w14:paraId="6F39E516" w14:textId="77777777" w:rsidR="00B763D2" w:rsidRDefault="00B76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4"/>
          <w:szCs w:val="24"/>
          <w:cs/>
        </w:rPr>
      </w:pPr>
      <w:r>
        <w:rPr>
          <w:rFonts w:ascii="Angsana New" w:hAnsi="Angsana New" w:cs="Angsana New"/>
          <w:b/>
          <w:sz w:val="24"/>
          <w:szCs w:val="24"/>
          <w:cs/>
        </w:rPr>
        <w:br w:type="page"/>
      </w:r>
    </w:p>
    <w:p w14:paraId="545CA938" w14:textId="474F9A5E" w:rsidR="00B763D2" w:rsidRDefault="00B763D2" w:rsidP="00B763D2">
      <w:pPr>
        <w:pStyle w:val="BodyText2"/>
        <w:keepLines/>
        <w:tabs>
          <w:tab w:val="left" w:pos="540"/>
        </w:tabs>
        <w:ind w:left="0" w:right="-43" w:firstLine="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86A5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4</w:t>
      </w:r>
      <w:r w:rsidRPr="00986A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  <w:t>บุคคลหรือกิจการที่เกี่ยวข้องกัน</w:t>
      </w:r>
    </w:p>
    <w:p w14:paraId="53E1D998" w14:textId="77777777" w:rsidR="00B96B15" w:rsidRPr="00B96B15" w:rsidRDefault="00B96B15" w:rsidP="00B763D2">
      <w:pPr>
        <w:pStyle w:val="BodyText2"/>
        <w:keepLines/>
        <w:tabs>
          <w:tab w:val="left" w:pos="540"/>
        </w:tabs>
        <w:ind w:left="0" w:right="-43" w:firstLine="0"/>
        <w:jc w:val="thaiDistribute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</w:p>
    <w:p w14:paraId="687492DB" w14:textId="5CF033D1" w:rsidR="00105EFE" w:rsidRPr="00986A55" w:rsidRDefault="00802769" w:rsidP="005670FC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986A55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0042C1" w:rsidRPr="00986A55">
        <w:rPr>
          <w:rFonts w:ascii="Angsana New" w:hAnsi="Angsana New" w:cs="Angsana New"/>
          <w:b/>
          <w:sz w:val="30"/>
          <w:szCs w:val="30"/>
          <w:cs/>
        </w:rPr>
        <w:t>การร่วมค้า</w:t>
      </w:r>
      <w:r w:rsidR="003A10CE" w:rsidRPr="00986A55">
        <w:rPr>
          <w:rFonts w:ascii="Angsana New" w:hAnsi="Angsana New" w:cs="Angsana New"/>
          <w:b/>
          <w:sz w:val="30"/>
          <w:szCs w:val="30"/>
          <w:cs/>
        </w:rPr>
        <w:t>และ</w:t>
      </w:r>
      <w:r w:rsidR="000042C1" w:rsidRPr="00986A55">
        <w:rPr>
          <w:rFonts w:ascii="Angsana New" w:hAnsi="Angsana New" w:cs="Angsana New"/>
          <w:b/>
          <w:sz w:val="30"/>
          <w:szCs w:val="30"/>
          <w:cs/>
        </w:rPr>
        <w:t>บริษัทย่อย</w:t>
      </w:r>
      <w:r w:rsidRPr="00986A55">
        <w:rPr>
          <w:rFonts w:ascii="Angsana New" w:hAnsi="Angsana New" w:cs="Angsana New"/>
          <w:b/>
          <w:sz w:val="30"/>
          <w:szCs w:val="30"/>
          <w:cs/>
        </w:rPr>
        <w:t>ได้เปิดเผยในหมายเหตุประกอบงบการเงินข้อ</w:t>
      </w:r>
      <w:r w:rsidR="00D75CE8" w:rsidRPr="00986A55">
        <w:rPr>
          <w:rFonts w:ascii="Angsana New" w:hAnsi="Angsana New" w:cs="Angsana New"/>
          <w:bCs/>
          <w:sz w:val="30"/>
          <w:szCs w:val="30"/>
        </w:rPr>
        <w:t xml:space="preserve"> </w:t>
      </w:r>
      <w:r w:rsidR="00454324" w:rsidRPr="00986A55">
        <w:rPr>
          <w:rFonts w:ascii="Angsana New" w:hAnsi="Angsana New" w:cs="Angsana New"/>
          <w:bCs/>
          <w:sz w:val="30"/>
          <w:szCs w:val="30"/>
        </w:rPr>
        <w:t>6</w:t>
      </w:r>
      <w:r w:rsidR="00105EFE" w:rsidRPr="00986A55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307C65" w:rsidRPr="00986A55">
        <w:rPr>
          <w:rFonts w:ascii="Angsana New" w:hAnsi="Angsana New" w:cs="Angsana New"/>
          <w:b/>
          <w:sz w:val="30"/>
          <w:szCs w:val="30"/>
          <w:cs/>
        </w:rPr>
        <w:t>และ</w:t>
      </w:r>
      <w:r w:rsidR="00D75CE8" w:rsidRPr="00986A55">
        <w:rPr>
          <w:rFonts w:ascii="Angsana New" w:hAnsi="Angsana New" w:cs="Angsana New"/>
          <w:bCs/>
          <w:sz w:val="30"/>
          <w:szCs w:val="30"/>
        </w:rPr>
        <w:t xml:space="preserve"> </w:t>
      </w:r>
      <w:r w:rsidR="00454324" w:rsidRPr="00986A55">
        <w:rPr>
          <w:rFonts w:ascii="Angsana New" w:hAnsi="Angsana New" w:cs="Angsana New"/>
          <w:bCs/>
          <w:sz w:val="30"/>
          <w:szCs w:val="30"/>
        </w:rPr>
        <w:t>7</w:t>
      </w:r>
      <w:r w:rsidR="00105EFE" w:rsidRPr="00986A55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="00E1347F" w:rsidRPr="00986A55">
        <w:rPr>
          <w:rFonts w:ascii="Angsana New" w:hAnsi="Angsana New" w:cs="Angsana New" w:hint="cs"/>
          <w:b/>
          <w:sz w:val="30"/>
          <w:szCs w:val="30"/>
          <w:cs/>
        </w:rPr>
        <w:t>ไม่ได้มีการเปลี่ยนแปลงอย่างมีสาระสำคัญ</w:t>
      </w:r>
    </w:p>
    <w:p w14:paraId="7E7E677C" w14:textId="77777777" w:rsidR="004859EA" w:rsidRPr="00B96B15" w:rsidRDefault="004859EA" w:rsidP="004A7E9F">
      <w:pPr>
        <w:rPr>
          <w:rFonts w:ascii="Angsana New" w:hAnsi="Angsana New" w:cs="Angsana New"/>
          <w:sz w:val="20"/>
          <w:szCs w:val="20"/>
        </w:rPr>
      </w:pPr>
    </w:p>
    <w:p w14:paraId="0617C2C5" w14:textId="2C597230" w:rsidR="004859EA" w:rsidRPr="00986A55" w:rsidRDefault="004859EA" w:rsidP="004859EA">
      <w:pPr>
        <w:ind w:left="540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>ร</w:t>
      </w:r>
      <w:r w:rsidRPr="00986A55">
        <w:rPr>
          <w:rFonts w:ascii="Angsana New" w:hAnsi="Angsana New" w:cs="Angsana New"/>
          <w:sz w:val="30"/>
          <w:szCs w:val="30"/>
          <w:cs/>
        </w:rPr>
        <w:t>ายการที่สำคัญกับบุคคลหรือกิจการที่เกี่ยวข้องกันสำหรับงวด</w:t>
      </w:r>
      <w:r w:rsidRPr="00986A55">
        <w:rPr>
          <w:rFonts w:ascii="Angsana New" w:hAnsi="Angsana New" w:cs="Angsana New" w:hint="cs"/>
          <w:sz w:val="30"/>
          <w:szCs w:val="30"/>
          <w:cs/>
        </w:rPr>
        <w:t>สามเดือนและเก้าเดือน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986A55">
        <w:rPr>
          <w:rFonts w:ascii="Angsana New" w:hAnsi="Angsana New" w:cs="Angsana New"/>
          <w:sz w:val="30"/>
          <w:szCs w:val="30"/>
        </w:rPr>
        <w:t>30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สรุปได้ดังนี้   </w:t>
      </w:r>
    </w:p>
    <w:p w14:paraId="57478A54" w14:textId="77777777" w:rsidR="004859EA" w:rsidRPr="00B96B15" w:rsidRDefault="004859EA" w:rsidP="0048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4"/>
        <w:gridCol w:w="1116"/>
        <w:gridCol w:w="238"/>
        <w:gridCol w:w="1056"/>
        <w:gridCol w:w="270"/>
        <w:gridCol w:w="1080"/>
        <w:gridCol w:w="238"/>
        <w:gridCol w:w="1153"/>
        <w:gridCol w:w="45"/>
      </w:tblGrid>
      <w:tr w:rsidR="004859EA" w:rsidRPr="00986A55" w14:paraId="285CD2AB" w14:textId="77777777" w:rsidTr="00257E47">
        <w:trPr>
          <w:gridAfter w:val="1"/>
          <w:wAfter w:w="24" w:type="pct"/>
        </w:trPr>
        <w:tc>
          <w:tcPr>
            <w:tcW w:w="2225" w:type="pct"/>
          </w:tcPr>
          <w:p w14:paraId="6E92A5FC" w14:textId="77777777" w:rsidR="004859EA" w:rsidRPr="00986A55" w:rsidRDefault="004859E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287" w:type="pct"/>
            <w:gridSpan w:val="3"/>
          </w:tcPr>
          <w:p w14:paraId="0AF69CDA" w14:textId="77777777" w:rsidR="004859EA" w:rsidRPr="00986A55" w:rsidRDefault="004859E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1EC04AE" w14:textId="77777777" w:rsidR="004859EA" w:rsidRPr="00986A55" w:rsidRDefault="004859E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467C4481" w14:textId="77777777" w:rsidR="004859EA" w:rsidRPr="00986A55" w:rsidRDefault="004859E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859EA" w:rsidRPr="00986A55" w14:paraId="6912F8D4" w14:textId="77777777" w:rsidTr="00257E47">
        <w:trPr>
          <w:gridAfter w:val="1"/>
          <w:wAfter w:w="24" w:type="pct"/>
        </w:trPr>
        <w:tc>
          <w:tcPr>
            <w:tcW w:w="2225" w:type="pct"/>
          </w:tcPr>
          <w:p w14:paraId="0C0AC0BE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6" w:type="pct"/>
          </w:tcPr>
          <w:p w14:paraId="1390EB9A" w14:textId="357D060D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7" w:type="pct"/>
          </w:tcPr>
          <w:p w14:paraId="39AB3DB9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796BC6AF" w14:textId="687EF6B0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</w:tcPr>
          <w:p w14:paraId="36B217AB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942CAC5" w14:textId="2094EC74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7" w:type="pct"/>
          </w:tcPr>
          <w:p w14:paraId="4269C4A1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6EA91EE4" w14:textId="078D29BF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4859EA" w:rsidRPr="00986A55" w14:paraId="09299F44" w14:textId="77777777" w:rsidTr="00257E47">
        <w:trPr>
          <w:gridAfter w:val="1"/>
          <w:wAfter w:w="24" w:type="pct"/>
        </w:trPr>
        <w:tc>
          <w:tcPr>
            <w:tcW w:w="2225" w:type="pct"/>
          </w:tcPr>
          <w:p w14:paraId="17E0BB5A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1" w:type="pct"/>
            <w:gridSpan w:val="7"/>
          </w:tcPr>
          <w:p w14:paraId="23803979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59EA" w:rsidRPr="00986A55" w14:paraId="3F4DE11D" w14:textId="77777777" w:rsidTr="00257E47">
        <w:trPr>
          <w:gridAfter w:val="1"/>
          <w:wAfter w:w="24" w:type="pct"/>
        </w:trPr>
        <w:tc>
          <w:tcPr>
            <w:tcW w:w="2225" w:type="pct"/>
            <w:shd w:val="clear" w:color="auto" w:fill="auto"/>
          </w:tcPr>
          <w:p w14:paraId="1CCFB20C" w14:textId="77777777" w:rsidR="004859EA" w:rsidRPr="00986A55" w:rsidRDefault="004859EA" w:rsidP="0048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  <w:shd w:val="clear" w:color="auto" w:fill="auto"/>
          </w:tcPr>
          <w:p w14:paraId="66EE2EA1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A7FC023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71FADCE6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FF949C2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98F6806" w14:textId="77777777" w:rsidR="004859EA" w:rsidRPr="00986A55" w:rsidRDefault="004859EA" w:rsidP="00241035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6D969222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4710808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5811" w:rsidRPr="00986A55" w14:paraId="36486346" w14:textId="77777777" w:rsidTr="00257E47">
        <w:trPr>
          <w:gridAfter w:val="1"/>
          <w:wAfter w:w="24" w:type="pct"/>
        </w:trPr>
        <w:tc>
          <w:tcPr>
            <w:tcW w:w="2225" w:type="pct"/>
            <w:shd w:val="clear" w:color="auto" w:fill="auto"/>
          </w:tcPr>
          <w:p w14:paraId="29C1F6F2" w14:textId="77777777" w:rsidR="00465811" w:rsidRPr="00986A55" w:rsidRDefault="00465811" w:rsidP="00465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6" w:type="pct"/>
            <w:shd w:val="clear" w:color="auto" w:fill="auto"/>
          </w:tcPr>
          <w:p w14:paraId="112B5A7D" w14:textId="516E1CFA" w:rsidR="00465811" w:rsidRPr="00986A55" w:rsidRDefault="00465811" w:rsidP="0046581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73B2635" w14:textId="77777777" w:rsidR="00465811" w:rsidRPr="00986A55" w:rsidRDefault="00465811" w:rsidP="004658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43358CF4" w14:textId="036C80F4" w:rsidR="00465811" w:rsidRPr="00986A55" w:rsidRDefault="00465811" w:rsidP="0046581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86D5457" w14:textId="77777777" w:rsidR="00465811" w:rsidRPr="00986A55" w:rsidRDefault="00465811" w:rsidP="004658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549766F" w14:textId="4CD49854" w:rsidR="00465811" w:rsidRPr="00986A55" w:rsidRDefault="00465811" w:rsidP="004658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30,438</w:t>
            </w:r>
          </w:p>
        </w:tc>
        <w:tc>
          <w:tcPr>
            <w:tcW w:w="127" w:type="pct"/>
            <w:shd w:val="clear" w:color="auto" w:fill="auto"/>
          </w:tcPr>
          <w:p w14:paraId="3E51384C" w14:textId="77777777" w:rsidR="00465811" w:rsidRPr="00986A55" w:rsidRDefault="00465811" w:rsidP="004658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15" w:type="pct"/>
            <w:shd w:val="clear" w:color="auto" w:fill="auto"/>
          </w:tcPr>
          <w:p w14:paraId="4CE98962" w14:textId="2808C0B1" w:rsidR="00465811" w:rsidRPr="00986A55" w:rsidRDefault="00465811" w:rsidP="004658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30,806</w:t>
            </w:r>
          </w:p>
        </w:tc>
      </w:tr>
      <w:tr w:rsidR="00465811" w:rsidRPr="00986A55" w14:paraId="75218E95" w14:textId="77777777" w:rsidTr="00257E47">
        <w:trPr>
          <w:gridAfter w:val="1"/>
          <w:wAfter w:w="24" w:type="pct"/>
        </w:trPr>
        <w:tc>
          <w:tcPr>
            <w:tcW w:w="2225" w:type="pct"/>
            <w:shd w:val="clear" w:color="auto" w:fill="auto"/>
          </w:tcPr>
          <w:p w14:paraId="1024630A" w14:textId="576D05C0" w:rsidR="00465811" w:rsidRPr="00986A55" w:rsidRDefault="00465811" w:rsidP="00465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6" w:type="pct"/>
            <w:shd w:val="clear" w:color="auto" w:fill="auto"/>
          </w:tcPr>
          <w:p w14:paraId="5EF84250" w14:textId="0C828918" w:rsidR="00465811" w:rsidRPr="00986A55" w:rsidRDefault="00465811" w:rsidP="0046581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514D312" w14:textId="77777777" w:rsidR="00465811" w:rsidRPr="00986A55" w:rsidRDefault="00465811" w:rsidP="004658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3AF25BD7" w14:textId="06D2183E" w:rsidR="00465811" w:rsidRPr="00986A55" w:rsidRDefault="00465811" w:rsidP="0046581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EBA1C25" w14:textId="77777777" w:rsidR="00465811" w:rsidRPr="00986A55" w:rsidRDefault="00465811" w:rsidP="004658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4D6BDDD" w14:textId="44F8B0AE" w:rsidR="00465811" w:rsidRPr="00986A55" w:rsidRDefault="00465811" w:rsidP="004658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31,667</w:t>
            </w:r>
          </w:p>
        </w:tc>
        <w:tc>
          <w:tcPr>
            <w:tcW w:w="127" w:type="pct"/>
            <w:shd w:val="clear" w:color="auto" w:fill="auto"/>
          </w:tcPr>
          <w:p w14:paraId="7D3E9C07" w14:textId="77777777" w:rsidR="00465811" w:rsidRPr="00986A55" w:rsidRDefault="00465811" w:rsidP="004658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15" w:type="pct"/>
            <w:shd w:val="clear" w:color="auto" w:fill="auto"/>
          </w:tcPr>
          <w:p w14:paraId="65F4A317" w14:textId="0109011C" w:rsidR="00465811" w:rsidRPr="00986A55" w:rsidRDefault="00465811" w:rsidP="0024103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5811" w:rsidRPr="00986A55" w14:paraId="71EB9D62" w14:textId="77777777" w:rsidTr="00257E47">
        <w:trPr>
          <w:gridAfter w:val="1"/>
          <w:wAfter w:w="24" w:type="pct"/>
        </w:trPr>
        <w:tc>
          <w:tcPr>
            <w:tcW w:w="2225" w:type="pct"/>
            <w:shd w:val="clear" w:color="auto" w:fill="auto"/>
          </w:tcPr>
          <w:p w14:paraId="121532C6" w14:textId="77777777" w:rsidR="00465811" w:rsidRPr="00986A55" w:rsidRDefault="00465811" w:rsidP="00465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6" w:type="pct"/>
            <w:shd w:val="clear" w:color="auto" w:fill="auto"/>
          </w:tcPr>
          <w:p w14:paraId="52498E33" w14:textId="085A7C83" w:rsidR="00465811" w:rsidRPr="00986A55" w:rsidRDefault="00465811" w:rsidP="0046581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AE1242D" w14:textId="77777777" w:rsidR="00465811" w:rsidRPr="00986A55" w:rsidRDefault="00465811" w:rsidP="004658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5A35B088" w14:textId="1854D257" w:rsidR="00465811" w:rsidRPr="00986A55" w:rsidRDefault="00465811" w:rsidP="0046581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8C237AF" w14:textId="77777777" w:rsidR="00465811" w:rsidRPr="00986A55" w:rsidRDefault="00465811" w:rsidP="004658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DDF0C18" w14:textId="0EE12DB5" w:rsidR="00465811" w:rsidRPr="00986A55" w:rsidRDefault="00465811" w:rsidP="004658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4,660</w:t>
            </w:r>
          </w:p>
        </w:tc>
        <w:tc>
          <w:tcPr>
            <w:tcW w:w="127" w:type="pct"/>
            <w:shd w:val="clear" w:color="auto" w:fill="auto"/>
          </w:tcPr>
          <w:p w14:paraId="60DFAE30" w14:textId="77777777" w:rsidR="00465811" w:rsidRPr="00986A55" w:rsidRDefault="00465811" w:rsidP="004658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15" w:type="pct"/>
            <w:shd w:val="clear" w:color="auto" w:fill="auto"/>
          </w:tcPr>
          <w:p w14:paraId="002A4D7E" w14:textId="73C367D1" w:rsidR="00465811" w:rsidRPr="00986A55" w:rsidRDefault="00465811" w:rsidP="004658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3,917</w:t>
            </w:r>
          </w:p>
        </w:tc>
      </w:tr>
      <w:tr w:rsidR="00465811" w:rsidRPr="00986A55" w14:paraId="56E04216" w14:textId="77777777" w:rsidTr="00257E47">
        <w:trPr>
          <w:gridAfter w:val="1"/>
          <w:wAfter w:w="24" w:type="pct"/>
        </w:trPr>
        <w:tc>
          <w:tcPr>
            <w:tcW w:w="2225" w:type="pct"/>
            <w:shd w:val="clear" w:color="auto" w:fill="auto"/>
          </w:tcPr>
          <w:p w14:paraId="7701A4CC" w14:textId="77777777" w:rsidR="00465811" w:rsidRPr="00986A55" w:rsidRDefault="00465811" w:rsidP="00465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6" w:type="pct"/>
            <w:shd w:val="clear" w:color="auto" w:fill="auto"/>
          </w:tcPr>
          <w:p w14:paraId="151C196D" w14:textId="12677154" w:rsidR="00465811" w:rsidRPr="00986A55" w:rsidRDefault="00465811" w:rsidP="0046581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208330D" w14:textId="77777777" w:rsidR="00465811" w:rsidRPr="00986A55" w:rsidRDefault="00465811" w:rsidP="004658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3F9B6C5D" w14:textId="2C348CA6" w:rsidR="00465811" w:rsidRPr="00986A55" w:rsidRDefault="00465811" w:rsidP="0046581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8990254" w14:textId="77777777" w:rsidR="00465811" w:rsidRPr="00986A55" w:rsidRDefault="00465811" w:rsidP="004658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0FB227D" w14:textId="2B8F5DA4" w:rsidR="00465811" w:rsidRPr="00986A55" w:rsidRDefault="00465811" w:rsidP="004658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3,837</w:t>
            </w:r>
          </w:p>
        </w:tc>
        <w:tc>
          <w:tcPr>
            <w:tcW w:w="127" w:type="pct"/>
            <w:shd w:val="clear" w:color="auto" w:fill="auto"/>
          </w:tcPr>
          <w:p w14:paraId="2D66E450" w14:textId="77777777" w:rsidR="00465811" w:rsidRPr="00986A55" w:rsidRDefault="00465811" w:rsidP="004658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15" w:type="pct"/>
            <w:shd w:val="clear" w:color="auto" w:fill="auto"/>
          </w:tcPr>
          <w:p w14:paraId="5F518ECD" w14:textId="0FCB615C" w:rsidR="00465811" w:rsidRPr="00986A55" w:rsidRDefault="00465811" w:rsidP="004658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2,805</w:t>
            </w:r>
          </w:p>
        </w:tc>
      </w:tr>
      <w:tr w:rsidR="00465811" w:rsidRPr="00986A55" w14:paraId="23610770" w14:textId="77777777" w:rsidTr="00257E47">
        <w:trPr>
          <w:gridAfter w:val="1"/>
          <w:wAfter w:w="24" w:type="pct"/>
        </w:trPr>
        <w:tc>
          <w:tcPr>
            <w:tcW w:w="2225" w:type="pct"/>
            <w:shd w:val="clear" w:color="auto" w:fill="auto"/>
          </w:tcPr>
          <w:p w14:paraId="74542A3E" w14:textId="77777777" w:rsidR="00465811" w:rsidRPr="00986A55" w:rsidRDefault="00465811" w:rsidP="00465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6" w:type="pct"/>
            <w:shd w:val="clear" w:color="auto" w:fill="auto"/>
          </w:tcPr>
          <w:p w14:paraId="5BE58E13" w14:textId="25735EC9" w:rsidR="00465811" w:rsidRPr="00986A55" w:rsidRDefault="00465811" w:rsidP="0046581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0884AFE" w14:textId="77777777" w:rsidR="00465811" w:rsidRPr="00986A55" w:rsidRDefault="00465811" w:rsidP="004658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57B1AED0" w14:textId="0399B6CB" w:rsidR="00465811" w:rsidRPr="00986A55" w:rsidRDefault="00465811" w:rsidP="0046581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68C58C6" w14:textId="77777777" w:rsidR="00465811" w:rsidRPr="00986A55" w:rsidRDefault="00465811" w:rsidP="004658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61367D64" w14:textId="795B854A" w:rsidR="00465811" w:rsidRPr="00986A55" w:rsidRDefault="00D70AEF" w:rsidP="004658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465811" w:rsidRPr="00986A55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127" w:type="pct"/>
            <w:shd w:val="clear" w:color="auto" w:fill="auto"/>
          </w:tcPr>
          <w:p w14:paraId="027560E4" w14:textId="77777777" w:rsidR="00465811" w:rsidRPr="00986A55" w:rsidRDefault="00465811" w:rsidP="004658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15" w:type="pct"/>
            <w:shd w:val="clear" w:color="auto" w:fill="auto"/>
            <w:vAlign w:val="center"/>
          </w:tcPr>
          <w:p w14:paraId="6C12AC18" w14:textId="4CE1B0FA" w:rsidR="00465811" w:rsidRPr="00986A55" w:rsidRDefault="00465811" w:rsidP="0046581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4859EA" w:rsidRPr="00986A55" w14:paraId="0557BD2E" w14:textId="77777777" w:rsidTr="00257E47">
        <w:trPr>
          <w:gridAfter w:val="1"/>
          <w:wAfter w:w="24" w:type="pct"/>
        </w:trPr>
        <w:tc>
          <w:tcPr>
            <w:tcW w:w="2225" w:type="pct"/>
            <w:shd w:val="clear" w:color="auto" w:fill="auto"/>
          </w:tcPr>
          <w:p w14:paraId="5C6721B0" w14:textId="77777777" w:rsidR="004859EA" w:rsidRPr="00986A55" w:rsidRDefault="004859EA" w:rsidP="0048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B843A25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AB79C26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10EE1747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8FFBE7C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63B5DA9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E84E23A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AE7AFFF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16A1" w:rsidRPr="00986A55" w14:paraId="247C16E4" w14:textId="77777777" w:rsidTr="00257E47">
        <w:trPr>
          <w:gridAfter w:val="1"/>
          <w:wAfter w:w="24" w:type="pct"/>
        </w:trPr>
        <w:tc>
          <w:tcPr>
            <w:tcW w:w="2225" w:type="pct"/>
            <w:shd w:val="clear" w:color="auto" w:fill="auto"/>
          </w:tcPr>
          <w:p w14:paraId="68DAD46B" w14:textId="56FBC07F" w:rsidR="005816A1" w:rsidRPr="00986A55" w:rsidRDefault="005816A1" w:rsidP="0058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6" w:type="pct"/>
            <w:shd w:val="clear" w:color="auto" w:fill="auto"/>
          </w:tcPr>
          <w:p w14:paraId="2E13F28D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E4CD15B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74086A7F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762"/>
                <w:tab w:val="decimal" w:pos="911"/>
              </w:tabs>
              <w:spacing w:line="240" w:lineRule="atLeast"/>
              <w:ind w:right="11"/>
              <w:jc w:val="both"/>
              <w:rPr>
                <w:szCs w:val="22"/>
                <w:lang w:eastAsia="en-GB"/>
              </w:rPr>
            </w:pPr>
          </w:p>
        </w:tc>
        <w:tc>
          <w:tcPr>
            <w:tcW w:w="144" w:type="pct"/>
            <w:shd w:val="clear" w:color="auto" w:fill="auto"/>
          </w:tcPr>
          <w:p w14:paraId="01EA6D32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96BCFBD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80D3E75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0F21F336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szCs w:val="22"/>
                <w:lang w:eastAsia="en-GB"/>
              </w:rPr>
            </w:pPr>
          </w:p>
        </w:tc>
      </w:tr>
      <w:tr w:rsidR="005816A1" w:rsidRPr="00986A55" w14:paraId="516C88D2" w14:textId="77777777" w:rsidTr="00257E47">
        <w:trPr>
          <w:gridAfter w:val="1"/>
          <w:wAfter w:w="24" w:type="pct"/>
        </w:trPr>
        <w:tc>
          <w:tcPr>
            <w:tcW w:w="2225" w:type="pct"/>
            <w:shd w:val="clear" w:color="auto" w:fill="auto"/>
          </w:tcPr>
          <w:p w14:paraId="4786EC1D" w14:textId="1314A44D" w:rsidR="005816A1" w:rsidRPr="00986A55" w:rsidRDefault="005816A1" w:rsidP="0058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6" w:type="pct"/>
            <w:shd w:val="clear" w:color="auto" w:fill="auto"/>
          </w:tcPr>
          <w:p w14:paraId="1E1CF2B9" w14:textId="19EFE17C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4,360</w:t>
            </w:r>
          </w:p>
        </w:tc>
        <w:tc>
          <w:tcPr>
            <w:tcW w:w="127" w:type="pct"/>
            <w:shd w:val="clear" w:color="auto" w:fill="auto"/>
          </w:tcPr>
          <w:p w14:paraId="5798630B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0C1C93E9" w14:textId="22AA1EC7" w:rsidR="005816A1" w:rsidRPr="005816A1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816A1">
              <w:rPr>
                <w:rFonts w:ascii="Angsana New" w:hAnsi="Angsana New" w:cs="Angsana New"/>
                <w:sz w:val="30"/>
                <w:szCs w:val="30"/>
              </w:rPr>
              <w:t>4,233</w:t>
            </w:r>
          </w:p>
        </w:tc>
        <w:tc>
          <w:tcPr>
            <w:tcW w:w="144" w:type="pct"/>
            <w:shd w:val="clear" w:color="auto" w:fill="auto"/>
          </w:tcPr>
          <w:p w14:paraId="3F630F3C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64C5679" w14:textId="736B6BC4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4,360</w:t>
            </w:r>
          </w:p>
        </w:tc>
        <w:tc>
          <w:tcPr>
            <w:tcW w:w="127" w:type="pct"/>
            <w:shd w:val="clear" w:color="auto" w:fill="auto"/>
          </w:tcPr>
          <w:p w14:paraId="499E4C74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8E7D894" w14:textId="7B12363C" w:rsidR="005816A1" w:rsidRPr="00986A55" w:rsidRDefault="005816A1" w:rsidP="005816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szCs w:val="22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4,233</w:t>
            </w:r>
          </w:p>
        </w:tc>
      </w:tr>
      <w:tr w:rsidR="005816A1" w:rsidRPr="00986A55" w14:paraId="4960E9D6" w14:textId="77777777" w:rsidTr="00257E47">
        <w:trPr>
          <w:gridAfter w:val="1"/>
          <w:wAfter w:w="24" w:type="pct"/>
        </w:trPr>
        <w:tc>
          <w:tcPr>
            <w:tcW w:w="2225" w:type="pct"/>
            <w:shd w:val="clear" w:color="auto" w:fill="auto"/>
          </w:tcPr>
          <w:p w14:paraId="4BC9BF13" w14:textId="04B79BB4" w:rsidR="005816A1" w:rsidRPr="00986A55" w:rsidRDefault="005816A1" w:rsidP="0058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6" w:type="pct"/>
            <w:shd w:val="clear" w:color="auto" w:fill="auto"/>
          </w:tcPr>
          <w:p w14:paraId="15B40D21" w14:textId="12DCFE44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680</w:t>
            </w:r>
          </w:p>
        </w:tc>
        <w:tc>
          <w:tcPr>
            <w:tcW w:w="127" w:type="pct"/>
            <w:shd w:val="clear" w:color="auto" w:fill="auto"/>
          </w:tcPr>
          <w:p w14:paraId="37685A92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396753A1" w14:textId="4313412F" w:rsidR="005816A1" w:rsidRPr="005816A1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680</w:t>
            </w:r>
          </w:p>
        </w:tc>
        <w:tc>
          <w:tcPr>
            <w:tcW w:w="144" w:type="pct"/>
            <w:shd w:val="clear" w:color="auto" w:fill="auto"/>
          </w:tcPr>
          <w:p w14:paraId="4C0010FE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998C162" w14:textId="54B870AE" w:rsidR="005816A1" w:rsidRPr="00986A55" w:rsidRDefault="005816A1" w:rsidP="0024103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43F8FAA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0577360B" w14:textId="42C79D6D" w:rsidR="005816A1" w:rsidRPr="00241035" w:rsidRDefault="005816A1" w:rsidP="0024103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16A1" w:rsidRPr="00986A55" w14:paraId="335D0E20" w14:textId="77777777" w:rsidTr="00257E47">
        <w:trPr>
          <w:gridAfter w:val="1"/>
          <w:wAfter w:w="24" w:type="pct"/>
        </w:trPr>
        <w:tc>
          <w:tcPr>
            <w:tcW w:w="2225" w:type="pct"/>
            <w:shd w:val="clear" w:color="auto" w:fill="auto"/>
          </w:tcPr>
          <w:p w14:paraId="25F7862B" w14:textId="7EEF2CBF" w:rsidR="005816A1" w:rsidRPr="00986A55" w:rsidRDefault="005816A1" w:rsidP="0058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6" w:type="pct"/>
            <w:shd w:val="clear" w:color="auto" w:fill="auto"/>
          </w:tcPr>
          <w:p w14:paraId="23E2E7C7" w14:textId="38948689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15</w:t>
            </w:r>
          </w:p>
        </w:tc>
        <w:tc>
          <w:tcPr>
            <w:tcW w:w="127" w:type="pct"/>
            <w:shd w:val="clear" w:color="auto" w:fill="auto"/>
          </w:tcPr>
          <w:p w14:paraId="52E2940F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5956EA53" w14:textId="34FA0605" w:rsidR="005816A1" w:rsidRPr="005816A1" w:rsidRDefault="005816A1" w:rsidP="0024103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4103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6685B0D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C79E6F4" w14:textId="76C5B5E5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15</w:t>
            </w:r>
          </w:p>
        </w:tc>
        <w:tc>
          <w:tcPr>
            <w:tcW w:w="127" w:type="pct"/>
            <w:shd w:val="clear" w:color="auto" w:fill="auto"/>
          </w:tcPr>
          <w:p w14:paraId="0B9DE168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2DD0030" w14:textId="19E0085B" w:rsidR="005816A1" w:rsidRPr="00241035" w:rsidRDefault="005816A1" w:rsidP="0024103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16A1" w:rsidRPr="00986A55" w14:paraId="1432183B" w14:textId="77777777" w:rsidTr="00257E47">
        <w:trPr>
          <w:gridAfter w:val="1"/>
          <w:wAfter w:w="24" w:type="pct"/>
        </w:trPr>
        <w:tc>
          <w:tcPr>
            <w:tcW w:w="2225" w:type="pct"/>
            <w:shd w:val="clear" w:color="auto" w:fill="auto"/>
          </w:tcPr>
          <w:p w14:paraId="13F3AF8E" w14:textId="77777777" w:rsidR="005816A1" w:rsidRPr="00986A55" w:rsidRDefault="005816A1" w:rsidP="0058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  <w:shd w:val="clear" w:color="auto" w:fill="auto"/>
          </w:tcPr>
          <w:p w14:paraId="06A28A78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4A6D3B2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2F140CB0" w14:textId="77777777" w:rsidR="005816A1" w:rsidRPr="005816A1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F37782E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E0A580C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6DE0AE4E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F8BE08B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szCs w:val="22"/>
                <w:lang w:eastAsia="en-GB"/>
              </w:rPr>
            </w:pPr>
          </w:p>
        </w:tc>
      </w:tr>
      <w:tr w:rsidR="005816A1" w:rsidRPr="00986A55" w14:paraId="4499D36C" w14:textId="77777777" w:rsidTr="00257E47">
        <w:trPr>
          <w:gridAfter w:val="1"/>
          <w:wAfter w:w="24" w:type="pct"/>
        </w:trPr>
        <w:tc>
          <w:tcPr>
            <w:tcW w:w="2225" w:type="pct"/>
            <w:shd w:val="clear" w:color="auto" w:fill="auto"/>
          </w:tcPr>
          <w:p w14:paraId="60D839D7" w14:textId="0E3EED7F" w:rsidR="005816A1" w:rsidRPr="00986A55" w:rsidRDefault="005816A1" w:rsidP="0058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96" w:type="pct"/>
            <w:shd w:val="clear" w:color="auto" w:fill="auto"/>
          </w:tcPr>
          <w:p w14:paraId="622FE5F7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62960E0B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31A5A99E" w14:textId="77777777" w:rsidR="005816A1" w:rsidRPr="005816A1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B68E246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1BD6308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98D0E50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36AD5D3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szCs w:val="22"/>
                <w:lang w:eastAsia="en-GB"/>
              </w:rPr>
            </w:pPr>
          </w:p>
        </w:tc>
      </w:tr>
      <w:tr w:rsidR="00D96B70" w:rsidRPr="00986A55" w14:paraId="18BB18B7" w14:textId="77777777" w:rsidTr="00257E47">
        <w:trPr>
          <w:gridAfter w:val="1"/>
          <w:wAfter w:w="24" w:type="pct"/>
        </w:trPr>
        <w:tc>
          <w:tcPr>
            <w:tcW w:w="2225" w:type="pct"/>
            <w:shd w:val="clear" w:color="auto" w:fill="auto"/>
          </w:tcPr>
          <w:p w14:paraId="34BF949E" w14:textId="37C2986F" w:rsidR="00D96B70" w:rsidRPr="00986A55" w:rsidRDefault="00D96B70" w:rsidP="0058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96" w:type="pct"/>
            <w:shd w:val="clear" w:color="auto" w:fill="auto"/>
          </w:tcPr>
          <w:p w14:paraId="34B53F40" w14:textId="7155A3D2" w:rsidR="00D96B70" w:rsidRPr="00D96B70" w:rsidRDefault="00D96B70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27" w:type="pct"/>
            <w:shd w:val="clear" w:color="auto" w:fill="auto"/>
          </w:tcPr>
          <w:p w14:paraId="28484987" w14:textId="77777777" w:rsidR="00D96B70" w:rsidRPr="00986A55" w:rsidRDefault="00D96B70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78397A42" w14:textId="7D7A933D" w:rsidR="00D96B70" w:rsidRPr="00986A55" w:rsidRDefault="00D96B70" w:rsidP="00D96B7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0143B59" w14:textId="77777777" w:rsidR="00D96B70" w:rsidRPr="00986A55" w:rsidRDefault="00D96B70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335AB76" w14:textId="626F9759" w:rsidR="00D96B70" w:rsidRPr="00986A55" w:rsidRDefault="00D96B70" w:rsidP="00D96B7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CFF9773" w14:textId="77777777" w:rsidR="00D96B70" w:rsidRPr="00986A55" w:rsidRDefault="00D96B70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461D87D" w14:textId="6E0E2BD6" w:rsidR="00D96B70" w:rsidRPr="00986A55" w:rsidRDefault="00D96B70" w:rsidP="00D96B7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16A1" w:rsidRPr="00986A55" w14:paraId="4000536E" w14:textId="77777777" w:rsidTr="00257E47">
        <w:trPr>
          <w:gridAfter w:val="1"/>
          <w:wAfter w:w="24" w:type="pct"/>
        </w:trPr>
        <w:tc>
          <w:tcPr>
            <w:tcW w:w="2225" w:type="pct"/>
            <w:shd w:val="clear" w:color="auto" w:fill="auto"/>
          </w:tcPr>
          <w:p w14:paraId="5C50B2EB" w14:textId="1F29CD7F" w:rsidR="005816A1" w:rsidRPr="00986A55" w:rsidRDefault="005816A1" w:rsidP="0058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ค่าธรรมเนียมที่ปรึกษา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596" w:type="pct"/>
            <w:shd w:val="clear" w:color="auto" w:fill="auto"/>
          </w:tcPr>
          <w:p w14:paraId="1EECD5AA" w14:textId="21BD48FF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1,725</w:t>
            </w:r>
          </w:p>
        </w:tc>
        <w:tc>
          <w:tcPr>
            <w:tcW w:w="127" w:type="pct"/>
            <w:shd w:val="clear" w:color="auto" w:fill="auto"/>
          </w:tcPr>
          <w:p w14:paraId="7ECD8AA2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2E4C6BAE" w14:textId="75A61987" w:rsidR="005816A1" w:rsidRPr="005816A1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1,725</w:t>
            </w:r>
          </w:p>
        </w:tc>
        <w:tc>
          <w:tcPr>
            <w:tcW w:w="144" w:type="pct"/>
            <w:shd w:val="clear" w:color="auto" w:fill="auto"/>
          </w:tcPr>
          <w:p w14:paraId="44CBAB62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47A98C8" w14:textId="002E4768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1,725</w:t>
            </w:r>
          </w:p>
        </w:tc>
        <w:tc>
          <w:tcPr>
            <w:tcW w:w="127" w:type="pct"/>
            <w:shd w:val="clear" w:color="auto" w:fill="auto"/>
          </w:tcPr>
          <w:p w14:paraId="7E4403C0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1250C773" w14:textId="0A7621E6" w:rsidR="005816A1" w:rsidRPr="00986A55" w:rsidRDefault="005816A1" w:rsidP="005816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szCs w:val="22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1,725</w:t>
            </w:r>
          </w:p>
        </w:tc>
      </w:tr>
      <w:tr w:rsidR="005816A1" w:rsidRPr="00986A55" w14:paraId="4BD8BE27" w14:textId="77777777" w:rsidTr="00257E47">
        <w:tc>
          <w:tcPr>
            <w:tcW w:w="2225" w:type="pct"/>
            <w:shd w:val="clear" w:color="auto" w:fill="auto"/>
          </w:tcPr>
          <w:p w14:paraId="678D75D4" w14:textId="70FF221C" w:rsidR="005816A1" w:rsidRPr="00986A55" w:rsidRDefault="005816A1" w:rsidP="0058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ค่าเบี้ยประชุม</w:t>
            </w:r>
          </w:p>
        </w:tc>
        <w:tc>
          <w:tcPr>
            <w:tcW w:w="596" w:type="pct"/>
            <w:shd w:val="clear" w:color="auto" w:fill="auto"/>
          </w:tcPr>
          <w:p w14:paraId="38EE422C" w14:textId="06CC852D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127" w:type="pct"/>
            <w:shd w:val="clear" w:color="auto" w:fill="auto"/>
          </w:tcPr>
          <w:p w14:paraId="276D6B00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2BAEB0C0" w14:textId="6F1DC106" w:rsidR="005816A1" w:rsidRPr="005816A1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144" w:type="pct"/>
            <w:shd w:val="clear" w:color="auto" w:fill="auto"/>
          </w:tcPr>
          <w:p w14:paraId="67BF6FBE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62EBC7E" w14:textId="6382ED6D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127" w:type="pct"/>
            <w:shd w:val="clear" w:color="auto" w:fill="auto"/>
          </w:tcPr>
          <w:p w14:paraId="3A01F9E7" w14:textId="77777777" w:rsidR="005816A1" w:rsidRPr="00986A55" w:rsidRDefault="005816A1" w:rsidP="005816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14:paraId="78DCDB5F" w14:textId="30DB5E51" w:rsidR="005816A1" w:rsidRPr="00986A55" w:rsidRDefault="005816A1" w:rsidP="005816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szCs w:val="22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</w:tr>
    </w:tbl>
    <w:p w14:paraId="7294611F" w14:textId="77777777" w:rsidR="00257E47" w:rsidRDefault="00257E47">
      <w:r>
        <w:br w:type="page"/>
      </w: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7"/>
        <w:gridCol w:w="1116"/>
        <w:gridCol w:w="238"/>
        <w:gridCol w:w="1056"/>
        <w:gridCol w:w="270"/>
        <w:gridCol w:w="1081"/>
        <w:gridCol w:w="238"/>
        <w:gridCol w:w="1149"/>
      </w:tblGrid>
      <w:tr w:rsidR="00B358F0" w:rsidRPr="00986A55" w14:paraId="5B6ACC91" w14:textId="77777777" w:rsidTr="00257E47">
        <w:tc>
          <w:tcPr>
            <w:tcW w:w="2236" w:type="pct"/>
          </w:tcPr>
          <w:p w14:paraId="7B95B910" w14:textId="4606165A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294" w:type="pct"/>
            <w:gridSpan w:val="3"/>
          </w:tcPr>
          <w:p w14:paraId="39E99B04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1ECBA33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01B016E4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358F0" w:rsidRPr="00986A55" w14:paraId="35DEDCF8" w14:textId="77777777" w:rsidTr="00257E47">
        <w:tc>
          <w:tcPr>
            <w:tcW w:w="2236" w:type="pct"/>
          </w:tcPr>
          <w:p w14:paraId="2B36C92C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9" w:type="pct"/>
          </w:tcPr>
          <w:p w14:paraId="6FD05614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8" w:type="pct"/>
          </w:tcPr>
          <w:p w14:paraId="268326D7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075DD66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5" w:type="pct"/>
          </w:tcPr>
          <w:p w14:paraId="14BB5CFC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2EAFB99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8" w:type="pct"/>
          </w:tcPr>
          <w:p w14:paraId="3BC3046F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38DE6DF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B358F0" w:rsidRPr="00986A55" w14:paraId="372DF53B" w14:textId="77777777" w:rsidTr="00257E47">
        <w:tc>
          <w:tcPr>
            <w:tcW w:w="2236" w:type="pct"/>
          </w:tcPr>
          <w:p w14:paraId="41CFD569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4" w:type="pct"/>
            <w:gridSpan w:val="7"/>
          </w:tcPr>
          <w:p w14:paraId="5D3AE347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58F0" w:rsidRPr="00986A55" w14:paraId="06B861DA" w14:textId="77777777" w:rsidTr="00257E47">
        <w:tc>
          <w:tcPr>
            <w:tcW w:w="2236" w:type="pct"/>
            <w:shd w:val="clear" w:color="auto" w:fill="auto"/>
          </w:tcPr>
          <w:p w14:paraId="1DF18164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9" w:type="pct"/>
            <w:shd w:val="clear" w:color="auto" w:fill="auto"/>
          </w:tcPr>
          <w:p w14:paraId="54FD9605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1F711C9A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163112B" w14:textId="77777777" w:rsidR="00B358F0" w:rsidRPr="005816A1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0967490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7029F45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AA4BD36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CFB7B5C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szCs w:val="22"/>
                <w:lang w:eastAsia="en-GB"/>
              </w:rPr>
            </w:pPr>
          </w:p>
        </w:tc>
      </w:tr>
      <w:tr w:rsidR="00B358F0" w:rsidRPr="00986A55" w14:paraId="107652BA" w14:textId="77777777" w:rsidTr="00257E47">
        <w:tc>
          <w:tcPr>
            <w:tcW w:w="2236" w:type="pct"/>
            <w:shd w:val="clear" w:color="auto" w:fill="auto"/>
          </w:tcPr>
          <w:p w14:paraId="6A8E8B2F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599" w:type="pct"/>
            <w:shd w:val="clear" w:color="auto" w:fill="auto"/>
          </w:tcPr>
          <w:p w14:paraId="797E839B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25,465</w:t>
            </w:r>
          </w:p>
        </w:tc>
        <w:tc>
          <w:tcPr>
            <w:tcW w:w="128" w:type="pct"/>
            <w:shd w:val="clear" w:color="auto" w:fill="auto"/>
          </w:tcPr>
          <w:p w14:paraId="058BC2FB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DC3B96D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11,818</w:t>
            </w:r>
          </w:p>
        </w:tc>
        <w:tc>
          <w:tcPr>
            <w:tcW w:w="145" w:type="pct"/>
            <w:shd w:val="clear" w:color="auto" w:fill="auto"/>
          </w:tcPr>
          <w:p w14:paraId="38AD64D0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F014DB6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25,465</w:t>
            </w:r>
          </w:p>
        </w:tc>
        <w:tc>
          <w:tcPr>
            <w:tcW w:w="128" w:type="pct"/>
            <w:shd w:val="clear" w:color="auto" w:fill="auto"/>
          </w:tcPr>
          <w:p w14:paraId="200F2A44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0D542F5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11,818</w:t>
            </w:r>
          </w:p>
        </w:tc>
      </w:tr>
      <w:tr w:rsidR="00B358F0" w:rsidRPr="00986A55" w14:paraId="1022B41F" w14:textId="77777777" w:rsidTr="00257E47">
        <w:tc>
          <w:tcPr>
            <w:tcW w:w="2236" w:type="pct"/>
            <w:shd w:val="clear" w:color="auto" w:fill="auto"/>
          </w:tcPr>
          <w:p w14:paraId="26505302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728D43DC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851</w:t>
            </w:r>
          </w:p>
        </w:tc>
        <w:tc>
          <w:tcPr>
            <w:tcW w:w="128" w:type="pct"/>
            <w:shd w:val="clear" w:color="auto" w:fill="auto"/>
          </w:tcPr>
          <w:p w14:paraId="30714619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049AEFFF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824</w:t>
            </w:r>
          </w:p>
        </w:tc>
        <w:tc>
          <w:tcPr>
            <w:tcW w:w="145" w:type="pct"/>
            <w:shd w:val="clear" w:color="auto" w:fill="auto"/>
          </w:tcPr>
          <w:p w14:paraId="46F5C4FB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D92A5A0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851</w:t>
            </w:r>
          </w:p>
        </w:tc>
        <w:tc>
          <w:tcPr>
            <w:tcW w:w="128" w:type="pct"/>
            <w:shd w:val="clear" w:color="auto" w:fill="auto"/>
          </w:tcPr>
          <w:p w14:paraId="5DE8E029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49EC7A75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824</w:t>
            </w:r>
          </w:p>
        </w:tc>
      </w:tr>
      <w:tr w:rsidR="00B358F0" w:rsidRPr="00986A55" w14:paraId="58593E38" w14:textId="77777777" w:rsidTr="00257E47">
        <w:tc>
          <w:tcPr>
            <w:tcW w:w="2236" w:type="pct"/>
            <w:shd w:val="clear" w:color="auto" w:fill="auto"/>
          </w:tcPr>
          <w:p w14:paraId="1E64C608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DE04C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26,316</w:t>
            </w:r>
          </w:p>
        </w:tc>
        <w:tc>
          <w:tcPr>
            <w:tcW w:w="128" w:type="pct"/>
            <w:shd w:val="clear" w:color="auto" w:fill="auto"/>
          </w:tcPr>
          <w:p w14:paraId="7E6290B5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66C70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12,642</w:t>
            </w:r>
          </w:p>
        </w:tc>
        <w:tc>
          <w:tcPr>
            <w:tcW w:w="145" w:type="pct"/>
            <w:shd w:val="clear" w:color="auto" w:fill="auto"/>
          </w:tcPr>
          <w:p w14:paraId="5C8AC1C1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7E460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26,316</w:t>
            </w:r>
          </w:p>
        </w:tc>
        <w:tc>
          <w:tcPr>
            <w:tcW w:w="128" w:type="pct"/>
            <w:shd w:val="clear" w:color="auto" w:fill="auto"/>
          </w:tcPr>
          <w:p w14:paraId="454119DB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9BE5F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12,642</w:t>
            </w:r>
          </w:p>
        </w:tc>
      </w:tr>
      <w:tr w:rsidR="00B358F0" w:rsidRPr="00986A55" w14:paraId="1002C3B6" w14:textId="77777777" w:rsidTr="00257E47">
        <w:trPr>
          <w:trHeight w:val="182"/>
        </w:trPr>
        <w:tc>
          <w:tcPr>
            <w:tcW w:w="2236" w:type="pct"/>
            <w:shd w:val="clear" w:color="auto" w:fill="auto"/>
          </w:tcPr>
          <w:p w14:paraId="72B4BFFC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1B3617FE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5431F0E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shd w:val="clear" w:color="auto" w:fill="auto"/>
          </w:tcPr>
          <w:p w14:paraId="7B0AFCE7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F95192F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45F4163C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005E6DF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  <w:shd w:val="clear" w:color="auto" w:fill="auto"/>
          </w:tcPr>
          <w:p w14:paraId="3D76C224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358F0" w:rsidRPr="00986A55" w14:paraId="6ECE840A" w14:textId="77777777" w:rsidTr="00257E47">
        <w:tc>
          <w:tcPr>
            <w:tcW w:w="2236" w:type="pct"/>
            <w:shd w:val="clear" w:color="auto" w:fill="auto"/>
          </w:tcPr>
          <w:p w14:paraId="551ACE6B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006DCCA5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F508D64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204CF8B1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3ED6898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5D25997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1C3A0DD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8FF2229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58F0" w:rsidRPr="00986A55" w14:paraId="605385FB" w14:textId="77777777" w:rsidTr="00257E47">
        <w:tc>
          <w:tcPr>
            <w:tcW w:w="2236" w:type="pct"/>
            <w:shd w:val="clear" w:color="auto" w:fill="auto"/>
          </w:tcPr>
          <w:p w14:paraId="03AC6B4C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9" w:type="pct"/>
            <w:shd w:val="clear" w:color="auto" w:fill="auto"/>
          </w:tcPr>
          <w:p w14:paraId="089CF93C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28" w:type="pct"/>
            <w:shd w:val="clear" w:color="auto" w:fill="auto"/>
          </w:tcPr>
          <w:p w14:paraId="0912363C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1AB7618F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45" w:type="pct"/>
            <w:shd w:val="clear" w:color="auto" w:fill="auto"/>
          </w:tcPr>
          <w:p w14:paraId="0826628D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39F6628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51EE971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DEE76E2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358F0" w:rsidRPr="00986A55" w14:paraId="09D108F1" w14:textId="77777777" w:rsidTr="00257E47">
        <w:tc>
          <w:tcPr>
            <w:tcW w:w="2236" w:type="pct"/>
            <w:shd w:val="clear" w:color="auto" w:fill="auto"/>
          </w:tcPr>
          <w:p w14:paraId="7F47CBC4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9" w:type="pct"/>
            <w:shd w:val="clear" w:color="auto" w:fill="auto"/>
          </w:tcPr>
          <w:p w14:paraId="00611964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28" w:type="pct"/>
            <w:shd w:val="clear" w:color="auto" w:fill="auto"/>
          </w:tcPr>
          <w:p w14:paraId="2817B61F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0B27DDC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A93246F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9E9830E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E55638F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CD95CFD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358F0" w:rsidRPr="00986A55" w14:paraId="4D778E3D" w14:textId="77777777" w:rsidTr="00257E47">
        <w:tc>
          <w:tcPr>
            <w:tcW w:w="2236" w:type="pct"/>
            <w:shd w:val="clear" w:color="auto" w:fill="auto"/>
          </w:tcPr>
          <w:p w14:paraId="73F6C241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5C8728AE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83078CC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0696FEEF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9BEBB9D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53056FE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A8629C3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47FCEF5D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59EA" w:rsidRPr="00986A55" w14:paraId="5A8DB9E5" w14:textId="77777777" w:rsidTr="00257E47">
        <w:tc>
          <w:tcPr>
            <w:tcW w:w="2236" w:type="pct"/>
          </w:tcPr>
          <w:p w14:paraId="321E62AE" w14:textId="1653FA64" w:rsidR="004859EA" w:rsidRPr="00986A55" w:rsidRDefault="00166DB8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="004859EA" w:rsidRPr="00986A55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294" w:type="pct"/>
            <w:gridSpan w:val="3"/>
          </w:tcPr>
          <w:p w14:paraId="52BC882C" w14:textId="77777777" w:rsidR="004859EA" w:rsidRPr="00986A55" w:rsidRDefault="004859E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5C0ED75" w14:textId="77777777" w:rsidR="004859EA" w:rsidRPr="00986A55" w:rsidRDefault="004859E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75626370" w14:textId="77777777" w:rsidR="004859EA" w:rsidRPr="00986A55" w:rsidRDefault="004859E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859EA" w:rsidRPr="00986A55" w14:paraId="642FDF11" w14:textId="77777777" w:rsidTr="00257E47">
        <w:trPr>
          <w:trHeight w:val="308"/>
        </w:trPr>
        <w:tc>
          <w:tcPr>
            <w:tcW w:w="2236" w:type="pct"/>
          </w:tcPr>
          <w:p w14:paraId="0A2169ED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9" w:type="pct"/>
          </w:tcPr>
          <w:p w14:paraId="3EE95382" w14:textId="0EEB46AE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8" w:type="pct"/>
          </w:tcPr>
          <w:p w14:paraId="183574BA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5CBB685" w14:textId="600E52D2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5" w:type="pct"/>
          </w:tcPr>
          <w:p w14:paraId="0325F9F1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2F23C0F" w14:textId="3AA9E974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8" w:type="pct"/>
          </w:tcPr>
          <w:p w14:paraId="01F6FD6C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B64C6E9" w14:textId="486599FA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4859EA" w:rsidRPr="00986A55" w14:paraId="51D666FE" w14:textId="77777777" w:rsidTr="00257E47">
        <w:trPr>
          <w:trHeight w:val="344"/>
        </w:trPr>
        <w:tc>
          <w:tcPr>
            <w:tcW w:w="2236" w:type="pct"/>
          </w:tcPr>
          <w:p w14:paraId="1B8D7ADA" w14:textId="77777777" w:rsidR="004859EA" w:rsidRPr="00166DB8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64" w:type="pct"/>
            <w:gridSpan w:val="7"/>
          </w:tcPr>
          <w:p w14:paraId="1DAEB159" w14:textId="77777777" w:rsidR="004859EA" w:rsidRPr="00166DB8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66DB8">
              <w:rPr>
                <w:rFonts w:ascii="Angsana New" w:hAnsi="Angsana New" w:cs="Angsana New"/>
                <w:i/>
                <w:iCs/>
                <w:sz w:val="32"/>
                <w:szCs w:val="32"/>
                <w:cs/>
              </w:rPr>
              <w:t>(พันบาท)</w:t>
            </w:r>
          </w:p>
        </w:tc>
      </w:tr>
      <w:tr w:rsidR="004859EA" w:rsidRPr="00986A55" w14:paraId="1FD84E03" w14:textId="77777777" w:rsidTr="00257E47">
        <w:tc>
          <w:tcPr>
            <w:tcW w:w="2236" w:type="pct"/>
          </w:tcPr>
          <w:p w14:paraId="2939F8F0" w14:textId="77777777" w:rsidR="004859EA" w:rsidRPr="00986A55" w:rsidRDefault="004859EA" w:rsidP="0048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9" w:type="pct"/>
          </w:tcPr>
          <w:p w14:paraId="300FE0C9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C2F5170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E542E65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E84CA82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759B3C5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7525E8B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E01A307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E018B" w:rsidRPr="00986A55" w14:paraId="0498F82B" w14:textId="77777777" w:rsidTr="00257E47">
        <w:tc>
          <w:tcPr>
            <w:tcW w:w="2236" w:type="pct"/>
            <w:shd w:val="clear" w:color="auto" w:fill="auto"/>
          </w:tcPr>
          <w:p w14:paraId="48359657" w14:textId="77777777" w:rsidR="004E018B" w:rsidRPr="00986A55" w:rsidRDefault="004E018B" w:rsidP="004E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9" w:type="pct"/>
            <w:shd w:val="clear" w:color="auto" w:fill="auto"/>
          </w:tcPr>
          <w:p w14:paraId="4AD56BDC" w14:textId="0553DC10" w:rsidR="004E018B" w:rsidRPr="00986A55" w:rsidRDefault="004E018B" w:rsidP="008A24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897B21B" w14:textId="77777777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6E98B82E" w14:textId="166B65F7" w:rsidR="004E018B" w:rsidRPr="00986A55" w:rsidRDefault="004E018B" w:rsidP="0024103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3DEBF02" w14:textId="77777777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352AB22" w14:textId="7CB852A2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101,676</w:t>
            </w:r>
          </w:p>
        </w:tc>
        <w:tc>
          <w:tcPr>
            <w:tcW w:w="128" w:type="pct"/>
            <w:shd w:val="clear" w:color="auto" w:fill="auto"/>
          </w:tcPr>
          <w:p w14:paraId="557C177C" w14:textId="77777777" w:rsidR="004E018B" w:rsidRPr="00986A55" w:rsidRDefault="004E018B" w:rsidP="004E01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149DCB9D" w14:textId="636D85A0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77,627</w:t>
            </w:r>
          </w:p>
        </w:tc>
      </w:tr>
      <w:tr w:rsidR="004E018B" w:rsidRPr="00986A55" w14:paraId="49B8FFFA" w14:textId="77777777" w:rsidTr="00257E47">
        <w:tc>
          <w:tcPr>
            <w:tcW w:w="2236" w:type="pct"/>
            <w:shd w:val="clear" w:color="auto" w:fill="auto"/>
          </w:tcPr>
          <w:p w14:paraId="7B752A96" w14:textId="77777777" w:rsidR="004E018B" w:rsidRPr="00986A55" w:rsidRDefault="004E018B" w:rsidP="004E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9" w:type="pct"/>
            <w:shd w:val="clear" w:color="auto" w:fill="auto"/>
          </w:tcPr>
          <w:p w14:paraId="58EFB9B2" w14:textId="7D2DFE3E" w:rsidR="004E018B" w:rsidRPr="00986A55" w:rsidRDefault="004E018B" w:rsidP="002410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FB3CF95" w14:textId="77777777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02F72E1" w14:textId="1FB26294" w:rsidR="004E018B" w:rsidRPr="00986A55" w:rsidRDefault="004E018B" w:rsidP="0024103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756DD02" w14:textId="77777777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A696334" w14:textId="46471360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31,667</w:t>
            </w:r>
          </w:p>
        </w:tc>
        <w:tc>
          <w:tcPr>
            <w:tcW w:w="128" w:type="pct"/>
            <w:shd w:val="clear" w:color="auto" w:fill="auto"/>
          </w:tcPr>
          <w:p w14:paraId="480F94B0" w14:textId="77777777" w:rsidR="004E018B" w:rsidRPr="00986A55" w:rsidRDefault="004E018B" w:rsidP="004E01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18C7F2C4" w14:textId="18F8880A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44,070</w:t>
            </w:r>
          </w:p>
        </w:tc>
      </w:tr>
      <w:tr w:rsidR="004E018B" w:rsidRPr="00986A55" w14:paraId="493A2A8E" w14:textId="77777777" w:rsidTr="00257E47">
        <w:tc>
          <w:tcPr>
            <w:tcW w:w="2236" w:type="pct"/>
            <w:shd w:val="clear" w:color="auto" w:fill="auto"/>
          </w:tcPr>
          <w:p w14:paraId="5940EB31" w14:textId="77777777" w:rsidR="004E018B" w:rsidRPr="00986A55" w:rsidRDefault="004E018B" w:rsidP="004E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ดอกเบี้ยรับ </w:t>
            </w:r>
          </w:p>
        </w:tc>
        <w:tc>
          <w:tcPr>
            <w:tcW w:w="599" w:type="pct"/>
            <w:shd w:val="clear" w:color="auto" w:fill="auto"/>
          </w:tcPr>
          <w:p w14:paraId="2A8B9AAF" w14:textId="687F85B6" w:rsidR="004E018B" w:rsidRPr="00986A55" w:rsidRDefault="004E018B" w:rsidP="002410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8B9E3EC" w14:textId="77777777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1E699EFE" w14:textId="5A486BE6" w:rsidR="004E018B" w:rsidRPr="00986A55" w:rsidRDefault="004E018B" w:rsidP="0024103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50529F9" w14:textId="77777777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2281C09" w14:textId="2FBF33E6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14,954</w:t>
            </w:r>
          </w:p>
        </w:tc>
        <w:tc>
          <w:tcPr>
            <w:tcW w:w="128" w:type="pct"/>
            <w:shd w:val="clear" w:color="auto" w:fill="auto"/>
          </w:tcPr>
          <w:p w14:paraId="17C8524C" w14:textId="77777777" w:rsidR="004E018B" w:rsidRPr="00986A55" w:rsidRDefault="004E018B" w:rsidP="004E01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7B09FCF5" w14:textId="1BE8C0BE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11,820</w:t>
            </w:r>
          </w:p>
        </w:tc>
      </w:tr>
      <w:tr w:rsidR="004E018B" w:rsidRPr="00986A55" w14:paraId="4D994FC0" w14:textId="77777777" w:rsidTr="00257E47">
        <w:tc>
          <w:tcPr>
            <w:tcW w:w="2236" w:type="pct"/>
            <w:shd w:val="clear" w:color="auto" w:fill="auto"/>
          </w:tcPr>
          <w:p w14:paraId="64866081" w14:textId="77777777" w:rsidR="004E018B" w:rsidRPr="00986A55" w:rsidRDefault="004E018B" w:rsidP="004E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สิ้นสุดสัญญา</w:t>
            </w:r>
          </w:p>
        </w:tc>
        <w:tc>
          <w:tcPr>
            <w:tcW w:w="599" w:type="pct"/>
            <w:shd w:val="clear" w:color="auto" w:fill="auto"/>
          </w:tcPr>
          <w:p w14:paraId="123119A5" w14:textId="7F397440" w:rsidR="004E018B" w:rsidRPr="00986A55" w:rsidRDefault="004E018B" w:rsidP="002410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0B18E2F" w14:textId="77777777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6A8603D" w14:textId="52EAD4C3" w:rsidR="004E018B" w:rsidRPr="00986A55" w:rsidRDefault="004E018B" w:rsidP="0024103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480E2B8" w14:textId="77777777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F869AFE" w14:textId="5536D938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12,365</w:t>
            </w:r>
          </w:p>
        </w:tc>
        <w:tc>
          <w:tcPr>
            <w:tcW w:w="128" w:type="pct"/>
            <w:shd w:val="clear" w:color="auto" w:fill="auto"/>
          </w:tcPr>
          <w:p w14:paraId="39F4B659" w14:textId="77777777" w:rsidR="004E018B" w:rsidRPr="00986A55" w:rsidRDefault="004E018B" w:rsidP="004E01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7C045762" w14:textId="4EC3B4D4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6,180</w:t>
            </w:r>
          </w:p>
        </w:tc>
      </w:tr>
      <w:tr w:rsidR="004E018B" w:rsidRPr="00986A55" w14:paraId="097C74FA" w14:textId="77777777" w:rsidTr="00257E47">
        <w:tc>
          <w:tcPr>
            <w:tcW w:w="2236" w:type="pct"/>
            <w:shd w:val="clear" w:color="auto" w:fill="auto"/>
          </w:tcPr>
          <w:p w14:paraId="248E1995" w14:textId="77777777" w:rsidR="004E018B" w:rsidRPr="00986A55" w:rsidRDefault="004E018B" w:rsidP="004E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9" w:type="pct"/>
            <w:shd w:val="clear" w:color="auto" w:fill="auto"/>
          </w:tcPr>
          <w:p w14:paraId="7A781FF9" w14:textId="26385194" w:rsidR="004E018B" w:rsidRPr="00986A55" w:rsidRDefault="004E018B" w:rsidP="002410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D6F9229" w14:textId="77777777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6C470EBA" w14:textId="77049CFF" w:rsidR="004E018B" w:rsidRPr="00986A55" w:rsidRDefault="004E018B" w:rsidP="0024103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D0CDBB2" w14:textId="77777777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1552BAE" w14:textId="34380AF1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11,798</w:t>
            </w:r>
          </w:p>
        </w:tc>
        <w:tc>
          <w:tcPr>
            <w:tcW w:w="128" w:type="pct"/>
            <w:shd w:val="clear" w:color="auto" w:fill="auto"/>
          </w:tcPr>
          <w:p w14:paraId="6B79A154" w14:textId="77777777" w:rsidR="004E018B" w:rsidRPr="00986A55" w:rsidRDefault="004E018B" w:rsidP="004E01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342EFBBE" w14:textId="18D583E8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8,192</w:t>
            </w:r>
          </w:p>
        </w:tc>
      </w:tr>
      <w:tr w:rsidR="004E018B" w:rsidRPr="00986A55" w14:paraId="5B376B2F" w14:textId="77777777" w:rsidTr="00257E47">
        <w:tc>
          <w:tcPr>
            <w:tcW w:w="2236" w:type="pct"/>
            <w:shd w:val="clear" w:color="auto" w:fill="auto"/>
          </w:tcPr>
          <w:p w14:paraId="06A06334" w14:textId="77777777" w:rsidR="004E018B" w:rsidRPr="00986A55" w:rsidRDefault="004E018B" w:rsidP="004E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9" w:type="pct"/>
            <w:shd w:val="clear" w:color="auto" w:fill="auto"/>
          </w:tcPr>
          <w:p w14:paraId="520A8733" w14:textId="599E610C" w:rsidR="004E018B" w:rsidRPr="00986A55" w:rsidRDefault="004E018B" w:rsidP="002410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8F18A0A" w14:textId="77777777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65498BA8" w14:textId="5279BC2A" w:rsidR="004E018B" w:rsidRPr="00986A55" w:rsidRDefault="004E018B" w:rsidP="0024103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17F86C5" w14:textId="77777777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4620C22" w14:textId="367AC28F" w:rsidR="004E018B" w:rsidRPr="00986A55" w:rsidRDefault="0023547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65811" w:rsidRPr="00986A55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28" w:type="pct"/>
            <w:shd w:val="clear" w:color="auto" w:fill="auto"/>
          </w:tcPr>
          <w:p w14:paraId="607842A6" w14:textId="77777777" w:rsidR="004E018B" w:rsidRPr="00986A55" w:rsidRDefault="004E018B" w:rsidP="004E01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00A1D365" w14:textId="698921D1" w:rsidR="004E018B" w:rsidRPr="00986A55" w:rsidRDefault="004E018B" w:rsidP="004E018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4859EA" w:rsidRPr="00986A55" w14:paraId="79B20B14" w14:textId="77777777" w:rsidTr="00257E47">
        <w:tc>
          <w:tcPr>
            <w:tcW w:w="2236" w:type="pct"/>
          </w:tcPr>
          <w:p w14:paraId="07FFEFBF" w14:textId="77777777" w:rsidR="004859EA" w:rsidRPr="00166DB8" w:rsidRDefault="004859E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99" w:type="pct"/>
          </w:tcPr>
          <w:p w14:paraId="009D1CCD" w14:textId="77777777" w:rsidR="004859EA" w:rsidRPr="00166DB8" w:rsidRDefault="004859EA" w:rsidP="00763D4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" w:type="pct"/>
          </w:tcPr>
          <w:p w14:paraId="2666909B" w14:textId="77777777" w:rsidR="004859EA" w:rsidRPr="00166DB8" w:rsidRDefault="004859EA" w:rsidP="00763D4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67" w:type="pct"/>
          </w:tcPr>
          <w:p w14:paraId="47C663A0" w14:textId="77777777" w:rsidR="004859EA" w:rsidRPr="00166DB8" w:rsidRDefault="004859EA" w:rsidP="00763D4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5" w:type="pct"/>
          </w:tcPr>
          <w:p w14:paraId="20E8C3E3" w14:textId="77777777" w:rsidR="004859EA" w:rsidRPr="00166DB8" w:rsidRDefault="004859EA" w:rsidP="00763D4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80" w:type="pct"/>
          </w:tcPr>
          <w:p w14:paraId="1CAF93AA" w14:textId="77777777" w:rsidR="004859EA" w:rsidRPr="00166DB8" w:rsidRDefault="004859EA" w:rsidP="00763D4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" w:type="pct"/>
          </w:tcPr>
          <w:p w14:paraId="16C09D14" w14:textId="77777777" w:rsidR="004859EA" w:rsidRPr="00166DB8" w:rsidRDefault="004859EA" w:rsidP="00763D4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18" w:type="pct"/>
          </w:tcPr>
          <w:p w14:paraId="7656C435" w14:textId="77777777" w:rsidR="004859EA" w:rsidRPr="00166DB8" w:rsidRDefault="004859EA" w:rsidP="00763D4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4859EA" w:rsidRPr="00986A55" w14:paraId="02C05E02" w14:textId="77777777" w:rsidTr="00257E47">
        <w:tc>
          <w:tcPr>
            <w:tcW w:w="2236" w:type="pct"/>
          </w:tcPr>
          <w:p w14:paraId="10A9E124" w14:textId="77777777" w:rsidR="004859EA" w:rsidRPr="00986A55" w:rsidRDefault="004859E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9" w:type="pct"/>
          </w:tcPr>
          <w:p w14:paraId="602EEC41" w14:textId="77777777" w:rsidR="004859EA" w:rsidRPr="00986A55" w:rsidRDefault="004859EA" w:rsidP="00763D4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" w:type="pct"/>
          </w:tcPr>
          <w:p w14:paraId="032A7313" w14:textId="77777777" w:rsidR="004859EA" w:rsidRPr="00986A55" w:rsidRDefault="004859EA" w:rsidP="00763D4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7" w:type="pct"/>
          </w:tcPr>
          <w:p w14:paraId="0E8D643E" w14:textId="77777777" w:rsidR="004859EA" w:rsidRPr="00986A55" w:rsidRDefault="004859EA" w:rsidP="00763D4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614B44D0" w14:textId="77777777" w:rsidR="004859EA" w:rsidRPr="00986A55" w:rsidRDefault="004859EA" w:rsidP="00763D4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0" w:type="pct"/>
          </w:tcPr>
          <w:p w14:paraId="1F9BC970" w14:textId="77777777" w:rsidR="004859EA" w:rsidRPr="00986A55" w:rsidRDefault="004859EA" w:rsidP="00763D4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" w:type="pct"/>
          </w:tcPr>
          <w:p w14:paraId="368B9A6A" w14:textId="77777777" w:rsidR="004859EA" w:rsidRPr="00986A55" w:rsidRDefault="004859EA" w:rsidP="00763D4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8" w:type="pct"/>
          </w:tcPr>
          <w:p w14:paraId="24AFAE59" w14:textId="77777777" w:rsidR="004859EA" w:rsidRPr="00986A55" w:rsidRDefault="004859EA" w:rsidP="00763D4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7495B" w:rsidRPr="00986A55" w14:paraId="68F0777F" w14:textId="77777777" w:rsidTr="00257E47">
        <w:tc>
          <w:tcPr>
            <w:tcW w:w="2236" w:type="pct"/>
            <w:shd w:val="clear" w:color="auto" w:fill="auto"/>
          </w:tcPr>
          <w:p w14:paraId="28E325C1" w14:textId="77777777" w:rsidR="0057495B" w:rsidRPr="00986A55" w:rsidRDefault="0057495B" w:rsidP="0057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9" w:type="pct"/>
            <w:shd w:val="clear" w:color="auto" w:fill="auto"/>
          </w:tcPr>
          <w:p w14:paraId="2D2C2B58" w14:textId="0E3733E8" w:rsidR="0057495B" w:rsidRPr="00986A55" w:rsidRDefault="0057495B" w:rsidP="005749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13,080</w:t>
            </w:r>
          </w:p>
        </w:tc>
        <w:tc>
          <w:tcPr>
            <w:tcW w:w="128" w:type="pct"/>
            <w:shd w:val="clear" w:color="auto" w:fill="auto"/>
          </w:tcPr>
          <w:p w14:paraId="12878B5D" w14:textId="77777777" w:rsidR="0057495B" w:rsidRPr="00986A55" w:rsidRDefault="0057495B" w:rsidP="005749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4FA31B1" w14:textId="72A28C0B" w:rsidR="0057495B" w:rsidRPr="00986A55" w:rsidRDefault="0057495B" w:rsidP="005749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12,699</w:t>
            </w:r>
          </w:p>
        </w:tc>
        <w:tc>
          <w:tcPr>
            <w:tcW w:w="145" w:type="pct"/>
            <w:shd w:val="clear" w:color="auto" w:fill="auto"/>
          </w:tcPr>
          <w:p w14:paraId="3D515B5F" w14:textId="77777777" w:rsidR="0057495B" w:rsidRPr="00986A55" w:rsidRDefault="0057495B" w:rsidP="005749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52B1FF4" w14:textId="6257EC42" w:rsidR="0057495B" w:rsidRPr="00986A55" w:rsidRDefault="0057495B" w:rsidP="005749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13,080</w:t>
            </w:r>
          </w:p>
        </w:tc>
        <w:tc>
          <w:tcPr>
            <w:tcW w:w="128" w:type="pct"/>
            <w:shd w:val="clear" w:color="auto" w:fill="auto"/>
          </w:tcPr>
          <w:p w14:paraId="1275C8AF" w14:textId="77777777" w:rsidR="0057495B" w:rsidRPr="00986A55" w:rsidRDefault="0057495B" w:rsidP="005749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4BA08A8F" w14:textId="03739C7B" w:rsidR="0057495B" w:rsidRPr="00986A55" w:rsidRDefault="0057495B" w:rsidP="005749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12,699</w:t>
            </w:r>
          </w:p>
        </w:tc>
      </w:tr>
      <w:tr w:rsidR="0057495B" w:rsidRPr="00986A55" w14:paraId="72055A36" w14:textId="77777777" w:rsidTr="00257E47">
        <w:tc>
          <w:tcPr>
            <w:tcW w:w="2236" w:type="pct"/>
            <w:shd w:val="clear" w:color="auto" w:fill="auto"/>
          </w:tcPr>
          <w:p w14:paraId="6C254463" w14:textId="77777777" w:rsidR="0057495B" w:rsidRPr="00986A55" w:rsidRDefault="0057495B" w:rsidP="0000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Cs w:val="22"/>
                <w:lang w:eastAsia="en-GB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9" w:type="pct"/>
            <w:shd w:val="clear" w:color="auto" w:fill="auto"/>
          </w:tcPr>
          <w:p w14:paraId="6CBD7077" w14:textId="76CF0DBD" w:rsidR="0057495B" w:rsidRPr="00986A55" w:rsidRDefault="0057495B" w:rsidP="005749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2,018</w:t>
            </w:r>
          </w:p>
        </w:tc>
        <w:tc>
          <w:tcPr>
            <w:tcW w:w="128" w:type="pct"/>
            <w:shd w:val="clear" w:color="auto" w:fill="auto"/>
          </w:tcPr>
          <w:p w14:paraId="3A9071A7" w14:textId="77777777" w:rsidR="0057495B" w:rsidRPr="00986A55" w:rsidRDefault="0057495B" w:rsidP="005749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264E736" w14:textId="140684B1" w:rsidR="0057495B" w:rsidRPr="00986A55" w:rsidRDefault="0057495B" w:rsidP="005749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2,018</w:t>
            </w:r>
          </w:p>
        </w:tc>
        <w:tc>
          <w:tcPr>
            <w:tcW w:w="145" w:type="pct"/>
            <w:shd w:val="clear" w:color="auto" w:fill="auto"/>
          </w:tcPr>
          <w:p w14:paraId="0406F0C4" w14:textId="77777777" w:rsidR="0057495B" w:rsidRPr="00986A55" w:rsidRDefault="0057495B" w:rsidP="005749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94F4322" w14:textId="250BC993" w:rsidR="0057495B" w:rsidRPr="00986A55" w:rsidRDefault="0057495B" w:rsidP="00B763D2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0CF1E1C" w14:textId="77777777" w:rsidR="0057495B" w:rsidRPr="00986A55" w:rsidRDefault="0057495B" w:rsidP="0057495B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4C2D8D5" w14:textId="0A767484" w:rsidR="0057495B" w:rsidRPr="00986A55" w:rsidRDefault="0057495B" w:rsidP="008A243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7495B" w:rsidRPr="00986A55" w14:paraId="7D2C5D24" w14:textId="77777777" w:rsidTr="00257E47">
        <w:tc>
          <w:tcPr>
            <w:tcW w:w="2236" w:type="pct"/>
            <w:shd w:val="clear" w:color="auto" w:fill="auto"/>
          </w:tcPr>
          <w:p w14:paraId="492E6DB8" w14:textId="67CD3D2A" w:rsidR="0057495B" w:rsidRPr="00986A55" w:rsidRDefault="0057495B" w:rsidP="0057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9" w:type="pct"/>
            <w:shd w:val="clear" w:color="auto" w:fill="auto"/>
          </w:tcPr>
          <w:p w14:paraId="15340071" w14:textId="004F104A" w:rsidR="0057495B" w:rsidRPr="00986A55" w:rsidRDefault="0057495B" w:rsidP="005749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28" w:type="pct"/>
            <w:shd w:val="clear" w:color="auto" w:fill="auto"/>
          </w:tcPr>
          <w:p w14:paraId="0701A54D" w14:textId="77777777" w:rsidR="0057495B" w:rsidRPr="00986A55" w:rsidRDefault="0057495B" w:rsidP="005749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652F41EE" w14:textId="44223984" w:rsidR="0057495B" w:rsidRPr="00986A55" w:rsidRDefault="0057495B" w:rsidP="0024103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10121D3" w14:textId="77777777" w:rsidR="0057495B" w:rsidRPr="00986A55" w:rsidRDefault="0057495B" w:rsidP="005749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37B77BE" w14:textId="5152D0AC" w:rsidR="0057495B" w:rsidRPr="00986A55" w:rsidRDefault="0057495B" w:rsidP="00B763D2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2AD7091" w14:textId="77777777" w:rsidR="0057495B" w:rsidRPr="00986A55" w:rsidRDefault="0057495B" w:rsidP="0057495B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42C43B86" w14:textId="2E0FD537" w:rsidR="0057495B" w:rsidRPr="00986A55" w:rsidRDefault="0057495B" w:rsidP="0057495B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7495B" w:rsidRPr="00986A55" w14:paraId="018AA52B" w14:textId="77777777" w:rsidTr="00257E47">
        <w:tc>
          <w:tcPr>
            <w:tcW w:w="2236" w:type="pct"/>
            <w:shd w:val="clear" w:color="auto" w:fill="auto"/>
          </w:tcPr>
          <w:p w14:paraId="29FE29A3" w14:textId="2B902EB1" w:rsidR="0057495B" w:rsidRPr="00986A55" w:rsidRDefault="0057495B" w:rsidP="0057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9" w:type="pct"/>
            <w:shd w:val="clear" w:color="auto" w:fill="auto"/>
          </w:tcPr>
          <w:p w14:paraId="169019ED" w14:textId="74308779" w:rsidR="0057495B" w:rsidRPr="00986A55" w:rsidRDefault="0057495B" w:rsidP="005749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28" w:type="pct"/>
            <w:shd w:val="clear" w:color="auto" w:fill="auto"/>
          </w:tcPr>
          <w:p w14:paraId="313F460E" w14:textId="77777777" w:rsidR="0057495B" w:rsidRPr="00986A55" w:rsidRDefault="0057495B" w:rsidP="005749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636F6053" w14:textId="4C5400E3" w:rsidR="0057495B" w:rsidRPr="00986A55" w:rsidRDefault="0057495B" w:rsidP="0024103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2CF36CE" w14:textId="77777777" w:rsidR="0057495B" w:rsidRPr="00986A55" w:rsidRDefault="0057495B" w:rsidP="005749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27650D5" w14:textId="033EDE8F" w:rsidR="0057495B" w:rsidRPr="00986A55" w:rsidRDefault="0057495B" w:rsidP="005749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28" w:type="pct"/>
            <w:shd w:val="clear" w:color="auto" w:fill="auto"/>
          </w:tcPr>
          <w:p w14:paraId="3007C69C" w14:textId="77777777" w:rsidR="0057495B" w:rsidRPr="00986A55" w:rsidRDefault="0057495B" w:rsidP="005749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55B103C" w14:textId="30736005" w:rsidR="0057495B" w:rsidRPr="00986A55" w:rsidRDefault="0057495B" w:rsidP="0057495B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66DB8" w:rsidRPr="00986A55" w14:paraId="169B50F5" w14:textId="77777777" w:rsidTr="00257E47">
        <w:tc>
          <w:tcPr>
            <w:tcW w:w="2236" w:type="pct"/>
            <w:shd w:val="clear" w:color="auto" w:fill="FFFFFF"/>
          </w:tcPr>
          <w:p w14:paraId="003FF37F" w14:textId="77777777" w:rsidR="00166DB8" w:rsidRPr="00166DB8" w:rsidRDefault="00166DB8" w:rsidP="0048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99" w:type="pct"/>
          </w:tcPr>
          <w:p w14:paraId="306CF25B" w14:textId="77777777" w:rsidR="00166DB8" w:rsidRPr="00166DB8" w:rsidRDefault="00166DB8" w:rsidP="004859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" w:type="pct"/>
          </w:tcPr>
          <w:p w14:paraId="5E9A4EC5" w14:textId="77777777" w:rsidR="00166DB8" w:rsidRPr="00166DB8" w:rsidRDefault="00166DB8" w:rsidP="004859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67" w:type="pct"/>
          </w:tcPr>
          <w:p w14:paraId="60CCCF41" w14:textId="77777777" w:rsidR="00166DB8" w:rsidRPr="00166DB8" w:rsidRDefault="00166DB8" w:rsidP="004859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5" w:type="pct"/>
          </w:tcPr>
          <w:p w14:paraId="2C37DBD6" w14:textId="77777777" w:rsidR="00166DB8" w:rsidRPr="00166DB8" w:rsidRDefault="00166DB8" w:rsidP="004859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80" w:type="pct"/>
          </w:tcPr>
          <w:p w14:paraId="75F977CE" w14:textId="77777777" w:rsidR="00166DB8" w:rsidRPr="00166DB8" w:rsidRDefault="00166DB8" w:rsidP="004859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" w:type="pct"/>
          </w:tcPr>
          <w:p w14:paraId="7E761C95" w14:textId="77777777" w:rsidR="00166DB8" w:rsidRPr="00166DB8" w:rsidRDefault="00166DB8" w:rsidP="004859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18" w:type="pct"/>
          </w:tcPr>
          <w:p w14:paraId="14337EFC" w14:textId="77777777" w:rsidR="00166DB8" w:rsidRPr="00166DB8" w:rsidRDefault="00166DB8" w:rsidP="004859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</w:tbl>
    <w:p w14:paraId="5707BFB8" w14:textId="77777777" w:rsidR="00B358F0" w:rsidRDefault="00B358F0">
      <w:r>
        <w:br w:type="page"/>
      </w: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7"/>
        <w:gridCol w:w="1116"/>
        <w:gridCol w:w="237"/>
        <w:gridCol w:w="1056"/>
        <w:gridCol w:w="270"/>
        <w:gridCol w:w="1081"/>
        <w:gridCol w:w="237"/>
        <w:gridCol w:w="1151"/>
      </w:tblGrid>
      <w:tr w:rsidR="00B358F0" w:rsidRPr="00986A55" w14:paraId="5750584E" w14:textId="77777777" w:rsidTr="00B96B15">
        <w:tc>
          <w:tcPr>
            <w:tcW w:w="2237" w:type="pct"/>
          </w:tcPr>
          <w:p w14:paraId="11F852C3" w14:textId="32BEA68A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293" w:type="pct"/>
            <w:gridSpan w:val="3"/>
          </w:tcPr>
          <w:p w14:paraId="7E8BB257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045B9F4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1DFB9358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358F0" w:rsidRPr="00986A55" w14:paraId="50C3224A" w14:textId="77777777" w:rsidTr="00B96B15">
        <w:trPr>
          <w:trHeight w:val="308"/>
        </w:trPr>
        <w:tc>
          <w:tcPr>
            <w:tcW w:w="2237" w:type="pct"/>
          </w:tcPr>
          <w:p w14:paraId="40589129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9" w:type="pct"/>
          </w:tcPr>
          <w:p w14:paraId="20C5B028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7" w:type="pct"/>
          </w:tcPr>
          <w:p w14:paraId="5B03B556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8509708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5" w:type="pct"/>
          </w:tcPr>
          <w:p w14:paraId="06BEF23D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65FC9F3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7" w:type="pct"/>
          </w:tcPr>
          <w:p w14:paraId="03D36D89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11DD6B7" w14:textId="77777777" w:rsidR="00B358F0" w:rsidRPr="00986A55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B358F0" w:rsidRPr="00166DB8" w14:paraId="542FB24F" w14:textId="77777777" w:rsidTr="00B96B15">
        <w:trPr>
          <w:trHeight w:val="344"/>
        </w:trPr>
        <w:tc>
          <w:tcPr>
            <w:tcW w:w="2237" w:type="pct"/>
          </w:tcPr>
          <w:p w14:paraId="69075BBA" w14:textId="77777777" w:rsidR="00B358F0" w:rsidRPr="00166DB8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63" w:type="pct"/>
            <w:gridSpan w:val="7"/>
          </w:tcPr>
          <w:p w14:paraId="5A56EF85" w14:textId="77777777" w:rsidR="00B358F0" w:rsidRPr="00166DB8" w:rsidRDefault="00B358F0" w:rsidP="00B76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66DB8">
              <w:rPr>
                <w:rFonts w:ascii="Angsana New" w:hAnsi="Angsana New" w:cs="Angsana New"/>
                <w:i/>
                <w:iCs/>
                <w:sz w:val="32"/>
                <w:szCs w:val="32"/>
                <w:cs/>
              </w:rPr>
              <w:t>(พันบาท)</w:t>
            </w:r>
          </w:p>
        </w:tc>
      </w:tr>
      <w:tr w:rsidR="00B358F0" w:rsidRPr="00986A55" w14:paraId="2A98CF33" w14:textId="77777777" w:rsidTr="00B96B15">
        <w:tc>
          <w:tcPr>
            <w:tcW w:w="2237" w:type="pct"/>
            <w:shd w:val="clear" w:color="auto" w:fill="FFFFFF"/>
          </w:tcPr>
          <w:p w14:paraId="6F63F050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99" w:type="pct"/>
          </w:tcPr>
          <w:p w14:paraId="68070E78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71C2F086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7" w:type="pct"/>
          </w:tcPr>
          <w:p w14:paraId="5E924A33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2D357ABE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0" w:type="pct"/>
          </w:tcPr>
          <w:p w14:paraId="77B29A4B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19D63632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8" w:type="pct"/>
          </w:tcPr>
          <w:p w14:paraId="49E9D4E2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358F0" w:rsidRPr="00986A55" w14:paraId="154E8E9F" w14:textId="77777777" w:rsidTr="00B96B15">
        <w:tc>
          <w:tcPr>
            <w:tcW w:w="2237" w:type="pct"/>
            <w:shd w:val="clear" w:color="auto" w:fill="FFFFFF"/>
          </w:tcPr>
          <w:p w14:paraId="43519CFC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99" w:type="pct"/>
          </w:tcPr>
          <w:p w14:paraId="2D005800" w14:textId="5D16B643" w:rsidR="00B358F0" w:rsidRPr="00986A55" w:rsidRDefault="00D96B70" w:rsidP="00D96B7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27" w:type="pct"/>
          </w:tcPr>
          <w:p w14:paraId="013CB36C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0BBEB49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5,610</w:t>
            </w:r>
          </w:p>
        </w:tc>
        <w:tc>
          <w:tcPr>
            <w:tcW w:w="145" w:type="pct"/>
          </w:tcPr>
          <w:p w14:paraId="143E1A14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D7B25FB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86CCC8F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0F07F40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5,610</w:t>
            </w:r>
          </w:p>
        </w:tc>
      </w:tr>
      <w:tr w:rsidR="00B763D2" w:rsidRPr="00986A55" w14:paraId="474AF395" w14:textId="77777777" w:rsidTr="00B96B15">
        <w:tc>
          <w:tcPr>
            <w:tcW w:w="2237" w:type="pct"/>
            <w:shd w:val="clear" w:color="auto" w:fill="auto"/>
          </w:tcPr>
          <w:p w14:paraId="7FD01491" w14:textId="77777777" w:rsidR="00B763D2" w:rsidRPr="00986A55" w:rsidRDefault="00B763D2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ค่าธรรมเนียมที่ปรึกษา</w:t>
            </w:r>
          </w:p>
        </w:tc>
        <w:tc>
          <w:tcPr>
            <w:tcW w:w="599" w:type="pct"/>
            <w:shd w:val="clear" w:color="auto" w:fill="auto"/>
          </w:tcPr>
          <w:p w14:paraId="6CB1F97B" w14:textId="77777777" w:rsidR="00B763D2" w:rsidRPr="00986A55" w:rsidRDefault="00B763D2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5,175</w:t>
            </w:r>
          </w:p>
        </w:tc>
        <w:tc>
          <w:tcPr>
            <w:tcW w:w="127" w:type="pct"/>
            <w:shd w:val="clear" w:color="auto" w:fill="auto"/>
          </w:tcPr>
          <w:p w14:paraId="02BCD8CD" w14:textId="77777777" w:rsidR="00B763D2" w:rsidRPr="00986A55" w:rsidRDefault="00B763D2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</w:tcPr>
          <w:p w14:paraId="21D5E05B" w14:textId="77777777" w:rsidR="00B763D2" w:rsidRPr="00986A55" w:rsidRDefault="00B763D2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2,625</w:t>
            </w:r>
          </w:p>
        </w:tc>
        <w:tc>
          <w:tcPr>
            <w:tcW w:w="145" w:type="pct"/>
            <w:shd w:val="clear" w:color="auto" w:fill="auto"/>
          </w:tcPr>
          <w:p w14:paraId="250CB929" w14:textId="77777777" w:rsidR="00B763D2" w:rsidRPr="00986A55" w:rsidRDefault="00B763D2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42829EA" w14:textId="77777777" w:rsidR="00B763D2" w:rsidRPr="00986A55" w:rsidRDefault="00B763D2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5,175</w:t>
            </w:r>
          </w:p>
        </w:tc>
        <w:tc>
          <w:tcPr>
            <w:tcW w:w="127" w:type="pct"/>
            <w:shd w:val="clear" w:color="auto" w:fill="auto"/>
          </w:tcPr>
          <w:p w14:paraId="43DCF5E9" w14:textId="77777777" w:rsidR="00B763D2" w:rsidRPr="00986A55" w:rsidRDefault="00B763D2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shd w:val="clear" w:color="auto" w:fill="auto"/>
          </w:tcPr>
          <w:p w14:paraId="0ED2C7E2" w14:textId="77777777" w:rsidR="00B763D2" w:rsidRPr="00986A55" w:rsidRDefault="00B763D2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2,625</w:t>
            </w:r>
          </w:p>
        </w:tc>
      </w:tr>
      <w:tr w:rsidR="00B358F0" w:rsidRPr="00986A55" w14:paraId="639C507B" w14:textId="77777777" w:rsidTr="00B96B15">
        <w:tc>
          <w:tcPr>
            <w:tcW w:w="2237" w:type="pct"/>
            <w:shd w:val="clear" w:color="auto" w:fill="auto"/>
          </w:tcPr>
          <w:p w14:paraId="01C23179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ค่าเบี้ยประชุม</w:t>
            </w:r>
          </w:p>
        </w:tc>
        <w:tc>
          <w:tcPr>
            <w:tcW w:w="599" w:type="pct"/>
            <w:shd w:val="clear" w:color="auto" w:fill="auto"/>
          </w:tcPr>
          <w:p w14:paraId="11F09BEB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2,850</w:t>
            </w:r>
          </w:p>
        </w:tc>
        <w:tc>
          <w:tcPr>
            <w:tcW w:w="127" w:type="pct"/>
            <w:shd w:val="clear" w:color="auto" w:fill="auto"/>
          </w:tcPr>
          <w:p w14:paraId="569A3940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593238A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2,850</w:t>
            </w:r>
          </w:p>
        </w:tc>
        <w:tc>
          <w:tcPr>
            <w:tcW w:w="145" w:type="pct"/>
            <w:shd w:val="clear" w:color="auto" w:fill="auto"/>
          </w:tcPr>
          <w:p w14:paraId="28C7566D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24B5FA7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2,850</w:t>
            </w:r>
          </w:p>
        </w:tc>
        <w:tc>
          <w:tcPr>
            <w:tcW w:w="127" w:type="pct"/>
            <w:shd w:val="clear" w:color="auto" w:fill="auto"/>
          </w:tcPr>
          <w:p w14:paraId="20A14B28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6CD0DEE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2,850</w:t>
            </w:r>
          </w:p>
        </w:tc>
      </w:tr>
      <w:tr w:rsidR="00B358F0" w:rsidRPr="00166DB8" w14:paraId="4DA04CF1" w14:textId="77777777" w:rsidTr="00B96B15">
        <w:tc>
          <w:tcPr>
            <w:tcW w:w="2237" w:type="pct"/>
            <w:shd w:val="clear" w:color="auto" w:fill="auto"/>
          </w:tcPr>
          <w:p w14:paraId="7BAA0C48" w14:textId="77777777" w:rsidR="00B358F0" w:rsidRPr="00166DB8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45A61068" w14:textId="77777777" w:rsidR="00B358F0" w:rsidRPr="00166DB8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7" w:type="pct"/>
            <w:shd w:val="clear" w:color="auto" w:fill="auto"/>
          </w:tcPr>
          <w:p w14:paraId="0ED02F24" w14:textId="77777777" w:rsidR="00B358F0" w:rsidRPr="00166DB8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67" w:type="pct"/>
            <w:shd w:val="clear" w:color="auto" w:fill="auto"/>
          </w:tcPr>
          <w:p w14:paraId="63AD24E2" w14:textId="77777777" w:rsidR="00B358F0" w:rsidRPr="00166DB8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5" w:type="pct"/>
            <w:shd w:val="clear" w:color="auto" w:fill="auto"/>
          </w:tcPr>
          <w:p w14:paraId="046CE3C6" w14:textId="77777777" w:rsidR="00B358F0" w:rsidRPr="00166DB8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580" w:type="pct"/>
            <w:shd w:val="clear" w:color="auto" w:fill="auto"/>
          </w:tcPr>
          <w:p w14:paraId="606AC518" w14:textId="77777777" w:rsidR="00B358F0" w:rsidRPr="00166DB8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7B182353" w14:textId="77777777" w:rsidR="00B358F0" w:rsidRPr="00166DB8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618" w:type="pct"/>
            <w:shd w:val="clear" w:color="auto" w:fill="auto"/>
          </w:tcPr>
          <w:p w14:paraId="68101FC9" w14:textId="77777777" w:rsidR="00B358F0" w:rsidRPr="00166DB8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</w:tr>
      <w:tr w:rsidR="00B358F0" w:rsidRPr="00986A55" w14:paraId="0A659542" w14:textId="77777777" w:rsidTr="00B96B15">
        <w:tc>
          <w:tcPr>
            <w:tcW w:w="2237" w:type="pct"/>
            <w:shd w:val="clear" w:color="auto" w:fill="auto"/>
          </w:tcPr>
          <w:p w14:paraId="19B49B1C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9" w:type="pct"/>
            <w:shd w:val="clear" w:color="auto" w:fill="auto"/>
          </w:tcPr>
          <w:p w14:paraId="40AF47AE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F5DB521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68FA8170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D448658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shd w:val="clear" w:color="auto" w:fill="auto"/>
          </w:tcPr>
          <w:p w14:paraId="78E2C3F1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2E83FCFF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shd w:val="clear" w:color="auto" w:fill="auto"/>
          </w:tcPr>
          <w:p w14:paraId="188D93A3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358F0" w:rsidRPr="00986A55" w14:paraId="5D2EC075" w14:textId="77777777" w:rsidTr="00B96B15">
        <w:tc>
          <w:tcPr>
            <w:tcW w:w="2237" w:type="pct"/>
            <w:shd w:val="clear" w:color="auto" w:fill="auto"/>
          </w:tcPr>
          <w:p w14:paraId="761BAB90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599" w:type="pct"/>
            <w:shd w:val="clear" w:color="auto" w:fill="auto"/>
          </w:tcPr>
          <w:p w14:paraId="1E91A20F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56,274</w:t>
            </w:r>
          </w:p>
        </w:tc>
        <w:tc>
          <w:tcPr>
            <w:tcW w:w="127" w:type="pct"/>
            <w:shd w:val="clear" w:color="auto" w:fill="auto"/>
          </w:tcPr>
          <w:p w14:paraId="5402DEE8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0D2E52BC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51,284</w:t>
            </w:r>
          </w:p>
        </w:tc>
        <w:tc>
          <w:tcPr>
            <w:tcW w:w="145" w:type="pct"/>
            <w:shd w:val="clear" w:color="auto" w:fill="auto"/>
          </w:tcPr>
          <w:p w14:paraId="4528B1B7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shd w:val="clear" w:color="auto" w:fill="auto"/>
          </w:tcPr>
          <w:p w14:paraId="453694E5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56,274</w:t>
            </w:r>
          </w:p>
        </w:tc>
        <w:tc>
          <w:tcPr>
            <w:tcW w:w="127" w:type="pct"/>
            <w:shd w:val="clear" w:color="auto" w:fill="auto"/>
          </w:tcPr>
          <w:p w14:paraId="59FADFBE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86671F7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51,284</w:t>
            </w:r>
          </w:p>
        </w:tc>
      </w:tr>
      <w:tr w:rsidR="00B358F0" w:rsidRPr="00986A55" w14:paraId="548CAAC9" w14:textId="77777777" w:rsidTr="00B96B15">
        <w:tc>
          <w:tcPr>
            <w:tcW w:w="2237" w:type="pct"/>
            <w:shd w:val="clear" w:color="auto" w:fill="auto"/>
          </w:tcPr>
          <w:p w14:paraId="659A3D64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69320CF4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5,243</w:t>
            </w:r>
          </w:p>
        </w:tc>
        <w:tc>
          <w:tcPr>
            <w:tcW w:w="127" w:type="pct"/>
            <w:shd w:val="clear" w:color="auto" w:fill="auto"/>
          </w:tcPr>
          <w:p w14:paraId="4027CE7F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5229C084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2,474</w:t>
            </w:r>
          </w:p>
        </w:tc>
        <w:tc>
          <w:tcPr>
            <w:tcW w:w="145" w:type="pct"/>
            <w:shd w:val="clear" w:color="auto" w:fill="auto"/>
          </w:tcPr>
          <w:p w14:paraId="26CB74C0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64AB9B2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5,243</w:t>
            </w:r>
          </w:p>
        </w:tc>
        <w:tc>
          <w:tcPr>
            <w:tcW w:w="127" w:type="pct"/>
            <w:shd w:val="clear" w:color="auto" w:fill="auto"/>
          </w:tcPr>
          <w:p w14:paraId="5BC2DA99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5D48FFDD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2,474</w:t>
            </w:r>
          </w:p>
        </w:tc>
      </w:tr>
      <w:tr w:rsidR="00B358F0" w:rsidRPr="00986A55" w14:paraId="24194592" w14:textId="77777777" w:rsidTr="00B96B15">
        <w:tc>
          <w:tcPr>
            <w:tcW w:w="2237" w:type="pct"/>
            <w:shd w:val="clear" w:color="auto" w:fill="auto"/>
          </w:tcPr>
          <w:p w14:paraId="3380B145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D6C25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61,517</w:t>
            </w:r>
          </w:p>
        </w:tc>
        <w:tc>
          <w:tcPr>
            <w:tcW w:w="127" w:type="pct"/>
            <w:shd w:val="clear" w:color="auto" w:fill="auto"/>
          </w:tcPr>
          <w:p w14:paraId="62CABD9A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8A805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53,758</w:t>
            </w:r>
          </w:p>
        </w:tc>
        <w:tc>
          <w:tcPr>
            <w:tcW w:w="145" w:type="pct"/>
            <w:shd w:val="clear" w:color="auto" w:fill="auto"/>
          </w:tcPr>
          <w:p w14:paraId="10B290F3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6F788B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61,517</w:t>
            </w:r>
          </w:p>
        </w:tc>
        <w:tc>
          <w:tcPr>
            <w:tcW w:w="127" w:type="pct"/>
            <w:shd w:val="clear" w:color="auto" w:fill="auto"/>
          </w:tcPr>
          <w:p w14:paraId="2870442A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3C6A9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53,758</w:t>
            </w:r>
          </w:p>
        </w:tc>
      </w:tr>
      <w:tr w:rsidR="00B358F0" w:rsidRPr="00166DB8" w14:paraId="48B05A18" w14:textId="77777777" w:rsidTr="00B96B15">
        <w:trPr>
          <w:trHeight w:val="287"/>
        </w:trPr>
        <w:tc>
          <w:tcPr>
            <w:tcW w:w="2237" w:type="pct"/>
            <w:shd w:val="clear" w:color="auto" w:fill="FFFFFF"/>
          </w:tcPr>
          <w:p w14:paraId="788EB565" w14:textId="77777777" w:rsidR="00B358F0" w:rsidRPr="00166DB8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99" w:type="pct"/>
          </w:tcPr>
          <w:p w14:paraId="15D1EF36" w14:textId="77777777" w:rsidR="00B358F0" w:rsidRPr="00166DB8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7" w:type="pct"/>
          </w:tcPr>
          <w:p w14:paraId="31D2A67C" w14:textId="77777777" w:rsidR="00B358F0" w:rsidRPr="00166DB8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67" w:type="pct"/>
          </w:tcPr>
          <w:p w14:paraId="7949C1E7" w14:textId="77777777" w:rsidR="00B358F0" w:rsidRPr="00166DB8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5" w:type="pct"/>
          </w:tcPr>
          <w:p w14:paraId="1DA0B979" w14:textId="77777777" w:rsidR="00B358F0" w:rsidRPr="00166DB8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80" w:type="pct"/>
          </w:tcPr>
          <w:p w14:paraId="39F828DB" w14:textId="77777777" w:rsidR="00B358F0" w:rsidRPr="00166DB8" w:rsidRDefault="00B358F0" w:rsidP="00B763D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7" w:type="pct"/>
          </w:tcPr>
          <w:p w14:paraId="0044217E" w14:textId="77777777" w:rsidR="00B358F0" w:rsidRPr="00166DB8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18" w:type="pct"/>
          </w:tcPr>
          <w:p w14:paraId="50C5A0A2" w14:textId="77777777" w:rsidR="00B358F0" w:rsidRPr="00166DB8" w:rsidRDefault="00B358F0" w:rsidP="00B763D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358F0" w:rsidRPr="00986A55" w14:paraId="49AE2173" w14:textId="77777777" w:rsidTr="00B96B15">
        <w:tc>
          <w:tcPr>
            <w:tcW w:w="2237" w:type="pct"/>
            <w:shd w:val="clear" w:color="auto" w:fill="FFFFFF"/>
          </w:tcPr>
          <w:p w14:paraId="307D1A85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9" w:type="pct"/>
          </w:tcPr>
          <w:p w14:paraId="4A6F24F3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4E966CE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919AF39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963F4FF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ABACBED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B2E3584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6C7CA70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58F0" w:rsidRPr="00986A55" w14:paraId="430A87EA" w14:textId="77777777" w:rsidTr="00B96B15">
        <w:tc>
          <w:tcPr>
            <w:tcW w:w="2237" w:type="pct"/>
            <w:shd w:val="clear" w:color="auto" w:fill="auto"/>
          </w:tcPr>
          <w:p w14:paraId="38460ECC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99" w:type="pct"/>
            <w:shd w:val="clear" w:color="auto" w:fill="auto"/>
          </w:tcPr>
          <w:p w14:paraId="72B26FAA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272B881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461D0E7F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13,770</w:t>
            </w:r>
          </w:p>
        </w:tc>
        <w:tc>
          <w:tcPr>
            <w:tcW w:w="145" w:type="pct"/>
            <w:shd w:val="clear" w:color="auto" w:fill="auto"/>
          </w:tcPr>
          <w:p w14:paraId="63C1EB9C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728"/>
                <w:tab w:val="decimal" w:pos="8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178B8D5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F579234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4D90B207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13,770</w:t>
            </w:r>
          </w:p>
        </w:tc>
      </w:tr>
      <w:tr w:rsidR="00B358F0" w:rsidRPr="00986A55" w14:paraId="2BB1C2CF" w14:textId="77777777" w:rsidTr="00B96B15">
        <w:tc>
          <w:tcPr>
            <w:tcW w:w="2237" w:type="pct"/>
            <w:shd w:val="clear" w:color="auto" w:fill="auto"/>
          </w:tcPr>
          <w:p w14:paraId="060CFFE4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9" w:type="pct"/>
            <w:shd w:val="clear" w:color="auto" w:fill="auto"/>
          </w:tcPr>
          <w:p w14:paraId="3BC1862D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27" w:type="pct"/>
            <w:shd w:val="clear" w:color="auto" w:fill="auto"/>
          </w:tcPr>
          <w:p w14:paraId="0A45369B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1C4C8C03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45" w:type="pct"/>
            <w:shd w:val="clear" w:color="auto" w:fill="auto"/>
          </w:tcPr>
          <w:p w14:paraId="3FA40F4E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728"/>
                <w:tab w:val="decimal" w:pos="8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3EBF05E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D70EF22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092D2E7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358F0" w:rsidRPr="00986A55" w14:paraId="5BD04F0F" w14:textId="77777777" w:rsidTr="00B96B15">
        <w:tc>
          <w:tcPr>
            <w:tcW w:w="2237" w:type="pct"/>
            <w:shd w:val="clear" w:color="auto" w:fill="auto"/>
          </w:tcPr>
          <w:p w14:paraId="5D8B3F56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9" w:type="pct"/>
            <w:shd w:val="clear" w:color="auto" w:fill="auto"/>
          </w:tcPr>
          <w:p w14:paraId="4209B2AA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917F73B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774533E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45" w:type="pct"/>
            <w:shd w:val="clear" w:color="auto" w:fill="auto"/>
          </w:tcPr>
          <w:p w14:paraId="44AA764C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728"/>
                <w:tab w:val="decimal" w:pos="8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A89165A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82B653E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3D7E09B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  <w:tr w:rsidR="00B358F0" w:rsidRPr="00986A55" w14:paraId="4A657ECF" w14:textId="77777777" w:rsidTr="00B96B15">
        <w:tc>
          <w:tcPr>
            <w:tcW w:w="2237" w:type="pct"/>
            <w:shd w:val="clear" w:color="auto" w:fill="auto"/>
          </w:tcPr>
          <w:p w14:paraId="6175C77E" w14:textId="77777777" w:rsidR="00B358F0" w:rsidRPr="00986A55" w:rsidRDefault="00B358F0" w:rsidP="00B7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9" w:type="pct"/>
            <w:shd w:val="clear" w:color="auto" w:fill="auto"/>
          </w:tcPr>
          <w:p w14:paraId="7E730CD4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27" w:type="pct"/>
            <w:shd w:val="clear" w:color="auto" w:fill="auto"/>
          </w:tcPr>
          <w:p w14:paraId="1EC01BFA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873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4AFDFC25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CBEE55F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728"/>
                <w:tab w:val="decimal" w:pos="8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2721D65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EDE61CA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45A61C3" w14:textId="77777777" w:rsidR="00B358F0" w:rsidRPr="00986A55" w:rsidRDefault="00B358F0" w:rsidP="00B763D2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2256FF0E" w14:textId="77777777" w:rsidR="00166DB8" w:rsidRPr="00986A55" w:rsidRDefault="00166DB8" w:rsidP="00166DB8">
      <w:pPr>
        <w:rPr>
          <w:rFonts w:cstheme="minorBidi"/>
        </w:rPr>
      </w:pPr>
    </w:p>
    <w:p w14:paraId="2D9E8456" w14:textId="1903671D" w:rsidR="00804175" w:rsidRPr="00986A55" w:rsidRDefault="00804175" w:rsidP="00137E85">
      <w:pPr>
        <w:tabs>
          <w:tab w:val="clear" w:pos="227"/>
          <w:tab w:val="clear" w:pos="454"/>
        </w:tabs>
        <w:spacing w:line="240" w:lineRule="auto"/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="00A060A4" w:rsidRPr="00986A55">
        <w:rPr>
          <w:rFonts w:ascii="Angsana New" w:hAnsi="Angsana New" w:cs="Angsana New"/>
          <w:sz w:val="30"/>
          <w:szCs w:val="30"/>
        </w:rPr>
        <w:t xml:space="preserve"> </w:t>
      </w:r>
      <w:r w:rsidR="005969EC" w:rsidRPr="00986A55">
        <w:rPr>
          <w:rFonts w:ascii="Angsana New" w:hAnsi="Angsana New" w:cs="Angsana New"/>
          <w:sz w:val="30"/>
          <w:szCs w:val="30"/>
        </w:rPr>
        <w:t>3</w:t>
      </w:r>
      <w:r w:rsidR="00137E85" w:rsidRPr="00986A55">
        <w:rPr>
          <w:rFonts w:ascii="Angsana New" w:hAnsi="Angsana New" w:cs="Angsana New"/>
          <w:sz w:val="30"/>
          <w:szCs w:val="30"/>
        </w:rPr>
        <w:t>0</w:t>
      </w:r>
      <w:r w:rsidR="005969EC" w:rsidRPr="00986A55">
        <w:rPr>
          <w:rFonts w:ascii="Angsana New" w:hAnsi="Angsana New" w:cs="Angsana New"/>
          <w:sz w:val="30"/>
          <w:szCs w:val="30"/>
        </w:rPr>
        <w:t xml:space="preserve"> </w:t>
      </w:r>
      <w:r w:rsidR="004859EA" w:rsidRPr="00986A5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="00D71C5B" w:rsidRPr="00986A55">
        <w:rPr>
          <w:rFonts w:ascii="Angsana New" w:hAnsi="Angsana New" w:cs="Angsana New"/>
          <w:sz w:val="30"/>
          <w:szCs w:val="30"/>
        </w:rPr>
        <w:t>2562</w:t>
      </w:r>
      <w:r w:rsidR="005969EC"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และ</w:t>
      </w:r>
      <w:r w:rsidRPr="00986A55">
        <w:rPr>
          <w:rFonts w:ascii="Angsana New" w:hAnsi="Angsana New" w:cs="Angsana New"/>
          <w:sz w:val="30"/>
          <w:szCs w:val="30"/>
        </w:rPr>
        <w:t xml:space="preserve"> 31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71C5B" w:rsidRPr="00986A55">
        <w:rPr>
          <w:rFonts w:ascii="Angsana New" w:hAnsi="Angsana New" w:cs="Angsana New"/>
          <w:sz w:val="30"/>
          <w:szCs w:val="30"/>
        </w:rPr>
        <w:t>2561</w:t>
      </w:r>
      <w:r w:rsidR="009936BC"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5479476" w14:textId="77777777" w:rsidR="00C044F9" w:rsidRPr="00986A55" w:rsidRDefault="00C044F9" w:rsidP="003C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1"/>
        <w:gridCol w:w="1089"/>
        <w:gridCol w:w="240"/>
        <w:gridCol w:w="1205"/>
        <w:gridCol w:w="250"/>
        <w:gridCol w:w="39"/>
        <w:gridCol w:w="1057"/>
        <w:gridCol w:w="248"/>
        <w:gridCol w:w="1075"/>
      </w:tblGrid>
      <w:tr w:rsidR="003C383C" w:rsidRPr="00986A55" w14:paraId="7F747B2F" w14:textId="77777777" w:rsidTr="00B96B15">
        <w:tc>
          <w:tcPr>
            <w:tcW w:w="2228" w:type="pct"/>
          </w:tcPr>
          <w:p w14:paraId="161735B5" w14:textId="77777777" w:rsidR="00804175" w:rsidRPr="00986A55" w:rsidRDefault="00804175" w:rsidP="00F70CB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13741522" w14:textId="77777777" w:rsidR="00804175" w:rsidRPr="00986A55" w:rsidRDefault="00804175" w:rsidP="00F70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675B6B8D" w14:textId="77777777" w:rsidR="00804175" w:rsidRPr="00986A55" w:rsidRDefault="00804175" w:rsidP="00F70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pct"/>
            <w:gridSpan w:val="4"/>
          </w:tcPr>
          <w:p w14:paraId="3939F4E3" w14:textId="77777777" w:rsidR="00804175" w:rsidRPr="00986A55" w:rsidRDefault="00804175" w:rsidP="00F70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9EA" w:rsidRPr="00986A55" w14:paraId="34025A49" w14:textId="77777777" w:rsidTr="00B96B15">
        <w:tc>
          <w:tcPr>
            <w:tcW w:w="2228" w:type="pct"/>
          </w:tcPr>
          <w:p w14:paraId="32A6A84B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3E932694" w14:textId="776D298A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8" w:type="pct"/>
          </w:tcPr>
          <w:p w14:paraId="2E3BD3BC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48369037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4" w:type="pct"/>
            <w:gridSpan w:val="2"/>
          </w:tcPr>
          <w:p w14:paraId="70475B4E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C86AA8E" w14:textId="3840799B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2" w:type="pct"/>
          </w:tcPr>
          <w:p w14:paraId="554A0717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3FEE0CA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859EA" w:rsidRPr="00986A55" w14:paraId="210C33DF" w14:textId="77777777" w:rsidTr="00B96B15">
        <w:tc>
          <w:tcPr>
            <w:tcW w:w="2228" w:type="pct"/>
          </w:tcPr>
          <w:p w14:paraId="594E5F23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EA49988" w14:textId="65896593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7BA2CBBF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F6F5A52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54" w:type="pct"/>
            <w:gridSpan w:val="2"/>
          </w:tcPr>
          <w:p w14:paraId="5DE8C00C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451C7868" w14:textId="59A1A771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2" w:type="pct"/>
          </w:tcPr>
          <w:p w14:paraId="704404C5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C77F558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4859EA" w:rsidRPr="00986A55" w14:paraId="7E1A42CC" w14:textId="77777777" w:rsidTr="00B96B15">
        <w:tc>
          <w:tcPr>
            <w:tcW w:w="2228" w:type="pct"/>
          </w:tcPr>
          <w:p w14:paraId="6C2EB213" w14:textId="37D75164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B358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B358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772" w:type="pct"/>
            <w:gridSpan w:val="8"/>
          </w:tcPr>
          <w:p w14:paraId="5672685B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63A6" w:rsidRPr="00986A55" w14:paraId="46BE3102" w14:textId="77777777" w:rsidTr="00B96B15">
        <w:tc>
          <w:tcPr>
            <w:tcW w:w="2228" w:type="pct"/>
          </w:tcPr>
          <w:p w14:paraId="1B0BA240" w14:textId="77777777" w:rsidR="009163A6" w:rsidRPr="00986A55" w:rsidRDefault="009163A6" w:rsidP="00916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vAlign w:val="bottom"/>
          </w:tcPr>
          <w:p w14:paraId="285C446C" w14:textId="4D83C829" w:rsidR="009163A6" w:rsidRPr="00986A55" w:rsidRDefault="009163A6" w:rsidP="008A243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6B9AE89" w14:textId="77777777" w:rsidR="009163A6" w:rsidRPr="00986A55" w:rsidRDefault="009163A6" w:rsidP="009163A6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42" w:type="pct"/>
            <w:vAlign w:val="bottom"/>
          </w:tcPr>
          <w:p w14:paraId="4C69ACAA" w14:textId="77777777" w:rsidR="009163A6" w:rsidRPr="00986A55" w:rsidRDefault="009163A6" w:rsidP="008A2431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14:paraId="0D11C902" w14:textId="77777777" w:rsidR="009163A6" w:rsidRPr="00986A55" w:rsidRDefault="009163A6" w:rsidP="00916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E58FDA2" w14:textId="1F7BA3D4" w:rsidR="009163A6" w:rsidRPr="00986A55" w:rsidRDefault="009163A6" w:rsidP="009163A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46,378</w:t>
            </w:r>
          </w:p>
        </w:tc>
        <w:tc>
          <w:tcPr>
            <w:tcW w:w="132" w:type="pct"/>
          </w:tcPr>
          <w:p w14:paraId="37071AA0" w14:textId="77777777" w:rsidR="009163A6" w:rsidRPr="00986A55" w:rsidRDefault="009163A6" w:rsidP="00916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6953FD2" w14:textId="77777777" w:rsidR="009163A6" w:rsidRPr="00986A55" w:rsidRDefault="009163A6" w:rsidP="009163A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54,057</w:t>
            </w:r>
          </w:p>
        </w:tc>
      </w:tr>
      <w:tr w:rsidR="009163A6" w:rsidRPr="00986A55" w14:paraId="4B08C36C" w14:textId="77777777" w:rsidTr="00B96B15">
        <w:tc>
          <w:tcPr>
            <w:tcW w:w="2228" w:type="pct"/>
          </w:tcPr>
          <w:p w14:paraId="096AEBC7" w14:textId="77777777" w:rsidR="009163A6" w:rsidRPr="00986A55" w:rsidRDefault="009163A6" w:rsidP="00916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5E3E0CC" w14:textId="53A2A2FC" w:rsidR="009163A6" w:rsidRPr="00986A55" w:rsidRDefault="009163A6" w:rsidP="009163A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233D217" w14:textId="77777777" w:rsidR="009163A6" w:rsidRPr="00986A55" w:rsidRDefault="009163A6" w:rsidP="00916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490FB058" w14:textId="77777777" w:rsidR="009163A6" w:rsidRPr="00986A55" w:rsidRDefault="009163A6" w:rsidP="008A2431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14:paraId="79ED00B3" w14:textId="77777777" w:rsidR="009163A6" w:rsidRPr="00986A55" w:rsidRDefault="009163A6" w:rsidP="00916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1440BFFA" w14:textId="61710B18" w:rsidR="009163A6" w:rsidRPr="00986A55" w:rsidRDefault="009163A6" w:rsidP="009163A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46,378</w:t>
            </w:r>
          </w:p>
        </w:tc>
        <w:tc>
          <w:tcPr>
            <w:tcW w:w="132" w:type="pct"/>
          </w:tcPr>
          <w:p w14:paraId="1311917F" w14:textId="77777777" w:rsidR="009163A6" w:rsidRPr="00986A55" w:rsidRDefault="009163A6" w:rsidP="00916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407670A" w14:textId="77777777" w:rsidR="009163A6" w:rsidRPr="00986A55" w:rsidRDefault="009163A6" w:rsidP="009163A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54,057</w:t>
            </w:r>
          </w:p>
        </w:tc>
      </w:tr>
    </w:tbl>
    <w:p w14:paraId="4AF52F76" w14:textId="2C185A86" w:rsidR="00381236" w:rsidRPr="00986A55" w:rsidRDefault="00381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  <w:sz w:val="22"/>
          <w:szCs w:val="22"/>
        </w:rPr>
      </w:pPr>
    </w:p>
    <w:tbl>
      <w:tblPr>
        <w:tblW w:w="93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1"/>
        <w:gridCol w:w="1089"/>
        <w:gridCol w:w="240"/>
        <w:gridCol w:w="1205"/>
        <w:gridCol w:w="289"/>
        <w:gridCol w:w="1057"/>
        <w:gridCol w:w="248"/>
        <w:gridCol w:w="1075"/>
      </w:tblGrid>
      <w:tr w:rsidR="00381236" w:rsidRPr="00986A55" w14:paraId="14519109" w14:textId="77777777" w:rsidTr="00B96B15">
        <w:tc>
          <w:tcPr>
            <w:tcW w:w="2228" w:type="pct"/>
          </w:tcPr>
          <w:p w14:paraId="6F6F5F72" w14:textId="3742F38C" w:rsidR="00381236" w:rsidRPr="00986A55" w:rsidRDefault="00381236" w:rsidP="0047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0" w:type="pct"/>
            <w:vAlign w:val="bottom"/>
          </w:tcPr>
          <w:p w14:paraId="1EAD8032" w14:textId="77777777" w:rsidR="00381236" w:rsidRPr="00986A55" w:rsidRDefault="00381236" w:rsidP="002037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11BB83D" w14:textId="77777777" w:rsidR="00381236" w:rsidRPr="00986A55" w:rsidRDefault="00381236" w:rsidP="00203708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42" w:type="pct"/>
          </w:tcPr>
          <w:p w14:paraId="1F77A6DF" w14:textId="77777777" w:rsidR="00381236" w:rsidRPr="00986A55" w:rsidRDefault="00381236" w:rsidP="00203708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4C498105" w14:textId="77777777" w:rsidR="00381236" w:rsidRPr="00986A55" w:rsidRDefault="00381236" w:rsidP="00203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3AE77126" w14:textId="77777777" w:rsidR="00381236" w:rsidRPr="00986A55" w:rsidRDefault="00381236" w:rsidP="00203708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BEC962B" w14:textId="77777777" w:rsidR="00381236" w:rsidRPr="00986A55" w:rsidRDefault="00381236" w:rsidP="00203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E49E7E2" w14:textId="77777777" w:rsidR="00381236" w:rsidRPr="00986A55" w:rsidRDefault="00381236" w:rsidP="00203708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6766" w:rsidRPr="00986A55" w14:paraId="53F8FF91" w14:textId="77777777" w:rsidTr="00B96B15">
        <w:tc>
          <w:tcPr>
            <w:tcW w:w="2228" w:type="pct"/>
          </w:tcPr>
          <w:p w14:paraId="06564CFD" w14:textId="77777777" w:rsidR="00476766" w:rsidRPr="00986A55" w:rsidRDefault="00476766" w:rsidP="0047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vAlign w:val="bottom"/>
          </w:tcPr>
          <w:p w14:paraId="37D429A7" w14:textId="08B0EEB9" w:rsidR="00476766" w:rsidRPr="00986A55" w:rsidRDefault="009163A6" w:rsidP="0047676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14EB7CB" w14:textId="77777777" w:rsidR="00476766" w:rsidRPr="00986A55" w:rsidRDefault="00476766" w:rsidP="00476766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42" w:type="pct"/>
            <w:vAlign w:val="bottom"/>
          </w:tcPr>
          <w:p w14:paraId="23EDD591" w14:textId="77777777" w:rsidR="00476766" w:rsidRPr="00986A55" w:rsidRDefault="00476766" w:rsidP="008A2431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7626E7F3" w14:textId="77777777" w:rsidR="00476766" w:rsidRPr="00986A55" w:rsidRDefault="00476766" w:rsidP="00476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4D9D5208" w14:textId="39F604E7" w:rsidR="00476766" w:rsidRPr="00986A55" w:rsidRDefault="009163A6" w:rsidP="0047676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64,358</w:t>
            </w:r>
          </w:p>
        </w:tc>
        <w:tc>
          <w:tcPr>
            <w:tcW w:w="132" w:type="pct"/>
          </w:tcPr>
          <w:p w14:paraId="2760E762" w14:textId="77777777" w:rsidR="00476766" w:rsidRPr="00986A55" w:rsidRDefault="00476766" w:rsidP="00476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4B995259" w14:textId="14B53881" w:rsidR="00476766" w:rsidRPr="00986A55" w:rsidRDefault="00476766" w:rsidP="008A243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FE29EA2" w14:textId="30ECF3AC" w:rsidR="00B358F0" w:rsidRDefault="00B358F0"/>
    <w:p w14:paraId="0D4CD412" w14:textId="77777777" w:rsidR="00B358F0" w:rsidRDefault="00B3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54BB4FB0" w14:textId="77777777" w:rsidR="0091500B" w:rsidRPr="00986A55" w:rsidRDefault="0091500B"/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71"/>
        <w:gridCol w:w="690"/>
        <w:gridCol w:w="266"/>
        <w:gridCol w:w="651"/>
        <w:gridCol w:w="268"/>
        <w:gridCol w:w="1079"/>
        <w:gridCol w:w="266"/>
        <w:gridCol w:w="1184"/>
        <w:gridCol w:w="268"/>
        <w:gridCol w:w="1079"/>
        <w:gridCol w:w="273"/>
        <w:gridCol w:w="1059"/>
      </w:tblGrid>
      <w:tr w:rsidR="004E29DC" w:rsidRPr="00986A55" w14:paraId="2450DB5B" w14:textId="77777777" w:rsidTr="00B96B15">
        <w:tc>
          <w:tcPr>
            <w:tcW w:w="1214" w:type="pct"/>
          </w:tcPr>
          <w:p w14:paraId="24315A69" w14:textId="0B1CF44D" w:rsidR="004E29DC" w:rsidRPr="00986A55" w:rsidRDefault="004E29DC" w:rsidP="004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กู้ยืมแก่</w:t>
            </w:r>
            <w:r w:rsidR="00E50F5D" w:rsidRPr="00986A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859" w:type="pct"/>
            <w:gridSpan w:val="3"/>
          </w:tcPr>
          <w:p w14:paraId="14663721" w14:textId="77777777" w:rsidR="004E29DC" w:rsidRPr="00986A55" w:rsidRDefault="004E29DC" w:rsidP="004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</w:tcPr>
          <w:p w14:paraId="305D9D51" w14:textId="77777777" w:rsidR="004E29DC" w:rsidRPr="00986A55" w:rsidRDefault="004E29DC" w:rsidP="004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14:paraId="12690C56" w14:textId="77777777" w:rsidR="004E29DC" w:rsidRPr="00986A55" w:rsidRDefault="004E29DC" w:rsidP="004E2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30B05E6" w14:textId="77777777" w:rsidR="004E29DC" w:rsidRPr="00986A55" w:rsidRDefault="004E29DC" w:rsidP="004E2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pct"/>
            <w:gridSpan w:val="3"/>
          </w:tcPr>
          <w:p w14:paraId="38EE2D69" w14:textId="77777777" w:rsidR="004E29DC" w:rsidRPr="00986A55" w:rsidRDefault="004E29DC" w:rsidP="004E2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9EA" w:rsidRPr="00986A55" w14:paraId="508EF292" w14:textId="77777777" w:rsidTr="00B96B15">
        <w:tc>
          <w:tcPr>
            <w:tcW w:w="1214" w:type="pct"/>
          </w:tcPr>
          <w:p w14:paraId="4CFBED1A" w14:textId="77777777" w:rsidR="004859EA" w:rsidRPr="00986A55" w:rsidRDefault="004859EA" w:rsidP="0048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59" w:type="pct"/>
            <w:gridSpan w:val="3"/>
          </w:tcPr>
          <w:p w14:paraId="77C3DD60" w14:textId="77777777" w:rsidR="004859EA" w:rsidRPr="00986A55" w:rsidRDefault="004859EA" w:rsidP="0048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010B166" w14:textId="77777777" w:rsidR="004859EA" w:rsidRPr="00986A55" w:rsidRDefault="004859EA" w:rsidP="0048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B7263E9" w14:textId="3C63B175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2" w:type="pct"/>
          </w:tcPr>
          <w:p w14:paraId="3E6F8A8E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8234A2B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5CE132A1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660309E" w14:textId="24B180DF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6" w:type="pct"/>
          </w:tcPr>
          <w:p w14:paraId="7335E6FA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5EAECE5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859EA" w:rsidRPr="00986A55" w14:paraId="44FECD07" w14:textId="77777777" w:rsidTr="00B96B15">
        <w:tc>
          <w:tcPr>
            <w:tcW w:w="1214" w:type="pct"/>
          </w:tcPr>
          <w:p w14:paraId="16FC9BBD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</w:tcPr>
          <w:p w14:paraId="73EF6D2F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433CA7E0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8" w:type="pct"/>
          </w:tcPr>
          <w:p w14:paraId="09010356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06E9AE3F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CE5C9C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00C3AF95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6E33919C" w14:textId="1F93747A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A3DEA" w:rsidRPr="00986A5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4B660D80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520C83C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75AE6C60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3F80A320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859EA" w:rsidRPr="00986A55" w14:paraId="2314067D" w14:textId="77777777" w:rsidTr="00B96B15">
        <w:tc>
          <w:tcPr>
            <w:tcW w:w="1214" w:type="pct"/>
          </w:tcPr>
          <w:p w14:paraId="7E0C6D8A" w14:textId="4B84D23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59" w:type="pct"/>
            <w:gridSpan w:val="3"/>
          </w:tcPr>
          <w:p w14:paraId="3DD34BD5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</w:tcPr>
          <w:p w14:paraId="6E10F83A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4" w:type="pct"/>
            <w:gridSpan w:val="7"/>
          </w:tcPr>
          <w:p w14:paraId="1C0FBEB6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7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59EA" w:rsidRPr="00986A55" w14:paraId="07E4B60B" w14:textId="77777777" w:rsidTr="00B96B15">
        <w:tc>
          <w:tcPr>
            <w:tcW w:w="1214" w:type="pct"/>
          </w:tcPr>
          <w:p w14:paraId="1FB5E9EC" w14:textId="59487386" w:rsidR="004859EA" w:rsidRPr="00986A55" w:rsidRDefault="004859EA" w:rsidP="0048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859" w:type="pct"/>
            <w:gridSpan w:val="3"/>
          </w:tcPr>
          <w:p w14:paraId="20DBC6B2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626AD7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CA97B38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" w:type="pct"/>
          </w:tcPr>
          <w:p w14:paraId="2CE8E744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DFCDFF6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3" w:type="pct"/>
          </w:tcPr>
          <w:p w14:paraId="6928CC69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D36D5A6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BAF24AA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91E3BB1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5729" w:rsidRPr="00986A55" w14:paraId="74ADC581" w14:textId="77777777" w:rsidTr="00B96B15">
        <w:tc>
          <w:tcPr>
            <w:tcW w:w="1214" w:type="pct"/>
          </w:tcPr>
          <w:p w14:paraId="5249AFFE" w14:textId="77777777" w:rsidR="00AA5729" w:rsidRPr="00986A55" w:rsidRDefault="00AA5729" w:rsidP="00AA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59" w:type="pct"/>
            <w:gridSpan w:val="3"/>
          </w:tcPr>
          <w:p w14:paraId="6FF18128" w14:textId="77777777" w:rsidR="00AA5729" w:rsidRPr="00986A55" w:rsidRDefault="00AA5729" w:rsidP="00AA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MLR-1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ถึง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1.5</w:t>
            </w:r>
          </w:p>
        </w:tc>
        <w:tc>
          <w:tcPr>
            <w:tcW w:w="143" w:type="pct"/>
          </w:tcPr>
          <w:p w14:paraId="1EF4CC3A" w14:textId="77777777" w:rsidR="00AA5729" w:rsidRPr="00986A55" w:rsidRDefault="00AA5729" w:rsidP="00AA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04B87BE" w14:textId="3240F2EC" w:rsidR="00AA5729" w:rsidRPr="00986A55" w:rsidRDefault="00AA5729" w:rsidP="008A243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</w:tcPr>
          <w:p w14:paraId="5CA3401D" w14:textId="77777777" w:rsidR="00AA5729" w:rsidRPr="00986A55" w:rsidRDefault="00AA5729" w:rsidP="00AA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DDF8C4C" w14:textId="19A7C936" w:rsidR="00AA5729" w:rsidRPr="00986A55" w:rsidRDefault="00AA5729" w:rsidP="008A2431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3" w:type="pct"/>
          </w:tcPr>
          <w:p w14:paraId="041631CE" w14:textId="77777777" w:rsidR="00AA5729" w:rsidRPr="00986A55" w:rsidRDefault="00AA5729" w:rsidP="00AA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281586B" w14:textId="4F89F95B" w:rsidR="00AA5729" w:rsidRPr="00986A55" w:rsidRDefault="00AA5729" w:rsidP="00AA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374,430</w:t>
            </w:r>
          </w:p>
        </w:tc>
        <w:tc>
          <w:tcPr>
            <w:tcW w:w="146" w:type="pct"/>
          </w:tcPr>
          <w:p w14:paraId="1729DDA3" w14:textId="77777777" w:rsidR="00AA5729" w:rsidRPr="00986A55" w:rsidRDefault="00AA5729" w:rsidP="00AA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C2864BF" w14:textId="4C1425FE" w:rsidR="00AA5729" w:rsidRPr="00986A55" w:rsidRDefault="00AA5729" w:rsidP="00AA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434,755</w:t>
            </w:r>
          </w:p>
        </w:tc>
      </w:tr>
      <w:tr w:rsidR="00AA5729" w:rsidRPr="00986A55" w14:paraId="52AD1377" w14:textId="77777777" w:rsidTr="00B96B15">
        <w:tc>
          <w:tcPr>
            <w:tcW w:w="1214" w:type="pct"/>
          </w:tcPr>
          <w:p w14:paraId="497EE910" w14:textId="77777777" w:rsidR="00AA5729" w:rsidRPr="00986A55" w:rsidRDefault="00AA5729" w:rsidP="00AA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59" w:type="pct"/>
            <w:gridSpan w:val="3"/>
          </w:tcPr>
          <w:p w14:paraId="24BFE6C0" w14:textId="77777777" w:rsidR="00AA5729" w:rsidRPr="00986A55" w:rsidRDefault="00AA5729" w:rsidP="00AA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MLR-1</w:t>
            </w:r>
          </w:p>
        </w:tc>
        <w:tc>
          <w:tcPr>
            <w:tcW w:w="143" w:type="pct"/>
          </w:tcPr>
          <w:p w14:paraId="710428B7" w14:textId="77777777" w:rsidR="00AA5729" w:rsidRPr="00986A55" w:rsidRDefault="00AA5729" w:rsidP="00AA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79AF3EF" w14:textId="00B41E35" w:rsidR="00AA5729" w:rsidRPr="00986A55" w:rsidRDefault="00AA5729" w:rsidP="00AA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53,703</w:t>
            </w:r>
          </w:p>
        </w:tc>
        <w:tc>
          <w:tcPr>
            <w:tcW w:w="142" w:type="pct"/>
          </w:tcPr>
          <w:p w14:paraId="1E8CF09E" w14:textId="77777777" w:rsidR="00AA5729" w:rsidRPr="00986A55" w:rsidRDefault="00AA5729" w:rsidP="00AA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1FF79A3E" w14:textId="0609B60E" w:rsidR="00AA5729" w:rsidRPr="00986A55" w:rsidRDefault="00AA5729" w:rsidP="00AA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53,703</w:t>
            </w:r>
          </w:p>
        </w:tc>
        <w:tc>
          <w:tcPr>
            <w:tcW w:w="143" w:type="pct"/>
          </w:tcPr>
          <w:p w14:paraId="78E502E1" w14:textId="77777777" w:rsidR="00AA5729" w:rsidRPr="00986A55" w:rsidRDefault="00AA5729" w:rsidP="00AA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4AC6116" w14:textId="7A8BD000" w:rsidR="00AA5729" w:rsidRPr="00986A55" w:rsidRDefault="00AA5729" w:rsidP="008A2431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6" w:type="pct"/>
          </w:tcPr>
          <w:p w14:paraId="64153978" w14:textId="77777777" w:rsidR="00AA5729" w:rsidRPr="00986A55" w:rsidRDefault="00AA5729" w:rsidP="00AA5729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D4A9E71" w14:textId="42FDC73B" w:rsidR="00AA5729" w:rsidRPr="00986A55" w:rsidRDefault="00AA5729" w:rsidP="00AA5729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D559E" w:rsidRPr="00986A55" w14:paraId="70E941E0" w14:textId="77777777" w:rsidTr="00B96B15">
        <w:tc>
          <w:tcPr>
            <w:tcW w:w="2073" w:type="pct"/>
            <w:gridSpan w:val="4"/>
          </w:tcPr>
          <w:p w14:paraId="3E509CDE" w14:textId="77777777" w:rsidR="009D559E" w:rsidRPr="00986A55" w:rsidRDefault="009D559E" w:rsidP="00023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59EBB5A" w14:textId="77777777" w:rsidR="009D559E" w:rsidRPr="00986A55" w:rsidRDefault="009D559E" w:rsidP="00023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5864935" w14:textId="77777777" w:rsidR="009D559E" w:rsidRPr="00986A55" w:rsidRDefault="009D559E" w:rsidP="00023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53,703</w:t>
            </w:r>
          </w:p>
        </w:tc>
        <w:tc>
          <w:tcPr>
            <w:tcW w:w="142" w:type="pct"/>
          </w:tcPr>
          <w:p w14:paraId="2BB3441B" w14:textId="77777777" w:rsidR="009D559E" w:rsidRPr="00986A55" w:rsidRDefault="009D559E" w:rsidP="00023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17488F16" w14:textId="77777777" w:rsidR="009D559E" w:rsidRPr="00986A55" w:rsidRDefault="009D559E" w:rsidP="00023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53,7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143" w:type="pct"/>
          </w:tcPr>
          <w:p w14:paraId="55A5F936" w14:textId="77777777" w:rsidR="009D559E" w:rsidRPr="00986A55" w:rsidRDefault="009D559E" w:rsidP="00023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5B566BA0" w14:textId="77777777" w:rsidR="009D559E" w:rsidRPr="00986A55" w:rsidRDefault="009D559E" w:rsidP="00023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374,430</w:t>
            </w:r>
          </w:p>
        </w:tc>
        <w:tc>
          <w:tcPr>
            <w:tcW w:w="146" w:type="pct"/>
          </w:tcPr>
          <w:p w14:paraId="1D6BBF41" w14:textId="77777777" w:rsidR="009D559E" w:rsidRPr="00986A55" w:rsidRDefault="009D559E" w:rsidP="00023DF4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4994EA31" w14:textId="3BACC3DE" w:rsidR="009D559E" w:rsidRPr="00986A55" w:rsidRDefault="009D559E" w:rsidP="00023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434,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</w:tr>
      <w:tr w:rsidR="00AA5729" w:rsidRPr="00986A55" w14:paraId="38741CBD" w14:textId="77777777" w:rsidTr="00B96B15">
        <w:tc>
          <w:tcPr>
            <w:tcW w:w="2073" w:type="pct"/>
            <w:gridSpan w:val="4"/>
          </w:tcPr>
          <w:p w14:paraId="7E6B150A" w14:textId="77777777" w:rsidR="00AA5729" w:rsidRPr="00986A55" w:rsidRDefault="00AA5729" w:rsidP="00AA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หัก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3" w:type="pct"/>
          </w:tcPr>
          <w:p w14:paraId="6D130A5B" w14:textId="77777777" w:rsidR="00AA5729" w:rsidRPr="00986A55" w:rsidRDefault="00AA5729" w:rsidP="00AA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E812A4A" w14:textId="2C23AB41" w:rsidR="00AA5729" w:rsidRPr="00986A55" w:rsidRDefault="00AA5729" w:rsidP="00AA5729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</w:tcPr>
          <w:p w14:paraId="0C401BA6" w14:textId="77777777" w:rsidR="00AA5729" w:rsidRPr="00986A55" w:rsidRDefault="00AA5729" w:rsidP="00AA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12715CB7" w14:textId="542549CD" w:rsidR="00AA5729" w:rsidRPr="00986A55" w:rsidRDefault="00AA5729" w:rsidP="008A2431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3" w:type="pct"/>
          </w:tcPr>
          <w:p w14:paraId="21FE8ECE" w14:textId="77777777" w:rsidR="00AA5729" w:rsidRPr="00986A55" w:rsidRDefault="00AA5729" w:rsidP="00AA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DB942C3" w14:textId="73DB04A6" w:rsidR="00AA5729" w:rsidRPr="00986A55" w:rsidRDefault="00AA5729" w:rsidP="008A2431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6" w:type="pct"/>
          </w:tcPr>
          <w:p w14:paraId="07430916" w14:textId="77777777" w:rsidR="00AA5729" w:rsidRPr="00986A55" w:rsidRDefault="00AA5729" w:rsidP="00AA5729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31C04717" w14:textId="2CA0BB47" w:rsidR="00AA5729" w:rsidRPr="00986A55" w:rsidRDefault="00AA5729" w:rsidP="00AA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(500)</w:t>
            </w:r>
          </w:p>
        </w:tc>
      </w:tr>
      <w:tr w:rsidR="004859EA" w:rsidRPr="00986A55" w14:paraId="080485CA" w14:textId="77777777" w:rsidTr="00B96B15">
        <w:tc>
          <w:tcPr>
            <w:tcW w:w="2073" w:type="pct"/>
            <w:gridSpan w:val="4"/>
          </w:tcPr>
          <w:p w14:paraId="597F6144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เงินให้กู้ยืมระยะยาวแก่กิจการ</w:t>
            </w:r>
          </w:p>
          <w:p w14:paraId="06C3490B" w14:textId="56F87015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ที่เกี่ยวข้องกัน</w:t>
            </w:r>
            <w:r w:rsidR="009D559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="009D559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" w:type="pct"/>
          </w:tcPr>
          <w:p w14:paraId="0CD5EE96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AC938CD" w14:textId="77777777" w:rsidR="00AA5729" w:rsidRPr="00986A55" w:rsidRDefault="00AA5729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380" w:lineRule="exact"/>
              <w:ind w:left="-108" w:right="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5697D5F" w14:textId="05773F6F" w:rsidR="004859EA" w:rsidRPr="00986A55" w:rsidRDefault="00AA5729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380" w:lineRule="exact"/>
              <w:ind w:left="-108" w:right="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53,703</w:t>
            </w:r>
          </w:p>
        </w:tc>
        <w:tc>
          <w:tcPr>
            <w:tcW w:w="142" w:type="pct"/>
          </w:tcPr>
          <w:p w14:paraId="7AFB778E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46435244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380" w:lineRule="exact"/>
              <w:ind w:left="-108" w:right="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BDBF810" w14:textId="1FB7C974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380" w:lineRule="exact"/>
              <w:ind w:left="-108" w:right="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53,703</w:t>
            </w:r>
          </w:p>
        </w:tc>
        <w:tc>
          <w:tcPr>
            <w:tcW w:w="143" w:type="pct"/>
          </w:tcPr>
          <w:p w14:paraId="10C83304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EF5CD2C" w14:textId="77777777" w:rsidR="00AA5729" w:rsidRPr="00986A55" w:rsidRDefault="00AA5729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380" w:lineRule="exact"/>
              <w:ind w:left="-108" w:right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FF06575" w14:textId="356E2E5F" w:rsidR="004859EA" w:rsidRPr="00986A55" w:rsidRDefault="00AA5729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380" w:lineRule="exact"/>
              <w:ind w:left="-108" w:right="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374,430</w:t>
            </w:r>
          </w:p>
        </w:tc>
        <w:tc>
          <w:tcPr>
            <w:tcW w:w="146" w:type="pct"/>
          </w:tcPr>
          <w:p w14:paraId="747136B5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1A520FF7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380" w:lineRule="exact"/>
              <w:ind w:left="-108" w:right="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662D14F" w14:textId="53364453" w:rsidR="004859EA" w:rsidRPr="00986A55" w:rsidRDefault="000C004B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80" w:lineRule="exact"/>
              <w:ind w:left="-108" w:right="-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434,255</w:t>
            </w:r>
          </w:p>
        </w:tc>
      </w:tr>
    </w:tbl>
    <w:p w14:paraId="685D7E21" w14:textId="77777777" w:rsidR="0092066E" w:rsidRPr="00986A55" w:rsidRDefault="00920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78"/>
        <w:gridCol w:w="32"/>
        <w:gridCol w:w="240"/>
        <w:gridCol w:w="1166"/>
        <w:gridCol w:w="39"/>
        <w:gridCol w:w="240"/>
        <w:gridCol w:w="1093"/>
        <w:gridCol w:w="11"/>
        <w:gridCol w:w="264"/>
        <w:gridCol w:w="1056"/>
      </w:tblGrid>
      <w:tr w:rsidR="00965FEA" w:rsidRPr="00986A55" w14:paraId="1C4699C3" w14:textId="77777777" w:rsidTr="00B96B15">
        <w:tc>
          <w:tcPr>
            <w:tcW w:w="2212" w:type="pct"/>
          </w:tcPr>
          <w:p w14:paraId="388800E3" w14:textId="77777777" w:rsidR="00965FEA" w:rsidRPr="00986A55" w:rsidRDefault="00965FEA" w:rsidP="00423ED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65" w:type="pct"/>
            <w:gridSpan w:val="5"/>
          </w:tcPr>
          <w:p w14:paraId="5496CF04" w14:textId="77777777" w:rsidR="00965FEA" w:rsidRPr="00986A55" w:rsidRDefault="00965FEA" w:rsidP="004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3890C264" w14:textId="77777777" w:rsidR="00965FEA" w:rsidRPr="00986A55" w:rsidRDefault="00965FEA" w:rsidP="004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5" w:type="pct"/>
            <w:gridSpan w:val="4"/>
          </w:tcPr>
          <w:p w14:paraId="247E4C6C" w14:textId="77777777" w:rsidR="00965FEA" w:rsidRPr="00986A55" w:rsidRDefault="00965FEA" w:rsidP="004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9EA" w:rsidRPr="00986A55" w14:paraId="690B9B2A" w14:textId="77777777" w:rsidTr="00B96B15">
        <w:tc>
          <w:tcPr>
            <w:tcW w:w="2212" w:type="pct"/>
          </w:tcPr>
          <w:p w14:paraId="5B858F1A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DCFBA4E" w14:textId="1CD3ED14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8" w:type="pct"/>
          </w:tcPr>
          <w:p w14:paraId="152AFE5B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2D6CAF7E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3D9544B9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227A3FC8" w14:textId="616927EE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1" w:type="pct"/>
          </w:tcPr>
          <w:p w14:paraId="46ED9593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239011E7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859EA" w:rsidRPr="00986A55" w14:paraId="10117D5B" w14:textId="77777777" w:rsidTr="00B96B15">
        <w:tc>
          <w:tcPr>
            <w:tcW w:w="2212" w:type="pct"/>
          </w:tcPr>
          <w:p w14:paraId="7D4C88B3" w14:textId="77777777" w:rsidR="004859EA" w:rsidRPr="00986A55" w:rsidRDefault="004859EA" w:rsidP="00B9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C253130" w14:textId="31871419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14:paraId="39DCE983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6AF70FCB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28" w:type="pct"/>
          </w:tcPr>
          <w:p w14:paraId="2325CA58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7BD06583" w14:textId="681AB294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04D340BD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376746BC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4859EA" w:rsidRPr="00986A55" w14:paraId="3BC36139" w14:textId="77777777" w:rsidTr="00B96B15">
        <w:tc>
          <w:tcPr>
            <w:tcW w:w="2212" w:type="pct"/>
          </w:tcPr>
          <w:p w14:paraId="0A02C47C" w14:textId="77777777" w:rsidR="004859EA" w:rsidRPr="00986A55" w:rsidRDefault="004859EA" w:rsidP="0048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10"/>
          </w:tcPr>
          <w:p w14:paraId="273873E8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59EA" w:rsidRPr="00986A55" w14:paraId="2E809F8E" w14:textId="77777777" w:rsidTr="00B96B15">
        <w:tc>
          <w:tcPr>
            <w:tcW w:w="2212" w:type="pct"/>
          </w:tcPr>
          <w:p w14:paraId="5175AEA8" w14:textId="77777777" w:rsidR="004859EA" w:rsidRPr="00986A55" w:rsidRDefault="004859EA" w:rsidP="0048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2ABA52E7" w14:textId="35A7398B" w:rsidR="004859EA" w:rsidRPr="00986A55" w:rsidRDefault="006D62D1" w:rsidP="004859EA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5" w:type="pct"/>
            <w:gridSpan w:val="2"/>
          </w:tcPr>
          <w:p w14:paraId="490B22A9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B3D96D1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9" w:type="pct"/>
            <w:gridSpan w:val="2"/>
          </w:tcPr>
          <w:p w14:paraId="14CFBF92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0F5103F" w14:textId="1787B23A" w:rsidR="004859EA" w:rsidRPr="00986A55" w:rsidRDefault="006D62D1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86,15</w:t>
            </w:r>
            <w:r w:rsidR="009D559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gridSpan w:val="2"/>
          </w:tcPr>
          <w:p w14:paraId="547CE9F2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5727D76F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83,909</w:t>
            </w:r>
          </w:p>
        </w:tc>
      </w:tr>
      <w:tr w:rsidR="004859EA" w:rsidRPr="00986A55" w14:paraId="1366F353" w14:textId="77777777" w:rsidTr="00B96B15">
        <w:tc>
          <w:tcPr>
            <w:tcW w:w="2212" w:type="pct"/>
          </w:tcPr>
          <w:p w14:paraId="1775E973" w14:textId="77777777" w:rsidR="004859EA" w:rsidRPr="00986A55" w:rsidRDefault="004859EA" w:rsidP="0048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2189929B" w14:textId="6F3DBD33" w:rsidR="004859EA" w:rsidRPr="00986A55" w:rsidRDefault="006D62D1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16,29</w:t>
            </w:r>
            <w:r w:rsidR="00AA534D" w:rsidRPr="00986A5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5" w:type="pct"/>
            <w:gridSpan w:val="2"/>
          </w:tcPr>
          <w:p w14:paraId="35CA1622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24BFD751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14,274</w:t>
            </w:r>
          </w:p>
        </w:tc>
        <w:tc>
          <w:tcPr>
            <w:tcW w:w="149" w:type="pct"/>
            <w:gridSpan w:val="2"/>
          </w:tcPr>
          <w:p w14:paraId="6EB40468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B19FCA6" w14:textId="4344F0BB" w:rsidR="004859EA" w:rsidRPr="00986A55" w:rsidRDefault="006D62D1" w:rsidP="004859E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7EFE314F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78B6AF10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859EA" w:rsidRPr="00986A55" w14:paraId="11FE4DCF" w14:textId="77777777" w:rsidTr="00B96B15">
        <w:tc>
          <w:tcPr>
            <w:tcW w:w="2212" w:type="pct"/>
          </w:tcPr>
          <w:p w14:paraId="6F916A07" w14:textId="77777777" w:rsidR="004859EA" w:rsidRPr="00986A55" w:rsidRDefault="004859EA" w:rsidP="0048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389D7532" w14:textId="21C53B28" w:rsidR="004859EA" w:rsidRPr="00986A55" w:rsidRDefault="006D62D1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16,29</w:t>
            </w:r>
            <w:r w:rsidR="004358AD" w:rsidRPr="00986A5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5" w:type="pct"/>
            <w:gridSpan w:val="2"/>
          </w:tcPr>
          <w:p w14:paraId="0BA5D350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73A856DC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14,274</w:t>
            </w:r>
          </w:p>
        </w:tc>
        <w:tc>
          <w:tcPr>
            <w:tcW w:w="149" w:type="pct"/>
            <w:gridSpan w:val="2"/>
          </w:tcPr>
          <w:p w14:paraId="1C193BF9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0F1E714A" w14:textId="18FDF122" w:rsidR="004859EA" w:rsidRPr="00986A55" w:rsidRDefault="006D62D1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86,15</w:t>
            </w:r>
            <w:r w:rsidR="009D559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gridSpan w:val="2"/>
          </w:tcPr>
          <w:p w14:paraId="1DECCF58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20DB23EF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83,909</w:t>
            </w:r>
          </w:p>
        </w:tc>
      </w:tr>
      <w:tr w:rsidR="004859EA" w:rsidRPr="00986A55" w14:paraId="1866CD39" w14:textId="77777777" w:rsidTr="00B96B15">
        <w:tc>
          <w:tcPr>
            <w:tcW w:w="2212" w:type="pct"/>
          </w:tcPr>
          <w:p w14:paraId="63FBCAB3" w14:textId="77777777" w:rsidR="004859EA" w:rsidRPr="00986A55" w:rsidRDefault="004859EA" w:rsidP="0048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76" w:type="pct"/>
            <w:shd w:val="clear" w:color="auto" w:fill="auto"/>
          </w:tcPr>
          <w:p w14:paraId="4D9C2053" w14:textId="75F27A5E" w:rsidR="004859EA" w:rsidRPr="00986A55" w:rsidRDefault="006D62D1" w:rsidP="004859EA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7990EE2F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480E7FB4" w14:textId="77777777" w:rsidR="004859EA" w:rsidRPr="00986A55" w:rsidRDefault="004859EA" w:rsidP="004859EA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6F45F554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9E188A8" w14:textId="156FC19C" w:rsidR="004859EA" w:rsidRPr="00986A55" w:rsidRDefault="006D62D1" w:rsidP="006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0C4479AA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39FC2010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(19)</w:t>
            </w:r>
          </w:p>
        </w:tc>
      </w:tr>
      <w:tr w:rsidR="004859EA" w:rsidRPr="00986A55" w14:paraId="7ECC30B3" w14:textId="77777777" w:rsidTr="00B96B15">
        <w:tc>
          <w:tcPr>
            <w:tcW w:w="2212" w:type="pct"/>
          </w:tcPr>
          <w:p w14:paraId="3ADBBB28" w14:textId="77777777" w:rsidR="004859EA" w:rsidRPr="00986A55" w:rsidRDefault="004859EA" w:rsidP="0048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ดอกเบี้ยค้างรับ</w:t>
            </w: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จากกิจการที่เกี่ยวข้องกัน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7B0E5" w14:textId="612627ED" w:rsidR="004859EA" w:rsidRPr="00986A55" w:rsidRDefault="006D62D1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08" w:right="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16,29</w:t>
            </w:r>
            <w:r w:rsidR="004358AD"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" w:type="pct"/>
            <w:gridSpan w:val="2"/>
          </w:tcPr>
          <w:p w14:paraId="2E39FFFC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021E2245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08" w:right="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14,274</w:t>
            </w:r>
          </w:p>
        </w:tc>
        <w:tc>
          <w:tcPr>
            <w:tcW w:w="149" w:type="pct"/>
            <w:gridSpan w:val="2"/>
          </w:tcPr>
          <w:p w14:paraId="59155BA0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368E990" w14:textId="7DCF91CA" w:rsidR="004859EA" w:rsidRPr="00986A55" w:rsidRDefault="006D62D1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86,15</w:t>
            </w:r>
            <w:r w:rsidR="009D55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  <w:gridSpan w:val="2"/>
          </w:tcPr>
          <w:p w14:paraId="0AD4FB07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27AEFA7C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83,890</w:t>
            </w:r>
          </w:p>
        </w:tc>
      </w:tr>
    </w:tbl>
    <w:p w14:paraId="7A753211" w14:textId="77777777" w:rsidR="00F0321C" w:rsidRPr="00986A55" w:rsidRDefault="00F0321C" w:rsidP="00965FEA">
      <w:pPr>
        <w:tabs>
          <w:tab w:val="clear" w:pos="227"/>
        </w:tabs>
        <w:ind w:left="454"/>
        <w:jc w:val="thaiDistribute"/>
        <w:rPr>
          <w:rFonts w:ascii="Angsana New" w:hAnsi="Angsana New" w:cs="Angsana New"/>
          <w:sz w:val="24"/>
          <w:szCs w:val="24"/>
        </w:rPr>
      </w:pPr>
    </w:p>
    <w:p w14:paraId="6B33141C" w14:textId="77777777" w:rsidR="00B358F0" w:rsidRDefault="00B3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CFFA143" w14:textId="0F3B2625" w:rsidR="004859EA" w:rsidRPr="00986A55" w:rsidRDefault="004859EA" w:rsidP="00373B75">
      <w:pPr>
        <w:tabs>
          <w:tab w:val="clear" w:pos="227"/>
          <w:tab w:val="clear" w:pos="454"/>
          <w:tab w:val="clear" w:pos="680"/>
          <w:tab w:val="left" w:pos="720"/>
          <w:tab w:val="left" w:pos="81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86A55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รายการเคลื่อนไหวของเงินให้กู้ยืมแก่บุคคลหรือกิจการที่เกี่ยวข้องกันสำหรับงวด</w:t>
      </w:r>
      <w:r w:rsidRPr="00986A5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986A55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986A55">
        <w:rPr>
          <w:rFonts w:ascii="Angsana New" w:hAnsi="Angsana New" w:cs="Angsana New"/>
          <w:sz w:val="30"/>
          <w:szCs w:val="30"/>
        </w:rPr>
        <w:t xml:space="preserve"> 30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33074B">
        <w:rPr>
          <w:rFonts w:ascii="Angsana New" w:hAnsi="Angsana New" w:cs="Angsana New"/>
          <w:sz w:val="30"/>
          <w:szCs w:val="30"/>
        </w:rPr>
        <w:br/>
      </w:r>
      <w:r w:rsidRPr="00986A55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25DA70B1" w14:textId="77777777" w:rsidR="004859EA" w:rsidRPr="00986A55" w:rsidRDefault="004859EA" w:rsidP="00523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051"/>
        <w:gridCol w:w="243"/>
        <w:gridCol w:w="1146"/>
        <w:gridCol w:w="245"/>
        <w:gridCol w:w="1284"/>
        <w:gridCol w:w="248"/>
        <w:gridCol w:w="1025"/>
      </w:tblGrid>
      <w:tr w:rsidR="004859EA" w:rsidRPr="00986A55" w14:paraId="1B1B7CF7" w14:textId="77777777" w:rsidTr="00B96B15">
        <w:tc>
          <w:tcPr>
            <w:tcW w:w="2151" w:type="pct"/>
          </w:tcPr>
          <w:p w14:paraId="4821F8C3" w14:textId="77777777" w:rsidR="004859EA" w:rsidRPr="00986A55" w:rsidRDefault="004859E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เงินให้กู้ยืมระยะยาวแก่บุคคลหรือกิจการที่</w:t>
            </w:r>
          </w:p>
        </w:tc>
        <w:tc>
          <w:tcPr>
            <w:tcW w:w="1326" w:type="pct"/>
            <w:gridSpan w:val="3"/>
          </w:tcPr>
          <w:p w14:paraId="5A512F19" w14:textId="77777777" w:rsidR="004859EA" w:rsidRPr="00986A55" w:rsidRDefault="004859E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7788BF40" w14:textId="77777777" w:rsidR="004859EA" w:rsidRPr="00986A55" w:rsidRDefault="004859E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14:paraId="541DED0A" w14:textId="77777777" w:rsidR="004859EA" w:rsidRPr="00986A55" w:rsidRDefault="004859E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859EA" w:rsidRPr="00986A55" w14:paraId="09A3E452" w14:textId="77777777" w:rsidTr="00B96B15">
        <w:tc>
          <w:tcPr>
            <w:tcW w:w="2151" w:type="pct"/>
          </w:tcPr>
          <w:p w14:paraId="0895CB87" w14:textId="77777777" w:rsidR="004859EA" w:rsidRPr="00986A55" w:rsidRDefault="004859EA" w:rsidP="0048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เกี่ยวข้องกัน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1" w:type="pct"/>
          </w:tcPr>
          <w:p w14:paraId="75ADAB91" w14:textId="5D318CFB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2" w:type="pct"/>
          </w:tcPr>
          <w:p w14:paraId="229BDC5A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50613A24" w14:textId="30DF415E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3" w:type="pct"/>
          </w:tcPr>
          <w:p w14:paraId="3D0061ED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" w:type="pct"/>
          </w:tcPr>
          <w:p w14:paraId="52B99BAF" w14:textId="110DD95E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5" w:type="pct"/>
          </w:tcPr>
          <w:p w14:paraId="35967991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</w:tcPr>
          <w:p w14:paraId="68C28637" w14:textId="7528995D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4859EA" w:rsidRPr="00986A55" w14:paraId="1B55AB3B" w14:textId="77777777" w:rsidTr="00B96B15">
        <w:tc>
          <w:tcPr>
            <w:tcW w:w="2151" w:type="pct"/>
          </w:tcPr>
          <w:p w14:paraId="6F7AC653" w14:textId="77777777" w:rsidR="004859EA" w:rsidRPr="00986A55" w:rsidRDefault="004859EA" w:rsidP="0048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9" w:type="pct"/>
            <w:gridSpan w:val="7"/>
          </w:tcPr>
          <w:p w14:paraId="54174241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859EA" w:rsidRPr="00986A55" w14:paraId="363AD53A" w14:textId="77777777" w:rsidTr="00B96B15">
        <w:tc>
          <w:tcPr>
            <w:tcW w:w="2151" w:type="pct"/>
          </w:tcPr>
          <w:p w14:paraId="4096B453" w14:textId="77777777" w:rsidR="004859EA" w:rsidRPr="00986A55" w:rsidRDefault="004859EA" w:rsidP="0048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7090AF56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79A3789D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0F572157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1CA6B54A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" w:type="pct"/>
          </w:tcPr>
          <w:p w14:paraId="42859194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192EAF5D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</w:tcPr>
          <w:p w14:paraId="2F0A3909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6B8A" w:rsidRPr="00986A55" w14:paraId="0ECF6C70" w14:textId="77777777" w:rsidTr="00B96B15">
        <w:tc>
          <w:tcPr>
            <w:tcW w:w="2151" w:type="pct"/>
          </w:tcPr>
          <w:p w14:paraId="0A12EC70" w14:textId="77777777" w:rsidR="00D26B8A" w:rsidRPr="00986A55" w:rsidRDefault="00D26B8A" w:rsidP="00D2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1" w:type="pct"/>
          </w:tcPr>
          <w:p w14:paraId="13053A6A" w14:textId="321668EC" w:rsidR="00D26B8A" w:rsidRPr="00986A55" w:rsidRDefault="00D26B8A" w:rsidP="00D26B8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A9EB10D" w14:textId="77777777" w:rsidR="00D26B8A" w:rsidRPr="00986A55" w:rsidRDefault="00D26B8A" w:rsidP="00D26B8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4FB1092" w14:textId="6910B48A" w:rsidR="00D26B8A" w:rsidRPr="00986A55" w:rsidRDefault="00D26B8A" w:rsidP="00D26B8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EB78A80" w14:textId="77777777" w:rsidR="00D26B8A" w:rsidRPr="00986A55" w:rsidRDefault="00D26B8A" w:rsidP="00D26B8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" w:type="pct"/>
          </w:tcPr>
          <w:p w14:paraId="12494C0F" w14:textId="56D4C96D" w:rsidR="00D26B8A" w:rsidRPr="00986A55" w:rsidRDefault="00D26B8A" w:rsidP="00D26B8A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434,255</w:t>
            </w:r>
          </w:p>
        </w:tc>
        <w:tc>
          <w:tcPr>
            <w:tcW w:w="135" w:type="pct"/>
          </w:tcPr>
          <w:p w14:paraId="20F7A328" w14:textId="77777777" w:rsidR="00D26B8A" w:rsidRPr="00986A55" w:rsidRDefault="00D26B8A" w:rsidP="00D26B8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73B08DA" w14:textId="467A1E0E" w:rsidR="00D26B8A" w:rsidRPr="00986A55" w:rsidRDefault="00D26B8A" w:rsidP="00D26B8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336,668</w:t>
            </w:r>
          </w:p>
        </w:tc>
      </w:tr>
      <w:tr w:rsidR="00D26B8A" w:rsidRPr="00986A55" w14:paraId="710126AB" w14:textId="77777777" w:rsidTr="00B96B15">
        <w:tc>
          <w:tcPr>
            <w:tcW w:w="2151" w:type="pct"/>
          </w:tcPr>
          <w:p w14:paraId="467FC4FA" w14:textId="77777777" w:rsidR="00D26B8A" w:rsidRPr="00986A55" w:rsidRDefault="00D26B8A" w:rsidP="00D2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1" w:type="pct"/>
          </w:tcPr>
          <w:p w14:paraId="2EB47ED1" w14:textId="20C3F8C2" w:rsidR="00D26B8A" w:rsidRPr="00986A55" w:rsidRDefault="00D26B8A" w:rsidP="00D26B8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D71E327" w14:textId="77777777" w:rsidR="00D26B8A" w:rsidRPr="00986A55" w:rsidRDefault="00D26B8A" w:rsidP="00D26B8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75243717" w14:textId="12EC58C8" w:rsidR="00D26B8A" w:rsidRPr="00986A55" w:rsidRDefault="00D26B8A" w:rsidP="00D26B8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9626B17" w14:textId="77777777" w:rsidR="00D26B8A" w:rsidRPr="00986A55" w:rsidRDefault="00D26B8A" w:rsidP="00D26B8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" w:type="pct"/>
          </w:tcPr>
          <w:p w14:paraId="1FB2FD0A" w14:textId="20781B7A" w:rsidR="00D26B8A" w:rsidRPr="00986A55" w:rsidRDefault="00960CE5" w:rsidP="00960CE5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103,409</w:t>
            </w:r>
          </w:p>
        </w:tc>
        <w:tc>
          <w:tcPr>
            <w:tcW w:w="135" w:type="pct"/>
          </w:tcPr>
          <w:p w14:paraId="30A23E80" w14:textId="77777777" w:rsidR="00D26B8A" w:rsidRPr="00986A55" w:rsidRDefault="00D26B8A" w:rsidP="00D26B8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B44947B" w14:textId="0749F102" w:rsidR="00D26B8A" w:rsidRPr="00986A55" w:rsidRDefault="00D26B8A" w:rsidP="00D26B8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15,822</w:t>
            </w:r>
          </w:p>
        </w:tc>
      </w:tr>
      <w:tr w:rsidR="00D26B8A" w:rsidRPr="00986A55" w14:paraId="75D12F7B" w14:textId="77777777" w:rsidTr="00B96B15">
        <w:tc>
          <w:tcPr>
            <w:tcW w:w="2151" w:type="pct"/>
          </w:tcPr>
          <w:p w14:paraId="54357537" w14:textId="77777777" w:rsidR="00D26B8A" w:rsidRPr="00986A55" w:rsidRDefault="00D26B8A" w:rsidP="00D2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1DEAC01" w14:textId="192AE7D8" w:rsidR="00D26B8A" w:rsidRPr="00986A55" w:rsidRDefault="00D26B8A" w:rsidP="00D26B8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67960DA" w14:textId="77777777" w:rsidR="00D26B8A" w:rsidRPr="00986A55" w:rsidRDefault="00D26B8A" w:rsidP="00D26B8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298577C5" w14:textId="525B1EBA" w:rsidR="00D26B8A" w:rsidRPr="00986A55" w:rsidRDefault="00D26B8A" w:rsidP="00D26B8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0507BB0" w14:textId="77777777" w:rsidR="00D26B8A" w:rsidRPr="00986A55" w:rsidRDefault="00D26B8A" w:rsidP="00D26B8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2AA5CE7A" w14:textId="5DE48D68" w:rsidR="00D26B8A" w:rsidRPr="00986A55" w:rsidRDefault="00960CE5" w:rsidP="00960CE5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(163,234)</w:t>
            </w:r>
          </w:p>
        </w:tc>
        <w:tc>
          <w:tcPr>
            <w:tcW w:w="135" w:type="pct"/>
          </w:tcPr>
          <w:p w14:paraId="35EEF95C" w14:textId="77777777" w:rsidR="00D26B8A" w:rsidRPr="00986A55" w:rsidRDefault="00D26B8A" w:rsidP="00D26B8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2BE11AE3" w14:textId="79E8CB28" w:rsidR="00D26B8A" w:rsidRPr="00986A55" w:rsidRDefault="00D26B8A" w:rsidP="00D26B8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(36,794)</w:t>
            </w:r>
          </w:p>
        </w:tc>
      </w:tr>
      <w:tr w:rsidR="00D26B8A" w:rsidRPr="00986A55" w14:paraId="29DFC2B0" w14:textId="77777777" w:rsidTr="00B96B15">
        <w:tc>
          <w:tcPr>
            <w:tcW w:w="2151" w:type="pct"/>
          </w:tcPr>
          <w:p w14:paraId="75178AA6" w14:textId="77777777" w:rsidR="00D26B8A" w:rsidRPr="00986A55" w:rsidRDefault="00D26B8A" w:rsidP="00D2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232F0402" w14:textId="1E0D1A3E" w:rsidR="00D26B8A" w:rsidRPr="00986A55" w:rsidRDefault="00D26B8A" w:rsidP="00D26B8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DB98463" w14:textId="77777777" w:rsidR="00D26B8A" w:rsidRPr="00986A55" w:rsidRDefault="00D26B8A" w:rsidP="00D26B8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14:paraId="3118A4A1" w14:textId="5502D155" w:rsidR="00D26B8A" w:rsidRPr="00986A55" w:rsidRDefault="00D26B8A" w:rsidP="00D26B8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9708616" w14:textId="77777777" w:rsidR="00D26B8A" w:rsidRPr="00986A55" w:rsidRDefault="00D26B8A" w:rsidP="00D26B8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14:paraId="0CD4CC6B" w14:textId="401AA674" w:rsidR="00D26B8A" w:rsidRPr="00986A55" w:rsidRDefault="00D26B8A" w:rsidP="00D26B8A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374,430</w:t>
            </w:r>
          </w:p>
        </w:tc>
        <w:tc>
          <w:tcPr>
            <w:tcW w:w="135" w:type="pct"/>
          </w:tcPr>
          <w:p w14:paraId="5AB2D0DA" w14:textId="77777777" w:rsidR="00D26B8A" w:rsidRPr="00986A55" w:rsidRDefault="00D26B8A" w:rsidP="00D26B8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14:paraId="19032CF0" w14:textId="4CFF4BE7" w:rsidR="00D26B8A" w:rsidRPr="00986A55" w:rsidRDefault="00D26B8A" w:rsidP="00D26B8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315,696</w:t>
            </w:r>
          </w:p>
        </w:tc>
      </w:tr>
      <w:tr w:rsidR="004859EA" w:rsidRPr="00523CF0" w14:paraId="51325F7D" w14:textId="77777777" w:rsidTr="00B96B15">
        <w:tc>
          <w:tcPr>
            <w:tcW w:w="2151" w:type="pct"/>
          </w:tcPr>
          <w:p w14:paraId="083CA911" w14:textId="77777777" w:rsidR="004859EA" w:rsidRPr="00523CF0" w:rsidRDefault="004859EA" w:rsidP="0048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1A2E9D76" w14:textId="77777777" w:rsidR="004859EA" w:rsidRPr="00523CF0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095B78C2" w14:textId="77777777" w:rsidR="004859EA" w:rsidRPr="00523CF0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1534697F" w14:textId="77777777" w:rsidR="004859EA" w:rsidRPr="00523CF0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16BFD766" w14:textId="77777777" w:rsidR="004859EA" w:rsidRPr="00523CF0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</w:tcPr>
          <w:p w14:paraId="58B7289D" w14:textId="77777777" w:rsidR="004859EA" w:rsidRPr="00523CF0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059DF098" w14:textId="77777777" w:rsidR="004859EA" w:rsidRPr="00523CF0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1723BDBB" w14:textId="77777777" w:rsidR="004859EA" w:rsidRPr="00523CF0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859EA" w:rsidRPr="00986A55" w14:paraId="7A53D64F" w14:textId="77777777" w:rsidTr="00B96B15">
        <w:tc>
          <w:tcPr>
            <w:tcW w:w="2151" w:type="pct"/>
          </w:tcPr>
          <w:p w14:paraId="14860CDD" w14:textId="77777777" w:rsidR="004859EA" w:rsidRPr="00986A55" w:rsidRDefault="004859EA" w:rsidP="0048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75A83494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50F5F7BE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072E161C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0E12DABC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" w:type="pct"/>
          </w:tcPr>
          <w:p w14:paraId="045E185F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28D99F39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</w:tcPr>
          <w:p w14:paraId="3FBE15B7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F0C27" w:rsidRPr="00986A55" w14:paraId="64B314DF" w14:textId="77777777" w:rsidTr="00B96B15">
        <w:tc>
          <w:tcPr>
            <w:tcW w:w="2151" w:type="pct"/>
          </w:tcPr>
          <w:p w14:paraId="7D5183D1" w14:textId="77777777" w:rsidR="00CF0C27" w:rsidRPr="00986A55" w:rsidRDefault="00CF0C27" w:rsidP="00CF0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1" w:type="pct"/>
          </w:tcPr>
          <w:p w14:paraId="3B3AD127" w14:textId="639738F7" w:rsidR="00CF0C27" w:rsidRPr="00986A55" w:rsidRDefault="00CF0C27" w:rsidP="00CF0C27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53,703</w:t>
            </w:r>
          </w:p>
        </w:tc>
        <w:tc>
          <w:tcPr>
            <w:tcW w:w="132" w:type="pct"/>
          </w:tcPr>
          <w:p w14:paraId="5A76921E" w14:textId="77777777" w:rsidR="00CF0C27" w:rsidRPr="00986A55" w:rsidRDefault="00CF0C27" w:rsidP="00CF0C27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1D077A5" w14:textId="04A21FD8" w:rsidR="00CF0C27" w:rsidRPr="00986A55" w:rsidRDefault="00CF0C27" w:rsidP="00CF0C27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53,703</w:t>
            </w:r>
          </w:p>
        </w:tc>
        <w:tc>
          <w:tcPr>
            <w:tcW w:w="133" w:type="pct"/>
          </w:tcPr>
          <w:p w14:paraId="058ABA41" w14:textId="77777777" w:rsidR="00CF0C27" w:rsidRPr="00986A55" w:rsidRDefault="00CF0C27" w:rsidP="00CF0C27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" w:type="pct"/>
          </w:tcPr>
          <w:p w14:paraId="361803C4" w14:textId="33BEA5EE" w:rsidR="00CF0C27" w:rsidRPr="00986A55" w:rsidRDefault="00CF0C27" w:rsidP="00CF0C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525539DD" w14:textId="77777777" w:rsidR="00CF0C27" w:rsidRPr="00986A55" w:rsidRDefault="00CF0C27" w:rsidP="00CF0C27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A99ADF3" w14:textId="6CC5EC6B" w:rsidR="00CF0C27" w:rsidRPr="00986A55" w:rsidRDefault="00CF0C27" w:rsidP="00CF0C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F0C27" w:rsidRPr="00986A55" w14:paraId="40CE0614" w14:textId="77777777" w:rsidTr="00B96B15">
        <w:tc>
          <w:tcPr>
            <w:tcW w:w="2151" w:type="pct"/>
          </w:tcPr>
          <w:p w14:paraId="15CF876A" w14:textId="77777777" w:rsidR="00CF0C27" w:rsidRPr="00986A55" w:rsidRDefault="00CF0C27" w:rsidP="00CF0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558A9D16" w14:textId="056262B3" w:rsidR="00CF0C27" w:rsidRPr="00986A55" w:rsidRDefault="00CF0C27" w:rsidP="00CF0C27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53,703</w:t>
            </w:r>
          </w:p>
        </w:tc>
        <w:tc>
          <w:tcPr>
            <w:tcW w:w="132" w:type="pct"/>
          </w:tcPr>
          <w:p w14:paraId="41B93BF2" w14:textId="77777777" w:rsidR="00CF0C27" w:rsidRPr="00986A55" w:rsidRDefault="00CF0C27" w:rsidP="00CF0C27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14:paraId="7A3D7C6A" w14:textId="195DF454" w:rsidR="00CF0C27" w:rsidRPr="00986A55" w:rsidRDefault="00CF0C27" w:rsidP="00CF0C27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53,703</w:t>
            </w:r>
          </w:p>
        </w:tc>
        <w:tc>
          <w:tcPr>
            <w:tcW w:w="133" w:type="pct"/>
          </w:tcPr>
          <w:p w14:paraId="23DAF5FB" w14:textId="77777777" w:rsidR="00CF0C27" w:rsidRPr="00986A55" w:rsidRDefault="00CF0C27" w:rsidP="00CF0C27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14:paraId="221B613F" w14:textId="29F3869B" w:rsidR="00CF0C27" w:rsidRPr="00986A55" w:rsidRDefault="00CF0C27" w:rsidP="00CF0C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0F6E772B" w14:textId="77777777" w:rsidR="00CF0C27" w:rsidRPr="00986A55" w:rsidRDefault="00CF0C27" w:rsidP="00CF0C27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14:paraId="1BDE78D3" w14:textId="6CF59ED2" w:rsidR="00CF0C27" w:rsidRPr="00986A55" w:rsidRDefault="00CF0C27" w:rsidP="00CF0C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B358F0" w:rsidRPr="00986A55" w14:paraId="3E56830F" w14:textId="77777777" w:rsidTr="00B96B15">
        <w:tc>
          <w:tcPr>
            <w:tcW w:w="2151" w:type="pct"/>
          </w:tcPr>
          <w:p w14:paraId="5659D468" w14:textId="77777777" w:rsidR="00B358F0" w:rsidRPr="00523CF0" w:rsidRDefault="00B358F0" w:rsidP="00CF0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4F3689CC" w14:textId="77777777" w:rsidR="00B358F0" w:rsidRPr="00523CF0" w:rsidRDefault="00B358F0" w:rsidP="00CF0C27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7A514626" w14:textId="77777777" w:rsidR="00B358F0" w:rsidRPr="00523CF0" w:rsidRDefault="00B358F0" w:rsidP="00CF0C27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1AFD275A" w14:textId="77777777" w:rsidR="00B358F0" w:rsidRPr="00523CF0" w:rsidRDefault="00B358F0" w:rsidP="00CF0C27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7CDB71CC" w14:textId="77777777" w:rsidR="00B358F0" w:rsidRPr="00523CF0" w:rsidRDefault="00B358F0" w:rsidP="00CF0C27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</w:tcPr>
          <w:p w14:paraId="09A9919A" w14:textId="77777777" w:rsidR="00B358F0" w:rsidRPr="00523CF0" w:rsidRDefault="00B358F0" w:rsidP="00CF0C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49438967" w14:textId="77777777" w:rsidR="00B358F0" w:rsidRPr="00523CF0" w:rsidRDefault="00B358F0" w:rsidP="00CF0C27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3EFB00B2" w14:textId="77777777" w:rsidR="00B358F0" w:rsidRPr="00523CF0" w:rsidRDefault="00B358F0" w:rsidP="00CF0C2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859EA" w:rsidRPr="00986A55" w14:paraId="7268D677" w14:textId="77777777" w:rsidTr="00B96B15">
        <w:tc>
          <w:tcPr>
            <w:tcW w:w="2151" w:type="pct"/>
          </w:tcPr>
          <w:p w14:paraId="45EE7375" w14:textId="77777777" w:rsidR="004859EA" w:rsidRPr="00986A55" w:rsidRDefault="004859EA" w:rsidP="0048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รวมเงินให้กู้ยืมระยะยาวแก่บุคคลหรือกิจการ</w:t>
            </w:r>
          </w:p>
        </w:tc>
        <w:tc>
          <w:tcPr>
            <w:tcW w:w="1326" w:type="pct"/>
            <w:gridSpan w:val="3"/>
          </w:tcPr>
          <w:p w14:paraId="67D027EB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37984919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14:paraId="68391F0B" w14:textId="77777777" w:rsidR="004859EA" w:rsidRPr="00986A55" w:rsidRDefault="004859EA" w:rsidP="004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1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59EA" w:rsidRPr="00986A55" w14:paraId="1799CBBA" w14:textId="77777777" w:rsidTr="00B96B15">
        <w:tc>
          <w:tcPr>
            <w:tcW w:w="2151" w:type="pct"/>
          </w:tcPr>
          <w:p w14:paraId="3AF87B88" w14:textId="77777777" w:rsidR="004859EA" w:rsidRPr="00986A55" w:rsidRDefault="004859EA" w:rsidP="0048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ที่เกี่ยวข้องกัน</w:t>
            </w: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1" w:type="pct"/>
            <w:shd w:val="clear" w:color="auto" w:fill="auto"/>
          </w:tcPr>
          <w:p w14:paraId="69A7E440" w14:textId="77777777" w:rsidR="004859EA" w:rsidRPr="00986A55" w:rsidRDefault="004859EA" w:rsidP="008A243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8EC4EE7" w14:textId="77777777" w:rsidR="004859EA" w:rsidRPr="00986A55" w:rsidRDefault="004859EA" w:rsidP="008A243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4C9BE416" w14:textId="77777777" w:rsidR="004859EA" w:rsidRPr="00986A55" w:rsidRDefault="004859EA" w:rsidP="008A243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1389F69D" w14:textId="77777777" w:rsidR="004859EA" w:rsidRPr="00986A55" w:rsidRDefault="004859EA" w:rsidP="008A243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" w:type="pct"/>
          </w:tcPr>
          <w:p w14:paraId="2EC6979D" w14:textId="77777777" w:rsidR="004859EA" w:rsidRPr="00986A55" w:rsidRDefault="004859EA" w:rsidP="008A243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3B32CD1" w14:textId="77777777" w:rsidR="004859EA" w:rsidRPr="00986A55" w:rsidRDefault="004859EA" w:rsidP="008A243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BCB0C0A" w14:textId="77777777" w:rsidR="004859EA" w:rsidRPr="00986A55" w:rsidRDefault="004859EA" w:rsidP="008A243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55407" w:rsidRPr="00986A55" w14:paraId="7798FC79" w14:textId="77777777" w:rsidTr="00B96B15">
        <w:tc>
          <w:tcPr>
            <w:tcW w:w="2151" w:type="pct"/>
          </w:tcPr>
          <w:p w14:paraId="02296E39" w14:textId="77777777" w:rsidR="00255407" w:rsidRPr="00986A55" w:rsidRDefault="00255407" w:rsidP="00255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71" w:type="pct"/>
            <w:shd w:val="clear" w:color="auto" w:fill="auto"/>
          </w:tcPr>
          <w:p w14:paraId="0A763769" w14:textId="1DD8CE03" w:rsidR="00255407" w:rsidRPr="00986A55" w:rsidRDefault="00255407" w:rsidP="008A243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53,703</w:t>
            </w:r>
          </w:p>
        </w:tc>
        <w:tc>
          <w:tcPr>
            <w:tcW w:w="132" w:type="pct"/>
          </w:tcPr>
          <w:p w14:paraId="74385B2F" w14:textId="77777777" w:rsidR="00255407" w:rsidRPr="00986A55" w:rsidRDefault="00255407" w:rsidP="008A243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10F1912" w14:textId="0DA6E2AE" w:rsidR="00255407" w:rsidRPr="00986A55" w:rsidRDefault="00255407" w:rsidP="008A243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53,703</w:t>
            </w:r>
          </w:p>
        </w:tc>
        <w:tc>
          <w:tcPr>
            <w:tcW w:w="133" w:type="pct"/>
          </w:tcPr>
          <w:p w14:paraId="2B418D99" w14:textId="77777777" w:rsidR="00255407" w:rsidRPr="00986A55" w:rsidRDefault="00255407" w:rsidP="008A243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" w:type="pct"/>
          </w:tcPr>
          <w:p w14:paraId="0CE1FA0E" w14:textId="0859DEF8" w:rsidR="00255407" w:rsidRPr="00986A55" w:rsidRDefault="00255407" w:rsidP="008A243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434,255</w:t>
            </w:r>
          </w:p>
        </w:tc>
        <w:tc>
          <w:tcPr>
            <w:tcW w:w="135" w:type="pct"/>
          </w:tcPr>
          <w:p w14:paraId="5442ABE6" w14:textId="77777777" w:rsidR="00255407" w:rsidRPr="00986A55" w:rsidRDefault="00255407" w:rsidP="008A243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1CC974F8" w14:textId="7A01C9D9" w:rsidR="00255407" w:rsidRPr="00986A55" w:rsidRDefault="00255407" w:rsidP="008A243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336,668</w:t>
            </w:r>
          </w:p>
        </w:tc>
      </w:tr>
      <w:tr w:rsidR="00255407" w:rsidRPr="00986A55" w14:paraId="54B32FAA" w14:textId="77777777" w:rsidTr="00B96B15">
        <w:tc>
          <w:tcPr>
            <w:tcW w:w="2151" w:type="pct"/>
          </w:tcPr>
          <w:p w14:paraId="431A9881" w14:textId="77777777" w:rsidR="00255407" w:rsidRPr="00986A55" w:rsidRDefault="00255407" w:rsidP="00255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1" w:type="pct"/>
            <w:shd w:val="clear" w:color="auto" w:fill="auto"/>
          </w:tcPr>
          <w:p w14:paraId="6E597217" w14:textId="216410A6" w:rsidR="00255407" w:rsidRPr="00986A55" w:rsidRDefault="00255407" w:rsidP="00792C6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87AC567" w14:textId="77777777" w:rsidR="00255407" w:rsidRPr="00986A55" w:rsidRDefault="00255407" w:rsidP="008A243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8F3F3BC" w14:textId="48092900" w:rsidR="00255407" w:rsidRPr="00986A55" w:rsidRDefault="00255407" w:rsidP="00792C66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1DA3BC0" w14:textId="77777777" w:rsidR="00255407" w:rsidRPr="00986A55" w:rsidRDefault="00255407" w:rsidP="008A243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" w:type="pct"/>
          </w:tcPr>
          <w:p w14:paraId="0C332765" w14:textId="7ACB8C55" w:rsidR="00255407" w:rsidRPr="00986A55" w:rsidRDefault="00255407" w:rsidP="008A243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103,409</w:t>
            </w:r>
          </w:p>
        </w:tc>
        <w:tc>
          <w:tcPr>
            <w:tcW w:w="135" w:type="pct"/>
          </w:tcPr>
          <w:p w14:paraId="217AFDB9" w14:textId="77777777" w:rsidR="00255407" w:rsidRPr="00986A55" w:rsidRDefault="00255407" w:rsidP="008A243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664663F" w14:textId="4CE8520F" w:rsidR="00255407" w:rsidRPr="00986A55" w:rsidRDefault="00255407" w:rsidP="008A243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15,822</w:t>
            </w:r>
          </w:p>
        </w:tc>
      </w:tr>
      <w:tr w:rsidR="00255407" w:rsidRPr="00986A55" w14:paraId="60FCF6E8" w14:textId="77777777" w:rsidTr="00B96B15">
        <w:tc>
          <w:tcPr>
            <w:tcW w:w="2151" w:type="pct"/>
          </w:tcPr>
          <w:p w14:paraId="7938701C" w14:textId="77777777" w:rsidR="00255407" w:rsidRPr="00986A55" w:rsidRDefault="00255407" w:rsidP="00255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0531DCD5" w14:textId="16DF75B1" w:rsidR="00255407" w:rsidRPr="00792C66" w:rsidRDefault="00255407" w:rsidP="00792C66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4F19831" w14:textId="77777777" w:rsidR="00255407" w:rsidRPr="00986A55" w:rsidRDefault="00255407" w:rsidP="008A243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23686E36" w14:textId="41FF7EB5" w:rsidR="00255407" w:rsidRPr="00792C66" w:rsidRDefault="00255407" w:rsidP="00792C66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858E25C" w14:textId="77777777" w:rsidR="00255407" w:rsidRPr="00986A55" w:rsidRDefault="00255407" w:rsidP="008A243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04F0CDF9" w14:textId="6DD39A94" w:rsidR="00255407" w:rsidRPr="00986A55" w:rsidRDefault="00255407" w:rsidP="008A243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(163,234)</w:t>
            </w:r>
          </w:p>
        </w:tc>
        <w:tc>
          <w:tcPr>
            <w:tcW w:w="135" w:type="pct"/>
          </w:tcPr>
          <w:p w14:paraId="251A8853" w14:textId="77777777" w:rsidR="00255407" w:rsidRPr="00986A55" w:rsidRDefault="00255407" w:rsidP="008A243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05EC9AD8" w14:textId="41310B95" w:rsidR="00255407" w:rsidRPr="00986A55" w:rsidRDefault="00255407" w:rsidP="008A243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(36,794)</w:t>
            </w:r>
          </w:p>
        </w:tc>
      </w:tr>
      <w:tr w:rsidR="00255407" w:rsidRPr="00986A55" w14:paraId="1DDB145A" w14:textId="77777777" w:rsidTr="00B96B15">
        <w:tc>
          <w:tcPr>
            <w:tcW w:w="2151" w:type="pct"/>
          </w:tcPr>
          <w:p w14:paraId="63990316" w14:textId="77777777" w:rsidR="00255407" w:rsidRPr="00986A55" w:rsidRDefault="00255407" w:rsidP="00255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856E9" w14:textId="15B2C26C" w:rsidR="00255407" w:rsidRPr="00986A55" w:rsidRDefault="00255407" w:rsidP="008A243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53,703</w:t>
            </w:r>
          </w:p>
        </w:tc>
        <w:tc>
          <w:tcPr>
            <w:tcW w:w="132" w:type="pct"/>
          </w:tcPr>
          <w:p w14:paraId="40CADC0C" w14:textId="77777777" w:rsidR="00255407" w:rsidRPr="00986A55" w:rsidRDefault="00255407" w:rsidP="008A243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1688311" w14:textId="5A254890" w:rsidR="00255407" w:rsidRPr="00986A55" w:rsidRDefault="00255407" w:rsidP="008A243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53,703</w:t>
            </w:r>
          </w:p>
        </w:tc>
        <w:tc>
          <w:tcPr>
            <w:tcW w:w="133" w:type="pct"/>
          </w:tcPr>
          <w:p w14:paraId="6178E7F5" w14:textId="77777777" w:rsidR="00255407" w:rsidRPr="00986A55" w:rsidRDefault="00255407" w:rsidP="008A243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</w:tcPr>
          <w:p w14:paraId="76679876" w14:textId="69DE09C9" w:rsidR="00255407" w:rsidRPr="00986A55" w:rsidRDefault="00255407" w:rsidP="008A243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374,430</w:t>
            </w:r>
          </w:p>
        </w:tc>
        <w:tc>
          <w:tcPr>
            <w:tcW w:w="135" w:type="pct"/>
          </w:tcPr>
          <w:p w14:paraId="7F50EDBC" w14:textId="77777777" w:rsidR="00255407" w:rsidRPr="00986A55" w:rsidRDefault="00255407" w:rsidP="008A243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5EBD43B3" w14:textId="49285930" w:rsidR="00255407" w:rsidRPr="00986A55" w:rsidRDefault="00255407" w:rsidP="008A243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315,696</w:t>
            </w:r>
          </w:p>
        </w:tc>
      </w:tr>
    </w:tbl>
    <w:p w14:paraId="78A890DE" w14:textId="77777777" w:rsidR="004859EA" w:rsidRPr="00B358F0" w:rsidRDefault="004859EA" w:rsidP="00523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38BB9F69" w14:textId="77777777" w:rsidR="00523CF0" w:rsidRDefault="00523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648EF37" w14:textId="0C01B64F" w:rsidR="000913ED" w:rsidRPr="00986A55" w:rsidRDefault="000913ED" w:rsidP="003342E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>เจ้าหนี้อื่น</w:t>
      </w:r>
      <w:r w:rsidR="008A2431">
        <w:rPr>
          <w:rFonts w:ascii="Angsana New" w:hAnsi="Angsana New" w:cs="Angsana New"/>
          <w:sz w:val="30"/>
          <w:szCs w:val="30"/>
        </w:rPr>
        <w:t>-</w:t>
      </w:r>
      <w:r w:rsidRPr="00986A55">
        <w:rPr>
          <w:rFonts w:ascii="Angsana New" w:hAnsi="Angsana New" w:cs="Angsana New"/>
          <w:sz w:val="30"/>
          <w:szCs w:val="30"/>
          <w:cs/>
        </w:rPr>
        <w:t>บุคคลหรือกิ</w:t>
      </w:r>
      <w:r w:rsidR="00340B1E" w:rsidRPr="00986A55">
        <w:rPr>
          <w:rFonts w:ascii="Angsana New" w:hAnsi="Angsana New" w:cs="Angsana New"/>
          <w:sz w:val="30"/>
          <w:szCs w:val="30"/>
          <w:cs/>
        </w:rPr>
        <w:t xml:space="preserve">จการที่เกี่ยวข้องกัน ณ วันที่ </w:t>
      </w:r>
      <w:r w:rsidR="0022781A" w:rsidRPr="00986A55">
        <w:rPr>
          <w:rFonts w:ascii="Angsana New" w:hAnsi="Angsana New" w:cs="Angsana New"/>
          <w:sz w:val="30"/>
          <w:szCs w:val="30"/>
        </w:rPr>
        <w:t>3</w:t>
      </w:r>
      <w:r w:rsidR="00137E85" w:rsidRPr="00986A55">
        <w:rPr>
          <w:rFonts w:ascii="Angsana New" w:hAnsi="Angsana New" w:cs="Angsana New" w:hint="cs"/>
          <w:sz w:val="30"/>
          <w:szCs w:val="30"/>
          <w:cs/>
        </w:rPr>
        <w:t>0</w:t>
      </w:r>
      <w:r w:rsidR="0022781A" w:rsidRPr="00986A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3D4A" w:rsidRPr="00986A5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22781A" w:rsidRPr="00986A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2781A" w:rsidRPr="00986A55">
        <w:rPr>
          <w:rFonts w:ascii="Angsana New" w:hAnsi="Angsana New" w:cs="Angsana New"/>
          <w:sz w:val="30"/>
          <w:szCs w:val="30"/>
        </w:rPr>
        <w:t>256</w:t>
      </w:r>
      <w:r w:rsidR="00CF4244" w:rsidRPr="00986A55">
        <w:rPr>
          <w:rFonts w:ascii="Angsana New" w:hAnsi="Angsana New" w:cs="Angsana New"/>
          <w:sz w:val="30"/>
          <w:szCs w:val="30"/>
        </w:rPr>
        <w:t>2</w:t>
      </w:r>
      <w:r w:rsidR="00C83DD0" w:rsidRPr="00986A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และ วันที่</w:t>
      </w:r>
      <w:r w:rsidRPr="00986A55">
        <w:rPr>
          <w:rFonts w:ascii="Angsana New" w:hAnsi="Angsana New" w:cs="Angsana New"/>
          <w:sz w:val="30"/>
          <w:szCs w:val="30"/>
        </w:rPr>
        <w:t xml:space="preserve"> 31 </w:t>
      </w:r>
      <w:r w:rsidR="0022781A" w:rsidRPr="00986A5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2781A" w:rsidRPr="00986A55">
        <w:rPr>
          <w:rFonts w:ascii="Angsana New" w:hAnsi="Angsana New" w:cs="Angsana New"/>
          <w:sz w:val="30"/>
          <w:szCs w:val="30"/>
        </w:rPr>
        <w:t>25</w:t>
      </w:r>
      <w:r w:rsidR="00CF4244" w:rsidRPr="00986A55">
        <w:rPr>
          <w:rFonts w:ascii="Angsana New" w:hAnsi="Angsana New" w:cs="Angsana New"/>
          <w:sz w:val="30"/>
          <w:szCs w:val="30"/>
        </w:rPr>
        <w:t>61</w:t>
      </w:r>
      <w:r w:rsidR="00C83DD0" w:rsidRPr="00986A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70DD17E" w14:textId="77777777" w:rsidR="000913ED" w:rsidRPr="00986A55" w:rsidRDefault="000913ED">
      <w:pPr>
        <w:rPr>
          <w:rFonts w:cs="Cordia New"/>
          <w:sz w:val="4"/>
          <w:szCs w:val="4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4"/>
        <w:gridCol w:w="1110"/>
        <w:gridCol w:w="294"/>
        <w:gridCol w:w="1097"/>
        <w:gridCol w:w="268"/>
        <w:gridCol w:w="1130"/>
        <w:gridCol w:w="244"/>
        <w:gridCol w:w="1069"/>
      </w:tblGrid>
      <w:tr w:rsidR="00E346A2" w:rsidRPr="00986A55" w14:paraId="03683B1F" w14:textId="77777777" w:rsidTr="00B96B15">
        <w:tc>
          <w:tcPr>
            <w:tcW w:w="2163" w:type="pct"/>
          </w:tcPr>
          <w:p w14:paraId="482AB7AC" w14:textId="77777777" w:rsidR="000913ED" w:rsidRPr="00986A55" w:rsidRDefault="00C81AD7" w:rsidP="000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986A55"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  <w:t xml:space="preserve"> </w:t>
            </w:r>
            <w:r w:rsidRPr="00986A55">
              <w:rPr>
                <w:rFonts w:ascii="Angsana New" w:hAnsi="Angsana New" w:cs="Angsana New"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1361" w:type="pct"/>
            <w:gridSpan w:val="3"/>
          </w:tcPr>
          <w:p w14:paraId="29D526B7" w14:textId="77777777" w:rsidR="000913ED" w:rsidRPr="00986A55" w:rsidRDefault="000913ED" w:rsidP="00091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13AFD2A" w14:textId="77777777" w:rsidR="000913ED" w:rsidRPr="00986A55" w:rsidRDefault="000913ED" w:rsidP="000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7F0F276B" w14:textId="77777777" w:rsidR="000913ED" w:rsidRPr="00986A55" w:rsidRDefault="000913ED" w:rsidP="00091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D4A" w:rsidRPr="00986A55" w14:paraId="000E0472" w14:textId="77777777" w:rsidTr="00B96B15">
        <w:tc>
          <w:tcPr>
            <w:tcW w:w="2163" w:type="pct"/>
          </w:tcPr>
          <w:p w14:paraId="50B0C27E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28223863" w14:textId="2FC25646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60" w:type="pct"/>
          </w:tcPr>
          <w:p w14:paraId="43D9F4EC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B95DC1A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14:paraId="5F29872B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57335F86" w14:textId="4E785D48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3" w:type="pct"/>
          </w:tcPr>
          <w:p w14:paraId="68E48EE3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34A9A4B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763D4A" w:rsidRPr="00986A55" w14:paraId="7CED8B75" w14:textId="77777777" w:rsidTr="00B96B15">
        <w:tc>
          <w:tcPr>
            <w:tcW w:w="2163" w:type="pct"/>
          </w:tcPr>
          <w:p w14:paraId="34CD2AAF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3DEB47EE" w14:textId="07DDBFCD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60" w:type="pct"/>
          </w:tcPr>
          <w:p w14:paraId="06333A19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7648933E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14:paraId="59459A46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5E3C46DF" w14:textId="54C5BA89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3" w:type="pct"/>
          </w:tcPr>
          <w:p w14:paraId="4977B1E0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0FEFC88D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763D4A" w:rsidRPr="00986A55" w14:paraId="05821AEA" w14:textId="77777777" w:rsidTr="00B96B15">
        <w:tc>
          <w:tcPr>
            <w:tcW w:w="2163" w:type="pct"/>
          </w:tcPr>
          <w:p w14:paraId="400BF739" w14:textId="77777777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7" w:type="pct"/>
            <w:gridSpan w:val="7"/>
          </w:tcPr>
          <w:p w14:paraId="261818F4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00E6" w:rsidRPr="00986A55" w14:paraId="488185A9" w14:textId="77777777" w:rsidTr="00B96B15">
        <w:tc>
          <w:tcPr>
            <w:tcW w:w="2163" w:type="pct"/>
          </w:tcPr>
          <w:p w14:paraId="6B4F476A" w14:textId="77777777" w:rsidR="00D700E6" w:rsidRPr="00986A55" w:rsidRDefault="00D700E6" w:rsidP="00D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4" w:type="pct"/>
          </w:tcPr>
          <w:p w14:paraId="5B73A77D" w14:textId="72EFE36E" w:rsidR="00D700E6" w:rsidRPr="00986A55" w:rsidRDefault="00D700E6" w:rsidP="00792C66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" w:type="pct"/>
          </w:tcPr>
          <w:p w14:paraId="7EED5B85" w14:textId="77777777" w:rsidR="00D700E6" w:rsidRPr="00986A55" w:rsidRDefault="00D700E6" w:rsidP="008A2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2DCF9D8" w14:textId="77777777" w:rsidR="00D700E6" w:rsidRPr="00986A55" w:rsidRDefault="00D700E6" w:rsidP="00792C66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269CF7A" w14:textId="77777777" w:rsidR="00D700E6" w:rsidRPr="00986A55" w:rsidRDefault="00D700E6" w:rsidP="008A2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50494679" w14:textId="3FFF7C0A" w:rsidR="00D700E6" w:rsidRPr="00986A55" w:rsidRDefault="00D700E6" w:rsidP="00792C66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96,740</w:t>
            </w:r>
          </w:p>
        </w:tc>
        <w:tc>
          <w:tcPr>
            <w:tcW w:w="133" w:type="pct"/>
          </w:tcPr>
          <w:p w14:paraId="262170EB" w14:textId="77777777" w:rsidR="00D700E6" w:rsidRPr="00986A55" w:rsidRDefault="00D700E6" w:rsidP="008A2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BF59C7E" w14:textId="77777777" w:rsidR="00D700E6" w:rsidRPr="00986A55" w:rsidRDefault="00D700E6" w:rsidP="00792C66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270</w:t>
            </w:r>
          </w:p>
        </w:tc>
      </w:tr>
      <w:tr w:rsidR="00D700E6" w:rsidRPr="00986A55" w14:paraId="349D6EFA" w14:textId="77777777" w:rsidTr="00B96B15">
        <w:tc>
          <w:tcPr>
            <w:tcW w:w="2163" w:type="pct"/>
          </w:tcPr>
          <w:p w14:paraId="2BF16FD9" w14:textId="76687C8C" w:rsidR="00D700E6" w:rsidRPr="00986A55" w:rsidRDefault="00D700E6" w:rsidP="00D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604" w:type="pct"/>
          </w:tcPr>
          <w:p w14:paraId="685CAE4C" w14:textId="77F4E7FF" w:rsidR="00D700E6" w:rsidRPr="00986A55" w:rsidRDefault="00D700E6" w:rsidP="00792C66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160" w:type="pct"/>
          </w:tcPr>
          <w:p w14:paraId="46978AFA" w14:textId="77777777" w:rsidR="00D700E6" w:rsidRPr="00986A55" w:rsidRDefault="00D700E6" w:rsidP="008A2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EBB6BD7" w14:textId="77777777" w:rsidR="00D700E6" w:rsidRPr="00986A55" w:rsidRDefault="00D700E6" w:rsidP="00792C66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146" w:type="pct"/>
          </w:tcPr>
          <w:p w14:paraId="3724FAD6" w14:textId="77777777" w:rsidR="00D700E6" w:rsidRPr="00986A55" w:rsidRDefault="00D700E6" w:rsidP="008A2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0B7B484" w14:textId="1D332FE5" w:rsidR="00D700E6" w:rsidRPr="00986A55" w:rsidRDefault="00D700E6" w:rsidP="00792C66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133" w:type="pct"/>
          </w:tcPr>
          <w:p w14:paraId="4294FE73" w14:textId="77777777" w:rsidR="00D700E6" w:rsidRPr="00986A55" w:rsidRDefault="00D700E6" w:rsidP="008A2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8F25B17" w14:textId="77777777" w:rsidR="00D700E6" w:rsidRPr="00986A55" w:rsidRDefault="00D700E6" w:rsidP="00792C66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</w:tr>
      <w:tr w:rsidR="00D700E6" w:rsidRPr="00986A55" w14:paraId="28B0D37E" w14:textId="77777777" w:rsidTr="00B96B15">
        <w:tc>
          <w:tcPr>
            <w:tcW w:w="2163" w:type="pct"/>
          </w:tcPr>
          <w:p w14:paraId="16B73CB2" w14:textId="77777777" w:rsidR="00D700E6" w:rsidRPr="00986A55" w:rsidRDefault="00D700E6" w:rsidP="00D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4" w:type="pct"/>
          </w:tcPr>
          <w:p w14:paraId="0EA04445" w14:textId="6F8F4293" w:rsidR="00D700E6" w:rsidRPr="00986A55" w:rsidRDefault="00D700E6" w:rsidP="00792C66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4,300</w:t>
            </w:r>
          </w:p>
        </w:tc>
        <w:tc>
          <w:tcPr>
            <w:tcW w:w="160" w:type="pct"/>
          </w:tcPr>
          <w:p w14:paraId="3567C91C" w14:textId="77777777" w:rsidR="00D700E6" w:rsidRPr="00986A55" w:rsidRDefault="00D700E6" w:rsidP="008A2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99AF9EE" w14:textId="77777777" w:rsidR="00D700E6" w:rsidRPr="00986A55" w:rsidRDefault="00D700E6" w:rsidP="00792C66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4,300</w:t>
            </w:r>
          </w:p>
        </w:tc>
        <w:tc>
          <w:tcPr>
            <w:tcW w:w="146" w:type="pct"/>
          </w:tcPr>
          <w:p w14:paraId="79731997" w14:textId="77777777" w:rsidR="00D700E6" w:rsidRPr="00986A55" w:rsidRDefault="00D700E6" w:rsidP="008A2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4FA9B8E8" w14:textId="612B885C" w:rsidR="00D700E6" w:rsidRPr="00986A55" w:rsidRDefault="00D700E6" w:rsidP="00792C66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4,296</w:t>
            </w:r>
          </w:p>
        </w:tc>
        <w:tc>
          <w:tcPr>
            <w:tcW w:w="133" w:type="pct"/>
          </w:tcPr>
          <w:p w14:paraId="3D276A48" w14:textId="77777777" w:rsidR="00D700E6" w:rsidRPr="00986A55" w:rsidRDefault="00D700E6" w:rsidP="008A2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582" w:type="pct"/>
          </w:tcPr>
          <w:p w14:paraId="2C25295E" w14:textId="77777777" w:rsidR="00D700E6" w:rsidRPr="00986A55" w:rsidRDefault="00D700E6" w:rsidP="00792C66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4,296</w:t>
            </w:r>
          </w:p>
        </w:tc>
      </w:tr>
      <w:tr w:rsidR="00D700E6" w:rsidRPr="00792C66" w14:paraId="7E0349F0" w14:textId="77777777" w:rsidTr="00B96B15">
        <w:tc>
          <w:tcPr>
            <w:tcW w:w="2163" w:type="pct"/>
          </w:tcPr>
          <w:p w14:paraId="22AE422C" w14:textId="77777777" w:rsidR="00D700E6" w:rsidRPr="00792C66" w:rsidRDefault="00D700E6" w:rsidP="00D7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2C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122D4AB5" w14:textId="65F9FF0E" w:rsidR="00D700E6" w:rsidRPr="00792C66" w:rsidRDefault="00D700E6" w:rsidP="00792C66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2C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5,250</w:t>
            </w:r>
          </w:p>
        </w:tc>
        <w:tc>
          <w:tcPr>
            <w:tcW w:w="160" w:type="pct"/>
          </w:tcPr>
          <w:p w14:paraId="6E97C87C" w14:textId="77777777" w:rsidR="00D700E6" w:rsidRPr="00792C66" w:rsidRDefault="00D700E6" w:rsidP="008A243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FF328DE" w14:textId="77777777" w:rsidR="00D700E6" w:rsidRPr="00792C66" w:rsidRDefault="00D700E6" w:rsidP="00792C66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2C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5,250</w:t>
            </w:r>
          </w:p>
        </w:tc>
        <w:tc>
          <w:tcPr>
            <w:tcW w:w="146" w:type="pct"/>
          </w:tcPr>
          <w:p w14:paraId="3E73B52C" w14:textId="77777777" w:rsidR="00D700E6" w:rsidRPr="00792C66" w:rsidRDefault="00D700E6" w:rsidP="008A2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77FA41BB" w14:textId="7A4AF522" w:rsidR="00D700E6" w:rsidRPr="00792C66" w:rsidRDefault="00D700E6" w:rsidP="00792C66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2C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101,986</w:t>
            </w:r>
          </w:p>
        </w:tc>
        <w:tc>
          <w:tcPr>
            <w:tcW w:w="133" w:type="pct"/>
          </w:tcPr>
          <w:p w14:paraId="56B8A096" w14:textId="77777777" w:rsidR="00D700E6" w:rsidRPr="00792C66" w:rsidRDefault="00D700E6" w:rsidP="008A2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3F58BDD" w14:textId="77777777" w:rsidR="00D700E6" w:rsidRPr="00792C66" w:rsidRDefault="00D700E6" w:rsidP="00792C66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2C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5,516</w:t>
            </w:r>
          </w:p>
        </w:tc>
      </w:tr>
    </w:tbl>
    <w:p w14:paraId="5F388647" w14:textId="0A77667F" w:rsidR="00C83DD0" w:rsidRPr="00792C66" w:rsidRDefault="00C83DD0">
      <w:pPr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18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72"/>
        <w:gridCol w:w="990"/>
        <w:gridCol w:w="898"/>
        <w:gridCol w:w="1086"/>
        <w:gridCol w:w="296"/>
        <w:gridCol w:w="1143"/>
        <w:gridCol w:w="266"/>
        <w:gridCol w:w="1132"/>
        <w:gridCol w:w="236"/>
        <w:gridCol w:w="1067"/>
      </w:tblGrid>
      <w:tr w:rsidR="00413B8F" w:rsidRPr="00986A55" w14:paraId="13DE25FC" w14:textId="77777777" w:rsidTr="0033074B">
        <w:tc>
          <w:tcPr>
            <w:tcW w:w="1128" w:type="pct"/>
          </w:tcPr>
          <w:p w14:paraId="625C514A" w14:textId="0A9FFF20" w:rsidR="00413B8F" w:rsidRPr="00986A55" w:rsidRDefault="00413B8F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28" w:type="pct"/>
            <w:gridSpan w:val="2"/>
          </w:tcPr>
          <w:p w14:paraId="27F26583" w14:textId="7CCAD2B1" w:rsidR="00413B8F" w:rsidRPr="00986A55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74" w:type="pct"/>
            <w:gridSpan w:val="3"/>
          </w:tcPr>
          <w:p w14:paraId="0AA75CE7" w14:textId="19C7FAEF" w:rsidR="00413B8F" w:rsidRPr="00986A55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1A3B54D" w14:textId="77777777" w:rsidR="00413B8F" w:rsidRPr="00986A55" w:rsidRDefault="00413B8F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106F2B55" w14:textId="77777777" w:rsidR="00413B8F" w:rsidRPr="00986A55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D4A" w:rsidRPr="00986A55" w14:paraId="781E13AE" w14:textId="77777777" w:rsidTr="0033074B">
        <w:tc>
          <w:tcPr>
            <w:tcW w:w="1128" w:type="pct"/>
          </w:tcPr>
          <w:p w14:paraId="4C6400AC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FC8D179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14:paraId="731A2022" w14:textId="0B91B491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337AB54E" w14:textId="714DF732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61" w:type="pct"/>
          </w:tcPr>
          <w:p w14:paraId="058A3D9E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36A866E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5" w:type="pct"/>
          </w:tcPr>
          <w:p w14:paraId="48B3EDFF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9BE26C7" w14:textId="13C9C7F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8" w:type="pct"/>
          </w:tcPr>
          <w:p w14:paraId="4EE283A6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2E14B99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763D4A" w:rsidRPr="00986A55" w14:paraId="67EF3497" w14:textId="77777777" w:rsidTr="0033074B">
        <w:tc>
          <w:tcPr>
            <w:tcW w:w="1128" w:type="pct"/>
          </w:tcPr>
          <w:p w14:paraId="34E5F804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B479F8F" w14:textId="60337063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489" w:type="pct"/>
          </w:tcPr>
          <w:p w14:paraId="2790868B" w14:textId="306B70D0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591" w:type="pct"/>
          </w:tcPr>
          <w:p w14:paraId="75688A64" w14:textId="4A935FBD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61" w:type="pct"/>
          </w:tcPr>
          <w:p w14:paraId="46920F78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14:paraId="6C685338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794D895F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E9BEF6F" w14:textId="5A9A7AE9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14:paraId="2F3D3AC9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5B04F31B" w14:textId="6CF856C8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763D4A" w:rsidRPr="00986A55" w14:paraId="2B260056" w14:textId="77777777" w:rsidTr="0033074B">
        <w:tc>
          <w:tcPr>
            <w:tcW w:w="1128" w:type="pct"/>
          </w:tcPr>
          <w:p w14:paraId="5EC16044" w14:textId="77777777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8" w:type="pct"/>
            <w:gridSpan w:val="2"/>
          </w:tcPr>
          <w:p w14:paraId="3257CF03" w14:textId="35932680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45" w:type="pct"/>
            <w:gridSpan w:val="7"/>
          </w:tcPr>
          <w:p w14:paraId="3B97019F" w14:textId="6E86542A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3D4A" w:rsidRPr="00986A55" w14:paraId="577A84E3" w14:textId="77777777" w:rsidTr="0033074B">
        <w:tc>
          <w:tcPr>
            <w:tcW w:w="1128" w:type="pct"/>
          </w:tcPr>
          <w:p w14:paraId="6BE7B955" w14:textId="77777777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28" w:type="pct"/>
            <w:gridSpan w:val="2"/>
          </w:tcPr>
          <w:p w14:paraId="3256F30D" w14:textId="40A55B28" w:rsidR="00763D4A" w:rsidRPr="00986A55" w:rsidRDefault="00763D4A" w:rsidP="00763D4A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MLR-1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3BDE6C5" w14:textId="12ED5614" w:rsidR="00763D4A" w:rsidRPr="00986A55" w:rsidRDefault="00725C03" w:rsidP="00792C66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1" w:type="pct"/>
          </w:tcPr>
          <w:p w14:paraId="174AD4D5" w14:textId="77777777" w:rsidR="00763D4A" w:rsidRPr="00792C66" w:rsidRDefault="00763D4A" w:rsidP="00792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CD3AAE0" w14:textId="77777777" w:rsidR="00763D4A" w:rsidRPr="00986A55" w:rsidRDefault="00763D4A" w:rsidP="00792C66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F4F0F64" w14:textId="77777777" w:rsidR="00763D4A" w:rsidRPr="00792C66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270E5C20" w14:textId="4662CDC2" w:rsidR="00763D4A" w:rsidRPr="00792C66" w:rsidRDefault="00725C03" w:rsidP="00792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792C6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74,936</w:t>
            </w:r>
          </w:p>
        </w:tc>
        <w:tc>
          <w:tcPr>
            <w:tcW w:w="128" w:type="pct"/>
          </w:tcPr>
          <w:p w14:paraId="6CF10792" w14:textId="77777777" w:rsidR="00763D4A" w:rsidRPr="00792C66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5BC64F8" w14:textId="069857F8" w:rsidR="00763D4A" w:rsidRPr="00792C66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792C6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74,</w:t>
            </w:r>
            <w:r w:rsidR="004358AD" w:rsidRPr="00792C6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365</w:t>
            </w:r>
          </w:p>
        </w:tc>
      </w:tr>
      <w:tr w:rsidR="00763D4A" w:rsidRPr="00986A55" w14:paraId="67ED6E66" w14:textId="77777777" w:rsidTr="0033074B">
        <w:tc>
          <w:tcPr>
            <w:tcW w:w="1128" w:type="pct"/>
          </w:tcPr>
          <w:p w14:paraId="011004E9" w14:textId="7E1355D6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</w:tcPr>
          <w:p w14:paraId="150782EE" w14:textId="77777777" w:rsidR="00763D4A" w:rsidRPr="00986A55" w:rsidRDefault="00763D4A" w:rsidP="00763D4A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9" w:type="pct"/>
          </w:tcPr>
          <w:p w14:paraId="23C46C06" w14:textId="759CA233" w:rsidR="00763D4A" w:rsidRPr="00986A55" w:rsidRDefault="00763D4A" w:rsidP="00763D4A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E99089A" w14:textId="612665B9" w:rsidR="00763D4A" w:rsidRPr="00792C66" w:rsidRDefault="00725C03" w:rsidP="00792C66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2C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1" w:type="pct"/>
          </w:tcPr>
          <w:p w14:paraId="2FEBF15C" w14:textId="77777777" w:rsidR="00763D4A" w:rsidRPr="00792C66" w:rsidRDefault="00763D4A" w:rsidP="00792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decimal" w:pos="873"/>
              </w:tabs>
              <w:spacing w:after="0" w:line="240" w:lineRule="auto"/>
              <w:ind w:left="-126"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9972D91" w14:textId="0C29F31B" w:rsidR="00763D4A" w:rsidRPr="00792C66" w:rsidRDefault="00763D4A" w:rsidP="00792C66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2C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7BBD0AC" w14:textId="77777777" w:rsidR="00763D4A" w:rsidRPr="00792C66" w:rsidRDefault="00763D4A" w:rsidP="00792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  <w:tab w:val="decimal" w:pos="873"/>
              </w:tabs>
              <w:spacing w:after="0" w:line="240" w:lineRule="auto"/>
              <w:ind w:left="-126"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4B41046A" w14:textId="00E047FA" w:rsidR="00763D4A" w:rsidRPr="00792C66" w:rsidRDefault="00725C03" w:rsidP="00792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92C66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74,936</w:t>
            </w:r>
          </w:p>
        </w:tc>
        <w:tc>
          <w:tcPr>
            <w:tcW w:w="128" w:type="pct"/>
          </w:tcPr>
          <w:p w14:paraId="18533D9D" w14:textId="77777777" w:rsidR="00763D4A" w:rsidRPr="00792C66" w:rsidRDefault="00763D4A" w:rsidP="00792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7"/>
                <w:tab w:val="decimal" w:pos="873"/>
              </w:tabs>
              <w:spacing w:after="0" w:line="240" w:lineRule="auto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C6F611D" w14:textId="1A1CD5E0" w:rsidR="00763D4A" w:rsidRPr="00792C66" w:rsidRDefault="00763D4A" w:rsidP="00792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92C66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74,</w:t>
            </w:r>
            <w:r w:rsidR="004358AD" w:rsidRPr="00792C66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365</w:t>
            </w:r>
          </w:p>
        </w:tc>
      </w:tr>
    </w:tbl>
    <w:p w14:paraId="6790D418" w14:textId="77777777" w:rsidR="00523CF0" w:rsidRPr="00523CF0" w:rsidRDefault="00523CF0">
      <w:pPr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18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72"/>
        <w:gridCol w:w="990"/>
        <w:gridCol w:w="898"/>
        <w:gridCol w:w="1086"/>
        <w:gridCol w:w="296"/>
        <w:gridCol w:w="1143"/>
        <w:gridCol w:w="266"/>
        <w:gridCol w:w="1132"/>
        <w:gridCol w:w="236"/>
        <w:gridCol w:w="1067"/>
      </w:tblGrid>
      <w:tr w:rsidR="0033074B" w:rsidRPr="00986A55" w14:paraId="01F6D748" w14:textId="77777777" w:rsidTr="0033074B">
        <w:tc>
          <w:tcPr>
            <w:tcW w:w="1128" w:type="pct"/>
          </w:tcPr>
          <w:p w14:paraId="5DDB8051" w14:textId="183AAE7B" w:rsidR="0033074B" w:rsidRPr="00986A55" w:rsidRDefault="0033074B" w:rsidP="0062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28" w:type="pct"/>
            <w:gridSpan w:val="2"/>
          </w:tcPr>
          <w:p w14:paraId="48D685CE" w14:textId="25A99A4C" w:rsidR="0033074B" w:rsidRPr="00986A55" w:rsidRDefault="0033074B" w:rsidP="0062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</w:tcPr>
          <w:p w14:paraId="68D81CA1" w14:textId="239BA8DB" w:rsidR="0033074B" w:rsidRPr="00986A55" w:rsidRDefault="0033074B" w:rsidP="0062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CF42CD" w14:textId="77777777" w:rsidR="0033074B" w:rsidRPr="00986A55" w:rsidRDefault="0033074B" w:rsidP="0062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3B42850B" w14:textId="2CDFDFDB" w:rsidR="0033074B" w:rsidRPr="00986A55" w:rsidRDefault="0033074B" w:rsidP="0062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074B" w:rsidRPr="00986A55" w14:paraId="34471978" w14:textId="77777777" w:rsidTr="0033074B">
        <w:tc>
          <w:tcPr>
            <w:tcW w:w="1128" w:type="pct"/>
          </w:tcPr>
          <w:p w14:paraId="59101A30" w14:textId="77777777" w:rsidR="0033074B" w:rsidRPr="00986A55" w:rsidRDefault="0033074B" w:rsidP="0062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9" w:type="pct"/>
          </w:tcPr>
          <w:p w14:paraId="59C9763B" w14:textId="77777777" w:rsidR="0033074B" w:rsidRPr="00986A55" w:rsidRDefault="0033074B" w:rsidP="0062287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9" w:type="pct"/>
          </w:tcPr>
          <w:p w14:paraId="20C9AAA0" w14:textId="77777777" w:rsidR="0033074B" w:rsidRPr="00986A55" w:rsidRDefault="0033074B" w:rsidP="0062287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3A372E5" w14:textId="77777777" w:rsidR="0033074B" w:rsidRPr="00792C66" w:rsidRDefault="0033074B" w:rsidP="00792C66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792C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1" w:type="pct"/>
          </w:tcPr>
          <w:p w14:paraId="607BB2ED" w14:textId="77777777" w:rsidR="0033074B" w:rsidRPr="00986A55" w:rsidRDefault="0033074B" w:rsidP="0062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48C1222" w14:textId="77777777" w:rsidR="0033074B" w:rsidRPr="00986A55" w:rsidRDefault="0033074B" w:rsidP="00792C66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CA04246" w14:textId="77777777" w:rsidR="0033074B" w:rsidRPr="00986A55" w:rsidRDefault="0033074B" w:rsidP="0062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B1B3970" w14:textId="77777777" w:rsidR="0033074B" w:rsidRPr="00792C66" w:rsidRDefault="0033074B" w:rsidP="00792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57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792C6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3,531</w:t>
            </w:r>
          </w:p>
        </w:tc>
        <w:tc>
          <w:tcPr>
            <w:tcW w:w="128" w:type="pct"/>
          </w:tcPr>
          <w:p w14:paraId="5E777EDD" w14:textId="77777777" w:rsidR="0033074B" w:rsidRPr="00986A55" w:rsidRDefault="0033074B" w:rsidP="0062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581" w:type="pct"/>
          </w:tcPr>
          <w:p w14:paraId="294AC3D2" w14:textId="77777777" w:rsidR="0033074B" w:rsidRPr="00986A55" w:rsidRDefault="0033074B" w:rsidP="00792C6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712</w:t>
            </w:r>
          </w:p>
        </w:tc>
      </w:tr>
      <w:tr w:rsidR="0033074B" w:rsidRPr="00986A55" w14:paraId="514D84CF" w14:textId="77777777" w:rsidTr="0033074B">
        <w:tc>
          <w:tcPr>
            <w:tcW w:w="1128" w:type="pct"/>
          </w:tcPr>
          <w:p w14:paraId="26A8E3B1" w14:textId="77777777" w:rsidR="0033074B" w:rsidRPr="00986A55" w:rsidRDefault="0033074B" w:rsidP="0062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</w:tcPr>
          <w:p w14:paraId="3833C1A3" w14:textId="77777777" w:rsidR="0033074B" w:rsidRPr="00986A55" w:rsidRDefault="0033074B" w:rsidP="0062287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9" w:type="pct"/>
          </w:tcPr>
          <w:p w14:paraId="349856DE" w14:textId="77777777" w:rsidR="0033074B" w:rsidRPr="00986A55" w:rsidRDefault="0033074B" w:rsidP="0062287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3495585" w14:textId="77777777" w:rsidR="0033074B" w:rsidRPr="00986A55" w:rsidRDefault="0033074B" w:rsidP="00792C66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1" w:type="pct"/>
          </w:tcPr>
          <w:p w14:paraId="3F62A51C" w14:textId="77777777" w:rsidR="0033074B" w:rsidRPr="00986A55" w:rsidRDefault="0033074B" w:rsidP="0062287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664FC30" w14:textId="77777777" w:rsidR="0033074B" w:rsidRPr="00986A55" w:rsidRDefault="0033074B" w:rsidP="00792C66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5" w:type="pct"/>
          </w:tcPr>
          <w:p w14:paraId="2B2B8F30" w14:textId="77777777" w:rsidR="0033074B" w:rsidRPr="00986A55" w:rsidRDefault="0033074B" w:rsidP="0062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4120DE6F" w14:textId="77777777" w:rsidR="0033074B" w:rsidRPr="00792C66" w:rsidRDefault="0033074B" w:rsidP="00792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92C66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3,531</w:t>
            </w:r>
          </w:p>
        </w:tc>
        <w:tc>
          <w:tcPr>
            <w:tcW w:w="128" w:type="pct"/>
          </w:tcPr>
          <w:p w14:paraId="2502126E" w14:textId="77777777" w:rsidR="0033074B" w:rsidRPr="00986A55" w:rsidRDefault="0033074B" w:rsidP="0062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B89D216" w14:textId="77777777" w:rsidR="0033074B" w:rsidRPr="00792C66" w:rsidRDefault="0033074B" w:rsidP="00792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92C66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712</w:t>
            </w:r>
          </w:p>
        </w:tc>
      </w:tr>
    </w:tbl>
    <w:p w14:paraId="05AD0FA0" w14:textId="7EE086C6" w:rsidR="00523CF0" w:rsidRDefault="00523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6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55"/>
        <w:gridCol w:w="993"/>
        <w:gridCol w:w="895"/>
        <w:gridCol w:w="1085"/>
        <w:gridCol w:w="296"/>
        <w:gridCol w:w="1143"/>
        <w:gridCol w:w="266"/>
        <w:gridCol w:w="1131"/>
        <w:gridCol w:w="236"/>
        <w:gridCol w:w="1066"/>
      </w:tblGrid>
      <w:tr w:rsidR="00413B8F" w:rsidRPr="00986A55" w14:paraId="7BF68BEA" w14:textId="77777777" w:rsidTr="00136AF8">
        <w:tc>
          <w:tcPr>
            <w:tcW w:w="1204" w:type="pct"/>
          </w:tcPr>
          <w:p w14:paraId="17DFC023" w14:textId="365A51C3" w:rsidR="00413B8F" w:rsidRPr="00986A55" w:rsidRDefault="00413B8F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08" w:type="pct"/>
            <w:gridSpan w:val="2"/>
          </w:tcPr>
          <w:p w14:paraId="7DDAB2A3" w14:textId="77777777" w:rsidR="00413B8F" w:rsidRPr="00986A55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47" w:type="pct"/>
            <w:gridSpan w:val="3"/>
          </w:tcPr>
          <w:p w14:paraId="4A0412B2" w14:textId="77777777" w:rsidR="00413B8F" w:rsidRPr="00986A55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94E1DB1" w14:textId="77777777" w:rsidR="00413B8F" w:rsidRPr="00986A55" w:rsidRDefault="00413B8F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64D5DFC6" w14:textId="77777777" w:rsidR="00413B8F" w:rsidRPr="00986A55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D4A" w:rsidRPr="00986A55" w14:paraId="210ABE27" w14:textId="77777777" w:rsidTr="00136AF8">
        <w:tc>
          <w:tcPr>
            <w:tcW w:w="1204" w:type="pct"/>
          </w:tcPr>
          <w:p w14:paraId="3C6279CF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0" w:type="pct"/>
          </w:tcPr>
          <w:p w14:paraId="28E7BFF6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8" w:type="pct"/>
          </w:tcPr>
          <w:p w14:paraId="5DBBF7F6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0F249008" w14:textId="6B6BB1C2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58" w:type="pct"/>
          </w:tcPr>
          <w:p w14:paraId="08B63975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1C6F9F8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2" w:type="pct"/>
          </w:tcPr>
          <w:p w14:paraId="59708F56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4E37B3D4" w14:textId="7E1EF3E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6" w:type="pct"/>
          </w:tcPr>
          <w:p w14:paraId="49FAA0D6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EF8FCE6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763D4A" w:rsidRPr="00986A55" w14:paraId="4FF54CA6" w14:textId="77777777" w:rsidTr="00136AF8">
        <w:tc>
          <w:tcPr>
            <w:tcW w:w="1204" w:type="pct"/>
          </w:tcPr>
          <w:p w14:paraId="342D934B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537875C4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478" w:type="pct"/>
          </w:tcPr>
          <w:p w14:paraId="4F4AD205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579" w:type="pct"/>
          </w:tcPr>
          <w:p w14:paraId="0467E04A" w14:textId="1D8D8808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8" w:type="pct"/>
          </w:tcPr>
          <w:p w14:paraId="20141B86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3E70B6B3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14:paraId="051DD4C3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477E73F" w14:textId="365B0C7B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66EF54BE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692FCB4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763D4A" w:rsidRPr="00986A55" w14:paraId="4207275B" w14:textId="77777777" w:rsidTr="00413B8F">
        <w:tc>
          <w:tcPr>
            <w:tcW w:w="1204" w:type="pct"/>
          </w:tcPr>
          <w:p w14:paraId="108A4C2E" w14:textId="77777777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pct"/>
            <w:gridSpan w:val="2"/>
          </w:tcPr>
          <w:p w14:paraId="24994C51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88" w:type="pct"/>
            <w:gridSpan w:val="7"/>
          </w:tcPr>
          <w:p w14:paraId="28117D78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3D4A" w:rsidRPr="00986A55" w14:paraId="5B667061" w14:textId="77777777" w:rsidTr="00413B8F">
        <w:tc>
          <w:tcPr>
            <w:tcW w:w="1204" w:type="pct"/>
            <w:vAlign w:val="bottom"/>
          </w:tcPr>
          <w:p w14:paraId="277DA1D5" w14:textId="37FA86A8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pct"/>
            <w:gridSpan w:val="2"/>
          </w:tcPr>
          <w:p w14:paraId="19B61EB4" w14:textId="77777777" w:rsidR="00763D4A" w:rsidRPr="00986A55" w:rsidRDefault="00763D4A" w:rsidP="00763D4A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MLR-1</w:t>
            </w:r>
          </w:p>
        </w:tc>
        <w:tc>
          <w:tcPr>
            <w:tcW w:w="579" w:type="pct"/>
          </w:tcPr>
          <w:p w14:paraId="7AC4AD50" w14:textId="1814EBD0" w:rsidR="00763D4A" w:rsidRPr="00986A55" w:rsidRDefault="003D3CDB" w:rsidP="00792C66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58" w:type="pct"/>
          </w:tcPr>
          <w:p w14:paraId="6639D2AB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353C6A8" w14:textId="77777777" w:rsidR="00763D4A" w:rsidRPr="00986A55" w:rsidRDefault="00763D4A" w:rsidP="00792C66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</w:tcPr>
          <w:p w14:paraId="4FF90162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EB6EB17" w14:textId="7121B027" w:rsidR="00763D4A" w:rsidRPr="00792C66" w:rsidRDefault="003D3CDB" w:rsidP="00792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57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792C6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158,185</w:t>
            </w:r>
          </w:p>
        </w:tc>
        <w:tc>
          <w:tcPr>
            <w:tcW w:w="126" w:type="pct"/>
          </w:tcPr>
          <w:p w14:paraId="6A6586B4" w14:textId="77777777" w:rsidR="00763D4A" w:rsidRPr="00792C66" w:rsidRDefault="00763D4A" w:rsidP="00792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57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</w:tcPr>
          <w:p w14:paraId="53ED8DD1" w14:textId="76187AAB" w:rsidR="00763D4A" w:rsidRPr="00792C66" w:rsidRDefault="00763D4A" w:rsidP="00792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57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792C6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229,165</w:t>
            </w:r>
          </w:p>
        </w:tc>
      </w:tr>
      <w:tr w:rsidR="00C52354" w:rsidRPr="00986A55" w14:paraId="06873DAE" w14:textId="77777777" w:rsidTr="000C7A25">
        <w:tc>
          <w:tcPr>
            <w:tcW w:w="1204" w:type="pct"/>
            <w:vAlign w:val="bottom"/>
          </w:tcPr>
          <w:p w14:paraId="512DADF2" w14:textId="210CABF5" w:rsidR="00C52354" w:rsidRPr="00986A55" w:rsidRDefault="00C52354" w:rsidP="00C5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1008" w:type="pct"/>
            <w:gridSpan w:val="2"/>
            <w:vAlign w:val="bottom"/>
          </w:tcPr>
          <w:p w14:paraId="6076EB36" w14:textId="34FCF9FA" w:rsidR="00C52354" w:rsidRPr="00986A55" w:rsidRDefault="00C52354" w:rsidP="00C52354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MLR-1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4D2A6FB3" w14:textId="3ACD86E3" w:rsidR="00C52354" w:rsidRPr="00986A55" w:rsidRDefault="003D3CDB" w:rsidP="00C52354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2,276</w:t>
            </w:r>
          </w:p>
        </w:tc>
        <w:tc>
          <w:tcPr>
            <w:tcW w:w="158" w:type="pct"/>
            <w:vAlign w:val="bottom"/>
          </w:tcPr>
          <w:p w14:paraId="700C143F" w14:textId="77777777" w:rsidR="00C52354" w:rsidRPr="00986A55" w:rsidRDefault="00C52354" w:rsidP="00792C66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35819F08" w14:textId="77777777" w:rsidR="00C52354" w:rsidRPr="00792C66" w:rsidRDefault="00C52354" w:rsidP="00792C66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1A719625" w14:textId="45E77B2D" w:rsidR="00C52354" w:rsidRPr="00792C66" w:rsidRDefault="00C52354" w:rsidP="00792C66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</w:tcPr>
          <w:p w14:paraId="1299DA98" w14:textId="77777777" w:rsidR="00C52354" w:rsidRPr="00986A55" w:rsidRDefault="00C52354" w:rsidP="00C5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3363A1D5" w14:textId="00432343" w:rsidR="00C52354" w:rsidRPr="00986A55" w:rsidRDefault="003D3CDB" w:rsidP="00792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10442D17" w14:textId="77777777" w:rsidR="00C52354" w:rsidRPr="00986A55" w:rsidRDefault="00C52354" w:rsidP="00C5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2282947D" w14:textId="069846F1" w:rsidR="00C52354" w:rsidRPr="00986A55" w:rsidRDefault="00C52354" w:rsidP="00792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763D4A" w:rsidRPr="00986A55" w14:paraId="15F458C8" w14:textId="77777777" w:rsidTr="00136AF8">
        <w:tc>
          <w:tcPr>
            <w:tcW w:w="1204" w:type="pct"/>
          </w:tcPr>
          <w:p w14:paraId="03F210D5" w14:textId="77777777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0" w:type="pct"/>
          </w:tcPr>
          <w:p w14:paraId="787C7BD0" w14:textId="77777777" w:rsidR="00763D4A" w:rsidRPr="00986A55" w:rsidRDefault="00763D4A" w:rsidP="00763D4A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</w:tcPr>
          <w:p w14:paraId="5AA6E2DB" w14:textId="77777777" w:rsidR="00763D4A" w:rsidRPr="00986A55" w:rsidRDefault="00763D4A" w:rsidP="00763D4A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F59D4FB" w14:textId="73BECA67" w:rsidR="00763D4A" w:rsidRPr="00986A55" w:rsidRDefault="003D3CDB" w:rsidP="00763D4A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2,276</w:t>
            </w:r>
          </w:p>
        </w:tc>
        <w:tc>
          <w:tcPr>
            <w:tcW w:w="158" w:type="pct"/>
          </w:tcPr>
          <w:p w14:paraId="444C90D4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85CE138" w14:textId="4192E78C" w:rsidR="00763D4A" w:rsidRPr="00792C66" w:rsidRDefault="00C52354" w:rsidP="00792C66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92C6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</w:tcPr>
          <w:p w14:paraId="2E38F0C5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9797DB9" w14:textId="56D19C8B" w:rsidR="00763D4A" w:rsidRPr="00792C66" w:rsidRDefault="003D3CDB" w:rsidP="00792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92C66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158,185</w:t>
            </w:r>
          </w:p>
        </w:tc>
        <w:tc>
          <w:tcPr>
            <w:tcW w:w="126" w:type="pct"/>
          </w:tcPr>
          <w:p w14:paraId="24D8F8FA" w14:textId="77777777" w:rsidR="00763D4A" w:rsidRPr="00792C66" w:rsidRDefault="00763D4A" w:rsidP="00792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32D44F56" w14:textId="3EAC41DC" w:rsidR="00763D4A" w:rsidRPr="00792C66" w:rsidRDefault="00763D4A" w:rsidP="00792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92C66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229,165</w:t>
            </w:r>
          </w:p>
        </w:tc>
      </w:tr>
    </w:tbl>
    <w:p w14:paraId="0B676022" w14:textId="77777777" w:rsidR="00413B8F" w:rsidRPr="00986A55" w:rsidRDefault="00413B8F">
      <w:pPr>
        <w:rPr>
          <w:rFonts w:ascii="Angsana New" w:hAnsi="Angsana New" w:cs="Angsana New"/>
          <w:sz w:val="30"/>
          <w:szCs w:val="30"/>
        </w:rPr>
      </w:pPr>
    </w:p>
    <w:tbl>
      <w:tblPr>
        <w:tblW w:w="93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5"/>
        <w:gridCol w:w="993"/>
        <w:gridCol w:w="895"/>
        <w:gridCol w:w="1085"/>
        <w:gridCol w:w="296"/>
        <w:gridCol w:w="1143"/>
        <w:gridCol w:w="266"/>
        <w:gridCol w:w="1131"/>
        <w:gridCol w:w="236"/>
        <w:gridCol w:w="1066"/>
      </w:tblGrid>
      <w:tr w:rsidR="00327646" w:rsidRPr="00986A55" w14:paraId="318ACCE6" w14:textId="77777777" w:rsidTr="00B96B15">
        <w:tc>
          <w:tcPr>
            <w:tcW w:w="1204" w:type="pct"/>
          </w:tcPr>
          <w:p w14:paraId="58236CFB" w14:textId="77777777" w:rsidR="00327646" w:rsidRPr="00986A55" w:rsidRDefault="00327646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08" w:type="pct"/>
            <w:gridSpan w:val="2"/>
          </w:tcPr>
          <w:p w14:paraId="6218BEDC" w14:textId="5B5D5093" w:rsidR="00327646" w:rsidRPr="00986A55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7" w:type="pct"/>
            <w:gridSpan w:val="3"/>
          </w:tcPr>
          <w:p w14:paraId="6A5EEA6A" w14:textId="77777777" w:rsidR="00327646" w:rsidRPr="00986A55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5653E54F" w14:textId="77777777" w:rsidR="00327646" w:rsidRPr="00986A55" w:rsidRDefault="00327646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6B90EAC1" w14:textId="77777777" w:rsidR="00327646" w:rsidRPr="00986A55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D4A" w:rsidRPr="00986A55" w14:paraId="6942A878" w14:textId="77777777" w:rsidTr="00B96B15">
        <w:tc>
          <w:tcPr>
            <w:tcW w:w="1204" w:type="pct"/>
          </w:tcPr>
          <w:p w14:paraId="34E364DA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0" w:type="pct"/>
          </w:tcPr>
          <w:p w14:paraId="12A0DC1C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8" w:type="pct"/>
          </w:tcPr>
          <w:p w14:paraId="4028DAA4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7A588F74" w14:textId="235452E8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58" w:type="pct"/>
          </w:tcPr>
          <w:p w14:paraId="32845917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A5A9C40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2" w:type="pct"/>
          </w:tcPr>
          <w:p w14:paraId="21291560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4025BA59" w14:textId="2F594B05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6" w:type="pct"/>
          </w:tcPr>
          <w:p w14:paraId="026AC433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4F5802A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763D4A" w:rsidRPr="00986A55" w14:paraId="1B951A80" w14:textId="77777777" w:rsidTr="00B96B15">
        <w:tc>
          <w:tcPr>
            <w:tcW w:w="1204" w:type="pct"/>
          </w:tcPr>
          <w:p w14:paraId="3D45F2F0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3F85B7E1" w14:textId="74D1E550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pct"/>
          </w:tcPr>
          <w:p w14:paraId="07EC12A6" w14:textId="25E8F37E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69430F7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8" w:type="pct"/>
          </w:tcPr>
          <w:p w14:paraId="7E273238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40BE7AEA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14:paraId="667E447D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5165551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14D3B91A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1970E886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763D4A" w:rsidRPr="00986A55" w14:paraId="0A3AB047" w14:textId="77777777" w:rsidTr="00B96B15">
        <w:tc>
          <w:tcPr>
            <w:tcW w:w="1204" w:type="pct"/>
          </w:tcPr>
          <w:p w14:paraId="42264E5B" w14:textId="77777777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pct"/>
            <w:gridSpan w:val="2"/>
          </w:tcPr>
          <w:p w14:paraId="5298D931" w14:textId="6A83BFAD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4CD1085D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3D4A" w:rsidRPr="00986A55" w14:paraId="37447701" w14:textId="77777777" w:rsidTr="00B96B15">
        <w:tc>
          <w:tcPr>
            <w:tcW w:w="1204" w:type="pct"/>
            <w:vAlign w:val="bottom"/>
          </w:tcPr>
          <w:p w14:paraId="08895B21" w14:textId="03907031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08" w:type="pct"/>
            <w:gridSpan w:val="2"/>
          </w:tcPr>
          <w:p w14:paraId="1879B178" w14:textId="572CBE0C" w:rsidR="00763D4A" w:rsidRPr="00986A55" w:rsidRDefault="00763D4A" w:rsidP="00763D4A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9" w:type="pct"/>
          </w:tcPr>
          <w:p w14:paraId="0F9A1014" w14:textId="391CC9C1" w:rsidR="00763D4A" w:rsidRPr="00986A55" w:rsidRDefault="00763D4A" w:rsidP="00763D4A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8" w:type="pct"/>
          </w:tcPr>
          <w:p w14:paraId="24678DAF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33B331D1" w14:textId="271704B8" w:rsidR="00763D4A" w:rsidRPr="00986A55" w:rsidRDefault="00763D4A" w:rsidP="00763D4A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" w:type="pct"/>
          </w:tcPr>
          <w:p w14:paraId="7C8ADE16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676F6E9" w14:textId="6039DE6E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CEB51D6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7AAF6F0E" w14:textId="0DCE81B9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3D4A" w:rsidRPr="00986A55" w14:paraId="0BC8C346" w14:textId="77777777" w:rsidTr="00B96B15">
        <w:tc>
          <w:tcPr>
            <w:tcW w:w="1204" w:type="pct"/>
            <w:vAlign w:val="bottom"/>
          </w:tcPr>
          <w:p w14:paraId="61D34CC8" w14:textId="7E026620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pct"/>
            <w:gridSpan w:val="2"/>
          </w:tcPr>
          <w:p w14:paraId="023585BA" w14:textId="77777777" w:rsidR="00763D4A" w:rsidRPr="00986A55" w:rsidRDefault="00763D4A" w:rsidP="00763D4A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9" w:type="pct"/>
          </w:tcPr>
          <w:p w14:paraId="5A57E7B7" w14:textId="45D2CD8C" w:rsidR="00763D4A" w:rsidRPr="00986A55" w:rsidRDefault="000860CB" w:rsidP="00763D4A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58" w:type="pct"/>
          </w:tcPr>
          <w:p w14:paraId="79614BB2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4A1D1F1" w14:textId="0836BF62" w:rsidR="00763D4A" w:rsidRPr="00986A55" w:rsidRDefault="00763D4A" w:rsidP="00763D4A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</w:tcPr>
          <w:p w14:paraId="6EFFE224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99365E1" w14:textId="58EDEAE6" w:rsidR="00763D4A" w:rsidRPr="00986A55" w:rsidRDefault="000860CB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26,50</w:t>
            </w:r>
            <w:r w:rsidR="0058359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6" w:type="pct"/>
          </w:tcPr>
          <w:p w14:paraId="56B84AAB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77156B78" w14:textId="13A258EF" w:rsidR="00763D4A" w:rsidRPr="00986A55" w:rsidRDefault="000463FD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24,481</w:t>
            </w:r>
          </w:p>
        </w:tc>
      </w:tr>
      <w:tr w:rsidR="00763D4A" w:rsidRPr="00986A55" w14:paraId="59D44404" w14:textId="77777777" w:rsidTr="00B96B15">
        <w:tc>
          <w:tcPr>
            <w:tcW w:w="1204" w:type="pct"/>
            <w:vAlign w:val="bottom"/>
          </w:tcPr>
          <w:p w14:paraId="58963236" w14:textId="77777777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บุคคลหรือกิจการอื่นที่</w:t>
            </w:r>
            <w:r w:rsidRPr="00986A5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Pr="00986A5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1008" w:type="pct"/>
            <w:gridSpan w:val="2"/>
            <w:vAlign w:val="bottom"/>
          </w:tcPr>
          <w:p w14:paraId="15111B16" w14:textId="54EDFD42" w:rsidR="00763D4A" w:rsidRPr="00986A55" w:rsidRDefault="00763D4A" w:rsidP="00763D4A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4C48C9D2" w14:textId="175D55DC" w:rsidR="00763D4A" w:rsidRPr="00986A55" w:rsidRDefault="000860CB" w:rsidP="00763D4A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43</w:t>
            </w:r>
          </w:p>
        </w:tc>
        <w:tc>
          <w:tcPr>
            <w:tcW w:w="158" w:type="pct"/>
            <w:vAlign w:val="bottom"/>
          </w:tcPr>
          <w:p w14:paraId="1F736B49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29E79BE0" w14:textId="739403BF" w:rsidR="00763D4A" w:rsidRPr="00986A55" w:rsidRDefault="000463FD" w:rsidP="00763D4A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  <w:vAlign w:val="bottom"/>
          </w:tcPr>
          <w:p w14:paraId="35539760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62E2FDC9" w14:textId="3CF1E808" w:rsidR="00763D4A" w:rsidRPr="00986A55" w:rsidRDefault="000860CB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92F05E6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5C022863" w14:textId="4195D47D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763D4A" w:rsidRPr="00986A55" w14:paraId="7A1DD4D6" w14:textId="77777777" w:rsidTr="00B96B15">
        <w:tc>
          <w:tcPr>
            <w:tcW w:w="1204" w:type="pct"/>
          </w:tcPr>
          <w:p w14:paraId="3F42366E" w14:textId="77777777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0" w:type="pct"/>
          </w:tcPr>
          <w:p w14:paraId="6A2EDFCB" w14:textId="77777777" w:rsidR="00763D4A" w:rsidRPr="00986A55" w:rsidRDefault="00763D4A" w:rsidP="00763D4A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</w:tcPr>
          <w:p w14:paraId="234C53AD" w14:textId="77777777" w:rsidR="00763D4A" w:rsidRPr="00986A55" w:rsidRDefault="00763D4A" w:rsidP="00763D4A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232E106" w14:textId="3B8AAFBD" w:rsidR="00763D4A" w:rsidRPr="00986A55" w:rsidRDefault="000860CB" w:rsidP="00763D4A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43</w:t>
            </w:r>
          </w:p>
        </w:tc>
        <w:tc>
          <w:tcPr>
            <w:tcW w:w="158" w:type="pct"/>
          </w:tcPr>
          <w:p w14:paraId="34EF8077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6320348A" w14:textId="4B9D6C73" w:rsidR="00763D4A" w:rsidRPr="0058359A" w:rsidRDefault="000463FD" w:rsidP="00763D4A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8359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</w:tcPr>
          <w:p w14:paraId="658C6DC5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75BFE06" w14:textId="60AA18CE" w:rsidR="00763D4A" w:rsidRPr="0058359A" w:rsidRDefault="000860CB" w:rsidP="0058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8359A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26,50</w:t>
            </w:r>
            <w:r w:rsidR="0058359A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26" w:type="pct"/>
          </w:tcPr>
          <w:p w14:paraId="7F2D15C0" w14:textId="77777777" w:rsidR="00763D4A" w:rsidRPr="0058359A" w:rsidRDefault="00763D4A" w:rsidP="0058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05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FA86454" w14:textId="06C5CFE8" w:rsidR="00763D4A" w:rsidRPr="0058359A" w:rsidRDefault="000463FD" w:rsidP="0058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8359A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24,481</w:t>
            </w:r>
          </w:p>
        </w:tc>
      </w:tr>
    </w:tbl>
    <w:p w14:paraId="6D222DEF" w14:textId="77777777" w:rsidR="00523CF0" w:rsidRDefault="00523CF0" w:rsidP="00870B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868278E" w14:textId="513B5B16" w:rsidR="00870BF0" w:rsidRPr="00986A55" w:rsidRDefault="00870BF0" w:rsidP="00870B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รายการเคลื่อนไหวของเงินกู้ยืมจากบุคคลหรือกิจการที่เกี่ยวข้องกันสำหรับงวด</w:t>
      </w:r>
      <w:r w:rsidR="00763D4A" w:rsidRPr="00986A5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986A55">
        <w:rPr>
          <w:rFonts w:ascii="Angsana New" w:hAnsi="Angsana New" w:cs="Angsana New"/>
          <w:sz w:val="30"/>
          <w:szCs w:val="30"/>
        </w:rPr>
        <w:t>30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="00763D4A" w:rsidRPr="00986A5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="00277B19">
        <w:rPr>
          <w:rFonts w:ascii="Angsana New" w:hAnsi="Angsana New" w:cs="Angsana New"/>
          <w:sz w:val="30"/>
          <w:szCs w:val="30"/>
        </w:rPr>
        <w:br/>
      </w:r>
      <w:r w:rsidRPr="00986A55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3104E19" w14:textId="77777777" w:rsidR="00763D4A" w:rsidRPr="00986A55" w:rsidRDefault="00763D4A" w:rsidP="00763D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1172"/>
        <w:gridCol w:w="268"/>
        <w:gridCol w:w="1084"/>
        <w:gridCol w:w="271"/>
        <w:gridCol w:w="1121"/>
        <w:gridCol w:w="270"/>
        <w:gridCol w:w="1121"/>
      </w:tblGrid>
      <w:tr w:rsidR="00763D4A" w:rsidRPr="00986A55" w14:paraId="58EAC785" w14:textId="77777777" w:rsidTr="00B96B15">
        <w:trPr>
          <w:trHeight w:val="335"/>
          <w:tblHeader/>
        </w:trPr>
        <w:tc>
          <w:tcPr>
            <w:tcW w:w="2165" w:type="pct"/>
          </w:tcPr>
          <w:p w14:paraId="0390F4D8" w14:textId="77777777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348" w:type="pct"/>
            <w:gridSpan w:val="3"/>
          </w:tcPr>
          <w:p w14:paraId="6B0DBB30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5"/>
                <w:tab w:val="center" w:pos="1153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45" w:type="pct"/>
          </w:tcPr>
          <w:p w14:paraId="08D30D89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14:paraId="23BB063B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63D4A" w:rsidRPr="00986A55" w14:paraId="111AFA0F" w14:textId="77777777" w:rsidTr="00B96B15">
        <w:trPr>
          <w:trHeight w:val="335"/>
          <w:tblHeader/>
        </w:trPr>
        <w:tc>
          <w:tcPr>
            <w:tcW w:w="2165" w:type="pct"/>
          </w:tcPr>
          <w:p w14:paraId="41F51B19" w14:textId="77777777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731D697E" w14:textId="0A180C3A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</w:tcPr>
          <w:p w14:paraId="4A64F7B1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E7F10F4" w14:textId="4384A99D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5" w:type="pct"/>
          </w:tcPr>
          <w:p w14:paraId="0BBA1758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D1E2F02" w14:textId="2E7CCBF3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4" w:type="pct"/>
          </w:tcPr>
          <w:p w14:paraId="09FE47BB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B1288E7" w14:textId="62652D84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763D4A" w:rsidRPr="00986A55" w14:paraId="1197F558" w14:textId="77777777" w:rsidTr="00B96B15">
        <w:trPr>
          <w:trHeight w:val="335"/>
          <w:tblHeader/>
        </w:trPr>
        <w:tc>
          <w:tcPr>
            <w:tcW w:w="2165" w:type="pct"/>
          </w:tcPr>
          <w:p w14:paraId="52F7D9E7" w14:textId="77777777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pct"/>
            <w:gridSpan w:val="7"/>
          </w:tcPr>
          <w:p w14:paraId="096F6590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3D4A" w:rsidRPr="00986A55" w14:paraId="51BFC141" w14:textId="77777777" w:rsidTr="00B96B15">
        <w:tc>
          <w:tcPr>
            <w:tcW w:w="2165" w:type="pct"/>
          </w:tcPr>
          <w:p w14:paraId="0DABF502" w14:textId="77777777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</w:tcPr>
          <w:p w14:paraId="18E2FE82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74A7E38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FD8FEA3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AD9A51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905ECDD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5CD983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C1160EA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60CB" w:rsidRPr="00986A55" w14:paraId="3D02D326" w14:textId="77777777" w:rsidTr="00B96B15">
        <w:tc>
          <w:tcPr>
            <w:tcW w:w="2165" w:type="pct"/>
          </w:tcPr>
          <w:p w14:paraId="4465C90F" w14:textId="77777777" w:rsidR="000860CB" w:rsidRPr="00986A55" w:rsidRDefault="000860CB" w:rsidP="0008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6" w:type="pct"/>
          </w:tcPr>
          <w:p w14:paraId="0FDF1440" w14:textId="096084AD" w:rsidR="000860CB" w:rsidRPr="00986A55" w:rsidRDefault="000860CB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C189FE2" w14:textId="77777777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7BA89A0" w14:textId="299AD15F" w:rsidR="000860CB" w:rsidRPr="00986A55" w:rsidRDefault="000860CB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A3EA7F4" w14:textId="77777777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0BDF38A" w14:textId="29F0919A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303,530</w:t>
            </w:r>
          </w:p>
        </w:tc>
        <w:tc>
          <w:tcPr>
            <w:tcW w:w="144" w:type="pct"/>
          </w:tcPr>
          <w:p w14:paraId="5234BBF0" w14:textId="77777777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C1AD8FA" w14:textId="02BA5757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216,165</w:t>
            </w:r>
          </w:p>
        </w:tc>
      </w:tr>
      <w:tr w:rsidR="000860CB" w:rsidRPr="00986A55" w14:paraId="016E1A2A" w14:textId="77777777" w:rsidTr="00B96B15">
        <w:tc>
          <w:tcPr>
            <w:tcW w:w="2165" w:type="pct"/>
          </w:tcPr>
          <w:p w14:paraId="306B3AF6" w14:textId="77777777" w:rsidR="000860CB" w:rsidRPr="00986A55" w:rsidRDefault="000860CB" w:rsidP="0008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6" w:type="pct"/>
          </w:tcPr>
          <w:p w14:paraId="1CC1C743" w14:textId="56CE9ED0" w:rsidR="000860CB" w:rsidRPr="00986A55" w:rsidRDefault="000860CB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1060B4A" w14:textId="77777777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FEBE754" w14:textId="5C364637" w:rsidR="000860CB" w:rsidRPr="00986A55" w:rsidRDefault="000860CB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8166C5D" w14:textId="77777777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F480687" w14:textId="37BA05B0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  <w:tc>
          <w:tcPr>
            <w:tcW w:w="144" w:type="pct"/>
          </w:tcPr>
          <w:p w14:paraId="292F1B3F" w14:textId="77777777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F350E31" w14:textId="630CC5CE" w:rsidR="000860CB" w:rsidRPr="00986A55" w:rsidRDefault="000860CB" w:rsidP="000860C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13,000</w:t>
            </w:r>
          </w:p>
        </w:tc>
      </w:tr>
      <w:tr w:rsidR="000860CB" w:rsidRPr="00986A55" w14:paraId="402301A6" w14:textId="77777777" w:rsidTr="00B96B15">
        <w:tc>
          <w:tcPr>
            <w:tcW w:w="2165" w:type="pct"/>
          </w:tcPr>
          <w:p w14:paraId="77EE5EBF" w14:textId="77777777" w:rsidR="000860CB" w:rsidRPr="00986A55" w:rsidRDefault="000860CB" w:rsidP="0008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26" w:type="pct"/>
          </w:tcPr>
          <w:p w14:paraId="0EB5CD03" w14:textId="4FAF73B8" w:rsidR="000860CB" w:rsidRPr="00986A55" w:rsidRDefault="000860CB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F86A243" w14:textId="77777777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B0BCAB2" w14:textId="471D08DB" w:rsidR="000860CB" w:rsidRPr="00986A55" w:rsidRDefault="000860CB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E6BC6F0" w14:textId="77777777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7BBA878" w14:textId="67DC649A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(70,981)</w:t>
            </w:r>
          </w:p>
        </w:tc>
        <w:tc>
          <w:tcPr>
            <w:tcW w:w="144" w:type="pct"/>
          </w:tcPr>
          <w:p w14:paraId="753B0824" w14:textId="77777777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4B4335A" w14:textId="266B5107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860CB" w:rsidRPr="00986A55" w14:paraId="08C66A42" w14:textId="77777777" w:rsidTr="00B96B15">
        <w:tc>
          <w:tcPr>
            <w:tcW w:w="2165" w:type="pct"/>
          </w:tcPr>
          <w:p w14:paraId="1A03242F" w14:textId="77777777" w:rsidR="000860CB" w:rsidRPr="00986A55" w:rsidRDefault="000860CB" w:rsidP="0008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058FE19D" w14:textId="6DCC7BE6" w:rsidR="000860CB" w:rsidRPr="00A14B24" w:rsidRDefault="000860CB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4B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BCF02E6" w14:textId="77777777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FAF1A9B" w14:textId="7E7DC516" w:rsidR="000860CB" w:rsidRPr="00A14B24" w:rsidRDefault="000860CB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4B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B9C7943" w14:textId="77777777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0CE4C7B9" w14:textId="25FA7FD6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233,121</w:t>
            </w:r>
          </w:p>
        </w:tc>
        <w:tc>
          <w:tcPr>
            <w:tcW w:w="144" w:type="pct"/>
          </w:tcPr>
          <w:p w14:paraId="3FCEC984" w14:textId="77777777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B15A777" w14:textId="513980D8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229,165</w:t>
            </w:r>
          </w:p>
        </w:tc>
      </w:tr>
      <w:tr w:rsidR="000860CB" w:rsidRPr="00986A55" w14:paraId="048D4BD4" w14:textId="77777777" w:rsidTr="00B96B15">
        <w:tc>
          <w:tcPr>
            <w:tcW w:w="2165" w:type="pct"/>
          </w:tcPr>
          <w:p w14:paraId="3EE71A5A" w14:textId="77777777" w:rsidR="000860CB" w:rsidRPr="00986A55" w:rsidRDefault="000860CB" w:rsidP="0008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42EAC743" w14:textId="77777777" w:rsidR="000860CB" w:rsidRPr="00986A55" w:rsidDel="007228E0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3EB23A4" w14:textId="77777777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2EC31D4D" w14:textId="77777777" w:rsidR="000860CB" w:rsidRPr="00986A55" w:rsidDel="007228E0" w:rsidRDefault="000860CB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E47DAD5" w14:textId="77777777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75A2D845" w14:textId="77777777" w:rsidR="000860CB" w:rsidRPr="00986A55" w:rsidDel="007228E0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34FC66E" w14:textId="77777777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267C2B13" w14:textId="77777777" w:rsidR="000860CB" w:rsidRPr="00986A55" w:rsidDel="007228E0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860CB" w:rsidRPr="00986A55" w14:paraId="54568542" w14:textId="77777777" w:rsidTr="00B96B15">
        <w:tc>
          <w:tcPr>
            <w:tcW w:w="2165" w:type="pct"/>
          </w:tcPr>
          <w:p w14:paraId="3BA2B8EA" w14:textId="74635196" w:rsidR="000860CB" w:rsidRPr="00986A55" w:rsidRDefault="005A74C1" w:rsidP="0008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6" w:type="pct"/>
          </w:tcPr>
          <w:p w14:paraId="6C9CCBFC" w14:textId="77777777" w:rsidR="000860CB" w:rsidRPr="00986A55" w:rsidDel="007228E0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64A80BA" w14:textId="77777777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33934EB" w14:textId="77777777" w:rsidR="000860CB" w:rsidRPr="00986A55" w:rsidDel="007228E0" w:rsidRDefault="000860CB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4AFCA93" w14:textId="77777777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6FB53E1" w14:textId="77777777" w:rsidR="000860CB" w:rsidRPr="00986A55" w:rsidDel="007228E0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2CDAD7E" w14:textId="77777777" w:rsidR="000860CB" w:rsidRPr="00986A55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7856A93" w14:textId="77777777" w:rsidR="000860CB" w:rsidRPr="00986A55" w:rsidDel="007228E0" w:rsidRDefault="000860CB" w:rsidP="00086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A74C1" w:rsidRPr="00986A55" w14:paraId="66F6B57D" w14:textId="77777777" w:rsidTr="00B96B15">
        <w:tc>
          <w:tcPr>
            <w:tcW w:w="2165" w:type="pct"/>
          </w:tcPr>
          <w:p w14:paraId="1643188F" w14:textId="77777777" w:rsidR="005A74C1" w:rsidRPr="00986A55" w:rsidRDefault="005A74C1" w:rsidP="005A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6" w:type="pct"/>
          </w:tcPr>
          <w:p w14:paraId="2711E8C9" w14:textId="66DAFD35" w:rsidR="005A74C1" w:rsidRPr="00986A55" w:rsidRDefault="005A74C1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51C41C1" w14:textId="77777777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813880A" w14:textId="0036A766" w:rsidR="005A74C1" w:rsidRPr="00986A55" w:rsidRDefault="005A74C1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056DC73" w14:textId="77777777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F53E213" w14:textId="22DBF611" w:rsidR="005A74C1" w:rsidRPr="00986A55" w:rsidRDefault="005A74C1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014B284" w14:textId="77777777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5116258" w14:textId="779AD413" w:rsidR="005A74C1" w:rsidRPr="00986A55" w:rsidRDefault="005A74C1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74C1" w:rsidRPr="00986A55" w14:paraId="5EDB22D6" w14:textId="77777777" w:rsidTr="00B96B15">
        <w:tc>
          <w:tcPr>
            <w:tcW w:w="2165" w:type="pct"/>
          </w:tcPr>
          <w:p w14:paraId="219D6F5A" w14:textId="77777777" w:rsidR="005A74C1" w:rsidRPr="00986A55" w:rsidRDefault="005A74C1" w:rsidP="005A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6" w:type="pct"/>
          </w:tcPr>
          <w:p w14:paraId="2FC59B99" w14:textId="3C79E672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2,276</w:t>
            </w:r>
          </w:p>
        </w:tc>
        <w:tc>
          <w:tcPr>
            <w:tcW w:w="143" w:type="pct"/>
          </w:tcPr>
          <w:p w14:paraId="4AEF167F" w14:textId="77777777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13EDEC7" w14:textId="3A0FF0C2" w:rsidR="005A74C1" w:rsidRPr="00986A55" w:rsidRDefault="005A74C1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3F54D8F" w14:textId="77777777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4AD5BEA" w14:textId="6B7BA9DD" w:rsidR="005A74C1" w:rsidRPr="00986A55" w:rsidRDefault="005A74C1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9ABE851" w14:textId="77777777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2FC29C4" w14:textId="626B7695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74C1" w:rsidRPr="00986A55" w14:paraId="3E5C518F" w14:textId="77777777" w:rsidTr="00B96B15">
        <w:tc>
          <w:tcPr>
            <w:tcW w:w="2165" w:type="pct"/>
          </w:tcPr>
          <w:p w14:paraId="0ACB91A7" w14:textId="77777777" w:rsidR="005A74C1" w:rsidRPr="00986A55" w:rsidRDefault="005A74C1" w:rsidP="005A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F6067" w14:textId="2B64CF8D" w:rsidR="005A74C1" w:rsidRPr="00A14B24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4B24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2,276</w:t>
            </w:r>
          </w:p>
        </w:tc>
        <w:tc>
          <w:tcPr>
            <w:tcW w:w="143" w:type="pct"/>
          </w:tcPr>
          <w:p w14:paraId="034213C2" w14:textId="77777777" w:rsidR="005A74C1" w:rsidRPr="00A14B24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8FC9FC5" w14:textId="7A900034" w:rsidR="005A74C1" w:rsidRPr="00A14B24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4B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E89F514" w14:textId="77777777" w:rsidR="005A74C1" w:rsidRPr="00A14B24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D8BC6B2" w14:textId="02306C44" w:rsidR="005A74C1" w:rsidRPr="00A14B24" w:rsidRDefault="005A74C1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4B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65290F9" w14:textId="77777777" w:rsidR="005A74C1" w:rsidRPr="00A14B24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58909977" w14:textId="4B1AA0C5" w:rsidR="005A74C1" w:rsidRPr="00A14B24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4B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777BD54" w14:textId="7660CECA" w:rsidR="009D559E" w:rsidRDefault="009D559E" w:rsidP="00523C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AEA0567" w14:textId="77777777" w:rsidR="009D559E" w:rsidRDefault="009D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3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22"/>
        <w:gridCol w:w="1149"/>
        <w:gridCol w:w="22"/>
        <w:gridCol w:w="246"/>
        <w:gridCol w:w="23"/>
        <w:gridCol w:w="1062"/>
        <w:gridCol w:w="23"/>
        <w:gridCol w:w="248"/>
        <w:gridCol w:w="23"/>
        <w:gridCol w:w="1098"/>
        <w:gridCol w:w="53"/>
        <w:gridCol w:w="220"/>
        <w:gridCol w:w="23"/>
        <w:gridCol w:w="1096"/>
        <w:gridCol w:w="23"/>
      </w:tblGrid>
      <w:tr w:rsidR="00763D4A" w:rsidRPr="00986A55" w14:paraId="328FA127" w14:textId="77777777" w:rsidTr="00B96B15">
        <w:trPr>
          <w:gridAfter w:val="1"/>
          <w:wAfter w:w="12" w:type="pct"/>
          <w:trHeight w:val="335"/>
          <w:tblHeader/>
        </w:trPr>
        <w:tc>
          <w:tcPr>
            <w:tcW w:w="2160" w:type="pct"/>
          </w:tcPr>
          <w:p w14:paraId="48AD35AC" w14:textId="77777777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346" w:type="pct"/>
            <w:gridSpan w:val="6"/>
          </w:tcPr>
          <w:p w14:paraId="37F0EFB6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5"/>
                <w:tab w:val="center" w:pos="1153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44" w:type="pct"/>
            <w:gridSpan w:val="2"/>
          </w:tcPr>
          <w:p w14:paraId="3128E5FF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pct"/>
            <w:gridSpan w:val="6"/>
          </w:tcPr>
          <w:p w14:paraId="090C290E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63D4A" w:rsidRPr="00986A55" w14:paraId="6350143E" w14:textId="77777777" w:rsidTr="00B96B15">
        <w:trPr>
          <w:gridAfter w:val="1"/>
          <w:wAfter w:w="12" w:type="pct"/>
          <w:trHeight w:val="335"/>
          <w:tblHeader/>
        </w:trPr>
        <w:tc>
          <w:tcPr>
            <w:tcW w:w="2160" w:type="pct"/>
          </w:tcPr>
          <w:p w14:paraId="4B262F4E" w14:textId="77777777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gridSpan w:val="2"/>
          </w:tcPr>
          <w:p w14:paraId="12F1B0E2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  <w:gridSpan w:val="2"/>
          </w:tcPr>
          <w:p w14:paraId="5D1B9701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067CF774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4" w:type="pct"/>
            <w:gridSpan w:val="2"/>
          </w:tcPr>
          <w:p w14:paraId="032DDAD0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112FFD7C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  <w:gridSpan w:val="2"/>
          </w:tcPr>
          <w:p w14:paraId="791C400F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4BD27144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763D4A" w:rsidRPr="00986A55" w14:paraId="33958065" w14:textId="77777777" w:rsidTr="00B96B15">
        <w:trPr>
          <w:gridAfter w:val="1"/>
          <w:wAfter w:w="12" w:type="pct"/>
          <w:trHeight w:val="335"/>
          <w:tblHeader/>
        </w:trPr>
        <w:tc>
          <w:tcPr>
            <w:tcW w:w="2160" w:type="pct"/>
          </w:tcPr>
          <w:p w14:paraId="122586DD" w14:textId="77777777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8" w:type="pct"/>
            <w:gridSpan w:val="14"/>
          </w:tcPr>
          <w:p w14:paraId="44B374D2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3D4A" w:rsidRPr="00986A55" w14:paraId="4EE9AD6F" w14:textId="77777777" w:rsidTr="00B96B15">
        <w:tc>
          <w:tcPr>
            <w:tcW w:w="2172" w:type="pct"/>
            <w:gridSpan w:val="2"/>
          </w:tcPr>
          <w:p w14:paraId="072DA6B9" w14:textId="79522717" w:rsidR="00763D4A" w:rsidRPr="00986A55" w:rsidRDefault="00763D4A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รวมเงินกู้ยืมจากบุคคลหรือกิจการที่เกี่ยวข้องกัน</w:t>
            </w:r>
          </w:p>
        </w:tc>
        <w:tc>
          <w:tcPr>
            <w:tcW w:w="625" w:type="pct"/>
            <w:gridSpan w:val="2"/>
          </w:tcPr>
          <w:p w14:paraId="7D61BA01" w14:textId="77777777" w:rsidR="00763D4A" w:rsidRPr="00986A55" w:rsidDel="007228E0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gridSpan w:val="2"/>
          </w:tcPr>
          <w:p w14:paraId="2929BE69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417A9A56" w14:textId="77777777" w:rsidR="00763D4A" w:rsidRPr="00986A55" w:rsidDel="007228E0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177FA711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6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1738F824" w14:textId="77777777" w:rsidR="00763D4A" w:rsidRPr="00986A55" w:rsidDel="007228E0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14:paraId="7F94430F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75DD8950" w14:textId="77777777" w:rsidR="00763D4A" w:rsidRPr="00986A55" w:rsidDel="007228E0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5A74C1" w:rsidRPr="00986A55" w14:paraId="593369A9" w14:textId="77777777" w:rsidTr="00B96B15">
        <w:tc>
          <w:tcPr>
            <w:tcW w:w="2172" w:type="pct"/>
            <w:gridSpan w:val="2"/>
          </w:tcPr>
          <w:p w14:paraId="75AF6066" w14:textId="77777777" w:rsidR="005A74C1" w:rsidRPr="00986A55" w:rsidRDefault="005A74C1" w:rsidP="005A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5" w:type="pct"/>
            <w:gridSpan w:val="2"/>
          </w:tcPr>
          <w:p w14:paraId="64122A87" w14:textId="1AC87D4A" w:rsidR="005A74C1" w:rsidRPr="00986A55" w:rsidRDefault="005A74C1" w:rsidP="00A14B2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27F67874" w14:textId="77777777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shd w:val="clear" w:color="auto" w:fill="auto"/>
          </w:tcPr>
          <w:p w14:paraId="3577B3D6" w14:textId="5659D638" w:rsidR="005A74C1" w:rsidRPr="00986A55" w:rsidRDefault="005A74C1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C3AED56" w14:textId="77777777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0BAFD8DB" w14:textId="6B6F024E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303,530</w:t>
            </w:r>
          </w:p>
        </w:tc>
        <w:tc>
          <w:tcPr>
            <w:tcW w:w="129" w:type="pct"/>
            <w:gridSpan w:val="2"/>
          </w:tcPr>
          <w:p w14:paraId="741F1083" w14:textId="77777777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66C97251" w14:textId="52F768F4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216,165</w:t>
            </w:r>
          </w:p>
        </w:tc>
      </w:tr>
      <w:tr w:rsidR="005A74C1" w:rsidRPr="00986A55" w14:paraId="4A8E8776" w14:textId="77777777" w:rsidTr="00B96B15">
        <w:tc>
          <w:tcPr>
            <w:tcW w:w="2172" w:type="pct"/>
            <w:gridSpan w:val="2"/>
          </w:tcPr>
          <w:p w14:paraId="2469693D" w14:textId="77777777" w:rsidR="005A74C1" w:rsidRPr="00986A55" w:rsidRDefault="005A74C1" w:rsidP="005A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5" w:type="pct"/>
            <w:gridSpan w:val="2"/>
          </w:tcPr>
          <w:p w14:paraId="7AF711C3" w14:textId="187B50BC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eastAsia="en-GB"/>
              </w:rPr>
              <w:t>2,276</w:t>
            </w:r>
          </w:p>
        </w:tc>
        <w:tc>
          <w:tcPr>
            <w:tcW w:w="143" w:type="pct"/>
            <w:gridSpan w:val="2"/>
          </w:tcPr>
          <w:p w14:paraId="7371666A" w14:textId="77777777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6072E505" w14:textId="62192DA9" w:rsidR="005A74C1" w:rsidRPr="00986A55" w:rsidRDefault="005A74C1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32C8DC0A" w14:textId="77777777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5EAE42B3" w14:textId="1CB85E07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  <w:tc>
          <w:tcPr>
            <w:tcW w:w="129" w:type="pct"/>
            <w:gridSpan w:val="2"/>
          </w:tcPr>
          <w:p w14:paraId="5E41A96A" w14:textId="77777777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180D1FED" w14:textId="3949E2A7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13,000</w:t>
            </w:r>
          </w:p>
        </w:tc>
      </w:tr>
      <w:tr w:rsidR="005A74C1" w:rsidRPr="00986A55" w14:paraId="33B5D83A" w14:textId="77777777" w:rsidTr="00B96B15">
        <w:tc>
          <w:tcPr>
            <w:tcW w:w="2172" w:type="pct"/>
            <w:gridSpan w:val="2"/>
          </w:tcPr>
          <w:p w14:paraId="58EF94D4" w14:textId="77777777" w:rsidR="005A74C1" w:rsidRPr="00986A55" w:rsidRDefault="005A74C1" w:rsidP="005A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</w:tcPr>
          <w:p w14:paraId="7A2D767C" w14:textId="15697511" w:rsidR="005A74C1" w:rsidRPr="00986A55" w:rsidRDefault="005A74C1" w:rsidP="00A14B2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3D275B59" w14:textId="77777777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29E8392E" w14:textId="5206F8D0" w:rsidR="005A74C1" w:rsidRPr="00986A55" w:rsidRDefault="005A74C1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CE65700" w14:textId="77777777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3BA48B2B" w14:textId="67FBF766" w:rsidR="005A74C1" w:rsidRPr="00986A55" w:rsidRDefault="005A74C1" w:rsidP="00EA1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(70,981)</w:t>
            </w:r>
          </w:p>
        </w:tc>
        <w:tc>
          <w:tcPr>
            <w:tcW w:w="129" w:type="pct"/>
            <w:gridSpan w:val="2"/>
          </w:tcPr>
          <w:p w14:paraId="327BC73D" w14:textId="77777777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</w:tcPr>
          <w:p w14:paraId="51974819" w14:textId="3C105E1F" w:rsidR="005A74C1" w:rsidRPr="00986A55" w:rsidRDefault="005A74C1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74C1" w:rsidRPr="00986A55" w14:paraId="7CD4BE7F" w14:textId="77777777" w:rsidTr="00B96B15">
        <w:tc>
          <w:tcPr>
            <w:tcW w:w="2172" w:type="pct"/>
            <w:gridSpan w:val="2"/>
          </w:tcPr>
          <w:p w14:paraId="6234E72F" w14:textId="77777777" w:rsidR="005A74C1" w:rsidRPr="00986A55" w:rsidRDefault="005A74C1" w:rsidP="005A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95E62B" w14:textId="4925E3E9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2,276</w:t>
            </w:r>
          </w:p>
        </w:tc>
        <w:tc>
          <w:tcPr>
            <w:tcW w:w="143" w:type="pct"/>
            <w:gridSpan w:val="2"/>
          </w:tcPr>
          <w:p w14:paraId="6BABCF44" w14:textId="77777777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3B6721" w14:textId="1820C1D1" w:rsidR="005A74C1" w:rsidRPr="00A14B24" w:rsidRDefault="005A74C1" w:rsidP="00A1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4B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36F0278B" w14:textId="77777777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29CF12" w14:textId="484F017C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233,121</w:t>
            </w:r>
          </w:p>
        </w:tc>
        <w:tc>
          <w:tcPr>
            <w:tcW w:w="129" w:type="pct"/>
            <w:gridSpan w:val="2"/>
          </w:tcPr>
          <w:p w14:paraId="7CF9BBA1" w14:textId="77777777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A00461" w14:textId="6B7F915A" w:rsidR="005A74C1" w:rsidRPr="00986A55" w:rsidRDefault="005A74C1" w:rsidP="005A7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229,165</w:t>
            </w:r>
          </w:p>
        </w:tc>
      </w:tr>
    </w:tbl>
    <w:p w14:paraId="7FEEBEB2" w14:textId="069F539E" w:rsidR="0033074B" w:rsidRDefault="00330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11AC017" w14:textId="45F26A8F" w:rsidR="004D4081" w:rsidRPr="00986A55" w:rsidRDefault="004D4081" w:rsidP="00B96B15">
      <w:pPr>
        <w:tabs>
          <w:tab w:val="clear" w:pos="454"/>
        </w:tabs>
        <w:ind w:left="547"/>
        <w:rPr>
          <w:rFonts w:ascii="Angsana New" w:hAnsi="Angsana New" w:cs="Angsana New"/>
          <w:b/>
          <w:bCs/>
          <w:sz w:val="30"/>
          <w:szCs w:val="30"/>
          <w:cs/>
        </w:rPr>
      </w:pPr>
      <w:r w:rsidRPr="00986A55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เงินกู้ยืมระยะยาวจากบุคคลและกิจการที่เกี่ยวข้องกัน</w:t>
      </w:r>
    </w:p>
    <w:p w14:paraId="5A481E40" w14:textId="77777777" w:rsidR="004D4081" w:rsidRPr="00986A55" w:rsidRDefault="004D4081" w:rsidP="004D4081">
      <w:pPr>
        <w:ind w:left="547"/>
        <w:rPr>
          <w:rFonts w:ascii="Angsana New" w:hAnsi="Angsana New" w:cs="Angsana New"/>
          <w:b/>
          <w:bCs/>
          <w:sz w:val="22"/>
          <w:szCs w:val="22"/>
        </w:rPr>
      </w:pPr>
    </w:p>
    <w:p w14:paraId="1BBD6CAC" w14:textId="12AA7659" w:rsidR="004D4081" w:rsidRPr="00986A55" w:rsidRDefault="004D4081" w:rsidP="004D4081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เงินต้นและดอกเบี้ยที่เกี่ยวข้อง</w:t>
      </w:r>
      <w:r w:rsidR="00D4492F" w:rsidRPr="00986A55">
        <w:rPr>
          <w:rFonts w:ascii="Angsana New" w:hAnsi="Angsana New" w:cs="Angsana New" w:hint="cs"/>
          <w:sz w:val="30"/>
          <w:szCs w:val="30"/>
          <w:cs/>
        </w:rPr>
        <w:t>กัน</w:t>
      </w:r>
      <w:r w:rsidRPr="00986A55">
        <w:rPr>
          <w:rFonts w:ascii="Angsana New" w:hAnsi="Angsana New" w:cs="Angsana New"/>
          <w:sz w:val="30"/>
          <w:szCs w:val="30"/>
          <w:cs/>
        </w:rPr>
        <w:t>มีกำหนดชำระคืนภายใน</w:t>
      </w:r>
      <w:r w:rsidRPr="00986A55">
        <w:rPr>
          <w:rFonts w:ascii="Angsana New" w:hAnsi="Angsana New" w:cs="Angsana New"/>
          <w:sz w:val="30"/>
          <w:szCs w:val="30"/>
        </w:rPr>
        <w:t xml:space="preserve"> 30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วันนับจากวันที่ทวงถาม </w:t>
      </w:r>
    </w:p>
    <w:p w14:paraId="4CFEB9C8" w14:textId="77777777" w:rsidR="004D4081" w:rsidRPr="00986A55" w:rsidRDefault="004D4081" w:rsidP="004D4081">
      <w:pPr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7F44F3BE" w14:textId="50FDB316" w:rsidR="00B17AE5" w:rsidRPr="00986A55" w:rsidRDefault="00B17AE5" w:rsidP="00E168FC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>เงินกู้ยืมระยะยาวจากบริษัทย่อย มีเงื่อนไขการเรียกชำระคืนเงินกู้เมื่อทวงถาม เงินกู้ยืมระยะยาวจากบริษัทย่อยถูกจัดประเภทเป็นหนี้สินระยะยาว เนื่องจากทั้ง 2 ฝ่ายตกลงจะไม่เรียกชำระคืนเงินกู้ภายในสิบสองเดือนนับจากวันสิ้นงวด ตามสัญญาร่วมทุนระหว่างผู้ถือหุ้น</w:t>
      </w:r>
    </w:p>
    <w:p w14:paraId="574C2300" w14:textId="77777777" w:rsidR="00F237A9" w:rsidRPr="00986A55" w:rsidRDefault="00F237A9" w:rsidP="00B17AE5">
      <w:pPr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425E6620" w14:textId="77777777" w:rsidR="00B17AE5" w:rsidRPr="00986A55" w:rsidRDefault="00B17AE5" w:rsidP="00B17AE5">
      <w:pPr>
        <w:ind w:firstLine="547"/>
        <w:rPr>
          <w:rFonts w:ascii="Angsana New" w:hAnsi="Angsana New" w:cs="Angsana New"/>
          <w:b/>
          <w:bCs/>
          <w:sz w:val="30"/>
          <w:szCs w:val="30"/>
        </w:rPr>
      </w:pPr>
      <w:r w:rsidRPr="00986A55">
        <w:rPr>
          <w:rFonts w:ascii="Angsana New" w:hAnsi="Angsana New" w:cs="Angsana New"/>
          <w:b/>
          <w:bCs/>
          <w:sz w:val="30"/>
          <w:szCs w:val="30"/>
          <w:cs/>
        </w:rPr>
        <w:t>สัญญาบริหารจัดการ</w:t>
      </w:r>
    </w:p>
    <w:p w14:paraId="3A80B4E3" w14:textId="77777777" w:rsidR="00B17AE5" w:rsidRPr="00986A55" w:rsidRDefault="00B17AE5" w:rsidP="008551AF">
      <w:pPr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76A84B71" w14:textId="002D3EAD" w:rsidR="00B17AE5" w:rsidRPr="00986A55" w:rsidRDefault="00B17AE5" w:rsidP="002B618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บริษัทได้ทำ</w:t>
      </w:r>
      <w:r w:rsidRPr="00986A55">
        <w:rPr>
          <w:rFonts w:ascii="Angsana New" w:hAnsi="Angsana New" w:cs="Angsana New" w:hint="cs"/>
          <w:sz w:val="30"/>
          <w:szCs w:val="30"/>
          <w:cs/>
        </w:rPr>
        <w:t>สั</w:t>
      </w:r>
      <w:r w:rsidRPr="00986A55">
        <w:rPr>
          <w:rFonts w:ascii="Angsana New" w:hAnsi="Angsana New" w:cs="Angsana New"/>
          <w:sz w:val="30"/>
          <w:szCs w:val="30"/>
          <w:cs/>
        </w:rPr>
        <w:t>ญญา</w:t>
      </w:r>
      <w:r w:rsidRPr="00986A55">
        <w:rPr>
          <w:rFonts w:ascii="Angsana New" w:hAnsi="Angsana New" w:cs="Angsana New" w:hint="cs"/>
          <w:sz w:val="30"/>
          <w:szCs w:val="30"/>
          <w:cs/>
        </w:rPr>
        <w:t>บริหารจัดการ</w:t>
      </w:r>
      <w:r w:rsidRPr="00986A55">
        <w:rPr>
          <w:rFonts w:ascii="Angsana New" w:hAnsi="Angsana New" w:cs="Angsana New"/>
          <w:sz w:val="30"/>
          <w:szCs w:val="30"/>
          <w:cs/>
        </w:rPr>
        <w:t>กับบริษัทที่เกี่ยวข้องกัน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หลายแห่ง </w:t>
      </w:r>
      <w:r w:rsidRPr="00986A55">
        <w:rPr>
          <w:rFonts w:ascii="Angsana New" w:hAnsi="Angsana New" w:cs="Angsana New"/>
          <w:sz w:val="30"/>
          <w:szCs w:val="30"/>
          <w:cs/>
        </w:rPr>
        <w:t>โดยบริษัทจะ</w:t>
      </w:r>
      <w:r w:rsidRPr="00986A55">
        <w:rPr>
          <w:rFonts w:ascii="Angsana New" w:hAnsi="Angsana New" w:cs="Angsana New" w:hint="cs"/>
          <w:sz w:val="30"/>
          <w:szCs w:val="30"/>
          <w:cs/>
        </w:rPr>
        <w:t>เป็นผู้บริหารสินทรัพย์และให้บริการงานธุรการต่างๆ โดยคิดค่า</w:t>
      </w:r>
      <w:r w:rsidRPr="00986A55">
        <w:rPr>
          <w:rFonts w:ascii="Angsana New" w:hAnsi="Angsana New" w:cs="Angsana New"/>
          <w:sz w:val="30"/>
          <w:szCs w:val="30"/>
          <w:cs/>
        </w:rPr>
        <w:t>บริการเป็นไปตาม</w:t>
      </w:r>
      <w:r w:rsidRPr="00986A55">
        <w:rPr>
          <w:rFonts w:ascii="Angsana New" w:hAnsi="Angsana New" w:cs="Angsana New" w:hint="cs"/>
          <w:sz w:val="30"/>
          <w:szCs w:val="30"/>
          <w:cs/>
        </w:rPr>
        <w:t>ที่ระบุไว้</w:t>
      </w:r>
      <w:r w:rsidRPr="00986A55">
        <w:rPr>
          <w:rFonts w:ascii="Angsana New" w:hAnsi="Angsana New" w:cs="Angsana New"/>
          <w:sz w:val="30"/>
          <w:szCs w:val="30"/>
          <w:cs/>
        </w:rPr>
        <w:t>ในสัญญา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สัญญาดังกล่าว</w:t>
      </w:r>
      <w:r w:rsidRPr="00986A55">
        <w:rPr>
          <w:rFonts w:ascii="Angsana New" w:hAnsi="Angsana New" w:cs="Angsana New"/>
          <w:sz w:val="30"/>
          <w:szCs w:val="30"/>
          <w:cs/>
        </w:rPr>
        <w:t>ไม่มีกำหนด</w:t>
      </w:r>
      <w:r w:rsidRPr="00986A55">
        <w:rPr>
          <w:rFonts w:ascii="Angsana New" w:hAnsi="Angsana New" w:cs="Angsana New" w:hint="cs"/>
          <w:sz w:val="30"/>
          <w:szCs w:val="30"/>
          <w:cs/>
        </w:rPr>
        <w:t>วัน</w:t>
      </w:r>
      <w:r w:rsidRPr="00986A55">
        <w:rPr>
          <w:rFonts w:ascii="Angsana New" w:hAnsi="Angsana New" w:cs="Angsana New"/>
          <w:sz w:val="30"/>
          <w:szCs w:val="30"/>
          <w:cs/>
        </w:rPr>
        <w:t>สิ้นสุดของสัญญา ค่าธรรมเนียมการ</w:t>
      </w:r>
      <w:r w:rsidRPr="00986A55">
        <w:rPr>
          <w:rFonts w:ascii="Angsana New" w:hAnsi="Angsana New" w:cs="Angsana New" w:hint="cs"/>
          <w:sz w:val="30"/>
          <w:szCs w:val="30"/>
          <w:cs/>
        </w:rPr>
        <w:t>ให้บริการเป็นไปตามเงื่อนไขที่ระบุไว้ในสัญญา</w:t>
      </w:r>
    </w:p>
    <w:p w14:paraId="62CA2CC4" w14:textId="77777777" w:rsidR="00C451D9" w:rsidRPr="00986A55" w:rsidRDefault="00C451D9" w:rsidP="002B6189">
      <w:pPr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44A4A8C7" w14:textId="7C077DBE" w:rsidR="00F34C85" w:rsidRPr="00986A55" w:rsidRDefault="004D4081" w:rsidP="00F34C85">
      <w:pPr>
        <w:ind w:left="547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การสนับสนุนทางการเงินและการค้ำประกัน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(หมายเหตุข้อ </w:t>
      </w:r>
      <w:r w:rsidR="003A3DEA" w:rsidRPr="00986A55">
        <w:rPr>
          <w:rFonts w:ascii="Angsana New" w:hAnsi="Angsana New" w:cs="Angsana New"/>
          <w:sz w:val="30"/>
          <w:szCs w:val="30"/>
        </w:rPr>
        <w:t>9</w:t>
      </w:r>
      <w:r w:rsidR="00B17AE5" w:rsidRPr="00986A55">
        <w:rPr>
          <w:rFonts w:ascii="Angsana New" w:hAnsi="Angsana New" w:cs="Angsana New"/>
          <w:sz w:val="30"/>
          <w:szCs w:val="30"/>
        </w:rPr>
        <w:t xml:space="preserve"> </w:t>
      </w:r>
      <w:r w:rsidR="00B17AE5" w:rsidRPr="00986A5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F014E" w:rsidRPr="00986A55">
        <w:rPr>
          <w:rFonts w:ascii="Angsana New" w:hAnsi="Angsana New" w:cs="Angsana New"/>
          <w:sz w:val="30"/>
          <w:szCs w:val="30"/>
        </w:rPr>
        <w:t>1</w:t>
      </w:r>
      <w:r w:rsidR="003A3DEA" w:rsidRPr="00986A55">
        <w:rPr>
          <w:rFonts w:ascii="Angsana New" w:hAnsi="Angsana New" w:cs="Angsana New"/>
          <w:sz w:val="30"/>
          <w:szCs w:val="30"/>
        </w:rPr>
        <w:t>6</w:t>
      </w:r>
      <w:r w:rsidRPr="00986A55">
        <w:rPr>
          <w:rFonts w:ascii="Angsana New" w:hAnsi="Angsana New" w:cs="Angsana New" w:hint="cs"/>
          <w:sz w:val="30"/>
          <w:szCs w:val="30"/>
          <w:cs/>
        </w:rPr>
        <w:t>)</w:t>
      </w:r>
    </w:p>
    <w:p w14:paraId="2C27376F" w14:textId="77777777" w:rsidR="0090641B" w:rsidRPr="00986A55" w:rsidRDefault="0090641B" w:rsidP="00F34C85">
      <w:pPr>
        <w:ind w:left="547"/>
        <w:rPr>
          <w:rFonts w:ascii="Angsana New" w:hAnsi="Angsana New" w:cs="Angsana New"/>
          <w:sz w:val="22"/>
          <w:szCs w:val="22"/>
        </w:rPr>
      </w:pPr>
    </w:p>
    <w:p w14:paraId="1DED6F15" w14:textId="77777777" w:rsidR="00523CF0" w:rsidRDefault="00523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BEBAFDC" w14:textId="29578747" w:rsidR="00804175" w:rsidRPr="00986A55" w:rsidRDefault="003A3DEA" w:rsidP="00F727B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24"/>
          <w:szCs w:val="24"/>
          <w:u w:val="none"/>
        </w:rPr>
      </w:pPr>
      <w:r w:rsidRPr="00986A55">
        <w:rPr>
          <w:rFonts w:ascii="Angsana New" w:hAnsi="Angsana New" w:cs="Angsana New"/>
          <w:sz w:val="30"/>
          <w:szCs w:val="30"/>
          <w:u w:val="none"/>
        </w:rPr>
        <w:t>5</w:t>
      </w:r>
      <w:r w:rsidR="00F727BA" w:rsidRPr="00986A55">
        <w:rPr>
          <w:rFonts w:ascii="Angsana New" w:hAnsi="Angsana New" w:cs="Angsana New"/>
          <w:sz w:val="30"/>
          <w:szCs w:val="30"/>
          <w:u w:val="none"/>
        </w:rPr>
        <w:tab/>
      </w:r>
      <w:r w:rsidR="005670FC" w:rsidRPr="00986A55">
        <w:rPr>
          <w:rFonts w:ascii="Angsana New" w:hAnsi="Angsana New" w:cs="Angsana New"/>
          <w:sz w:val="30"/>
          <w:szCs w:val="30"/>
          <w:u w:val="none"/>
          <w:cs/>
        </w:rPr>
        <w:t>ลูกหนี้การค้า</w:t>
      </w:r>
    </w:p>
    <w:p w14:paraId="1BC67566" w14:textId="77777777" w:rsidR="00B17AE5" w:rsidRPr="00523CF0" w:rsidRDefault="00B17AE5" w:rsidP="00523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 w:cs="Angsana New"/>
          <w:sz w:val="16"/>
          <w:szCs w:val="16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67"/>
        <w:gridCol w:w="1127"/>
        <w:gridCol w:w="270"/>
        <w:gridCol w:w="1076"/>
        <w:gridCol w:w="270"/>
        <w:gridCol w:w="1081"/>
        <w:gridCol w:w="272"/>
        <w:gridCol w:w="1041"/>
        <w:gridCol w:w="15"/>
      </w:tblGrid>
      <w:tr w:rsidR="005670FC" w:rsidRPr="00986A55" w14:paraId="55C5347C" w14:textId="77777777" w:rsidTr="002976CA">
        <w:tc>
          <w:tcPr>
            <w:tcW w:w="1667" w:type="pct"/>
          </w:tcPr>
          <w:p w14:paraId="279281E1" w14:textId="77777777" w:rsidR="005670FC" w:rsidRPr="00986A55" w:rsidRDefault="005670FC" w:rsidP="0056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3A8D5494" w14:textId="77777777" w:rsidR="005670FC" w:rsidRPr="00986A55" w:rsidRDefault="005670FC" w:rsidP="0056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5AF28250" w14:textId="77777777" w:rsidR="005670FC" w:rsidRPr="00986A55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47E1B05" w14:textId="77777777" w:rsidR="005670FC" w:rsidRPr="00986A55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4"/>
          </w:tcPr>
          <w:p w14:paraId="14DF4E22" w14:textId="77777777" w:rsidR="005670FC" w:rsidRPr="00986A55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63D4A" w:rsidRPr="00986A55" w14:paraId="2643BA4E" w14:textId="77777777" w:rsidTr="002976CA">
        <w:trPr>
          <w:trHeight w:val="704"/>
        </w:trPr>
        <w:tc>
          <w:tcPr>
            <w:tcW w:w="1667" w:type="pct"/>
          </w:tcPr>
          <w:p w14:paraId="097B537D" w14:textId="77777777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B3E9F1A" w14:textId="77777777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  <w:p w14:paraId="0C6A873C" w14:textId="77777777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4" w:type="pct"/>
          </w:tcPr>
          <w:p w14:paraId="6DD2B3A7" w14:textId="69CA4CA1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  <w:p w14:paraId="474309F9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71E27C7B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8CE7186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42E5D874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06ADAB84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A61F603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  <w:p w14:paraId="54476E4D" w14:textId="7B27BACF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535F7097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14:paraId="0F6F2AEC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36CE5FF3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763D4A" w:rsidRPr="00986A55" w14:paraId="78171417" w14:textId="77777777" w:rsidTr="002976CA">
        <w:tc>
          <w:tcPr>
            <w:tcW w:w="1667" w:type="pct"/>
          </w:tcPr>
          <w:p w14:paraId="0F4F11B0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7664E1F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806" w:type="pct"/>
            <w:gridSpan w:val="8"/>
          </w:tcPr>
          <w:p w14:paraId="5ACFFC83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3D4A" w:rsidRPr="00986A55" w14:paraId="7EB848A8" w14:textId="77777777" w:rsidTr="002976CA">
        <w:trPr>
          <w:gridAfter w:val="1"/>
          <w:wAfter w:w="8" w:type="pct"/>
        </w:trPr>
        <w:tc>
          <w:tcPr>
            <w:tcW w:w="1667" w:type="pct"/>
          </w:tcPr>
          <w:p w14:paraId="286AA2C7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527" w:type="pct"/>
          </w:tcPr>
          <w:p w14:paraId="1DF37FD7" w14:textId="14944690" w:rsidR="00763D4A" w:rsidRPr="00986A55" w:rsidRDefault="00A66D7E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14" w:type="pct"/>
            <w:vAlign w:val="bottom"/>
          </w:tcPr>
          <w:p w14:paraId="217C22E4" w14:textId="799C447D" w:rsidR="00763D4A" w:rsidRPr="00986A55" w:rsidRDefault="00175A2C" w:rsidP="00A14B24">
            <w:pPr>
              <w:pStyle w:val="acctfourfigures"/>
              <w:shd w:val="clear" w:color="auto" w:fill="FFFFFF"/>
              <w:tabs>
                <w:tab w:val="clear" w:pos="765"/>
                <w:tab w:val="decimal" w:pos="65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25338C1" w14:textId="77777777" w:rsidR="00763D4A" w:rsidRPr="00986A55" w:rsidRDefault="00763D4A" w:rsidP="00763D4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DB5193B" w14:textId="77777777" w:rsidR="00763D4A" w:rsidRPr="00986A55" w:rsidRDefault="00763D4A" w:rsidP="00A14B24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795D375" w14:textId="77777777" w:rsidR="00763D4A" w:rsidRPr="00986A55" w:rsidRDefault="00763D4A" w:rsidP="00763D4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9DE2656" w14:textId="0B5CD764" w:rsidR="00763D4A" w:rsidRPr="00986A55" w:rsidRDefault="00175A2C" w:rsidP="00A14B24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46,378</w:t>
            </w:r>
          </w:p>
        </w:tc>
        <w:tc>
          <w:tcPr>
            <w:tcW w:w="148" w:type="pct"/>
            <w:vAlign w:val="bottom"/>
          </w:tcPr>
          <w:p w14:paraId="5A71B497" w14:textId="77777777" w:rsidR="00763D4A" w:rsidRPr="00986A55" w:rsidRDefault="00763D4A" w:rsidP="00A14B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729EEBA" w14:textId="77777777" w:rsidR="00763D4A" w:rsidRPr="00986A55" w:rsidRDefault="00763D4A" w:rsidP="00A14B24">
            <w:pPr>
              <w:pStyle w:val="acctfourfigures"/>
              <w:shd w:val="clear" w:color="auto" w:fill="FFFFFF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54,057</w:t>
            </w:r>
          </w:p>
        </w:tc>
      </w:tr>
      <w:tr w:rsidR="00763D4A" w:rsidRPr="00986A55" w14:paraId="5E8C25B1" w14:textId="77777777" w:rsidTr="002976CA">
        <w:trPr>
          <w:gridAfter w:val="1"/>
          <w:wAfter w:w="8" w:type="pct"/>
        </w:trPr>
        <w:tc>
          <w:tcPr>
            <w:tcW w:w="1667" w:type="pct"/>
          </w:tcPr>
          <w:p w14:paraId="7EC8553B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27" w:type="pct"/>
          </w:tcPr>
          <w:p w14:paraId="667AB08B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3A4EF" w14:textId="716411F3" w:rsidR="00763D4A" w:rsidRPr="00986A55" w:rsidRDefault="00175A2C" w:rsidP="00A14B24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3,558</w:t>
            </w:r>
          </w:p>
        </w:tc>
        <w:tc>
          <w:tcPr>
            <w:tcW w:w="147" w:type="pct"/>
            <w:vAlign w:val="bottom"/>
          </w:tcPr>
          <w:p w14:paraId="516B0F88" w14:textId="77777777" w:rsidR="00763D4A" w:rsidRPr="00986A55" w:rsidRDefault="00763D4A" w:rsidP="00A14B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133FC2C7" w14:textId="77777777" w:rsidR="00763D4A" w:rsidRPr="00986A55" w:rsidRDefault="00763D4A" w:rsidP="00A14B24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20,116</w:t>
            </w:r>
          </w:p>
        </w:tc>
        <w:tc>
          <w:tcPr>
            <w:tcW w:w="147" w:type="pct"/>
            <w:vAlign w:val="bottom"/>
          </w:tcPr>
          <w:p w14:paraId="10201520" w14:textId="77777777" w:rsidR="00763D4A" w:rsidRPr="00986A55" w:rsidRDefault="00763D4A" w:rsidP="00763D4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9D73562" w14:textId="5AD34AD7" w:rsidR="00763D4A" w:rsidRPr="00986A55" w:rsidRDefault="00175A2C" w:rsidP="00175A2C">
            <w:pPr>
              <w:pStyle w:val="acctfourfigures"/>
              <w:tabs>
                <w:tab w:val="clear" w:pos="765"/>
                <w:tab w:val="decimal" w:pos="3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1027B264" w14:textId="77777777" w:rsidR="00763D4A" w:rsidRPr="00986A55" w:rsidRDefault="00763D4A" w:rsidP="00763D4A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DF36C3C" w14:textId="77777777" w:rsidR="00763D4A" w:rsidRPr="00986A55" w:rsidRDefault="00763D4A" w:rsidP="00A14B24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63D4A" w:rsidRPr="00986A55" w14:paraId="2EDA1A63" w14:textId="77777777" w:rsidTr="002976CA">
        <w:trPr>
          <w:gridAfter w:val="1"/>
          <w:wAfter w:w="8" w:type="pct"/>
        </w:trPr>
        <w:tc>
          <w:tcPr>
            <w:tcW w:w="1667" w:type="pct"/>
          </w:tcPr>
          <w:p w14:paraId="626A622B" w14:textId="6CB21CDC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pct"/>
          </w:tcPr>
          <w:p w14:paraId="2644F2CD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235A85" w14:textId="33379A82" w:rsidR="00763D4A" w:rsidRPr="00986A55" w:rsidRDefault="00175A2C" w:rsidP="00A14B24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3,558</w:t>
            </w:r>
          </w:p>
        </w:tc>
        <w:tc>
          <w:tcPr>
            <w:tcW w:w="147" w:type="pct"/>
            <w:vAlign w:val="bottom"/>
          </w:tcPr>
          <w:p w14:paraId="6D54750F" w14:textId="77777777" w:rsidR="00763D4A" w:rsidRPr="00986A55" w:rsidRDefault="00763D4A" w:rsidP="00A14B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BAAFF" w14:textId="77777777" w:rsidR="00763D4A" w:rsidRPr="00986A55" w:rsidRDefault="00763D4A" w:rsidP="00A14B24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20,116</w:t>
            </w:r>
          </w:p>
        </w:tc>
        <w:tc>
          <w:tcPr>
            <w:tcW w:w="147" w:type="pct"/>
            <w:vAlign w:val="bottom"/>
          </w:tcPr>
          <w:p w14:paraId="2C7BDDDE" w14:textId="77777777" w:rsidR="00763D4A" w:rsidRPr="00986A55" w:rsidRDefault="00763D4A" w:rsidP="00A14B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6FB5056" w14:textId="1CC9F142" w:rsidR="00763D4A" w:rsidRPr="00986A55" w:rsidRDefault="00175A2C" w:rsidP="00A14B24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46,378</w:t>
            </w:r>
          </w:p>
        </w:tc>
        <w:tc>
          <w:tcPr>
            <w:tcW w:w="148" w:type="pct"/>
            <w:vAlign w:val="bottom"/>
          </w:tcPr>
          <w:p w14:paraId="1245C00C" w14:textId="77777777" w:rsidR="00763D4A" w:rsidRPr="00986A55" w:rsidRDefault="00763D4A" w:rsidP="00A14B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18E546CE" w14:textId="77777777" w:rsidR="00763D4A" w:rsidRPr="00986A55" w:rsidRDefault="00763D4A" w:rsidP="00A14B24">
            <w:pPr>
              <w:pStyle w:val="acctfourfigures"/>
              <w:shd w:val="clear" w:color="auto" w:fill="FFFFFF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54,057</w:t>
            </w:r>
          </w:p>
        </w:tc>
      </w:tr>
    </w:tbl>
    <w:p w14:paraId="2F23D06D" w14:textId="38CB4CA0" w:rsidR="00241035" w:rsidRPr="00523CF0" w:rsidRDefault="00241035" w:rsidP="00523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 w:cs="Angsana New"/>
          <w:sz w:val="16"/>
          <w:szCs w:val="16"/>
          <w:cs/>
        </w:rPr>
      </w:pPr>
    </w:p>
    <w:p w14:paraId="7FB047BF" w14:textId="57C802E4" w:rsidR="00804175" w:rsidRPr="00986A55" w:rsidRDefault="00804175" w:rsidP="00AF3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149B7887" w14:textId="77777777" w:rsidR="00763D4A" w:rsidRPr="00986A55" w:rsidRDefault="00763D4A" w:rsidP="00AF3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68"/>
        <w:gridCol w:w="1019"/>
        <w:gridCol w:w="268"/>
        <w:gridCol w:w="1056"/>
        <w:gridCol w:w="268"/>
        <w:gridCol w:w="1081"/>
      </w:tblGrid>
      <w:tr w:rsidR="005670FC" w:rsidRPr="00986A55" w14:paraId="374F3B86" w14:textId="77777777" w:rsidTr="002976CA">
        <w:trPr>
          <w:trHeight w:val="403"/>
          <w:tblHeader/>
        </w:trPr>
        <w:tc>
          <w:tcPr>
            <w:tcW w:w="2206" w:type="pct"/>
          </w:tcPr>
          <w:p w14:paraId="048F818A" w14:textId="77777777" w:rsidR="005670FC" w:rsidRPr="00986A55" w:rsidRDefault="005670FC" w:rsidP="0056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pct"/>
            <w:gridSpan w:val="3"/>
          </w:tcPr>
          <w:p w14:paraId="10693B3D" w14:textId="77777777" w:rsidR="005670FC" w:rsidRPr="00986A55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0125E2A" w14:textId="77777777" w:rsidR="005670FC" w:rsidRPr="00986A55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4BB34447" w14:textId="77777777" w:rsidR="005670FC" w:rsidRPr="00986A55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63D4A" w:rsidRPr="00986A55" w14:paraId="1A401B7D" w14:textId="77777777" w:rsidTr="002976CA">
        <w:trPr>
          <w:trHeight w:val="209"/>
          <w:tblHeader/>
        </w:trPr>
        <w:tc>
          <w:tcPr>
            <w:tcW w:w="2206" w:type="pct"/>
          </w:tcPr>
          <w:p w14:paraId="75AB5473" w14:textId="77777777" w:rsidR="00763D4A" w:rsidRPr="00986A55" w:rsidRDefault="00763D4A" w:rsidP="0076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AC674C4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  <w:p w14:paraId="7D5F1E9A" w14:textId="7A7A48BC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4525EE89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1C3407AF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460BE5A8" w14:textId="13177462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14:paraId="51763EEA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3BF7BD4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  <w:p w14:paraId="1B21EFB0" w14:textId="43FE690E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7FF4FE03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082D6C6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46F403BC" w14:textId="467649B0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763D4A" w:rsidRPr="00986A55" w14:paraId="4F7B40D2" w14:textId="77777777" w:rsidTr="002976CA">
        <w:trPr>
          <w:trHeight w:val="408"/>
        </w:trPr>
        <w:tc>
          <w:tcPr>
            <w:tcW w:w="2206" w:type="pct"/>
          </w:tcPr>
          <w:p w14:paraId="286B5C3C" w14:textId="15E46D08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39BE2AC3" w14:textId="77777777" w:rsidR="00763D4A" w:rsidRPr="00986A55" w:rsidRDefault="00763D4A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4B24" w:rsidRPr="00986A55" w14:paraId="753B7A66" w14:textId="77777777" w:rsidTr="002976CA">
        <w:trPr>
          <w:trHeight w:val="408"/>
        </w:trPr>
        <w:tc>
          <w:tcPr>
            <w:tcW w:w="2206" w:type="pct"/>
          </w:tcPr>
          <w:p w14:paraId="1A630330" w14:textId="773779AF" w:rsidR="00A14B24" w:rsidRPr="00986A55" w:rsidRDefault="00A14B24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794" w:type="pct"/>
            <w:gridSpan w:val="7"/>
          </w:tcPr>
          <w:p w14:paraId="637E0966" w14:textId="77777777" w:rsidR="00A14B24" w:rsidRPr="00986A55" w:rsidRDefault="00A14B24" w:rsidP="0076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9727F" w:rsidRPr="00986A55" w14:paraId="7D1153CD" w14:textId="77777777" w:rsidTr="002976CA">
        <w:trPr>
          <w:trHeight w:val="293"/>
        </w:trPr>
        <w:tc>
          <w:tcPr>
            <w:tcW w:w="2206" w:type="pct"/>
          </w:tcPr>
          <w:p w14:paraId="4672AB27" w14:textId="77777777" w:rsidR="0009727F" w:rsidRPr="00986A55" w:rsidRDefault="0009727F" w:rsidP="0009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7" w:type="pct"/>
          </w:tcPr>
          <w:p w14:paraId="381CE277" w14:textId="7760B98D" w:rsidR="0009727F" w:rsidRPr="00986A55" w:rsidRDefault="0009727F" w:rsidP="00A14B24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728CD44" w14:textId="77777777" w:rsidR="0009727F" w:rsidRPr="00986A55" w:rsidRDefault="0009727F" w:rsidP="0009727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035781F9" w14:textId="77777777" w:rsidR="0009727F" w:rsidRPr="00986A55" w:rsidRDefault="0009727F" w:rsidP="00A14B24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F21DFE2" w14:textId="77777777" w:rsidR="0009727F" w:rsidRPr="00986A55" w:rsidRDefault="0009727F" w:rsidP="0009727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196C44E" w14:textId="11D84429" w:rsidR="0009727F" w:rsidRPr="00986A55" w:rsidRDefault="005A1B29" w:rsidP="00A14B24">
            <w:pPr>
              <w:pStyle w:val="acctfourfigures"/>
              <w:shd w:val="clear" w:color="auto" w:fill="FFFFFF"/>
              <w:tabs>
                <w:tab w:val="clear" w:pos="765"/>
                <w:tab w:val="decimal" w:pos="4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FF5D10E" w14:textId="77777777" w:rsidR="0009727F" w:rsidRPr="00986A55" w:rsidRDefault="0009727F" w:rsidP="0009727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461F56E" w14:textId="77777777" w:rsidR="0009727F" w:rsidRPr="00986A55" w:rsidRDefault="0009727F" w:rsidP="00A14B24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3,400</w:t>
            </w:r>
          </w:p>
        </w:tc>
      </w:tr>
      <w:tr w:rsidR="0009727F" w:rsidRPr="00986A55" w14:paraId="26509B47" w14:textId="77777777" w:rsidTr="002976CA">
        <w:trPr>
          <w:trHeight w:val="293"/>
        </w:trPr>
        <w:tc>
          <w:tcPr>
            <w:tcW w:w="2206" w:type="pct"/>
          </w:tcPr>
          <w:p w14:paraId="1CC8CD52" w14:textId="77777777" w:rsidR="0009727F" w:rsidRPr="00986A55" w:rsidRDefault="0009727F" w:rsidP="0009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637" w:type="pct"/>
          </w:tcPr>
          <w:p w14:paraId="5E79815A" w14:textId="77777777" w:rsidR="0009727F" w:rsidRPr="00986A55" w:rsidRDefault="0009727F" w:rsidP="0009727F">
            <w:pPr>
              <w:pStyle w:val="acctfourfigures"/>
              <w:tabs>
                <w:tab w:val="clear" w:pos="765"/>
                <w:tab w:val="decimal" w:pos="631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6644D3B" w14:textId="77777777" w:rsidR="0009727F" w:rsidRPr="00986A55" w:rsidRDefault="0009727F" w:rsidP="0009727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00F3D416" w14:textId="77777777" w:rsidR="0009727F" w:rsidRPr="00986A55" w:rsidRDefault="0009727F" w:rsidP="0009727F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51C0904" w14:textId="77777777" w:rsidR="0009727F" w:rsidRPr="00986A55" w:rsidRDefault="0009727F" w:rsidP="0009727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F929AB2" w14:textId="77777777" w:rsidR="0009727F" w:rsidRPr="00986A55" w:rsidRDefault="0009727F" w:rsidP="0009727F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6458580" w14:textId="77777777" w:rsidR="0009727F" w:rsidRPr="00986A55" w:rsidRDefault="0009727F" w:rsidP="0009727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41F7822" w14:textId="77777777" w:rsidR="0009727F" w:rsidRPr="00986A55" w:rsidRDefault="0009727F" w:rsidP="00A14B24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1B29" w:rsidRPr="00986A55" w14:paraId="1E30C327" w14:textId="77777777" w:rsidTr="002976CA">
        <w:trPr>
          <w:trHeight w:val="293"/>
        </w:trPr>
        <w:tc>
          <w:tcPr>
            <w:tcW w:w="2206" w:type="pct"/>
          </w:tcPr>
          <w:p w14:paraId="7D61ADFC" w14:textId="77777777" w:rsidR="005A1B29" w:rsidRPr="00986A55" w:rsidRDefault="005A1B29" w:rsidP="005A1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7" w:type="pct"/>
          </w:tcPr>
          <w:p w14:paraId="275C896B" w14:textId="54BB3BE6" w:rsidR="005A1B29" w:rsidRPr="00986A55" w:rsidRDefault="005A1B29" w:rsidP="005A1B29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410A4DD" w14:textId="77777777" w:rsidR="005A1B29" w:rsidRPr="00986A55" w:rsidRDefault="005A1B29" w:rsidP="005A1B2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D9187B4" w14:textId="77777777" w:rsidR="005A1B29" w:rsidRPr="00986A55" w:rsidRDefault="005A1B29" w:rsidP="005A1B29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0FE0ED" w14:textId="77777777" w:rsidR="005A1B29" w:rsidRPr="00986A55" w:rsidRDefault="005A1B29" w:rsidP="005A1B2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334CA73" w14:textId="7E425DA8" w:rsidR="005A1B29" w:rsidRPr="00986A55" w:rsidRDefault="005A1B29" w:rsidP="00A14B24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14,971</w:t>
            </w:r>
          </w:p>
        </w:tc>
        <w:tc>
          <w:tcPr>
            <w:tcW w:w="146" w:type="pct"/>
          </w:tcPr>
          <w:p w14:paraId="2B477C43" w14:textId="77777777" w:rsidR="005A1B29" w:rsidRPr="00986A55" w:rsidRDefault="005A1B29" w:rsidP="005A1B2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076F20D" w14:textId="77777777" w:rsidR="005A1B29" w:rsidRPr="00986A55" w:rsidRDefault="005A1B29" w:rsidP="00A14B24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12,436</w:t>
            </w:r>
          </w:p>
        </w:tc>
      </w:tr>
      <w:tr w:rsidR="005A1B29" w:rsidRPr="00986A55" w14:paraId="4D180EA8" w14:textId="77777777" w:rsidTr="002976CA">
        <w:trPr>
          <w:trHeight w:val="293"/>
        </w:trPr>
        <w:tc>
          <w:tcPr>
            <w:tcW w:w="2206" w:type="pct"/>
          </w:tcPr>
          <w:p w14:paraId="4FBB6E55" w14:textId="77777777" w:rsidR="005A1B29" w:rsidRPr="00986A55" w:rsidRDefault="005A1B29" w:rsidP="005A1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3 -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</w:tcPr>
          <w:p w14:paraId="64849170" w14:textId="2DF5D321" w:rsidR="005A1B29" w:rsidRPr="00986A55" w:rsidRDefault="005A1B29" w:rsidP="005A1B29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CCC585E" w14:textId="77777777" w:rsidR="005A1B29" w:rsidRPr="00986A55" w:rsidRDefault="005A1B29" w:rsidP="005A1B2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666F074" w14:textId="77777777" w:rsidR="005A1B29" w:rsidRPr="00986A55" w:rsidRDefault="005A1B29" w:rsidP="005A1B29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62377F8" w14:textId="77777777" w:rsidR="005A1B29" w:rsidRPr="00986A55" w:rsidRDefault="005A1B29" w:rsidP="005A1B2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9BE3929" w14:textId="530FF1E3" w:rsidR="005A1B29" w:rsidRPr="00986A55" w:rsidRDefault="005A1B29" w:rsidP="00A14B24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8,957</w:t>
            </w:r>
          </w:p>
        </w:tc>
        <w:tc>
          <w:tcPr>
            <w:tcW w:w="146" w:type="pct"/>
          </w:tcPr>
          <w:p w14:paraId="71A3D274" w14:textId="77777777" w:rsidR="005A1B29" w:rsidRPr="00986A55" w:rsidRDefault="005A1B29" w:rsidP="005A1B2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4CD8FF2" w14:textId="77777777" w:rsidR="005A1B29" w:rsidRPr="00986A55" w:rsidRDefault="005A1B29" w:rsidP="00A14B24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12,008</w:t>
            </w:r>
          </w:p>
        </w:tc>
      </w:tr>
      <w:tr w:rsidR="005A1B29" w:rsidRPr="00986A55" w14:paraId="72D1BD9A" w14:textId="77777777" w:rsidTr="002976CA">
        <w:trPr>
          <w:trHeight w:val="293"/>
        </w:trPr>
        <w:tc>
          <w:tcPr>
            <w:tcW w:w="2206" w:type="pct"/>
          </w:tcPr>
          <w:p w14:paraId="2EF71168" w14:textId="77777777" w:rsidR="005A1B29" w:rsidRPr="00986A55" w:rsidRDefault="005A1B29" w:rsidP="005A1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</w:tcPr>
          <w:p w14:paraId="57639C78" w14:textId="4AB15408" w:rsidR="005A1B29" w:rsidRPr="00986A55" w:rsidRDefault="005A1B29" w:rsidP="005A1B29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37691B2" w14:textId="77777777" w:rsidR="005A1B29" w:rsidRPr="00986A55" w:rsidRDefault="005A1B29" w:rsidP="005A1B2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16C014EF" w14:textId="77777777" w:rsidR="005A1B29" w:rsidRPr="00986A55" w:rsidRDefault="005A1B29" w:rsidP="005A1B29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EFE24C" w14:textId="77777777" w:rsidR="005A1B29" w:rsidRPr="00986A55" w:rsidRDefault="005A1B29" w:rsidP="005A1B2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AC976C5" w14:textId="25BF750C" w:rsidR="005A1B29" w:rsidRPr="00986A55" w:rsidRDefault="005A1B29" w:rsidP="00A14B24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11,621</w:t>
            </w:r>
          </w:p>
        </w:tc>
        <w:tc>
          <w:tcPr>
            <w:tcW w:w="146" w:type="pct"/>
          </w:tcPr>
          <w:p w14:paraId="2DDE3264" w14:textId="77777777" w:rsidR="005A1B29" w:rsidRPr="00986A55" w:rsidRDefault="005A1B29" w:rsidP="005A1B2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0400377" w14:textId="77777777" w:rsidR="005A1B29" w:rsidRPr="00986A55" w:rsidRDefault="005A1B29" w:rsidP="00A14B24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20,593</w:t>
            </w:r>
          </w:p>
        </w:tc>
      </w:tr>
      <w:tr w:rsidR="005A1B29" w:rsidRPr="00986A55" w14:paraId="508BE6D2" w14:textId="77777777" w:rsidTr="002976CA">
        <w:trPr>
          <w:trHeight w:val="293"/>
        </w:trPr>
        <w:tc>
          <w:tcPr>
            <w:tcW w:w="2206" w:type="pct"/>
          </w:tcPr>
          <w:p w14:paraId="7363A0D2" w14:textId="77777777" w:rsidR="005A1B29" w:rsidRPr="00986A55" w:rsidRDefault="005A1B29" w:rsidP="005A1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01D9D70" w14:textId="0FF195D8" w:rsidR="005A1B29" w:rsidRPr="00986A55" w:rsidRDefault="005A1B29" w:rsidP="005A1B29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B2DA2FD" w14:textId="77777777" w:rsidR="005A1B29" w:rsidRPr="00986A55" w:rsidRDefault="005A1B29" w:rsidP="005A1B2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40D27A75" w14:textId="77777777" w:rsidR="005A1B29" w:rsidRPr="00986A55" w:rsidRDefault="005A1B29" w:rsidP="005A1B29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5B0BD55" w14:textId="77777777" w:rsidR="005A1B29" w:rsidRPr="00986A55" w:rsidRDefault="005A1B29" w:rsidP="005A1B2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85C561F" w14:textId="3CFA1032" w:rsidR="005A1B29" w:rsidRPr="00986A55" w:rsidRDefault="005A1B29" w:rsidP="00A14B24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10,829</w:t>
            </w:r>
          </w:p>
        </w:tc>
        <w:tc>
          <w:tcPr>
            <w:tcW w:w="146" w:type="pct"/>
          </w:tcPr>
          <w:p w14:paraId="1960C0DA" w14:textId="77777777" w:rsidR="005A1B29" w:rsidRPr="00986A55" w:rsidRDefault="005A1B29" w:rsidP="005A1B2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FD319A7" w14:textId="77777777" w:rsidR="005A1B29" w:rsidRPr="00986A55" w:rsidRDefault="005A1B29" w:rsidP="00A14B24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5,620</w:t>
            </w:r>
          </w:p>
        </w:tc>
      </w:tr>
      <w:tr w:rsidR="0009727F" w:rsidRPr="00986A55" w14:paraId="4807D7F9" w14:textId="77777777" w:rsidTr="002976CA">
        <w:trPr>
          <w:trHeight w:val="403"/>
        </w:trPr>
        <w:tc>
          <w:tcPr>
            <w:tcW w:w="2206" w:type="pct"/>
          </w:tcPr>
          <w:p w14:paraId="2222E740" w14:textId="77777777" w:rsidR="0009727F" w:rsidRPr="00986A55" w:rsidRDefault="0009727F" w:rsidP="0009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300E3760" w14:textId="420E3844" w:rsidR="0009727F" w:rsidRPr="00986A55" w:rsidRDefault="0009727F" w:rsidP="0009727F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C6F2F66" w14:textId="77777777" w:rsidR="0009727F" w:rsidRPr="00986A55" w:rsidRDefault="0009727F" w:rsidP="0009727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</w:tcPr>
          <w:p w14:paraId="407A2782" w14:textId="77777777" w:rsidR="0009727F" w:rsidRPr="00986A55" w:rsidRDefault="0009727F" w:rsidP="0009727F">
            <w:pPr>
              <w:pStyle w:val="acctfourfigures"/>
              <w:shd w:val="clear" w:color="auto" w:fill="FFFFFF"/>
              <w:tabs>
                <w:tab w:val="clear" w:pos="765"/>
                <w:tab w:val="decimal" w:pos="50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94A7CB2" w14:textId="77777777" w:rsidR="0009727F" w:rsidRPr="00986A55" w:rsidRDefault="0009727F" w:rsidP="0009727F">
            <w:pPr>
              <w:pStyle w:val="acctfourfigures"/>
              <w:shd w:val="clear" w:color="auto" w:fill="FFFFFF"/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299E83AB" w14:textId="560C03FE" w:rsidR="0009727F" w:rsidRPr="00986A55" w:rsidRDefault="005A1B29" w:rsidP="00A14B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46,378</w:t>
            </w:r>
          </w:p>
        </w:tc>
        <w:tc>
          <w:tcPr>
            <w:tcW w:w="146" w:type="pct"/>
          </w:tcPr>
          <w:p w14:paraId="412E0A24" w14:textId="77777777" w:rsidR="0009727F" w:rsidRPr="00986A55" w:rsidRDefault="0009727F" w:rsidP="00A14B2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1E47EACF" w14:textId="77777777" w:rsidR="0009727F" w:rsidRPr="00986A55" w:rsidRDefault="0009727F" w:rsidP="00A14B24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54,057</w:t>
            </w:r>
          </w:p>
        </w:tc>
      </w:tr>
    </w:tbl>
    <w:p w14:paraId="29A94368" w14:textId="77777777" w:rsidR="004916E5" w:rsidRPr="00523CF0" w:rsidRDefault="004916E5" w:rsidP="00523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 w:cs="Angsana New"/>
          <w:sz w:val="14"/>
          <w:szCs w:val="1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69"/>
        <w:gridCol w:w="268"/>
        <w:gridCol w:w="1021"/>
        <w:gridCol w:w="268"/>
        <w:gridCol w:w="1058"/>
        <w:gridCol w:w="270"/>
        <w:gridCol w:w="1080"/>
      </w:tblGrid>
      <w:tr w:rsidR="002F2BC3" w:rsidRPr="00986A55" w14:paraId="071B588B" w14:textId="77777777" w:rsidTr="002976CA">
        <w:trPr>
          <w:trHeight w:val="363"/>
        </w:trPr>
        <w:tc>
          <w:tcPr>
            <w:tcW w:w="2204" w:type="pct"/>
            <w:vAlign w:val="bottom"/>
          </w:tcPr>
          <w:p w14:paraId="4B973DFC" w14:textId="62B509EA" w:rsidR="002F2BC3" w:rsidRPr="00986A55" w:rsidRDefault="002F2BC3" w:rsidP="0078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="00523CF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2796" w:type="pct"/>
            <w:gridSpan w:val="7"/>
          </w:tcPr>
          <w:p w14:paraId="0431D740" w14:textId="77777777" w:rsidR="002F2BC3" w:rsidRPr="00986A55" w:rsidRDefault="002F2BC3" w:rsidP="007835D9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CA134A" w:rsidRPr="00986A55" w14:paraId="0EB4AA8C" w14:textId="77777777" w:rsidTr="002976CA">
        <w:trPr>
          <w:trHeight w:val="403"/>
        </w:trPr>
        <w:tc>
          <w:tcPr>
            <w:tcW w:w="2204" w:type="pct"/>
          </w:tcPr>
          <w:p w14:paraId="3B431D27" w14:textId="77777777" w:rsidR="00CA134A" w:rsidRPr="00986A55" w:rsidRDefault="00CA134A" w:rsidP="00CA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7" w:type="pct"/>
            <w:shd w:val="clear" w:color="auto" w:fill="auto"/>
          </w:tcPr>
          <w:p w14:paraId="18C24679" w14:textId="6689CCBE" w:rsidR="00CA134A" w:rsidRPr="00986A55" w:rsidRDefault="00A66D7E" w:rsidP="00CA134A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3,243</w:t>
            </w:r>
          </w:p>
        </w:tc>
        <w:tc>
          <w:tcPr>
            <w:tcW w:w="146" w:type="pct"/>
          </w:tcPr>
          <w:p w14:paraId="7016599C" w14:textId="77777777" w:rsidR="00CA134A" w:rsidRPr="00986A55" w:rsidRDefault="00CA134A" w:rsidP="00CA134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478A4B8" w14:textId="77777777" w:rsidR="00CA134A" w:rsidRPr="00986A55" w:rsidRDefault="00CA134A" w:rsidP="00CA134A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  <w:tab w:val="decimal" w:pos="92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18,500</w:t>
            </w:r>
          </w:p>
        </w:tc>
        <w:tc>
          <w:tcPr>
            <w:tcW w:w="146" w:type="pct"/>
          </w:tcPr>
          <w:p w14:paraId="4353E1D0" w14:textId="77777777" w:rsidR="00CA134A" w:rsidRPr="00986A55" w:rsidRDefault="00CA134A" w:rsidP="00CA134A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40AC088" w14:textId="6EF3FE19" w:rsidR="00CA134A" w:rsidRPr="00986A55" w:rsidRDefault="00CA134A" w:rsidP="00CA134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88DE53" w14:textId="77777777" w:rsidR="00CA134A" w:rsidRPr="00986A55" w:rsidRDefault="00CA134A" w:rsidP="00CA134A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C5E37B" w14:textId="77777777" w:rsidR="00CA134A" w:rsidRPr="00986A55" w:rsidRDefault="00CA134A" w:rsidP="00CA134A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A134A" w:rsidRPr="00986A55" w14:paraId="2AF1C411" w14:textId="77777777" w:rsidTr="002976CA">
        <w:trPr>
          <w:trHeight w:val="403"/>
        </w:trPr>
        <w:tc>
          <w:tcPr>
            <w:tcW w:w="2204" w:type="pct"/>
          </w:tcPr>
          <w:p w14:paraId="43FF6D90" w14:textId="77777777" w:rsidR="00CA134A" w:rsidRPr="00986A55" w:rsidRDefault="00CA134A" w:rsidP="00CA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637" w:type="pct"/>
            <w:shd w:val="clear" w:color="auto" w:fill="auto"/>
          </w:tcPr>
          <w:p w14:paraId="391B09B3" w14:textId="77777777" w:rsidR="00CA134A" w:rsidRPr="00986A55" w:rsidRDefault="00CA134A" w:rsidP="00CA134A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4FF071" w14:textId="77777777" w:rsidR="00CA134A" w:rsidRPr="00986A55" w:rsidRDefault="00CA134A" w:rsidP="00CA134A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5EC805C7" w14:textId="77777777" w:rsidR="00CA134A" w:rsidRPr="00986A55" w:rsidRDefault="00CA134A" w:rsidP="00CA134A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  <w:tab w:val="decimal" w:pos="92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A927E42" w14:textId="77777777" w:rsidR="00CA134A" w:rsidRPr="00986A55" w:rsidRDefault="00CA134A" w:rsidP="00CA134A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1027116" w14:textId="77777777" w:rsidR="00CA134A" w:rsidRPr="00986A55" w:rsidRDefault="00CA134A" w:rsidP="00CA134A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B91AED" w14:textId="77777777" w:rsidR="00CA134A" w:rsidRPr="00986A55" w:rsidRDefault="00CA134A" w:rsidP="00CA134A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94AF04E" w14:textId="77777777" w:rsidR="00CA134A" w:rsidRPr="00986A55" w:rsidRDefault="00CA134A" w:rsidP="00CA134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A134A" w:rsidRPr="00986A55" w14:paraId="45946DD9" w14:textId="77777777" w:rsidTr="002976CA">
        <w:trPr>
          <w:trHeight w:val="403"/>
        </w:trPr>
        <w:tc>
          <w:tcPr>
            <w:tcW w:w="2204" w:type="pct"/>
          </w:tcPr>
          <w:p w14:paraId="17FB90F4" w14:textId="77777777" w:rsidR="00CA134A" w:rsidRPr="00986A55" w:rsidRDefault="00CA134A" w:rsidP="00CA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7" w:type="pct"/>
            <w:shd w:val="clear" w:color="auto" w:fill="auto"/>
          </w:tcPr>
          <w:p w14:paraId="28F48CC6" w14:textId="45442175" w:rsidR="00CA134A" w:rsidRPr="00986A55" w:rsidRDefault="00A66D7E" w:rsidP="00CA134A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310</w:t>
            </w:r>
          </w:p>
        </w:tc>
        <w:tc>
          <w:tcPr>
            <w:tcW w:w="146" w:type="pct"/>
          </w:tcPr>
          <w:p w14:paraId="48C9613E" w14:textId="77777777" w:rsidR="00CA134A" w:rsidRPr="00986A55" w:rsidRDefault="00CA134A" w:rsidP="00CA134A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70A47524" w14:textId="77777777" w:rsidR="00CA134A" w:rsidRPr="00986A55" w:rsidRDefault="00CA134A" w:rsidP="00CA134A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  <w:tab w:val="decimal" w:pos="92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1,616</w:t>
            </w:r>
          </w:p>
        </w:tc>
        <w:tc>
          <w:tcPr>
            <w:tcW w:w="146" w:type="pct"/>
          </w:tcPr>
          <w:p w14:paraId="702EDC50" w14:textId="77777777" w:rsidR="00CA134A" w:rsidRPr="00986A55" w:rsidRDefault="00CA134A" w:rsidP="00CA134A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0C6DB2D" w14:textId="2167F2DB" w:rsidR="00CA134A" w:rsidRPr="00986A55" w:rsidRDefault="00CA134A" w:rsidP="00CA134A">
            <w:pPr>
              <w:pStyle w:val="acctfourfigures"/>
              <w:shd w:val="clear" w:color="auto" w:fill="FFFFFF"/>
              <w:tabs>
                <w:tab w:val="clear" w:pos="765"/>
                <w:tab w:val="decimal" w:pos="3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7D33FC3" w14:textId="77777777" w:rsidR="00CA134A" w:rsidRPr="00986A55" w:rsidRDefault="00CA134A" w:rsidP="00CA134A">
            <w:pPr>
              <w:pStyle w:val="acctfourfigures"/>
              <w:tabs>
                <w:tab w:val="decimal" w:pos="67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E4203B0" w14:textId="77777777" w:rsidR="00CA134A" w:rsidRPr="00986A55" w:rsidRDefault="00CA134A" w:rsidP="00CA134A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A134A" w:rsidRPr="00986A55" w14:paraId="05CBBC1B" w14:textId="77777777" w:rsidTr="002976CA">
        <w:trPr>
          <w:trHeight w:val="403"/>
        </w:trPr>
        <w:tc>
          <w:tcPr>
            <w:tcW w:w="2204" w:type="pct"/>
          </w:tcPr>
          <w:p w14:paraId="6A4701DC" w14:textId="77777777" w:rsidR="00CA134A" w:rsidRPr="00986A55" w:rsidRDefault="00CA134A" w:rsidP="00CA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3 - 6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411F4191" w14:textId="626E8808" w:rsidR="00CA134A" w:rsidRPr="00986A55" w:rsidRDefault="00C77FE4" w:rsidP="00CA134A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6723400C" w14:textId="77777777" w:rsidR="00CA134A" w:rsidRPr="00986A55" w:rsidRDefault="00CA134A" w:rsidP="00CA134A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4E5D0D89" w14:textId="77777777" w:rsidR="00CA134A" w:rsidRPr="00986A55" w:rsidRDefault="00CA134A" w:rsidP="00CA134A">
            <w:pPr>
              <w:pStyle w:val="acctfourfigures"/>
              <w:shd w:val="clear" w:color="auto" w:fill="FFFFFF"/>
              <w:tabs>
                <w:tab w:val="clear" w:pos="765"/>
                <w:tab w:val="decimal" w:pos="5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2DD204D" w14:textId="77777777" w:rsidR="00CA134A" w:rsidRPr="00986A55" w:rsidRDefault="00CA134A" w:rsidP="00CA134A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82D1A84" w14:textId="2BDC7315" w:rsidR="00CA134A" w:rsidRPr="00986A55" w:rsidRDefault="00CA134A" w:rsidP="00CA134A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5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5F0D0C" w14:textId="77777777" w:rsidR="00CA134A" w:rsidRPr="00986A55" w:rsidRDefault="00CA134A" w:rsidP="00CA134A">
            <w:pPr>
              <w:pStyle w:val="acctfourfigures"/>
              <w:tabs>
                <w:tab w:val="decimal" w:pos="67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A84700F" w14:textId="77777777" w:rsidR="00CA134A" w:rsidRPr="00986A55" w:rsidRDefault="00CA134A" w:rsidP="00CA134A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A134A" w:rsidRPr="00986A55" w14:paraId="6DC9BA4A" w14:textId="77777777" w:rsidTr="002976CA">
        <w:trPr>
          <w:trHeight w:val="403"/>
        </w:trPr>
        <w:tc>
          <w:tcPr>
            <w:tcW w:w="2204" w:type="pct"/>
          </w:tcPr>
          <w:p w14:paraId="73FC0450" w14:textId="77777777" w:rsidR="00CA134A" w:rsidRPr="00986A55" w:rsidRDefault="00CA134A" w:rsidP="00CA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E6D38" w14:textId="68BE4FBD" w:rsidR="00CA134A" w:rsidRPr="00986A55" w:rsidRDefault="001F495A" w:rsidP="00CA134A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3,558</w:t>
            </w:r>
          </w:p>
        </w:tc>
        <w:tc>
          <w:tcPr>
            <w:tcW w:w="146" w:type="pct"/>
          </w:tcPr>
          <w:p w14:paraId="43F0D66F" w14:textId="77777777" w:rsidR="00CA134A" w:rsidRPr="00986A55" w:rsidRDefault="00CA134A" w:rsidP="00CA134A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</w:tcPr>
          <w:p w14:paraId="095F390B" w14:textId="77777777" w:rsidR="00CA134A" w:rsidRPr="00986A55" w:rsidRDefault="00CA134A" w:rsidP="00CA134A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  <w:tab w:val="decimal" w:pos="92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20,116</w:t>
            </w:r>
          </w:p>
        </w:tc>
        <w:tc>
          <w:tcPr>
            <w:tcW w:w="146" w:type="pct"/>
          </w:tcPr>
          <w:p w14:paraId="251C10DF" w14:textId="77777777" w:rsidR="00CA134A" w:rsidRPr="00986A55" w:rsidRDefault="00CA134A" w:rsidP="00CA134A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40C0057E" w14:textId="4337B6F5" w:rsidR="00CA134A" w:rsidRPr="00986A55" w:rsidRDefault="00CA134A" w:rsidP="00CA134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19F7B62" w14:textId="77777777" w:rsidR="00CA134A" w:rsidRPr="00986A55" w:rsidRDefault="00CA134A" w:rsidP="00CA134A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E4D1273" w14:textId="77777777" w:rsidR="00CA134A" w:rsidRPr="00986A55" w:rsidRDefault="00CA134A" w:rsidP="00CA134A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35D9" w:rsidRPr="00986A55" w14:paraId="320695F1" w14:textId="77777777" w:rsidTr="002976CA">
        <w:trPr>
          <w:trHeight w:val="403"/>
        </w:trPr>
        <w:tc>
          <w:tcPr>
            <w:tcW w:w="2204" w:type="pct"/>
          </w:tcPr>
          <w:p w14:paraId="6DDECCA8" w14:textId="0EAF23D4" w:rsidR="007835D9" w:rsidRPr="00986A55" w:rsidRDefault="009D559E" w:rsidP="0078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75E3F0C" w14:textId="5CAFE6E8" w:rsidR="007835D9" w:rsidRPr="00986A55" w:rsidRDefault="001F495A" w:rsidP="007835D9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3,558</w:t>
            </w:r>
          </w:p>
        </w:tc>
        <w:tc>
          <w:tcPr>
            <w:tcW w:w="146" w:type="pct"/>
          </w:tcPr>
          <w:p w14:paraId="15A56623" w14:textId="77777777" w:rsidR="007835D9" w:rsidRPr="00986A55" w:rsidRDefault="007835D9" w:rsidP="007835D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054BF7BA" w14:textId="77777777" w:rsidR="007835D9" w:rsidRPr="00986A55" w:rsidRDefault="007835D9" w:rsidP="007835D9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  <w:tab w:val="decimal" w:pos="92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20,116</w:t>
            </w:r>
          </w:p>
        </w:tc>
        <w:tc>
          <w:tcPr>
            <w:tcW w:w="146" w:type="pct"/>
          </w:tcPr>
          <w:p w14:paraId="4E6B5816" w14:textId="77777777" w:rsidR="007835D9" w:rsidRPr="00986A55" w:rsidRDefault="007835D9" w:rsidP="007835D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71F22B5" w14:textId="1E0983B3" w:rsidR="007835D9" w:rsidRPr="00986A55" w:rsidRDefault="00EA1D37" w:rsidP="00EA1D37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 </w:t>
            </w:r>
            <w:r w:rsidR="00CA134A"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46,378</w:t>
            </w:r>
          </w:p>
        </w:tc>
        <w:tc>
          <w:tcPr>
            <w:tcW w:w="147" w:type="pct"/>
          </w:tcPr>
          <w:p w14:paraId="50831DA5" w14:textId="77777777" w:rsidR="007835D9" w:rsidRPr="00986A55" w:rsidRDefault="007835D9" w:rsidP="007835D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1151D01" w14:textId="77777777" w:rsidR="007835D9" w:rsidRPr="00986A55" w:rsidRDefault="007835D9" w:rsidP="00EA1D37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54,057</w:t>
            </w:r>
          </w:p>
        </w:tc>
      </w:tr>
    </w:tbl>
    <w:p w14:paraId="06DF1C35" w14:textId="77777777" w:rsidR="00FB57FB" w:rsidRPr="00523CF0" w:rsidRDefault="00FB57FB" w:rsidP="00E8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 w:cs="Angsana New"/>
          <w:sz w:val="14"/>
          <w:szCs w:val="14"/>
          <w:cs/>
          <w:lang w:val="th-TH"/>
        </w:rPr>
      </w:pPr>
    </w:p>
    <w:p w14:paraId="1ADA7DE9" w14:textId="4F445F80" w:rsidR="0090641B" w:rsidRPr="00986A55" w:rsidRDefault="00804175" w:rsidP="00297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 w:cs="Angsana New"/>
          <w:sz w:val="24"/>
          <w:szCs w:val="24"/>
        </w:rPr>
      </w:pPr>
      <w:r w:rsidRPr="00986A55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986A55">
        <w:rPr>
          <w:rFonts w:ascii="Angsana New" w:hAnsi="Angsana New" w:cs="Angsana New"/>
          <w:sz w:val="30"/>
          <w:szCs w:val="30"/>
          <w:cs/>
        </w:rPr>
        <w:t>กลุ่ม</w:t>
      </w:r>
      <w:r w:rsidRPr="00986A55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2305C0" w:rsidRPr="00986A55">
        <w:rPr>
          <w:rFonts w:ascii="Angsana New" w:hAnsi="Angsana New" w:cs="Angsana New"/>
          <w:sz w:val="30"/>
          <w:szCs w:val="30"/>
          <w:cs/>
        </w:rPr>
        <w:t>15</w:t>
      </w:r>
      <w:r w:rsidR="002305C0"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วัน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2305C0" w:rsidRPr="00986A55">
        <w:rPr>
          <w:rFonts w:ascii="Angsana New" w:hAnsi="Angsana New" w:cs="Angsana New"/>
          <w:sz w:val="30"/>
          <w:szCs w:val="30"/>
          <w:cs/>
        </w:rPr>
        <w:t>30</w:t>
      </w:r>
      <w:r w:rsidR="002305C0"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วัน</w:t>
      </w:r>
      <w:r w:rsidR="003778E0" w:rsidRPr="00986A55">
        <w:rPr>
          <w:rFonts w:ascii="Angsana New" w:hAnsi="Angsana New" w:cs="Angsana New"/>
          <w:sz w:val="24"/>
          <w:szCs w:val="24"/>
        </w:rPr>
        <w:br w:type="page"/>
      </w:r>
    </w:p>
    <w:p w14:paraId="202D42E2" w14:textId="66AEAB2A" w:rsidR="005670FC" w:rsidRPr="00986A55" w:rsidRDefault="003A3DEA" w:rsidP="00D655CF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  <w:u w:val="none"/>
        </w:rPr>
      </w:pPr>
      <w:r w:rsidRPr="00986A55">
        <w:rPr>
          <w:rFonts w:ascii="Angsana New" w:hAnsi="Angsana New" w:cs="Angsana New"/>
          <w:sz w:val="30"/>
          <w:szCs w:val="30"/>
          <w:u w:val="none"/>
        </w:rPr>
        <w:t>6</w:t>
      </w:r>
      <w:r w:rsidR="00022177" w:rsidRPr="00986A55">
        <w:rPr>
          <w:rFonts w:ascii="Angsana New" w:hAnsi="Angsana New" w:cs="Angsana New"/>
          <w:sz w:val="30"/>
          <w:szCs w:val="30"/>
          <w:u w:val="none"/>
          <w:cs/>
        </w:rPr>
        <w:tab/>
      </w:r>
      <w:r w:rsidR="007C262E" w:rsidRPr="00986A55">
        <w:rPr>
          <w:rFonts w:ascii="Angsana New" w:hAnsi="Angsana New" w:cs="Angsana New"/>
          <w:sz w:val="30"/>
          <w:szCs w:val="30"/>
          <w:u w:val="none"/>
          <w:cs/>
        </w:rPr>
        <w:t>เงินลงทุนในการร่วมค้า</w:t>
      </w:r>
    </w:p>
    <w:p w14:paraId="11B49807" w14:textId="74874358" w:rsidR="002976CA" w:rsidRPr="00986A55" w:rsidRDefault="002976CA" w:rsidP="002976C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3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tbl>
      <w:tblPr>
        <w:tblW w:w="900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319"/>
        <w:gridCol w:w="1712"/>
        <w:gridCol w:w="268"/>
        <w:gridCol w:w="1710"/>
      </w:tblGrid>
      <w:tr w:rsidR="001C64F8" w:rsidRPr="00986A55" w14:paraId="111E9FE3" w14:textId="77777777" w:rsidTr="00A04D5F">
        <w:tc>
          <w:tcPr>
            <w:tcW w:w="2952" w:type="pct"/>
          </w:tcPr>
          <w:p w14:paraId="2F4A4A2F" w14:textId="77777777" w:rsidR="001C64F8" w:rsidRPr="00986A55" w:rsidRDefault="001C64F8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048" w:type="pct"/>
            <w:gridSpan w:val="3"/>
          </w:tcPr>
          <w:p w14:paraId="500CAB90" w14:textId="77777777" w:rsidR="001C64F8" w:rsidRPr="00986A55" w:rsidRDefault="001C64F8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C64F8" w:rsidRPr="00986A55" w14:paraId="31AC9CCC" w14:textId="77777777" w:rsidTr="00A04D5F">
        <w:tc>
          <w:tcPr>
            <w:tcW w:w="2952" w:type="pct"/>
          </w:tcPr>
          <w:p w14:paraId="5EE88282" w14:textId="675F4D9A" w:rsidR="001C64F8" w:rsidRPr="00986A55" w:rsidRDefault="001C64F8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86A5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86A5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86A5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Pr="00986A5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50" w:type="pct"/>
          </w:tcPr>
          <w:p w14:paraId="18E3942A" w14:textId="77777777" w:rsidR="001C64F8" w:rsidRPr="00986A55" w:rsidRDefault="001C64F8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9" w:type="pct"/>
          </w:tcPr>
          <w:p w14:paraId="6DB7C80D" w14:textId="77777777" w:rsidR="001C64F8" w:rsidRPr="00986A55" w:rsidRDefault="001C64F8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pct"/>
          </w:tcPr>
          <w:p w14:paraId="3E828EC9" w14:textId="77777777" w:rsidR="001C64F8" w:rsidRPr="00986A55" w:rsidRDefault="001C64F8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1C64F8" w:rsidRPr="00986A55" w14:paraId="12EE2B9D" w14:textId="77777777" w:rsidTr="00A04D5F">
        <w:tc>
          <w:tcPr>
            <w:tcW w:w="2952" w:type="pct"/>
          </w:tcPr>
          <w:p w14:paraId="4608078A" w14:textId="77777777" w:rsidR="001C64F8" w:rsidRPr="00986A55" w:rsidRDefault="001C64F8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48" w:type="pct"/>
            <w:gridSpan w:val="3"/>
          </w:tcPr>
          <w:p w14:paraId="3D161346" w14:textId="77777777" w:rsidR="001C64F8" w:rsidRPr="00986A55" w:rsidRDefault="001C64F8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64F8" w:rsidRPr="00986A55" w14:paraId="4615332E" w14:textId="77777777" w:rsidTr="00A04D5F">
        <w:tc>
          <w:tcPr>
            <w:tcW w:w="2952" w:type="pct"/>
          </w:tcPr>
          <w:p w14:paraId="560BEEF0" w14:textId="77777777" w:rsidR="001C64F8" w:rsidRPr="00986A55" w:rsidRDefault="001C64F8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50" w:type="pct"/>
          </w:tcPr>
          <w:p w14:paraId="22DA6347" w14:textId="515D4192" w:rsidR="001C64F8" w:rsidRPr="00986A55" w:rsidRDefault="001F495A" w:rsidP="00A04D5F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143,413</w:t>
            </w:r>
          </w:p>
        </w:tc>
        <w:tc>
          <w:tcPr>
            <w:tcW w:w="149" w:type="pct"/>
          </w:tcPr>
          <w:p w14:paraId="2F1F5876" w14:textId="77777777" w:rsidR="001C64F8" w:rsidRPr="00986A55" w:rsidRDefault="001C64F8" w:rsidP="00A04D5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pct"/>
          </w:tcPr>
          <w:p w14:paraId="60916D26" w14:textId="77777777" w:rsidR="001C64F8" w:rsidRPr="00986A55" w:rsidRDefault="001C64F8" w:rsidP="00A04D5F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124,820</w:t>
            </w:r>
          </w:p>
        </w:tc>
      </w:tr>
      <w:tr w:rsidR="001C64F8" w:rsidRPr="00986A55" w14:paraId="707CC19B" w14:textId="77777777" w:rsidTr="00A04D5F">
        <w:tc>
          <w:tcPr>
            <w:tcW w:w="2952" w:type="pct"/>
          </w:tcPr>
          <w:p w14:paraId="36594686" w14:textId="0AE56AE8" w:rsidR="001C64F8" w:rsidRPr="00986A55" w:rsidRDefault="001C64F8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สุทธิจากเงินลงทุนในการร่วมค้า</w:t>
            </w:r>
          </w:p>
        </w:tc>
        <w:tc>
          <w:tcPr>
            <w:tcW w:w="950" w:type="pct"/>
          </w:tcPr>
          <w:p w14:paraId="19F36237" w14:textId="75A347F2" w:rsidR="001C64F8" w:rsidRPr="00986A55" w:rsidRDefault="001F495A" w:rsidP="00A04D5F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0F7AAD">
              <w:rPr>
                <w:rFonts w:ascii="Angsana New" w:hAnsi="Angsana New" w:cs="Angsana New"/>
                <w:sz w:val="30"/>
                <w:szCs w:val="30"/>
              </w:rPr>
              <w:t>056</w:t>
            </w:r>
          </w:p>
        </w:tc>
        <w:tc>
          <w:tcPr>
            <w:tcW w:w="149" w:type="pct"/>
          </w:tcPr>
          <w:p w14:paraId="290BA229" w14:textId="77777777" w:rsidR="001C64F8" w:rsidRPr="00986A55" w:rsidRDefault="001C64F8" w:rsidP="00A04D5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pct"/>
          </w:tcPr>
          <w:p w14:paraId="3E58D1FE" w14:textId="0FA79ADD" w:rsidR="001C64F8" w:rsidRPr="00986A55" w:rsidRDefault="00C52354" w:rsidP="00A04D5F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585</w:t>
            </w:r>
          </w:p>
        </w:tc>
      </w:tr>
      <w:tr w:rsidR="001C64F8" w:rsidRPr="00986A55" w14:paraId="088C1ECD" w14:textId="77777777" w:rsidTr="00A04D5F">
        <w:tc>
          <w:tcPr>
            <w:tcW w:w="2952" w:type="pct"/>
          </w:tcPr>
          <w:p w14:paraId="7D1C4A52" w14:textId="77777777" w:rsidR="001C64F8" w:rsidRPr="00986A55" w:rsidRDefault="001C64F8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สำรองภาระผูกพันในผลขาดทุนในการร่วมค้า</w:t>
            </w:r>
          </w:p>
        </w:tc>
        <w:tc>
          <w:tcPr>
            <w:tcW w:w="950" w:type="pct"/>
          </w:tcPr>
          <w:p w14:paraId="415C2519" w14:textId="0BE21CCD" w:rsidR="001C64F8" w:rsidRPr="00986A55" w:rsidRDefault="001F495A" w:rsidP="00A04D5F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2,691</w:t>
            </w:r>
          </w:p>
        </w:tc>
        <w:tc>
          <w:tcPr>
            <w:tcW w:w="149" w:type="pct"/>
          </w:tcPr>
          <w:p w14:paraId="07080CEC" w14:textId="77777777" w:rsidR="001C64F8" w:rsidRPr="00986A55" w:rsidRDefault="001C64F8" w:rsidP="00A04D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9" w:type="pct"/>
          </w:tcPr>
          <w:p w14:paraId="5AE46F3B" w14:textId="68C9C14D" w:rsidR="001C64F8" w:rsidRPr="00986A55" w:rsidRDefault="001C64F8" w:rsidP="00A04D5F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C52354" w:rsidRPr="00986A55">
              <w:rPr>
                <w:rFonts w:ascii="Angsana New" w:hAnsi="Angsana New" w:cs="Angsana New"/>
                <w:sz w:val="30"/>
                <w:szCs w:val="30"/>
              </w:rPr>
              <w:t>173</w:t>
            </w:r>
          </w:p>
        </w:tc>
      </w:tr>
      <w:tr w:rsidR="001C64F8" w:rsidRPr="00986A55" w14:paraId="68912EDB" w14:textId="77777777" w:rsidTr="00A04D5F">
        <w:tc>
          <w:tcPr>
            <w:tcW w:w="2952" w:type="pct"/>
          </w:tcPr>
          <w:p w14:paraId="02865553" w14:textId="61121DAD" w:rsidR="001C64F8" w:rsidRPr="00986A55" w:rsidRDefault="006D0638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="001C64F8" w:rsidRPr="00986A55">
              <w:rPr>
                <w:rFonts w:ascii="Angsana New" w:hAnsi="Angsana New" w:cs="Angsana New"/>
                <w:sz w:val="30"/>
                <w:szCs w:val="30"/>
                <w:cs/>
              </w:rPr>
              <w:t>สำรองเงินให้กู้ยืมและดอกเบี้ยค้างรับจากการร่วมค้า</w:t>
            </w:r>
          </w:p>
        </w:tc>
        <w:tc>
          <w:tcPr>
            <w:tcW w:w="950" w:type="pct"/>
            <w:tcBorders>
              <w:bottom w:val="single" w:sz="4" w:space="0" w:color="auto"/>
            </w:tcBorders>
          </w:tcPr>
          <w:p w14:paraId="76840320" w14:textId="0A3F2B8B" w:rsidR="001C64F8" w:rsidRPr="00986A55" w:rsidRDefault="000F7AAD" w:rsidP="000F7AAD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</w:tcPr>
          <w:p w14:paraId="4178E8C0" w14:textId="77777777" w:rsidR="001C64F8" w:rsidRPr="00986A55" w:rsidRDefault="001C64F8" w:rsidP="00A04D5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14:paraId="5685DD8C" w14:textId="2CAD164B" w:rsidR="001C64F8" w:rsidRPr="00986A55" w:rsidRDefault="00C52354" w:rsidP="00A04D5F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(13)</w:t>
            </w:r>
          </w:p>
        </w:tc>
      </w:tr>
      <w:tr w:rsidR="001C64F8" w:rsidRPr="00986A55" w14:paraId="23A7C14C" w14:textId="77777777" w:rsidTr="00A04D5F">
        <w:tc>
          <w:tcPr>
            <w:tcW w:w="2952" w:type="pct"/>
          </w:tcPr>
          <w:p w14:paraId="24BF7016" w14:textId="2BB25B8C" w:rsidR="001C64F8" w:rsidRPr="00986A55" w:rsidRDefault="001C64F8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50" w:type="pct"/>
            <w:tcBorders>
              <w:top w:val="single" w:sz="4" w:space="0" w:color="auto"/>
              <w:bottom w:val="double" w:sz="4" w:space="0" w:color="auto"/>
            </w:tcBorders>
          </w:tcPr>
          <w:p w14:paraId="5F3BBE61" w14:textId="6D65AE43" w:rsidR="001C64F8" w:rsidRPr="00986A55" w:rsidRDefault="001F495A" w:rsidP="00A04D5F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151,160</w:t>
            </w:r>
          </w:p>
        </w:tc>
        <w:tc>
          <w:tcPr>
            <w:tcW w:w="149" w:type="pct"/>
          </w:tcPr>
          <w:p w14:paraId="12036688" w14:textId="77777777" w:rsidR="001C64F8" w:rsidRPr="00986A55" w:rsidRDefault="001C64F8" w:rsidP="00A04D5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9" w:type="pct"/>
            <w:tcBorders>
              <w:top w:val="single" w:sz="4" w:space="0" w:color="auto"/>
              <w:bottom w:val="double" w:sz="4" w:space="0" w:color="auto"/>
            </w:tcBorders>
          </w:tcPr>
          <w:p w14:paraId="27813A56" w14:textId="661B62E9" w:rsidR="001C64F8" w:rsidRPr="00986A55" w:rsidRDefault="00C52354" w:rsidP="00A04D5F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128,565</w:t>
            </w:r>
          </w:p>
        </w:tc>
      </w:tr>
    </w:tbl>
    <w:p w14:paraId="042F8D3F" w14:textId="77777777" w:rsidR="001C64F8" w:rsidRPr="00986A55" w:rsidRDefault="001C64F8" w:rsidP="001C64F8">
      <w:pPr>
        <w:rPr>
          <w:rFonts w:cstheme="minorBidi"/>
          <w:cs/>
          <w:lang w:val="th-TH"/>
        </w:rPr>
      </w:pPr>
    </w:p>
    <w:p w14:paraId="124F4591" w14:textId="4AEB72BA" w:rsidR="00C75B95" w:rsidRPr="00986A55" w:rsidRDefault="00EE586F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กลุ่มบริษัท</w:t>
      </w:r>
      <w:r w:rsidR="00882B8C"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ไม่มีการซื้อและจำหน่ายเงินลงทุนในการร่วมค้า</w:t>
      </w:r>
      <w:r w:rsidR="001F2725"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ในระหว่างงวด</w:t>
      </w:r>
      <w:r w:rsidR="001C64F8"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เก้า</w:t>
      </w:r>
      <w:r w:rsidR="00CD15F5"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="00B73664" w:rsidRPr="00986A55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870BF0"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0</w:t>
      </w:r>
      <w:r w:rsidR="002976CA"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กันยายน</w:t>
      </w:r>
      <w:r w:rsidR="00B73664"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B73664" w:rsidRPr="00986A55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482C3C" w:rsidRPr="00986A55">
        <w:rPr>
          <w:rFonts w:ascii="Angsana New" w:hAnsi="Angsana New" w:cs="Angsana New"/>
          <w:sz w:val="30"/>
          <w:szCs w:val="30"/>
          <w:lang w:val="en-US" w:bidi="th-TH"/>
        </w:rPr>
        <w:t>2</w:t>
      </w:r>
    </w:p>
    <w:p w14:paraId="062C768A" w14:textId="77777777" w:rsidR="001340BB" w:rsidRPr="00986A55" w:rsidRDefault="001340BB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72CC3BB6" w14:textId="77777777" w:rsidR="001340BB" w:rsidRPr="00986A55" w:rsidRDefault="00794D58" w:rsidP="00CB6CFE">
      <w:pPr>
        <w:pStyle w:val="block"/>
        <w:spacing w:after="0" w:line="240" w:lineRule="auto"/>
        <w:ind w:left="518" w:right="-29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กลุ่มบริษัทรับรู้ส่วนแบ่ง</w:t>
      </w:r>
      <w:r w:rsidR="001340BB"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ขาดทุน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ของ</w:t>
      </w:r>
      <w:r w:rsidR="001340BB"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เงินลงทุน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ที่บันทึกตามวิธีส่วนได้เสีย</w:t>
      </w:r>
      <w:r w:rsidR="00CD4243"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ในบริษัท บูทิค บูเลอวาร์ด จำกัด </w:t>
      </w:r>
      <w:r w:rsidR="001340BB"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ซึ่งส่วนแบ่งขาดทุนมีมูลค่าเกินกว่ามูลค่าต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ามบัญชีของเงินลงทุน เนื่องจากบริษัทหรือกลุ่มบริษัทมีภาระ</w:t>
      </w:r>
      <w:r w:rsidR="001340BB"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ค้ำประกันเงินกู้ภายใต้เงื่อนไขตามสัญญาเงินกู้</w:t>
      </w:r>
    </w:p>
    <w:p w14:paraId="201B9C12" w14:textId="77777777" w:rsidR="00804175" w:rsidRPr="00986A55" w:rsidRDefault="00804175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FF"/>
          <w:sz w:val="30"/>
          <w:szCs w:val="30"/>
        </w:rPr>
        <w:sectPr w:rsidR="00804175" w:rsidRPr="00986A55" w:rsidSect="0015521C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5E3F2831" w14:textId="1944A5CC" w:rsidR="00804175" w:rsidRPr="00986A55" w:rsidRDefault="00804175" w:rsidP="00B84BCC">
      <w:pPr>
        <w:pStyle w:val="acctfourfigures"/>
        <w:tabs>
          <w:tab w:val="clear" w:pos="765"/>
        </w:tabs>
        <w:spacing w:line="240" w:lineRule="auto"/>
        <w:ind w:left="540"/>
        <w:rPr>
          <w:rFonts w:ascii="Angsana New" w:hAnsi="Angsana New" w:cs="Angsana New"/>
          <w:sz w:val="30"/>
          <w:szCs w:val="30"/>
          <w:lang w:bidi="th-TH"/>
        </w:rPr>
      </w:pPr>
      <w:r w:rsidRPr="00986A55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="003A000F" w:rsidRPr="00986A55">
        <w:rPr>
          <w:rFonts w:ascii="Angsana New" w:hAnsi="Angsana New" w:cs="Angsana New"/>
          <w:sz w:val="30"/>
          <w:szCs w:val="30"/>
          <w:cs/>
          <w:lang w:bidi="th-TH"/>
        </w:rPr>
        <w:t>ใน</w:t>
      </w:r>
      <w:r w:rsidR="00D75CE8" w:rsidRPr="00986A55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Pr="00986A5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986A5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986A5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="0073511A" w:rsidRPr="00986A55">
        <w:rPr>
          <w:rFonts w:ascii="Angsana New" w:hAnsi="Angsana New" w:cs="Angsana New"/>
          <w:sz w:val="30"/>
          <w:szCs w:val="30"/>
        </w:rPr>
        <w:t>3</w:t>
      </w:r>
      <w:r w:rsidR="00870BF0" w:rsidRPr="00986A55">
        <w:rPr>
          <w:rFonts w:ascii="Angsana New" w:hAnsi="Angsana New" w:cs="Angsana New" w:hint="cs"/>
          <w:sz w:val="30"/>
          <w:szCs w:val="30"/>
          <w:cs/>
          <w:lang w:bidi="th-TH"/>
        </w:rPr>
        <w:t>0</w:t>
      </w:r>
      <w:r w:rsidR="00B73664"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07159A"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กันยายน</w:t>
      </w:r>
      <w:r w:rsidR="00B73664"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B73664" w:rsidRPr="00986A55">
        <w:rPr>
          <w:rFonts w:ascii="Angsana New" w:hAnsi="Angsana New" w:cs="Angsana New"/>
          <w:sz w:val="30"/>
          <w:szCs w:val="30"/>
          <w:lang w:bidi="th-TH"/>
        </w:rPr>
        <w:t>256</w:t>
      </w:r>
      <w:r w:rsidR="00482C3C" w:rsidRPr="00986A55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B73664"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 </w:t>
      </w:r>
      <w:r w:rsidR="00B73664" w:rsidRPr="00986A55">
        <w:rPr>
          <w:rFonts w:ascii="Angsana New" w:hAnsi="Angsana New" w:cs="Angsana New"/>
          <w:sz w:val="30"/>
          <w:szCs w:val="30"/>
          <w:lang w:bidi="th-TH"/>
        </w:rPr>
        <w:t>31</w:t>
      </w:r>
      <w:r w:rsidR="00B73664"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ธันวาคม </w:t>
      </w:r>
      <w:r w:rsidR="00B73664" w:rsidRPr="00986A55">
        <w:rPr>
          <w:rFonts w:ascii="Angsana New" w:hAnsi="Angsana New" w:cs="Angsana New"/>
          <w:sz w:val="30"/>
          <w:szCs w:val="30"/>
          <w:lang w:bidi="th-TH"/>
        </w:rPr>
        <w:t>25</w:t>
      </w:r>
      <w:r w:rsidR="00482C3C" w:rsidRPr="00986A55">
        <w:rPr>
          <w:rFonts w:ascii="Angsana New" w:hAnsi="Angsana New" w:cs="Angsana New"/>
          <w:sz w:val="30"/>
          <w:szCs w:val="30"/>
          <w:lang w:bidi="th-TH"/>
        </w:rPr>
        <w:t>61</w:t>
      </w:r>
      <w:r w:rsidR="0073511A"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p w14:paraId="37F5CED8" w14:textId="77777777" w:rsidR="00B84BCC" w:rsidRPr="00986A55" w:rsidRDefault="00B84BCC" w:rsidP="005670FC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16"/>
          <w:szCs w:val="16"/>
          <w:lang w:bidi="th-TH"/>
        </w:rPr>
      </w:pPr>
    </w:p>
    <w:tbl>
      <w:tblPr>
        <w:tblW w:w="4922" w:type="pct"/>
        <w:tblInd w:w="4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61"/>
        <w:gridCol w:w="2466"/>
        <w:gridCol w:w="1016"/>
        <w:gridCol w:w="850"/>
        <w:gridCol w:w="217"/>
        <w:gridCol w:w="855"/>
        <w:gridCol w:w="217"/>
        <w:gridCol w:w="850"/>
        <w:gridCol w:w="217"/>
        <w:gridCol w:w="855"/>
        <w:gridCol w:w="217"/>
        <w:gridCol w:w="870"/>
        <w:gridCol w:w="217"/>
        <w:gridCol w:w="947"/>
        <w:gridCol w:w="217"/>
        <w:gridCol w:w="850"/>
        <w:gridCol w:w="217"/>
        <w:gridCol w:w="864"/>
      </w:tblGrid>
      <w:tr w:rsidR="00B84BCC" w:rsidRPr="00986A55" w14:paraId="3E8AA530" w14:textId="77777777" w:rsidTr="00870BF0">
        <w:trPr>
          <w:cantSplit/>
          <w:tblHeader/>
        </w:trPr>
        <w:tc>
          <w:tcPr>
            <w:tcW w:w="825" w:type="pct"/>
          </w:tcPr>
          <w:p w14:paraId="6C0D15A6" w14:textId="77777777" w:rsidR="00B84BCC" w:rsidRPr="00986A55" w:rsidRDefault="00B84BCC" w:rsidP="00B84BCC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75" w:type="pct"/>
            <w:gridSpan w:val="17"/>
          </w:tcPr>
          <w:p w14:paraId="4D0471B2" w14:textId="77777777" w:rsidR="00B84BCC" w:rsidRPr="00986A55" w:rsidRDefault="00B84BCC" w:rsidP="00B84BCC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84BCC" w:rsidRPr="00986A55" w14:paraId="7414A862" w14:textId="77777777" w:rsidTr="00870BF0">
        <w:trPr>
          <w:cantSplit/>
          <w:tblHeader/>
        </w:trPr>
        <w:tc>
          <w:tcPr>
            <w:tcW w:w="825" w:type="pct"/>
          </w:tcPr>
          <w:p w14:paraId="67EFEF03" w14:textId="77777777" w:rsidR="00B84BCC" w:rsidRPr="00986A55" w:rsidRDefault="00B84BCC" w:rsidP="00B84BCC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2" w:type="pct"/>
          </w:tcPr>
          <w:p w14:paraId="7AB1385A" w14:textId="77777777" w:rsidR="00B84BCC" w:rsidRPr="00986A55" w:rsidRDefault="00B84BCC" w:rsidP="00B84BCC">
            <w:pPr>
              <w:framePr w:w="6521" w:h="1054" w:hSpace="142" w:wrap="around" w:vAnchor="page" w:hAnchor="page" w:x="1441" w:y="592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355" w:type="pct"/>
          </w:tcPr>
          <w:p w14:paraId="7BCBD4F8" w14:textId="77777777" w:rsidR="00B84BCC" w:rsidRPr="00986A55" w:rsidRDefault="002B5667" w:rsidP="00B84BCC">
            <w:pPr>
              <w:framePr w:w="6521" w:h="1054" w:hSpace="142" w:wrap="around" w:vAnchor="page" w:hAnchor="page" w:x="1441" w:y="592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</w:t>
            </w:r>
            <w:r w:rsidR="00B84BCC" w:rsidRPr="00986A55">
              <w:rPr>
                <w:rFonts w:ascii="Angsana New" w:hAnsi="Angsana New" w:cs="Angsana New"/>
                <w:sz w:val="30"/>
                <w:szCs w:val="30"/>
                <w:cs/>
              </w:rPr>
              <w:t>จัดตั้ง</w:t>
            </w:r>
          </w:p>
        </w:tc>
        <w:tc>
          <w:tcPr>
            <w:tcW w:w="672" w:type="pct"/>
            <w:gridSpan w:val="3"/>
          </w:tcPr>
          <w:p w14:paraId="55B62D19" w14:textId="77777777" w:rsidR="00B84BCC" w:rsidRPr="00986A55" w:rsidRDefault="00B84BCC" w:rsidP="00B84BCC">
            <w:pPr>
              <w:framePr w:w="6521" w:h="1054" w:hSpace="142" w:wrap="around" w:vAnchor="page" w:hAnchor="page" w:x="1441" w:y="592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76" w:type="pct"/>
          </w:tcPr>
          <w:p w14:paraId="48ECED6D" w14:textId="77777777" w:rsidR="00B84BCC" w:rsidRPr="00986A55" w:rsidRDefault="00B84BCC" w:rsidP="00B84BCC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gridSpan w:val="3"/>
          </w:tcPr>
          <w:p w14:paraId="445D442A" w14:textId="77777777" w:rsidR="00B84BCC" w:rsidRPr="00986A55" w:rsidRDefault="00B84BCC" w:rsidP="00B84BCC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90CE9BB" w14:textId="77777777" w:rsidR="00B84BCC" w:rsidRPr="00986A55" w:rsidRDefault="00B84BCC" w:rsidP="00B84BCC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986A55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76" w:type="pct"/>
          </w:tcPr>
          <w:p w14:paraId="0F6F890C" w14:textId="77777777" w:rsidR="00B84BCC" w:rsidRPr="00986A55" w:rsidRDefault="00B84BCC" w:rsidP="00B84BCC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11" w:type="pct"/>
            <w:gridSpan w:val="3"/>
          </w:tcPr>
          <w:p w14:paraId="44E94A3B" w14:textId="77777777" w:rsidR="00B84BCC" w:rsidRPr="00986A55" w:rsidRDefault="00B84BCC" w:rsidP="00B84BCC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4D18E1A" w14:textId="77777777" w:rsidR="00B84BCC" w:rsidRPr="00986A55" w:rsidRDefault="00B84BCC" w:rsidP="00B84BCC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76" w:type="pct"/>
          </w:tcPr>
          <w:p w14:paraId="36455F07" w14:textId="77777777" w:rsidR="00B84BCC" w:rsidRPr="00986A55" w:rsidRDefault="00B84BCC" w:rsidP="00B84BCC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" w:type="pct"/>
            <w:gridSpan w:val="3"/>
          </w:tcPr>
          <w:p w14:paraId="1E5B5262" w14:textId="77777777" w:rsidR="00B84BCC" w:rsidRPr="00986A55" w:rsidRDefault="00B84BCC" w:rsidP="00B84BCC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30742DFA" w14:textId="77777777" w:rsidR="00B84BCC" w:rsidRPr="00986A55" w:rsidRDefault="00B84BCC" w:rsidP="00B84BCC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วิธีส่วนได้เสีย</w:t>
            </w:r>
            <w:r w:rsidRPr="00986A55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07159A" w:rsidRPr="00986A55" w14:paraId="64959E4A" w14:textId="77777777" w:rsidTr="00870BF0">
        <w:trPr>
          <w:cantSplit/>
          <w:tblHeader/>
        </w:trPr>
        <w:tc>
          <w:tcPr>
            <w:tcW w:w="825" w:type="pct"/>
          </w:tcPr>
          <w:p w14:paraId="578CAC44" w14:textId="77777777" w:rsidR="0007159A" w:rsidRPr="00986A55" w:rsidRDefault="0007159A" w:rsidP="0007159A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2" w:type="pct"/>
          </w:tcPr>
          <w:p w14:paraId="4AB97F80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5" w:type="pct"/>
          </w:tcPr>
          <w:p w14:paraId="495D2053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" w:type="pct"/>
          </w:tcPr>
          <w:p w14:paraId="26A90144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30</w:t>
            </w:r>
          </w:p>
          <w:p w14:paraId="6F750141" w14:textId="388A93E5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กันยายน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76" w:type="pct"/>
          </w:tcPr>
          <w:p w14:paraId="76BDFE7D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71D9068E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DDD6D3F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76" w:type="pct"/>
          </w:tcPr>
          <w:p w14:paraId="22B4E6E0" w14:textId="77777777" w:rsidR="0007159A" w:rsidRPr="00986A55" w:rsidRDefault="0007159A" w:rsidP="0007159A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7" w:type="pct"/>
          </w:tcPr>
          <w:p w14:paraId="0FAC4BD6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30</w:t>
            </w:r>
          </w:p>
          <w:p w14:paraId="434F0B52" w14:textId="5FE60A36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กันยายน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76" w:type="pct"/>
          </w:tcPr>
          <w:p w14:paraId="4A7226C0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1845650D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39425A45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76" w:type="pct"/>
          </w:tcPr>
          <w:p w14:paraId="418DEBE6" w14:textId="77777777" w:rsidR="0007159A" w:rsidRPr="00986A55" w:rsidRDefault="0007159A" w:rsidP="0007159A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04" w:type="pct"/>
          </w:tcPr>
          <w:p w14:paraId="344AFE39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30</w:t>
            </w:r>
          </w:p>
          <w:p w14:paraId="12DA9FEA" w14:textId="3C07979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กันยายน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76" w:type="pct"/>
          </w:tcPr>
          <w:p w14:paraId="68358289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" w:type="pct"/>
          </w:tcPr>
          <w:p w14:paraId="67DDBA41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</w:p>
          <w:p w14:paraId="403F2C73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529913A3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76" w:type="pct"/>
          </w:tcPr>
          <w:p w14:paraId="55934894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" w:type="pct"/>
          </w:tcPr>
          <w:p w14:paraId="4A5E88D7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30</w:t>
            </w:r>
          </w:p>
          <w:p w14:paraId="4F347929" w14:textId="27B47959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กันยายน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76" w:type="pct"/>
          </w:tcPr>
          <w:p w14:paraId="2B18F9A8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2" w:type="pct"/>
          </w:tcPr>
          <w:p w14:paraId="782E5AC0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55C64D9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07159A" w:rsidRPr="00986A55" w14:paraId="6DB32E6E" w14:textId="77777777" w:rsidTr="00870BF0">
        <w:trPr>
          <w:cantSplit/>
          <w:tblHeader/>
        </w:trPr>
        <w:tc>
          <w:tcPr>
            <w:tcW w:w="825" w:type="pct"/>
          </w:tcPr>
          <w:p w14:paraId="5AE66555" w14:textId="77777777" w:rsidR="0007159A" w:rsidRPr="00986A55" w:rsidRDefault="0007159A" w:rsidP="0007159A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2" w:type="pct"/>
          </w:tcPr>
          <w:p w14:paraId="53CA4FA9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5" w:type="pct"/>
          </w:tcPr>
          <w:p w14:paraId="135EE1CF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gridSpan w:val="3"/>
          </w:tcPr>
          <w:p w14:paraId="3A098CC1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76" w:type="pct"/>
          </w:tcPr>
          <w:p w14:paraId="1B6997B1" w14:textId="77777777" w:rsidR="0007159A" w:rsidRPr="00986A55" w:rsidRDefault="0007159A" w:rsidP="0007159A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10" w:type="pct"/>
            <w:gridSpan w:val="11"/>
          </w:tcPr>
          <w:p w14:paraId="3CED1108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07159A" w:rsidRPr="00986A55" w14:paraId="211D1E98" w14:textId="77777777" w:rsidTr="00870BF0">
        <w:trPr>
          <w:cantSplit/>
          <w:tblHeader/>
        </w:trPr>
        <w:tc>
          <w:tcPr>
            <w:tcW w:w="825" w:type="pct"/>
          </w:tcPr>
          <w:p w14:paraId="0E091997" w14:textId="77777777" w:rsidR="0007159A" w:rsidRPr="00986A55" w:rsidRDefault="0007159A" w:rsidP="0007159A">
            <w:pPr>
              <w:pStyle w:val="acctfourfigures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โครงการ </w:t>
            </w:r>
            <w:proofErr w:type="spellStart"/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Citadines</w:t>
            </w:r>
            <w:proofErr w:type="spellEnd"/>
          </w:p>
        </w:tc>
        <w:tc>
          <w:tcPr>
            <w:tcW w:w="862" w:type="pct"/>
          </w:tcPr>
          <w:p w14:paraId="0E27716D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5" w:type="pct"/>
          </w:tcPr>
          <w:p w14:paraId="1A372596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gridSpan w:val="3"/>
          </w:tcPr>
          <w:p w14:paraId="50A9ADCE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76" w:type="pct"/>
          </w:tcPr>
          <w:p w14:paraId="187D8829" w14:textId="77777777" w:rsidR="0007159A" w:rsidRPr="00986A55" w:rsidRDefault="0007159A" w:rsidP="0007159A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10" w:type="pct"/>
            <w:gridSpan w:val="11"/>
          </w:tcPr>
          <w:p w14:paraId="22DD5BF2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07159A" w:rsidRPr="00986A55" w14:paraId="1ECA0013" w14:textId="77777777" w:rsidTr="00870BF0">
        <w:trPr>
          <w:cantSplit/>
        </w:trPr>
        <w:tc>
          <w:tcPr>
            <w:tcW w:w="5000" w:type="pct"/>
            <w:gridSpan w:val="18"/>
          </w:tcPr>
          <w:p w14:paraId="752B723A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6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เงินลงทุนในการร่วมค้าทางอ้อม</w:t>
            </w:r>
          </w:p>
        </w:tc>
      </w:tr>
      <w:tr w:rsidR="003C45B0" w:rsidRPr="00986A55" w14:paraId="7704BC6F" w14:textId="77777777" w:rsidTr="00870BF0">
        <w:trPr>
          <w:cantSplit/>
        </w:trPr>
        <w:tc>
          <w:tcPr>
            <w:tcW w:w="825" w:type="pct"/>
          </w:tcPr>
          <w:p w14:paraId="4671AD0C" w14:textId="77777777" w:rsidR="003C45B0" w:rsidRPr="00986A55" w:rsidRDefault="003C45B0" w:rsidP="003C45B0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บูทิค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แลนด์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862" w:type="pct"/>
          </w:tcPr>
          <w:p w14:paraId="12087E87" w14:textId="77777777" w:rsidR="003C45B0" w:rsidRPr="00986A55" w:rsidRDefault="003C45B0" w:rsidP="003C45B0">
            <w:pPr>
              <w:spacing w:line="240" w:lineRule="auto"/>
              <w:ind w:right="-5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6A5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ให้บริการที่พักโรงแรมและ</w:t>
            </w:r>
          </w:p>
          <w:p w14:paraId="6AEABA5C" w14:textId="77777777" w:rsidR="003C45B0" w:rsidRPr="00986A55" w:rsidRDefault="003C45B0" w:rsidP="003C4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986A5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อพาร์ทเม้นท์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proofErr w:type="spellStart"/>
            <w:r w:rsidRPr="00986A55">
              <w:rPr>
                <w:rFonts w:ascii="Angsana New" w:hAnsi="Angsana New" w:cs="Angsana New"/>
                <w:sz w:val="30"/>
                <w:szCs w:val="30"/>
              </w:rPr>
              <w:t>Citadines</w:t>
            </w:r>
            <w:proofErr w:type="spellEnd"/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16)</w:t>
            </w:r>
          </w:p>
        </w:tc>
        <w:tc>
          <w:tcPr>
            <w:tcW w:w="355" w:type="pct"/>
          </w:tcPr>
          <w:p w14:paraId="49FC59E7" w14:textId="77777777" w:rsidR="003C45B0" w:rsidRPr="00986A55" w:rsidRDefault="003C45B0" w:rsidP="003C45B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111BDC5" w14:textId="77777777" w:rsidR="003C45B0" w:rsidRPr="00986A55" w:rsidRDefault="003C45B0" w:rsidP="003C45B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97" w:type="pct"/>
          </w:tcPr>
          <w:p w14:paraId="31DAF9E8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28B4D137" w14:textId="38B1F90C" w:rsidR="003C45B0" w:rsidRPr="00986A55" w:rsidRDefault="003C45B0" w:rsidP="003C45B0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26.01</w:t>
            </w:r>
          </w:p>
        </w:tc>
        <w:tc>
          <w:tcPr>
            <w:tcW w:w="76" w:type="pct"/>
          </w:tcPr>
          <w:p w14:paraId="3BCAE294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7163190F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01C557BA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26.01</w:t>
            </w:r>
          </w:p>
        </w:tc>
        <w:tc>
          <w:tcPr>
            <w:tcW w:w="76" w:type="pct"/>
          </w:tcPr>
          <w:p w14:paraId="0AC3370B" w14:textId="77777777" w:rsidR="003C45B0" w:rsidRPr="00986A55" w:rsidRDefault="003C45B0" w:rsidP="003C45B0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" w:type="pct"/>
          </w:tcPr>
          <w:p w14:paraId="52B1B965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A084A2C" w14:textId="07223189" w:rsidR="003C45B0" w:rsidRPr="00986A55" w:rsidRDefault="003C45B0" w:rsidP="003C45B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45,000</w:t>
            </w:r>
          </w:p>
        </w:tc>
        <w:tc>
          <w:tcPr>
            <w:tcW w:w="76" w:type="pct"/>
          </w:tcPr>
          <w:p w14:paraId="1B12369B" w14:textId="77777777" w:rsidR="003C45B0" w:rsidRPr="00986A55" w:rsidRDefault="003C45B0" w:rsidP="003C45B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24C589C3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942D32F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45,000</w:t>
            </w:r>
          </w:p>
        </w:tc>
        <w:tc>
          <w:tcPr>
            <w:tcW w:w="76" w:type="pct"/>
          </w:tcPr>
          <w:p w14:paraId="23AC87A5" w14:textId="77777777" w:rsidR="003C45B0" w:rsidRPr="00986A55" w:rsidRDefault="003C45B0" w:rsidP="003C45B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4" w:type="pct"/>
          </w:tcPr>
          <w:p w14:paraId="28B63CEE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38295D6" w14:textId="724C352C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22,950</w:t>
            </w:r>
          </w:p>
        </w:tc>
        <w:tc>
          <w:tcPr>
            <w:tcW w:w="76" w:type="pct"/>
          </w:tcPr>
          <w:p w14:paraId="63BAEB9C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" w:type="pct"/>
          </w:tcPr>
          <w:p w14:paraId="14EDBAB5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F206EF7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22,950</w:t>
            </w:r>
          </w:p>
        </w:tc>
        <w:tc>
          <w:tcPr>
            <w:tcW w:w="76" w:type="pct"/>
          </w:tcPr>
          <w:p w14:paraId="1A4E094C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17526B51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65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147081E" w14:textId="08904BD1" w:rsidR="0031480B" w:rsidRPr="00986A55" w:rsidRDefault="0031480B" w:rsidP="003C45B0">
            <w:pPr>
              <w:pStyle w:val="acctfourfigures"/>
              <w:tabs>
                <w:tab w:val="clear" w:pos="765"/>
                <w:tab w:val="decimal" w:pos="665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2,454</w:t>
            </w:r>
          </w:p>
        </w:tc>
        <w:tc>
          <w:tcPr>
            <w:tcW w:w="76" w:type="pct"/>
          </w:tcPr>
          <w:p w14:paraId="1D0F0ED6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02" w:type="pct"/>
          </w:tcPr>
          <w:p w14:paraId="65B8FA76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41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046D7A98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4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1,613</w:t>
            </w:r>
          </w:p>
        </w:tc>
      </w:tr>
      <w:tr w:rsidR="003C45B0" w:rsidRPr="00986A55" w14:paraId="33EA306B" w14:textId="77777777" w:rsidTr="00870BF0">
        <w:trPr>
          <w:cantSplit/>
        </w:trPr>
        <w:tc>
          <w:tcPr>
            <w:tcW w:w="825" w:type="pct"/>
          </w:tcPr>
          <w:p w14:paraId="0BBDD667" w14:textId="77777777" w:rsidR="003C45B0" w:rsidRPr="00986A55" w:rsidRDefault="009F3D7B" w:rsidP="003C45B0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hyperlink r:id="rId10" w:history="1">
              <w:r w:rsidR="003C45B0" w:rsidRPr="00986A55">
                <w:rPr>
                  <w:rFonts w:ascii="Angsana New" w:hAnsi="Angsana New" w:cs="Angsana New"/>
                  <w:sz w:val="30"/>
                  <w:szCs w:val="30"/>
                  <w:cs/>
                </w:rPr>
                <w:t>บริษัท</w:t>
              </w:r>
              <w:r w:rsidR="003C45B0" w:rsidRPr="00986A55">
                <w:rPr>
                  <w:rFonts w:ascii="Angsana New" w:hAnsi="Angsana New" w:cs="Angsana New"/>
                  <w:sz w:val="30"/>
                  <w:szCs w:val="30"/>
                </w:rPr>
                <w:t xml:space="preserve"> </w:t>
              </w:r>
              <w:r w:rsidR="003C45B0" w:rsidRPr="00986A55">
                <w:rPr>
                  <w:rFonts w:ascii="Angsana New" w:hAnsi="Angsana New" w:cs="Angsana New"/>
                  <w:sz w:val="30"/>
                  <w:szCs w:val="30"/>
                  <w:cs/>
                </w:rPr>
                <w:t>บูทิค</w:t>
              </w:r>
              <w:r w:rsidR="003C45B0" w:rsidRPr="00986A55">
                <w:rPr>
                  <w:rFonts w:ascii="Angsana New" w:hAnsi="Angsana New" w:cs="Angsana New"/>
                  <w:sz w:val="30"/>
                  <w:szCs w:val="30"/>
                </w:rPr>
                <w:t xml:space="preserve"> </w:t>
              </w:r>
              <w:r w:rsidR="003C45B0" w:rsidRPr="00986A55">
                <w:rPr>
                  <w:rFonts w:ascii="Angsana New" w:hAnsi="Angsana New" w:cs="Angsana New"/>
                  <w:sz w:val="30"/>
                  <w:szCs w:val="30"/>
                  <w:cs/>
                </w:rPr>
                <w:t>บูเลอวาร์ด</w:t>
              </w:r>
              <w:r w:rsidR="003C45B0" w:rsidRPr="00986A55">
                <w:rPr>
                  <w:rFonts w:ascii="Angsana New" w:hAnsi="Angsana New" w:cs="Angsana New"/>
                  <w:sz w:val="30"/>
                  <w:szCs w:val="30"/>
                  <w:cs/>
                </w:rPr>
                <w:br/>
              </w:r>
              <w:r w:rsidR="003C45B0" w:rsidRPr="00986A55">
                <w:rPr>
                  <w:rFonts w:ascii="Angsana New" w:hAnsi="Angsana New" w:cs="Angsana New" w:hint="cs"/>
                  <w:sz w:val="30"/>
                  <w:szCs w:val="30"/>
                  <w:cs/>
                </w:rPr>
                <w:t xml:space="preserve">   </w:t>
              </w:r>
              <w:r w:rsidR="003C45B0" w:rsidRPr="00986A55">
                <w:rPr>
                  <w:rFonts w:ascii="Angsana New" w:hAnsi="Angsana New" w:cs="Angsana New"/>
                  <w:sz w:val="30"/>
                  <w:szCs w:val="30"/>
                  <w:cs/>
                </w:rPr>
                <w:t>จำกัด</w:t>
              </w:r>
            </w:hyperlink>
          </w:p>
        </w:tc>
        <w:tc>
          <w:tcPr>
            <w:tcW w:w="862" w:type="pct"/>
          </w:tcPr>
          <w:p w14:paraId="0CD6EC70" w14:textId="77777777" w:rsidR="003C45B0" w:rsidRPr="00986A55" w:rsidRDefault="003C45B0" w:rsidP="003C45B0">
            <w:pPr>
              <w:spacing w:line="240" w:lineRule="auto"/>
              <w:ind w:right="-5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6A5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ให้บริการที่พักโรงแรมและ</w:t>
            </w:r>
          </w:p>
          <w:p w14:paraId="2C392EF3" w14:textId="77777777" w:rsidR="003C45B0" w:rsidRPr="00986A55" w:rsidRDefault="003C45B0" w:rsidP="003C4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986A5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อพาร์ทเม้นท์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proofErr w:type="spellStart"/>
            <w:r w:rsidRPr="00986A55">
              <w:rPr>
                <w:rFonts w:ascii="Angsana New" w:hAnsi="Angsana New" w:cs="Angsana New"/>
                <w:sz w:val="30"/>
                <w:szCs w:val="30"/>
              </w:rPr>
              <w:t>Citadines</w:t>
            </w:r>
            <w:proofErr w:type="spellEnd"/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8)</w:t>
            </w:r>
          </w:p>
        </w:tc>
        <w:tc>
          <w:tcPr>
            <w:tcW w:w="355" w:type="pct"/>
          </w:tcPr>
          <w:p w14:paraId="28CAE4D7" w14:textId="77777777" w:rsidR="003C45B0" w:rsidRPr="00986A55" w:rsidRDefault="003C45B0" w:rsidP="003C45B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AB9C74D" w14:textId="77777777" w:rsidR="003C45B0" w:rsidRPr="00986A55" w:rsidRDefault="003C45B0" w:rsidP="003C45B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97" w:type="pct"/>
          </w:tcPr>
          <w:p w14:paraId="1EAC0AF1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1B9C949A" w14:textId="492C8143" w:rsidR="003C45B0" w:rsidRPr="00986A55" w:rsidRDefault="003C45B0" w:rsidP="003C45B0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26.01</w:t>
            </w:r>
          </w:p>
        </w:tc>
        <w:tc>
          <w:tcPr>
            <w:tcW w:w="76" w:type="pct"/>
          </w:tcPr>
          <w:p w14:paraId="60FDA665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7DE55158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616EA94F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26.01</w:t>
            </w:r>
          </w:p>
        </w:tc>
        <w:tc>
          <w:tcPr>
            <w:tcW w:w="76" w:type="pct"/>
          </w:tcPr>
          <w:p w14:paraId="6D621DC7" w14:textId="77777777" w:rsidR="003C45B0" w:rsidRPr="00986A55" w:rsidRDefault="003C45B0" w:rsidP="003C45B0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" w:type="pct"/>
          </w:tcPr>
          <w:p w14:paraId="45D30014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7F5D833" w14:textId="4AB6D8A8" w:rsidR="003C45B0" w:rsidRPr="00986A55" w:rsidRDefault="003C45B0" w:rsidP="003C45B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76" w:type="pct"/>
          </w:tcPr>
          <w:p w14:paraId="3D73ED9A" w14:textId="77777777" w:rsidR="003C45B0" w:rsidRPr="00986A55" w:rsidRDefault="003C45B0" w:rsidP="003C45B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236EF4F4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2B7FD78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76" w:type="pct"/>
          </w:tcPr>
          <w:p w14:paraId="1783D3B7" w14:textId="77777777" w:rsidR="003C45B0" w:rsidRPr="00986A55" w:rsidRDefault="003C45B0" w:rsidP="003C45B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4" w:type="pct"/>
          </w:tcPr>
          <w:p w14:paraId="70A0DA75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5CE5DD9" w14:textId="65E9B5E9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10,200</w:t>
            </w:r>
          </w:p>
        </w:tc>
        <w:tc>
          <w:tcPr>
            <w:tcW w:w="76" w:type="pct"/>
          </w:tcPr>
          <w:p w14:paraId="78F30F3E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" w:type="pct"/>
          </w:tcPr>
          <w:p w14:paraId="1F9CAD52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8B1D690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10,200</w:t>
            </w:r>
          </w:p>
        </w:tc>
        <w:tc>
          <w:tcPr>
            <w:tcW w:w="76" w:type="pct"/>
          </w:tcPr>
          <w:p w14:paraId="39813FDC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6BEF0CD3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41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5848CBBD" w14:textId="6B581E57" w:rsidR="0031480B" w:rsidRPr="00986A55" w:rsidRDefault="0031480B" w:rsidP="003C45B0">
            <w:pPr>
              <w:pStyle w:val="acctfourfigures"/>
              <w:tabs>
                <w:tab w:val="clear" w:pos="765"/>
                <w:tab w:val="decimal" w:pos="41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pct"/>
          </w:tcPr>
          <w:p w14:paraId="7BBCF5B0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2" w:type="pct"/>
          </w:tcPr>
          <w:p w14:paraId="1B2A4D96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41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40EF35A7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41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C45B0" w:rsidRPr="00986A55" w14:paraId="58ACDA7D" w14:textId="77777777" w:rsidTr="00870BF0">
        <w:trPr>
          <w:cantSplit/>
        </w:trPr>
        <w:tc>
          <w:tcPr>
            <w:tcW w:w="825" w:type="pct"/>
          </w:tcPr>
          <w:p w14:paraId="3A50502A" w14:textId="77777777" w:rsidR="003C45B0" w:rsidRPr="00986A55" w:rsidRDefault="009F3D7B" w:rsidP="003C45B0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hyperlink r:id="rId11" w:history="1">
              <w:r w:rsidR="003C45B0" w:rsidRPr="00986A55">
                <w:rPr>
                  <w:rFonts w:ascii="Angsana New" w:hAnsi="Angsana New" w:cs="Angsana New"/>
                  <w:sz w:val="30"/>
                  <w:szCs w:val="30"/>
                  <w:cs/>
                </w:rPr>
                <w:t xml:space="preserve">บริษัท บูทิค เรียลตี้ จำกัด </w:t>
              </w:r>
            </w:hyperlink>
          </w:p>
        </w:tc>
        <w:tc>
          <w:tcPr>
            <w:tcW w:w="862" w:type="pct"/>
          </w:tcPr>
          <w:p w14:paraId="36202630" w14:textId="77777777" w:rsidR="003C45B0" w:rsidRPr="00986A55" w:rsidRDefault="003C45B0" w:rsidP="003C45B0">
            <w:pPr>
              <w:spacing w:line="240" w:lineRule="auto"/>
              <w:ind w:right="-5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6A5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ให้บริการที่พักโรงแรมและ</w:t>
            </w:r>
          </w:p>
          <w:p w14:paraId="0A65CB7E" w14:textId="77777777" w:rsidR="003C45B0" w:rsidRPr="00986A55" w:rsidRDefault="003C45B0" w:rsidP="003C4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986A5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อพาร์ทเม้นท์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proofErr w:type="spellStart"/>
            <w:r w:rsidRPr="00986A55">
              <w:rPr>
                <w:rFonts w:ascii="Angsana New" w:hAnsi="Angsana New" w:cs="Angsana New"/>
                <w:sz w:val="30"/>
                <w:szCs w:val="30"/>
              </w:rPr>
              <w:t>Citadines</w:t>
            </w:r>
            <w:proofErr w:type="spellEnd"/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11)</w:t>
            </w:r>
          </w:p>
        </w:tc>
        <w:tc>
          <w:tcPr>
            <w:tcW w:w="355" w:type="pct"/>
          </w:tcPr>
          <w:p w14:paraId="7E3C6242" w14:textId="77777777" w:rsidR="003C45B0" w:rsidRPr="00986A55" w:rsidRDefault="003C45B0" w:rsidP="003C45B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D9274BC" w14:textId="77777777" w:rsidR="003C45B0" w:rsidRPr="00986A55" w:rsidRDefault="003C45B0" w:rsidP="003C45B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97" w:type="pct"/>
          </w:tcPr>
          <w:p w14:paraId="4B67CCA4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48AE56B6" w14:textId="68229F98" w:rsidR="003C45B0" w:rsidRPr="00986A55" w:rsidRDefault="003C45B0" w:rsidP="003C45B0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26.01</w:t>
            </w:r>
          </w:p>
        </w:tc>
        <w:tc>
          <w:tcPr>
            <w:tcW w:w="76" w:type="pct"/>
          </w:tcPr>
          <w:p w14:paraId="634172B6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60DA8DDA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3B80C6F4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26.01</w:t>
            </w:r>
          </w:p>
        </w:tc>
        <w:tc>
          <w:tcPr>
            <w:tcW w:w="76" w:type="pct"/>
          </w:tcPr>
          <w:p w14:paraId="565D418D" w14:textId="77777777" w:rsidR="003C45B0" w:rsidRPr="00986A55" w:rsidRDefault="003C45B0" w:rsidP="003C45B0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" w:type="pct"/>
          </w:tcPr>
          <w:p w14:paraId="63A27341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A0C41E8" w14:textId="6A2C76BA" w:rsidR="003C45B0" w:rsidRPr="00986A55" w:rsidRDefault="003C45B0" w:rsidP="003C45B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85,000</w:t>
            </w:r>
          </w:p>
        </w:tc>
        <w:tc>
          <w:tcPr>
            <w:tcW w:w="76" w:type="pct"/>
          </w:tcPr>
          <w:p w14:paraId="33492FF5" w14:textId="77777777" w:rsidR="003C45B0" w:rsidRPr="00986A55" w:rsidRDefault="003C45B0" w:rsidP="003C45B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19C19935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31F3982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85,000</w:t>
            </w:r>
          </w:p>
        </w:tc>
        <w:tc>
          <w:tcPr>
            <w:tcW w:w="76" w:type="pct"/>
          </w:tcPr>
          <w:p w14:paraId="4FEDECFE" w14:textId="77777777" w:rsidR="003C45B0" w:rsidRPr="00986A55" w:rsidRDefault="003C45B0" w:rsidP="003C45B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4" w:type="pct"/>
          </w:tcPr>
          <w:p w14:paraId="51F48BC7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A1F83A6" w14:textId="2DA32CDB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43,348</w:t>
            </w:r>
          </w:p>
        </w:tc>
        <w:tc>
          <w:tcPr>
            <w:tcW w:w="76" w:type="pct"/>
          </w:tcPr>
          <w:p w14:paraId="760A2755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" w:type="pct"/>
          </w:tcPr>
          <w:p w14:paraId="7E93D246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7F6C4F0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43,348</w:t>
            </w:r>
          </w:p>
        </w:tc>
        <w:tc>
          <w:tcPr>
            <w:tcW w:w="76" w:type="pct"/>
          </w:tcPr>
          <w:p w14:paraId="20EDE842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0122BBC7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65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406D45A" w14:textId="3B1E0A27" w:rsidR="0031480B" w:rsidRPr="00986A55" w:rsidRDefault="0031480B" w:rsidP="003C45B0">
            <w:pPr>
              <w:pStyle w:val="acctfourfigures"/>
              <w:tabs>
                <w:tab w:val="clear" w:pos="765"/>
                <w:tab w:val="decimal" w:pos="665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71,186</w:t>
            </w:r>
          </w:p>
        </w:tc>
        <w:tc>
          <w:tcPr>
            <w:tcW w:w="76" w:type="pct"/>
          </w:tcPr>
          <w:p w14:paraId="750D7EDF" w14:textId="77777777" w:rsidR="003C45B0" w:rsidRPr="00986A55" w:rsidRDefault="003C45B0" w:rsidP="003C45B0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2" w:type="pct"/>
          </w:tcPr>
          <w:p w14:paraId="21C92CB8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6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DC5647D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6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68,765</w:t>
            </w:r>
          </w:p>
        </w:tc>
      </w:tr>
      <w:tr w:rsidR="003C45B0" w:rsidRPr="00986A55" w14:paraId="19D7E44C" w14:textId="77777777" w:rsidTr="00870BF0">
        <w:trPr>
          <w:cantSplit/>
        </w:trPr>
        <w:tc>
          <w:tcPr>
            <w:tcW w:w="825" w:type="pct"/>
          </w:tcPr>
          <w:p w14:paraId="7A46C765" w14:textId="77777777" w:rsidR="003C45B0" w:rsidRPr="00986A55" w:rsidRDefault="003C45B0" w:rsidP="003C45B0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บูทิค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แอสเซ็ท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862" w:type="pct"/>
          </w:tcPr>
          <w:p w14:paraId="085C73AB" w14:textId="77777777" w:rsidR="003C45B0" w:rsidRPr="00986A55" w:rsidRDefault="003C45B0" w:rsidP="003C45B0">
            <w:pPr>
              <w:spacing w:line="240" w:lineRule="auto"/>
              <w:ind w:right="-5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6A5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ให้บริการที่พักโรงแรมและ</w:t>
            </w:r>
          </w:p>
          <w:p w14:paraId="5DCE11E7" w14:textId="77777777" w:rsidR="003C45B0" w:rsidRPr="00986A55" w:rsidRDefault="003C45B0" w:rsidP="003C4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986A5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อพาร์ทเม้นท์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proofErr w:type="spellStart"/>
            <w:r w:rsidRPr="00986A55">
              <w:rPr>
                <w:rFonts w:ascii="Angsana New" w:hAnsi="Angsana New" w:cs="Angsana New"/>
                <w:sz w:val="30"/>
                <w:szCs w:val="30"/>
              </w:rPr>
              <w:t>Citadines</w:t>
            </w:r>
            <w:proofErr w:type="spellEnd"/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23)</w:t>
            </w:r>
          </w:p>
        </w:tc>
        <w:tc>
          <w:tcPr>
            <w:tcW w:w="355" w:type="pct"/>
          </w:tcPr>
          <w:p w14:paraId="4591C041" w14:textId="77777777" w:rsidR="003C45B0" w:rsidRPr="00986A55" w:rsidRDefault="003C45B0" w:rsidP="003C45B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38968B1" w14:textId="77777777" w:rsidR="003C45B0" w:rsidRPr="00986A55" w:rsidRDefault="003C45B0" w:rsidP="003C45B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97" w:type="pct"/>
          </w:tcPr>
          <w:p w14:paraId="13517944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1909FDCF" w14:textId="37A5E086" w:rsidR="003C45B0" w:rsidRPr="00986A55" w:rsidRDefault="003C45B0" w:rsidP="003C45B0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26.01</w:t>
            </w:r>
          </w:p>
        </w:tc>
        <w:tc>
          <w:tcPr>
            <w:tcW w:w="76" w:type="pct"/>
          </w:tcPr>
          <w:p w14:paraId="2F5A9F81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42A5DF45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707337E0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26.01</w:t>
            </w:r>
          </w:p>
        </w:tc>
        <w:tc>
          <w:tcPr>
            <w:tcW w:w="76" w:type="pct"/>
          </w:tcPr>
          <w:p w14:paraId="0F33761A" w14:textId="77777777" w:rsidR="003C45B0" w:rsidRPr="00986A55" w:rsidRDefault="003C45B0" w:rsidP="003C45B0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" w:type="pct"/>
          </w:tcPr>
          <w:p w14:paraId="46D3AFE9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001F9BF" w14:textId="42105E8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88,000</w:t>
            </w:r>
          </w:p>
        </w:tc>
        <w:tc>
          <w:tcPr>
            <w:tcW w:w="76" w:type="pct"/>
          </w:tcPr>
          <w:p w14:paraId="46D7078D" w14:textId="77777777" w:rsidR="003C45B0" w:rsidRPr="00986A55" w:rsidRDefault="003C45B0" w:rsidP="003C45B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42498D08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AB43976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88,000</w:t>
            </w:r>
          </w:p>
        </w:tc>
        <w:tc>
          <w:tcPr>
            <w:tcW w:w="76" w:type="pct"/>
          </w:tcPr>
          <w:p w14:paraId="0F0D1745" w14:textId="77777777" w:rsidR="003C45B0" w:rsidRPr="00986A55" w:rsidRDefault="003C45B0" w:rsidP="003C45B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14:paraId="67FCA60C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5B96F15" w14:textId="627B080D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44,880</w:t>
            </w:r>
          </w:p>
        </w:tc>
        <w:tc>
          <w:tcPr>
            <w:tcW w:w="76" w:type="pct"/>
          </w:tcPr>
          <w:p w14:paraId="35E7201E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7EC7EE2B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708EE91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44,880</w:t>
            </w:r>
          </w:p>
        </w:tc>
        <w:tc>
          <w:tcPr>
            <w:tcW w:w="76" w:type="pct"/>
          </w:tcPr>
          <w:p w14:paraId="0CB50FC3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A7293" w14:textId="5FC9F6E4" w:rsidR="003C45B0" w:rsidRPr="00986A55" w:rsidRDefault="0031480B" w:rsidP="003C45B0">
            <w:pPr>
              <w:pStyle w:val="acctfourfigures"/>
              <w:tabs>
                <w:tab w:val="clear" w:pos="765"/>
                <w:tab w:val="decimal" w:pos="665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77,520</w:t>
            </w:r>
          </w:p>
        </w:tc>
        <w:tc>
          <w:tcPr>
            <w:tcW w:w="76" w:type="pct"/>
            <w:vAlign w:val="bottom"/>
          </w:tcPr>
          <w:p w14:paraId="0C7A36DD" w14:textId="77777777" w:rsidR="003C45B0" w:rsidRPr="00986A55" w:rsidRDefault="003C45B0" w:rsidP="003C45B0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2" w:type="pct"/>
            <w:tcBorders>
              <w:bottom w:val="single" w:sz="4" w:space="0" w:color="auto"/>
            </w:tcBorders>
            <w:vAlign w:val="bottom"/>
          </w:tcPr>
          <w:p w14:paraId="47977E5F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6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73,035</w:t>
            </w:r>
          </w:p>
        </w:tc>
      </w:tr>
      <w:tr w:rsidR="003C45B0" w:rsidRPr="00986A55" w14:paraId="1BA2988C" w14:textId="77777777" w:rsidTr="00870BF0">
        <w:trPr>
          <w:cantSplit/>
        </w:trPr>
        <w:tc>
          <w:tcPr>
            <w:tcW w:w="825" w:type="pct"/>
          </w:tcPr>
          <w:p w14:paraId="0A5DECAA" w14:textId="77777777" w:rsidR="003C45B0" w:rsidRPr="00986A55" w:rsidRDefault="003C45B0" w:rsidP="003C45B0">
            <w:pPr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</w:tcPr>
          <w:p w14:paraId="504CD9F3" w14:textId="77777777" w:rsidR="003C45B0" w:rsidRPr="00986A55" w:rsidRDefault="003C45B0" w:rsidP="003C45B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5" w:type="pct"/>
          </w:tcPr>
          <w:p w14:paraId="2F520EDA" w14:textId="77777777" w:rsidR="003C45B0" w:rsidRPr="00986A55" w:rsidRDefault="003C45B0" w:rsidP="003C45B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" w:type="pct"/>
          </w:tcPr>
          <w:p w14:paraId="7A109749" w14:textId="77777777" w:rsidR="003C45B0" w:rsidRPr="00986A55" w:rsidRDefault="003C45B0" w:rsidP="003C45B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" w:type="pct"/>
          </w:tcPr>
          <w:p w14:paraId="6988C068" w14:textId="77777777" w:rsidR="003C45B0" w:rsidRPr="00986A55" w:rsidRDefault="003C45B0" w:rsidP="003C45B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pct"/>
          </w:tcPr>
          <w:p w14:paraId="3E4A3D68" w14:textId="77777777" w:rsidR="003C45B0" w:rsidRPr="00986A55" w:rsidRDefault="003C45B0" w:rsidP="003C45B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" w:type="pct"/>
          </w:tcPr>
          <w:p w14:paraId="4122A0A3" w14:textId="77777777" w:rsidR="003C45B0" w:rsidRPr="00986A55" w:rsidRDefault="003C45B0" w:rsidP="003C45B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" w:type="pct"/>
          </w:tcPr>
          <w:p w14:paraId="68796F98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" w:type="pct"/>
          </w:tcPr>
          <w:p w14:paraId="15BB0704" w14:textId="77777777" w:rsidR="003C45B0" w:rsidRPr="00986A55" w:rsidRDefault="003C45B0" w:rsidP="003C45B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pct"/>
          </w:tcPr>
          <w:p w14:paraId="4308F467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" w:type="pct"/>
          </w:tcPr>
          <w:p w14:paraId="4994E5FD" w14:textId="77777777" w:rsidR="003C45B0" w:rsidRPr="00986A55" w:rsidRDefault="003C45B0" w:rsidP="003C45B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4" w:type="pct"/>
            <w:tcBorders>
              <w:bottom w:val="double" w:sz="4" w:space="0" w:color="auto"/>
            </w:tcBorders>
          </w:tcPr>
          <w:p w14:paraId="7047FB31" w14:textId="24F0D7EE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121,378</w:t>
            </w:r>
          </w:p>
        </w:tc>
        <w:tc>
          <w:tcPr>
            <w:tcW w:w="76" w:type="pct"/>
          </w:tcPr>
          <w:p w14:paraId="147C704E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1" w:type="pct"/>
            <w:tcBorders>
              <w:bottom w:val="double" w:sz="4" w:space="0" w:color="auto"/>
            </w:tcBorders>
          </w:tcPr>
          <w:p w14:paraId="04ED0A3A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121,378</w:t>
            </w:r>
          </w:p>
        </w:tc>
        <w:tc>
          <w:tcPr>
            <w:tcW w:w="76" w:type="pct"/>
          </w:tcPr>
          <w:p w14:paraId="14ADF4CB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7" w:type="pct"/>
            <w:tcBorders>
              <w:bottom w:val="double" w:sz="4" w:space="0" w:color="auto"/>
            </w:tcBorders>
            <w:shd w:val="clear" w:color="auto" w:fill="auto"/>
          </w:tcPr>
          <w:p w14:paraId="7094B92E" w14:textId="6B01B580" w:rsidR="003C45B0" w:rsidRPr="00986A55" w:rsidRDefault="003C45B0" w:rsidP="003C45B0">
            <w:pPr>
              <w:pStyle w:val="acctfourfigures"/>
              <w:tabs>
                <w:tab w:val="clear" w:pos="765"/>
                <w:tab w:val="decimal" w:pos="665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151,160</w:t>
            </w:r>
          </w:p>
        </w:tc>
        <w:tc>
          <w:tcPr>
            <w:tcW w:w="76" w:type="pct"/>
          </w:tcPr>
          <w:p w14:paraId="149104B6" w14:textId="77777777" w:rsidR="003C45B0" w:rsidRPr="00986A55" w:rsidRDefault="003C45B0" w:rsidP="003C45B0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2" w:type="pct"/>
            <w:tcBorders>
              <w:bottom w:val="double" w:sz="4" w:space="0" w:color="auto"/>
            </w:tcBorders>
          </w:tcPr>
          <w:p w14:paraId="1A6E7C48" w14:textId="77777777" w:rsidR="003C45B0" w:rsidRPr="00986A55" w:rsidRDefault="003C45B0" w:rsidP="003C45B0">
            <w:pPr>
              <w:pStyle w:val="acctfourfigures"/>
              <w:tabs>
                <w:tab w:val="clear" w:pos="765"/>
                <w:tab w:val="decimal" w:pos="66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143,413</w:t>
            </w:r>
          </w:p>
        </w:tc>
      </w:tr>
    </w:tbl>
    <w:p w14:paraId="47C2E3CA" w14:textId="77777777" w:rsidR="00AD59F9" w:rsidRPr="00986A55" w:rsidRDefault="00AD59F9" w:rsidP="005670F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414" w:right="-45" w:hanging="360"/>
        <w:jc w:val="thaiDistribute"/>
        <w:rPr>
          <w:rFonts w:ascii="Angsana New" w:hAnsi="Angsana New" w:cs="Angsana New"/>
          <w:sz w:val="16"/>
          <w:szCs w:val="16"/>
        </w:rPr>
      </w:pPr>
    </w:p>
    <w:p w14:paraId="1AA98750" w14:textId="77777777" w:rsidR="008C1D9F" w:rsidRPr="00986A55" w:rsidRDefault="008C1D9F" w:rsidP="005670FC">
      <w:pPr>
        <w:pStyle w:val="block"/>
        <w:spacing w:after="0" w:line="240" w:lineRule="auto"/>
        <w:ind w:left="518"/>
        <w:jc w:val="both"/>
        <w:rPr>
          <w:rFonts w:ascii="Angsana New" w:hAnsi="Angsana New" w:cs="Angsana New"/>
          <w:i/>
          <w:iCs/>
          <w:color w:val="0000FF"/>
          <w:sz w:val="30"/>
          <w:szCs w:val="30"/>
          <w:cs/>
          <w:lang w:val="en-US" w:bidi="th-TH"/>
        </w:rPr>
      </w:pPr>
      <w:r w:rsidRPr="00986A55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กลุ่มบริษัทไม่มีเงินลงทุนใน</w:t>
      </w:r>
      <w:r w:rsidR="00D75CE8" w:rsidRPr="00986A55">
        <w:rPr>
          <w:rFonts w:ascii="Angsana New" w:hAnsi="Angsana New" w:cs="Angsana New"/>
          <w:sz w:val="30"/>
          <w:szCs w:val="30"/>
          <w:cs/>
          <w:lang w:bidi="th-TH"/>
        </w:rPr>
        <w:t>การร่วมค้าที่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 xml:space="preserve">จดทะเบียนในตลาดหลักทรัพย์ ดังนั้นจึงไม่มีราคาที่เปิดเผยต่อสาธารณชน </w:t>
      </w:r>
    </w:p>
    <w:p w14:paraId="74B8D41D" w14:textId="77777777" w:rsidR="00401CE5" w:rsidRPr="00986A55" w:rsidRDefault="00401CE5" w:rsidP="001340B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cs/>
        </w:rPr>
        <w:sectPr w:rsidR="00401CE5" w:rsidRPr="00986A55" w:rsidSect="001E04AD">
          <w:headerReference w:type="even" r:id="rId12"/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1AE4462" w14:textId="367679E5" w:rsidR="00093B30" w:rsidRPr="00986A55" w:rsidRDefault="00C22BD2" w:rsidP="00B84BC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986A55">
        <w:rPr>
          <w:rFonts w:ascii="Angsana New" w:hAnsi="Angsana New" w:cs="Angsana New"/>
          <w:sz w:val="30"/>
          <w:szCs w:val="30"/>
          <w:u w:val="none"/>
        </w:rPr>
        <w:t>7</w:t>
      </w:r>
      <w:r w:rsidR="00B84BCC" w:rsidRPr="00986A55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804175" w:rsidRPr="00986A55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26191A54" w14:textId="77777777" w:rsidR="00870BF0" w:rsidRPr="005535E7" w:rsidRDefault="00870BF0" w:rsidP="00870BF0">
      <w:pPr>
        <w:rPr>
          <w:rFonts w:cs="Cordia New"/>
          <w:sz w:val="24"/>
          <w:szCs w:val="24"/>
          <w:cs/>
          <w:lang w:val="th-TH"/>
        </w:rPr>
      </w:pPr>
    </w:p>
    <w:tbl>
      <w:tblPr>
        <w:tblW w:w="9331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6541"/>
        <w:gridCol w:w="1260"/>
        <w:gridCol w:w="263"/>
        <w:gridCol w:w="1267"/>
      </w:tblGrid>
      <w:tr w:rsidR="00870BF0" w:rsidRPr="00986A55" w14:paraId="10339983" w14:textId="77777777" w:rsidTr="001C008F">
        <w:tc>
          <w:tcPr>
            <w:tcW w:w="3505" w:type="pct"/>
          </w:tcPr>
          <w:p w14:paraId="2C13BFF7" w14:textId="4A829E43" w:rsidR="00870BF0" w:rsidRPr="00986A55" w:rsidRDefault="00870BF0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7159A" w:rsidRPr="00986A5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86A5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86A55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Pr="00986A55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C22BD2" w:rsidRPr="00986A5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986A5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ยน</w:t>
            </w:r>
            <w:r w:rsidRPr="00986A5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5" w:type="pct"/>
            <w:gridSpan w:val="3"/>
          </w:tcPr>
          <w:p w14:paraId="0CB82A18" w14:textId="77777777" w:rsidR="00870BF0" w:rsidRPr="00986A55" w:rsidRDefault="00870BF0" w:rsidP="001C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70BF0" w:rsidRPr="00986A55" w14:paraId="45D0C851" w14:textId="77777777" w:rsidTr="001C008F">
        <w:tc>
          <w:tcPr>
            <w:tcW w:w="3505" w:type="pct"/>
          </w:tcPr>
          <w:p w14:paraId="2694F24F" w14:textId="77777777" w:rsidR="00870BF0" w:rsidRPr="00986A55" w:rsidRDefault="00870BF0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5" w:type="pct"/>
          </w:tcPr>
          <w:p w14:paraId="3B20919F" w14:textId="515357C7" w:rsidR="00870BF0" w:rsidRPr="00986A55" w:rsidRDefault="00870BF0" w:rsidP="001C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1" w:type="pct"/>
          </w:tcPr>
          <w:p w14:paraId="6B7F6131" w14:textId="77777777" w:rsidR="00870BF0" w:rsidRPr="00986A55" w:rsidRDefault="00870BF0" w:rsidP="001C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10C08C3D" w14:textId="1C3FF872" w:rsidR="00870BF0" w:rsidRPr="00986A55" w:rsidRDefault="00870BF0" w:rsidP="001C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870BF0" w:rsidRPr="00986A55" w14:paraId="01378DD4" w14:textId="77777777" w:rsidTr="001C008F">
        <w:tc>
          <w:tcPr>
            <w:tcW w:w="3505" w:type="pct"/>
          </w:tcPr>
          <w:p w14:paraId="75A1A231" w14:textId="77777777" w:rsidR="00870BF0" w:rsidRPr="00986A55" w:rsidRDefault="00870BF0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5" w:type="pct"/>
            <w:gridSpan w:val="3"/>
          </w:tcPr>
          <w:p w14:paraId="54D818AD" w14:textId="77777777" w:rsidR="00870BF0" w:rsidRPr="00986A55" w:rsidRDefault="00870BF0" w:rsidP="001C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BD2" w:rsidRPr="00986A55" w14:paraId="132B9278" w14:textId="77777777" w:rsidTr="001C008F">
        <w:tc>
          <w:tcPr>
            <w:tcW w:w="3505" w:type="pct"/>
          </w:tcPr>
          <w:p w14:paraId="4B489D7C" w14:textId="20613E9F" w:rsidR="00C22BD2" w:rsidRPr="00986A55" w:rsidRDefault="00C22BD2" w:rsidP="00C2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75" w:type="pct"/>
          </w:tcPr>
          <w:p w14:paraId="3BCE82FA" w14:textId="7F7512CA" w:rsidR="00C22BD2" w:rsidRPr="00986A55" w:rsidRDefault="00853A8C" w:rsidP="00C22BD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252,615</w:t>
            </w:r>
          </w:p>
        </w:tc>
        <w:tc>
          <w:tcPr>
            <w:tcW w:w="141" w:type="pct"/>
          </w:tcPr>
          <w:p w14:paraId="7C838975" w14:textId="77777777" w:rsidR="00C22BD2" w:rsidRPr="00986A55" w:rsidRDefault="00C22BD2" w:rsidP="00C22BD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5D3D4922" w14:textId="25F36988" w:rsidR="00C22BD2" w:rsidRPr="00986A55" w:rsidRDefault="00C22BD2" w:rsidP="00C22BD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188,371</w:t>
            </w:r>
          </w:p>
        </w:tc>
      </w:tr>
      <w:tr w:rsidR="00C22BD2" w:rsidRPr="00986A55" w14:paraId="6DD66B4F" w14:textId="77777777" w:rsidTr="001C008F">
        <w:tc>
          <w:tcPr>
            <w:tcW w:w="3505" w:type="pct"/>
          </w:tcPr>
          <w:p w14:paraId="099EB567" w14:textId="5ED8BBCA" w:rsidR="00C22BD2" w:rsidRPr="00986A55" w:rsidRDefault="00C22BD2" w:rsidP="00C2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75" w:type="pct"/>
          </w:tcPr>
          <w:p w14:paraId="28A1DF8D" w14:textId="0E8BCDB3" w:rsidR="00C22BD2" w:rsidRPr="00986A55" w:rsidRDefault="00743A26" w:rsidP="00C22BD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106,536</w:t>
            </w:r>
          </w:p>
        </w:tc>
        <w:tc>
          <w:tcPr>
            <w:tcW w:w="141" w:type="pct"/>
          </w:tcPr>
          <w:p w14:paraId="6509E15D" w14:textId="77777777" w:rsidR="00C22BD2" w:rsidRPr="00986A55" w:rsidRDefault="00C22BD2" w:rsidP="00C22BD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47178F04" w14:textId="74D51C37" w:rsidR="00C22BD2" w:rsidRPr="00986A55" w:rsidRDefault="00C22BD2" w:rsidP="00C22BD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71,</w:t>
            </w:r>
            <w:r w:rsidR="008A725F" w:rsidRPr="00986A55"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22BD2" w:rsidRPr="00986A55" w14:paraId="0801A661" w14:textId="77777777" w:rsidTr="001C008F">
        <w:tc>
          <w:tcPr>
            <w:tcW w:w="3505" w:type="pct"/>
          </w:tcPr>
          <w:p w14:paraId="55DFB441" w14:textId="3BCCA43B" w:rsidR="00C22BD2" w:rsidRPr="00986A55" w:rsidRDefault="00C22BD2" w:rsidP="00C2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ขายเงินลงทุนในบริษัทย่อย</w:t>
            </w:r>
          </w:p>
        </w:tc>
        <w:tc>
          <w:tcPr>
            <w:tcW w:w="675" w:type="pct"/>
          </w:tcPr>
          <w:p w14:paraId="0212F384" w14:textId="61EAC2D1" w:rsidR="00C22BD2" w:rsidRPr="00986A55" w:rsidRDefault="00743A26" w:rsidP="00C22BD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(175)</w:t>
            </w:r>
          </w:p>
        </w:tc>
        <w:tc>
          <w:tcPr>
            <w:tcW w:w="141" w:type="pct"/>
          </w:tcPr>
          <w:p w14:paraId="2C14B086" w14:textId="77777777" w:rsidR="00C22BD2" w:rsidRPr="00986A55" w:rsidRDefault="00C22BD2" w:rsidP="00C22BD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30C4C68C" w14:textId="5DA9B81D" w:rsidR="00C22BD2" w:rsidRPr="00986A55" w:rsidRDefault="00C22BD2" w:rsidP="00C22BD2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D156B" w:rsidRPr="00986A5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,000)</w:t>
            </w:r>
          </w:p>
        </w:tc>
      </w:tr>
      <w:tr w:rsidR="00932DC5" w:rsidRPr="00986A55" w14:paraId="6580A4AB" w14:textId="77777777" w:rsidTr="001C008F">
        <w:tc>
          <w:tcPr>
            <w:tcW w:w="3505" w:type="pct"/>
          </w:tcPr>
          <w:p w14:paraId="7CAC3B81" w14:textId="4D42391C" w:rsidR="00932DC5" w:rsidRPr="00986A55" w:rsidRDefault="00853A8C" w:rsidP="00853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675" w:type="pct"/>
          </w:tcPr>
          <w:p w14:paraId="7673BB99" w14:textId="1167BA0C" w:rsidR="00932DC5" w:rsidRPr="00986A55" w:rsidRDefault="00743A26" w:rsidP="00C22BD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(100)</w:t>
            </w:r>
          </w:p>
        </w:tc>
        <w:tc>
          <w:tcPr>
            <w:tcW w:w="141" w:type="pct"/>
          </w:tcPr>
          <w:p w14:paraId="50F0C09C" w14:textId="77777777" w:rsidR="00932DC5" w:rsidRPr="00986A55" w:rsidRDefault="00932DC5" w:rsidP="00C22BD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3F1A0D65" w14:textId="2B7D4E58" w:rsidR="00932DC5" w:rsidRPr="00986A55" w:rsidRDefault="00932DC5" w:rsidP="00A5154E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2BD2" w:rsidRPr="00986A55" w14:paraId="73A3DE15" w14:textId="77777777" w:rsidTr="001C008F">
        <w:tc>
          <w:tcPr>
            <w:tcW w:w="3505" w:type="pct"/>
          </w:tcPr>
          <w:p w14:paraId="42588F96" w14:textId="33FE7307" w:rsidR="00C22BD2" w:rsidRPr="00986A55" w:rsidRDefault="00C22BD2" w:rsidP="00C2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5A8937BF" w14:textId="540FA95A" w:rsidR="00C22BD2" w:rsidRPr="00986A55" w:rsidRDefault="00853A8C" w:rsidP="00C22BD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358,876</w:t>
            </w:r>
          </w:p>
        </w:tc>
        <w:tc>
          <w:tcPr>
            <w:tcW w:w="141" w:type="pct"/>
          </w:tcPr>
          <w:p w14:paraId="5D2C7473" w14:textId="77777777" w:rsidR="00C22BD2" w:rsidRPr="00986A55" w:rsidRDefault="00C22BD2" w:rsidP="00C22BD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0D7C465C" w14:textId="4A34627E" w:rsidR="00C22BD2" w:rsidRPr="00986A55" w:rsidRDefault="00CE4DFE" w:rsidP="00C22BD2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252,234</w:t>
            </w:r>
          </w:p>
        </w:tc>
      </w:tr>
    </w:tbl>
    <w:p w14:paraId="4EB5F17E" w14:textId="77777777" w:rsidR="00105E29" w:rsidRPr="00986A55" w:rsidRDefault="00105E29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34FE6011" w14:textId="77777777" w:rsidR="0066463E" w:rsidRPr="00986A55" w:rsidRDefault="002F5A75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รายละเอียดการซื้อและขาย</w:t>
      </w:r>
      <w:r w:rsidR="0066463E"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เงินลงทุนในบริษัทย่อยอธิบายได้ดังนี้</w:t>
      </w:r>
    </w:p>
    <w:p w14:paraId="78378F13" w14:textId="77777777" w:rsidR="00627001" w:rsidRPr="00986A55" w:rsidRDefault="00627001" w:rsidP="004C5EB6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b/>
          <w:bCs/>
          <w:sz w:val="24"/>
          <w:szCs w:val="24"/>
          <w:lang w:val="en-US" w:bidi="th-TH"/>
        </w:rPr>
      </w:pPr>
    </w:p>
    <w:p w14:paraId="63A30124" w14:textId="77777777" w:rsidR="000E3977" w:rsidRPr="00986A55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986A55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 xml:space="preserve">ปี </w:t>
      </w:r>
      <w:r w:rsidRPr="00986A55">
        <w:rPr>
          <w:rFonts w:ascii="Angsana New" w:hAnsi="Angsana New" w:cs="Angsana New"/>
          <w:b/>
          <w:bCs/>
          <w:sz w:val="30"/>
          <w:szCs w:val="30"/>
          <w:lang w:val="en-US" w:bidi="th-TH"/>
        </w:rPr>
        <w:t>2562</w:t>
      </w:r>
    </w:p>
    <w:p w14:paraId="7F6FBCCF" w14:textId="77777777" w:rsidR="000E3977" w:rsidRPr="00986A55" w:rsidRDefault="000E3977" w:rsidP="000E397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3AEB0E75" w14:textId="77777777" w:rsidR="00165AB0" w:rsidRPr="00986A55" w:rsidRDefault="00165AB0" w:rsidP="00165AB0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86A55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บริษัท บูทิค แบงค็อก สุขุมวิท </w:t>
      </w:r>
      <w:r w:rsidRPr="00986A55">
        <w:rPr>
          <w:rFonts w:ascii="Angsana New" w:hAnsi="Angsana New" w:cs="Angsana New" w:hint="cs"/>
          <w:i/>
          <w:iCs/>
          <w:sz w:val="30"/>
          <w:szCs w:val="30"/>
        </w:rPr>
        <w:t>36</w:t>
      </w:r>
      <w:r w:rsidRPr="00986A55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โฮลดิ้งส์ จำกัด</w:t>
      </w:r>
    </w:p>
    <w:p w14:paraId="6696780B" w14:textId="77777777" w:rsidR="00165AB0" w:rsidRPr="005535E7" w:rsidRDefault="00165AB0" w:rsidP="00165AB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35881A29" w14:textId="6E9A3194" w:rsidR="00165AB0" w:rsidRDefault="00165AB0" w:rsidP="00165AB0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ในเดือนเมษายน </w:t>
      </w:r>
      <w:r w:rsidRPr="00986A55">
        <w:rPr>
          <w:rFonts w:ascii="Angsana New" w:hAnsi="Angsana New" w:cs="Angsana New" w:hint="cs"/>
          <w:sz w:val="30"/>
          <w:szCs w:val="30"/>
        </w:rPr>
        <w:t>2562</w:t>
      </w:r>
      <w:r w:rsidRPr="00986A55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บูทิค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แบงค็อก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สุขุมวิท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986A55">
        <w:rPr>
          <w:rFonts w:ascii="Angsana New" w:hAnsi="Angsana New" w:cs="Angsana New"/>
          <w:sz w:val="30"/>
          <w:szCs w:val="30"/>
        </w:rPr>
        <w:t xml:space="preserve">36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โฮลดิ้งส์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จำกัด</w:t>
      </w:r>
      <w:r w:rsidRPr="00986A5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ออกหุ้นสามัญเพิ่มทุนจำนวน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986A55">
        <w:rPr>
          <w:rFonts w:ascii="Angsana New" w:hAnsi="Angsana New" w:cs="Angsana New"/>
          <w:sz w:val="30"/>
          <w:szCs w:val="30"/>
        </w:rPr>
        <w:t xml:space="preserve">26,900,000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หุ้น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โดยบริษัทได้เข้าลงทุนในหุ้นดังกล่าวเป็นจำนวน </w:t>
      </w:r>
      <w:r w:rsidRPr="00986A55">
        <w:rPr>
          <w:rFonts w:ascii="Angsana New" w:hAnsi="Angsana New" w:cs="Angsana New" w:hint="cs"/>
          <w:sz w:val="30"/>
          <w:szCs w:val="30"/>
        </w:rPr>
        <w:t>19,</w:t>
      </w:r>
      <w:r w:rsidRPr="00986A55">
        <w:rPr>
          <w:rFonts w:ascii="Angsana New" w:hAnsi="Angsana New" w:cs="Angsana New"/>
          <w:sz w:val="30"/>
          <w:szCs w:val="30"/>
        </w:rPr>
        <w:t>6</w:t>
      </w:r>
      <w:r w:rsidR="0059569D">
        <w:rPr>
          <w:rFonts w:ascii="Angsana New" w:hAnsi="Angsana New" w:cs="Angsana New"/>
          <w:sz w:val="30"/>
          <w:szCs w:val="30"/>
          <w:lang w:val="en-US" w:bidi="th-TH"/>
        </w:rPr>
        <w:t>37</w:t>
      </w:r>
      <w:r w:rsidRPr="00986A55">
        <w:rPr>
          <w:rFonts w:ascii="Angsana New" w:hAnsi="Angsana New" w:cs="Angsana New"/>
          <w:sz w:val="30"/>
          <w:szCs w:val="30"/>
        </w:rPr>
        <w:t>,000</w:t>
      </w:r>
      <w:r w:rsidRPr="00986A55">
        <w:rPr>
          <w:rFonts w:ascii="Angsana New" w:hAnsi="Angsana New" w:cs="Angsana New" w:hint="cs"/>
          <w:sz w:val="30"/>
          <w:szCs w:val="30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หุ้น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มูลค่าที่ตราไว้และชำระแล้วมูลค่าหุ้นละ</w:t>
      </w:r>
      <w:r w:rsidRPr="00986A55">
        <w:rPr>
          <w:rFonts w:ascii="Angsana New" w:hAnsi="Angsana New" w:cs="Angsana New"/>
          <w:sz w:val="30"/>
          <w:szCs w:val="30"/>
        </w:rPr>
        <w:br/>
      </w:r>
      <w:r w:rsidRPr="00986A55">
        <w:rPr>
          <w:rFonts w:ascii="Angsana New" w:hAnsi="Angsana New" w:cs="Angsana New" w:hint="cs"/>
          <w:sz w:val="30"/>
          <w:szCs w:val="30"/>
        </w:rPr>
        <w:t xml:space="preserve">5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บาท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เป็นจำนวน </w:t>
      </w:r>
      <w:r w:rsidRPr="00986A55">
        <w:rPr>
          <w:rFonts w:ascii="Angsana New" w:hAnsi="Angsana New" w:cs="Angsana New" w:hint="cs"/>
          <w:sz w:val="30"/>
          <w:szCs w:val="30"/>
        </w:rPr>
        <w:t>98.</w:t>
      </w:r>
      <w:r w:rsidRPr="00986A55">
        <w:rPr>
          <w:rFonts w:ascii="Angsana New" w:hAnsi="Angsana New" w:cs="Angsana New"/>
          <w:sz w:val="30"/>
          <w:szCs w:val="30"/>
        </w:rPr>
        <w:t>19</w:t>
      </w:r>
      <w:r w:rsidRPr="00986A55">
        <w:rPr>
          <w:rFonts w:ascii="Angsana New" w:hAnsi="Angsana New" w:cs="Angsana New" w:hint="cs"/>
          <w:sz w:val="30"/>
          <w:szCs w:val="30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ล้านบาท ทำให้ส่วนได้เสียในงบการเงินรวมยังคงเป็นร้อยละ 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73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ดังเดิม</w:t>
      </w:r>
    </w:p>
    <w:p w14:paraId="05444CA4" w14:textId="283CD2CC" w:rsidR="00D2174A" w:rsidRPr="000B6B90" w:rsidRDefault="00D2174A" w:rsidP="00165AB0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406F9DD2" w14:textId="54DC4B7D" w:rsidR="00D2174A" w:rsidRPr="00986A55" w:rsidRDefault="00D2174A" w:rsidP="00165AB0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นอกจากนี้บริษัทย่อยดังกล่าวได้เรียกชำระค่าหุ้นส่วนที่เหลือที่ออกเมื่อเดือนกรก</w:t>
      </w:r>
      <w:r w:rsidR="0059569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ฎาคม </w:t>
      </w:r>
      <w:r w:rsidR="0059569D">
        <w:rPr>
          <w:rFonts w:ascii="Angsana New" w:hAnsi="Angsana New" w:cs="Angsana New"/>
          <w:sz w:val="30"/>
          <w:szCs w:val="30"/>
          <w:lang w:val="en-US" w:bidi="th-TH"/>
        </w:rPr>
        <w:t xml:space="preserve">2561 </w:t>
      </w:r>
      <w:r w:rsidR="0059569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กับบริษัท เป็นจำนวนเงิน </w:t>
      </w:r>
      <w:r w:rsidR="0059569D">
        <w:rPr>
          <w:rFonts w:ascii="Angsana New" w:hAnsi="Angsana New" w:cs="Angsana New"/>
          <w:sz w:val="30"/>
          <w:szCs w:val="30"/>
          <w:lang w:val="en-US" w:bidi="th-TH"/>
        </w:rPr>
        <w:t xml:space="preserve">273,739 </w:t>
      </w:r>
      <w:r w:rsidR="0059569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 (หุ้นสามัญ </w:t>
      </w:r>
      <w:r w:rsidR="0059569D">
        <w:rPr>
          <w:rFonts w:ascii="Angsana New" w:hAnsi="Angsana New" w:cs="Angsana New"/>
          <w:sz w:val="30"/>
          <w:szCs w:val="30"/>
          <w:lang w:val="en-US" w:bidi="th-TH"/>
        </w:rPr>
        <w:t xml:space="preserve">99,997 </w:t>
      </w:r>
      <w:r w:rsidR="0059569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 มูลค่าหุ้นละ </w:t>
      </w:r>
      <w:r w:rsidR="0059569D">
        <w:rPr>
          <w:rFonts w:ascii="Angsana New" w:hAnsi="Angsana New" w:cs="Angsana New"/>
          <w:sz w:val="30"/>
          <w:szCs w:val="30"/>
          <w:lang w:val="en-US" w:bidi="th-TH"/>
        </w:rPr>
        <w:t xml:space="preserve">3.75 </w:t>
      </w:r>
      <w:r w:rsidR="0059569D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บาท)</w:t>
      </w:r>
    </w:p>
    <w:p w14:paraId="41605A68" w14:textId="77777777" w:rsidR="00165AB0" w:rsidRPr="005535E7" w:rsidRDefault="00165AB0" w:rsidP="00165AB0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28791482" w14:textId="77777777" w:rsidR="00165AB0" w:rsidRPr="00986A55" w:rsidRDefault="00165AB0" w:rsidP="00165AB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สรุปผลกระทบจากการ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เพิ่มทุนของบริษัท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บูทิค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แบงค็อก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สุขุมวิท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36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โฮลดิ้งส์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ในงบการเงินรวมได้ดังนี้</w:t>
      </w:r>
    </w:p>
    <w:p w14:paraId="48149911" w14:textId="77777777" w:rsidR="00165AB0" w:rsidRPr="005535E7" w:rsidRDefault="00165AB0" w:rsidP="0016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6822"/>
        <w:gridCol w:w="1710"/>
      </w:tblGrid>
      <w:tr w:rsidR="00165AB0" w:rsidRPr="00986A55" w14:paraId="4B2C80EF" w14:textId="77777777" w:rsidTr="000F0C51">
        <w:tc>
          <w:tcPr>
            <w:tcW w:w="6822" w:type="dxa"/>
            <w:shd w:val="clear" w:color="auto" w:fill="auto"/>
          </w:tcPr>
          <w:p w14:paraId="5940F2D9" w14:textId="77777777" w:rsidR="00165AB0" w:rsidRPr="00986A55" w:rsidRDefault="00165AB0" w:rsidP="000F0C5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BB14839" w14:textId="77777777" w:rsidR="00165AB0" w:rsidRPr="00986A55" w:rsidRDefault="00165AB0" w:rsidP="000F0C5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65AB0" w:rsidRPr="00986A55" w14:paraId="0408CAE9" w14:textId="77777777" w:rsidTr="000F0C51">
        <w:tc>
          <w:tcPr>
            <w:tcW w:w="6822" w:type="dxa"/>
            <w:shd w:val="clear" w:color="auto" w:fill="auto"/>
          </w:tcPr>
          <w:p w14:paraId="055B1C95" w14:textId="77777777" w:rsidR="00165AB0" w:rsidRPr="00986A55" w:rsidRDefault="00165AB0" w:rsidP="000F0C5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เงินที่ได้รับจากการเพิ่มทุน</w:t>
            </w:r>
          </w:p>
        </w:tc>
        <w:tc>
          <w:tcPr>
            <w:tcW w:w="1710" w:type="dxa"/>
            <w:shd w:val="clear" w:color="auto" w:fill="auto"/>
          </w:tcPr>
          <w:p w14:paraId="136425BF" w14:textId="2DA40EEC" w:rsidR="00165AB0" w:rsidRPr="00986A55" w:rsidRDefault="00165AB0" w:rsidP="000F0C51">
            <w:pPr>
              <w:tabs>
                <w:tab w:val="left" w:pos="1782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36.</w:t>
            </w:r>
            <w:r w:rsidR="008B339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165AB0" w:rsidRPr="00986A55" w14:paraId="448A29FA" w14:textId="77777777" w:rsidTr="000F0C51">
        <w:tc>
          <w:tcPr>
            <w:tcW w:w="6822" w:type="dxa"/>
            <w:shd w:val="clear" w:color="auto" w:fill="auto"/>
          </w:tcPr>
          <w:p w14:paraId="605CFACC" w14:textId="77777777" w:rsidR="00165AB0" w:rsidRPr="00986A55" w:rsidRDefault="00165AB0" w:rsidP="000F0C5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A0E601D" w14:textId="08F5FD96" w:rsidR="00165AB0" w:rsidRPr="00986A55" w:rsidRDefault="00165AB0" w:rsidP="000F0C51">
            <w:pPr>
              <w:tabs>
                <w:tab w:val="clear" w:pos="907"/>
                <w:tab w:val="left" w:pos="906"/>
                <w:tab w:val="left" w:pos="1782"/>
              </w:tabs>
              <w:ind w:right="3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(36.</w:t>
            </w:r>
            <w:r w:rsidR="008B339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2)</w:t>
            </w:r>
          </w:p>
        </w:tc>
      </w:tr>
      <w:tr w:rsidR="00165AB0" w:rsidRPr="00986A55" w14:paraId="3F414759" w14:textId="77777777" w:rsidTr="000F0C51">
        <w:tc>
          <w:tcPr>
            <w:tcW w:w="6822" w:type="dxa"/>
            <w:shd w:val="clear" w:color="auto" w:fill="auto"/>
          </w:tcPr>
          <w:p w14:paraId="037935D0" w14:textId="77777777" w:rsidR="00165AB0" w:rsidRPr="00986A55" w:rsidRDefault="00165AB0" w:rsidP="000F0C5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225CE" w14:textId="77777777" w:rsidR="00165AB0" w:rsidRPr="00986A55" w:rsidRDefault="00165AB0" w:rsidP="000F0C51">
            <w:pPr>
              <w:tabs>
                <w:tab w:val="clear" w:pos="680"/>
                <w:tab w:val="clear" w:pos="907"/>
                <w:tab w:val="clear" w:pos="1644"/>
                <w:tab w:val="left" w:pos="702"/>
              </w:tabs>
              <w:ind w:right="5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1D2B15C" w14:textId="77777777" w:rsidR="00165AB0" w:rsidRDefault="00165AB0" w:rsidP="000E397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14:paraId="29C1CB69" w14:textId="77777777" w:rsidR="00165AB0" w:rsidRDefault="0016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7CAB3F44" w14:textId="465AF04E" w:rsidR="000E3977" w:rsidRPr="00986A55" w:rsidRDefault="000E3977" w:rsidP="000E397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986A55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บริษัท บูทิค แบงค็อก สุขุม</w:t>
      </w:r>
      <w:r w:rsidR="009A2D9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วิท </w:t>
      </w:r>
      <w:r w:rsidR="009A2D9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16-2</w:t>
      </w:r>
      <w:r w:rsidRPr="00986A55">
        <w:rPr>
          <w:rFonts w:ascii="Angsana New" w:hAnsi="Angsana New" w:cs="Angsana New" w:hint="cs"/>
          <w:i/>
          <w:iCs/>
          <w:sz w:val="30"/>
          <w:szCs w:val="30"/>
          <w:rtl/>
          <w:cs/>
        </w:rPr>
        <w:t xml:space="preserve"> </w:t>
      </w:r>
      <w:r w:rsidR="009A2D9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โ</w:t>
      </w:r>
      <w:r w:rsidRPr="00986A55">
        <w:rPr>
          <w:rFonts w:ascii="Angsana New" w:hAnsi="Angsana New" w:cs="Angsana New" w:hint="cs"/>
          <w:i/>
          <w:iCs/>
          <w:sz w:val="30"/>
          <w:szCs w:val="30"/>
          <w:rtl/>
          <w:cs/>
          <w:lang w:bidi="th-TH"/>
        </w:rPr>
        <w:t>ฮลดิ้งส์ วัน จำกัด</w:t>
      </w:r>
    </w:p>
    <w:p w14:paraId="50A70D76" w14:textId="77777777" w:rsidR="000E3977" w:rsidRPr="005535E7" w:rsidRDefault="000E3977" w:rsidP="000E397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33BC4827" w14:textId="77777777" w:rsidR="000E3977" w:rsidRPr="00986A55" w:rsidRDefault="000E3977" w:rsidP="000E397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ในเดือนมิถุนายน </w:t>
      </w:r>
      <w:r w:rsidRPr="00986A55">
        <w:rPr>
          <w:rFonts w:ascii="Angsana New" w:hAnsi="Angsana New" w:cs="Angsana New" w:hint="cs"/>
          <w:sz w:val="30"/>
          <w:szCs w:val="30"/>
        </w:rPr>
        <w:t>2562</w:t>
      </w:r>
      <w:r w:rsidRPr="00986A55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บูทิค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แบงค็อก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สุขุมวิท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986A55">
        <w:rPr>
          <w:rFonts w:ascii="Angsana New" w:hAnsi="Angsana New" w:cs="Angsana New"/>
          <w:sz w:val="30"/>
          <w:szCs w:val="30"/>
        </w:rPr>
        <w:t xml:space="preserve">16-2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โฮลดิ้งส์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วัน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จำกัด</w:t>
      </w:r>
      <w:r w:rsidRPr="00986A5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ออกหุ้นสามัญเพิ่มทุนจำนวน 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8,800,000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 โดย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บริษัทได้เข้าลงทุนในหุ้นดังกล่าวเป็นจำนวน </w:t>
      </w:r>
      <w:r w:rsidRPr="00986A55">
        <w:rPr>
          <w:rFonts w:ascii="Angsana New" w:hAnsi="Angsana New" w:cs="Angsana New" w:hint="cs"/>
          <w:sz w:val="30"/>
          <w:szCs w:val="30"/>
        </w:rPr>
        <w:t xml:space="preserve">4,488,000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หุ้น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มูลค่าที่ตราไว้หุ้นละ </w:t>
      </w:r>
      <w:r w:rsidRPr="00986A55">
        <w:rPr>
          <w:rFonts w:ascii="Angsana New" w:hAnsi="Angsana New" w:cs="Angsana New" w:hint="cs"/>
          <w:sz w:val="30"/>
          <w:szCs w:val="30"/>
        </w:rPr>
        <w:t>5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บาท โดยชำระแล้วมูลค่าหุ้นละ </w:t>
      </w:r>
      <w:r w:rsidRPr="00986A55">
        <w:rPr>
          <w:rFonts w:ascii="Angsana New" w:hAnsi="Angsana New" w:cs="Angsana New" w:hint="cs"/>
          <w:sz w:val="30"/>
          <w:szCs w:val="30"/>
        </w:rPr>
        <w:t xml:space="preserve">1.8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บาทเป็นจำนวน </w:t>
      </w:r>
      <w:r w:rsidRPr="00986A55">
        <w:rPr>
          <w:rFonts w:ascii="Angsana New" w:hAnsi="Angsana New" w:cs="Angsana New" w:hint="cs"/>
          <w:sz w:val="30"/>
          <w:szCs w:val="30"/>
        </w:rPr>
        <w:t>8.</w:t>
      </w:r>
      <w:r w:rsidRPr="00986A55">
        <w:rPr>
          <w:rFonts w:ascii="Angsana New" w:hAnsi="Angsana New" w:cs="Angsana New"/>
          <w:sz w:val="30"/>
          <w:szCs w:val="30"/>
        </w:rPr>
        <w:t>0</w:t>
      </w:r>
      <w:r w:rsidRPr="00986A55">
        <w:rPr>
          <w:rFonts w:ascii="Angsana New" w:hAnsi="Angsana New" w:cs="Angsana New" w:hint="cs"/>
          <w:sz w:val="30"/>
          <w:szCs w:val="30"/>
        </w:rPr>
        <w:t xml:space="preserve">8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ล้านบาท ทำให้ส่วนได้เสียในงบการเงินรวมยังคงเป็นร้อยละ 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51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ดังเดิม</w:t>
      </w:r>
    </w:p>
    <w:p w14:paraId="5928C34D" w14:textId="77777777" w:rsidR="000E3977" w:rsidRPr="005535E7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BD95796" w14:textId="77777777" w:rsidR="000E3977" w:rsidRPr="00986A55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สรุปผลกระทบจากการ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เพิ่มทุนของบริษัท</w:t>
      </w:r>
      <w:r w:rsidRPr="00986A55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บูทิค</w:t>
      </w:r>
      <w:r w:rsidRPr="00986A5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แบงค็อก</w:t>
      </w:r>
      <w:r w:rsidRPr="00986A5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สุขุมวิท</w:t>
      </w:r>
      <w:r w:rsidRPr="00986A5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</w:rPr>
        <w:t>16-2</w:t>
      </w:r>
      <w:r w:rsidRPr="00986A5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โฮลดิ้งส์ วัน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ในงบการเงินรวมได้ดังนี้</w:t>
      </w:r>
    </w:p>
    <w:p w14:paraId="2C01DD93" w14:textId="77777777" w:rsidR="000E3977" w:rsidRPr="005535E7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6912"/>
        <w:gridCol w:w="1710"/>
      </w:tblGrid>
      <w:tr w:rsidR="000E3977" w:rsidRPr="00986A55" w14:paraId="669A1034" w14:textId="77777777" w:rsidTr="009A2D9F">
        <w:tc>
          <w:tcPr>
            <w:tcW w:w="6912" w:type="dxa"/>
            <w:shd w:val="clear" w:color="auto" w:fill="auto"/>
          </w:tcPr>
          <w:p w14:paraId="5E9E2033" w14:textId="77777777" w:rsidR="000E3977" w:rsidRPr="00986A55" w:rsidRDefault="000E3977" w:rsidP="00EB5D5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3462F86" w14:textId="77777777" w:rsidR="000E3977" w:rsidRPr="00986A55" w:rsidRDefault="000E3977" w:rsidP="00EB5D5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E3977" w:rsidRPr="00986A55" w14:paraId="19B1FCD5" w14:textId="77777777" w:rsidTr="009A2D9F">
        <w:tc>
          <w:tcPr>
            <w:tcW w:w="6912" w:type="dxa"/>
            <w:shd w:val="clear" w:color="auto" w:fill="auto"/>
          </w:tcPr>
          <w:p w14:paraId="3F6C83B7" w14:textId="77777777" w:rsidR="000E3977" w:rsidRPr="00986A55" w:rsidRDefault="000E3977" w:rsidP="00EB5D5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เงินที่ได้รับจากการเพิ่มทุน</w:t>
            </w:r>
          </w:p>
        </w:tc>
        <w:tc>
          <w:tcPr>
            <w:tcW w:w="1710" w:type="dxa"/>
            <w:shd w:val="clear" w:color="auto" w:fill="auto"/>
          </w:tcPr>
          <w:p w14:paraId="4105E1BE" w14:textId="77777777" w:rsidR="000E3977" w:rsidRPr="00986A55" w:rsidRDefault="000E3977" w:rsidP="009A2D9F">
            <w:pPr>
              <w:tabs>
                <w:tab w:val="left" w:pos="1782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7.76</w:t>
            </w:r>
          </w:p>
        </w:tc>
      </w:tr>
      <w:tr w:rsidR="000E3977" w:rsidRPr="00986A55" w14:paraId="1C7B9F6B" w14:textId="77777777" w:rsidTr="009A2D9F">
        <w:tc>
          <w:tcPr>
            <w:tcW w:w="6912" w:type="dxa"/>
            <w:shd w:val="clear" w:color="auto" w:fill="auto"/>
          </w:tcPr>
          <w:p w14:paraId="5C3D43CE" w14:textId="77777777" w:rsidR="000E3977" w:rsidRPr="00986A55" w:rsidRDefault="000E3977" w:rsidP="00EB5D5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55F1A2A" w14:textId="77777777" w:rsidR="000E3977" w:rsidRPr="00986A55" w:rsidRDefault="000E3977" w:rsidP="009A2D9F">
            <w:pPr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(7.76)</w:t>
            </w:r>
          </w:p>
        </w:tc>
      </w:tr>
      <w:tr w:rsidR="000E3977" w:rsidRPr="00986A55" w14:paraId="16547D99" w14:textId="77777777" w:rsidTr="009A2D9F">
        <w:tc>
          <w:tcPr>
            <w:tcW w:w="6912" w:type="dxa"/>
            <w:shd w:val="clear" w:color="auto" w:fill="auto"/>
          </w:tcPr>
          <w:p w14:paraId="4D9F7D66" w14:textId="77777777" w:rsidR="000E3977" w:rsidRPr="00986A55" w:rsidRDefault="000E3977" w:rsidP="00EB5D5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A8E5D" w14:textId="77777777" w:rsidR="000E3977" w:rsidRPr="00986A55" w:rsidRDefault="000E3977" w:rsidP="009A2D9F">
            <w:pPr>
              <w:tabs>
                <w:tab w:val="clear" w:pos="1644"/>
              </w:tabs>
              <w:ind w:right="5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4DE3DF2" w14:textId="7DBF10FA" w:rsidR="003B0015" w:rsidRPr="00986A55" w:rsidRDefault="003B0015" w:rsidP="000E397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2F13997" w14:textId="77777777" w:rsidR="000E3977" w:rsidRPr="00986A55" w:rsidRDefault="000E3977" w:rsidP="000E397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86A55">
        <w:rPr>
          <w:rFonts w:ascii="Angsana New" w:hAnsi="Angsana New" w:cs="Angsana New" w:hint="cs"/>
          <w:i/>
          <w:iCs/>
          <w:sz w:val="30"/>
          <w:szCs w:val="30"/>
        </w:rPr>
        <w:t xml:space="preserve">PS3 Holdings Mauritius </w:t>
      </w:r>
      <w:r w:rsidRPr="00986A55">
        <w:rPr>
          <w:rFonts w:ascii="Angsana New" w:hAnsi="Angsana New" w:cs="Angsana New"/>
          <w:i/>
          <w:iCs/>
          <w:sz w:val="30"/>
          <w:szCs w:val="30"/>
        </w:rPr>
        <w:t>L</w:t>
      </w:r>
      <w:r w:rsidRPr="00986A55">
        <w:rPr>
          <w:rFonts w:ascii="Angsana New" w:hAnsi="Angsana New" w:cs="Angsana New" w:hint="cs"/>
          <w:i/>
          <w:iCs/>
          <w:sz w:val="30"/>
          <w:szCs w:val="30"/>
        </w:rPr>
        <w:t>imited</w:t>
      </w:r>
    </w:p>
    <w:p w14:paraId="1B3B1925" w14:textId="77777777" w:rsidR="000E3977" w:rsidRPr="00986A55" w:rsidRDefault="000E3977" w:rsidP="000E397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24"/>
          <w:szCs w:val="24"/>
        </w:rPr>
      </w:pPr>
    </w:p>
    <w:p w14:paraId="45405843" w14:textId="77777777" w:rsidR="000E3977" w:rsidRPr="00986A55" w:rsidRDefault="000E3977" w:rsidP="000E397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ในเดือนมิถุนายน </w:t>
      </w:r>
      <w:r w:rsidRPr="00986A55">
        <w:rPr>
          <w:rFonts w:ascii="Angsana New" w:hAnsi="Angsana New" w:cs="Angsana New" w:hint="cs"/>
          <w:sz w:val="30"/>
          <w:szCs w:val="30"/>
        </w:rPr>
        <w:t>2562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บริษัทได้ปรับโครงสร้างการถือหุ้นในบริษัทย่อยโดยบริษัทได้ขายเงินลงทุนใน </w:t>
      </w:r>
      <w:r w:rsidRPr="00986A55">
        <w:rPr>
          <w:rFonts w:ascii="Angsana New" w:hAnsi="Angsana New" w:cs="Angsana New" w:hint="cs"/>
          <w:sz w:val="30"/>
          <w:szCs w:val="30"/>
        </w:rPr>
        <w:t xml:space="preserve">PS3 Holdings Mauritius </w:t>
      </w:r>
      <w:r w:rsidRPr="00986A55">
        <w:rPr>
          <w:rFonts w:ascii="Angsana New" w:hAnsi="Angsana New" w:cs="Angsana New"/>
          <w:sz w:val="30"/>
          <w:szCs w:val="30"/>
        </w:rPr>
        <w:t>L</w:t>
      </w:r>
      <w:r w:rsidRPr="00986A55">
        <w:rPr>
          <w:rFonts w:ascii="Angsana New" w:hAnsi="Angsana New" w:cs="Angsana New" w:hint="cs"/>
          <w:sz w:val="30"/>
          <w:szCs w:val="30"/>
        </w:rPr>
        <w:t xml:space="preserve">imited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ให้แก่</w:t>
      </w:r>
      <w:r w:rsidRPr="00986A55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</w:rPr>
        <w:t>Boutique International Holdings Ltd.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จำนวน </w:t>
      </w:r>
      <w:r w:rsidRPr="00986A55">
        <w:rPr>
          <w:rFonts w:ascii="Angsana New" w:hAnsi="Angsana New" w:cs="Angsana New" w:hint="cs"/>
          <w:sz w:val="30"/>
          <w:szCs w:val="30"/>
        </w:rPr>
        <w:t xml:space="preserve">61,600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หุ้น ราคาหุ้นละ </w:t>
      </w:r>
      <w:r w:rsidRPr="00986A55">
        <w:rPr>
          <w:rFonts w:ascii="Angsana New" w:hAnsi="Angsana New" w:cs="Angsana New" w:hint="cs"/>
          <w:sz w:val="30"/>
          <w:szCs w:val="30"/>
        </w:rPr>
        <w:t xml:space="preserve">1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บาท และขายให้กับบุคคลภายนอกจำนวน </w:t>
      </w:r>
      <w:r w:rsidRPr="00986A55">
        <w:rPr>
          <w:rFonts w:ascii="Angsana New" w:hAnsi="Angsana New" w:cs="Angsana New" w:hint="cs"/>
          <w:sz w:val="30"/>
          <w:szCs w:val="30"/>
        </w:rPr>
        <w:t xml:space="preserve">113,900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หุ้น ราคาหุ้นละ </w:t>
      </w:r>
      <w:r w:rsidRPr="00986A55">
        <w:rPr>
          <w:rFonts w:ascii="Angsana New" w:hAnsi="Angsana New" w:cs="Angsana New" w:hint="cs"/>
          <w:sz w:val="30"/>
          <w:szCs w:val="30"/>
        </w:rPr>
        <w:t xml:space="preserve">1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บาท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ทำให้ส่วนได้เสียในงบการเงินรวมลดลงจากร้อยละ 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100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เป็นร้อยละ 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>35</w:t>
      </w:r>
    </w:p>
    <w:p w14:paraId="5086E88B" w14:textId="77777777" w:rsidR="000E3977" w:rsidRPr="005535E7" w:rsidRDefault="000E3977" w:rsidP="000E397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6293ED0B" w14:textId="77777777" w:rsidR="000E3977" w:rsidRPr="00986A55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สรุปผลกระทบจากการ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เพิ่มทุนของ</w:t>
      </w:r>
      <w:r w:rsidRPr="00986A55">
        <w:t xml:space="preserve"> 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>PS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3 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Holdings Mauritius Limited 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ในงบการเงินรวมได้ดังนี้</w:t>
      </w:r>
    </w:p>
    <w:p w14:paraId="5FF9A2F3" w14:textId="77777777" w:rsidR="000E3977" w:rsidRPr="005535E7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6822"/>
        <w:gridCol w:w="1710"/>
      </w:tblGrid>
      <w:tr w:rsidR="000E3977" w:rsidRPr="00986A55" w14:paraId="7314B327" w14:textId="77777777" w:rsidTr="009A2D9F">
        <w:tc>
          <w:tcPr>
            <w:tcW w:w="6822" w:type="dxa"/>
            <w:shd w:val="clear" w:color="auto" w:fill="auto"/>
          </w:tcPr>
          <w:p w14:paraId="06ED29F5" w14:textId="77777777" w:rsidR="000E3977" w:rsidRPr="00986A55" w:rsidRDefault="000E3977" w:rsidP="00EB5D5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36F6223" w14:textId="77777777" w:rsidR="000E3977" w:rsidRPr="00986A55" w:rsidRDefault="000E3977" w:rsidP="00EB5D5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E3977" w:rsidRPr="00986A55" w14:paraId="2E85E9D0" w14:textId="77777777" w:rsidTr="009A2D9F">
        <w:tc>
          <w:tcPr>
            <w:tcW w:w="6822" w:type="dxa"/>
            <w:shd w:val="clear" w:color="auto" w:fill="auto"/>
          </w:tcPr>
          <w:p w14:paraId="7C29C238" w14:textId="77777777" w:rsidR="000E3977" w:rsidRPr="00986A55" w:rsidRDefault="000E3977" w:rsidP="00EB5D5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เงินที่ได้รับจากการเพิ่มทุน</w:t>
            </w:r>
          </w:p>
        </w:tc>
        <w:tc>
          <w:tcPr>
            <w:tcW w:w="1710" w:type="dxa"/>
            <w:shd w:val="clear" w:color="auto" w:fill="auto"/>
          </w:tcPr>
          <w:p w14:paraId="690CE3A4" w14:textId="77777777" w:rsidR="000E3977" w:rsidRPr="00986A55" w:rsidRDefault="000E3977" w:rsidP="009A2D9F">
            <w:pPr>
              <w:tabs>
                <w:tab w:val="left" w:pos="1782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0.11</w:t>
            </w:r>
          </w:p>
        </w:tc>
      </w:tr>
      <w:tr w:rsidR="000E3977" w:rsidRPr="00986A55" w14:paraId="0EE5D84B" w14:textId="77777777" w:rsidTr="009A2D9F">
        <w:tc>
          <w:tcPr>
            <w:tcW w:w="6822" w:type="dxa"/>
            <w:shd w:val="clear" w:color="auto" w:fill="auto"/>
          </w:tcPr>
          <w:p w14:paraId="6267A53B" w14:textId="77777777" w:rsidR="000E3977" w:rsidRPr="00986A55" w:rsidRDefault="000E3977" w:rsidP="00EB5D5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D3AAC04" w14:textId="77777777" w:rsidR="000E3977" w:rsidRPr="00986A55" w:rsidRDefault="000E3977" w:rsidP="009A2D9F">
            <w:pPr>
              <w:tabs>
                <w:tab w:val="left" w:pos="1782"/>
              </w:tabs>
              <w:ind w:right="3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(0.11)</w:t>
            </w:r>
          </w:p>
        </w:tc>
      </w:tr>
      <w:tr w:rsidR="000E3977" w:rsidRPr="00986A55" w14:paraId="0DEA51D2" w14:textId="77777777" w:rsidTr="009A2D9F">
        <w:tc>
          <w:tcPr>
            <w:tcW w:w="6822" w:type="dxa"/>
            <w:shd w:val="clear" w:color="auto" w:fill="auto"/>
          </w:tcPr>
          <w:p w14:paraId="22A769A0" w14:textId="77777777" w:rsidR="000E3977" w:rsidRPr="00986A55" w:rsidRDefault="000E3977" w:rsidP="00EB5D5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BD155" w14:textId="77777777" w:rsidR="000E3977" w:rsidRPr="009A2D9F" w:rsidRDefault="000E3977" w:rsidP="009A2D9F">
            <w:pPr>
              <w:tabs>
                <w:tab w:val="left" w:pos="1782"/>
              </w:tabs>
              <w:ind w:right="5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D9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3752B1F8" w14:textId="38234C15" w:rsidR="00257E47" w:rsidRDefault="00257E47" w:rsidP="00165AB0">
      <w:pPr>
        <w:rPr>
          <w:rFonts w:ascii="Angsana New" w:eastAsiaTheme="minorHAnsi" w:hAnsi="Angsana New" w:cs="Angsana New"/>
          <w:color w:val="1F497D"/>
          <w:sz w:val="26"/>
          <w:szCs w:val="26"/>
        </w:rPr>
      </w:pPr>
    </w:p>
    <w:p w14:paraId="3D2A9B78" w14:textId="77777777" w:rsidR="00257E47" w:rsidRDefault="00257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 w:cs="Angsana New"/>
          <w:color w:val="1F497D"/>
          <w:sz w:val="26"/>
          <w:szCs w:val="26"/>
        </w:rPr>
      </w:pPr>
      <w:r>
        <w:rPr>
          <w:rFonts w:ascii="Angsana New" w:eastAsiaTheme="minorHAnsi" w:hAnsi="Angsana New" w:cs="Angsana New"/>
          <w:color w:val="1F497D"/>
          <w:sz w:val="26"/>
          <w:szCs w:val="26"/>
        </w:rPr>
        <w:br w:type="page"/>
      </w:r>
    </w:p>
    <w:p w14:paraId="563A5AE6" w14:textId="6477F1D0" w:rsidR="00165AB0" w:rsidRDefault="00165AB0" w:rsidP="00917EE6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917EE6">
        <w:rPr>
          <w:rFonts w:ascii="Angsana New" w:hAnsi="Angsana New" w:cs="Angsana New" w:hint="cs"/>
          <w:i/>
          <w:iCs/>
          <w:sz w:val="30"/>
          <w:szCs w:val="30"/>
        </w:rPr>
        <w:t xml:space="preserve">Boutique Overseas Holdings 6 </w:t>
      </w:r>
      <w:proofErr w:type="spellStart"/>
      <w:r w:rsidRPr="00917EE6">
        <w:rPr>
          <w:rFonts w:ascii="Angsana New" w:hAnsi="Angsana New" w:cs="Angsana New" w:hint="cs"/>
          <w:i/>
          <w:iCs/>
          <w:sz w:val="30"/>
          <w:szCs w:val="30"/>
        </w:rPr>
        <w:t>Limite</w:t>
      </w:r>
      <w:proofErr w:type="spellEnd"/>
      <w:r w:rsidR="00B417AC">
        <w:rPr>
          <w:rFonts w:ascii="Angsana New" w:hAnsi="Angsana New" w:cs="Angsana New"/>
          <w:i/>
          <w:iCs/>
          <w:sz w:val="30"/>
          <w:szCs w:val="30"/>
          <w:lang w:val="en-US" w:bidi="th-TH"/>
        </w:rPr>
        <w:t>d</w:t>
      </w:r>
    </w:p>
    <w:p w14:paraId="6884971F" w14:textId="77777777" w:rsidR="00B417AC" w:rsidRPr="00656C2E" w:rsidRDefault="00B417AC" w:rsidP="00917EE6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17936CD8" w14:textId="5E2D8246" w:rsidR="00D60F0B" w:rsidRDefault="00917EE6" w:rsidP="00B417AC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17EE6">
        <w:rPr>
          <w:rFonts w:ascii="Angsana New" w:hAnsi="Angsana New" w:cs="Angsana New" w:hint="cs"/>
          <w:sz w:val="30"/>
          <w:szCs w:val="30"/>
          <w:cs/>
        </w:rPr>
        <w:t xml:space="preserve">ในเดือนกรกฎาคม </w:t>
      </w:r>
      <w:r w:rsidRPr="00917EE6">
        <w:rPr>
          <w:rFonts w:ascii="Angsana New" w:hAnsi="Angsana New" w:cs="Angsana New" w:hint="cs"/>
          <w:sz w:val="30"/>
          <w:szCs w:val="30"/>
        </w:rPr>
        <w:t xml:space="preserve">2562 </w:t>
      </w:r>
      <w:r w:rsidRPr="00917EE6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กลุ่มบริษัทได้จัดตั้ง </w:t>
      </w:r>
      <w:r w:rsidRPr="00917EE6">
        <w:rPr>
          <w:rFonts w:ascii="Angsana New" w:hAnsi="Angsana New" w:cs="Angsana New" w:hint="cs"/>
          <w:sz w:val="30"/>
          <w:szCs w:val="30"/>
        </w:rPr>
        <w:t xml:space="preserve">Boutique Overseas Holdings 6 Limited </w:t>
      </w:r>
      <w:r w:rsidRPr="00917EE6">
        <w:rPr>
          <w:rFonts w:ascii="Angsana New" w:hAnsi="Angsana New" w:cs="Angsana New" w:hint="cs"/>
          <w:sz w:val="30"/>
          <w:szCs w:val="30"/>
          <w:cs/>
        </w:rPr>
        <w:t xml:space="preserve">เป็นบริษัทย่อยทางอ้อมแห่งใหม่ ซึ่งเป็นนิติบุคคลที่จัดตั้งขึ้นในประเทศสาธารณรัฐเซเชลส์มีทุนจดทะเบียนหุ้นสามัญจำนวน </w:t>
      </w:r>
      <w:r w:rsidRPr="00917EE6">
        <w:rPr>
          <w:rFonts w:ascii="Angsana New" w:hAnsi="Angsana New" w:cs="Angsana New" w:hint="cs"/>
          <w:sz w:val="30"/>
          <w:szCs w:val="30"/>
        </w:rPr>
        <w:t xml:space="preserve">120,000 </w:t>
      </w:r>
      <w:r w:rsidRPr="00917EE6">
        <w:rPr>
          <w:rFonts w:ascii="Angsana New" w:hAnsi="Angsana New" w:cs="Angsana New" w:hint="cs"/>
          <w:sz w:val="30"/>
          <w:szCs w:val="30"/>
          <w:cs/>
        </w:rPr>
        <w:t xml:space="preserve">หุ้น มูลค่าที่ตราไว้หุ้นละ </w:t>
      </w:r>
      <w:r w:rsidRPr="00917EE6">
        <w:rPr>
          <w:rFonts w:ascii="Angsana New" w:hAnsi="Angsana New" w:cs="Angsana New" w:hint="cs"/>
          <w:sz w:val="30"/>
          <w:szCs w:val="30"/>
        </w:rPr>
        <w:t xml:space="preserve">1 </w:t>
      </w:r>
      <w:r w:rsidRPr="00917EE6">
        <w:rPr>
          <w:rFonts w:ascii="Angsana New" w:hAnsi="Angsana New" w:cs="Angsana New" w:hint="cs"/>
          <w:sz w:val="30"/>
          <w:szCs w:val="30"/>
          <w:cs/>
        </w:rPr>
        <w:t>บาท</w:t>
      </w:r>
      <w:r w:rsidR="00B417A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ต่อมาในเดือนกันยายน </w:t>
      </w:r>
      <w:r w:rsidR="00B417AC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="00757B9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บริษัทย่อยทางอ้อมดังกล่าวออกหุ้นสามัญเพิ่มทุนจำนวน </w:t>
      </w:r>
      <w:r w:rsidR="00757B9C">
        <w:rPr>
          <w:rFonts w:ascii="Angsana New" w:hAnsi="Angsana New" w:cs="Angsana New"/>
          <w:sz w:val="30"/>
          <w:szCs w:val="30"/>
          <w:lang w:val="en-US" w:bidi="th-TH"/>
        </w:rPr>
        <w:t xml:space="preserve">132,519,985 </w:t>
      </w:r>
      <w:r w:rsidR="00757B9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 ราคาหุ้นละ </w:t>
      </w:r>
      <w:r w:rsidR="00757B9C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="00757B9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 โดย </w:t>
      </w:r>
      <w:r w:rsidR="00757B9C" w:rsidRPr="00D60F0B">
        <w:rPr>
          <w:rFonts w:ascii="Angsana New" w:hAnsi="Angsana New" w:cs="Angsana New"/>
          <w:sz w:val="30"/>
          <w:szCs w:val="30"/>
          <w:lang w:val="en-US" w:bidi="th-TH"/>
        </w:rPr>
        <w:t xml:space="preserve">Boutique International Holdings Limited </w:t>
      </w:r>
      <w:r w:rsidR="00757B9C" w:rsidRPr="00D60F0B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</w:t>
      </w:r>
      <w:r w:rsidR="00D60F0B" w:rsidRPr="00D60F0B">
        <w:rPr>
          <w:rFonts w:ascii="Angsana New" w:hAnsi="Angsana New" w:cs="Angsana New" w:hint="cs"/>
          <w:sz w:val="30"/>
          <w:szCs w:val="30"/>
          <w:cs/>
          <w:lang w:val="en-US" w:bidi="th-TH"/>
        </w:rPr>
        <w:t>ล</w:t>
      </w:r>
      <w:r w:rsidR="00D60F0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งทุนเพิ่มในหุ้นสามัญจำนวน </w:t>
      </w:r>
      <w:r w:rsidR="00D60F0B">
        <w:rPr>
          <w:rFonts w:ascii="Angsana New" w:hAnsi="Angsana New" w:cs="Angsana New"/>
          <w:sz w:val="30"/>
          <w:szCs w:val="30"/>
          <w:lang w:val="en-US" w:bidi="th-TH"/>
        </w:rPr>
        <w:t xml:space="preserve">96,859,589 </w:t>
      </w:r>
      <w:r w:rsidR="00D60F0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 คิดเป็นจำนวนเงิน </w:t>
      </w:r>
      <w:r w:rsidR="00D60F0B">
        <w:rPr>
          <w:rFonts w:ascii="Angsana New" w:hAnsi="Angsana New" w:cs="Angsana New"/>
          <w:sz w:val="30"/>
          <w:szCs w:val="30"/>
          <w:lang w:val="en-US" w:bidi="th-TH"/>
        </w:rPr>
        <w:t>96,859,589</w:t>
      </w:r>
      <w:r w:rsidR="00D60F0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 ในขณะเดียวกัน ส่วนได้เสียที่ไม่มีอำนาจควบคุมลงทุนในหุ้นสามัญของบริษัทย่อยดังกล่าวจำนวน </w:t>
      </w:r>
      <w:r w:rsidR="00D60F0B">
        <w:rPr>
          <w:rFonts w:ascii="Angsana New" w:hAnsi="Angsana New" w:cs="Angsana New"/>
          <w:sz w:val="30"/>
          <w:szCs w:val="30"/>
          <w:lang w:val="en-US" w:bidi="th-TH"/>
        </w:rPr>
        <w:t xml:space="preserve">35,780,396 </w:t>
      </w:r>
      <w:r w:rsidR="00D60F0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 คิดเป็นจำนวนเงิน </w:t>
      </w:r>
      <w:r w:rsidR="00D60F0B">
        <w:rPr>
          <w:rFonts w:ascii="Angsana New" w:hAnsi="Angsana New" w:cs="Angsana New"/>
          <w:sz w:val="30"/>
          <w:szCs w:val="30"/>
          <w:lang w:val="en-US" w:bidi="th-TH"/>
        </w:rPr>
        <w:t>35,780,396</w:t>
      </w:r>
      <w:r w:rsidR="00D60F0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 โดยแสดงเป็นส่วนหนึ่งของลูกหนี้อื่น ณ วันที่รายงาน</w:t>
      </w:r>
    </w:p>
    <w:p w14:paraId="095FF6F5" w14:textId="6ABFBCB1" w:rsidR="00656C2E" w:rsidRPr="00986A55" w:rsidRDefault="00656C2E" w:rsidP="00656C2E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สรุปผลกระทบจากการ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ออกหุ้นใหม่สำหรับส่วนได้เสียใน </w:t>
      </w:r>
      <w:r w:rsidRPr="00917EE6">
        <w:rPr>
          <w:rFonts w:ascii="Angsana New" w:hAnsi="Angsana New" w:cs="Angsana New" w:hint="cs"/>
          <w:sz w:val="30"/>
          <w:szCs w:val="30"/>
        </w:rPr>
        <w:t>Boutique Overseas Holdings 6 Limited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ในงบการเงินรวม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ได้ดังนี้</w:t>
      </w:r>
    </w:p>
    <w:p w14:paraId="4191C6D5" w14:textId="77777777" w:rsidR="00656C2E" w:rsidRPr="005535E7" w:rsidRDefault="00656C2E" w:rsidP="00656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6822"/>
        <w:gridCol w:w="1710"/>
      </w:tblGrid>
      <w:tr w:rsidR="00656C2E" w:rsidRPr="00986A55" w14:paraId="3B78598B" w14:textId="77777777" w:rsidTr="00D70AEF">
        <w:tc>
          <w:tcPr>
            <w:tcW w:w="6822" w:type="dxa"/>
            <w:shd w:val="clear" w:color="auto" w:fill="auto"/>
          </w:tcPr>
          <w:p w14:paraId="1085AB34" w14:textId="77777777" w:rsidR="00656C2E" w:rsidRPr="00986A55" w:rsidRDefault="00656C2E" w:rsidP="00D70AE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305AADA" w14:textId="77777777" w:rsidR="00656C2E" w:rsidRPr="00986A55" w:rsidRDefault="00656C2E" w:rsidP="00D70AE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56C2E" w:rsidRPr="00986A55" w14:paraId="7A9EDCA3" w14:textId="77777777" w:rsidTr="00D70AEF">
        <w:tc>
          <w:tcPr>
            <w:tcW w:w="6822" w:type="dxa"/>
            <w:shd w:val="clear" w:color="auto" w:fill="auto"/>
          </w:tcPr>
          <w:p w14:paraId="130FF627" w14:textId="77777777" w:rsidR="00656C2E" w:rsidRPr="00986A55" w:rsidRDefault="00656C2E" w:rsidP="00D70AE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เงินที่ได้รับจากการเพิ่มทุน</w:t>
            </w:r>
          </w:p>
        </w:tc>
        <w:tc>
          <w:tcPr>
            <w:tcW w:w="1710" w:type="dxa"/>
            <w:shd w:val="clear" w:color="auto" w:fill="auto"/>
          </w:tcPr>
          <w:p w14:paraId="6662E2AC" w14:textId="3416F39A" w:rsidR="00656C2E" w:rsidRPr="00986A55" w:rsidRDefault="00656C2E" w:rsidP="00D70AEF">
            <w:pPr>
              <w:tabs>
                <w:tab w:val="left" w:pos="1782"/>
              </w:tabs>
              <w:ind w:right="3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35.78</w:t>
            </w:r>
          </w:p>
        </w:tc>
      </w:tr>
      <w:tr w:rsidR="00656C2E" w:rsidRPr="00986A55" w14:paraId="19C83417" w14:textId="77777777" w:rsidTr="00D70AEF">
        <w:tc>
          <w:tcPr>
            <w:tcW w:w="6822" w:type="dxa"/>
            <w:shd w:val="clear" w:color="auto" w:fill="auto"/>
          </w:tcPr>
          <w:p w14:paraId="3B835898" w14:textId="77777777" w:rsidR="00656C2E" w:rsidRPr="00986A55" w:rsidRDefault="00656C2E" w:rsidP="00D70AE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8EA90F7" w14:textId="5160C150" w:rsidR="00656C2E" w:rsidRPr="00986A55" w:rsidRDefault="00656C2E" w:rsidP="00D7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(35.78)</w:t>
            </w:r>
          </w:p>
        </w:tc>
      </w:tr>
      <w:tr w:rsidR="00656C2E" w:rsidRPr="00986A55" w14:paraId="40F57118" w14:textId="77777777" w:rsidTr="00D70AEF">
        <w:tc>
          <w:tcPr>
            <w:tcW w:w="6822" w:type="dxa"/>
            <w:shd w:val="clear" w:color="auto" w:fill="auto"/>
          </w:tcPr>
          <w:p w14:paraId="30832076" w14:textId="77777777" w:rsidR="00656C2E" w:rsidRPr="00986A55" w:rsidRDefault="00656C2E" w:rsidP="00D70AE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11AFF" w14:textId="7895723F" w:rsidR="00656C2E" w:rsidRPr="00E81C90" w:rsidRDefault="00656C2E" w:rsidP="0065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7C317E6" w14:textId="77777777" w:rsidR="00D60F0B" w:rsidRDefault="00D60F0B" w:rsidP="00B417AC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D2CD997" w14:textId="114EE1C9" w:rsidR="00EC3263" w:rsidRPr="00895B8E" w:rsidRDefault="00EC3263" w:rsidP="00B41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18"/>
        <w:jc w:val="thaiDistribute"/>
        <w:rPr>
          <w:rFonts w:ascii="Angsana New" w:hAnsi="Angsana New" w:cs="Angsana New"/>
          <w:sz w:val="30"/>
          <w:szCs w:val="30"/>
        </w:rPr>
      </w:pPr>
      <w:r w:rsidRPr="00895B8E">
        <w:rPr>
          <w:rFonts w:ascii="Angsana New" w:hAnsi="Angsana New" w:cs="Angsana New"/>
          <w:i/>
          <w:iCs/>
          <w:sz w:val="30"/>
          <w:szCs w:val="30"/>
        </w:rPr>
        <w:t>Boutique Offshore Holdings L</w:t>
      </w:r>
      <w:r w:rsidR="00CA4714">
        <w:rPr>
          <w:rFonts w:ascii="Angsana New" w:hAnsi="Angsana New" w:cs="Angsana New"/>
          <w:i/>
          <w:iCs/>
          <w:sz w:val="30"/>
          <w:szCs w:val="30"/>
        </w:rPr>
        <w:t>imited</w:t>
      </w:r>
    </w:p>
    <w:p w14:paraId="6CA47588" w14:textId="77777777" w:rsidR="00EC3263" w:rsidRPr="00656C2E" w:rsidRDefault="00EC3263" w:rsidP="00EC326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3C492AA4" w14:textId="3C35842C" w:rsidR="00EC3263" w:rsidRDefault="00EC3263" w:rsidP="00023DF4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95B8E">
        <w:rPr>
          <w:rFonts w:ascii="Angsana New" w:hAnsi="Angsana New" w:cs="Angsana New"/>
          <w:sz w:val="30"/>
          <w:szCs w:val="30"/>
          <w:cs/>
          <w:lang w:val="en-US"/>
        </w:rPr>
        <w:t>ในเดือน</w:t>
      </w:r>
      <w:r w:rsidR="00895B8E"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กันยายน ปี </w:t>
      </w:r>
      <w:r w:rsidR="00895B8E" w:rsidRPr="00895B8E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895B8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895B8E" w:rsidRPr="00895B8E">
        <w:rPr>
          <w:rFonts w:ascii="Angsana New" w:hAnsi="Angsana New" w:cs="Angsana New"/>
          <w:sz w:val="30"/>
          <w:szCs w:val="30"/>
          <w:lang w:val="en-US" w:bidi="th-TH"/>
        </w:rPr>
        <w:t>Boutique Offshore Holding</w:t>
      </w:r>
      <w:r w:rsidR="0059741B">
        <w:rPr>
          <w:rFonts w:ascii="Angsana New" w:hAnsi="Angsana New" w:cs="Angsana New"/>
          <w:sz w:val="30"/>
          <w:szCs w:val="30"/>
          <w:lang w:val="en-US" w:bidi="th-TH"/>
        </w:rPr>
        <w:t>s</w:t>
      </w:r>
      <w:r w:rsidR="00895B8E" w:rsidRPr="00895B8E">
        <w:rPr>
          <w:rFonts w:ascii="Angsana New" w:hAnsi="Angsana New" w:cs="Angsana New"/>
          <w:sz w:val="30"/>
          <w:szCs w:val="30"/>
          <w:lang w:val="en-US" w:bidi="th-TH"/>
        </w:rPr>
        <w:t xml:space="preserve"> Limited </w:t>
      </w:r>
      <w:r w:rsidRPr="00895B8E">
        <w:rPr>
          <w:rFonts w:ascii="Angsana New" w:hAnsi="Angsana New" w:cs="Angsana New"/>
          <w:sz w:val="30"/>
          <w:szCs w:val="30"/>
          <w:cs/>
          <w:lang w:val="en-US"/>
        </w:rPr>
        <w:t xml:space="preserve">ออกหุ้นสามัญเพิ่มทุนจำนวน </w:t>
      </w:r>
      <w:r w:rsidR="00895B8E" w:rsidRPr="00895B8E">
        <w:rPr>
          <w:rFonts w:ascii="Angsana New" w:hAnsi="Angsana New" w:cs="Angsana New"/>
          <w:sz w:val="30"/>
          <w:szCs w:val="30"/>
          <w:lang w:bidi="th-TH"/>
        </w:rPr>
        <w:t>56.</w:t>
      </w:r>
      <w:r w:rsidR="00CA4714">
        <w:rPr>
          <w:rFonts w:ascii="Angsana New" w:hAnsi="Angsana New" w:cs="Angsana New"/>
          <w:sz w:val="30"/>
          <w:szCs w:val="30"/>
          <w:lang w:bidi="th-TH"/>
        </w:rPr>
        <w:t>39</w:t>
      </w:r>
      <w:r w:rsidRPr="00895B8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95B8E">
        <w:rPr>
          <w:rFonts w:ascii="Angsana New" w:hAnsi="Angsana New" w:cs="Angsana New"/>
          <w:sz w:val="30"/>
          <w:szCs w:val="30"/>
          <w:cs/>
          <w:lang w:val="en-US"/>
        </w:rPr>
        <w:t xml:space="preserve">ล้านหุ้น </w:t>
      </w:r>
      <w:r w:rsidR="00104A0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ราคาหุ้นละ </w:t>
      </w:r>
      <w:r w:rsidR="00104A0C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="00104A0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 </w:t>
      </w:r>
      <w:r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895B8E">
        <w:rPr>
          <w:rFonts w:ascii="Angsana New" w:hAnsi="Angsana New" w:cs="Angsana New"/>
          <w:sz w:val="30"/>
          <w:szCs w:val="30"/>
          <w:cs/>
          <w:lang w:val="en-US"/>
        </w:rPr>
        <w:t>บริษัท</w:t>
      </w:r>
      <w:r w:rsidR="00CA4714">
        <w:rPr>
          <w:rFonts w:ascii="Angsana New" w:hAnsi="Angsana New" w:cs="Angsana New" w:hint="cs"/>
          <w:sz w:val="30"/>
          <w:szCs w:val="30"/>
          <w:cs/>
          <w:lang w:val="en-US" w:bidi="th-TH"/>
        </w:rPr>
        <w:t>ย่อยแห่งหนึ่ง</w:t>
      </w:r>
      <w:r w:rsidRPr="00895B8E">
        <w:rPr>
          <w:rFonts w:ascii="Angsana New" w:hAnsi="Angsana New" w:cs="Angsana New"/>
          <w:sz w:val="30"/>
          <w:szCs w:val="30"/>
          <w:cs/>
          <w:lang w:val="en-US"/>
        </w:rPr>
        <w:t xml:space="preserve">ได้เข้าลงทุนในหุ้นดังกล่าวจำนวน </w:t>
      </w:r>
      <w:r w:rsidR="00895B8E" w:rsidRPr="00895B8E">
        <w:rPr>
          <w:rFonts w:ascii="Angsana New" w:hAnsi="Angsana New" w:cs="Angsana New"/>
          <w:sz w:val="30"/>
          <w:szCs w:val="30"/>
          <w:lang w:bidi="th-TH"/>
        </w:rPr>
        <w:t>35.5</w:t>
      </w:r>
      <w:r w:rsidR="00CA4714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895B8E" w:rsidRPr="00895B8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95B8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95B8E">
        <w:rPr>
          <w:rFonts w:ascii="Angsana New" w:hAnsi="Angsana New" w:cs="Angsana New"/>
          <w:sz w:val="30"/>
          <w:szCs w:val="30"/>
          <w:cs/>
          <w:lang w:val="en-US"/>
        </w:rPr>
        <w:t>ล้าน</w:t>
      </w:r>
      <w:r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</w:t>
      </w:r>
      <w:r w:rsidRPr="00895B8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A471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ทำให้ส่วนได้เสียในงบการเงินรวมลดลงจากร้อยละ </w:t>
      </w:r>
      <w:r w:rsidR="00CA4714">
        <w:rPr>
          <w:rFonts w:ascii="Angsana New" w:hAnsi="Angsana New" w:cs="Angsana New"/>
          <w:sz w:val="30"/>
          <w:szCs w:val="30"/>
          <w:lang w:val="en-US" w:bidi="th-TH"/>
        </w:rPr>
        <w:t xml:space="preserve">100 </w:t>
      </w:r>
      <w:r w:rsidR="00CA4714">
        <w:rPr>
          <w:rFonts w:ascii="Angsana New" w:hAnsi="Angsana New" w:cs="Angsana New" w:hint="cs"/>
          <w:sz w:val="30"/>
          <w:szCs w:val="30"/>
          <w:cs/>
          <w:lang w:val="en-US" w:bidi="th-TH"/>
        </w:rPr>
        <w:t>เหลือ</w:t>
      </w:r>
      <w:r w:rsidRPr="00895B8E">
        <w:rPr>
          <w:rFonts w:ascii="Angsana New" w:hAnsi="Angsana New" w:cs="Angsana New"/>
          <w:sz w:val="30"/>
          <w:szCs w:val="30"/>
          <w:cs/>
          <w:lang w:val="en-US"/>
        </w:rPr>
        <w:t xml:space="preserve">ร้อยละ </w:t>
      </w:r>
      <w:r w:rsidRPr="00895B8E">
        <w:rPr>
          <w:rFonts w:ascii="Angsana New" w:hAnsi="Angsana New" w:cs="Angsana New"/>
          <w:sz w:val="30"/>
          <w:szCs w:val="30"/>
          <w:lang w:val="en-US" w:bidi="th-TH"/>
        </w:rPr>
        <w:t xml:space="preserve">63 </w:t>
      </w:r>
      <w:r w:rsidRPr="00895B8E">
        <w:rPr>
          <w:rFonts w:ascii="Angsana New" w:hAnsi="Angsana New" w:cs="Angsana New"/>
          <w:sz w:val="30"/>
          <w:szCs w:val="30"/>
          <w:cs/>
          <w:lang w:val="en-US"/>
        </w:rPr>
        <w:t>โดย</w:t>
      </w:r>
      <w:r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="00895B8E"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>ย่อยดังกล่าว</w:t>
      </w:r>
      <w:r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</w:t>
      </w:r>
      <w:r w:rsidRPr="00895B8E">
        <w:rPr>
          <w:rFonts w:ascii="Angsana New" w:hAnsi="Angsana New" w:cs="Angsana New"/>
          <w:sz w:val="30"/>
          <w:szCs w:val="30"/>
          <w:cs/>
          <w:lang w:val="en-US"/>
        </w:rPr>
        <w:t>ชำระค่าหุ้น</w:t>
      </w:r>
      <w:r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>เพิ่มทุนดังกล่าว</w:t>
      </w:r>
      <w:r w:rsidRPr="00895B8E">
        <w:rPr>
          <w:rFonts w:ascii="Angsana New" w:hAnsi="Angsana New" w:cs="Angsana New"/>
          <w:sz w:val="30"/>
          <w:szCs w:val="30"/>
          <w:cs/>
          <w:lang w:val="en-US"/>
        </w:rPr>
        <w:t xml:space="preserve">ด้วยการแปลงเงินให้กู้ยืมและดอกเบี้ยค้างรับจากบริษัท </w:t>
      </w:r>
      <w:r w:rsidR="00895B8E"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 บูทิค </w:t>
      </w:r>
      <w:r w:rsidR="00895B8E"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>นิมมาน</w:t>
      </w:r>
      <w:r w:rsidR="00895B8E"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โฮลดิ้งส์ </w:t>
      </w:r>
      <w:r w:rsidR="00895B8E"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</w:t>
      </w:r>
      <w:r w:rsidR="00895B8E"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จำกัด </w:t>
      </w:r>
      <w:r w:rsidRPr="00895B8E">
        <w:rPr>
          <w:rFonts w:ascii="Angsana New" w:hAnsi="Angsana New" w:cs="Angsana New"/>
          <w:sz w:val="30"/>
          <w:szCs w:val="30"/>
          <w:cs/>
          <w:lang w:val="en-US"/>
        </w:rPr>
        <w:t>ซึ่ง</w:t>
      </w:r>
      <w:r w:rsidR="00CA4714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</w:t>
      </w:r>
      <w:r w:rsidRPr="00895B8E">
        <w:rPr>
          <w:rFonts w:ascii="Angsana New" w:hAnsi="Angsana New" w:cs="Angsana New"/>
          <w:sz w:val="30"/>
          <w:szCs w:val="30"/>
          <w:cs/>
          <w:lang w:val="en-US"/>
        </w:rPr>
        <w:t>บริษัทย่อยทางตรง</w:t>
      </w:r>
      <w:r w:rsidR="00895B8E"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>อีกแห่งหนึ่ง</w:t>
      </w:r>
      <w:r w:rsidRPr="00895B8E">
        <w:rPr>
          <w:rFonts w:ascii="Angsana New" w:hAnsi="Angsana New" w:cs="Angsana New"/>
          <w:sz w:val="30"/>
          <w:szCs w:val="30"/>
          <w:cs/>
          <w:lang w:val="en-US"/>
        </w:rPr>
        <w:t xml:space="preserve">ของบริษัท เป็นจำนวนเงิน </w:t>
      </w:r>
      <w:r w:rsidR="00895B8E" w:rsidRPr="00895B8E">
        <w:rPr>
          <w:rFonts w:ascii="Angsana New" w:hAnsi="Angsana New" w:cs="Angsana New"/>
          <w:sz w:val="30"/>
          <w:szCs w:val="30"/>
          <w:lang w:val="en-US"/>
        </w:rPr>
        <w:t>42.9</w:t>
      </w:r>
      <w:r w:rsidR="00CA4714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895B8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95B8E">
        <w:rPr>
          <w:rFonts w:ascii="Angsana New" w:hAnsi="Angsana New" w:cs="Angsana New"/>
          <w:sz w:val="30"/>
          <w:szCs w:val="30"/>
          <w:cs/>
          <w:lang w:val="en-US"/>
        </w:rPr>
        <w:t xml:space="preserve">ล้านบาท </w:t>
      </w:r>
      <w:r w:rsidR="00A71A92" w:rsidRPr="00A71A92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หุ้นสามัญที่ออกใหม่จำนวน</w:t>
      </w:r>
      <w:r w:rsidR="00A71A92" w:rsidRPr="00A71A9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20.86 </w:t>
      </w:r>
      <w:r w:rsidR="00A71A92" w:rsidRPr="00A71A9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="00A71A92" w:rsidRPr="00A71A9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A71A92" w:rsidRPr="00A71A92">
        <w:rPr>
          <w:rFonts w:ascii="Angsana New" w:hAnsi="Angsana New" w:cs="Angsana New" w:hint="cs"/>
          <w:sz w:val="30"/>
          <w:szCs w:val="30"/>
          <w:cs/>
          <w:lang w:val="en-US" w:bidi="th-TH"/>
        </w:rPr>
        <w:t>คิดเป็นส่วนได้เสียร้อยละ</w:t>
      </w:r>
      <w:r w:rsidR="00A71A92" w:rsidRPr="00A71A9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37</w:t>
      </w:r>
      <w:r w:rsidRPr="00895B8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95B8E">
        <w:rPr>
          <w:rFonts w:ascii="Angsana New" w:hAnsi="Angsana New" w:cs="Angsana New"/>
          <w:sz w:val="30"/>
          <w:szCs w:val="30"/>
          <w:cs/>
          <w:lang w:val="en-US"/>
        </w:rPr>
        <w:t>ของเงินลงทุนในบริษัทย่อยทางอ้อม</w:t>
      </w:r>
      <w:r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</w:t>
      </w:r>
      <w:r w:rsidR="00A71A92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ได้ขาย</w:t>
      </w:r>
      <w:r w:rsidRPr="00895B8E">
        <w:rPr>
          <w:rFonts w:ascii="Angsana New" w:hAnsi="Angsana New" w:cs="Angsana New"/>
          <w:sz w:val="30"/>
          <w:szCs w:val="30"/>
          <w:cs/>
          <w:lang w:val="en-US"/>
        </w:rPr>
        <w:t>ให้แก่ส่วนได้เสียที่ไม่มีอำนาจ</w:t>
      </w:r>
      <w:r w:rsidR="0086580B">
        <w:rPr>
          <w:rFonts w:ascii="Angsana New" w:hAnsi="Angsana New" w:cs="Angsana New" w:hint="cs"/>
          <w:sz w:val="30"/>
          <w:szCs w:val="30"/>
          <w:cs/>
          <w:lang w:val="en-US" w:bidi="th-TH"/>
        </w:rPr>
        <w:t>ควบคุม</w:t>
      </w:r>
      <w:r w:rsidR="00AE0CE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เงินที่ได้รับจากการเพิ่มทุนมีมูลค่า </w:t>
      </w:r>
      <w:r w:rsidR="00AE0CE8">
        <w:rPr>
          <w:rFonts w:ascii="Angsana New" w:hAnsi="Angsana New" w:cs="Angsana New"/>
          <w:sz w:val="30"/>
          <w:szCs w:val="30"/>
          <w:lang w:val="en-US" w:bidi="th-TH"/>
        </w:rPr>
        <w:t xml:space="preserve">32.74 </w:t>
      </w:r>
      <w:r w:rsidR="00AE0CE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ซึ่งจ่ายโดยตรงให้แก่บริษัทย่อยเป็นจำนวน </w:t>
      </w:r>
      <w:r w:rsidR="00AE0CE8">
        <w:rPr>
          <w:rFonts w:ascii="Angsana New" w:hAnsi="Angsana New" w:cs="Angsana New"/>
          <w:sz w:val="30"/>
          <w:szCs w:val="30"/>
          <w:lang w:val="en-US" w:bidi="th-TH"/>
        </w:rPr>
        <w:t xml:space="preserve">23.57 </w:t>
      </w:r>
      <w:r w:rsidR="00AE0CE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และส่วนที่เหลือจ่ายให้แก่บริษัทเป็นจำนวน </w:t>
      </w:r>
      <w:r w:rsidR="00AE0CE8">
        <w:rPr>
          <w:rFonts w:ascii="Angsana New" w:hAnsi="Angsana New" w:cs="Angsana New"/>
          <w:sz w:val="30"/>
          <w:szCs w:val="30"/>
          <w:lang w:val="en-US" w:bidi="th-TH"/>
        </w:rPr>
        <w:t xml:space="preserve">9.17 </w:t>
      </w:r>
      <w:r w:rsidR="00AE0CE8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895B8E">
        <w:rPr>
          <w:rFonts w:ascii="Angsana New" w:hAnsi="Angsana New" w:cs="Angsana New"/>
          <w:sz w:val="30"/>
          <w:szCs w:val="30"/>
          <w:cs/>
          <w:lang w:val="en-US"/>
        </w:rPr>
        <w:t xml:space="preserve"> หลังจากการ</w:t>
      </w:r>
      <w:r w:rsidR="00895B8E" w:rsidRPr="00895B8E">
        <w:rPr>
          <w:rFonts w:ascii="Angsana New" w:hAnsi="Angsana New" w:cs="Angsana New" w:hint="cs"/>
          <w:sz w:val="30"/>
          <w:szCs w:val="30"/>
          <w:cs/>
          <w:lang w:val="en-US" w:bidi="th-TH"/>
        </w:rPr>
        <w:t>ออกหุ้นใหม่</w:t>
      </w:r>
      <w:r w:rsidR="00895B8E"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>แล้วกลุ่มบริษัทยังคงมีอำนาจควบคุมเหนือบริษัทย่อยทางอ้อมดังกล่าว มูลค่า</w:t>
      </w:r>
      <w:r w:rsidR="00A71A92">
        <w:rPr>
          <w:rFonts w:ascii="Angsana New" w:hAnsi="Angsana New" w:cs="Angsana New" w:hint="cs"/>
          <w:sz w:val="30"/>
          <w:szCs w:val="30"/>
          <w:cs/>
          <w:lang w:val="en-US" w:bidi="th-TH"/>
        </w:rPr>
        <w:t>ตามบัญชี</w:t>
      </w:r>
      <w:r w:rsidR="00895B8E"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>ของส่วนได้เสียที่ไม่มีอำนาจควบคุม</w:t>
      </w:r>
      <w:r w:rsidR="00A71A9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เพิ่มขึ้นหลังจากการเพิ่มทุนเป็นจำนว</w:t>
      </w:r>
      <w:r w:rsidR="00A71A92" w:rsidRPr="00F607E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น </w:t>
      </w:r>
      <w:r w:rsidR="00A71A92" w:rsidRPr="00F607E0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F607E0" w:rsidRPr="00F607E0">
        <w:rPr>
          <w:rFonts w:ascii="Angsana New" w:hAnsi="Angsana New" w:cs="Angsana New"/>
          <w:sz w:val="30"/>
          <w:szCs w:val="30"/>
          <w:lang w:val="en-US" w:bidi="th-TH"/>
        </w:rPr>
        <w:t>1.44</w:t>
      </w:r>
      <w:r w:rsidR="00A71A9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71A9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ผลต่างระหว่าง</w:t>
      </w:r>
      <w:r w:rsidR="00A71A92"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>มูลค่าของส่วนได้เสียที่ไม่มีอำนาจควบคุม</w:t>
      </w:r>
      <w:r w:rsidR="00895B8E" w:rsidRPr="00895B8E">
        <w:rPr>
          <w:rFonts w:ascii="Angsana New" w:hAnsi="Angsana New" w:cs="Angsana New"/>
          <w:sz w:val="30"/>
          <w:szCs w:val="30"/>
          <w:cs/>
          <w:lang w:val="en-US" w:bidi="th-TH"/>
        </w:rPr>
        <w:t>ที่เพิ่มขึ้นกับ</w:t>
      </w:r>
      <w:r w:rsidR="00A71A9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เงินที่ได้รับถูกบันทึกในส่วนเกินมูลค่าหุ้นจากการขายหุ้นในบริษัทย่อยจำนวน </w:t>
      </w:r>
      <w:r w:rsidR="00104A0C">
        <w:rPr>
          <w:rFonts w:ascii="Angsana New" w:hAnsi="Angsana New" w:cs="Angsana New"/>
          <w:sz w:val="30"/>
          <w:szCs w:val="30"/>
          <w:lang w:val="en-US" w:bidi="th-TH"/>
        </w:rPr>
        <w:t>21.30</w:t>
      </w:r>
      <w:r w:rsidR="00A71A9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71A9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ล้านบาทในงบการเงินรวม สำหรับจำนวนเงินที่จ่ายให้แก่บริษัท บริษัทรับรู้กำไรจากการขายเงินลงทุนในบริษัทย่อยจำนวน </w:t>
      </w:r>
      <w:r w:rsidR="00A71A92">
        <w:rPr>
          <w:rFonts w:ascii="Angsana New" w:hAnsi="Angsana New" w:cs="Angsana New"/>
          <w:sz w:val="30"/>
          <w:szCs w:val="30"/>
          <w:lang w:val="en-US" w:bidi="th-TH"/>
        </w:rPr>
        <w:t xml:space="preserve">9.17 </w:t>
      </w:r>
      <w:r w:rsidR="00A71A9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ล้านบาทในงบการเงินเฉพาะกิจการ</w:t>
      </w:r>
    </w:p>
    <w:p w14:paraId="33A9AB30" w14:textId="0CD24400" w:rsidR="00E81C90" w:rsidRPr="00986A55" w:rsidRDefault="00E81C90" w:rsidP="00E81C9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สรุปผลกระทบจากการ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ออกหุ้นใหม่สำหรับส่วนได้เสียใน </w:t>
      </w:r>
      <w:r w:rsidRPr="00895B8E">
        <w:rPr>
          <w:rFonts w:ascii="Angsana New" w:hAnsi="Angsana New" w:cs="Angsana New"/>
          <w:sz w:val="30"/>
          <w:szCs w:val="30"/>
          <w:lang w:val="en-US" w:bidi="th-TH"/>
        </w:rPr>
        <w:t>Boutique Offshore Holding</w:t>
      </w:r>
      <w:r w:rsidR="0059741B">
        <w:rPr>
          <w:rFonts w:ascii="Angsana New" w:hAnsi="Angsana New" w:cs="Angsana New"/>
          <w:sz w:val="30"/>
          <w:szCs w:val="30"/>
          <w:lang w:val="en-US" w:bidi="th-TH"/>
        </w:rPr>
        <w:t>s</w:t>
      </w:r>
      <w:r w:rsidRPr="00895B8E">
        <w:rPr>
          <w:rFonts w:ascii="Angsana New" w:hAnsi="Angsana New" w:cs="Angsana New"/>
          <w:sz w:val="30"/>
          <w:szCs w:val="30"/>
          <w:lang w:val="en-US" w:bidi="th-TH"/>
        </w:rPr>
        <w:t xml:space="preserve"> Limited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ในงบการเงินรวม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ได้ดังนี้</w:t>
      </w:r>
    </w:p>
    <w:p w14:paraId="0F191A2C" w14:textId="77777777" w:rsidR="00E81C90" w:rsidRPr="00656C2E" w:rsidRDefault="00E81C90" w:rsidP="00E81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6822"/>
        <w:gridCol w:w="1710"/>
      </w:tblGrid>
      <w:tr w:rsidR="00E81C90" w:rsidRPr="00986A55" w14:paraId="32202B65" w14:textId="77777777" w:rsidTr="006A7458">
        <w:tc>
          <w:tcPr>
            <w:tcW w:w="6822" w:type="dxa"/>
            <w:shd w:val="clear" w:color="auto" w:fill="auto"/>
          </w:tcPr>
          <w:p w14:paraId="510DB345" w14:textId="77777777" w:rsidR="00E81C90" w:rsidRPr="00986A55" w:rsidRDefault="00E81C90" w:rsidP="006A7458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5A33B21" w14:textId="77777777" w:rsidR="00E81C90" w:rsidRPr="00986A55" w:rsidRDefault="00E81C90" w:rsidP="006A7458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81C90" w:rsidRPr="00986A55" w14:paraId="441777F9" w14:textId="77777777" w:rsidTr="006A7458">
        <w:tc>
          <w:tcPr>
            <w:tcW w:w="6822" w:type="dxa"/>
            <w:shd w:val="clear" w:color="auto" w:fill="auto"/>
          </w:tcPr>
          <w:p w14:paraId="172D8355" w14:textId="77777777" w:rsidR="00E81C90" w:rsidRPr="00986A55" w:rsidRDefault="00E81C90" w:rsidP="006A745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เงินที่ได้รับจากการเพิ่มทุน</w:t>
            </w:r>
          </w:p>
        </w:tc>
        <w:tc>
          <w:tcPr>
            <w:tcW w:w="1710" w:type="dxa"/>
            <w:shd w:val="clear" w:color="auto" w:fill="auto"/>
          </w:tcPr>
          <w:p w14:paraId="48140BDA" w14:textId="3E5CCB88" w:rsidR="00E81C90" w:rsidRPr="00986A55" w:rsidRDefault="00630950" w:rsidP="00630950">
            <w:pPr>
              <w:tabs>
                <w:tab w:val="left" w:pos="1782"/>
              </w:tabs>
              <w:ind w:right="3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32.74</w:t>
            </w:r>
          </w:p>
        </w:tc>
      </w:tr>
      <w:tr w:rsidR="00E81C90" w:rsidRPr="00986A55" w14:paraId="36366722" w14:textId="77777777" w:rsidTr="006A7458">
        <w:tc>
          <w:tcPr>
            <w:tcW w:w="6822" w:type="dxa"/>
            <w:shd w:val="clear" w:color="auto" w:fill="auto"/>
          </w:tcPr>
          <w:p w14:paraId="536253C3" w14:textId="77777777" w:rsidR="00E81C90" w:rsidRPr="00986A55" w:rsidRDefault="00E81C90" w:rsidP="006A745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E34448A" w14:textId="5ABC224E" w:rsidR="00E81C90" w:rsidRPr="00986A55" w:rsidRDefault="00630950" w:rsidP="0063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(11.44)</w:t>
            </w:r>
          </w:p>
        </w:tc>
      </w:tr>
      <w:tr w:rsidR="00E81C90" w:rsidRPr="00986A55" w14:paraId="384CCE26" w14:textId="77777777" w:rsidTr="006A7458">
        <w:tc>
          <w:tcPr>
            <w:tcW w:w="6822" w:type="dxa"/>
            <w:shd w:val="clear" w:color="auto" w:fill="auto"/>
          </w:tcPr>
          <w:p w14:paraId="601F46B6" w14:textId="77777777" w:rsidR="00E81C90" w:rsidRPr="00986A55" w:rsidRDefault="00E81C90" w:rsidP="006A745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89946" w14:textId="25E1F06B" w:rsidR="00E81C90" w:rsidRPr="00E81C90" w:rsidRDefault="00630950" w:rsidP="00E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21.30</w:t>
            </w:r>
          </w:p>
        </w:tc>
      </w:tr>
    </w:tbl>
    <w:p w14:paraId="5F19E86D" w14:textId="269B1C44" w:rsidR="00165AB0" w:rsidRDefault="0016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6EC8E739" w14:textId="73249FF8" w:rsidR="000E3977" w:rsidRPr="00165AB0" w:rsidRDefault="000E3977" w:rsidP="0016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="Times New Roman" w:hAnsi="Times New Roman" w:cstheme="minorBidi"/>
          <w:sz w:val="22"/>
          <w:szCs w:val="20"/>
          <w:lang w:val="en-GB" w:bidi="ar-SA"/>
        </w:rPr>
      </w:pPr>
      <w:r w:rsidRPr="00986A55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Pr="00986A5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b/>
          <w:bCs/>
          <w:sz w:val="30"/>
          <w:szCs w:val="30"/>
        </w:rPr>
        <w:t>2561</w:t>
      </w:r>
    </w:p>
    <w:p w14:paraId="2C5B740A" w14:textId="77777777" w:rsidR="000E3977" w:rsidRPr="005535E7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4B7F60B3" w14:textId="77777777" w:rsidR="000E3977" w:rsidRPr="00986A55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 xml:space="preserve">บริษัท บูทิค </w:t>
      </w:r>
      <w:r w:rsidRPr="00986A55">
        <w:rPr>
          <w:rFonts w:ascii="Angsana New" w:hAnsi="Angsana New" w:cs="Angsana New" w:hint="cs"/>
          <w:i/>
          <w:iCs/>
          <w:sz w:val="30"/>
          <w:szCs w:val="30"/>
          <w:cs/>
        </w:rPr>
        <w:t>แบงค็อก</w:t>
      </w: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i/>
          <w:iCs/>
          <w:sz w:val="30"/>
          <w:szCs w:val="30"/>
          <w:cs/>
        </w:rPr>
        <w:t>สุขุมวิท</w:t>
      </w: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 xml:space="preserve"> 1</w:t>
      </w:r>
      <w:r w:rsidRPr="00986A55">
        <w:rPr>
          <w:rFonts w:ascii="Angsana New" w:hAnsi="Angsana New" w:cs="Angsana New"/>
          <w:i/>
          <w:iCs/>
          <w:sz w:val="30"/>
          <w:szCs w:val="30"/>
        </w:rPr>
        <w:t>6-2</w:t>
      </w: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 xml:space="preserve"> จำกัด</w:t>
      </w:r>
    </w:p>
    <w:p w14:paraId="70AD8E4A" w14:textId="77777777" w:rsidR="000E3977" w:rsidRPr="005535E7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4D388FDD" w14:textId="1BCD3858" w:rsidR="000E3977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</w:rPr>
        <w:t>2561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บริษัทได้จัดตั้งบริษัท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บูทิค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แบงค็อก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</w:rPr>
        <w:t>16-2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เป็นบริษัทย่อยแห่งใหม่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ซึ่งเป็นนิติบุคคลที่จัดตั้งขึ้นในประเทศไทย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มีทุนจดทะเบียนหุ้นสามัญจำนวน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</w:rPr>
        <w:t>600,000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มูลค่าที่ตราไว้หุ้นละ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</w:rPr>
        <w:t>5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บาท ใน</w:t>
      </w:r>
      <w:r w:rsidRPr="00986A55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เดือนมีนาคม </w:t>
      </w:r>
      <w:r w:rsidRPr="00986A55">
        <w:rPr>
          <w:rFonts w:ascii="Angsana New" w:hAnsi="Angsana New" w:cs="Angsana New"/>
          <w:spacing w:val="-8"/>
          <w:sz w:val="30"/>
          <w:szCs w:val="30"/>
        </w:rPr>
        <w:t xml:space="preserve">2561 </w:t>
      </w:r>
      <w:r w:rsidRPr="00986A55">
        <w:rPr>
          <w:rFonts w:ascii="Angsana New" w:hAnsi="Angsana New" w:cs="Angsana New" w:hint="cs"/>
          <w:spacing w:val="-8"/>
          <w:sz w:val="30"/>
          <w:szCs w:val="30"/>
          <w:cs/>
        </w:rPr>
        <w:t>บริษัทได้ปรับโครงสร้างการถือหุ้นในบริษัทย่อย โดยบริษัทได้ขายเงินลงทุนในบริษัท บูทิค แบงค็อก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</w:rPr>
        <w:t>16-2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จำกัด ให้กับบริษัท บูทิค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แบงค็อก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</w:rPr>
        <w:t>16-2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โฮลดิ้งส์ จำกัด จำนวน</w:t>
      </w:r>
      <w:r w:rsidRPr="00986A55">
        <w:rPr>
          <w:rFonts w:ascii="Angsana New" w:hAnsi="Angsana New" w:cs="Angsana New"/>
          <w:sz w:val="30"/>
          <w:szCs w:val="30"/>
        </w:rPr>
        <w:t xml:space="preserve"> 600,000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หุ้น ราคาหุ้นละ </w:t>
      </w:r>
      <w:r w:rsidRPr="00986A55">
        <w:rPr>
          <w:rFonts w:ascii="Angsana New" w:hAnsi="Angsana New" w:cs="Angsana New"/>
          <w:sz w:val="30"/>
          <w:szCs w:val="30"/>
        </w:rPr>
        <w:t xml:space="preserve">5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บาท คิดเป็นจำนวนเงิน </w:t>
      </w:r>
      <w:r w:rsidRPr="00986A55">
        <w:rPr>
          <w:rFonts w:ascii="Angsana New" w:hAnsi="Angsana New" w:cs="Angsana New"/>
          <w:sz w:val="30"/>
          <w:szCs w:val="30"/>
        </w:rPr>
        <w:t xml:space="preserve">3 </w:t>
      </w:r>
      <w:r w:rsidRPr="00986A55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2AF73993" w14:textId="77777777" w:rsidR="00A5154E" w:rsidRPr="00986A55" w:rsidRDefault="00A5154E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1453FA8" w14:textId="77777777" w:rsidR="000E3977" w:rsidRPr="00986A55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 xml:space="preserve">บริษัท บูทิค </w:t>
      </w:r>
      <w:r w:rsidRPr="00986A55">
        <w:rPr>
          <w:rFonts w:ascii="Angsana New" w:hAnsi="Angsana New" w:cs="Angsana New" w:hint="cs"/>
          <w:i/>
          <w:iCs/>
          <w:sz w:val="30"/>
          <w:szCs w:val="30"/>
          <w:cs/>
        </w:rPr>
        <w:t>แบงค็อก</w:t>
      </w: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i/>
          <w:iCs/>
          <w:sz w:val="30"/>
          <w:szCs w:val="30"/>
          <w:cs/>
        </w:rPr>
        <w:t>สุขุมวิท</w:t>
      </w: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 xml:space="preserve"> 16-2 </w:t>
      </w:r>
      <w:r w:rsidRPr="00986A55">
        <w:rPr>
          <w:rFonts w:ascii="Angsana New" w:hAnsi="Angsana New" w:cs="Angsana New" w:hint="cs"/>
          <w:i/>
          <w:iCs/>
          <w:sz w:val="30"/>
          <w:szCs w:val="30"/>
          <w:cs/>
        </w:rPr>
        <w:t>โฮลดิ้งส์ วัน</w:t>
      </w:r>
      <w:r w:rsidRPr="00986A5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>จำกัด</w:t>
      </w:r>
    </w:p>
    <w:p w14:paraId="38A807D8" w14:textId="77777777" w:rsidR="000E3977" w:rsidRPr="005535E7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2141ADF5" w14:textId="6E5FF0DC" w:rsidR="000E3977" w:rsidRPr="00986A55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 xml:space="preserve">ในเดือนมีนาคม </w:t>
      </w:r>
      <w:r w:rsidRPr="00986A55">
        <w:rPr>
          <w:rFonts w:ascii="Angsana New" w:hAnsi="Angsana New" w:cs="Angsana New"/>
          <w:sz w:val="30"/>
          <w:szCs w:val="30"/>
        </w:rPr>
        <w:t>2561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บริษัทได้ลงทุนร้อยละ </w:t>
      </w:r>
      <w:r w:rsidRPr="00986A55">
        <w:rPr>
          <w:rFonts w:ascii="Angsana New" w:hAnsi="Angsana New" w:cs="Angsana New"/>
          <w:sz w:val="30"/>
          <w:szCs w:val="30"/>
        </w:rPr>
        <w:t>99.99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ของทุนจดทะเบียนที่ออกและชำระแล้ว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ในบริษัท </w:t>
      </w:r>
      <w:r w:rsidRPr="00986A55">
        <w:rPr>
          <w:rFonts w:ascii="Angsana New" w:hAnsi="Angsana New" w:cs="Angsana New" w:hint="cs"/>
          <w:sz w:val="30"/>
          <w:szCs w:val="30"/>
          <w:cs/>
        </w:rPr>
        <w:t>บูทิค แบงค็อก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</w:rPr>
        <w:t>16-2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โฮลดิ้งส์ วัน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ซึ่ง</w:t>
      </w:r>
      <w:r w:rsidRPr="00986A55">
        <w:rPr>
          <w:rFonts w:ascii="Angsana New" w:hAnsi="Angsana New" w:cs="Angsana New" w:hint="cs"/>
          <w:sz w:val="30"/>
          <w:szCs w:val="30"/>
          <w:cs/>
        </w:rPr>
        <w:t>เป็นบริษัท</w:t>
      </w:r>
      <w:r w:rsidRPr="00986A55">
        <w:rPr>
          <w:rFonts w:ascii="Angsana New" w:hAnsi="Angsana New" w:cs="Angsana New"/>
          <w:sz w:val="30"/>
          <w:szCs w:val="30"/>
          <w:cs/>
        </w:rPr>
        <w:t>จดทะเบียนในประเทศไทย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986A55">
        <w:rPr>
          <w:rFonts w:ascii="Angsana New" w:hAnsi="Angsana New" w:cs="Angsana New"/>
          <w:sz w:val="30"/>
          <w:szCs w:val="30"/>
          <w:cs/>
        </w:rPr>
        <w:t>จำนวน</w:t>
      </w:r>
      <w:r w:rsidRPr="00986A55">
        <w:rPr>
          <w:rFonts w:ascii="Angsana New" w:hAnsi="Angsana New" w:cs="Angsana New"/>
          <w:sz w:val="30"/>
          <w:szCs w:val="30"/>
        </w:rPr>
        <w:t xml:space="preserve"> 19,997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หุ้น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ราคาหุ้นละ </w:t>
      </w:r>
      <w:r w:rsidRPr="00986A55">
        <w:rPr>
          <w:rFonts w:ascii="Angsana New" w:hAnsi="Angsana New" w:cs="Angsana New"/>
          <w:sz w:val="30"/>
          <w:szCs w:val="30"/>
        </w:rPr>
        <w:t xml:space="preserve">5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บาท คิดเป็นจำนวนเงิน </w:t>
      </w:r>
      <w:r w:rsidRPr="00986A55">
        <w:rPr>
          <w:rFonts w:ascii="Angsana New" w:hAnsi="Angsana New" w:cs="Angsana New"/>
          <w:sz w:val="30"/>
          <w:szCs w:val="30"/>
        </w:rPr>
        <w:t>99,985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บาท</w:t>
      </w:r>
    </w:p>
    <w:p w14:paraId="6FBB443A" w14:textId="28A5B6F7" w:rsidR="00257E47" w:rsidRDefault="00257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E35560F" w14:textId="46A9E829" w:rsidR="00A5154E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ต่อมา ในเดือนเมษายน </w:t>
      </w:r>
      <w:r w:rsidRPr="00986A55">
        <w:rPr>
          <w:rFonts w:ascii="Angsana New" w:hAnsi="Angsana New" w:cs="Angsana New"/>
          <w:sz w:val="30"/>
          <w:szCs w:val="30"/>
        </w:rPr>
        <w:t xml:space="preserve">2561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บริษัทย่อยดังกล่าว ออกหุ้นสามัญเพิ่มทุนซึ่งประกอบด้วย หุ้นสามัญจำนวน </w:t>
      </w:r>
      <w:r w:rsidRPr="00986A55">
        <w:rPr>
          <w:rFonts w:ascii="Angsana New" w:hAnsi="Angsana New" w:cs="Angsana New"/>
          <w:sz w:val="30"/>
          <w:szCs w:val="30"/>
        </w:rPr>
        <w:t xml:space="preserve">1,152,000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หุ้น ราคาหุ้นละ </w:t>
      </w:r>
      <w:r w:rsidRPr="00986A55">
        <w:rPr>
          <w:rFonts w:ascii="Angsana New" w:hAnsi="Angsana New" w:cs="Angsana New"/>
          <w:sz w:val="30"/>
          <w:szCs w:val="30"/>
        </w:rPr>
        <w:t xml:space="preserve">5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บาท และหุ้นบุริมสิทธิจำนวน </w:t>
      </w:r>
      <w:r w:rsidRPr="00986A55">
        <w:rPr>
          <w:rFonts w:ascii="Angsana New" w:hAnsi="Angsana New" w:cs="Angsana New"/>
          <w:sz w:val="30"/>
          <w:szCs w:val="30"/>
        </w:rPr>
        <w:t xml:space="preserve">10,548,000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หุ้น ราคาหุ้นละ </w:t>
      </w:r>
      <w:r w:rsidRPr="00986A55">
        <w:rPr>
          <w:rFonts w:ascii="Angsana New" w:hAnsi="Angsana New" w:cs="Angsana New"/>
          <w:sz w:val="30"/>
          <w:szCs w:val="30"/>
        </w:rPr>
        <w:t xml:space="preserve">5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บาท โดยบริษัทได้ลงทุนเพิ่มในหุ้นสามัญจำนวน </w:t>
      </w:r>
      <w:r w:rsidRPr="00986A55">
        <w:rPr>
          <w:rFonts w:ascii="Angsana New" w:hAnsi="Angsana New" w:cs="Angsana New"/>
          <w:sz w:val="30"/>
          <w:szCs w:val="30"/>
        </w:rPr>
        <w:t xml:space="preserve">577,721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หุ้น และหุ้นบุริมสิทธิจำนวน </w:t>
      </w:r>
      <w:r w:rsidRPr="00986A55">
        <w:rPr>
          <w:rFonts w:ascii="Angsana New" w:hAnsi="Angsana New" w:cs="Angsana New"/>
          <w:sz w:val="30"/>
          <w:szCs w:val="30"/>
        </w:rPr>
        <w:t xml:space="preserve">5,379,480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หุ้น คิดเป็นจำนวนเงินทั้งหมด </w:t>
      </w:r>
      <w:r w:rsidRPr="00986A55">
        <w:rPr>
          <w:rFonts w:ascii="Angsana New" w:hAnsi="Angsana New" w:cs="Angsana New"/>
          <w:sz w:val="30"/>
          <w:szCs w:val="30"/>
        </w:rPr>
        <w:t xml:space="preserve">29.79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ล้านบาท ในขณะเดียวกัน ส่วนได้เสียที่ไม่มีอำนาจควบคุมลงทุนในหุ้นสามัญของบริษัทย่อยดังกล่าวจำนวน </w:t>
      </w:r>
      <w:r w:rsidRPr="00986A55">
        <w:rPr>
          <w:rFonts w:ascii="Angsana New" w:hAnsi="Angsana New" w:cs="Angsana New"/>
          <w:sz w:val="30"/>
          <w:szCs w:val="30"/>
        </w:rPr>
        <w:t>574,2</w:t>
      </w:r>
      <w:r w:rsidR="00EB5D59" w:rsidRPr="00986A55">
        <w:rPr>
          <w:rFonts w:ascii="Angsana New" w:hAnsi="Angsana New" w:cs="Angsana New"/>
          <w:sz w:val="30"/>
          <w:szCs w:val="30"/>
        </w:rPr>
        <w:t>79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หุ้นและหุ้นบุริมสิทธิจำนวน </w:t>
      </w:r>
      <w:r w:rsidRPr="00986A55">
        <w:rPr>
          <w:rFonts w:ascii="Angsana New" w:hAnsi="Angsana New" w:cs="Angsana New"/>
          <w:sz w:val="30"/>
          <w:szCs w:val="30"/>
        </w:rPr>
        <w:t xml:space="preserve">5,168,520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หุ้น เงินที่ได้รับจากการเพิ่มทุนมีมูลค่า </w:t>
      </w:r>
      <w:r w:rsidRPr="00986A55">
        <w:rPr>
          <w:rFonts w:ascii="Angsana New" w:hAnsi="Angsana New" w:cs="Angsana New"/>
          <w:sz w:val="30"/>
          <w:szCs w:val="30"/>
        </w:rPr>
        <w:t xml:space="preserve">39.98 </w:t>
      </w:r>
      <w:r w:rsidRPr="00986A5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ซึ่งจ่ายโดยตรงให้แก่บริษัทย่อยเป็นจำนวน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28.71 </w:t>
      </w:r>
      <w:r w:rsidRPr="00986A5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และส่วนที่เหลือจ่ายให้แก่บริษัทเป็นจำนวน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11.27 </w:t>
      </w:r>
      <w:r w:rsidRPr="00986A5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รายการดังกล่าวทำให้ส่วนได้เสียของบริษัทในงบการเงินรวมลดลงจากร้อยละ </w:t>
      </w:r>
      <w:r w:rsidRPr="00986A55">
        <w:rPr>
          <w:rFonts w:ascii="Angsana New" w:hAnsi="Angsana New" w:cs="Angsana New"/>
          <w:sz w:val="30"/>
          <w:szCs w:val="30"/>
        </w:rPr>
        <w:t xml:space="preserve">100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เหลือร้อยละ </w:t>
      </w:r>
      <w:r w:rsidRPr="00986A55">
        <w:rPr>
          <w:rFonts w:ascii="Angsana New" w:hAnsi="Angsana New" w:cs="Angsana New"/>
          <w:sz w:val="30"/>
          <w:szCs w:val="30"/>
        </w:rPr>
        <w:t>51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หลังจากการเพิ่มทุนของบริษัทย่อยดังกล่าวแล้ว กลุ่มบริษัทยังคงมีอำนาจควบคุมเหนือบริษัทย่อยและบริษัทย่อยทางอ้อมดังกล่าว มูลค่าตามบัญชีของส่วนได้เสียที่ไม่มีอำนาจควบคุมเพิ่มขึ้นหลังจากการเพิ่มทุนเป็นจำนวน </w:t>
      </w:r>
      <w:r w:rsidRPr="00986A55">
        <w:rPr>
          <w:rFonts w:ascii="Angsana New" w:hAnsi="Angsana New" w:cs="Angsana New"/>
          <w:sz w:val="30"/>
          <w:szCs w:val="30"/>
        </w:rPr>
        <w:t xml:space="preserve">27.66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ล้านบาท ผลต่างระหว่างมูลค่าของส่วนได้เสียที่ไม่มีอำนาจควบคุมที่เพิ่มขึ้นกับเงินที่ได้รับถูกบันทึกในส่วนเกินมูลค่าหุ้นจากการขายหุ้นในบริษัทย่อย จำนวน </w:t>
      </w:r>
      <w:r w:rsidRPr="00986A55">
        <w:rPr>
          <w:rFonts w:ascii="Angsana New" w:hAnsi="Angsana New" w:cs="Angsana New"/>
          <w:sz w:val="30"/>
          <w:szCs w:val="30"/>
        </w:rPr>
        <w:t xml:space="preserve">12.32 </w:t>
      </w:r>
      <w:r w:rsidRPr="00986A55">
        <w:rPr>
          <w:rFonts w:ascii="Angsana New" w:hAnsi="Angsana New" w:cs="Angsana New" w:hint="cs"/>
          <w:sz w:val="30"/>
          <w:szCs w:val="30"/>
          <w:cs/>
        </w:rPr>
        <w:t>ล้านบาทในงบการเงินรวม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สำหรับจำนวนเงินที่จ่ายให้แก่บริษัท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บริษัทรับรู้เป็นกำไรจากการขายเงินลงทุนในบริษัทย่อยจำนวน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11.27 </w:t>
      </w:r>
      <w:r w:rsidRPr="00986A55">
        <w:rPr>
          <w:rFonts w:ascii="Angsana New" w:hAnsi="Angsana New" w:cs="Angsana New" w:hint="cs"/>
          <w:sz w:val="30"/>
          <w:szCs w:val="30"/>
          <w:cs/>
        </w:rPr>
        <w:t>ล้านบาทในงบการเงินเฉพาะกิจการ</w:t>
      </w:r>
    </w:p>
    <w:p w14:paraId="7F3C4754" w14:textId="77777777" w:rsidR="00257E47" w:rsidRDefault="00257E4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4E9C71B" w14:textId="77777777" w:rsidR="000E3977" w:rsidRPr="00986A55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สรุปผลกระทบจากการ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เพิ่มทุนของบริษัท</w:t>
      </w:r>
      <w:r w:rsidRPr="00986A55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บูทิค</w:t>
      </w:r>
      <w:r w:rsidRPr="00986A5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แบงค็อก</w:t>
      </w:r>
      <w:r w:rsidRPr="00986A5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สุขุมวิท</w:t>
      </w:r>
      <w:r w:rsidRPr="00986A5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</w:rPr>
        <w:t>16-2</w:t>
      </w:r>
      <w:r w:rsidRPr="00986A5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โฮลดิ้งส์ วัน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ในงบการเงินรวมได้ดังนี้</w:t>
      </w:r>
    </w:p>
    <w:p w14:paraId="2D9762D0" w14:textId="77777777" w:rsidR="000E3977" w:rsidRPr="005535E7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6642"/>
        <w:gridCol w:w="1710"/>
      </w:tblGrid>
      <w:tr w:rsidR="000E3977" w:rsidRPr="00986A55" w14:paraId="33DD4419" w14:textId="77777777" w:rsidTr="009A2D9F">
        <w:tc>
          <w:tcPr>
            <w:tcW w:w="6642" w:type="dxa"/>
            <w:shd w:val="clear" w:color="auto" w:fill="auto"/>
          </w:tcPr>
          <w:p w14:paraId="2E26C8D5" w14:textId="77777777" w:rsidR="000E3977" w:rsidRPr="00986A55" w:rsidRDefault="000E3977" w:rsidP="00EB5D5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0F36102" w14:textId="77777777" w:rsidR="000E3977" w:rsidRPr="00986A55" w:rsidRDefault="000E3977" w:rsidP="00EB5D5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E3977" w:rsidRPr="00986A55" w14:paraId="4298E045" w14:textId="77777777" w:rsidTr="009A2D9F">
        <w:tc>
          <w:tcPr>
            <w:tcW w:w="6642" w:type="dxa"/>
            <w:shd w:val="clear" w:color="auto" w:fill="auto"/>
          </w:tcPr>
          <w:p w14:paraId="4A8A39AA" w14:textId="77777777" w:rsidR="000E3977" w:rsidRPr="00986A55" w:rsidRDefault="000E3977" w:rsidP="00EB5D5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เงินที่ได้รับจากการเพิ่มทุน</w:t>
            </w:r>
          </w:p>
        </w:tc>
        <w:tc>
          <w:tcPr>
            <w:tcW w:w="1710" w:type="dxa"/>
            <w:shd w:val="clear" w:color="auto" w:fill="auto"/>
          </w:tcPr>
          <w:p w14:paraId="33D30CA5" w14:textId="77777777" w:rsidR="000E3977" w:rsidRPr="00986A55" w:rsidRDefault="000E3977" w:rsidP="009A2D9F">
            <w:pPr>
              <w:tabs>
                <w:tab w:val="clear" w:pos="907"/>
                <w:tab w:val="left" w:pos="906"/>
                <w:tab w:val="left" w:pos="1782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39.98</w:t>
            </w:r>
          </w:p>
        </w:tc>
      </w:tr>
      <w:tr w:rsidR="000E3977" w:rsidRPr="00986A55" w14:paraId="75A150AE" w14:textId="77777777" w:rsidTr="009A2D9F">
        <w:tc>
          <w:tcPr>
            <w:tcW w:w="6642" w:type="dxa"/>
            <w:shd w:val="clear" w:color="auto" w:fill="auto"/>
          </w:tcPr>
          <w:p w14:paraId="7DE09818" w14:textId="77777777" w:rsidR="000E3977" w:rsidRPr="00986A55" w:rsidRDefault="000E3977" w:rsidP="00EB5D5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C37D98A" w14:textId="77777777" w:rsidR="000E3977" w:rsidRPr="00986A55" w:rsidRDefault="000E3977" w:rsidP="009A2D9F">
            <w:pPr>
              <w:tabs>
                <w:tab w:val="clear" w:pos="907"/>
                <w:tab w:val="left" w:pos="906"/>
                <w:tab w:val="left" w:pos="1782"/>
              </w:tabs>
              <w:ind w:right="3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(27.66)</w:t>
            </w:r>
          </w:p>
        </w:tc>
      </w:tr>
      <w:tr w:rsidR="000E3977" w:rsidRPr="00986A55" w14:paraId="6353F2F3" w14:textId="77777777" w:rsidTr="009A2D9F">
        <w:tc>
          <w:tcPr>
            <w:tcW w:w="6642" w:type="dxa"/>
            <w:shd w:val="clear" w:color="auto" w:fill="auto"/>
          </w:tcPr>
          <w:p w14:paraId="48A12357" w14:textId="77777777" w:rsidR="000E3977" w:rsidRPr="00986A55" w:rsidRDefault="000E3977" w:rsidP="00EB5D5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58B75" w14:textId="77777777" w:rsidR="000E3977" w:rsidRPr="0055181F" w:rsidRDefault="000E3977" w:rsidP="009A2D9F">
            <w:pPr>
              <w:tabs>
                <w:tab w:val="clear" w:pos="907"/>
                <w:tab w:val="left" w:pos="906"/>
                <w:tab w:val="left" w:pos="1782"/>
              </w:tabs>
              <w:ind w:right="4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18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12.32</w:t>
            </w:r>
          </w:p>
        </w:tc>
      </w:tr>
    </w:tbl>
    <w:p w14:paraId="269C4040" w14:textId="77777777" w:rsidR="000E3977" w:rsidRPr="005535E7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5359A746" w14:textId="77777777" w:rsidR="000E3977" w:rsidRPr="00986A55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 xml:space="preserve">บริษัท บูทิค </w:t>
      </w:r>
      <w:r w:rsidRPr="00986A55">
        <w:rPr>
          <w:rFonts w:ascii="Angsana New" w:hAnsi="Angsana New" w:cs="Angsana New" w:hint="cs"/>
          <w:i/>
          <w:iCs/>
          <w:sz w:val="30"/>
          <w:szCs w:val="30"/>
          <w:cs/>
        </w:rPr>
        <w:t>แบงค็อก</w:t>
      </w: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i/>
          <w:iCs/>
          <w:sz w:val="30"/>
          <w:szCs w:val="30"/>
          <w:cs/>
        </w:rPr>
        <w:t>สุขุมวิท</w:t>
      </w: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i/>
          <w:iCs/>
          <w:sz w:val="30"/>
          <w:szCs w:val="30"/>
        </w:rPr>
        <w:t xml:space="preserve">36 </w:t>
      </w: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>จำกัด</w:t>
      </w:r>
    </w:p>
    <w:p w14:paraId="317301F8" w14:textId="77777777" w:rsidR="000E3977" w:rsidRPr="005535E7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41F6342" w14:textId="5EA1AC8B" w:rsidR="000E3977" w:rsidRPr="00986A55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ในเดือน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พฤษภาคม</w:t>
      </w:r>
      <w:r w:rsidRPr="00986A5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</w:rPr>
        <w:t>2561</w:t>
      </w:r>
      <w:r w:rsidRPr="00986A5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บริษัทได้ลงทุนร้อยละ 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>99.99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ของทุนจดทะเบียนที่ออกและชำระแล้ว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ในบริษัท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บูทิค</w:t>
      </w:r>
      <w:r w:rsidRPr="00986A5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     แบงค็อก</w:t>
      </w:r>
      <w:r w:rsidRPr="00986A5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สุขุมวิท</w:t>
      </w:r>
      <w:r w:rsidRPr="00986A5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</w:rPr>
        <w:t>36</w:t>
      </w:r>
      <w:r w:rsidRPr="00986A5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จำกัด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ซึ่ง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เป็นบริษัท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จดทะเบียนในประเทศไทย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>จำนวน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Pr="00986A55">
        <w:rPr>
          <w:rFonts w:ascii="Angsana New" w:hAnsi="Angsana New" w:cs="Angsana New"/>
          <w:sz w:val="30"/>
          <w:szCs w:val="30"/>
        </w:rPr>
        <w:t>9,997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หุ้น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ราคาหุ้นละ </w:t>
      </w:r>
      <w:r w:rsidRPr="00986A55">
        <w:rPr>
          <w:rFonts w:ascii="Angsana New" w:hAnsi="Angsana New" w:cs="Angsana New"/>
          <w:sz w:val="30"/>
          <w:szCs w:val="30"/>
        </w:rPr>
        <w:t xml:space="preserve">5 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บาท</w:t>
      </w:r>
      <w:r w:rsidR="007F182F" w:rsidRPr="00986A55">
        <w:rPr>
          <w:rFonts w:ascii="Angsana New" w:hAnsi="Angsana New" w:cs="Angsana New"/>
          <w:sz w:val="30"/>
          <w:szCs w:val="30"/>
          <w:rtl/>
          <w:cs/>
        </w:rPr>
        <w:br/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ค</w:t>
      </w:r>
      <w:r w:rsidR="007F182F"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ิ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ดเป็นจำนวนเงิน 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>4,999,985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บาท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632F9E7C" w14:textId="77777777" w:rsidR="000E3977" w:rsidRPr="005535E7" w:rsidRDefault="000E3977" w:rsidP="00553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34DFEE23" w14:textId="77777777" w:rsidR="000E3977" w:rsidRPr="00986A55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86A55">
        <w:rPr>
          <w:rFonts w:ascii="Angsana New" w:hAnsi="Angsana New" w:cs="Angsana New"/>
          <w:i/>
          <w:iCs/>
          <w:sz w:val="30"/>
          <w:szCs w:val="30"/>
        </w:rPr>
        <w:t>Chiang Mai Holdings Mauritius 1 Ltd.</w:t>
      </w:r>
    </w:p>
    <w:p w14:paraId="0DBF8E8F" w14:textId="77777777" w:rsidR="000E3977" w:rsidRPr="00E81C90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08CCAF43" w14:textId="77777777" w:rsidR="000E3977" w:rsidRPr="00986A55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 xml:space="preserve">ในเดือนพฤษภาคม </w:t>
      </w:r>
      <w:r w:rsidRPr="00986A55">
        <w:rPr>
          <w:rFonts w:ascii="Angsana New" w:hAnsi="Angsana New" w:cs="Angsana New"/>
          <w:sz w:val="30"/>
          <w:szCs w:val="30"/>
        </w:rPr>
        <w:t>2561 Chiang Mai Holdings Mauritius 1 Ltd.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ออกหุ้นสามัญเพิ่มทุนจำนวน </w:t>
      </w:r>
      <w:r w:rsidRPr="00986A55">
        <w:rPr>
          <w:rFonts w:ascii="Angsana New" w:hAnsi="Angsana New" w:cs="Angsana New"/>
          <w:sz w:val="30"/>
          <w:szCs w:val="30"/>
        </w:rPr>
        <w:t xml:space="preserve">129,720,000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หุ้น โดยบริษัทได้เข้าลงทุนในหุ้นดังกล่าวจำนวน </w:t>
      </w:r>
      <w:r w:rsidRPr="00986A55">
        <w:rPr>
          <w:rFonts w:ascii="Angsana New" w:hAnsi="Angsana New" w:cs="Angsana New"/>
          <w:sz w:val="30"/>
          <w:szCs w:val="30"/>
        </w:rPr>
        <w:t xml:space="preserve">33,727,200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หุ้น เป็นจำนวนเงิน </w:t>
      </w:r>
      <w:r w:rsidRPr="00986A55">
        <w:rPr>
          <w:rFonts w:ascii="Angsana New" w:hAnsi="Angsana New" w:cs="Angsana New"/>
          <w:sz w:val="30"/>
          <w:szCs w:val="30"/>
        </w:rPr>
        <w:t xml:space="preserve">33,727,200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บาท ทำให้ส่วนได้เสียในงบการเงินรวมยังคงเป็นร้อยละ </w:t>
      </w:r>
      <w:r w:rsidRPr="00986A55">
        <w:rPr>
          <w:rFonts w:ascii="Angsana New" w:hAnsi="Angsana New" w:cs="Angsana New"/>
          <w:sz w:val="30"/>
          <w:szCs w:val="30"/>
        </w:rPr>
        <w:t xml:space="preserve">26 </w:t>
      </w:r>
      <w:r w:rsidRPr="00986A55">
        <w:rPr>
          <w:rFonts w:ascii="Angsana New" w:hAnsi="Angsana New" w:cs="Angsana New" w:hint="cs"/>
          <w:sz w:val="30"/>
          <w:szCs w:val="30"/>
          <w:cs/>
        </w:rPr>
        <w:t>ดังเดิม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</w:p>
    <w:p w14:paraId="2F6C505E" w14:textId="77777777" w:rsidR="000E3977" w:rsidRPr="00E81C90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6953F45F" w14:textId="77777777" w:rsidR="000E3977" w:rsidRPr="00986A55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สรุปผลกระทบจากการ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เพิ่มทุนของ</w:t>
      </w:r>
      <w:r w:rsidRPr="00986A55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lang w:val="en-US"/>
        </w:rPr>
        <w:t>Chiang Mai Holdings Mauritius 1 Ltd.</w:t>
      </w:r>
      <w:r w:rsidRPr="00986A55">
        <w:rPr>
          <w:rFonts w:ascii="Angsana New" w:hAnsi="Angsana New" w:cs="Angsana New"/>
          <w:sz w:val="30"/>
          <w:szCs w:val="30"/>
          <w:cs/>
          <w:lang w:val="en-US" w:bidi="th-TH"/>
        </w:rPr>
        <w:t>ในงบการเงินรวมได้ดังนี้</w:t>
      </w:r>
    </w:p>
    <w:p w14:paraId="54D2D2A0" w14:textId="77777777" w:rsidR="000E3977" w:rsidRPr="00E81C90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0"/>
          <w:lang w:val="en-US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6642"/>
        <w:gridCol w:w="1710"/>
      </w:tblGrid>
      <w:tr w:rsidR="000E3977" w:rsidRPr="00986A55" w14:paraId="1CA4B10F" w14:textId="77777777" w:rsidTr="009A2D9F">
        <w:tc>
          <w:tcPr>
            <w:tcW w:w="6642" w:type="dxa"/>
            <w:shd w:val="clear" w:color="auto" w:fill="auto"/>
          </w:tcPr>
          <w:p w14:paraId="36E73677" w14:textId="77777777" w:rsidR="000E3977" w:rsidRPr="00986A55" w:rsidRDefault="000E3977" w:rsidP="00EB5D5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F21541C" w14:textId="77777777" w:rsidR="000E3977" w:rsidRPr="00986A55" w:rsidRDefault="000E3977" w:rsidP="00EB5D5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E3977" w:rsidRPr="00986A55" w14:paraId="7AD58D3A" w14:textId="77777777" w:rsidTr="009A2D9F">
        <w:tc>
          <w:tcPr>
            <w:tcW w:w="6642" w:type="dxa"/>
            <w:shd w:val="clear" w:color="auto" w:fill="auto"/>
          </w:tcPr>
          <w:p w14:paraId="75293BBA" w14:textId="77777777" w:rsidR="000E3977" w:rsidRPr="00986A55" w:rsidRDefault="000E3977" w:rsidP="00EB5D5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เงินที่ได้รับจากการเพิ่มทุน</w:t>
            </w:r>
          </w:p>
        </w:tc>
        <w:tc>
          <w:tcPr>
            <w:tcW w:w="1710" w:type="dxa"/>
            <w:shd w:val="clear" w:color="auto" w:fill="auto"/>
          </w:tcPr>
          <w:p w14:paraId="49E54003" w14:textId="77777777" w:rsidR="000E3977" w:rsidRPr="00986A55" w:rsidRDefault="000E3977" w:rsidP="009A2D9F">
            <w:pPr>
              <w:tabs>
                <w:tab w:val="left" w:pos="1782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95.99</w:t>
            </w:r>
          </w:p>
        </w:tc>
      </w:tr>
      <w:tr w:rsidR="000E3977" w:rsidRPr="00986A55" w14:paraId="6FD3ECE0" w14:textId="77777777" w:rsidTr="009A2D9F">
        <w:tc>
          <w:tcPr>
            <w:tcW w:w="6642" w:type="dxa"/>
            <w:shd w:val="clear" w:color="auto" w:fill="auto"/>
          </w:tcPr>
          <w:p w14:paraId="6D97D79D" w14:textId="77777777" w:rsidR="000E3977" w:rsidRPr="00986A55" w:rsidRDefault="000E3977" w:rsidP="00EB5D5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5379173" w14:textId="77777777" w:rsidR="000E3977" w:rsidRPr="00986A55" w:rsidRDefault="000E3977" w:rsidP="009A2D9F">
            <w:pPr>
              <w:tabs>
                <w:tab w:val="left" w:pos="1782"/>
              </w:tabs>
              <w:ind w:right="3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(95.99)</w:t>
            </w:r>
          </w:p>
        </w:tc>
      </w:tr>
      <w:tr w:rsidR="000E3977" w:rsidRPr="00986A55" w14:paraId="77FF74CE" w14:textId="77777777" w:rsidTr="009A2D9F">
        <w:tc>
          <w:tcPr>
            <w:tcW w:w="6642" w:type="dxa"/>
            <w:shd w:val="clear" w:color="auto" w:fill="auto"/>
          </w:tcPr>
          <w:p w14:paraId="30333035" w14:textId="77777777" w:rsidR="000E3977" w:rsidRPr="00986A55" w:rsidRDefault="000E3977" w:rsidP="00EB5D5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ส่วนเกินทุนจากการจำหน่ายส่วนได้เสียในบริษัทย่อย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D2B36" w14:textId="77777777" w:rsidR="000E3977" w:rsidRPr="009A2D9F" w:rsidRDefault="000E3977" w:rsidP="009A2D9F">
            <w:pPr>
              <w:tabs>
                <w:tab w:val="left" w:pos="1782"/>
              </w:tabs>
              <w:ind w:right="5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D9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57EFB828" w14:textId="77777777" w:rsidR="000E3977" w:rsidRPr="00E81C90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2278BAF0" w14:textId="77777777" w:rsidR="000E3977" w:rsidRPr="00986A55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86A55">
        <w:rPr>
          <w:rFonts w:ascii="Angsana New" w:hAnsi="Angsana New" w:cs="Angsana New" w:hint="cs"/>
          <w:i/>
          <w:iCs/>
          <w:sz w:val="30"/>
          <w:szCs w:val="30"/>
          <w:cs/>
        </w:rPr>
        <w:t>บริษัท บูทิค พีเคเอ็นเอส ทู จำกัด และ บริษัท บูทิค พีเคเอ็นเอส วัน จำกัด</w:t>
      </w:r>
    </w:p>
    <w:p w14:paraId="0CA84BF4" w14:textId="77777777" w:rsidR="000E3977" w:rsidRPr="00E81C90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3925D559" w14:textId="6B14513B" w:rsidR="00482C3C" w:rsidRPr="00986A55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14"/>
          <w:szCs w:val="14"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Pr="00986A55">
        <w:rPr>
          <w:rFonts w:ascii="Angsana New" w:hAnsi="Angsana New" w:cs="Angsana New"/>
          <w:sz w:val="30"/>
          <w:szCs w:val="30"/>
        </w:rPr>
        <w:t xml:space="preserve">2561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กลุ่มบริษัทได้รับชำระเงินเพิ่มเติมจากผู้ถือหุ้นของบริษัท บูทิค พีเคเอ็นเอส ทู จำกัด และบริษัท บูทิค พีเคเอ็นเอส วัน จำกัด จำนวน </w:t>
      </w:r>
      <w:r w:rsidRPr="00986A55">
        <w:rPr>
          <w:rFonts w:ascii="Angsana New" w:hAnsi="Angsana New" w:cs="Angsana New"/>
          <w:sz w:val="30"/>
          <w:szCs w:val="30"/>
        </w:rPr>
        <w:t xml:space="preserve">0.26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Pr="00986A55">
        <w:rPr>
          <w:rFonts w:ascii="Angsana New" w:hAnsi="Angsana New" w:cs="Angsana New"/>
          <w:sz w:val="30"/>
          <w:szCs w:val="30"/>
        </w:rPr>
        <w:t xml:space="preserve">0.55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ซึ่งเป็นผลมาจากการโอนหุ้นให้แก่ผู้ถือหุ้นดังกล่าวในปี </w:t>
      </w:r>
      <w:r w:rsidRPr="00986A55">
        <w:rPr>
          <w:rFonts w:ascii="Angsana New" w:hAnsi="Angsana New" w:cs="Angsana New"/>
          <w:sz w:val="30"/>
          <w:szCs w:val="30"/>
        </w:rPr>
        <w:t xml:space="preserve">2559 </w:t>
      </w:r>
      <w:r w:rsidRPr="00986A55">
        <w:rPr>
          <w:rFonts w:ascii="Angsana New" w:hAnsi="Angsana New" w:cs="Angsana New" w:hint="cs"/>
          <w:sz w:val="30"/>
          <w:szCs w:val="30"/>
          <w:cs/>
        </w:rPr>
        <w:t>จำนวนเงินที่ได้รับชำระเพิ่มเติมดังกล่าวถูกบันทึกในส่วนเกินทุนจากการจำหน่ายส่วนได้เสียในบริษัทย่อยในงบการเงินรวม และรับรู้กำไรจากการขายเงินลงทุนในบริษัทย่อยในงบการเงินเฉพาะกิจการ</w:t>
      </w:r>
    </w:p>
    <w:p w14:paraId="5F930E89" w14:textId="77777777" w:rsidR="00FE28AB" w:rsidRPr="00E81C90" w:rsidRDefault="00FE28AB" w:rsidP="00B9481F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27A1870C" w14:textId="77777777" w:rsidR="00FE28AB" w:rsidRPr="00330465" w:rsidRDefault="00FE28AB" w:rsidP="00FE2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30465">
        <w:rPr>
          <w:rFonts w:ascii="Angsana New" w:hAnsi="Angsana New" w:cs="Angsana New"/>
          <w:i/>
          <w:iCs/>
          <w:sz w:val="30"/>
          <w:szCs w:val="30"/>
          <w:cs/>
        </w:rPr>
        <w:t xml:space="preserve">บริษัท บูทิค </w:t>
      </w:r>
      <w:r w:rsidRPr="00330465">
        <w:rPr>
          <w:rFonts w:ascii="Angsana New" w:hAnsi="Angsana New" w:cs="Angsana New" w:hint="cs"/>
          <w:i/>
          <w:iCs/>
          <w:sz w:val="30"/>
          <w:szCs w:val="30"/>
          <w:cs/>
        </w:rPr>
        <w:t>แบงค็อก</w:t>
      </w:r>
      <w:r w:rsidRPr="0033046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330465">
        <w:rPr>
          <w:rFonts w:ascii="Angsana New" w:hAnsi="Angsana New" w:cs="Angsana New" w:hint="cs"/>
          <w:i/>
          <w:iCs/>
          <w:sz w:val="30"/>
          <w:szCs w:val="30"/>
          <w:cs/>
        </w:rPr>
        <w:t>สุขุมวิท</w:t>
      </w:r>
      <w:r w:rsidRPr="0033046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330465">
        <w:rPr>
          <w:rFonts w:ascii="Angsana New" w:hAnsi="Angsana New" w:cs="Angsana New"/>
          <w:i/>
          <w:iCs/>
          <w:sz w:val="30"/>
          <w:szCs w:val="30"/>
        </w:rPr>
        <w:t xml:space="preserve">36 </w:t>
      </w:r>
      <w:r w:rsidRPr="00330465">
        <w:rPr>
          <w:rFonts w:ascii="Angsana New" w:hAnsi="Angsana New" w:cs="Angsana New" w:hint="cs"/>
          <w:i/>
          <w:iCs/>
          <w:sz w:val="30"/>
          <w:szCs w:val="30"/>
          <w:cs/>
        </w:rPr>
        <w:t>โฮลดิ้งส์</w:t>
      </w:r>
      <w:r w:rsidRPr="0033046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330465">
        <w:rPr>
          <w:rFonts w:ascii="Angsana New" w:hAnsi="Angsana New" w:cs="Angsana New"/>
          <w:i/>
          <w:iCs/>
          <w:sz w:val="30"/>
          <w:szCs w:val="30"/>
          <w:cs/>
        </w:rPr>
        <w:t>จำกัด</w:t>
      </w:r>
    </w:p>
    <w:p w14:paraId="7AC692B3" w14:textId="77777777" w:rsidR="00FE28AB" w:rsidRPr="00E81C90" w:rsidRDefault="00FE28AB" w:rsidP="00FE2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2EF6D7D6" w14:textId="77777777" w:rsidR="00FE28AB" w:rsidRPr="00330465" w:rsidRDefault="00FE28AB" w:rsidP="00FE28AB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330465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ในเดือน</w:t>
      </w:r>
      <w:r w:rsidRPr="00330465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3304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0465">
        <w:rPr>
          <w:rFonts w:ascii="Angsana New" w:hAnsi="Angsana New" w:cs="Angsana New"/>
          <w:sz w:val="30"/>
          <w:szCs w:val="30"/>
        </w:rPr>
        <w:t>2561</w:t>
      </w:r>
      <w:r w:rsidRPr="003304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0465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Pr="0033046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ได้ลงทุนร้อยละ </w:t>
      </w:r>
      <w:r w:rsidRPr="00330465">
        <w:rPr>
          <w:rFonts w:ascii="Angsana New" w:hAnsi="Angsana New" w:cs="Angsana New"/>
          <w:sz w:val="30"/>
          <w:szCs w:val="30"/>
          <w:lang w:val="en-US" w:bidi="th-TH"/>
        </w:rPr>
        <w:t xml:space="preserve">99.99 </w:t>
      </w:r>
      <w:r w:rsidRPr="003304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ของทุนจดทะเบียนที่ออกและชำระแล้วในบริษัท </w:t>
      </w:r>
      <w:r w:rsidRPr="00330465">
        <w:rPr>
          <w:rFonts w:ascii="Angsana New" w:hAnsi="Angsana New" w:cs="Angsana New" w:hint="cs"/>
          <w:sz w:val="30"/>
          <w:szCs w:val="30"/>
          <w:cs/>
        </w:rPr>
        <w:t>บูทิค</w:t>
      </w:r>
      <w:r w:rsidRPr="003304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046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    </w:t>
      </w:r>
      <w:r w:rsidRPr="00330465">
        <w:rPr>
          <w:rFonts w:ascii="Angsana New" w:hAnsi="Angsana New" w:cs="Angsana New" w:hint="cs"/>
          <w:sz w:val="30"/>
          <w:szCs w:val="30"/>
          <w:cs/>
        </w:rPr>
        <w:t>แบงค็อก</w:t>
      </w:r>
      <w:r w:rsidRPr="003304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0465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3304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0465">
        <w:rPr>
          <w:rFonts w:ascii="Angsana New" w:hAnsi="Angsana New" w:cs="Angsana New"/>
          <w:sz w:val="30"/>
          <w:szCs w:val="30"/>
        </w:rPr>
        <w:t>36</w:t>
      </w:r>
      <w:r w:rsidRPr="003304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0465">
        <w:rPr>
          <w:rFonts w:ascii="Angsana New" w:hAnsi="Angsana New" w:cs="Angsana New" w:hint="cs"/>
          <w:sz w:val="30"/>
          <w:szCs w:val="30"/>
          <w:cs/>
        </w:rPr>
        <w:t xml:space="preserve">โฮลดิ้งส์ </w:t>
      </w:r>
      <w:r w:rsidRPr="003304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จำกัด ซึ่งเป็นบริษัทจดทะเบียนในประเทศไทย เป็นจำนวน </w:t>
      </w:r>
      <w:r w:rsidRPr="00330465">
        <w:rPr>
          <w:rFonts w:ascii="Angsana New" w:hAnsi="Angsana New" w:cs="Angsana New"/>
          <w:sz w:val="30"/>
          <w:szCs w:val="30"/>
          <w:lang w:val="en-US" w:bidi="th-TH"/>
        </w:rPr>
        <w:t xml:space="preserve">99,997 </w:t>
      </w:r>
      <w:r w:rsidRPr="003304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 ราคาหุ้นละ </w:t>
      </w:r>
      <w:r w:rsidRPr="00330465">
        <w:rPr>
          <w:rFonts w:ascii="Angsana New" w:hAnsi="Angsana New" w:cs="Angsana New"/>
          <w:sz w:val="30"/>
          <w:szCs w:val="30"/>
          <w:lang w:val="en-US" w:bidi="th-TH"/>
        </w:rPr>
        <w:t xml:space="preserve">5 </w:t>
      </w:r>
      <w:r w:rsidRPr="003304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 คิดเป็นจำนวนเงิน </w:t>
      </w:r>
      <w:r w:rsidRPr="00330465">
        <w:rPr>
          <w:rFonts w:ascii="Angsana New" w:hAnsi="Angsana New" w:cs="Angsana New"/>
          <w:sz w:val="30"/>
          <w:szCs w:val="30"/>
          <w:lang w:val="en-US" w:bidi="th-TH"/>
        </w:rPr>
        <w:t xml:space="preserve">499,985 </w:t>
      </w:r>
      <w:r w:rsidRPr="003304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 โดยบริษัทย่อยดังกล่าวได้เรียกชำระค่าหุ้นบางส่วนกับบริษัท เป็นจำนวนเงิน </w:t>
      </w:r>
      <w:r w:rsidRPr="00330465">
        <w:rPr>
          <w:rFonts w:ascii="Angsana New" w:hAnsi="Angsana New" w:cs="Angsana New"/>
          <w:sz w:val="30"/>
          <w:szCs w:val="30"/>
          <w:lang w:val="en-US" w:bidi="th-TH"/>
        </w:rPr>
        <w:t xml:space="preserve">124,996 </w:t>
      </w:r>
      <w:r w:rsidRPr="003304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 (หุ้นสามัญ </w:t>
      </w:r>
      <w:r w:rsidRPr="00330465">
        <w:rPr>
          <w:rFonts w:ascii="Angsana New" w:hAnsi="Angsana New" w:cs="Angsana New"/>
          <w:sz w:val="30"/>
          <w:szCs w:val="30"/>
          <w:lang w:val="en-US" w:bidi="th-TH"/>
        </w:rPr>
        <w:t xml:space="preserve">99,997 </w:t>
      </w:r>
      <w:r w:rsidRPr="003304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 มูลค่าหุ้นละ </w:t>
      </w:r>
      <w:r w:rsidRPr="00330465">
        <w:rPr>
          <w:rFonts w:ascii="Angsana New" w:hAnsi="Angsana New" w:cs="Angsana New"/>
          <w:sz w:val="30"/>
          <w:szCs w:val="30"/>
          <w:lang w:val="en-US" w:bidi="th-TH"/>
        </w:rPr>
        <w:t xml:space="preserve">1.25 </w:t>
      </w:r>
      <w:r w:rsidRPr="00330465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บาท)</w:t>
      </w:r>
    </w:p>
    <w:p w14:paraId="4EC2FB7E" w14:textId="77777777" w:rsidR="00FE28AB" w:rsidRPr="00E81C90" w:rsidRDefault="00FE28AB" w:rsidP="00FE28AB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2936E6F1" w14:textId="77777777" w:rsidR="00FE28AB" w:rsidRPr="00330465" w:rsidRDefault="00FE28AB" w:rsidP="00FE2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30465">
        <w:rPr>
          <w:rFonts w:ascii="Angsana New" w:hAnsi="Angsana New" w:cs="Angsana New"/>
          <w:i/>
          <w:iCs/>
          <w:sz w:val="30"/>
          <w:szCs w:val="30"/>
          <w:cs/>
        </w:rPr>
        <w:t xml:space="preserve">บริษัท บูทิค </w:t>
      </w:r>
      <w:r w:rsidRPr="00330465">
        <w:rPr>
          <w:rFonts w:ascii="Angsana New" w:hAnsi="Angsana New" w:cs="Angsana New" w:hint="cs"/>
          <w:i/>
          <w:iCs/>
          <w:sz w:val="30"/>
          <w:szCs w:val="30"/>
          <w:cs/>
        </w:rPr>
        <w:t>กมลา</w:t>
      </w:r>
      <w:r w:rsidRPr="0033046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330465">
        <w:rPr>
          <w:rFonts w:ascii="Angsana New" w:hAnsi="Angsana New" w:cs="Angsana New" w:hint="cs"/>
          <w:i/>
          <w:iCs/>
          <w:sz w:val="30"/>
          <w:szCs w:val="30"/>
          <w:cs/>
        </w:rPr>
        <w:t>โฮลดิ้งส์</w:t>
      </w:r>
      <w:r w:rsidRPr="0033046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330465">
        <w:rPr>
          <w:rFonts w:ascii="Angsana New" w:hAnsi="Angsana New" w:cs="Angsana New"/>
          <w:i/>
          <w:iCs/>
          <w:sz w:val="30"/>
          <w:szCs w:val="30"/>
          <w:cs/>
        </w:rPr>
        <w:t>จำกัด</w:t>
      </w:r>
    </w:p>
    <w:p w14:paraId="3A46810B" w14:textId="77777777" w:rsidR="00FE28AB" w:rsidRPr="00E81C90" w:rsidRDefault="00FE28AB" w:rsidP="00FE2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7B768B8C" w14:textId="2190BCAE" w:rsidR="00FE28AB" w:rsidRPr="00986A55" w:rsidRDefault="00FE28AB" w:rsidP="00E81C9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  <w:sectPr w:rsidR="00FE28AB" w:rsidRPr="00986A55" w:rsidSect="005670FC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330465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ในเดือน</w:t>
      </w:r>
      <w:r w:rsidRPr="00330465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3304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0465">
        <w:rPr>
          <w:rFonts w:ascii="Angsana New" w:hAnsi="Angsana New" w:cs="Angsana New"/>
          <w:sz w:val="30"/>
          <w:szCs w:val="30"/>
        </w:rPr>
        <w:t>2561</w:t>
      </w:r>
      <w:r w:rsidRPr="003304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0465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Pr="0033046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ได้ลงทุนร้อยละ </w:t>
      </w:r>
      <w:r w:rsidRPr="00330465">
        <w:rPr>
          <w:rFonts w:ascii="Angsana New" w:hAnsi="Angsana New" w:cs="Angsana New"/>
          <w:sz w:val="30"/>
          <w:szCs w:val="30"/>
          <w:lang w:val="en-US" w:bidi="th-TH"/>
        </w:rPr>
        <w:t xml:space="preserve">99.99 </w:t>
      </w:r>
      <w:r w:rsidRPr="003304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ของทุนจดทะเบียนที่ออกและชำระแล้วในบริษัท บูทิค </w:t>
      </w:r>
      <w:r w:rsidRPr="00330465">
        <w:rPr>
          <w:rFonts w:ascii="Angsana New" w:hAnsi="Angsana New" w:cs="Angsana New" w:hint="cs"/>
          <w:sz w:val="30"/>
          <w:szCs w:val="30"/>
          <w:cs/>
        </w:rPr>
        <w:t>กมลา</w:t>
      </w:r>
      <w:r w:rsidRPr="003304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046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  </w:t>
      </w:r>
      <w:r w:rsidRPr="00330465">
        <w:rPr>
          <w:rFonts w:ascii="Angsana New" w:hAnsi="Angsana New" w:cs="Angsana New" w:hint="cs"/>
          <w:sz w:val="30"/>
          <w:szCs w:val="30"/>
          <w:cs/>
        </w:rPr>
        <w:t xml:space="preserve">โฮลดิ้งส์ </w:t>
      </w:r>
      <w:r w:rsidRPr="003304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จำกัด ซึ่งเป็นบริษัทจดทะเบียนในประเทศไทย เป็นจำนวน </w:t>
      </w:r>
      <w:r w:rsidRPr="00330465">
        <w:rPr>
          <w:rFonts w:ascii="Angsana New" w:hAnsi="Angsana New" w:cs="Angsana New"/>
          <w:sz w:val="30"/>
          <w:szCs w:val="30"/>
          <w:lang w:val="en-US" w:bidi="th-TH"/>
        </w:rPr>
        <w:t xml:space="preserve">99,997 </w:t>
      </w:r>
      <w:r w:rsidRPr="003304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 ราคาหุ้นละ </w:t>
      </w:r>
      <w:r w:rsidRPr="00330465">
        <w:rPr>
          <w:rFonts w:ascii="Angsana New" w:hAnsi="Angsana New" w:cs="Angsana New"/>
          <w:sz w:val="30"/>
          <w:szCs w:val="30"/>
          <w:lang w:val="en-US" w:bidi="th-TH"/>
        </w:rPr>
        <w:t xml:space="preserve">5 </w:t>
      </w:r>
      <w:r w:rsidRPr="003304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 คิดเป็นจำนวนเงิน </w:t>
      </w:r>
      <w:r w:rsidRPr="00330465">
        <w:rPr>
          <w:rFonts w:ascii="Angsana New" w:hAnsi="Angsana New" w:cs="Angsana New"/>
          <w:sz w:val="30"/>
          <w:szCs w:val="30"/>
          <w:lang w:val="en-US" w:bidi="th-TH"/>
        </w:rPr>
        <w:t xml:space="preserve">499,985 </w:t>
      </w:r>
      <w:r w:rsidRPr="003304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 โดยบริษัทย่อยดังกล่าวได้เรียกชำระค่าหุ้นบางส่วนกับบริษัท เป็นจำนวนเงิน </w:t>
      </w:r>
      <w:r w:rsidRPr="00330465">
        <w:rPr>
          <w:rFonts w:ascii="Angsana New" w:hAnsi="Angsana New" w:cs="Angsana New"/>
          <w:sz w:val="30"/>
          <w:szCs w:val="30"/>
          <w:lang w:val="en-US" w:bidi="th-TH"/>
        </w:rPr>
        <w:t xml:space="preserve">124,996 </w:t>
      </w:r>
      <w:r w:rsidRPr="003304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 </w:t>
      </w:r>
      <w:r w:rsidR="00E81C90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3304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(หุ้นสามัญ </w:t>
      </w:r>
      <w:r w:rsidRPr="00330465">
        <w:rPr>
          <w:rFonts w:ascii="Angsana New" w:hAnsi="Angsana New" w:cs="Angsana New"/>
          <w:sz w:val="30"/>
          <w:szCs w:val="30"/>
          <w:lang w:val="en-US" w:bidi="th-TH"/>
        </w:rPr>
        <w:t xml:space="preserve">99,997 </w:t>
      </w:r>
      <w:r w:rsidRPr="003304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 มูลค่าหุ้นละ </w:t>
      </w:r>
      <w:r w:rsidRPr="00330465">
        <w:rPr>
          <w:rFonts w:ascii="Angsana New" w:hAnsi="Angsana New" w:cs="Angsana New"/>
          <w:sz w:val="30"/>
          <w:szCs w:val="30"/>
          <w:lang w:val="en-US" w:bidi="th-TH"/>
        </w:rPr>
        <w:t xml:space="preserve">1.25 </w:t>
      </w:r>
      <w:r w:rsidRPr="00330465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บาท)</w:t>
      </w:r>
    </w:p>
    <w:p w14:paraId="2C4CFEB3" w14:textId="5844A8B9" w:rsidR="00CD4243" w:rsidRPr="00986A55" w:rsidRDefault="00804175" w:rsidP="00B84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="002D5537" w:rsidRPr="00986A55">
        <w:rPr>
          <w:rFonts w:ascii="Angsana New" w:hAnsi="Angsana New" w:cs="Angsana New"/>
          <w:sz w:val="30"/>
          <w:szCs w:val="30"/>
        </w:rPr>
        <w:t>3</w:t>
      </w:r>
      <w:r w:rsidR="00870BF0" w:rsidRPr="00986A55">
        <w:rPr>
          <w:rFonts w:ascii="Angsana New" w:hAnsi="Angsana New" w:cs="Angsana New" w:hint="cs"/>
          <w:sz w:val="30"/>
          <w:szCs w:val="30"/>
          <w:cs/>
        </w:rPr>
        <w:t>0</w:t>
      </w:r>
      <w:r w:rsidR="002D5537" w:rsidRPr="00986A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7159A" w:rsidRPr="00986A5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2D5537" w:rsidRPr="00986A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5537" w:rsidRPr="00986A55">
        <w:rPr>
          <w:rFonts w:ascii="Angsana New" w:hAnsi="Angsana New" w:cs="Angsana New"/>
          <w:sz w:val="30"/>
          <w:szCs w:val="30"/>
        </w:rPr>
        <w:t>256</w:t>
      </w:r>
      <w:r w:rsidR="00482C3C" w:rsidRPr="00986A55">
        <w:rPr>
          <w:rFonts w:ascii="Angsana New" w:hAnsi="Angsana New" w:cs="Angsana New"/>
          <w:sz w:val="30"/>
          <w:szCs w:val="30"/>
        </w:rPr>
        <w:t>2</w:t>
      </w:r>
      <w:r w:rsidR="00CD4243" w:rsidRPr="00986A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86A55">
        <w:rPr>
          <w:rFonts w:ascii="Angsana New" w:hAnsi="Angsana New" w:cs="Angsana New"/>
          <w:sz w:val="30"/>
          <w:szCs w:val="30"/>
        </w:rPr>
        <w:t xml:space="preserve">31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82C3C" w:rsidRPr="00986A55">
        <w:rPr>
          <w:rFonts w:ascii="Angsana New" w:hAnsi="Angsana New" w:cs="Angsana New"/>
          <w:sz w:val="30"/>
          <w:szCs w:val="30"/>
        </w:rPr>
        <w:t>2561</w:t>
      </w:r>
      <w:r w:rsidR="00CD4243" w:rsidRPr="00986A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และเงินปันผลรับจากเงินลงทุนสำหรับงวด</w:t>
      </w:r>
      <w:r w:rsidR="0007159A" w:rsidRPr="00986A5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986A55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AF3E65" w:rsidRPr="00986A55">
        <w:rPr>
          <w:rFonts w:ascii="Angsana New" w:hAnsi="Angsana New" w:cs="Angsana New"/>
          <w:sz w:val="30"/>
          <w:szCs w:val="30"/>
        </w:rPr>
        <w:t xml:space="preserve"> </w:t>
      </w:r>
      <w:r w:rsidR="002D5537" w:rsidRPr="00986A55">
        <w:rPr>
          <w:rFonts w:ascii="Angsana New" w:hAnsi="Angsana New" w:cs="Angsana New"/>
          <w:sz w:val="30"/>
          <w:szCs w:val="30"/>
        </w:rPr>
        <w:t>3</w:t>
      </w:r>
      <w:r w:rsidR="00870BF0" w:rsidRPr="00986A55">
        <w:rPr>
          <w:rFonts w:ascii="Angsana New" w:hAnsi="Angsana New" w:cs="Angsana New" w:hint="cs"/>
          <w:sz w:val="30"/>
          <w:szCs w:val="30"/>
          <w:cs/>
        </w:rPr>
        <w:t xml:space="preserve">0 </w:t>
      </w:r>
      <w:r w:rsidR="0007159A" w:rsidRPr="00986A5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2D5537" w:rsidRPr="00986A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7687" w:rsidRPr="00986A55">
        <w:rPr>
          <w:rFonts w:ascii="Angsana New" w:hAnsi="Angsana New" w:cs="Angsana New"/>
          <w:sz w:val="30"/>
          <w:szCs w:val="30"/>
        </w:rPr>
        <w:t xml:space="preserve">2562 </w:t>
      </w:r>
      <w:r w:rsidR="00EB7687" w:rsidRPr="00986A5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B7687" w:rsidRPr="00986A55">
        <w:rPr>
          <w:rFonts w:ascii="Angsana New" w:hAnsi="Angsana New" w:cs="Angsana New"/>
          <w:sz w:val="30"/>
          <w:szCs w:val="30"/>
        </w:rPr>
        <w:t xml:space="preserve">2561 </w:t>
      </w:r>
      <w:r w:rsidRPr="00986A55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pPr w:leftFromText="180" w:rightFromText="180" w:vertAnchor="text" w:tblpX="-39" w:tblpY="1"/>
        <w:tblOverlap w:val="never"/>
        <w:tblW w:w="181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63"/>
        <w:gridCol w:w="1827"/>
        <w:gridCol w:w="1431"/>
        <w:gridCol w:w="837"/>
        <w:gridCol w:w="792"/>
        <w:gridCol w:w="750"/>
        <w:gridCol w:w="810"/>
        <w:gridCol w:w="747"/>
        <w:gridCol w:w="783"/>
        <w:gridCol w:w="828"/>
        <w:gridCol w:w="783"/>
        <w:gridCol w:w="747"/>
        <w:gridCol w:w="720"/>
        <w:gridCol w:w="810"/>
        <w:gridCol w:w="736"/>
        <w:gridCol w:w="12"/>
        <w:gridCol w:w="747"/>
        <w:gridCol w:w="63"/>
        <w:gridCol w:w="684"/>
        <w:gridCol w:w="810"/>
        <w:gridCol w:w="810"/>
      </w:tblGrid>
      <w:tr w:rsidR="00CD4243" w:rsidRPr="00986A55" w14:paraId="7930D8D5" w14:textId="77777777" w:rsidTr="00B84248">
        <w:trPr>
          <w:gridAfter w:val="6"/>
          <w:wAfter w:w="3126" w:type="dxa"/>
        </w:trPr>
        <w:tc>
          <w:tcPr>
            <w:tcW w:w="15064" w:type="dxa"/>
            <w:gridSpan w:val="15"/>
            <w:vAlign w:val="bottom"/>
          </w:tcPr>
          <w:p w14:paraId="20D3D220" w14:textId="77777777" w:rsidR="00CD4243" w:rsidRPr="00986A55" w:rsidRDefault="00CD4243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CB6C9E" w:rsidRPr="00986A55" w14:paraId="586F91A4" w14:textId="77777777" w:rsidTr="00B84248">
        <w:trPr>
          <w:gridAfter w:val="5"/>
          <w:wAfter w:w="3114" w:type="dxa"/>
        </w:trPr>
        <w:tc>
          <w:tcPr>
            <w:tcW w:w="2463" w:type="dxa"/>
            <w:vAlign w:val="bottom"/>
          </w:tcPr>
          <w:p w14:paraId="61FB60F5" w14:textId="77777777" w:rsidR="00CB6C9E" w:rsidRPr="00986A55" w:rsidRDefault="00CB6C9E" w:rsidP="005F0A15">
            <w:pP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27" w:type="dxa"/>
          </w:tcPr>
          <w:p w14:paraId="03C38155" w14:textId="77777777" w:rsidR="00CB6C9E" w:rsidRPr="00986A55" w:rsidRDefault="00CB6C9E" w:rsidP="005F0A15">
            <w:pPr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31" w:type="dxa"/>
          </w:tcPr>
          <w:p w14:paraId="7E4543AF" w14:textId="77777777" w:rsidR="00CB6C9E" w:rsidRPr="00986A55" w:rsidRDefault="00CB6C9E" w:rsidP="005F0A15">
            <w:pPr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837" w:type="dxa"/>
            <w:vAlign w:val="bottom"/>
          </w:tcPr>
          <w:p w14:paraId="42429E6A" w14:textId="77777777" w:rsidR="00CB6C9E" w:rsidRPr="00986A55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0C41C81" w14:textId="77777777" w:rsidR="00CB6C9E" w:rsidRPr="00986A55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50" w:type="dxa"/>
            <w:vAlign w:val="bottom"/>
          </w:tcPr>
          <w:p w14:paraId="4E864C17" w14:textId="77777777" w:rsidR="00CB6C9E" w:rsidRPr="00986A55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121F649" w14:textId="77777777" w:rsidR="00CB6C9E" w:rsidRPr="00986A55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5EF1FF85" w14:textId="77777777" w:rsidR="00CB6C9E" w:rsidRPr="00986A55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3" w:type="dxa"/>
            <w:vAlign w:val="bottom"/>
          </w:tcPr>
          <w:p w14:paraId="04E48995" w14:textId="77777777" w:rsidR="00CB6C9E" w:rsidRPr="00986A55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4E7EBAB2" w14:textId="77777777" w:rsidR="00CB6C9E" w:rsidRPr="00986A55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3" w:type="dxa"/>
            <w:vAlign w:val="bottom"/>
          </w:tcPr>
          <w:p w14:paraId="6ECD26E3" w14:textId="77777777" w:rsidR="00CB6C9E" w:rsidRPr="00986A55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4F59C5B4" w14:textId="77777777" w:rsidR="00CB6C9E" w:rsidRPr="00986A55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2027251" w14:textId="77777777" w:rsidR="00CB6C9E" w:rsidRPr="00986A55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558" w:type="dxa"/>
            <w:gridSpan w:val="3"/>
            <w:vAlign w:val="bottom"/>
          </w:tcPr>
          <w:p w14:paraId="72E864CA" w14:textId="77777777" w:rsidR="00CB6C9E" w:rsidRPr="00986A55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</w:p>
        </w:tc>
      </w:tr>
      <w:tr w:rsidR="00CD4243" w:rsidRPr="00986A55" w14:paraId="75A822FF" w14:textId="77777777" w:rsidTr="00B84248">
        <w:trPr>
          <w:gridAfter w:val="5"/>
          <w:wAfter w:w="3114" w:type="dxa"/>
        </w:trPr>
        <w:tc>
          <w:tcPr>
            <w:tcW w:w="2463" w:type="dxa"/>
          </w:tcPr>
          <w:p w14:paraId="4B332EF2" w14:textId="77777777" w:rsidR="00CD4243" w:rsidRPr="00986A55" w:rsidRDefault="00CD4243" w:rsidP="005F0A15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27" w:type="dxa"/>
          </w:tcPr>
          <w:p w14:paraId="059CE91D" w14:textId="77777777" w:rsidR="00CD4243" w:rsidRPr="00986A55" w:rsidRDefault="00CD4243" w:rsidP="005F0A15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31" w:type="dxa"/>
          </w:tcPr>
          <w:p w14:paraId="6FA79FED" w14:textId="77777777" w:rsidR="00CD4243" w:rsidRPr="00986A55" w:rsidRDefault="00CD4243" w:rsidP="005F0A15">
            <w:pPr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629" w:type="dxa"/>
            <w:gridSpan w:val="2"/>
            <w:vAlign w:val="bottom"/>
          </w:tcPr>
          <w:p w14:paraId="0CAF2F40" w14:textId="77777777" w:rsidR="00CD4243" w:rsidRPr="00986A55" w:rsidRDefault="00CD4243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560" w:type="dxa"/>
            <w:gridSpan w:val="2"/>
            <w:vAlign w:val="bottom"/>
          </w:tcPr>
          <w:p w14:paraId="37B4704F" w14:textId="77777777" w:rsidR="00CD4243" w:rsidRPr="00986A55" w:rsidRDefault="00CD4243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30" w:type="dxa"/>
            <w:gridSpan w:val="2"/>
            <w:vAlign w:val="bottom"/>
          </w:tcPr>
          <w:p w14:paraId="20455A2C" w14:textId="77777777" w:rsidR="00CD4243" w:rsidRPr="00986A55" w:rsidRDefault="00CD4243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1" w:type="dxa"/>
            <w:gridSpan w:val="2"/>
          </w:tcPr>
          <w:p w14:paraId="1FA10ACD" w14:textId="77777777" w:rsidR="00CD4243" w:rsidRPr="00986A55" w:rsidRDefault="00CD4243" w:rsidP="005F0A1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2"/>
          </w:tcPr>
          <w:p w14:paraId="00281286" w14:textId="77777777" w:rsidR="00CD4243" w:rsidRPr="00986A55" w:rsidRDefault="00CD4243" w:rsidP="005F0A1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58" w:type="dxa"/>
            <w:gridSpan w:val="3"/>
            <w:vAlign w:val="bottom"/>
          </w:tcPr>
          <w:p w14:paraId="1C5B4D10" w14:textId="262DA713" w:rsidR="00CD4243" w:rsidRPr="00986A55" w:rsidRDefault="006B6171" w:rsidP="005F0A1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="00CB6C9E"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07159A" w:rsidRPr="00986A55" w14:paraId="69CD49AC" w14:textId="77777777" w:rsidTr="00B84248">
        <w:trPr>
          <w:gridAfter w:val="5"/>
          <w:wAfter w:w="3114" w:type="dxa"/>
        </w:trPr>
        <w:tc>
          <w:tcPr>
            <w:tcW w:w="2463" w:type="dxa"/>
            <w:vAlign w:val="bottom"/>
          </w:tcPr>
          <w:p w14:paraId="4E53841A" w14:textId="77777777" w:rsidR="0007159A" w:rsidRPr="00986A55" w:rsidRDefault="0007159A" w:rsidP="0007159A">
            <w:pP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27" w:type="dxa"/>
          </w:tcPr>
          <w:p w14:paraId="74FFAFD6" w14:textId="77777777" w:rsidR="0007159A" w:rsidRPr="00986A55" w:rsidRDefault="0007159A" w:rsidP="0007159A">
            <w:pPr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31" w:type="dxa"/>
          </w:tcPr>
          <w:p w14:paraId="10098F25" w14:textId="77777777" w:rsidR="0007159A" w:rsidRPr="00986A55" w:rsidRDefault="0007159A" w:rsidP="0007159A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59C52F38" w14:textId="242C8FDF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92" w:type="dxa"/>
            <w:vAlign w:val="bottom"/>
          </w:tcPr>
          <w:p w14:paraId="7CB15AB2" w14:textId="77777777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50" w:type="dxa"/>
            <w:vAlign w:val="bottom"/>
          </w:tcPr>
          <w:p w14:paraId="3AF15953" w14:textId="6809D1B8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10" w:type="dxa"/>
            <w:vAlign w:val="bottom"/>
          </w:tcPr>
          <w:p w14:paraId="57FC85F7" w14:textId="77777777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0DAC3325" w14:textId="20576CD7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83" w:type="dxa"/>
            <w:vAlign w:val="bottom"/>
          </w:tcPr>
          <w:p w14:paraId="2232C0D3" w14:textId="77777777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28" w:type="dxa"/>
            <w:vAlign w:val="bottom"/>
          </w:tcPr>
          <w:p w14:paraId="101C22D7" w14:textId="21807707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83" w:type="dxa"/>
            <w:vAlign w:val="bottom"/>
          </w:tcPr>
          <w:p w14:paraId="227150D3" w14:textId="77777777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70366366" w14:textId="369CC696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20" w:type="dxa"/>
            <w:vAlign w:val="bottom"/>
          </w:tcPr>
          <w:p w14:paraId="71903B75" w14:textId="77777777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4545FE00" w14:textId="684DA3FC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48" w:type="dxa"/>
            <w:gridSpan w:val="2"/>
            <w:vAlign w:val="bottom"/>
          </w:tcPr>
          <w:p w14:paraId="292E21A4" w14:textId="023CFCEE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</w:tr>
      <w:tr w:rsidR="0007159A" w:rsidRPr="00986A55" w14:paraId="1E30DD30" w14:textId="77777777" w:rsidTr="00B84248">
        <w:trPr>
          <w:gridAfter w:val="5"/>
          <w:wAfter w:w="3114" w:type="dxa"/>
        </w:trPr>
        <w:tc>
          <w:tcPr>
            <w:tcW w:w="2463" w:type="dxa"/>
            <w:vAlign w:val="bottom"/>
          </w:tcPr>
          <w:p w14:paraId="03903510" w14:textId="77777777" w:rsidR="0007159A" w:rsidRPr="00986A55" w:rsidRDefault="0007159A" w:rsidP="0007159A">
            <w:pP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27" w:type="dxa"/>
          </w:tcPr>
          <w:p w14:paraId="4E5057AA" w14:textId="77777777" w:rsidR="0007159A" w:rsidRPr="00986A55" w:rsidRDefault="0007159A" w:rsidP="0007159A">
            <w:pPr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31" w:type="dxa"/>
          </w:tcPr>
          <w:p w14:paraId="7B3FFF14" w14:textId="77777777" w:rsidR="0007159A" w:rsidRPr="00986A55" w:rsidRDefault="0007159A" w:rsidP="0007159A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612998CD" w14:textId="5444F327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92" w:type="dxa"/>
            <w:vAlign w:val="bottom"/>
          </w:tcPr>
          <w:p w14:paraId="13D7D81A" w14:textId="77777777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50" w:type="dxa"/>
            <w:vAlign w:val="bottom"/>
          </w:tcPr>
          <w:p w14:paraId="5A8A18F0" w14:textId="57283D03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7EEB9191" w14:textId="77777777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2E3C5479" w14:textId="2D08FF03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3" w:type="dxa"/>
            <w:vAlign w:val="bottom"/>
          </w:tcPr>
          <w:p w14:paraId="5B8175E7" w14:textId="77777777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28" w:type="dxa"/>
            <w:vAlign w:val="bottom"/>
          </w:tcPr>
          <w:p w14:paraId="109517DB" w14:textId="6802A376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3" w:type="dxa"/>
            <w:vAlign w:val="bottom"/>
          </w:tcPr>
          <w:p w14:paraId="42C0E67A" w14:textId="77777777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7D56BFD1" w14:textId="0CB57F30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0" w:type="dxa"/>
            <w:vAlign w:val="bottom"/>
          </w:tcPr>
          <w:p w14:paraId="0409AB8B" w14:textId="77777777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0206954B" w14:textId="54633CC3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48" w:type="dxa"/>
            <w:gridSpan w:val="2"/>
            <w:vAlign w:val="bottom"/>
          </w:tcPr>
          <w:p w14:paraId="519A0EA6" w14:textId="5EE720D9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="00DC47C0"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1</w:t>
            </w:r>
          </w:p>
        </w:tc>
      </w:tr>
      <w:tr w:rsidR="0007159A" w:rsidRPr="00986A55" w14:paraId="61AB4316" w14:textId="77777777" w:rsidTr="00B84248">
        <w:trPr>
          <w:gridAfter w:val="6"/>
          <w:wAfter w:w="3126" w:type="dxa"/>
        </w:trPr>
        <w:tc>
          <w:tcPr>
            <w:tcW w:w="2463" w:type="dxa"/>
            <w:vAlign w:val="bottom"/>
          </w:tcPr>
          <w:p w14:paraId="53A22D9D" w14:textId="77777777" w:rsidR="0007159A" w:rsidRPr="00986A55" w:rsidRDefault="0007159A" w:rsidP="0007159A">
            <w:pP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27" w:type="dxa"/>
          </w:tcPr>
          <w:p w14:paraId="0FBCBC33" w14:textId="77777777" w:rsidR="0007159A" w:rsidRPr="00986A55" w:rsidRDefault="0007159A" w:rsidP="0007159A">
            <w:pPr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31" w:type="dxa"/>
          </w:tcPr>
          <w:p w14:paraId="568CB409" w14:textId="77777777" w:rsidR="0007159A" w:rsidRPr="00986A55" w:rsidRDefault="0007159A" w:rsidP="0007159A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6EE3B05B" w14:textId="77777777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714" w:type="dxa"/>
            <w:gridSpan w:val="10"/>
            <w:vAlign w:val="bottom"/>
          </w:tcPr>
          <w:p w14:paraId="2FF19343" w14:textId="77777777" w:rsidR="0007159A" w:rsidRPr="00986A55" w:rsidRDefault="0007159A" w:rsidP="0007159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07159A" w:rsidRPr="00986A55" w14:paraId="4F7A9655" w14:textId="77777777" w:rsidTr="00B84248">
        <w:trPr>
          <w:gridAfter w:val="5"/>
          <w:wAfter w:w="3114" w:type="dxa"/>
        </w:trPr>
        <w:tc>
          <w:tcPr>
            <w:tcW w:w="2463" w:type="dxa"/>
            <w:vAlign w:val="bottom"/>
            <w:hideMark/>
          </w:tcPr>
          <w:p w14:paraId="0239835B" w14:textId="77777777" w:rsidR="0007159A" w:rsidRPr="00986A55" w:rsidRDefault="0007159A" w:rsidP="0007159A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827" w:type="dxa"/>
          </w:tcPr>
          <w:p w14:paraId="7370DDCC" w14:textId="77777777" w:rsidR="0007159A" w:rsidRPr="00986A55" w:rsidRDefault="0007159A" w:rsidP="0007159A">
            <w:pPr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31" w:type="dxa"/>
          </w:tcPr>
          <w:p w14:paraId="4BF9CD9A" w14:textId="77777777" w:rsidR="0007159A" w:rsidRPr="00986A55" w:rsidRDefault="0007159A" w:rsidP="0007159A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49516C7B" w14:textId="77777777" w:rsidR="0007159A" w:rsidRPr="00986A55" w:rsidRDefault="0007159A" w:rsidP="0007159A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53BB74DD" w14:textId="77777777" w:rsidR="0007159A" w:rsidRPr="00986A55" w:rsidRDefault="0007159A" w:rsidP="0007159A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597F1561" w14:textId="77777777" w:rsidR="0007159A" w:rsidRPr="00986A55" w:rsidRDefault="0007159A" w:rsidP="0007159A">
            <w:pPr>
              <w:tabs>
                <w:tab w:val="clear" w:pos="454"/>
                <w:tab w:val="decimal" w:pos="443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B6414EF" w14:textId="77777777" w:rsidR="0007159A" w:rsidRPr="00986A55" w:rsidRDefault="0007159A" w:rsidP="0007159A">
            <w:pPr>
              <w:tabs>
                <w:tab w:val="clear" w:pos="454"/>
                <w:tab w:val="decimal" w:pos="443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98407D7" w14:textId="77777777" w:rsidR="0007159A" w:rsidRPr="00986A55" w:rsidRDefault="0007159A" w:rsidP="0007159A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92D960D" w14:textId="77777777" w:rsidR="0007159A" w:rsidRPr="00986A55" w:rsidRDefault="0007159A" w:rsidP="0007159A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4E24D7D" w14:textId="77777777" w:rsidR="0007159A" w:rsidRPr="00986A55" w:rsidRDefault="0007159A" w:rsidP="0007159A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8C362F1" w14:textId="77777777" w:rsidR="0007159A" w:rsidRPr="00986A55" w:rsidRDefault="0007159A" w:rsidP="0007159A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AB789AD" w14:textId="77777777" w:rsidR="0007159A" w:rsidRPr="00986A55" w:rsidRDefault="0007159A" w:rsidP="0007159A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E296852" w14:textId="77777777" w:rsidR="0007159A" w:rsidRPr="00986A55" w:rsidRDefault="0007159A" w:rsidP="0007159A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593EDA6" w14:textId="77777777" w:rsidR="0007159A" w:rsidRPr="00986A55" w:rsidRDefault="0007159A" w:rsidP="0007159A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8" w:type="dxa"/>
            <w:gridSpan w:val="2"/>
          </w:tcPr>
          <w:p w14:paraId="2710EDAC" w14:textId="77777777" w:rsidR="0007159A" w:rsidRPr="00986A55" w:rsidRDefault="0007159A" w:rsidP="0007159A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43A26" w:rsidRPr="00986A55" w14:paraId="4674FDB8" w14:textId="77777777" w:rsidTr="00B84248">
        <w:trPr>
          <w:gridAfter w:val="5"/>
          <w:wAfter w:w="3114" w:type="dxa"/>
        </w:trPr>
        <w:tc>
          <w:tcPr>
            <w:tcW w:w="2463" w:type="dxa"/>
            <w:hideMark/>
          </w:tcPr>
          <w:p w14:paraId="2CE61339" w14:textId="77777777" w:rsidR="00743A26" w:rsidRPr="00986A55" w:rsidRDefault="00743A26" w:rsidP="00743A26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บริษัท บูทิค เซอร์วิสท์ </w:t>
            </w:r>
          </w:p>
          <w:p w14:paraId="117C2B1B" w14:textId="77777777" w:rsidR="00743A26" w:rsidRPr="00986A55" w:rsidRDefault="00743A26" w:rsidP="00743A26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 xml:space="preserve">   อพาร์ทเม้นท์ส จำกัด</w:t>
            </w:r>
          </w:p>
        </w:tc>
        <w:tc>
          <w:tcPr>
            <w:tcW w:w="1827" w:type="dxa"/>
            <w:hideMark/>
          </w:tcPr>
          <w:p w14:paraId="638E6387" w14:textId="13EB0FF1" w:rsidR="00743A26" w:rsidRPr="00986A55" w:rsidRDefault="00743A26" w:rsidP="00743A26">
            <w:pPr>
              <w:ind w:left="91" w:right="-88" w:hanging="90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ให้บริการที่พักโรงแรมและ</w:t>
            </w: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อพาร์ทเม้นท์</w:t>
            </w:r>
          </w:p>
        </w:tc>
        <w:tc>
          <w:tcPr>
            <w:tcW w:w="1431" w:type="dxa"/>
          </w:tcPr>
          <w:p w14:paraId="688D1F23" w14:textId="77777777" w:rsidR="00743A26" w:rsidRPr="00986A55" w:rsidRDefault="00743A26" w:rsidP="00743A26">
            <w:pPr>
              <w:rPr>
                <w:rFonts w:ascii="Angsana New" w:hAnsi="Angsana New" w:cs="Angsana New"/>
                <w:sz w:val="23"/>
                <w:szCs w:val="23"/>
              </w:rPr>
            </w:pPr>
          </w:p>
          <w:p w14:paraId="08F06D8A" w14:textId="77777777" w:rsidR="00743A26" w:rsidRPr="00986A55" w:rsidRDefault="00743A26" w:rsidP="00743A26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4EE3469D" w14:textId="77777777" w:rsidR="00743A26" w:rsidRPr="00986A55" w:rsidRDefault="00743A26" w:rsidP="00743A2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45198B20" w14:textId="0018D1E0" w:rsidR="00743A26" w:rsidRPr="00986A55" w:rsidRDefault="00743A26" w:rsidP="00743A2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</w:tcPr>
          <w:p w14:paraId="7FFB2609" w14:textId="77777777" w:rsidR="00743A26" w:rsidRPr="00986A55" w:rsidRDefault="00743A26" w:rsidP="00743A2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60EF182F" w14:textId="77777777" w:rsidR="00743A26" w:rsidRPr="00986A55" w:rsidRDefault="00743A26" w:rsidP="00743A2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50" w:type="dxa"/>
          </w:tcPr>
          <w:p w14:paraId="2206E1CD" w14:textId="77777777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  <w:p w14:paraId="71EC5E0D" w14:textId="7D1141D2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138,000</w:t>
            </w:r>
          </w:p>
        </w:tc>
        <w:tc>
          <w:tcPr>
            <w:tcW w:w="810" w:type="dxa"/>
          </w:tcPr>
          <w:p w14:paraId="13E1097E" w14:textId="77777777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  <w:p w14:paraId="3B35E87C" w14:textId="77777777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138,000</w:t>
            </w:r>
          </w:p>
        </w:tc>
        <w:tc>
          <w:tcPr>
            <w:tcW w:w="747" w:type="dxa"/>
          </w:tcPr>
          <w:p w14:paraId="3FCE8B3A" w14:textId="77777777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  <w:p w14:paraId="0340C05B" w14:textId="71C00E67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138,000</w:t>
            </w:r>
          </w:p>
        </w:tc>
        <w:tc>
          <w:tcPr>
            <w:tcW w:w="783" w:type="dxa"/>
          </w:tcPr>
          <w:p w14:paraId="66200560" w14:textId="77777777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  <w:p w14:paraId="757B150E" w14:textId="77777777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138,000</w:t>
            </w:r>
          </w:p>
        </w:tc>
        <w:tc>
          <w:tcPr>
            <w:tcW w:w="828" w:type="dxa"/>
          </w:tcPr>
          <w:p w14:paraId="34316D08" w14:textId="77777777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  <w:p w14:paraId="75826E36" w14:textId="67308DEA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27CB085A" w14:textId="77777777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  <w:p w14:paraId="330C2C8D" w14:textId="77777777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792CCB9" w14:textId="77777777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  <w:p w14:paraId="67D085AE" w14:textId="75C48096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138,000</w:t>
            </w:r>
          </w:p>
        </w:tc>
        <w:tc>
          <w:tcPr>
            <w:tcW w:w="720" w:type="dxa"/>
          </w:tcPr>
          <w:p w14:paraId="45A54BB0" w14:textId="77777777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  <w:p w14:paraId="715572DB" w14:textId="77777777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138,000</w:t>
            </w:r>
          </w:p>
        </w:tc>
        <w:tc>
          <w:tcPr>
            <w:tcW w:w="810" w:type="dxa"/>
          </w:tcPr>
          <w:p w14:paraId="14100196" w14:textId="77777777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  <w:p w14:paraId="63D99ED5" w14:textId="292F3BA5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8" w:type="dxa"/>
            <w:gridSpan w:val="2"/>
          </w:tcPr>
          <w:p w14:paraId="126B06BB" w14:textId="77777777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  <w:p w14:paraId="11BACDC7" w14:textId="5705BE86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43A26" w:rsidRPr="00986A55" w14:paraId="50A610BE" w14:textId="77777777" w:rsidTr="00B84248">
        <w:trPr>
          <w:gridAfter w:val="5"/>
          <w:wAfter w:w="3114" w:type="dxa"/>
        </w:trPr>
        <w:tc>
          <w:tcPr>
            <w:tcW w:w="2463" w:type="dxa"/>
            <w:hideMark/>
          </w:tcPr>
          <w:p w14:paraId="11365F0D" w14:textId="77777777" w:rsidR="00743A26" w:rsidRPr="00986A55" w:rsidRDefault="00743A26" w:rsidP="00743A26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เอสเอ2 จำกัด</w:t>
            </w:r>
          </w:p>
        </w:tc>
        <w:tc>
          <w:tcPr>
            <w:tcW w:w="1827" w:type="dxa"/>
            <w:hideMark/>
          </w:tcPr>
          <w:p w14:paraId="6DE93C14" w14:textId="77777777" w:rsidR="00743A26" w:rsidRPr="00986A55" w:rsidRDefault="00743A26" w:rsidP="00743A26">
            <w:pPr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ไม่ได้ดำเนินธุรกิจ</w:t>
            </w:r>
          </w:p>
        </w:tc>
        <w:tc>
          <w:tcPr>
            <w:tcW w:w="1431" w:type="dxa"/>
            <w:hideMark/>
          </w:tcPr>
          <w:p w14:paraId="27B2BA9C" w14:textId="77777777" w:rsidR="00743A26" w:rsidRPr="00986A55" w:rsidRDefault="00743A26" w:rsidP="00743A26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0EADC984" w14:textId="533833DF" w:rsidR="00743A26" w:rsidRPr="00986A55" w:rsidRDefault="00743A26" w:rsidP="00743A2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  <w:hideMark/>
          </w:tcPr>
          <w:p w14:paraId="3C18946F" w14:textId="77777777" w:rsidR="00743A26" w:rsidRPr="00986A55" w:rsidRDefault="00743A26" w:rsidP="00743A2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50" w:type="dxa"/>
          </w:tcPr>
          <w:p w14:paraId="16034B1B" w14:textId="1A171904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2,625</w:t>
            </w:r>
          </w:p>
        </w:tc>
        <w:tc>
          <w:tcPr>
            <w:tcW w:w="810" w:type="dxa"/>
            <w:hideMark/>
          </w:tcPr>
          <w:p w14:paraId="17650A0D" w14:textId="77777777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2,625</w:t>
            </w:r>
          </w:p>
        </w:tc>
        <w:tc>
          <w:tcPr>
            <w:tcW w:w="747" w:type="dxa"/>
          </w:tcPr>
          <w:p w14:paraId="1A3F53E4" w14:textId="6FF5798E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2,625</w:t>
            </w:r>
          </w:p>
        </w:tc>
        <w:tc>
          <w:tcPr>
            <w:tcW w:w="783" w:type="dxa"/>
            <w:hideMark/>
          </w:tcPr>
          <w:p w14:paraId="0A820A07" w14:textId="77777777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2,625</w:t>
            </w:r>
          </w:p>
        </w:tc>
        <w:tc>
          <w:tcPr>
            <w:tcW w:w="828" w:type="dxa"/>
          </w:tcPr>
          <w:p w14:paraId="39C76ADC" w14:textId="4CC14B2F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(2,625)</w:t>
            </w:r>
          </w:p>
        </w:tc>
        <w:tc>
          <w:tcPr>
            <w:tcW w:w="783" w:type="dxa"/>
            <w:hideMark/>
          </w:tcPr>
          <w:p w14:paraId="325B5C3B" w14:textId="77777777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(2,625)</w:t>
            </w:r>
          </w:p>
        </w:tc>
        <w:tc>
          <w:tcPr>
            <w:tcW w:w="747" w:type="dxa"/>
          </w:tcPr>
          <w:p w14:paraId="75EE02E5" w14:textId="0E860137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46F205A0" w14:textId="77777777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DCE9D78" w14:textId="0D4FA259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8" w:type="dxa"/>
            <w:gridSpan w:val="2"/>
          </w:tcPr>
          <w:p w14:paraId="0A7BF657" w14:textId="4313F92A" w:rsidR="00743A26" w:rsidRPr="00986A55" w:rsidRDefault="00743A26" w:rsidP="007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07159A" w:rsidRPr="00986A55" w14:paraId="4809F85C" w14:textId="77777777" w:rsidTr="00B84248">
        <w:trPr>
          <w:gridAfter w:val="5"/>
          <w:wAfter w:w="3114" w:type="dxa"/>
        </w:trPr>
        <w:tc>
          <w:tcPr>
            <w:tcW w:w="2463" w:type="dxa"/>
          </w:tcPr>
          <w:p w14:paraId="0DDD1827" w14:textId="77777777" w:rsidR="0007159A" w:rsidRPr="00986A55" w:rsidRDefault="0007159A" w:rsidP="0007159A">
            <w:pPr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827" w:type="dxa"/>
          </w:tcPr>
          <w:p w14:paraId="75F43C73" w14:textId="77777777" w:rsidR="0007159A" w:rsidRPr="00986A55" w:rsidRDefault="0007159A" w:rsidP="0007159A">
            <w:pPr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31" w:type="dxa"/>
          </w:tcPr>
          <w:p w14:paraId="35BFEF08" w14:textId="77777777" w:rsidR="0007159A" w:rsidRPr="00986A55" w:rsidRDefault="0007159A" w:rsidP="0007159A">
            <w:pPr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1F41C513" w14:textId="77777777" w:rsidR="0007159A" w:rsidRPr="00986A55" w:rsidRDefault="0007159A" w:rsidP="0007159A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39322219" w14:textId="77777777" w:rsidR="0007159A" w:rsidRPr="00986A55" w:rsidRDefault="0007159A" w:rsidP="0007159A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5352FBC3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1914A26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DD65345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12455224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086CDAEA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53170073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4791385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3EEA3B2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0A96FE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8" w:type="dxa"/>
            <w:gridSpan w:val="2"/>
          </w:tcPr>
          <w:p w14:paraId="524F5202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07159A" w:rsidRPr="00986A55" w14:paraId="25810FDB" w14:textId="77777777" w:rsidTr="00B84248">
        <w:trPr>
          <w:gridAfter w:val="3"/>
          <w:wAfter w:w="2304" w:type="dxa"/>
        </w:trPr>
        <w:tc>
          <w:tcPr>
            <w:tcW w:w="4290" w:type="dxa"/>
            <w:gridSpan w:val="2"/>
          </w:tcPr>
          <w:p w14:paraId="4189AEE6" w14:textId="77777777" w:rsidR="0007159A" w:rsidRPr="00986A55" w:rsidRDefault="0007159A" w:rsidP="0007159A">
            <w:pPr>
              <w:tabs>
                <w:tab w:val="clear" w:pos="227"/>
                <w:tab w:val="left" w:pos="243"/>
              </w:tabs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-</w:t>
            </w: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ab/>
              <w:t>โครงการ</w:t>
            </w:r>
            <w:r w:rsidRPr="00986A55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 xml:space="preserve">โรงแรมไฮแอท </w:t>
            </w: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วิลล่า วัน  และวิลล่า ทู</w:t>
            </w:r>
          </w:p>
        </w:tc>
        <w:tc>
          <w:tcPr>
            <w:tcW w:w="1431" w:type="dxa"/>
          </w:tcPr>
          <w:p w14:paraId="5A078059" w14:textId="77777777" w:rsidR="0007159A" w:rsidRPr="00986A55" w:rsidRDefault="0007159A" w:rsidP="0007159A">
            <w:pPr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6CD3CB84" w14:textId="77777777" w:rsidR="0007159A" w:rsidRPr="00986A55" w:rsidRDefault="0007159A" w:rsidP="0007159A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4338A75" w14:textId="77777777" w:rsidR="0007159A" w:rsidRPr="00986A55" w:rsidRDefault="0007159A" w:rsidP="0007159A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18535597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0074657" w14:textId="77777777" w:rsidR="0007159A" w:rsidRPr="00986A55" w:rsidRDefault="0007159A" w:rsidP="0007159A">
            <w:pPr>
              <w:tabs>
                <w:tab w:val="decimal" w:pos="632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2225232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39B812CB" w14:textId="77777777" w:rsidR="0007159A" w:rsidRPr="00986A55" w:rsidRDefault="0007159A" w:rsidP="0007159A">
            <w:pPr>
              <w:tabs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5B5CC49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0A6B04DC" w14:textId="77777777" w:rsidR="0007159A" w:rsidRPr="00986A55" w:rsidRDefault="0007159A" w:rsidP="0007159A">
            <w:pPr>
              <w:tabs>
                <w:tab w:val="decimal" w:pos="333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6A61475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C6BB09B" w14:textId="77777777" w:rsidR="0007159A" w:rsidRPr="00986A55" w:rsidRDefault="0007159A" w:rsidP="0007159A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A631DEB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"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8" w:type="dxa"/>
            <w:gridSpan w:val="2"/>
          </w:tcPr>
          <w:p w14:paraId="477FCB10" w14:textId="77777777" w:rsidR="0007159A" w:rsidRPr="00986A55" w:rsidRDefault="0007159A" w:rsidP="0007159A">
            <w:pPr>
              <w:tabs>
                <w:tab w:val="decimal" w:pos="353"/>
              </w:tabs>
              <w:ind w:right="-95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C9E070C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"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07159A" w:rsidRPr="00986A55" w14:paraId="46341FE5" w14:textId="77777777" w:rsidTr="00B84248">
        <w:trPr>
          <w:gridAfter w:val="5"/>
          <w:wAfter w:w="3114" w:type="dxa"/>
        </w:trPr>
        <w:tc>
          <w:tcPr>
            <w:tcW w:w="2463" w:type="dxa"/>
          </w:tcPr>
          <w:p w14:paraId="634A1CBF" w14:textId="77777777" w:rsidR="0007159A" w:rsidRPr="00986A55" w:rsidRDefault="0007159A" w:rsidP="0007159A">
            <w:pPr>
              <w:ind w:left="90" w:hanging="90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27" w:type="dxa"/>
          </w:tcPr>
          <w:p w14:paraId="2D3DC393" w14:textId="77777777" w:rsidR="0007159A" w:rsidRPr="00986A55" w:rsidRDefault="0007159A" w:rsidP="0007159A">
            <w:pPr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31" w:type="dxa"/>
          </w:tcPr>
          <w:p w14:paraId="35849F5E" w14:textId="77777777" w:rsidR="0007159A" w:rsidRPr="00986A55" w:rsidRDefault="0007159A" w:rsidP="0007159A">
            <w:pPr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3BE29F22" w14:textId="77777777" w:rsidR="0007159A" w:rsidRPr="00986A55" w:rsidRDefault="0007159A" w:rsidP="0007159A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7FFFA7DA" w14:textId="77777777" w:rsidR="0007159A" w:rsidRPr="00986A55" w:rsidRDefault="0007159A" w:rsidP="0007159A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0DD7417F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F85CD0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40D4976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3CC83305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75A2A18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090DCE69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1B45700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E7A986E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0369080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8" w:type="dxa"/>
            <w:gridSpan w:val="2"/>
          </w:tcPr>
          <w:p w14:paraId="38523E7D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07159A" w:rsidRPr="00986A55" w14:paraId="3F1DCDED" w14:textId="77777777" w:rsidTr="00B84248">
        <w:tc>
          <w:tcPr>
            <w:tcW w:w="7350" w:type="dxa"/>
            <w:gridSpan w:val="5"/>
          </w:tcPr>
          <w:p w14:paraId="58B86FE7" w14:textId="77777777" w:rsidR="0007159A" w:rsidRPr="00986A55" w:rsidRDefault="0007159A" w:rsidP="0007159A">
            <w:pPr>
              <w:tabs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ภูเก็ต จำกัด และ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BT Phuket Ltd.</w:t>
            </w:r>
          </w:p>
        </w:tc>
        <w:tc>
          <w:tcPr>
            <w:tcW w:w="750" w:type="dxa"/>
          </w:tcPr>
          <w:p w14:paraId="36A9D759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CB7306C" w14:textId="77777777" w:rsidR="0007159A" w:rsidRPr="00986A55" w:rsidRDefault="0007159A" w:rsidP="0007159A">
            <w:pPr>
              <w:tabs>
                <w:tab w:val="decimal" w:pos="632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AC976D4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DE06374" w14:textId="77777777" w:rsidR="0007159A" w:rsidRPr="00986A55" w:rsidRDefault="0007159A" w:rsidP="0007159A">
            <w:pPr>
              <w:tabs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4543B12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3E6B0AF7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B906F03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EFF924A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D9C16AC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8" w:type="dxa"/>
            <w:gridSpan w:val="2"/>
          </w:tcPr>
          <w:p w14:paraId="381E8CA4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7064659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16C584D9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2863B5F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2A06A60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4285D" w:rsidRPr="00986A55" w14:paraId="170E4FDB" w14:textId="77777777" w:rsidTr="00B84248">
        <w:trPr>
          <w:gridAfter w:val="5"/>
          <w:wAfter w:w="3114" w:type="dxa"/>
        </w:trPr>
        <w:tc>
          <w:tcPr>
            <w:tcW w:w="2463" w:type="dxa"/>
          </w:tcPr>
          <w:p w14:paraId="7571C9E5" w14:textId="77777777" w:rsidR="00D4285D" w:rsidRPr="00986A55" w:rsidRDefault="00D4285D" w:rsidP="00D4285D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ทู จำกัด</w:t>
            </w:r>
          </w:p>
        </w:tc>
        <w:tc>
          <w:tcPr>
            <w:tcW w:w="1827" w:type="dxa"/>
          </w:tcPr>
          <w:p w14:paraId="295B5D5D" w14:textId="77777777" w:rsidR="00D4285D" w:rsidRPr="00986A55" w:rsidRDefault="00D4285D" w:rsidP="00D4285D">
            <w:pPr>
              <w:spacing w:line="240" w:lineRule="auto"/>
              <w:ind w:right="-8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บ้านพักตากอากาศ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31" w:type="dxa"/>
          </w:tcPr>
          <w:p w14:paraId="31198656" w14:textId="77777777" w:rsidR="00D4285D" w:rsidRPr="00986A55" w:rsidRDefault="00D4285D" w:rsidP="00D4285D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3B436B02" w14:textId="412B96EA" w:rsidR="00D4285D" w:rsidRPr="00986A55" w:rsidRDefault="00D4285D" w:rsidP="00D4285D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21.55 </w:t>
            </w:r>
          </w:p>
        </w:tc>
        <w:tc>
          <w:tcPr>
            <w:tcW w:w="792" w:type="dxa"/>
          </w:tcPr>
          <w:p w14:paraId="246CF66F" w14:textId="77777777" w:rsidR="00D4285D" w:rsidRPr="00986A55" w:rsidRDefault="00D4285D" w:rsidP="00D4285D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21.55 </w:t>
            </w:r>
          </w:p>
        </w:tc>
        <w:tc>
          <w:tcPr>
            <w:tcW w:w="750" w:type="dxa"/>
          </w:tcPr>
          <w:p w14:paraId="0336B77A" w14:textId="369941B9" w:rsidR="00D4285D" w:rsidRPr="00986A55" w:rsidRDefault="00D4285D" w:rsidP="00D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2,000</w:t>
            </w:r>
          </w:p>
        </w:tc>
        <w:tc>
          <w:tcPr>
            <w:tcW w:w="810" w:type="dxa"/>
          </w:tcPr>
          <w:p w14:paraId="65296ACE" w14:textId="77777777" w:rsidR="00D4285D" w:rsidRPr="00986A55" w:rsidRDefault="00D4285D" w:rsidP="00D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2,000</w:t>
            </w:r>
          </w:p>
        </w:tc>
        <w:tc>
          <w:tcPr>
            <w:tcW w:w="747" w:type="dxa"/>
          </w:tcPr>
          <w:p w14:paraId="00F3567B" w14:textId="151E1DAC" w:rsidR="00D4285D" w:rsidRPr="00986A55" w:rsidRDefault="00D4285D" w:rsidP="00D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1249578C" w14:textId="77777777" w:rsidR="00D4285D" w:rsidRPr="00986A55" w:rsidRDefault="00D4285D" w:rsidP="00D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22B04571" w14:textId="5D3CE8AF" w:rsidR="00D4285D" w:rsidRPr="00986A55" w:rsidRDefault="00D4285D" w:rsidP="00D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5F64CC24" w14:textId="77777777" w:rsidR="00D4285D" w:rsidRPr="00986A55" w:rsidRDefault="00D4285D" w:rsidP="00D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8F8593B" w14:textId="650F7DC3" w:rsidR="00D4285D" w:rsidRPr="00986A55" w:rsidRDefault="00D4285D" w:rsidP="00D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2A840DFE" w14:textId="77777777" w:rsidR="00D4285D" w:rsidRPr="00986A55" w:rsidRDefault="00D4285D" w:rsidP="00D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7198FC8" w14:textId="1472C687" w:rsidR="00D4285D" w:rsidRPr="00986A55" w:rsidRDefault="00D4285D" w:rsidP="00D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8" w:type="dxa"/>
            <w:gridSpan w:val="2"/>
          </w:tcPr>
          <w:p w14:paraId="1AADC293" w14:textId="1236DFBE" w:rsidR="00D4285D" w:rsidRPr="00986A55" w:rsidRDefault="00D4285D" w:rsidP="00D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D4285D" w:rsidRPr="00986A55" w14:paraId="2F50145E" w14:textId="77777777" w:rsidTr="00B84248">
        <w:trPr>
          <w:gridAfter w:val="5"/>
          <w:wAfter w:w="3114" w:type="dxa"/>
        </w:trPr>
        <w:tc>
          <w:tcPr>
            <w:tcW w:w="2463" w:type="dxa"/>
          </w:tcPr>
          <w:p w14:paraId="1B1A3EDB" w14:textId="77777777" w:rsidR="00D4285D" w:rsidRPr="00986A55" w:rsidRDefault="00D4285D" w:rsidP="00D4285D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ทรี จำกัด</w:t>
            </w:r>
          </w:p>
        </w:tc>
        <w:tc>
          <w:tcPr>
            <w:tcW w:w="1827" w:type="dxa"/>
          </w:tcPr>
          <w:p w14:paraId="58EA172C" w14:textId="77777777" w:rsidR="00D4285D" w:rsidRPr="00986A55" w:rsidRDefault="00D4285D" w:rsidP="00D4285D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บ้านพักตากอากาศ</w:t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</w:t>
            </w:r>
          </w:p>
          <w:p w14:paraId="2787D4FE" w14:textId="77777777" w:rsidR="00D4285D" w:rsidRPr="00986A55" w:rsidRDefault="00D4285D" w:rsidP="00D4285D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  (อยู่ระหว่างการปรับปรุง)</w:t>
            </w:r>
          </w:p>
        </w:tc>
        <w:tc>
          <w:tcPr>
            <w:tcW w:w="1431" w:type="dxa"/>
          </w:tcPr>
          <w:p w14:paraId="2102DE3B" w14:textId="77777777" w:rsidR="00D4285D" w:rsidRPr="00986A55" w:rsidRDefault="00D4285D" w:rsidP="00D4285D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06143BA1" w14:textId="404972F6" w:rsidR="00D4285D" w:rsidRPr="00986A55" w:rsidRDefault="00D4285D" w:rsidP="00D4285D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21.55 </w:t>
            </w:r>
          </w:p>
        </w:tc>
        <w:tc>
          <w:tcPr>
            <w:tcW w:w="792" w:type="dxa"/>
          </w:tcPr>
          <w:p w14:paraId="514039D2" w14:textId="77777777" w:rsidR="00D4285D" w:rsidRPr="00986A55" w:rsidRDefault="00D4285D" w:rsidP="00D4285D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21.55 </w:t>
            </w:r>
          </w:p>
        </w:tc>
        <w:tc>
          <w:tcPr>
            <w:tcW w:w="750" w:type="dxa"/>
          </w:tcPr>
          <w:p w14:paraId="27F71F2F" w14:textId="307B23E9" w:rsidR="00D4285D" w:rsidRPr="00986A55" w:rsidRDefault="00D4285D" w:rsidP="00D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2,000</w:t>
            </w:r>
          </w:p>
        </w:tc>
        <w:tc>
          <w:tcPr>
            <w:tcW w:w="810" w:type="dxa"/>
          </w:tcPr>
          <w:p w14:paraId="4E740525" w14:textId="77777777" w:rsidR="00D4285D" w:rsidRPr="00986A55" w:rsidRDefault="00D4285D" w:rsidP="00D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2,000</w:t>
            </w:r>
          </w:p>
        </w:tc>
        <w:tc>
          <w:tcPr>
            <w:tcW w:w="747" w:type="dxa"/>
          </w:tcPr>
          <w:p w14:paraId="53F649B0" w14:textId="3F64FFE3" w:rsidR="00D4285D" w:rsidRPr="00986A55" w:rsidRDefault="00D4285D" w:rsidP="00D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2A75B856" w14:textId="77777777" w:rsidR="00D4285D" w:rsidRPr="00986A55" w:rsidRDefault="00D4285D" w:rsidP="00D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012D7517" w14:textId="04B7647C" w:rsidR="00D4285D" w:rsidRPr="00986A55" w:rsidRDefault="00D4285D" w:rsidP="00D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47F1AF86" w14:textId="77777777" w:rsidR="00D4285D" w:rsidRPr="00986A55" w:rsidRDefault="00D4285D" w:rsidP="00D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DE77C0D" w14:textId="1E589B27" w:rsidR="00D4285D" w:rsidRPr="00986A55" w:rsidRDefault="00D4285D" w:rsidP="00D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548ED1E4" w14:textId="77777777" w:rsidR="00D4285D" w:rsidRPr="00986A55" w:rsidRDefault="00D4285D" w:rsidP="00D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6170980" w14:textId="4AE61747" w:rsidR="00D4285D" w:rsidRPr="00986A55" w:rsidRDefault="00D4285D" w:rsidP="00D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8" w:type="dxa"/>
            <w:gridSpan w:val="2"/>
          </w:tcPr>
          <w:p w14:paraId="3CD415AB" w14:textId="7817CFB6" w:rsidR="00D4285D" w:rsidRPr="00986A55" w:rsidRDefault="00D4285D" w:rsidP="00D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07159A" w:rsidRPr="00986A55" w14:paraId="041E26A2" w14:textId="77777777" w:rsidTr="00B84248">
        <w:trPr>
          <w:gridAfter w:val="5"/>
          <w:wAfter w:w="3114" w:type="dxa"/>
        </w:trPr>
        <w:tc>
          <w:tcPr>
            <w:tcW w:w="2463" w:type="dxa"/>
          </w:tcPr>
          <w:p w14:paraId="2E2A2C6C" w14:textId="77777777" w:rsidR="0007159A" w:rsidRPr="00986A55" w:rsidRDefault="0007159A" w:rsidP="0007159A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827" w:type="dxa"/>
          </w:tcPr>
          <w:p w14:paraId="22F6EFA5" w14:textId="77777777" w:rsidR="0007159A" w:rsidRPr="00986A55" w:rsidRDefault="0007159A" w:rsidP="0007159A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31" w:type="dxa"/>
          </w:tcPr>
          <w:p w14:paraId="7654608F" w14:textId="77777777" w:rsidR="0007159A" w:rsidRPr="00986A55" w:rsidRDefault="0007159A" w:rsidP="0007159A">
            <w:pPr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1E094311" w14:textId="77777777" w:rsidR="0007159A" w:rsidRPr="00986A55" w:rsidRDefault="0007159A" w:rsidP="0007159A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645E930E" w14:textId="77777777" w:rsidR="0007159A" w:rsidRPr="00986A55" w:rsidRDefault="0007159A" w:rsidP="0007159A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1B3C5C8D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5B7463D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30E9B22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32621C54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8E58619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18566725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5BFA5DF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44B3506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43E1F4A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8" w:type="dxa"/>
            <w:gridSpan w:val="2"/>
          </w:tcPr>
          <w:p w14:paraId="4E433A3D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07159A" w:rsidRPr="00986A55" w14:paraId="3FC9E82F" w14:textId="77777777" w:rsidTr="00B84248">
        <w:trPr>
          <w:gridAfter w:val="5"/>
          <w:wAfter w:w="3114" w:type="dxa"/>
        </w:trPr>
        <w:tc>
          <w:tcPr>
            <w:tcW w:w="2463" w:type="dxa"/>
          </w:tcPr>
          <w:p w14:paraId="13BCBA9E" w14:textId="77777777" w:rsidR="0007159A" w:rsidRPr="00986A55" w:rsidRDefault="0007159A" w:rsidP="0007159A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827" w:type="dxa"/>
          </w:tcPr>
          <w:p w14:paraId="4A5007DB" w14:textId="77777777" w:rsidR="0007159A" w:rsidRPr="00986A55" w:rsidRDefault="0007159A" w:rsidP="0007159A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31" w:type="dxa"/>
          </w:tcPr>
          <w:p w14:paraId="7B4A28D5" w14:textId="77777777" w:rsidR="0007159A" w:rsidRPr="00986A55" w:rsidRDefault="0007159A" w:rsidP="0007159A">
            <w:pPr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670D7022" w14:textId="77777777" w:rsidR="0007159A" w:rsidRPr="00986A55" w:rsidRDefault="0007159A" w:rsidP="0007159A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993B2D4" w14:textId="77777777" w:rsidR="0007159A" w:rsidRPr="00986A55" w:rsidRDefault="0007159A" w:rsidP="0007159A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024026C4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21BE612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3563B93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0E384AB3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09675C5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730B7A5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3020DCF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0D88202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D006F54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8" w:type="dxa"/>
            <w:gridSpan w:val="2"/>
          </w:tcPr>
          <w:p w14:paraId="54BBB2DF" w14:textId="77777777" w:rsidR="0007159A" w:rsidRPr="00986A55" w:rsidRDefault="0007159A" w:rsidP="0007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5F6758" w:rsidRPr="00986A55" w14:paraId="24BDE3BA" w14:textId="77777777" w:rsidTr="00B84248">
        <w:trPr>
          <w:gridAfter w:val="5"/>
          <w:wAfter w:w="3114" w:type="dxa"/>
        </w:trPr>
        <w:tc>
          <w:tcPr>
            <w:tcW w:w="2463" w:type="dxa"/>
          </w:tcPr>
          <w:p w14:paraId="3FDD1E61" w14:textId="77777777" w:rsidR="005F6758" w:rsidRPr="00986A55" w:rsidRDefault="005F6758" w:rsidP="005F6758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แลนด์ จำกัด</w:t>
            </w:r>
          </w:p>
        </w:tc>
        <w:tc>
          <w:tcPr>
            <w:tcW w:w="1827" w:type="dxa"/>
          </w:tcPr>
          <w:p w14:paraId="20E337C5" w14:textId="77777777" w:rsidR="005F6758" w:rsidRPr="00986A55" w:rsidRDefault="005F6758" w:rsidP="005F6758">
            <w:pPr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31" w:type="dxa"/>
          </w:tcPr>
          <w:p w14:paraId="47DF53D0" w14:textId="77777777" w:rsidR="005F6758" w:rsidRPr="00986A55" w:rsidRDefault="005F6758" w:rsidP="005F675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5D9F24D5" w14:textId="6C79255E" w:rsidR="005F6758" w:rsidRPr="00986A55" w:rsidRDefault="005F6758" w:rsidP="005F6758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</w:tcPr>
          <w:p w14:paraId="3D54EA27" w14:textId="77777777" w:rsidR="005F6758" w:rsidRPr="00986A55" w:rsidRDefault="005F6758" w:rsidP="005F6758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50" w:type="dxa"/>
          </w:tcPr>
          <w:p w14:paraId="7DA7ADC9" w14:textId="62DE43D3" w:rsidR="005F6758" w:rsidRPr="00986A55" w:rsidRDefault="005F6758" w:rsidP="005F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24C2ED22" w14:textId="77777777" w:rsidR="005F6758" w:rsidRPr="00986A55" w:rsidRDefault="005F6758" w:rsidP="005F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65100798" w14:textId="6C1EB3C9" w:rsidR="005F6758" w:rsidRPr="00986A55" w:rsidRDefault="005F6758" w:rsidP="005F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83" w:type="dxa"/>
          </w:tcPr>
          <w:p w14:paraId="33002EAE" w14:textId="77777777" w:rsidR="005F6758" w:rsidRPr="00986A55" w:rsidRDefault="005F6758" w:rsidP="005F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28" w:type="dxa"/>
          </w:tcPr>
          <w:p w14:paraId="290BA899" w14:textId="7BF7C92C" w:rsidR="005F6758" w:rsidRPr="00986A55" w:rsidRDefault="005F6758" w:rsidP="005F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3F4FB1D3" w14:textId="77777777" w:rsidR="005F6758" w:rsidRPr="00986A55" w:rsidRDefault="005F6758" w:rsidP="005F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F65C6FD" w14:textId="1AA77C7A" w:rsidR="005F6758" w:rsidRPr="00986A55" w:rsidRDefault="005F6758" w:rsidP="005F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20" w:type="dxa"/>
          </w:tcPr>
          <w:p w14:paraId="2E8FC1DC" w14:textId="77777777" w:rsidR="005F6758" w:rsidRPr="00986A55" w:rsidRDefault="005F6758" w:rsidP="005F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5C0CE8C4" w14:textId="622ABDA9" w:rsidR="005F6758" w:rsidRPr="00986A55" w:rsidRDefault="005F6758" w:rsidP="005F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8" w:type="dxa"/>
            <w:gridSpan w:val="2"/>
          </w:tcPr>
          <w:p w14:paraId="764A8ADB" w14:textId="1CBAE778" w:rsidR="005F6758" w:rsidRPr="00986A55" w:rsidRDefault="005F6758" w:rsidP="005F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5F6758" w:rsidRPr="00986A55" w14:paraId="21D577A5" w14:textId="77777777" w:rsidTr="00B84248">
        <w:trPr>
          <w:gridAfter w:val="5"/>
          <w:wAfter w:w="3114" w:type="dxa"/>
        </w:trPr>
        <w:tc>
          <w:tcPr>
            <w:tcW w:w="2463" w:type="dxa"/>
          </w:tcPr>
          <w:p w14:paraId="23D62D44" w14:textId="77777777" w:rsidR="005F6758" w:rsidRPr="00986A55" w:rsidRDefault="005F6758" w:rsidP="005F6758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Square Root Phuket</w:t>
            </w: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Pr="00986A55">
              <w:rPr>
                <w:rFonts w:ascii="Angsana New" w:hAnsi="Angsana New" w:cs="Angsana New"/>
                <w:sz w:val="23"/>
                <w:szCs w:val="23"/>
              </w:rPr>
              <w:t>Investment Ltd.</w:t>
            </w:r>
          </w:p>
        </w:tc>
        <w:tc>
          <w:tcPr>
            <w:tcW w:w="1827" w:type="dxa"/>
          </w:tcPr>
          <w:p w14:paraId="6A93433F" w14:textId="77777777" w:rsidR="005F6758" w:rsidRPr="00986A55" w:rsidRDefault="005F6758" w:rsidP="005F6758">
            <w:pPr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31" w:type="dxa"/>
          </w:tcPr>
          <w:p w14:paraId="2E87B4E9" w14:textId="77777777" w:rsidR="005F6758" w:rsidRPr="00986A55" w:rsidRDefault="005F6758" w:rsidP="005F6758">
            <w:pPr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</w:tcPr>
          <w:p w14:paraId="27340D23" w14:textId="7E9B682D" w:rsidR="005F6758" w:rsidRPr="00986A55" w:rsidRDefault="005F6758" w:rsidP="005F6758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</w:tcPr>
          <w:p w14:paraId="12E8BDED" w14:textId="77777777" w:rsidR="005F6758" w:rsidRPr="00986A55" w:rsidRDefault="005F6758" w:rsidP="005F6758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50" w:type="dxa"/>
          </w:tcPr>
          <w:p w14:paraId="05CAE825" w14:textId="03DCE839" w:rsidR="005F6758" w:rsidRPr="00986A55" w:rsidRDefault="005F6758" w:rsidP="005F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</w:tcPr>
          <w:p w14:paraId="54388C03" w14:textId="77777777" w:rsidR="005F6758" w:rsidRPr="00986A55" w:rsidRDefault="005F6758" w:rsidP="005F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747" w:type="dxa"/>
          </w:tcPr>
          <w:p w14:paraId="18602E40" w14:textId="70E412F7" w:rsidR="005F6758" w:rsidRPr="00986A55" w:rsidRDefault="005F6758" w:rsidP="005F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783" w:type="dxa"/>
          </w:tcPr>
          <w:p w14:paraId="3CDB1AF3" w14:textId="77777777" w:rsidR="005F6758" w:rsidRPr="00986A55" w:rsidRDefault="005F6758" w:rsidP="005F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828" w:type="dxa"/>
          </w:tcPr>
          <w:p w14:paraId="3CA5C3FB" w14:textId="6BED97B7" w:rsidR="005F6758" w:rsidRPr="00986A55" w:rsidRDefault="005F6758" w:rsidP="005F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3E5C36A5" w14:textId="77777777" w:rsidR="005F6758" w:rsidRPr="00986A55" w:rsidRDefault="005F6758" w:rsidP="005F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2A93633" w14:textId="265F08FF" w:rsidR="005F6758" w:rsidRPr="00986A55" w:rsidRDefault="005F6758" w:rsidP="005F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720" w:type="dxa"/>
          </w:tcPr>
          <w:p w14:paraId="60912FB2" w14:textId="77777777" w:rsidR="005F6758" w:rsidRPr="00986A55" w:rsidRDefault="005F6758" w:rsidP="005F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810" w:type="dxa"/>
          </w:tcPr>
          <w:p w14:paraId="3CDFB288" w14:textId="55D25D77" w:rsidR="005F6758" w:rsidRPr="00986A55" w:rsidRDefault="0060756E" w:rsidP="005F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702</w:t>
            </w:r>
          </w:p>
        </w:tc>
        <w:tc>
          <w:tcPr>
            <w:tcW w:w="748" w:type="dxa"/>
            <w:gridSpan w:val="2"/>
          </w:tcPr>
          <w:p w14:paraId="6CD0D056" w14:textId="79692455" w:rsidR="005F6758" w:rsidRPr="00986A55" w:rsidRDefault="005F6758" w:rsidP="005F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ind w:right="-6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44,070</w:t>
            </w:r>
            <w:r w:rsidRPr="00986A55">
              <w:rPr>
                <w:rFonts w:ascii="Angsana New" w:hAnsi="Angsana New" w:cs="Angsana New"/>
                <w:sz w:val="23"/>
                <w:szCs w:val="23"/>
              </w:rPr>
              <w:tab/>
            </w:r>
          </w:p>
        </w:tc>
      </w:tr>
    </w:tbl>
    <w:p w14:paraId="155BA6EC" w14:textId="77777777" w:rsidR="00CD4243" w:rsidRPr="00986A55" w:rsidRDefault="00CD4243" w:rsidP="00CD4243">
      <w:pPr>
        <w:spacing w:line="240" w:lineRule="auto"/>
        <w:rPr>
          <w:sz w:val="2"/>
          <w:szCs w:val="2"/>
        </w:rPr>
      </w:pPr>
      <w:r w:rsidRPr="00986A55">
        <w:br w:type="page"/>
      </w:r>
    </w:p>
    <w:tbl>
      <w:tblPr>
        <w:tblpPr w:leftFromText="180" w:rightFromText="180" w:vertAnchor="text" w:tblpX="-39" w:tblpY="1"/>
        <w:tblOverlap w:val="never"/>
        <w:tblW w:w="1519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82"/>
        <w:gridCol w:w="1800"/>
        <w:gridCol w:w="1404"/>
        <w:gridCol w:w="837"/>
        <w:gridCol w:w="792"/>
        <w:gridCol w:w="828"/>
        <w:gridCol w:w="810"/>
        <w:gridCol w:w="747"/>
        <w:gridCol w:w="810"/>
        <w:gridCol w:w="828"/>
        <w:gridCol w:w="783"/>
        <w:gridCol w:w="747"/>
        <w:gridCol w:w="722"/>
        <w:gridCol w:w="808"/>
        <w:gridCol w:w="801"/>
      </w:tblGrid>
      <w:tr w:rsidR="00CD4243" w:rsidRPr="00986A55" w14:paraId="67778212" w14:textId="77777777" w:rsidTr="000000C1">
        <w:tc>
          <w:tcPr>
            <w:tcW w:w="15199" w:type="dxa"/>
            <w:gridSpan w:val="15"/>
            <w:vAlign w:val="bottom"/>
          </w:tcPr>
          <w:p w14:paraId="781F6520" w14:textId="77777777" w:rsidR="00CD4243" w:rsidRPr="00986A55" w:rsidRDefault="00CD4243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bookmarkStart w:id="1" w:name="_Hlk23165803"/>
            <w:r w:rsidRPr="00986A55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0000C1" w:rsidRPr="00986A55" w14:paraId="11D5BB2B" w14:textId="77777777" w:rsidTr="00EB7687">
        <w:tc>
          <w:tcPr>
            <w:tcW w:w="2482" w:type="dxa"/>
            <w:vAlign w:val="bottom"/>
          </w:tcPr>
          <w:p w14:paraId="6EC5D9B5" w14:textId="77777777" w:rsidR="000000C1" w:rsidRPr="00986A55" w:rsidRDefault="000000C1" w:rsidP="003E23E4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373DE78B" w14:textId="77777777" w:rsidR="000000C1" w:rsidRPr="00986A55" w:rsidRDefault="000000C1" w:rsidP="003E23E4">
            <w:pPr>
              <w:spacing w:line="300" w:lineRule="exact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5CE8A3D3" w14:textId="77777777" w:rsidR="000000C1" w:rsidRPr="00986A55" w:rsidRDefault="000000C1" w:rsidP="003E23E4">
            <w:pPr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837" w:type="dxa"/>
            <w:vAlign w:val="bottom"/>
          </w:tcPr>
          <w:p w14:paraId="63E1B7CE" w14:textId="77777777" w:rsidR="000000C1" w:rsidRPr="00986A55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65555817" w14:textId="77777777" w:rsidR="000000C1" w:rsidRPr="00986A55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162146AC" w14:textId="77777777" w:rsidR="000000C1" w:rsidRPr="00986A55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5A0DF92" w14:textId="77777777" w:rsidR="000000C1" w:rsidRPr="00986A55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57ADA886" w14:textId="77777777" w:rsidR="000000C1" w:rsidRPr="00986A55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C26F745" w14:textId="77777777" w:rsidR="000000C1" w:rsidRPr="00986A55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3DE8DCB2" w14:textId="77777777" w:rsidR="000000C1" w:rsidRPr="00986A55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3" w:type="dxa"/>
            <w:vAlign w:val="bottom"/>
          </w:tcPr>
          <w:p w14:paraId="29676F35" w14:textId="77777777" w:rsidR="000000C1" w:rsidRPr="00986A55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0022163B" w14:textId="77777777" w:rsidR="000000C1" w:rsidRPr="00986A55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36BB7DF8" w14:textId="77777777" w:rsidR="000000C1" w:rsidRPr="00986A55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609" w:type="dxa"/>
            <w:gridSpan w:val="2"/>
            <w:vAlign w:val="bottom"/>
          </w:tcPr>
          <w:p w14:paraId="51DC7733" w14:textId="77777777" w:rsidR="000000C1" w:rsidRPr="00986A55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สำหรับ</w:t>
            </w:r>
          </w:p>
        </w:tc>
      </w:tr>
      <w:tr w:rsidR="00CD4243" w:rsidRPr="00986A55" w14:paraId="0B6EE38F" w14:textId="77777777" w:rsidTr="00EB7687">
        <w:tc>
          <w:tcPr>
            <w:tcW w:w="2482" w:type="dxa"/>
          </w:tcPr>
          <w:p w14:paraId="4F7A19B7" w14:textId="77777777" w:rsidR="00CD4243" w:rsidRPr="00986A55" w:rsidRDefault="00CD4243" w:rsidP="003E23E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00" w:type="dxa"/>
          </w:tcPr>
          <w:p w14:paraId="1A396B0F" w14:textId="77777777" w:rsidR="00CD4243" w:rsidRPr="00986A55" w:rsidRDefault="00CD4243" w:rsidP="003E23E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04" w:type="dxa"/>
          </w:tcPr>
          <w:p w14:paraId="27CCCF4E" w14:textId="77777777" w:rsidR="00CD4243" w:rsidRPr="00986A55" w:rsidRDefault="00CD4243" w:rsidP="003E23E4">
            <w:pPr>
              <w:spacing w:line="300" w:lineRule="exact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629" w:type="dxa"/>
            <w:gridSpan w:val="2"/>
            <w:vAlign w:val="bottom"/>
          </w:tcPr>
          <w:p w14:paraId="7739A74B" w14:textId="77777777" w:rsidR="00CD4243" w:rsidRPr="00986A55" w:rsidRDefault="00CD4243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38" w:type="dxa"/>
            <w:gridSpan w:val="2"/>
            <w:vAlign w:val="bottom"/>
          </w:tcPr>
          <w:p w14:paraId="79D3DEC8" w14:textId="77777777" w:rsidR="00CD4243" w:rsidRPr="00986A55" w:rsidRDefault="00CD4243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57" w:type="dxa"/>
            <w:gridSpan w:val="2"/>
            <w:vAlign w:val="bottom"/>
          </w:tcPr>
          <w:p w14:paraId="50168648" w14:textId="77777777" w:rsidR="00CD4243" w:rsidRPr="00986A55" w:rsidRDefault="00CD4243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1" w:type="dxa"/>
            <w:gridSpan w:val="2"/>
          </w:tcPr>
          <w:p w14:paraId="0B2A5A17" w14:textId="77777777" w:rsidR="00CD4243" w:rsidRPr="00986A55" w:rsidRDefault="00CD4243" w:rsidP="003E23E4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9" w:type="dxa"/>
            <w:gridSpan w:val="2"/>
          </w:tcPr>
          <w:p w14:paraId="72CEE757" w14:textId="77777777" w:rsidR="00CD4243" w:rsidRPr="00986A55" w:rsidRDefault="00CD4243" w:rsidP="003E23E4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609" w:type="dxa"/>
            <w:gridSpan w:val="2"/>
            <w:vAlign w:val="bottom"/>
          </w:tcPr>
          <w:p w14:paraId="068DDD49" w14:textId="371FBA7C" w:rsidR="00CD4243" w:rsidRPr="00986A55" w:rsidRDefault="000000C1" w:rsidP="000000C1">
            <w:pPr>
              <w:pStyle w:val="acctmergecolhdg"/>
              <w:spacing w:line="300" w:lineRule="exact"/>
              <w:ind w:left="-88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งวด</w:t>
            </w:r>
            <w:r w:rsidR="006B6171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7B26D6" w:rsidRPr="00986A55" w14:paraId="21279D27" w14:textId="77777777" w:rsidTr="00EB7687">
        <w:tc>
          <w:tcPr>
            <w:tcW w:w="2482" w:type="dxa"/>
            <w:vAlign w:val="bottom"/>
          </w:tcPr>
          <w:p w14:paraId="381C949B" w14:textId="77777777" w:rsidR="007B26D6" w:rsidRPr="00986A55" w:rsidRDefault="007B26D6" w:rsidP="007B26D6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3B7DC5DE" w14:textId="77777777" w:rsidR="007B26D6" w:rsidRPr="00986A55" w:rsidRDefault="007B26D6" w:rsidP="007B26D6">
            <w:pPr>
              <w:spacing w:line="300" w:lineRule="exact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631C9B08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5B746363" w14:textId="1D135B65" w:rsidR="007B26D6" w:rsidRPr="00986A55" w:rsidRDefault="007B26D6" w:rsidP="007B26D6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92" w:type="dxa"/>
            <w:vAlign w:val="bottom"/>
          </w:tcPr>
          <w:p w14:paraId="1B15B2DF" w14:textId="1B9A1A2C" w:rsidR="007B26D6" w:rsidRPr="00986A55" w:rsidRDefault="007B26D6" w:rsidP="007B26D6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28" w:type="dxa"/>
            <w:vAlign w:val="bottom"/>
          </w:tcPr>
          <w:p w14:paraId="2A7BC9B0" w14:textId="271C9667" w:rsidR="007B26D6" w:rsidRPr="00986A55" w:rsidRDefault="007B26D6" w:rsidP="007B26D6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10" w:type="dxa"/>
            <w:vAlign w:val="bottom"/>
          </w:tcPr>
          <w:p w14:paraId="69F53303" w14:textId="5C2793EA" w:rsidR="007B26D6" w:rsidRPr="00986A55" w:rsidRDefault="007B26D6" w:rsidP="007B26D6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7EB2DE44" w14:textId="5C93ADD5" w:rsidR="007B26D6" w:rsidRPr="00986A55" w:rsidRDefault="007B26D6" w:rsidP="007B26D6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10" w:type="dxa"/>
            <w:vAlign w:val="bottom"/>
          </w:tcPr>
          <w:p w14:paraId="2F05D14A" w14:textId="6B9E40DB" w:rsidR="007B26D6" w:rsidRPr="00986A55" w:rsidRDefault="007B26D6" w:rsidP="007B26D6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28" w:type="dxa"/>
            <w:vAlign w:val="bottom"/>
          </w:tcPr>
          <w:p w14:paraId="0D3ABDA8" w14:textId="590DDD59" w:rsidR="007B26D6" w:rsidRPr="00986A55" w:rsidRDefault="007B26D6" w:rsidP="007B26D6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83" w:type="dxa"/>
            <w:vAlign w:val="bottom"/>
          </w:tcPr>
          <w:p w14:paraId="218A8B3C" w14:textId="64D8DB17" w:rsidR="007B26D6" w:rsidRPr="00986A55" w:rsidRDefault="007B26D6" w:rsidP="007B26D6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5B0C2EEC" w14:textId="0ACD2139" w:rsidR="007B26D6" w:rsidRPr="00986A55" w:rsidRDefault="007B26D6" w:rsidP="007B26D6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22" w:type="dxa"/>
            <w:vAlign w:val="bottom"/>
          </w:tcPr>
          <w:p w14:paraId="7D71016D" w14:textId="26AA31E2" w:rsidR="007B26D6" w:rsidRPr="00986A55" w:rsidRDefault="007B26D6" w:rsidP="007B26D6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08" w:type="dxa"/>
            <w:vAlign w:val="bottom"/>
          </w:tcPr>
          <w:p w14:paraId="7350AFCD" w14:textId="784C83CF" w:rsidR="007B26D6" w:rsidRPr="00986A55" w:rsidRDefault="007B26D6" w:rsidP="007B26D6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01" w:type="dxa"/>
            <w:vAlign w:val="bottom"/>
          </w:tcPr>
          <w:p w14:paraId="79753964" w14:textId="30F82949" w:rsidR="007B26D6" w:rsidRPr="00986A55" w:rsidRDefault="007B26D6" w:rsidP="007B26D6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</w:tr>
      <w:tr w:rsidR="007B26D6" w:rsidRPr="00986A55" w14:paraId="793FD8F5" w14:textId="77777777" w:rsidTr="00EB7687">
        <w:tc>
          <w:tcPr>
            <w:tcW w:w="2482" w:type="dxa"/>
            <w:vAlign w:val="bottom"/>
          </w:tcPr>
          <w:p w14:paraId="07C4A355" w14:textId="77777777" w:rsidR="007B26D6" w:rsidRPr="00986A55" w:rsidRDefault="007B26D6" w:rsidP="007B26D6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1DBAB645" w14:textId="77777777" w:rsidR="007B26D6" w:rsidRPr="00986A55" w:rsidRDefault="007B26D6" w:rsidP="007B26D6">
            <w:pPr>
              <w:spacing w:line="300" w:lineRule="exact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1EEF25FF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57917290" w14:textId="3A8A9196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92" w:type="dxa"/>
            <w:vAlign w:val="bottom"/>
          </w:tcPr>
          <w:p w14:paraId="01E4F0BB" w14:textId="279C12ED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28" w:type="dxa"/>
            <w:vAlign w:val="bottom"/>
          </w:tcPr>
          <w:p w14:paraId="46F3F76C" w14:textId="654BAE92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1867BAA3" w14:textId="5CA5073B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5E6FC5DF" w14:textId="78C246AA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0106E0DF" w14:textId="266F9915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28" w:type="dxa"/>
            <w:vAlign w:val="bottom"/>
          </w:tcPr>
          <w:p w14:paraId="7FED6ADA" w14:textId="0465DEEC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3" w:type="dxa"/>
            <w:vAlign w:val="bottom"/>
          </w:tcPr>
          <w:p w14:paraId="522934F7" w14:textId="686B4A5D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11E1D235" w14:textId="5B8B4620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2" w:type="dxa"/>
            <w:vAlign w:val="bottom"/>
          </w:tcPr>
          <w:p w14:paraId="1F49F301" w14:textId="7BC2D143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08" w:type="dxa"/>
            <w:vAlign w:val="bottom"/>
          </w:tcPr>
          <w:p w14:paraId="72FC263B" w14:textId="4BFD6FBA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01" w:type="dxa"/>
            <w:vAlign w:val="bottom"/>
          </w:tcPr>
          <w:p w14:paraId="4E53A077" w14:textId="40EC6D45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="00DC47C0"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1</w:t>
            </w:r>
          </w:p>
        </w:tc>
      </w:tr>
      <w:tr w:rsidR="007B26D6" w:rsidRPr="00986A55" w14:paraId="4B9BA421" w14:textId="77777777" w:rsidTr="000000C1">
        <w:tc>
          <w:tcPr>
            <w:tcW w:w="2482" w:type="dxa"/>
            <w:vAlign w:val="bottom"/>
          </w:tcPr>
          <w:p w14:paraId="21732624" w14:textId="77777777" w:rsidR="007B26D6" w:rsidRPr="00986A55" w:rsidRDefault="007B26D6" w:rsidP="007B26D6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598B05B9" w14:textId="77777777" w:rsidR="007B26D6" w:rsidRPr="00986A55" w:rsidRDefault="007B26D6" w:rsidP="007B26D6">
            <w:pPr>
              <w:spacing w:line="300" w:lineRule="exact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45677175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2C787AE2" w14:textId="77777777" w:rsidR="007B26D6" w:rsidRPr="00986A55" w:rsidRDefault="007B26D6" w:rsidP="007B26D6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884" w:type="dxa"/>
            <w:gridSpan w:val="10"/>
            <w:vAlign w:val="bottom"/>
          </w:tcPr>
          <w:p w14:paraId="250F00BA" w14:textId="77777777" w:rsidR="007B26D6" w:rsidRPr="00986A55" w:rsidRDefault="007B26D6" w:rsidP="007B26D6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7B26D6" w:rsidRPr="00986A55" w14:paraId="1DABA26B" w14:textId="77777777" w:rsidTr="00EB7687">
        <w:tc>
          <w:tcPr>
            <w:tcW w:w="5686" w:type="dxa"/>
            <w:gridSpan w:val="3"/>
          </w:tcPr>
          <w:p w14:paraId="2CF4678C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ภูเก็ต แลนด์ จำกัด</w:t>
            </w:r>
          </w:p>
        </w:tc>
        <w:tc>
          <w:tcPr>
            <w:tcW w:w="837" w:type="dxa"/>
          </w:tcPr>
          <w:p w14:paraId="37352C5E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DF3E912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140FFA0" w14:textId="77777777" w:rsidR="007B26D6" w:rsidRPr="00986A55" w:rsidRDefault="007B26D6" w:rsidP="007B26D6">
            <w:pPr>
              <w:tabs>
                <w:tab w:val="clear" w:pos="454"/>
                <w:tab w:val="decimal" w:pos="44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9B7DC9" w14:textId="77777777" w:rsidR="007B26D6" w:rsidRPr="00986A55" w:rsidRDefault="007B26D6" w:rsidP="007B26D6">
            <w:pPr>
              <w:tabs>
                <w:tab w:val="clear" w:pos="454"/>
                <w:tab w:val="decimal" w:pos="44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93547A3" w14:textId="77777777" w:rsidR="007B26D6" w:rsidRPr="00986A55" w:rsidRDefault="007B26D6" w:rsidP="007B26D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C09F3DB" w14:textId="77777777" w:rsidR="007B26D6" w:rsidRPr="00986A55" w:rsidRDefault="007B26D6" w:rsidP="007B26D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04DD08E1" w14:textId="77777777" w:rsidR="007B26D6" w:rsidRPr="00986A55" w:rsidRDefault="007B26D6" w:rsidP="007B26D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2EAA5DEE" w14:textId="77777777" w:rsidR="007B26D6" w:rsidRPr="00986A55" w:rsidRDefault="007B26D6" w:rsidP="007B26D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8E24428" w14:textId="77777777" w:rsidR="007B26D6" w:rsidRPr="00986A55" w:rsidRDefault="007B26D6" w:rsidP="007B26D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2" w:type="dxa"/>
          </w:tcPr>
          <w:p w14:paraId="7B5DA46B" w14:textId="77777777" w:rsidR="007B26D6" w:rsidRPr="00986A55" w:rsidRDefault="007B26D6" w:rsidP="007B26D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8" w:type="dxa"/>
          </w:tcPr>
          <w:p w14:paraId="5279A0AB" w14:textId="77777777" w:rsidR="007B26D6" w:rsidRPr="00986A55" w:rsidRDefault="007B26D6" w:rsidP="007B26D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1F15AD72" w14:textId="77777777" w:rsidR="007B26D6" w:rsidRPr="00986A55" w:rsidRDefault="007B26D6" w:rsidP="007B26D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0F0522" w:rsidRPr="00986A55" w14:paraId="1502F395" w14:textId="77777777" w:rsidTr="00EB7687">
        <w:tc>
          <w:tcPr>
            <w:tcW w:w="2482" w:type="dxa"/>
          </w:tcPr>
          <w:p w14:paraId="5C829898" w14:textId="77777777" w:rsidR="000F0522" w:rsidRPr="00986A55" w:rsidRDefault="000F0522" w:rsidP="000F0522">
            <w:pPr>
              <w:spacing w:line="300" w:lineRule="exact"/>
              <w:ind w:right="-37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โฮลดิ้งส์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ทรี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</w:tcPr>
          <w:p w14:paraId="1924E220" w14:textId="77777777" w:rsidR="000F0522" w:rsidRPr="00986A55" w:rsidRDefault="000F0522" w:rsidP="000F0522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3703B679" w14:textId="77777777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247C196C" w14:textId="553323A1" w:rsidR="000F0522" w:rsidRPr="00986A55" w:rsidRDefault="000F0522" w:rsidP="000F052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65.00 </w:t>
            </w:r>
          </w:p>
        </w:tc>
        <w:tc>
          <w:tcPr>
            <w:tcW w:w="792" w:type="dxa"/>
          </w:tcPr>
          <w:p w14:paraId="47E8196D" w14:textId="77777777" w:rsidR="000F0522" w:rsidRPr="00986A55" w:rsidRDefault="000F0522" w:rsidP="000F052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65.00 </w:t>
            </w:r>
          </w:p>
        </w:tc>
        <w:tc>
          <w:tcPr>
            <w:tcW w:w="828" w:type="dxa"/>
          </w:tcPr>
          <w:p w14:paraId="2E245898" w14:textId="6C3744ED" w:rsidR="000F0522" w:rsidRPr="00986A55" w:rsidRDefault="000F0522" w:rsidP="000F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86A55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14:paraId="43678B92" w14:textId="77777777" w:rsidR="000F0522" w:rsidRPr="00986A55" w:rsidRDefault="000F0522" w:rsidP="000F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86A55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747" w:type="dxa"/>
          </w:tcPr>
          <w:p w14:paraId="76623D66" w14:textId="320A8F93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1DA5855" w14:textId="79295AA9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207B8C79" w14:textId="67CFEEAD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3EC8BE65" w14:textId="337F1D41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63D0AA0" w14:textId="4516C50A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5ECD5F1C" w14:textId="403092E7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07C69DDA" w14:textId="79AE3553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69A25E27" w14:textId="0475C63F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0F0522" w:rsidRPr="00986A55" w14:paraId="586D6609" w14:textId="77777777" w:rsidTr="00EB7687">
        <w:tc>
          <w:tcPr>
            <w:tcW w:w="2482" w:type="dxa"/>
          </w:tcPr>
          <w:p w14:paraId="2D4766CF" w14:textId="77777777" w:rsidR="000F0522" w:rsidRPr="00986A55" w:rsidRDefault="000F0522" w:rsidP="000F0522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โฮลดิ้งส์</w:t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ทู จำกัด</w:t>
            </w:r>
          </w:p>
        </w:tc>
        <w:tc>
          <w:tcPr>
            <w:tcW w:w="1800" w:type="dxa"/>
          </w:tcPr>
          <w:p w14:paraId="273FD836" w14:textId="77777777" w:rsidR="000F0522" w:rsidRPr="00986A55" w:rsidRDefault="000F0522" w:rsidP="000F0522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57564E42" w14:textId="77777777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25050E1F" w14:textId="25EAB9DF" w:rsidR="000F0522" w:rsidRPr="00986A55" w:rsidRDefault="000F0522" w:rsidP="000F052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33.15</w:t>
            </w:r>
          </w:p>
        </w:tc>
        <w:tc>
          <w:tcPr>
            <w:tcW w:w="792" w:type="dxa"/>
          </w:tcPr>
          <w:p w14:paraId="4DFB946D" w14:textId="77777777" w:rsidR="000F0522" w:rsidRPr="00986A55" w:rsidRDefault="000F0522" w:rsidP="000F052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33.15</w:t>
            </w:r>
          </w:p>
        </w:tc>
        <w:tc>
          <w:tcPr>
            <w:tcW w:w="828" w:type="dxa"/>
          </w:tcPr>
          <w:p w14:paraId="4779F948" w14:textId="1F5C268B" w:rsidR="000F0522" w:rsidRPr="00986A55" w:rsidRDefault="000F0522" w:rsidP="000F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86A55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14:paraId="2D5D1746" w14:textId="77777777" w:rsidR="000F0522" w:rsidRPr="00986A55" w:rsidRDefault="000F0522" w:rsidP="000F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86A55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747" w:type="dxa"/>
          </w:tcPr>
          <w:p w14:paraId="6752A348" w14:textId="5A32D4B1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84EEC9A" w14:textId="74F88B05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36D7BBEB" w14:textId="2F045544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0D50F666" w14:textId="3819069F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6095A3A" w14:textId="1AC3024A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5FD76598" w14:textId="35BCCFA2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6561623E" w14:textId="68CD253D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6402BF2F" w14:textId="354316DC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0F0522" w:rsidRPr="00986A55" w14:paraId="79237A6C" w14:textId="77777777" w:rsidTr="00EB7687">
        <w:tc>
          <w:tcPr>
            <w:tcW w:w="2482" w:type="dxa"/>
          </w:tcPr>
          <w:p w14:paraId="77F039B0" w14:textId="77777777" w:rsidR="000F0522" w:rsidRPr="00986A55" w:rsidRDefault="000F0522" w:rsidP="000F0522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โฮลดิ้งส์ วัน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</w:tcPr>
          <w:p w14:paraId="55E20DA5" w14:textId="77777777" w:rsidR="000F0522" w:rsidRPr="00986A55" w:rsidRDefault="000F0522" w:rsidP="000F0522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5C3264C2" w14:textId="77777777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14503CF2" w14:textId="38E96672" w:rsidR="000F0522" w:rsidRPr="00986A55" w:rsidRDefault="000F0522" w:rsidP="000F052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792" w:type="dxa"/>
          </w:tcPr>
          <w:p w14:paraId="653EDAEA" w14:textId="77777777" w:rsidR="000F0522" w:rsidRPr="00986A55" w:rsidRDefault="000F0522" w:rsidP="000F052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828" w:type="dxa"/>
          </w:tcPr>
          <w:p w14:paraId="37613C64" w14:textId="2D3F7272" w:rsidR="000F0522" w:rsidRPr="00986A55" w:rsidRDefault="000F0522" w:rsidP="000F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86A55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14:paraId="2856AC0F" w14:textId="77777777" w:rsidR="000F0522" w:rsidRPr="00986A55" w:rsidRDefault="000F0522" w:rsidP="000F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86A55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747" w:type="dxa"/>
          </w:tcPr>
          <w:p w14:paraId="20138C39" w14:textId="6B166AEB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8F73934" w14:textId="059B05C5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2F5A5935" w14:textId="5447D331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381D0D83" w14:textId="6866728C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D9C2A77" w14:textId="753A649E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7B15E2D4" w14:textId="01923DAF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11ABE9C9" w14:textId="11995CB7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0B3486C9" w14:textId="69D0C3B2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0F0522" w:rsidRPr="00986A55" w14:paraId="0A6F0388" w14:textId="77777777" w:rsidTr="00EB7687">
        <w:tc>
          <w:tcPr>
            <w:tcW w:w="2482" w:type="dxa"/>
          </w:tcPr>
          <w:p w14:paraId="611C8448" w14:textId="77777777" w:rsidR="000F0522" w:rsidRPr="00986A55" w:rsidRDefault="000F0522" w:rsidP="000F0522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โฮลดิ้งส์ จำกัด</w:t>
            </w:r>
          </w:p>
        </w:tc>
        <w:tc>
          <w:tcPr>
            <w:tcW w:w="1800" w:type="dxa"/>
          </w:tcPr>
          <w:p w14:paraId="1E0BB286" w14:textId="77777777" w:rsidR="000F0522" w:rsidRPr="00986A55" w:rsidRDefault="000F0522" w:rsidP="000F0522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41CC7587" w14:textId="77777777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5BC59462" w14:textId="6D0BF35C" w:rsidR="000F0522" w:rsidRPr="00986A55" w:rsidRDefault="000F0522" w:rsidP="000F052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792" w:type="dxa"/>
          </w:tcPr>
          <w:p w14:paraId="45DA535C" w14:textId="77777777" w:rsidR="000F0522" w:rsidRPr="00986A55" w:rsidRDefault="000F0522" w:rsidP="000F052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828" w:type="dxa"/>
          </w:tcPr>
          <w:p w14:paraId="63BCCF81" w14:textId="761651FB" w:rsidR="000F0522" w:rsidRPr="00986A55" w:rsidRDefault="000F0522" w:rsidP="000F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86A55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14:paraId="5D7174F5" w14:textId="77777777" w:rsidR="000F0522" w:rsidRPr="00986A55" w:rsidRDefault="000F0522" w:rsidP="000F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86A55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747" w:type="dxa"/>
          </w:tcPr>
          <w:p w14:paraId="64A0C6D3" w14:textId="5610AF02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6F8751B" w14:textId="524319AB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04B1483B" w14:textId="627DCF32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202CB47C" w14:textId="260FD8DB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E14C399" w14:textId="27B811F9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2DA0BA85" w14:textId="74BD4815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0A205690" w14:textId="1A863542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15A5886A" w14:textId="08F07256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0F0522" w:rsidRPr="00986A55" w14:paraId="1AEF26FA" w14:textId="77777777" w:rsidTr="00EB7687">
        <w:tc>
          <w:tcPr>
            <w:tcW w:w="2482" w:type="dxa"/>
          </w:tcPr>
          <w:p w14:paraId="5FE734A6" w14:textId="77777777" w:rsidR="000F0522" w:rsidRPr="00986A55" w:rsidRDefault="000F0522" w:rsidP="000F0522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จำกัด</w:t>
            </w:r>
          </w:p>
        </w:tc>
        <w:tc>
          <w:tcPr>
            <w:tcW w:w="1800" w:type="dxa"/>
          </w:tcPr>
          <w:p w14:paraId="43DB9FA4" w14:textId="77777777" w:rsidR="000F0522" w:rsidRPr="00986A55" w:rsidRDefault="000F0522" w:rsidP="000F0522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5B884086" w14:textId="77777777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15204EBE" w14:textId="7E84095A" w:rsidR="000F0522" w:rsidRPr="00986A55" w:rsidRDefault="000F0522" w:rsidP="000F052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792" w:type="dxa"/>
          </w:tcPr>
          <w:p w14:paraId="13797E62" w14:textId="77777777" w:rsidR="000F0522" w:rsidRPr="00986A55" w:rsidRDefault="000F0522" w:rsidP="000F052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828" w:type="dxa"/>
          </w:tcPr>
          <w:p w14:paraId="36F22149" w14:textId="515410D4" w:rsidR="000F0522" w:rsidRPr="00986A55" w:rsidRDefault="000F0522" w:rsidP="000F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86A55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14:paraId="01F3C364" w14:textId="77777777" w:rsidR="000F0522" w:rsidRPr="00986A55" w:rsidRDefault="000F0522" w:rsidP="000F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86A55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747" w:type="dxa"/>
          </w:tcPr>
          <w:p w14:paraId="7F9B8CF2" w14:textId="5916C075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D7B13E9" w14:textId="753405D0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45B77CBA" w14:textId="0F82AD8C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2B38D66B" w14:textId="7A2F8913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E86A176" w14:textId="2F190D62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4DECF67F" w14:textId="7461D54B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16B93CAF" w14:textId="41C77A18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5B59B12E" w14:textId="0B5F0B96" w:rsidR="000F0522" w:rsidRPr="00986A55" w:rsidRDefault="000F0522" w:rsidP="000F052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B26D6" w:rsidRPr="00986A55" w14:paraId="0E374182" w14:textId="77777777" w:rsidTr="00EB7687">
        <w:tc>
          <w:tcPr>
            <w:tcW w:w="2482" w:type="dxa"/>
          </w:tcPr>
          <w:p w14:paraId="63B7028F" w14:textId="77777777" w:rsidR="007B26D6" w:rsidRPr="00986A55" w:rsidRDefault="007B26D6" w:rsidP="007B26D6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7EEA1B8F" w14:textId="77777777" w:rsidR="007B26D6" w:rsidRPr="00986A55" w:rsidRDefault="007B26D6" w:rsidP="007B26D6">
            <w:pPr>
              <w:spacing w:line="300" w:lineRule="exact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76304790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35366104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2349A1E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37092533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E4E720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0C83A00D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09FDC14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FCABE6F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1FF899FE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F386DE2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2" w:type="dxa"/>
          </w:tcPr>
          <w:p w14:paraId="52DC2AF3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8" w:type="dxa"/>
          </w:tcPr>
          <w:p w14:paraId="6368A0CA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3FED5088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B26D6" w:rsidRPr="00986A55" w14:paraId="645EAC76" w14:textId="77777777" w:rsidTr="00EB7687">
        <w:tc>
          <w:tcPr>
            <w:tcW w:w="5686" w:type="dxa"/>
            <w:gridSpan w:val="3"/>
          </w:tcPr>
          <w:p w14:paraId="78D8D25E" w14:textId="77777777" w:rsidR="007B26D6" w:rsidRPr="00986A55" w:rsidRDefault="007B26D6" w:rsidP="007B26D6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Square Root Phuket Investment Ltd.</w:t>
            </w:r>
          </w:p>
        </w:tc>
        <w:tc>
          <w:tcPr>
            <w:tcW w:w="837" w:type="dxa"/>
          </w:tcPr>
          <w:p w14:paraId="310B5E8E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C37318C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0C749809" w14:textId="77777777" w:rsidR="007B26D6" w:rsidRPr="00986A55" w:rsidRDefault="007B26D6" w:rsidP="007B26D6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FF95261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ADA4D85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DCD1F1" w14:textId="77777777" w:rsidR="007B26D6" w:rsidRPr="00986A55" w:rsidRDefault="007B26D6" w:rsidP="007B26D6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396ED03C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B3764C9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7226ECD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2" w:type="dxa"/>
          </w:tcPr>
          <w:p w14:paraId="0F018B03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8" w:type="dxa"/>
          </w:tcPr>
          <w:p w14:paraId="493EB214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054287C1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4D6DFE" w:rsidRPr="00986A55" w14:paraId="767D1DA9" w14:textId="77777777" w:rsidTr="00EB7687">
        <w:tc>
          <w:tcPr>
            <w:tcW w:w="2482" w:type="dxa"/>
          </w:tcPr>
          <w:p w14:paraId="1F0B114C" w14:textId="77777777" w:rsidR="004D6DFE" w:rsidRPr="00986A55" w:rsidRDefault="004D6DFE" w:rsidP="004D6DFE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BT Phuket Holdings 3 Ltd.</w:t>
            </w:r>
          </w:p>
        </w:tc>
        <w:tc>
          <w:tcPr>
            <w:tcW w:w="1800" w:type="dxa"/>
          </w:tcPr>
          <w:p w14:paraId="06A34FB4" w14:textId="77777777" w:rsidR="004D6DFE" w:rsidRPr="00986A55" w:rsidRDefault="004D6DFE" w:rsidP="004D6DFE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42355D9E" w14:textId="77777777" w:rsidR="004D6DFE" w:rsidRPr="00986A55" w:rsidRDefault="004D6DFE" w:rsidP="004D6DFE">
            <w:pPr>
              <w:spacing w:line="300" w:lineRule="exact"/>
              <w:ind w:right="-23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สาธารณรัฐ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เซเชลส์</w:t>
            </w:r>
          </w:p>
        </w:tc>
        <w:tc>
          <w:tcPr>
            <w:tcW w:w="837" w:type="dxa"/>
          </w:tcPr>
          <w:p w14:paraId="14555D34" w14:textId="4862BEEE" w:rsidR="004D6DFE" w:rsidRPr="00986A55" w:rsidRDefault="004D6DFE" w:rsidP="004D6DFE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792" w:type="dxa"/>
          </w:tcPr>
          <w:p w14:paraId="29E54F76" w14:textId="77777777" w:rsidR="004D6DFE" w:rsidRPr="00986A55" w:rsidRDefault="004D6DFE" w:rsidP="004D6DFE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828" w:type="dxa"/>
          </w:tcPr>
          <w:p w14:paraId="5D2624DA" w14:textId="5AA39946" w:rsidR="004D6DFE" w:rsidRPr="00986A55" w:rsidRDefault="004D6DFE" w:rsidP="004D6DFE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USD 100 </w:t>
            </w:r>
          </w:p>
        </w:tc>
        <w:tc>
          <w:tcPr>
            <w:tcW w:w="810" w:type="dxa"/>
          </w:tcPr>
          <w:p w14:paraId="1B60A7DF" w14:textId="77777777" w:rsidR="004D6DFE" w:rsidRPr="00986A55" w:rsidRDefault="004D6DFE" w:rsidP="004D6DFE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USD 100 </w:t>
            </w:r>
          </w:p>
        </w:tc>
        <w:tc>
          <w:tcPr>
            <w:tcW w:w="747" w:type="dxa"/>
          </w:tcPr>
          <w:p w14:paraId="6614E655" w14:textId="0918542B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AD5404B" w14:textId="77777777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721048EC" w14:textId="6D623B19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75CA711B" w14:textId="77777777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261FDE2" w14:textId="329E1081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3455C8A7" w14:textId="77777777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59FF8AC1" w14:textId="3EEE085D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3B7AF105" w14:textId="4CED9DA3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4D6DFE" w:rsidRPr="00986A55" w14:paraId="1BA83F28" w14:textId="77777777" w:rsidTr="00EB7687">
        <w:tc>
          <w:tcPr>
            <w:tcW w:w="2482" w:type="dxa"/>
          </w:tcPr>
          <w:p w14:paraId="38E7DC39" w14:textId="77777777" w:rsidR="004D6DFE" w:rsidRPr="00986A55" w:rsidRDefault="004D6DFE" w:rsidP="004D6DFE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BT Phuket Holdings 2 Ltd.</w:t>
            </w:r>
          </w:p>
        </w:tc>
        <w:tc>
          <w:tcPr>
            <w:tcW w:w="1800" w:type="dxa"/>
          </w:tcPr>
          <w:p w14:paraId="31F84C0D" w14:textId="77777777" w:rsidR="004D6DFE" w:rsidRPr="00986A55" w:rsidRDefault="004D6DFE" w:rsidP="004D6DFE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1D8A644B" w14:textId="77777777" w:rsidR="004D6DFE" w:rsidRPr="00986A55" w:rsidRDefault="004D6DFE" w:rsidP="004D6DFE">
            <w:pPr>
              <w:spacing w:line="300" w:lineRule="exact"/>
              <w:ind w:right="-23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สาธารณรัฐ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เซเชลส์</w:t>
            </w:r>
          </w:p>
        </w:tc>
        <w:tc>
          <w:tcPr>
            <w:tcW w:w="837" w:type="dxa"/>
          </w:tcPr>
          <w:p w14:paraId="6136555B" w14:textId="0F438E0D" w:rsidR="004D6DFE" w:rsidRPr="00986A55" w:rsidRDefault="004D6DFE" w:rsidP="004D6DFE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33.15</w:t>
            </w:r>
          </w:p>
        </w:tc>
        <w:tc>
          <w:tcPr>
            <w:tcW w:w="792" w:type="dxa"/>
          </w:tcPr>
          <w:p w14:paraId="7C75622A" w14:textId="77777777" w:rsidR="004D6DFE" w:rsidRPr="00986A55" w:rsidRDefault="004D6DFE" w:rsidP="004D6DFE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33.15</w:t>
            </w:r>
          </w:p>
        </w:tc>
        <w:tc>
          <w:tcPr>
            <w:tcW w:w="828" w:type="dxa"/>
          </w:tcPr>
          <w:p w14:paraId="3E43EADB" w14:textId="513BEBAB" w:rsidR="004D6DFE" w:rsidRPr="00986A55" w:rsidRDefault="004D6DFE" w:rsidP="004D6DFE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USD 100 </w:t>
            </w:r>
          </w:p>
        </w:tc>
        <w:tc>
          <w:tcPr>
            <w:tcW w:w="810" w:type="dxa"/>
          </w:tcPr>
          <w:p w14:paraId="4E95A84D" w14:textId="77777777" w:rsidR="004D6DFE" w:rsidRPr="00986A55" w:rsidRDefault="004D6DFE" w:rsidP="004D6DFE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USD 100 </w:t>
            </w:r>
          </w:p>
        </w:tc>
        <w:tc>
          <w:tcPr>
            <w:tcW w:w="747" w:type="dxa"/>
          </w:tcPr>
          <w:p w14:paraId="5E667C85" w14:textId="0561BCE2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CC3DF66" w14:textId="77777777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215E00CE" w14:textId="6C8219AD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2E51B3E2" w14:textId="77777777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F6E9ECD" w14:textId="74EBFF3A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21CECCB5" w14:textId="77777777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158FF201" w14:textId="4CC3AF13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4E43D752" w14:textId="777D30AB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4D6DFE" w:rsidRPr="00986A55" w14:paraId="79A78069" w14:textId="77777777" w:rsidTr="00EB7687">
        <w:tc>
          <w:tcPr>
            <w:tcW w:w="2482" w:type="dxa"/>
          </w:tcPr>
          <w:p w14:paraId="208B9742" w14:textId="77777777" w:rsidR="004D6DFE" w:rsidRPr="00986A55" w:rsidRDefault="004D6DFE" w:rsidP="004D6DFE">
            <w:pPr>
              <w:spacing w:line="30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BT Phuket Holdings 1 Ltd.</w:t>
            </w:r>
          </w:p>
        </w:tc>
        <w:tc>
          <w:tcPr>
            <w:tcW w:w="1800" w:type="dxa"/>
          </w:tcPr>
          <w:p w14:paraId="26367B85" w14:textId="77777777" w:rsidR="004D6DFE" w:rsidRPr="00986A55" w:rsidRDefault="004D6DFE" w:rsidP="004D6DFE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132D6E2B" w14:textId="77777777" w:rsidR="004D6DFE" w:rsidRPr="00986A55" w:rsidRDefault="004D6DFE" w:rsidP="004D6DFE">
            <w:pPr>
              <w:spacing w:line="300" w:lineRule="exact"/>
              <w:ind w:right="-23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สาธารณรัฐ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เซเชลส์</w:t>
            </w:r>
          </w:p>
        </w:tc>
        <w:tc>
          <w:tcPr>
            <w:tcW w:w="837" w:type="dxa"/>
          </w:tcPr>
          <w:p w14:paraId="50E81AB9" w14:textId="2DAD372E" w:rsidR="004D6DFE" w:rsidRPr="00986A55" w:rsidRDefault="004D6DFE" w:rsidP="004D6DFE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792" w:type="dxa"/>
          </w:tcPr>
          <w:p w14:paraId="73560066" w14:textId="77777777" w:rsidR="004D6DFE" w:rsidRPr="00986A55" w:rsidRDefault="004D6DFE" w:rsidP="004D6DFE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828" w:type="dxa"/>
          </w:tcPr>
          <w:p w14:paraId="455A370D" w14:textId="02CCE5C7" w:rsidR="004D6DFE" w:rsidRPr="00986A55" w:rsidRDefault="004D6DFE" w:rsidP="004D6DFE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USD 100 </w:t>
            </w:r>
          </w:p>
        </w:tc>
        <w:tc>
          <w:tcPr>
            <w:tcW w:w="810" w:type="dxa"/>
          </w:tcPr>
          <w:p w14:paraId="30FEBA13" w14:textId="77777777" w:rsidR="004D6DFE" w:rsidRPr="00986A55" w:rsidRDefault="004D6DFE" w:rsidP="004D6DFE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USD 100 </w:t>
            </w:r>
          </w:p>
        </w:tc>
        <w:tc>
          <w:tcPr>
            <w:tcW w:w="747" w:type="dxa"/>
          </w:tcPr>
          <w:p w14:paraId="37354844" w14:textId="1197D39D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222189F" w14:textId="77777777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41173CEA" w14:textId="561FFBC1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3388BCD8" w14:textId="77777777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FC16A29" w14:textId="1CAB472A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5A126981" w14:textId="77777777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0F666610" w14:textId="0A205D33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66663260" w14:textId="3F5D2BC4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4D6DFE" w:rsidRPr="00986A55" w14:paraId="572F22A6" w14:textId="77777777" w:rsidTr="00EB7687">
        <w:tc>
          <w:tcPr>
            <w:tcW w:w="2482" w:type="dxa"/>
          </w:tcPr>
          <w:p w14:paraId="29F63FCC" w14:textId="77777777" w:rsidR="004D6DFE" w:rsidRPr="00986A55" w:rsidRDefault="004D6DFE" w:rsidP="004D6DFE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BT Phuket Holdings Ltd.</w:t>
            </w:r>
          </w:p>
        </w:tc>
        <w:tc>
          <w:tcPr>
            <w:tcW w:w="1800" w:type="dxa"/>
          </w:tcPr>
          <w:p w14:paraId="66FA2E21" w14:textId="77777777" w:rsidR="004D6DFE" w:rsidRPr="00986A55" w:rsidRDefault="004D6DFE" w:rsidP="004D6DFE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26C88A99" w14:textId="77777777" w:rsidR="004D6DFE" w:rsidRPr="00986A55" w:rsidRDefault="004D6DFE" w:rsidP="004D6DFE">
            <w:pPr>
              <w:spacing w:line="300" w:lineRule="exact"/>
              <w:ind w:right="-23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</w:tcPr>
          <w:p w14:paraId="7679C48E" w14:textId="692AAADD" w:rsidR="004D6DFE" w:rsidRPr="00986A55" w:rsidRDefault="004D6DFE" w:rsidP="004D6DFE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792" w:type="dxa"/>
          </w:tcPr>
          <w:p w14:paraId="38766589" w14:textId="77777777" w:rsidR="004D6DFE" w:rsidRPr="00986A55" w:rsidRDefault="004D6DFE" w:rsidP="004D6DFE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828" w:type="dxa"/>
          </w:tcPr>
          <w:p w14:paraId="31220C9E" w14:textId="0997B0EE" w:rsidR="004D6DFE" w:rsidRPr="00986A55" w:rsidRDefault="004D6DFE" w:rsidP="004D6DFE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USD 100 </w:t>
            </w:r>
          </w:p>
        </w:tc>
        <w:tc>
          <w:tcPr>
            <w:tcW w:w="810" w:type="dxa"/>
          </w:tcPr>
          <w:p w14:paraId="024AC6B2" w14:textId="77777777" w:rsidR="004D6DFE" w:rsidRPr="00986A55" w:rsidRDefault="004D6DFE" w:rsidP="004D6DFE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USD 100 </w:t>
            </w:r>
          </w:p>
        </w:tc>
        <w:tc>
          <w:tcPr>
            <w:tcW w:w="747" w:type="dxa"/>
          </w:tcPr>
          <w:p w14:paraId="09B53E1C" w14:textId="089DF9A4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91C686F" w14:textId="77777777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21DF0D89" w14:textId="240A0956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0516F33A" w14:textId="77777777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5C7DBC54" w14:textId="71D5C9BB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5EAECE90" w14:textId="77777777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7337414D" w14:textId="16A41338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29D122C2" w14:textId="59C4268F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4D6DFE" w:rsidRPr="00986A55" w14:paraId="084B8A26" w14:textId="77777777" w:rsidTr="00EB7687">
        <w:tc>
          <w:tcPr>
            <w:tcW w:w="2482" w:type="dxa"/>
          </w:tcPr>
          <w:p w14:paraId="465120A8" w14:textId="77777777" w:rsidR="004D6DFE" w:rsidRPr="00986A55" w:rsidRDefault="004D6DFE" w:rsidP="004D6DFE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BT Phuket Ltd.</w:t>
            </w:r>
          </w:p>
        </w:tc>
        <w:tc>
          <w:tcPr>
            <w:tcW w:w="1800" w:type="dxa"/>
          </w:tcPr>
          <w:p w14:paraId="315EAB84" w14:textId="77777777" w:rsidR="004D6DFE" w:rsidRPr="00986A55" w:rsidRDefault="004D6DFE" w:rsidP="004D6DFE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17E6C2AB" w14:textId="77777777" w:rsidR="004D6DFE" w:rsidRPr="00986A55" w:rsidRDefault="004D6DFE" w:rsidP="004D6DFE">
            <w:pPr>
              <w:spacing w:line="300" w:lineRule="exact"/>
              <w:ind w:right="-23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</w:tcPr>
          <w:p w14:paraId="0AC6DA30" w14:textId="24E9C13F" w:rsidR="004D6DFE" w:rsidRPr="00986A55" w:rsidRDefault="004D6DFE" w:rsidP="004D6DFE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792" w:type="dxa"/>
          </w:tcPr>
          <w:p w14:paraId="09AD2288" w14:textId="77777777" w:rsidR="004D6DFE" w:rsidRPr="00986A55" w:rsidRDefault="004D6DFE" w:rsidP="004D6DFE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828" w:type="dxa"/>
          </w:tcPr>
          <w:p w14:paraId="52126CA2" w14:textId="1B6B3F55" w:rsidR="004D6DFE" w:rsidRPr="00986A55" w:rsidRDefault="004D6DFE" w:rsidP="004D6DFE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USD 100 </w:t>
            </w:r>
          </w:p>
        </w:tc>
        <w:tc>
          <w:tcPr>
            <w:tcW w:w="810" w:type="dxa"/>
          </w:tcPr>
          <w:p w14:paraId="27DE69A8" w14:textId="77777777" w:rsidR="004D6DFE" w:rsidRPr="00986A55" w:rsidRDefault="004D6DFE" w:rsidP="004D6DFE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USD 100 </w:t>
            </w:r>
          </w:p>
        </w:tc>
        <w:tc>
          <w:tcPr>
            <w:tcW w:w="747" w:type="dxa"/>
          </w:tcPr>
          <w:p w14:paraId="1A880D9A" w14:textId="2F7EC69F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07E8FEE" w14:textId="77777777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42648623" w14:textId="3014E323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257ABD1D" w14:textId="77777777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0B5D78D" w14:textId="31A902F8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0B1B2A25" w14:textId="77777777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2C2C92E7" w14:textId="2F820CD5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450C6A01" w14:textId="323E77CC" w:rsidR="004D6DFE" w:rsidRPr="00986A55" w:rsidRDefault="004D6DFE" w:rsidP="004D6DF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B26D6" w:rsidRPr="00986A55" w14:paraId="6F62F3CF" w14:textId="77777777" w:rsidTr="00EB7687">
        <w:tc>
          <w:tcPr>
            <w:tcW w:w="2482" w:type="dxa"/>
          </w:tcPr>
          <w:p w14:paraId="54FF88DA" w14:textId="77777777" w:rsidR="007B26D6" w:rsidRPr="00986A55" w:rsidRDefault="007B26D6" w:rsidP="007B26D6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0" w:type="dxa"/>
          </w:tcPr>
          <w:p w14:paraId="6A32041C" w14:textId="77777777" w:rsidR="007B26D6" w:rsidRPr="00986A55" w:rsidRDefault="007B26D6" w:rsidP="007B26D6">
            <w:pPr>
              <w:spacing w:line="300" w:lineRule="exact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1BD49C1D" w14:textId="77777777" w:rsidR="007B26D6" w:rsidRPr="00986A55" w:rsidRDefault="007B26D6" w:rsidP="007B26D6">
            <w:pPr>
              <w:spacing w:line="300" w:lineRule="exact"/>
              <w:ind w:right="-23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4675B444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C91633B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0988FB2" w14:textId="77777777" w:rsidR="007B26D6" w:rsidRPr="00986A55" w:rsidRDefault="007B26D6" w:rsidP="007B26D6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7CD8185" w14:textId="77777777" w:rsidR="007B26D6" w:rsidRPr="00986A55" w:rsidRDefault="007B26D6" w:rsidP="007B26D6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1EEADB4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C8A7276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28" w:type="dxa"/>
          </w:tcPr>
          <w:p w14:paraId="2655E8D2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8D18380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8AE9CB8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2" w:type="dxa"/>
          </w:tcPr>
          <w:p w14:paraId="4DBF02CE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8" w:type="dxa"/>
          </w:tcPr>
          <w:p w14:paraId="33DB6903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03585935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B26D6" w:rsidRPr="00986A55" w14:paraId="54245ED2" w14:textId="77777777" w:rsidTr="00EB7687">
        <w:tc>
          <w:tcPr>
            <w:tcW w:w="2482" w:type="dxa"/>
          </w:tcPr>
          <w:p w14:paraId="423036D3" w14:textId="77777777" w:rsidR="007B26D6" w:rsidRPr="00986A55" w:rsidRDefault="007B26D6" w:rsidP="007B26D6">
            <w:pPr>
              <w:tabs>
                <w:tab w:val="clear" w:pos="227"/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-</w:t>
            </w: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ab/>
            </w:r>
            <w:r w:rsidRPr="00986A55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โครงการพัทยา เบย์ รีสอร์ท</w:t>
            </w:r>
          </w:p>
        </w:tc>
        <w:tc>
          <w:tcPr>
            <w:tcW w:w="1800" w:type="dxa"/>
          </w:tcPr>
          <w:p w14:paraId="4EB40269" w14:textId="77777777" w:rsidR="007B26D6" w:rsidRPr="00986A55" w:rsidRDefault="007B26D6" w:rsidP="007B26D6">
            <w:pPr>
              <w:spacing w:line="300" w:lineRule="exact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6ACD541A" w14:textId="77777777" w:rsidR="007B26D6" w:rsidRPr="00986A55" w:rsidRDefault="007B26D6" w:rsidP="007B26D6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6220611B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F3A25CC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4C8C68B" w14:textId="77777777" w:rsidR="007B26D6" w:rsidRPr="00986A55" w:rsidRDefault="007B26D6" w:rsidP="007B26D6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575AE9E" w14:textId="77777777" w:rsidR="007B26D6" w:rsidRPr="00986A55" w:rsidRDefault="007B26D6" w:rsidP="007B26D6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EB8C15B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0DEB7B8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3B3AEAD5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5E4FB0D0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23F07AF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2" w:type="dxa"/>
          </w:tcPr>
          <w:p w14:paraId="3716A289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8" w:type="dxa"/>
          </w:tcPr>
          <w:p w14:paraId="7A663310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3DC1F016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B26D6" w:rsidRPr="00986A55" w14:paraId="7528A9DE" w14:textId="77777777" w:rsidTr="00EB7687">
        <w:tc>
          <w:tcPr>
            <w:tcW w:w="2482" w:type="dxa"/>
          </w:tcPr>
          <w:p w14:paraId="12568E89" w14:textId="77777777" w:rsidR="007B26D6" w:rsidRPr="00986A55" w:rsidRDefault="007B26D6" w:rsidP="007B26D6">
            <w:pPr>
              <w:tabs>
                <w:tab w:val="clear" w:pos="227"/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1DA6D4FE" w14:textId="77777777" w:rsidR="007B26D6" w:rsidRPr="00986A55" w:rsidRDefault="007B26D6" w:rsidP="007B26D6">
            <w:pPr>
              <w:spacing w:line="300" w:lineRule="exact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2445E918" w14:textId="77777777" w:rsidR="007B26D6" w:rsidRPr="00986A55" w:rsidRDefault="007B26D6" w:rsidP="007B26D6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290C08E0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4DBD33F8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E7F8C94" w14:textId="77777777" w:rsidR="007B26D6" w:rsidRPr="00986A55" w:rsidRDefault="007B26D6" w:rsidP="007B26D6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E4101A7" w14:textId="77777777" w:rsidR="007B26D6" w:rsidRPr="00986A55" w:rsidRDefault="007B26D6" w:rsidP="007B26D6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EE92F20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2C18EBB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68D66EF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29B2D836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D1D4CFC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2" w:type="dxa"/>
          </w:tcPr>
          <w:p w14:paraId="781F3051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8" w:type="dxa"/>
          </w:tcPr>
          <w:p w14:paraId="5F8D8C49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544BA5E8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B26D6" w:rsidRPr="00986A55" w14:paraId="5DD6085D" w14:textId="77777777" w:rsidTr="00EB7687">
        <w:tc>
          <w:tcPr>
            <w:tcW w:w="5686" w:type="dxa"/>
            <w:gridSpan w:val="3"/>
          </w:tcPr>
          <w:p w14:paraId="34099BC4" w14:textId="77777777" w:rsidR="007B26D6" w:rsidRPr="00986A55" w:rsidRDefault="007B26D6" w:rsidP="007B26D6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อีโค โฮลดิ้งส์ ทู จำกัด</w:t>
            </w:r>
          </w:p>
        </w:tc>
        <w:tc>
          <w:tcPr>
            <w:tcW w:w="837" w:type="dxa"/>
          </w:tcPr>
          <w:p w14:paraId="6FA97A41" w14:textId="77777777" w:rsidR="007B26D6" w:rsidRPr="00986A55" w:rsidRDefault="007B26D6" w:rsidP="007B26D6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53C3F777" w14:textId="77777777" w:rsidR="007B26D6" w:rsidRPr="00986A55" w:rsidRDefault="007B26D6" w:rsidP="007B26D6">
            <w:pPr>
              <w:tabs>
                <w:tab w:val="decimal" w:pos="497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FF960C8" w14:textId="77777777" w:rsidR="007B26D6" w:rsidRPr="00986A55" w:rsidRDefault="007B26D6" w:rsidP="007B26D6">
            <w:pPr>
              <w:tabs>
                <w:tab w:val="decimal" w:pos="497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D02963F" w14:textId="77777777" w:rsidR="007B26D6" w:rsidRPr="00986A55" w:rsidRDefault="007B26D6" w:rsidP="007B26D6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74AD491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CC984CE" w14:textId="77777777" w:rsidR="007B26D6" w:rsidRPr="00986A55" w:rsidRDefault="007B26D6" w:rsidP="007B26D6">
            <w:pPr>
              <w:tabs>
                <w:tab w:val="decimal" w:pos="497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9F8D3A3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39DBF758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6ACD0B9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2" w:type="dxa"/>
          </w:tcPr>
          <w:p w14:paraId="6ED0164E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8" w:type="dxa"/>
          </w:tcPr>
          <w:p w14:paraId="3FF4AB04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28519BE2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B26D6" w:rsidRPr="00986A55" w14:paraId="54CC1233" w14:textId="77777777" w:rsidTr="00EB7687">
        <w:tc>
          <w:tcPr>
            <w:tcW w:w="2482" w:type="dxa"/>
          </w:tcPr>
          <w:p w14:paraId="770BBAC3" w14:textId="77777777" w:rsidR="007B26D6" w:rsidRPr="00986A55" w:rsidRDefault="007B26D6" w:rsidP="007B26D6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มิด เทียร์ 2 จำกัด</w:t>
            </w:r>
          </w:p>
        </w:tc>
        <w:tc>
          <w:tcPr>
            <w:tcW w:w="1800" w:type="dxa"/>
          </w:tcPr>
          <w:p w14:paraId="1808C906" w14:textId="326258B2" w:rsidR="007B26D6" w:rsidRPr="00986A55" w:rsidRDefault="007B26D6" w:rsidP="007B26D6">
            <w:pPr>
              <w:tabs>
                <w:tab w:val="clear" w:pos="227"/>
              </w:tabs>
              <w:spacing w:line="300" w:lineRule="exact"/>
              <w:ind w:left="128" w:right="-88" w:hanging="128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</w:p>
        </w:tc>
        <w:tc>
          <w:tcPr>
            <w:tcW w:w="1404" w:type="dxa"/>
          </w:tcPr>
          <w:p w14:paraId="456AEC76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051CC8B8" w14:textId="767C7978" w:rsidR="007B26D6" w:rsidRPr="00986A55" w:rsidRDefault="003368C2" w:rsidP="007B26D6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92" w:type="dxa"/>
          </w:tcPr>
          <w:p w14:paraId="6F2E8826" w14:textId="77777777" w:rsidR="007B26D6" w:rsidRPr="00986A55" w:rsidRDefault="007B26D6" w:rsidP="007B26D6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828" w:type="dxa"/>
          </w:tcPr>
          <w:p w14:paraId="50EA81E0" w14:textId="2C6C31B8" w:rsidR="007B26D6" w:rsidRPr="00986A55" w:rsidRDefault="003368C2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86A55">
              <w:rPr>
                <w:rFonts w:ascii="Angsana New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810" w:type="dxa"/>
          </w:tcPr>
          <w:p w14:paraId="485E0A13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86A55">
              <w:rPr>
                <w:rFonts w:ascii="Angsana New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747" w:type="dxa"/>
          </w:tcPr>
          <w:p w14:paraId="77D481F6" w14:textId="57DB6D6D" w:rsidR="007B26D6" w:rsidRPr="00986A55" w:rsidRDefault="003368C2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B1BA51A" w14:textId="03E6B537" w:rsidR="007B26D6" w:rsidRPr="00986A55" w:rsidRDefault="003368C2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3515FFD8" w14:textId="0FD58CCA" w:rsidR="007B26D6" w:rsidRPr="00986A55" w:rsidRDefault="003368C2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5CD71D73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4B5829D" w14:textId="45A21B34" w:rsidR="007B26D6" w:rsidRPr="00986A55" w:rsidRDefault="003368C2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4ED4B88A" w14:textId="77777777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28A2E381" w14:textId="4B66964F" w:rsidR="007B26D6" w:rsidRPr="00986A55" w:rsidRDefault="003368C2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426FC457" w14:textId="2489197F" w:rsidR="007B26D6" w:rsidRPr="00986A55" w:rsidRDefault="007B26D6" w:rsidP="007B26D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bookmarkEnd w:id="1"/>
    </w:tbl>
    <w:p w14:paraId="33E30B24" w14:textId="77777777" w:rsidR="003E23E4" w:rsidRPr="00986A55" w:rsidRDefault="003E23E4">
      <w:r w:rsidRPr="00986A55">
        <w:rPr>
          <w:b/>
        </w:rPr>
        <w:br w:type="page"/>
      </w:r>
    </w:p>
    <w:tbl>
      <w:tblPr>
        <w:tblpPr w:leftFromText="180" w:rightFromText="180" w:vertAnchor="text" w:tblpX="-39" w:tblpY="1"/>
        <w:tblOverlap w:val="never"/>
        <w:tblW w:w="1676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82"/>
        <w:gridCol w:w="1800"/>
        <w:gridCol w:w="1404"/>
        <w:gridCol w:w="837"/>
        <w:gridCol w:w="792"/>
        <w:gridCol w:w="828"/>
        <w:gridCol w:w="810"/>
        <w:gridCol w:w="747"/>
        <w:gridCol w:w="810"/>
        <w:gridCol w:w="828"/>
        <w:gridCol w:w="783"/>
        <w:gridCol w:w="747"/>
        <w:gridCol w:w="720"/>
        <w:gridCol w:w="810"/>
        <w:gridCol w:w="747"/>
        <w:gridCol w:w="810"/>
        <w:gridCol w:w="810"/>
      </w:tblGrid>
      <w:tr w:rsidR="005F0A15" w:rsidRPr="00986A55" w14:paraId="3492D2A2" w14:textId="77777777" w:rsidTr="005F0A15">
        <w:trPr>
          <w:gridAfter w:val="2"/>
          <w:wAfter w:w="1620" w:type="dxa"/>
        </w:trPr>
        <w:tc>
          <w:tcPr>
            <w:tcW w:w="15145" w:type="dxa"/>
            <w:gridSpan w:val="15"/>
            <w:vAlign w:val="bottom"/>
          </w:tcPr>
          <w:p w14:paraId="282F2B09" w14:textId="77777777" w:rsidR="005F0A15" w:rsidRPr="00986A55" w:rsidRDefault="005F0A15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0000C1" w:rsidRPr="00986A55" w14:paraId="3D0EA9A7" w14:textId="77777777" w:rsidTr="007D2CD4">
        <w:trPr>
          <w:gridAfter w:val="2"/>
          <w:wAfter w:w="1620" w:type="dxa"/>
        </w:trPr>
        <w:tc>
          <w:tcPr>
            <w:tcW w:w="2482" w:type="dxa"/>
            <w:vAlign w:val="bottom"/>
          </w:tcPr>
          <w:p w14:paraId="7FA76CEF" w14:textId="77777777" w:rsidR="000000C1" w:rsidRPr="00986A55" w:rsidRDefault="000000C1" w:rsidP="005F0A15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550B1618" w14:textId="77777777" w:rsidR="000000C1" w:rsidRPr="00986A55" w:rsidRDefault="000000C1" w:rsidP="005F0A15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255B6791" w14:textId="77777777" w:rsidR="000000C1" w:rsidRPr="00986A55" w:rsidRDefault="000000C1" w:rsidP="005F0A15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837" w:type="dxa"/>
            <w:vAlign w:val="bottom"/>
          </w:tcPr>
          <w:p w14:paraId="3EA0FF24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168DD46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6EFD8E0F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03FC82B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79EED0B1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9C9038C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0F99E568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3" w:type="dxa"/>
            <w:vAlign w:val="bottom"/>
          </w:tcPr>
          <w:p w14:paraId="1E028E91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63240499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7D15D10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557" w:type="dxa"/>
            <w:gridSpan w:val="2"/>
            <w:vAlign w:val="bottom"/>
          </w:tcPr>
          <w:p w14:paraId="35EC15D7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สำหรับ</w:t>
            </w:r>
          </w:p>
        </w:tc>
      </w:tr>
      <w:tr w:rsidR="000000C1" w:rsidRPr="00986A55" w14:paraId="627BB669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768F4F9F" w14:textId="77777777" w:rsidR="000000C1" w:rsidRPr="00986A55" w:rsidRDefault="000000C1" w:rsidP="005F0A15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00" w:type="dxa"/>
          </w:tcPr>
          <w:p w14:paraId="72EE6C70" w14:textId="77777777" w:rsidR="000000C1" w:rsidRPr="00986A55" w:rsidRDefault="000000C1" w:rsidP="005F0A15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04" w:type="dxa"/>
          </w:tcPr>
          <w:p w14:paraId="3FC2F142" w14:textId="77777777" w:rsidR="000000C1" w:rsidRPr="00986A55" w:rsidRDefault="000000C1" w:rsidP="005F0A15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629" w:type="dxa"/>
            <w:gridSpan w:val="2"/>
            <w:vAlign w:val="bottom"/>
          </w:tcPr>
          <w:p w14:paraId="34AE5276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38" w:type="dxa"/>
            <w:gridSpan w:val="2"/>
            <w:vAlign w:val="bottom"/>
          </w:tcPr>
          <w:p w14:paraId="1E9E3869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57" w:type="dxa"/>
            <w:gridSpan w:val="2"/>
            <w:vAlign w:val="bottom"/>
          </w:tcPr>
          <w:p w14:paraId="36E6C8D2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1" w:type="dxa"/>
            <w:gridSpan w:val="2"/>
          </w:tcPr>
          <w:p w14:paraId="4EB2EE5D" w14:textId="77777777" w:rsidR="000000C1" w:rsidRPr="00986A55" w:rsidRDefault="000000C1" w:rsidP="005F0A1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2"/>
          </w:tcPr>
          <w:p w14:paraId="416F49F7" w14:textId="77777777" w:rsidR="000000C1" w:rsidRPr="00986A55" w:rsidRDefault="000000C1" w:rsidP="005F0A1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57" w:type="dxa"/>
            <w:gridSpan w:val="2"/>
            <w:vAlign w:val="bottom"/>
          </w:tcPr>
          <w:p w14:paraId="65755CF3" w14:textId="317E5B98" w:rsidR="000000C1" w:rsidRPr="00986A55" w:rsidRDefault="000000C1" w:rsidP="000000C1">
            <w:pPr>
              <w:pStyle w:val="acctmergecolhdg"/>
              <w:spacing w:line="240" w:lineRule="auto"/>
              <w:ind w:left="-88" w:right="-133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งวด</w:t>
            </w:r>
            <w:r w:rsidR="006B6171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7B26D6" w:rsidRPr="00986A55" w14:paraId="319D0140" w14:textId="77777777" w:rsidTr="005F0A15">
        <w:trPr>
          <w:gridAfter w:val="2"/>
          <w:wAfter w:w="1620" w:type="dxa"/>
        </w:trPr>
        <w:tc>
          <w:tcPr>
            <w:tcW w:w="2482" w:type="dxa"/>
            <w:vAlign w:val="bottom"/>
          </w:tcPr>
          <w:p w14:paraId="3F11B5B5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2574B93F" w14:textId="77777777" w:rsidR="007B26D6" w:rsidRPr="00986A55" w:rsidRDefault="007B26D6" w:rsidP="007B26D6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09F36D39" w14:textId="77777777" w:rsidR="007B26D6" w:rsidRPr="00986A55" w:rsidRDefault="007B26D6" w:rsidP="007B26D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5AB1D42F" w14:textId="4C760427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92" w:type="dxa"/>
            <w:vAlign w:val="bottom"/>
          </w:tcPr>
          <w:p w14:paraId="7325FCEB" w14:textId="5F8FF8F4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28" w:type="dxa"/>
            <w:vAlign w:val="bottom"/>
          </w:tcPr>
          <w:p w14:paraId="1364A827" w14:textId="2C8BB360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10" w:type="dxa"/>
            <w:vAlign w:val="bottom"/>
          </w:tcPr>
          <w:p w14:paraId="17939F7C" w14:textId="241FCAF4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155A1E2F" w14:textId="5B0931D2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10" w:type="dxa"/>
            <w:vAlign w:val="bottom"/>
          </w:tcPr>
          <w:p w14:paraId="3D44A526" w14:textId="65735057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28" w:type="dxa"/>
            <w:vAlign w:val="bottom"/>
          </w:tcPr>
          <w:p w14:paraId="0D8085DD" w14:textId="49D33468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83" w:type="dxa"/>
            <w:vAlign w:val="bottom"/>
          </w:tcPr>
          <w:p w14:paraId="169C27B6" w14:textId="5D9DC742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7FAC1BF9" w14:textId="4C429DD1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20" w:type="dxa"/>
            <w:vAlign w:val="bottom"/>
          </w:tcPr>
          <w:p w14:paraId="08BA1BC4" w14:textId="39949776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66C7EEDD" w14:textId="105E1F60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47" w:type="dxa"/>
            <w:vAlign w:val="bottom"/>
          </w:tcPr>
          <w:p w14:paraId="1F238B20" w14:textId="73B08453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</w:tr>
      <w:tr w:rsidR="007B26D6" w:rsidRPr="00986A55" w14:paraId="370A45FD" w14:textId="77777777" w:rsidTr="005F0A15">
        <w:trPr>
          <w:gridAfter w:val="2"/>
          <w:wAfter w:w="1620" w:type="dxa"/>
        </w:trPr>
        <w:tc>
          <w:tcPr>
            <w:tcW w:w="2482" w:type="dxa"/>
            <w:vAlign w:val="bottom"/>
          </w:tcPr>
          <w:p w14:paraId="6F45B7AF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60A4A0B2" w14:textId="77777777" w:rsidR="007B26D6" w:rsidRPr="00986A55" w:rsidRDefault="007B26D6" w:rsidP="007B26D6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26B5AAB3" w14:textId="77777777" w:rsidR="007B26D6" w:rsidRPr="00986A55" w:rsidRDefault="007B26D6" w:rsidP="007B26D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22626D4C" w14:textId="5E347B18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92" w:type="dxa"/>
            <w:vAlign w:val="bottom"/>
          </w:tcPr>
          <w:p w14:paraId="3507AF0A" w14:textId="608BE8C2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28" w:type="dxa"/>
            <w:vAlign w:val="bottom"/>
          </w:tcPr>
          <w:p w14:paraId="02D2CF7B" w14:textId="67BB3CB3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6C6E41AD" w14:textId="522AB7BE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5CDA7931" w14:textId="34C73D81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44683A92" w14:textId="47892D0C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28" w:type="dxa"/>
            <w:vAlign w:val="bottom"/>
          </w:tcPr>
          <w:p w14:paraId="6D9BD0D9" w14:textId="1EC1A72B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3" w:type="dxa"/>
            <w:vAlign w:val="bottom"/>
          </w:tcPr>
          <w:p w14:paraId="0DA7FE8F" w14:textId="0343F971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00DD72D1" w14:textId="630D11BB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0" w:type="dxa"/>
            <w:vAlign w:val="bottom"/>
          </w:tcPr>
          <w:p w14:paraId="4A8A7E9D" w14:textId="25CCE402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3E2819D7" w14:textId="6B487D54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47" w:type="dxa"/>
            <w:vAlign w:val="bottom"/>
          </w:tcPr>
          <w:p w14:paraId="23741304" w14:textId="11F5AC61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="004A5B77"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1</w:t>
            </w:r>
          </w:p>
        </w:tc>
      </w:tr>
      <w:tr w:rsidR="007B26D6" w:rsidRPr="00986A55" w14:paraId="57325FB6" w14:textId="77777777" w:rsidTr="005F0A15">
        <w:trPr>
          <w:gridAfter w:val="2"/>
          <w:wAfter w:w="1620" w:type="dxa"/>
        </w:trPr>
        <w:tc>
          <w:tcPr>
            <w:tcW w:w="2482" w:type="dxa"/>
            <w:vAlign w:val="bottom"/>
          </w:tcPr>
          <w:p w14:paraId="202BC3F8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4A09B864" w14:textId="77777777" w:rsidR="007B26D6" w:rsidRPr="00986A55" w:rsidRDefault="007B26D6" w:rsidP="007B26D6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71F3B01D" w14:textId="77777777" w:rsidR="007B26D6" w:rsidRPr="00986A55" w:rsidRDefault="007B26D6" w:rsidP="007B26D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2CB835EF" w14:textId="77777777" w:rsidR="007B26D6" w:rsidRPr="00986A55" w:rsidRDefault="007B26D6" w:rsidP="007B26D6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830" w:type="dxa"/>
            <w:gridSpan w:val="10"/>
            <w:vAlign w:val="bottom"/>
          </w:tcPr>
          <w:p w14:paraId="31F9CCCB" w14:textId="77777777" w:rsidR="007B26D6" w:rsidRPr="00986A55" w:rsidRDefault="007B26D6" w:rsidP="007B26D6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7B26D6" w:rsidRPr="00986A55" w14:paraId="5FE6565F" w14:textId="77777777" w:rsidTr="005F0A15">
        <w:trPr>
          <w:gridAfter w:val="2"/>
          <w:wAfter w:w="1620" w:type="dxa"/>
        </w:trPr>
        <w:tc>
          <w:tcPr>
            <w:tcW w:w="5686" w:type="dxa"/>
            <w:gridSpan w:val="3"/>
          </w:tcPr>
          <w:p w14:paraId="428EAC66" w14:textId="77777777" w:rsidR="007B26D6" w:rsidRPr="00986A55" w:rsidRDefault="007B26D6" w:rsidP="007B26D6">
            <w:pPr>
              <w:tabs>
                <w:tab w:val="clear" w:pos="454"/>
                <w:tab w:val="decimal" w:pos="44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837" w:type="dxa"/>
          </w:tcPr>
          <w:p w14:paraId="76789261" w14:textId="77777777" w:rsidR="007B26D6" w:rsidRPr="00986A55" w:rsidRDefault="007B26D6" w:rsidP="007B26D6">
            <w:pPr>
              <w:tabs>
                <w:tab w:val="clear" w:pos="454"/>
                <w:tab w:val="decimal" w:pos="44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A947E77" w14:textId="77777777" w:rsidR="007B26D6" w:rsidRPr="00986A55" w:rsidRDefault="007B26D6" w:rsidP="007B26D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DC44C01" w14:textId="77777777" w:rsidR="007B26D6" w:rsidRPr="00986A55" w:rsidRDefault="007B26D6" w:rsidP="007B26D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EA4CC14" w14:textId="77777777" w:rsidR="007B26D6" w:rsidRPr="00986A55" w:rsidRDefault="007B26D6" w:rsidP="007B26D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3361613" w14:textId="77777777" w:rsidR="007B26D6" w:rsidRPr="00986A55" w:rsidRDefault="007B26D6" w:rsidP="007B26D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CF9A5A8" w14:textId="77777777" w:rsidR="007B26D6" w:rsidRPr="00986A55" w:rsidRDefault="007B26D6" w:rsidP="007B26D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054CDD5" w14:textId="77777777" w:rsidR="007B26D6" w:rsidRPr="00986A55" w:rsidRDefault="007B26D6" w:rsidP="007B26D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3069603D" w14:textId="77777777" w:rsidR="007B26D6" w:rsidRPr="00986A55" w:rsidRDefault="007B26D6" w:rsidP="007B26D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59DC14D" w14:textId="77777777" w:rsidR="007B26D6" w:rsidRPr="00986A55" w:rsidRDefault="007B26D6" w:rsidP="007B26D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00D8935" w14:textId="77777777" w:rsidR="007B26D6" w:rsidRPr="00986A55" w:rsidRDefault="007B26D6" w:rsidP="007B26D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2556EC0" w14:textId="77777777" w:rsidR="007B26D6" w:rsidRPr="00986A55" w:rsidRDefault="007B26D6" w:rsidP="007B26D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28693F0" w14:textId="77777777" w:rsidR="007B26D6" w:rsidRPr="00986A55" w:rsidRDefault="007B26D6" w:rsidP="007B26D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F44F6" w:rsidRPr="00986A55" w14:paraId="7C86FE58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228C61D7" w14:textId="77777777" w:rsidR="00DF44F6" w:rsidRPr="00986A55" w:rsidRDefault="00DF44F6" w:rsidP="00DF44F6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บริษัท บูทิค  อีโค โฮลดิ้งส์ ทู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</w:tcPr>
          <w:p w14:paraId="7E923B16" w14:textId="77777777" w:rsidR="00DF44F6" w:rsidRPr="00986A55" w:rsidRDefault="00DF44F6" w:rsidP="00DF44F6">
            <w:pPr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4AF1ADDB" w14:textId="77777777" w:rsidR="00DF44F6" w:rsidRPr="00986A55" w:rsidRDefault="00DF44F6" w:rsidP="00DF44F6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34A795EF" w14:textId="6387EC77" w:rsidR="00DF44F6" w:rsidRPr="00986A55" w:rsidRDefault="00DF44F6" w:rsidP="00DF44F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92" w:type="dxa"/>
          </w:tcPr>
          <w:p w14:paraId="1C2FB077" w14:textId="77777777" w:rsidR="00DF44F6" w:rsidRPr="00986A55" w:rsidRDefault="00DF44F6" w:rsidP="00DF44F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828" w:type="dxa"/>
          </w:tcPr>
          <w:p w14:paraId="6C91995F" w14:textId="663F2ABC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28B5D10B" w14:textId="77777777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62214C77" w14:textId="613F0658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158</w:t>
            </w:r>
          </w:p>
        </w:tc>
        <w:tc>
          <w:tcPr>
            <w:tcW w:w="810" w:type="dxa"/>
          </w:tcPr>
          <w:p w14:paraId="327F5749" w14:textId="77777777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158</w:t>
            </w:r>
          </w:p>
        </w:tc>
        <w:tc>
          <w:tcPr>
            <w:tcW w:w="828" w:type="dxa"/>
          </w:tcPr>
          <w:p w14:paraId="5A444E21" w14:textId="18E0CE6D" w:rsidR="00DF44F6" w:rsidRPr="00986A55" w:rsidRDefault="00DF44F6" w:rsidP="00DF44F6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09763430" w14:textId="77777777" w:rsidR="00DF44F6" w:rsidRPr="00986A55" w:rsidRDefault="00DF44F6" w:rsidP="00DF44F6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6BCD401" w14:textId="78B395CF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158</w:t>
            </w:r>
          </w:p>
        </w:tc>
        <w:tc>
          <w:tcPr>
            <w:tcW w:w="720" w:type="dxa"/>
          </w:tcPr>
          <w:p w14:paraId="651DF78A" w14:textId="77777777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158</w:t>
            </w:r>
          </w:p>
        </w:tc>
        <w:tc>
          <w:tcPr>
            <w:tcW w:w="810" w:type="dxa"/>
          </w:tcPr>
          <w:p w14:paraId="49AE466B" w14:textId="72270EB0" w:rsidR="00DF44F6" w:rsidRPr="00986A55" w:rsidRDefault="00DF44F6" w:rsidP="00DF44F6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DD0562E" w14:textId="379D6077" w:rsidR="00DF44F6" w:rsidRPr="00986A55" w:rsidRDefault="00DF44F6" w:rsidP="00DF44F6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DF44F6" w:rsidRPr="00986A55" w14:paraId="1D2D2D6F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61D87BCA" w14:textId="77777777" w:rsidR="00DF44F6" w:rsidRPr="00986A55" w:rsidRDefault="00DF44F6" w:rsidP="00DF44F6">
            <w:pPr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4911DE1B" w14:textId="77777777" w:rsidR="00DF44F6" w:rsidRPr="00986A55" w:rsidRDefault="00DF44F6" w:rsidP="00DF44F6">
            <w:pPr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4D8296F6" w14:textId="77777777" w:rsidR="00DF44F6" w:rsidRPr="00986A55" w:rsidRDefault="00DF44F6" w:rsidP="00DF44F6">
            <w:pPr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25E63D73" w14:textId="77777777" w:rsidR="00DF44F6" w:rsidRPr="00986A55" w:rsidRDefault="00DF44F6" w:rsidP="00DF44F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CD035B4" w14:textId="77777777" w:rsidR="00DF44F6" w:rsidRPr="00986A55" w:rsidRDefault="00DF44F6" w:rsidP="00DF44F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AA8F476" w14:textId="77777777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EB723F1" w14:textId="77777777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2EA9C8F" w14:textId="77777777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D84E2C8" w14:textId="77777777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DFCDB6A" w14:textId="77777777" w:rsidR="00DF44F6" w:rsidRPr="00986A55" w:rsidRDefault="00DF44F6" w:rsidP="00DF44F6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587A334B" w14:textId="77777777" w:rsidR="00DF44F6" w:rsidRPr="00986A55" w:rsidRDefault="00DF44F6" w:rsidP="00DF44F6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30EB084" w14:textId="77777777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596A3DA" w14:textId="77777777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F18AB40" w14:textId="77777777" w:rsidR="00DF44F6" w:rsidRPr="00986A55" w:rsidRDefault="00DF44F6" w:rsidP="00DF44F6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06E93E9" w14:textId="77777777" w:rsidR="00DF44F6" w:rsidRPr="00986A55" w:rsidRDefault="00DF44F6" w:rsidP="00DF44F6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F44F6" w:rsidRPr="00986A55" w14:paraId="3632BA14" w14:textId="77777777" w:rsidTr="00423EDC">
        <w:trPr>
          <w:gridAfter w:val="2"/>
          <w:wAfter w:w="1620" w:type="dxa"/>
        </w:trPr>
        <w:tc>
          <w:tcPr>
            <w:tcW w:w="5686" w:type="dxa"/>
            <w:gridSpan w:val="3"/>
          </w:tcPr>
          <w:p w14:paraId="6934C25B" w14:textId="77777777" w:rsidR="00DF44F6" w:rsidRPr="00986A55" w:rsidRDefault="00DF44F6" w:rsidP="00DF44F6">
            <w:pPr>
              <w:tabs>
                <w:tab w:val="clear" w:pos="454"/>
                <w:tab w:val="decimal" w:pos="44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อีโค โฮลดิ้งส์ ทู จำกัด</w:t>
            </w:r>
          </w:p>
        </w:tc>
        <w:tc>
          <w:tcPr>
            <w:tcW w:w="837" w:type="dxa"/>
          </w:tcPr>
          <w:p w14:paraId="2810FE64" w14:textId="77777777" w:rsidR="00DF44F6" w:rsidRPr="00986A55" w:rsidRDefault="00DF44F6" w:rsidP="00DF44F6">
            <w:pPr>
              <w:tabs>
                <w:tab w:val="clear" w:pos="454"/>
                <w:tab w:val="decimal" w:pos="44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EFC1A4C" w14:textId="77777777" w:rsidR="00DF44F6" w:rsidRPr="00986A55" w:rsidRDefault="00DF44F6" w:rsidP="00DF44F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8899287" w14:textId="77777777" w:rsidR="00DF44F6" w:rsidRPr="00986A55" w:rsidRDefault="00DF44F6" w:rsidP="00DF44F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0C7125E" w14:textId="77777777" w:rsidR="00DF44F6" w:rsidRPr="00986A55" w:rsidRDefault="00DF44F6" w:rsidP="00DF44F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0188B60" w14:textId="77777777" w:rsidR="00DF44F6" w:rsidRPr="00986A55" w:rsidRDefault="00DF44F6" w:rsidP="00DF44F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8A792A7" w14:textId="77777777" w:rsidR="00DF44F6" w:rsidRPr="00986A55" w:rsidRDefault="00DF44F6" w:rsidP="00DF44F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FB1F405" w14:textId="77777777" w:rsidR="00DF44F6" w:rsidRPr="00986A55" w:rsidRDefault="00DF44F6" w:rsidP="00DF44F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8EB5E79" w14:textId="77777777" w:rsidR="00DF44F6" w:rsidRPr="00986A55" w:rsidRDefault="00DF44F6" w:rsidP="00DF44F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8942F23" w14:textId="77777777" w:rsidR="00DF44F6" w:rsidRPr="00986A55" w:rsidRDefault="00DF44F6" w:rsidP="00DF44F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7E109C3" w14:textId="77777777" w:rsidR="00DF44F6" w:rsidRPr="00986A55" w:rsidRDefault="00DF44F6" w:rsidP="00DF44F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F405295" w14:textId="77777777" w:rsidR="00DF44F6" w:rsidRPr="00986A55" w:rsidRDefault="00DF44F6" w:rsidP="00DF44F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1AD08AE" w14:textId="77777777" w:rsidR="00DF44F6" w:rsidRPr="00986A55" w:rsidRDefault="00DF44F6" w:rsidP="00DF44F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F44F6" w:rsidRPr="00986A55" w14:paraId="66D77EA8" w14:textId="77777777" w:rsidTr="00423EDC">
        <w:trPr>
          <w:gridAfter w:val="2"/>
          <w:wAfter w:w="1620" w:type="dxa"/>
        </w:trPr>
        <w:tc>
          <w:tcPr>
            <w:tcW w:w="2482" w:type="dxa"/>
          </w:tcPr>
          <w:p w14:paraId="531953F3" w14:textId="77777777" w:rsidR="00DF44F6" w:rsidRPr="00986A55" w:rsidRDefault="00DF44F6" w:rsidP="00DF44F6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อีโค โฮลดิ้งส์ จำกัด</w:t>
            </w:r>
          </w:p>
        </w:tc>
        <w:tc>
          <w:tcPr>
            <w:tcW w:w="1800" w:type="dxa"/>
          </w:tcPr>
          <w:p w14:paraId="0DB68472" w14:textId="77777777" w:rsidR="00DF44F6" w:rsidRPr="00986A55" w:rsidRDefault="00DF44F6" w:rsidP="00DF44F6">
            <w:pPr>
              <w:spacing w:line="240" w:lineRule="auto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2E03C3DC" w14:textId="77777777" w:rsidR="00DF44F6" w:rsidRPr="00986A55" w:rsidRDefault="00DF44F6" w:rsidP="00DF44F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617D9C79" w14:textId="70877A81" w:rsidR="00DF44F6" w:rsidRPr="00986A55" w:rsidRDefault="00DF44F6" w:rsidP="00DF44F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92" w:type="dxa"/>
          </w:tcPr>
          <w:p w14:paraId="2AE8A7B9" w14:textId="77777777" w:rsidR="00DF44F6" w:rsidRPr="00986A55" w:rsidRDefault="00DF44F6" w:rsidP="00DF44F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828" w:type="dxa"/>
          </w:tcPr>
          <w:p w14:paraId="3A772EE9" w14:textId="205768F5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094F7E29" w14:textId="77777777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49A79262" w14:textId="49E33E40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CA788E0" w14:textId="77777777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023AD9F6" w14:textId="035BF601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26C86B04" w14:textId="77777777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1BE3837" w14:textId="1C871A1E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297F9CEE" w14:textId="77777777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FB40F2F" w14:textId="5F6B6F65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59B744CE" w14:textId="2B8A88DA" w:rsidR="00DF44F6" w:rsidRPr="00986A55" w:rsidRDefault="00DF44F6" w:rsidP="00DF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B26D6" w:rsidRPr="00986A55" w14:paraId="58F92236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7422DB7A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784ADF76" w14:textId="77777777" w:rsidR="007B26D6" w:rsidRPr="00986A55" w:rsidRDefault="007B26D6" w:rsidP="007B26D6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04" w:type="dxa"/>
          </w:tcPr>
          <w:p w14:paraId="6B6BB3B7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7" w:type="dxa"/>
          </w:tcPr>
          <w:p w14:paraId="1DDA6B71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</w:tcPr>
          <w:p w14:paraId="5F58A08C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6613F42C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68B299B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43C7EF2F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682FA9AD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078D3641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</w:tcPr>
          <w:p w14:paraId="4F671E60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42051CA5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</w:tcPr>
          <w:p w14:paraId="5928C2A0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0BBF686B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491580C0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7B26D6" w:rsidRPr="00986A55" w14:paraId="5A4979F0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68A25100" w14:textId="77777777" w:rsidR="007B26D6" w:rsidRPr="00986A55" w:rsidRDefault="007B26D6" w:rsidP="007B26D6">
            <w:pPr>
              <w:tabs>
                <w:tab w:val="left" w:pos="1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-</w:t>
            </w:r>
            <w:r w:rsidRPr="00986A5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ab/>
            </w:r>
            <w:r w:rsidRPr="00986A55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โครงการบูทิค ป่าตอง สาย</w:t>
            </w:r>
            <w:r w:rsidRPr="00986A5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3</w:t>
            </w:r>
          </w:p>
        </w:tc>
        <w:tc>
          <w:tcPr>
            <w:tcW w:w="1800" w:type="dxa"/>
          </w:tcPr>
          <w:p w14:paraId="360A4F9B" w14:textId="77777777" w:rsidR="007B26D6" w:rsidRPr="00986A55" w:rsidRDefault="007B26D6" w:rsidP="007B26D6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449CC8A5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4DCA4BE4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64CE3D85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71B1366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4C4021A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E917551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D4E5E0C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27ABFFC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1A240748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3381BBC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A8CFF8C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E346844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B90BA57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B26D6" w:rsidRPr="00986A55" w14:paraId="353F85B3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4FD7E053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27C5BED3" w14:textId="77777777" w:rsidR="007B26D6" w:rsidRPr="00986A55" w:rsidRDefault="007B26D6" w:rsidP="007B26D6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04" w:type="dxa"/>
          </w:tcPr>
          <w:p w14:paraId="683662FE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7" w:type="dxa"/>
          </w:tcPr>
          <w:p w14:paraId="098088E9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</w:tcPr>
          <w:p w14:paraId="231115EF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618329A5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7FE18524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09BDACFE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4CA249F0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08FB68D6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</w:tcPr>
          <w:p w14:paraId="2FF19BC1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62F115ED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</w:tcPr>
          <w:p w14:paraId="55E304A1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01358509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7D3D5700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7B26D6" w:rsidRPr="00986A55" w14:paraId="158F99B2" w14:textId="77777777" w:rsidTr="005F0A15">
        <w:tc>
          <w:tcPr>
            <w:tcW w:w="5686" w:type="dxa"/>
            <w:gridSpan w:val="3"/>
          </w:tcPr>
          <w:p w14:paraId="60F8FC37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พีเอส3 โฮลดิ้งส์ จำกัด</w:t>
            </w:r>
          </w:p>
        </w:tc>
        <w:tc>
          <w:tcPr>
            <w:tcW w:w="837" w:type="dxa"/>
          </w:tcPr>
          <w:p w14:paraId="4AF0C22A" w14:textId="77777777" w:rsidR="007B26D6" w:rsidRPr="00986A55" w:rsidRDefault="007B26D6" w:rsidP="007B26D6">
            <w:pPr>
              <w:tabs>
                <w:tab w:val="clear" w:pos="454"/>
                <w:tab w:val="decimal" w:pos="468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155AC96" w14:textId="77777777" w:rsidR="007B26D6" w:rsidRPr="00986A55" w:rsidRDefault="007B26D6" w:rsidP="007B26D6">
            <w:pPr>
              <w:tabs>
                <w:tab w:val="clear" w:pos="454"/>
                <w:tab w:val="decimal" w:pos="46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ECABC7A" w14:textId="77777777" w:rsidR="007B26D6" w:rsidRPr="00986A55" w:rsidRDefault="007B26D6" w:rsidP="007B26D6">
            <w:pPr>
              <w:tabs>
                <w:tab w:val="clear" w:pos="454"/>
                <w:tab w:val="decimal" w:pos="46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2AD60D2" w14:textId="77777777" w:rsidR="007B26D6" w:rsidRPr="00986A55" w:rsidRDefault="007B26D6" w:rsidP="007B26D6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0684396" w14:textId="77777777" w:rsidR="007B26D6" w:rsidRPr="00986A55" w:rsidRDefault="007B26D6" w:rsidP="007B26D6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AF5AF87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E5BA64F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0D07FD7E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694879E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B237EC2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BC2A174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4B8DC33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2E44A25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AFD616E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B0FDB" w:rsidRPr="00986A55" w14:paraId="29C4DEF9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41080852" w14:textId="77777777" w:rsidR="002B0FDB" w:rsidRPr="00986A55" w:rsidRDefault="002B0FDB" w:rsidP="002B0FDB">
            <w:pPr>
              <w:spacing w:line="240" w:lineRule="auto"/>
              <w:ind w:right="-71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 ป่าตอง สาย3 จำกัด</w:t>
            </w:r>
          </w:p>
        </w:tc>
        <w:tc>
          <w:tcPr>
            <w:tcW w:w="1800" w:type="dxa"/>
          </w:tcPr>
          <w:p w14:paraId="6C3416A4" w14:textId="77777777" w:rsidR="002B0FDB" w:rsidRPr="00986A55" w:rsidRDefault="002B0FDB" w:rsidP="002B0FDB">
            <w:pPr>
              <w:spacing w:line="240" w:lineRule="auto"/>
              <w:ind w:left="106" w:right="-88" w:hanging="106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</w:p>
        </w:tc>
        <w:tc>
          <w:tcPr>
            <w:tcW w:w="1404" w:type="dxa"/>
          </w:tcPr>
          <w:p w14:paraId="25557E27" w14:textId="77777777" w:rsidR="002B0FDB" w:rsidRPr="00986A55" w:rsidRDefault="002B0FDB" w:rsidP="002B0FD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5BD55949" w14:textId="5E138068" w:rsidR="002B0FDB" w:rsidRPr="00986A55" w:rsidRDefault="002B0FDB" w:rsidP="002B0FD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792" w:type="dxa"/>
          </w:tcPr>
          <w:p w14:paraId="22CF2B6D" w14:textId="77777777" w:rsidR="002B0FDB" w:rsidRPr="00986A55" w:rsidRDefault="002B0FDB" w:rsidP="002B0FD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828" w:type="dxa"/>
          </w:tcPr>
          <w:p w14:paraId="00C1A947" w14:textId="7E8D6F8D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100,000</w:t>
            </w:r>
          </w:p>
        </w:tc>
        <w:tc>
          <w:tcPr>
            <w:tcW w:w="810" w:type="dxa"/>
          </w:tcPr>
          <w:p w14:paraId="2087B082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100,000</w:t>
            </w:r>
          </w:p>
        </w:tc>
        <w:tc>
          <w:tcPr>
            <w:tcW w:w="747" w:type="dxa"/>
          </w:tcPr>
          <w:p w14:paraId="108B290C" w14:textId="3AD6B235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5B26AB8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68B4DD43" w14:textId="1B8A71C3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7D992F59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8BA6BA1" w14:textId="14F028C6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22BFFAE6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A090353" w14:textId="31C391EB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6D162B8" w14:textId="23D5C8B1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B0FDB" w:rsidRPr="00986A55" w14:paraId="2DBEB920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00AABDCB" w14:textId="77777777" w:rsidR="002B0FDB" w:rsidRPr="00986A55" w:rsidRDefault="002B0FDB" w:rsidP="002B0FDB">
            <w:pPr>
              <w:spacing w:line="240" w:lineRule="auto"/>
              <w:ind w:right="-71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313FC53A" w14:textId="77777777" w:rsidR="002B0FDB" w:rsidRPr="00986A55" w:rsidRDefault="002B0FDB" w:rsidP="002B0FDB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04" w:type="dxa"/>
          </w:tcPr>
          <w:p w14:paraId="767E098D" w14:textId="77777777" w:rsidR="002B0FDB" w:rsidRPr="00986A55" w:rsidRDefault="002B0FDB" w:rsidP="002B0FDB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7" w:type="dxa"/>
          </w:tcPr>
          <w:p w14:paraId="5C415680" w14:textId="77777777" w:rsidR="002B0FDB" w:rsidRPr="00986A55" w:rsidRDefault="002B0FDB" w:rsidP="002B0FD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</w:tcPr>
          <w:p w14:paraId="51A060DD" w14:textId="77777777" w:rsidR="002B0FDB" w:rsidRPr="00986A55" w:rsidRDefault="002B0FDB" w:rsidP="002B0FD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10B0DB80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6BE16F7A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427E7B14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09448D81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25F53C2C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</w:tcPr>
          <w:p w14:paraId="4C122133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6E908AB9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</w:tcPr>
          <w:p w14:paraId="3A26DC4F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7FDE9B56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19FA2DE0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2B0FDB" w:rsidRPr="00986A55" w14:paraId="6258F0A3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08D0D6CC" w14:textId="77777777" w:rsidR="002B0FDB" w:rsidRPr="00986A55" w:rsidRDefault="002B0FDB" w:rsidP="002B0FD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800" w:type="dxa"/>
          </w:tcPr>
          <w:p w14:paraId="4ECCFF3D" w14:textId="77777777" w:rsidR="002B0FDB" w:rsidRPr="00986A55" w:rsidRDefault="002B0FDB" w:rsidP="002B0FDB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2968AAAB" w14:textId="77777777" w:rsidR="002B0FDB" w:rsidRPr="00986A55" w:rsidRDefault="002B0FDB" w:rsidP="002B0FD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2F681DFD" w14:textId="77777777" w:rsidR="002B0FDB" w:rsidRPr="00986A55" w:rsidRDefault="002B0FDB" w:rsidP="002B0FD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485351C5" w14:textId="77777777" w:rsidR="002B0FDB" w:rsidRPr="00986A55" w:rsidRDefault="002B0FDB" w:rsidP="002B0FD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3F74CAC2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E93464B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2FCB8EF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44F953E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C1D656E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EC91B1A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421B519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C2D5547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22D4C6D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ED9BDF3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B0FDB" w:rsidRPr="00986A55" w14:paraId="4D7425A7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0914837F" w14:textId="77777777" w:rsidR="002B0FDB" w:rsidRPr="00986A55" w:rsidRDefault="002B0FDB" w:rsidP="002B0FDB">
            <w:pPr>
              <w:spacing w:line="240" w:lineRule="auto"/>
              <w:ind w:left="180" w:hanging="180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 พีเอส3 โฮลดิ้งส์ จำกัด</w:t>
            </w:r>
          </w:p>
        </w:tc>
        <w:tc>
          <w:tcPr>
            <w:tcW w:w="1800" w:type="dxa"/>
          </w:tcPr>
          <w:p w14:paraId="73055049" w14:textId="77777777" w:rsidR="002B0FDB" w:rsidRPr="00986A55" w:rsidRDefault="002B0FDB" w:rsidP="002B0FDB">
            <w:pPr>
              <w:spacing w:line="240" w:lineRule="auto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2DE606B8" w14:textId="77777777" w:rsidR="002B0FDB" w:rsidRPr="00986A55" w:rsidRDefault="002B0FDB" w:rsidP="002B0FD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6C9C809B" w14:textId="2D32104A" w:rsidR="002B0FDB" w:rsidRPr="00986A55" w:rsidRDefault="002B0FDB" w:rsidP="002B0FD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54.00</w:t>
            </w:r>
          </w:p>
        </w:tc>
        <w:tc>
          <w:tcPr>
            <w:tcW w:w="792" w:type="dxa"/>
          </w:tcPr>
          <w:p w14:paraId="4AFEAA40" w14:textId="77777777" w:rsidR="002B0FDB" w:rsidRPr="00986A55" w:rsidRDefault="002B0FDB" w:rsidP="002B0FD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54.00</w:t>
            </w:r>
          </w:p>
        </w:tc>
        <w:tc>
          <w:tcPr>
            <w:tcW w:w="828" w:type="dxa"/>
          </w:tcPr>
          <w:p w14:paraId="26D6417A" w14:textId="12FD68F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049AB233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3DB30FF1" w14:textId="597F6774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810" w:type="dxa"/>
          </w:tcPr>
          <w:p w14:paraId="197759FC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828" w:type="dxa"/>
          </w:tcPr>
          <w:p w14:paraId="12C3CC53" w14:textId="293B0D53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7C825355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EC3D326" w14:textId="5C58EC6D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720" w:type="dxa"/>
          </w:tcPr>
          <w:p w14:paraId="2988289B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810" w:type="dxa"/>
          </w:tcPr>
          <w:p w14:paraId="678A86F1" w14:textId="36C1BF69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867B413" w14:textId="5B80E380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B0FDB" w:rsidRPr="00986A55" w14:paraId="39703B72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7E21569A" w14:textId="77777777" w:rsidR="002B0FDB" w:rsidRPr="00986A55" w:rsidRDefault="002B0FDB" w:rsidP="002B0FDB">
            <w:pPr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60044B2D" w14:textId="77777777" w:rsidR="002B0FDB" w:rsidRPr="00986A55" w:rsidRDefault="002B0FDB" w:rsidP="002B0FDB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04" w:type="dxa"/>
          </w:tcPr>
          <w:p w14:paraId="1FC4F9A8" w14:textId="77777777" w:rsidR="002B0FDB" w:rsidRPr="00986A55" w:rsidRDefault="002B0FDB" w:rsidP="002B0FDB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37" w:type="dxa"/>
          </w:tcPr>
          <w:p w14:paraId="62AA629E" w14:textId="77777777" w:rsidR="002B0FDB" w:rsidRPr="00986A55" w:rsidRDefault="002B0FDB" w:rsidP="002B0FD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</w:tcPr>
          <w:p w14:paraId="3D963744" w14:textId="77777777" w:rsidR="002B0FDB" w:rsidRPr="00986A55" w:rsidRDefault="002B0FDB" w:rsidP="002B0FD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46D30CCF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99F4AA0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5EFEA567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6A1C52FB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5BA85CF8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</w:tcPr>
          <w:p w14:paraId="6503849C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530351CD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</w:tcPr>
          <w:p w14:paraId="41660C59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02F49B3C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7CF40BA9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2B0FDB" w:rsidRPr="00986A55" w14:paraId="50FE7E6D" w14:textId="77777777" w:rsidTr="005F0A15">
        <w:tc>
          <w:tcPr>
            <w:tcW w:w="5686" w:type="dxa"/>
            <w:gridSpan w:val="3"/>
          </w:tcPr>
          <w:p w14:paraId="21A5684C" w14:textId="77777777" w:rsidR="002B0FDB" w:rsidRPr="00986A55" w:rsidRDefault="002B0FDB" w:rsidP="002B0FDB">
            <w:pPr>
              <w:tabs>
                <w:tab w:val="clear" w:pos="454"/>
                <w:tab w:val="decimal" w:pos="46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พีเอส3 โฮลดิ้งส์ กัด</w:t>
            </w:r>
          </w:p>
        </w:tc>
        <w:tc>
          <w:tcPr>
            <w:tcW w:w="837" w:type="dxa"/>
          </w:tcPr>
          <w:p w14:paraId="619EE3F4" w14:textId="77777777" w:rsidR="002B0FDB" w:rsidRPr="00986A55" w:rsidRDefault="002B0FDB" w:rsidP="002B0FDB">
            <w:pPr>
              <w:tabs>
                <w:tab w:val="clear" w:pos="454"/>
                <w:tab w:val="decimal" w:pos="46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79BF842" w14:textId="77777777" w:rsidR="002B0FDB" w:rsidRPr="00986A55" w:rsidRDefault="002B0FDB" w:rsidP="002B0FD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58FD60B" w14:textId="77777777" w:rsidR="002B0FDB" w:rsidRPr="00986A55" w:rsidRDefault="002B0FDB" w:rsidP="002B0FD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A132436" w14:textId="77777777" w:rsidR="002B0FDB" w:rsidRPr="00986A55" w:rsidRDefault="002B0FDB" w:rsidP="002B0FDB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B60F8A4" w14:textId="77777777" w:rsidR="002B0FDB" w:rsidRPr="00986A55" w:rsidRDefault="002B0FDB" w:rsidP="002B0FDB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22FA14B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84B7B81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02CE0C17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5B27B17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B28E5B2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B009AF5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14572CF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05245D1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4D3BDD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B0FDB" w:rsidRPr="00986A55" w14:paraId="2527FD85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4E45003A" w14:textId="77777777" w:rsidR="002B0FDB" w:rsidRPr="00986A55" w:rsidRDefault="002B0FDB" w:rsidP="002B0FD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พีเอส3 จำกัด</w:t>
            </w:r>
          </w:p>
        </w:tc>
        <w:tc>
          <w:tcPr>
            <w:tcW w:w="1800" w:type="dxa"/>
          </w:tcPr>
          <w:p w14:paraId="482688BC" w14:textId="77777777" w:rsidR="002B0FDB" w:rsidRPr="00986A55" w:rsidRDefault="002B0FDB" w:rsidP="002B0FD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09588212" w14:textId="77777777" w:rsidR="002B0FDB" w:rsidRPr="00986A55" w:rsidRDefault="002B0FDB" w:rsidP="002B0FD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2382A3FD" w14:textId="74A7C00B" w:rsidR="002B0FDB" w:rsidRPr="00986A55" w:rsidRDefault="002B0FDB" w:rsidP="002B0FD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792" w:type="dxa"/>
          </w:tcPr>
          <w:p w14:paraId="65D9E445" w14:textId="77777777" w:rsidR="002B0FDB" w:rsidRPr="00986A55" w:rsidRDefault="002B0FDB" w:rsidP="002B0FD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828" w:type="dxa"/>
          </w:tcPr>
          <w:p w14:paraId="73171038" w14:textId="1EB07F35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56D6166C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6E272498" w14:textId="07B0C2EF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EB3C29E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013E1AB8" w14:textId="597AE791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4693A6F0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9781178" w14:textId="5A72E9C9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7E42E415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735025F" w14:textId="41D8ED38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7A8E361" w14:textId="7AA47DFD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B0FDB" w:rsidRPr="00986A55" w14:paraId="66481756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0A35A5C5" w14:textId="77777777" w:rsidR="002B0FDB" w:rsidRPr="00986A55" w:rsidRDefault="002B0FDB" w:rsidP="002B0FD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บริษัท บูทิค ป่าตอง สาย3 </w:t>
            </w:r>
          </w:p>
          <w:p w14:paraId="472530DC" w14:textId="77777777" w:rsidR="002B0FDB" w:rsidRPr="00986A55" w:rsidRDefault="002B0FDB" w:rsidP="002B0FD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</w:tcPr>
          <w:p w14:paraId="78D04DE5" w14:textId="77777777" w:rsidR="002B0FDB" w:rsidRPr="00986A55" w:rsidRDefault="002B0FDB" w:rsidP="002B0FD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6A49528F" w14:textId="77777777" w:rsidR="002B0FDB" w:rsidRPr="00986A55" w:rsidRDefault="002B0FDB" w:rsidP="002B0FD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19F12845" w14:textId="77777777" w:rsidR="002B0FDB" w:rsidRPr="00986A55" w:rsidRDefault="002B0FDB" w:rsidP="002B0FD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53A29D42" w14:textId="77777777" w:rsidR="002B0FDB" w:rsidRPr="00986A55" w:rsidRDefault="002B0FDB" w:rsidP="002B0FD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627F6C0B" w14:textId="77777777" w:rsidR="002B0FDB" w:rsidRPr="00986A55" w:rsidRDefault="002B0FDB" w:rsidP="002B0FD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2CB46160" w14:textId="4D60BA30" w:rsidR="002B0FDB" w:rsidRPr="00986A55" w:rsidRDefault="002B0FDB" w:rsidP="002B0FD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792" w:type="dxa"/>
          </w:tcPr>
          <w:p w14:paraId="1F087D50" w14:textId="77777777" w:rsidR="002B0FDB" w:rsidRPr="00986A55" w:rsidRDefault="002B0FDB" w:rsidP="002B0FD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23BC2CF2" w14:textId="77777777" w:rsidR="002B0FDB" w:rsidRPr="00986A55" w:rsidRDefault="002B0FDB" w:rsidP="002B0FD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828" w:type="dxa"/>
          </w:tcPr>
          <w:p w14:paraId="740CE5EC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14929DE9" w14:textId="2DDD8E7D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57C0AFD0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162592EF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2332EC9E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40A20EBA" w14:textId="73AC402A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41BCED0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59D9C1DA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5B128B47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09EACF08" w14:textId="71760851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10152779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1697FDF7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57FBC35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123C30A3" w14:textId="1063FE38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2A229F14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0D3D8F25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A116186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31037DFD" w14:textId="47D725E6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382409C" w14:textId="7777777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579E12E7" w14:textId="06F55127" w:rsidR="002B0FDB" w:rsidRPr="00986A55" w:rsidRDefault="002B0FDB" w:rsidP="002B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76B41BE6" w14:textId="77777777" w:rsidR="00CD4243" w:rsidRPr="00986A55" w:rsidRDefault="00CD4243" w:rsidP="00CD4243">
      <w:pPr>
        <w:spacing w:line="240" w:lineRule="auto"/>
        <w:rPr>
          <w:sz w:val="2"/>
          <w:szCs w:val="2"/>
        </w:rPr>
      </w:pPr>
      <w:r w:rsidRPr="00986A55">
        <w:br w:type="page"/>
      </w:r>
    </w:p>
    <w:tbl>
      <w:tblPr>
        <w:tblpPr w:leftFromText="180" w:rightFromText="180" w:vertAnchor="text" w:tblpX="-39" w:tblpY="1"/>
        <w:tblOverlap w:val="never"/>
        <w:tblW w:w="1514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82"/>
        <w:gridCol w:w="1800"/>
        <w:gridCol w:w="1478"/>
        <w:gridCol w:w="837"/>
        <w:gridCol w:w="792"/>
        <w:gridCol w:w="828"/>
        <w:gridCol w:w="810"/>
        <w:gridCol w:w="747"/>
        <w:gridCol w:w="756"/>
        <w:gridCol w:w="810"/>
        <w:gridCol w:w="777"/>
        <w:gridCol w:w="6"/>
        <w:gridCol w:w="747"/>
        <w:gridCol w:w="714"/>
        <w:gridCol w:w="6"/>
        <w:gridCol w:w="810"/>
        <w:gridCol w:w="741"/>
        <w:gridCol w:w="6"/>
      </w:tblGrid>
      <w:tr w:rsidR="00CD4243" w:rsidRPr="00986A55" w14:paraId="57B50EDC" w14:textId="77777777" w:rsidTr="00AD6F4D">
        <w:trPr>
          <w:gridAfter w:val="1"/>
          <w:wAfter w:w="6" w:type="dxa"/>
        </w:trPr>
        <w:tc>
          <w:tcPr>
            <w:tcW w:w="15141" w:type="dxa"/>
            <w:gridSpan w:val="17"/>
            <w:vAlign w:val="bottom"/>
          </w:tcPr>
          <w:p w14:paraId="769F48B4" w14:textId="77777777" w:rsidR="00CD4243" w:rsidRPr="00986A55" w:rsidRDefault="00CD4243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0000C1" w:rsidRPr="00986A55" w14:paraId="23EF9751" w14:textId="77777777" w:rsidTr="00AD6F4D">
        <w:tc>
          <w:tcPr>
            <w:tcW w:w="2482" w:type="dxa"/>
            <w:vAlign w:val="bottom"/>
          </w:tcPr>
          <w:p w14:paraId="5807F64C" w14:textId="77777777" w:rsidR="000000C1" w:rsidRPr="00986A55" w:rsidRDefault="000000C1" w:rsidP="005F0A15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44809C6C" w14:textId="77777777" w:rsidR="000000C1" w:rsidRPr="00986A55" w:rsidRDefault="000000C1" w:rsidP="005F0A15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8" w:type="dxa"/>
          </w:tcPr>
          <w:p w14:paraId="14FDBAC5" w14:textId="77777777" w:rsidR="000000C1" w:rsidRPr="00986A55" w:rsidRDefault="000000C1" w:rsidP="005F0A15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837" w:type="dxa"/>
            <w:vAlign w:val="bottom"/>
          </w:tcPr>
          <w:p w14:paraId="64F2E1BE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4CB2F7B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11E96C62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2EFB841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017C687D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56" w:type="dxa"/>
            <w:vAlign w:val="bottom"/>
          </w:tcPr>
          <w:p w14:paraId="1CC132D8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3AC83B1F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3" w:type="dxa"/>
            <w:gridSpan w:val="2"/>
            <w:vAlign w:val="bottom"/>
          </w:tcPr>
          <w:p w14:paraId="2E90F183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098DF746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653F340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557" w:type="dxa"/>
            <w:gridSpan w:val="3"/>
            <w:vAlign w:val="bottom"/>
          </w:tcPr>
          <w:p w14:paraId="7DA7A847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สำหรับ</w:t>
            </w:r>
          </w:p>
        </w:tc>
      </w:tr>
      <w:tr w:rsidR="000000C1" w:rsidRPr="00986A55" w14:paraId="631BBA48" w14:textId="77777777" w:rsidTr="00AD6F4D">
        <w:trPr>
          <w:gridAfter w:val="1"/>
          <w:wAfter w:w="6" w:type="dxa"/>
        </w:trPr>
        <w:tc>
          <w:tcPr>
            <w:tcW w:w="2482" w:type="dxa"/>
          </w:tcPr>
          <w:p w14:paraId="398CCB14" w14:textId="77777777" w:rsidR="000000C1" w:rsidRPr="00986A55" w:rsidRDefault="000000C1" w:rsidP="000000C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00" w:type="dxa"/>
          </w:tcPr>
          <w:p w14:paraId="69579122" w14:textId="77777777" w:rsidR="000000C1" w:rsidRPr="00986A55" w:rsidRDefault="000000C1" w:rsidP="000000C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78" w:type="dxa"/>
          </w:tcPr>
          <w:p w14:paraId="5F67C182" w14:textId="77777777" w:rsidR="000000C1" w:rsidRPr="00986A55" w:rsidRDefault="000000C1" w:rsidP="000000C1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629" w:type="dxa"/>
            <w:gridSpan w:val="2"/>
            <w:vAlign w:val="bottom"/>
          </w:tcPr>
          <w:p w14:paraId="2A77713E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38" w:type="dxa"/>
            <w:gridSpan w:val="2"/>
            <w:vAlign w:val="bottom"/>
          </w:tcPr>
          <w:p w14:paraId="43402945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03" w:type="dxa"/>
            <w:gridSpan w:val="2"/>
            <w:vAlign w:val="bottom"/>
          </w:tcPr>
          <w:p w14:paraId="0F7C1C6D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587" w:type="dxa"/>
            <w:gridSpan w:val="2"/>
          </w:tcPr>
          <w:p w14:paraId="275B4BB4" w14:textId="77777777" w:rsidR="000000C1" w:rsidRPr="00986A55" w:rsidRDefault="000000C1" w:rsidP="000000C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3"/>
          </w:tcPr>
          <w:p w14:paraId="74740484" w14:textId="77777777" w:rsidR="000000C1" w:rsidRPr="00986A55" w:rsidRDefault="000000C1" w:rsidP="000000C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57" w:type="dxa"/>
            <w:gridSpan w:val="3"/>
            <w:vAlign w:val="bottom"/>
          </w:tcPr>
          <w:p w14:paraId="21DE2AC6" w14:textId="5BDD9A4C" w:rsidR="000000C1" w:rsidRPr="00986A55" w:rsidRDefault="000000C1" w:rsidP="000000C1">
            <w:pPr>
              <w:pStyle w:val="acctmergecolhdg"/>
              <w:spacing w:line="240" w:lineRule="auto"/>
              <w:ind w:left="-88" w:right="-133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งวด</w:t>
            </w:r>
            <w:r w:rsidR="006B6171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7B26D6" w:rsidRPr="00986A55" w14:paraId="7AEA2A7F" w14:textId="77777777" w:rsidTr="00AD6F4D">
        <w:tc>
          <w:tcPr>
            <w:tcW w:w="2482" w:type="dxa"/>
            <w:vAlign w:val="bottom"/>
          </w:tcPr>
          <w:p w14:paraId="39C63985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0499633C" w14:textId="77777777" w:rsidR="007B26D6" w:rsidRPr="00986A55" w:rsidRDefault="007B26D6" w:rsidP="007B26D6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8" w:type="dxa"/>
          </w:tcPr>
          <w:p w14:paraId="0B80A5F4" w14:textId="77777777" w:rsidR="007B26D6" w:rsidRPr="00986A55" w:rsidRDefault="007B26D6" w:rsidP="007B26D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616B3B1C" w14:textId="7AABEA00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92" w:type="dxa"/>
            <w:vAlign w:val="bottom"/>
          </w:tcPr>
          <w:p w14:paraId="69C78739" w14:textId="2F22DB4B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28" w:type="dxa"/>
            <w:vAlign w:val="bottom"/>
          </w:tcPr>
          <w:p w14:paraId="269B7EAF" w14:textId="297E0935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10" w:type="dxa"/>
            <w:vAlign w:val="bottom"/>
          </w:tcPr>
          <w:p w14:paraId="3657C569" w14:textId="5F0C9DE1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603D0BB5" w14:textId="7D7FD697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56" w:type="dxa"/>
            <w:vAlign w:val="bottom"/>
          </w:tcPr>
          <w:p w14:paraId="20F7124C" w14:textId="55E783D4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4185A488" w14:textId="343D10C7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83" w:type="dxa"/>
            <w:gridSpan w:val="2"/>
            <w:vAlign w:val="bottom"/>
          </w:tcPr>
          <w:p w14:paraId="3F05D4B7" w14:textId="5474FD35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5DBE4C1E" w14:textId="7C7A4AD3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20" w:type="dxa"/>
            <w:gridSpan w:val="2"/>
            <w:vAlign w:val="bottom"/>
          </w:tcPr>
          <w:p w14:paraId="687AFA5B" w14:textId="514FA7D4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50E35EA2" w14:textId="5AEB0E5D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47" w:type="dxa"/>
            <w:gridSpan w:val="2"/>
            <w:vAlign w:val="bottom"/>
          </w:tcPr>
          <w:p w14:paraId="3DB24412" w14:textId="4E852D2C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</w:tr>
      <w:tr w:rsidR="007B26D6" w:rsidRPr="00986A55" w14:paraId="61860A77" w14:textId="77777777" w:rsidTr="00AD6F4D">
        <w:tc>
          <w:tcPr>
            <w:tcW w:w="2482" w:type="dxa"/>
            <w:vAlign w:val="bottom"/>
          </w:tcPr>
          <w:p w14:paraId="046D40AD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6E56EE1C" w14:textId="77777777" w:rsidR="007B26D6" w:rsidRPr="00986A55" w:rsidRDefault="007B26D6" w:rsidP="007B26D6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8" w:type="dxa"/>
          </w:tcPr>
          <w:p w14:paraId="17F98A08" w14:textId="77777777" w:rsidR="007B26D6" w:rsidRPr="00986A55" w:rsidRDefault="007B26D6" w:rsidP="007B26D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5B311113" w14:textId="60220E71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92" w:type="dxa"/>
            <w:vAlign w:val="bottom"/>
          </w:tcPr>
          <w:p w14:paraId="0468DA47" w14:textId="762A6FCD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28" w:type="dxa"/>
            <w:vAlign w:val="bottom"/>
          </w:tcPr>
          <w:p w14:paraId="458A7723" w14:textId="62EA859C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6C094D08" w14:textId="65FE9B4C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3BDD2B82" w14:textId="403C7356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56" w:type="dxa"/>
            <w:vAlign w:val="bottom"/>
          </w:tcPr>
          <w:p w14:paraId="2EDB00F4" w14:textId="20A74464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22C06B9B" w14:textId="717F70AC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3" w:type="dxa"/>
            <w:gridSpan w:val="2"/>
            <w:vAlign w:val="bottom"/>
          </w:tcPr>
          <w:p w14:paraId="4AECE06A" w14:textId="7929F4AB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7C6A2ACE" w14:textId="5A57DCF0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0" w:type="dxa"/>
            <w:gridSpan w:val="2"/>
            <w:vAlign w:val="bottom"/>
          </w:tcPr>
          <w:p w14:paraId="0FF91B0C" w14:textId="2A9F2E12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628F58B9" w14:textId="0AA8A9DD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47" w:type="dxa"/>
            <w:gridSpan w:val="2"/>
            <w:vAlign w:val="bottom"/>
          </w:tcPr>
          <w:p w14:paraId="304BA858" w14:textId="4F5BD90E" w:rsidR="007B26D6" w:rsidRPr="00986A55" w:rsidRDefault="007B26D6" w:rsidP="007B26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="004A5B77"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1</w:t>
            </w:r>
          </w:p>
        </w:tc>
      </w:tr>
      <w:tr w:rsidR="007B26D6" w:rsidRPr="00986A55" w14:paraId="3C01F2AD" w14:textId="77777777" w:rsidTr="00AD6F4D">
        <w:trPr>
          <w:gridAfter w:val="1"/>
          <w:wAfter w:w="6" w:type="dxa"/>
        </w:trPr>
        <w:tc>
          <w:tcPr>
            <w:tcW w:w="2482" w:type="dxa"/>
            <w:vAlign w:val="bottom"/>
          </w:tcPr>
          <w:p w14:paraId="6E4C508B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00BAD21F" w14:textId="77777777" w:rsidR="007B26D6" w:rsidRPr="00986A55" w:rsidRDefault="007B26D6" w:rsidP="007B26D6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8" w:type="dxa"/>
          </w:tcPr>
          <w:p w14:paraId="1A1B98D9" w14:textId="77777777" w:rsidR="007B26D6" w:rsidRPr="00986A55" w:rsidRDefault="007B26D6" w:rsidP="007B26D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2FC38F68" w14:textId="77777777" w:rsidR="007B26D6" w:rsidRPr="00986A55" w:rsidRDefault="007B26D6" w:rsidP="007B26D6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752" w:type="dxa"/>
            <w:gridSpan w:val="12"/>
            <w:vAlign w:val="bottom"/>
          </w:tcPr>
          <w:p w14:paraId="7C614E33" w14:textId="77777777" w:rsidR="007B26D6" w:rsidRPr="00986A55" w:rsidRDefault="007B26D6" w:rsidP="007B26D6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7B26D6" w:rsidRPr="00986A55" w14:paraId="3762501B" w14:textId="77777777" w:rsidTr="00AD6F4D">
        <w:tc>
          <w:tcPr>
            <w:tcW w:w="5760" w:type="dxa"/>
            <w:gridSpan w:val="3"/>
          </w:tcPr>
          <w:p w14:paraId="4D7C8686" w14:textId="4263420C" w:rsidR="007B26D6" w:rsidRPr="00986A55" w:rsidRDefault="007B26D6" w:rsidP="007B26D6">
            <w:pPr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บริษัทย่อยทางอ้อมถือหุ้นโดย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Holdings Ltd.</w:t>
            </w:r>
          </w:p>
        </w:tc>
        <w:tc>
          <w:tcPr>
            <w:tcW w:w="837" w:type="dxa"/>
          </w:tcPr>
          <w:p w14:paraId="3D41A297" w14:textId="77777777" w:rsidR="007B26D6" w:rsidRPr="00986A55" w:rsidRDefault="007B26D6" w:rsidP="007B26D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A074184" w14:textId="77777777" w:rsidR="007B26D6" w:rsidRPr="00986A55" w:rsidRDefault="007B26D6" w:rsidP="007B26D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3692372" w14:textId="77777777" w:rsidR="007B26D6" w:rsidRPr="00986A55" w:rsidRDefault="007B26D6" w:rsidP="007B26D6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38192A0" w14:textId="77777777" w:rsidR="007B26D6" w:rsidRPr="00986A55" w:rsidRDefault="007B26D6" w:rsidP="007B26D6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747" w:type="dxa"/>
          </w:tcPr>
          <w:p w14:paraId="6CE2BF2B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6" w:type="dxa"/>
          </w:tcPr>
          <w:p w14:paraId="51CCB38E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5112DD2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6F17A5F5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9468B95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2265BC68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F99D33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0A1088F2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C67E6" w:rsidRPr="00986A55" w14:paraId="0FF7C60D" w14:textId="77777777" w:rsidTr="00AD6F4D">
        <w:tc>
          <w:tcPr>
            <w:tcW w:w="2482" w:type="dxa"/>
          </w:tcPr>
          <w:p w14:paraId="05A2DD0B" w14:textId="77777777" w:rsidR="00FC67E6" w:rsidRPr="00986A55" w:rsidRDefault="00FC67E6" w:rsidP="00FC67E6">
            <w:pPr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>PS3 Holdings Mauritius Ltd.</w:t>
            </w:r>
          </w:p>
        </w:tc>
        <w:tc>
          <w:tcPr>
            <w:tcW w:w="1800" w:type="dxa"/>
          </w:tcPr>
          <w:p w14:paraId="54069E20" w14:textId="77777777" w:rsidR="00FC67E6" w:rsidRPr="00986A55" w:rsidRDefault="00FC67E6" w:rsidP="00FC67E6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</w:tcPr>
          <w:p w14:paraId="1CED1522" w14:textId="77777777" w:rsidR="00FC67E6" w:rsidRPr="00986A55" w:rsidRDefault="00FC67E6" w:rsidP="00FC67E6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</w:tcPr>
          <w:p w14:paraId="4E507538" w14:textId="30B02265" w:rsidR="00FC67E6" w:rsidRPr="00986A55" w:rsidRDefault="00FC67E6" w:rsidP="00FC67E6">
            <w:pPr>
              <w:tabs>
                <w:tab w:val="decimal" w:pos="614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792" w:type="dxa"/>
          </w:tcPr>
          <w:p w14:paraId="7FADC433" w14:textId="77777777" w:rsidR="00FC67E6" w:rsidRPr="00986A55" w:rsidRDefault="00FC67E6" w:rsidP="00FC67E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28" w:type="dxa"/>
          </w:tcPr>
          <w:p w14:paraId="484CD715" w14:textId="7647953A" w:rsidR="00FC67E6" w:rsidRPr="00986A55" w:rsidRDefault="00FC67E6" w:rsidP="00FC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7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176</w:t>
            </w:r>
          </w:p>
        </w:tc>
        <w:tc>
          <w:tcPr>
            <w:tcW w:w="810" w:type="dxa"/>
          </w:tcPr>
          <w:p w14:paraId="46E41287" w14:textId="77777777" w:rsidR="00FC67E6" w:rsidRPr="00986A55" w:rsidRDefault="00FC67E6" w:rsidP="00FC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176</w:t>
            </w:r>
          </w:p>
        </w:tc>
        <w:tc>
          <w:tcPr>
            <w:tcW w:w="747" w:type="dxa"/>
          </w:tcPr>
          <w:p w14:paraId="36A78CFA" w14:textId="52CF339C" w:rsidR="00FC67E6" w:rsidRPr="00986A55" w:rsidRDefault="00FC67E6" w:rsidP="00FC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6" w:type="dxa"/>
          </w:tcPr>
          <w:p w14:paraId="54D814AE" w14:textId="77777777" w:rsidR="00FC67E6" w:rsidRPr="00986A55" w:rsidRDefault="00FC67E6" w:rsidP="00FC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176</w:t>
            </w:r>
          </w:p>
        </w:tc>
        <w:tc>
          <w:tcPr>
            <w:tcW w:w="810" w:type="dxa"/>
          </w:tcPr>
          <w:p w14:paraId="009E4A74" w14:textId="465DE795" w:rsidR="00FC67E6" w:rsidRPr="00986A55" w:rsidRDefault="00FC67E6" w:rsidP="00FC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539B058D" w14:textId="77777777" w:rsidR="00FC67E6" w:rsidRPr="00986A55" w:rsidRDefault="00FC67E6" w:rsidP="00FC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D30E203" w14:textId="7F1E883F" w:rsidR="00FC67E6" w:rsidRPr="00986A55" w:rsidRDefault="00FC67E6" w:rsidP="00FC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575B990E" w14:textId="77777777" w:rsidR="00FC67E6" w:rsidRPr="00986A55" w:rsidRDefault="00FC67E6" w:rsidP="00FC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176</w:t>
            </w:r>
          </w:p>
        </w:tc>
        <w:tc>
          <w:tcPr>
            <w:tcW w:w="810" w:type="dxa"/>
          </w:tcPr>
          <w:p w14:paraId="700B939C" w14:textId="497DBE5C" w:rsidR="00FC67E6" w:rsidRPr="00986A55" w:rsidRDefault="00FC67E6" w:rsidP="00FC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072ACC99" w14:textId="33243EF2" w:rsidR="00FC67E6" w:rsidRPr="00986A55" w:rsidRDefault="00FC67E6" w:rsidP="00FC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C67E6" w:rsidRPr="00986A55" w14:paraId="53267EC8" w14:textId="77777777" w:rsidTr="00AD6F4D">
        <w:tc>
          <w:tcPr>
            <w:tcW w:w="2482" w:type="dxa"/>
          </w:tcPr>
          <w:p w14:paraId="103D83CC" w14:textId="77777777" w:rsidR="00FC67E6" w:rsidRPr="00986A55" w:rsidRDefault="00FC67E6" w:rsidP="00FC67E6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proofErr w:type="spellStart"/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>Patong</w:t>
            </w:r>
            <w:proofErr w:type="spellEnd"/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Hotel Pte. Ltd.</w:t>
            </w:r>
          </w:p>
        </w:tc>
        <w:tc>
          <w:tcPr>
            <w:tcW w:w="1800" w:type="dxa"/>
          </w:tcPr>
          <w:p w14:paraId="22F5EDBF" w14:textId="77777777" w:rsidR="00FC67E6" w:rsidRPr="00986A55" w:rsidRDefault="00FC67E6" w:rsidP="00FC67E6">
            <w:pPr>
              <w:spacing w:line="240" w:lineRule="auto"/>
              <w:ind w:right="-35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</w:tcPr>
          <w:p w14:paraId="4FAE7A8C" w14:textId="77777777" w:rsidR="00FC67E6" w:rsidRPr="00986A55" w:rsidRDefault="00FC67E6" w:rsidP="00FC67E6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สาธารณรัฐสิงคโปร์</w:t>
            </w:r>
          </w:p>
        </w:tc>
        <w:tc>
          <w:tcPr>
            <w:tcW w:w="837" w:type="dxa"/>
          </w:tcPr>
          <w:p w14:paraId="73A0359B" w14:textId="73C44824" w:rsidR="00FC67E6" w:rsidRPr="00986A55" w:rsidRDefault="00FC67E6" w:rsidP="00FC67E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792" w:type="dxa"/>
          </w:tcPr>
          <w:p w14:paraId="643578F6" w14:textId="77777777" w:rsidR="00FC67E6" w:rsidRPr="00986A55" w:rsidRDefault="00FC67E6" w:rsidP="00FC67E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28" w:type="dxa"/>
          </w:tcPr>
          <w:p w14:paraId="726E66BB" w14:textId="3334C7C9" w:rsidR="00FC67E6" w:rsidRPr="00986A55" w:rsidRDefault="00FC67E6" w:rsidP="00FC67E6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pacing w:val="-6"/>
                <w:sz w:val="23"/>
                <w:szCs w:val="23"/>
              </w:rPr>
              <w:t>SGD 3</w:t>
            </w:r>
          </w:p>
        </w:tc>
        <w:tc>
          <w:tcPr>
            <w:tcW w:w="810" w:type="dxa"/>
          </w:tcPr>
          <w:p w14:paraId="10680D52" w14:textId="77777777" w:rsidR="00FC67E6" w:rsidRPr="00986A55" w:rsidRDefault="00FC67E6" w:rsidP="00FC67E6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pacing w:val="-6"/>
                <w:sz w:val="23"/>
                <w:szCs w:val="23"/>
              </w:rPr>
              <w:t>SGD 3</w:t>
            </w:r>
          </w:p>
        </w:tc>
        <w:tc>
          <w:tcPr>
            <w:tcW w:w="747" w:type="dxa"/>
          </w:tcPr>
          <w:p w14:paraId="02D3C029" w14:textId="71FBCA5A" w:rsidR="00FC67E6" w:rsidRPr="00986A55" w:rsidRDefault="00FC67E6" w:rsidP="00FC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6" w:type="dxa"/>
          </w:tcPr>
          <w:p w14:paraId="107F8F4F" w14:textId="77777777" w:rsidR="00FC67E6" w:rsidRPr="00986A55" w:rsidRDefault="00FC67E6" w:rsidP="00FC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8A975D7" w14:textId="1B8A23AF" w:rsidR="00FC67E6" w:rsidRPr="00986A55" w:rsidRDefault="00FC67E6" w:rsidP="00FC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681A5CB2" w14:textId="77777777" w:rsidR="00FC67E6" w:rsidRPr="00986A55" w:rsidRDefault="00FC67E6" w:rsidP="00FC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5662FD37" w14:textId="515DE29B" w:rsidR="00FC67E6" w:rsidRPr="00986A55" w:rsidRDefault="00FC67E6" w:rsidP="00FC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2E991E0B" w14:textId="77777777" w:rsidR="00FC67E6" w:rsidRPr="00986A55" w:rsidRDefault="00FC67E6" w:rsidP="00FC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3225786" w14:textId="77FCAA75" w:rsidR="00FC67E6" w:rsidRPr="00986A55" w:rsidRDefault="00FC67E6" w:rsidP="00FC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17848D1E" w14:textId="108F87E2" w:rsidR="00FC67E6" w:rsidRPr="00986A55" w:rsidRDefault="00FC67E6" w:rsidP="00FC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B26D6" w:rsidRPr="00986A55" w14:paraId="6653E150" w14:textId="77777777" w:rsidTr="00AD6F4D">
        <w:tc>
          <w:tcPr>
            <w:tcW w:w="2482" w:type="dxa"/>
          </w:tcPr>
          <w:p w14:paraId="7B36DD5F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2D77DED" w14:textId="77777777" w:rsidR="007B26D6" w:rsidRPr="00986A55" w:rsidRDefault="007B26D6" w:rsidP="007B26D6">
            <w:pPr>
              <w:spacing w:line="240" w:lineRule="auto"/>
              <w:ind w:right="-358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78" w:type="dxa"/>
          </w:tcPr>
          <w:p w14:paraId="20069CAE" w14:textId="77777777" w:rsidR="007B26D6" w:rsidRPr="00986A55" w:rsidRDefault="007B26D6" w:rsidP="007B26D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38B57FCD" w14:textId="77777777" w:rsidR="007B26D6" w:rsidRPr="00986A55" w:rsidRDefault="007B26D6" w:rsidP="007B26D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5F4BBFB" w14:textId="77777777" w:rsidR="007B26D6" w:rsidRPr="00986A55" w:rsidRDefault="007B26D6" w:rsidP="007B26D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38DC643A" w14:textId="77777777" w:rsidR="007B26D6" w:rsidRPr="00986A55" w:rsidRDefault="007B26D6" w:rsidP="007B26D6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9FDC8F4" w14:textId="77777777" w:rsidR="007B26D6" w:rsidRPr="00986A55" w:rsidRDefault="007B26D6" w:rsidP="007B26D6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18132836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6" w:type="dxa"/>
          </w:tcPr>
          <w:p w14:paraId="31FA64ED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FEB29C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gridSpan w:val="2"/>
          </w:tcPr>
          <w:p w14:paraId="5F16F4B2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0EB62B68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14:paraId="7DABE6FB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6C91FD9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7" w:type="dxa"/>
            <w:gridSpan w:val="2"/>
          </w:tcPr>
          <w:p w14:paraId="2CD79AA1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B26D6" w:rsidRPr="00986A55" w14:paraId="64B07E51" w14:textId="77777777" w:rsidTr="00AD6F4D">
        <w:tc>
          <w:tcPr>
            <w:tcW w:w="4282" w:type="dxa"/>
            <w:gridSpan w:val="2"/>
          </w:tcPr>
          <w:p w14:paraId="3AF79733" w14:textId="77777777" w:rsidR="007B26D6" w:rsidRPr="00986A55" w:rsidRDefault="007B26D6" w:rsidP="007B26D6">
            <w:pPr>
              <w:tabs>
                <w:tab w:val="clear" w:pos="227"/>
                <w:tab w:val="left" w:pos="240"/>
              </w:tabs>
              <w:spacing w:line="240" w:lineRule="auto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</w:rPr>
              <w:tab/>
            </w:r>
            <w:r w:rsidRPr="00986A55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โครงการพระโขนง วัน และพระโขนง ทู</w:t>
            </w:r>
          </w:p>
        </w:tc>
        <w:tc>
          <w:tcPr>
            <w:tcW w:w="1478" w:type="dxa"/>
          </w:tcPr>
          <w:p w14:paraId="477050E6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3ADC6B6F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35126009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CFB0387" w14:textId="77777777" w:rsidR="007B26D6" w:rsidRPr="00986A55" w:rsidRDefault="007B26D6" w:rsidP="007B26D6">
            <w:pPr>
              <w:tabs>
                <w:tab w:val="decimal" w:pos="587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4C305BE" w14:textId="77777777" w:rsidR="007B26D6" w:rsidRPr="00986A55" w:rsidRDefault="007B26D6" w:rsidP="007B26D6">
            <w:pPr>
              <w:tabs>
                <w:tab w:val="decimal" w:pos="587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8C0309A" w14:textId="77777777" w:rsidR="007B26D6" w:rsidRPr="00986A55" w:rsidRDefault="007B26D6" w:rsidP="007B26D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6" w:type="dxa"/>
          </w:tcPr>
          <w:p w14:paraId="701550F8" w14:textId="77777777" w:rsidR="007B26D6" w:rsidRPr="00986A55" w:rsidRDefault="007B26D6" w:rsidP="007B26D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CD02FCD" w14:textId="77777777" w:rsidR="007B26D6" w:rsidRPr="00986A55" w:rsidRDefault="007B26D6" w:rsidP="007B26D6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59C6D976" w14:textId="77777777" w:rsidR="007B26D6" w:rsidRPr="00986A55" w:rsidRDefault="007B26D6" w:rsidP="007B26D6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C9165CD" w14:textId="77777777" w:rsidR="007B26D6" w:rsidRPr="00986A55" w:rsidRDefault="007B26D6" w:rsidP="007B26D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30FB2C76" w14:textId="77777777" w:rsidR="007B26D6" w:rsidRPr="00986A55" w:rsidRDefault="007B26D6" w:rsidP="007B26D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EE56D2E" w14:textId="77777777" w:rsidR="007B26D6" w:rsidRPr="00986A55" w:rsidRDefault="007B26D6" w:rsidP="007B26D6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329A4E09" w14:textId="77777777" w:rsidR="007B26D6" w:rsidRPr="00986A55" w:rsidRDefault="007B26D6" w:rsidP="007B26D6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B26D6" w:rsidRPr="00986A55" w14:paraId="1671EE08" w14:textId="77777777" w:rsidTr="00AD6F4D">
        <w:trPr>
          <w:trHeight w:val="153"/>
        </w:trPr>
        <w:tc>
          <w:tcPr>
            <w:tcW w:w="2482" w:type="dxa"/>
          </w:tcPr>
          <w:p w14:paraId="61EADB77" w14:textId="77777777" w:rsidR="007B26D6" w:rsidRPr="00986A55" w:rsidRDefault="007B26D6" w:rsidP="007B26D6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09F24F9B" w14:textId="77777777" w:rsidR="007B26D6" w:rsidRPr="00986A55" w:rsidRDefault="007B26D6" w:rsidP="007B26D6">
            <w:pPr>
              <w:spacing w:line="240" w:lineRule="auto"/>
              <w:ind w:right="-8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E4ABF3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37" w:type="dxa"/>
          </w:tcPr>
          <w:p w14:paraId="72A55D6B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4CFDD166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28" w:type="dxa"/>
          </w:tcPr>
          <w:p w14:paraId="405715E3" w14:textId="77777777" w:rsidR="007B26D6" w:rsidRPr="00986A55" w:rsidRDefault="007B26D6" w:rsidP="007B26D6">
            <w:pPr>
              <w:tabs>
                <w:tab w:val="decimal" w:pos="587"/>
              </w:tabs>
              <w:spacing w:line="240" w:lineRule="auto"/>
              <w:ind w:left="-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67EF8B84" w14:textId="77777777" w:rsidR="007B26D6" w:rsidRPr="00986A55" w:rsidRDefault="007B26D6" w:rsidP="007B26D6">
            <w:pPr>
              <w:tabs>
                <w:tab w:val="decimal" w:pos="587"/>
              </w:tabs>
              <w:spacing w:line="240" w:lineRule="auto"/>
              <w:ind w:left="-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47" w:type="dxa"/>
          </w:tcPr>
          <w:p w14:paraId="6BC82FED" w14:textId="77777777" w:rsidR="007B26D6" w:rsidRPr="00986A55" w:rsidRDefault="007B26D6" w:rsidP="007B26D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6" w:type="dxa"/>
          </w:tcPr>
          <w:p w14:paraId="79E3834A" w14:textId="77777777" w:rsidR="007B26D6" w:rsidRPr="00986A55" w:rsidRDefault="007B26D6" w:rsidP="007B26D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2830B92D" w14:textId="77777777" w:rsidR="007B26D6" w:rsidRPr="00986A55" w:rsidRDefault="007B26D6" w:rsidP="007B26D6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83" w:type="dxa"/>
            <w:gridSpan w:val="2"/>
          </w:tcPr>
          <w:p w14:paraId="703CC099" w14:textId="77777777" w:rsidR="007B26D6" w:rsidRPr="00986A55" w:rsidRDefault="007B26D6" w:rsidP="007B26D6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47" w:type="dxa"/>
          </w:tcPr>
          <w:p w14:paraId="65B591D6" w14:textId="77777777" w:rsidR="007B26D6" w:rsidRPr="00986A55" w:rsidRDefault="007B26D6" w:rsidP="007B26D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14:paraId="01A89A15" w14:textId="77777777" w:rsidR="007B26D6" w:rsidRPr="00986A55" w:rsidRDefault="007B26D6" w:rsidP="007B26D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3C2BDB37" w14:textId="77777777" w:rsidR="007B26D6" w:rsidRPr="00986A55" w:rsidRDefault="007B26D6" w:rsidP="007B26D6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47" w:type="dxa"/>
            <w:gridSpan w:val="2"/>
          </w:tcPr>
          <w:p w14:paraId="7985A0AC" w14:textId="77777777" w:rsidR="007B26D6" w:rsidRPr="00986A55" w:rsidRDefault="007B26D6" w:rsidP="007B26D6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B26D6" w:rsidRPr="00986A55" w14:paraId="0777D335" w14:textId="77777777" w:rsidTr="00AD6F4D">
        <w:tc>
          <w:tcPr>
            <w:tcW w:w="5760" w:type="dxa"/>
            <w:gridSpan w:val="3"/>
          </w:tcPr>
          <w:p w14:paraId="2BC57303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บริษัทย่อยทางอ้อมถือหุ้นโดย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BT PKN Holdings  Ltd.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และ บริษัท บูทิค พีเคเอ็น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837" w:type="dxa"/>
          </w:tcPr>
          <w:p w14:paraId="50DA0637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572D5ACC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020136C1" w14:textId="77777777" w:rsidR="007B26D6" w:rsidRPr="00986A55" w:rsidRDefault="007B26D6" w:rsidP="007B26D6">
            <w:pPr>
              <w:tabs>
                <w:tab w:val="decimal" w:pos="587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39E3A25" w14:textId="77777777" w:rsidR="007B26D6" w:rsidRPr="00986A55" w:rsidRDefault="007B26D6" w:rsidP="007B26D6">
            <w:pPr>
              <w:tabs>
                <w:tab w:val="decimal" w:pos="587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829617A" w14:textId="77777777" w:rsidR="007B26D6" w:rsidRPr="00986A55" w:rsidRDefault="007B26D6" w:rsidP="007B26D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6" w:type="dxa"/>
          </w:tcPr>
          <w:p w14:paraId="168D7375" w14:textId="77777777" w:rsidR="007B26D6" w:rsidRPr="00986A55" w:rsidRDefault="007B26D6" w:rsidP="007B26D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B931A82" w14:textId="77777777" w:rsidR="007B26D6" w:rsidRPr="00986A55" w:rsidRDefault="007B26D6" w:rsidP="007B26D6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656CC03F" w14:textId="77777777" w:rsidR="007B26D6" w:rsidRPr="00986A55" w:rsidRDefault="007B26D6" w:rsidP="007B26D6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818149E" w14:textId="77777777" w:rsidR="007B26D6" w:rsidRPr="00986A55" w:rsidRDefault="007B26D6" w:rsidP="007B26D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6EDBC22B" w14:textId="77777777" w:rsidR="007B26D6" w:rsidRPr="00986A55" w:rsidRDefault="007B26D6" w:rsidP="007B26D6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B4E47A" w14:textId="77777777" w:rsidR="007B26D6" w:rsidRPr="00986A55" w:rsidRDefault="007B26D6" w:rsidP="007B26D6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59AE1C12" w14:textId="77777777" w:rsidR="007B26D6" w:rsidRPr="00986A55" w:rsidRDefault="007B26D6" w:rsidP="007B26D6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E19FD" w:rsidRPr="00986A55" w14:paraId="088A8688" w14:textId="77777777" w:rsidTr="00AD6F4D">
        <w:tc>
          <w:tcPr>
            <w:tcW w:w="2482" w:type="dxa"/>
          </w:tcPr>
          <w:p w14:paraId="1AEE449D" w14:textId="77777777" w:rsidR="00FE19FD" w:rsidRPr="00986A55" w:rsidRDefault="00FE19FD" w:rsidP="00FE19FD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พระโขนง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วัน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</w:tcPr>
          <w:p w14:paraId="41CB02E4" w14:textId="77777777" w:rsidR="00FE19FD" w:rsidRPr="00986A55" w:rsidRDefault="00FE19FD" w:rsidP="00FE19FD">
            <w:pPr>
              <w:spacing w:line="240" w:lineRule="auto"/>
              <w:ind w:right="-35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ศูนย์การค้าชุมชน    </w:t>
            </w:r>
          </w:p>
        </w:tc>
        <w:tc>
          <w:tcPr>
            <w:tcW w:w="1478" w:type="dxa"/>
          </w:tcPr>
          <w:p w14:paraId="243AC616" w14:textId="77777777" w:rsidR="00FE19FD" w:rsidRPr="00986A55" w:rsidRDefault="00FE19FD" w:rsidP="00FE19FD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7DCE0AFC" w14:textId="4F765056" w:rsidR="00FE19FD" w:rsidRPr="00986A55" w:rsidRDefault="00FE19FD" w:rsidP="00FE19FD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</w:tcPr>
          <w:p w14:paraId="6488734F" w14:textId="77777777" w:rsidR="00FE19FD" w:rsidRPr="00986A55" w:rsidRDefault="00FE19FD" w:rsidP="00FE19FD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828" w:type="dxa"/>
          </w:tcPr>
          <w:p w14:paraId="61BC9103" w14:textId="3208D220" w:rsidR="00FE19FD" w:rsidRPr="00986A55" w:rsidRDefault="00FE19FD" w:rsidP="00FE19FD">
            <w:pPr>
              <w:tabs>
                <w:tab w:val="clear" w:pos="454"/>
                <w:tab w:val="decimal" w:pos="468"/>
              </w:tabs>
              <w:ind w:left="-2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A140ED6" w14:textId="77777777" w:rsidR="00FE19FD" w:rsidRPr="00986A55" w:rsidRDefault="00FE19FD" w:rsidP="00FE19FD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30,000</w:t>
            </w:r>
          </w:p>
        </w:tc>
        <w:tc>
          <w:tcPr>
            <w:tcW w:w="747" w:type="dxa"/>
          </w:tcPr>
          <w:p w14:paraId="0E89ED0E" w14:textId="30F74164" w:rsidR="00FE19FD" w:rsidRPr="00986A55" w:rsidRDefault="00FE19FD" w:rsidP="00FE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6" w:type="dxa"/>
          </w:tcPr>
          <w:p w14:paraId="5C57E63C" w14:textId="77777777" w:rsidR="00FE19FD" w:rsidRPr="00986A55" w:rsidRDefault="00FE19FD" w:rsidP="00FE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32875D2" w14:textId="4A2D2650" w:rsidR="00FE19FD" w:rsidRPr="00986A55" w:rsidRDefault="00FE19FD" w:rsidP="00FE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323CD3F4" w14:textId="77777777" w:rsidR="00FE19FD" w:rsidRPr="00986A55" w:rsidRDefault="00FE19FD" w:rsidP="00FE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29C093C" w14:textId="1528364D" w:rsidR="00FE19FD" w:rsidRPr="00986A55" w:rsidRDefault="00FE19FD" w:rsidP="00FE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171B3B96" w14:textId="77777777" w:rsidR="00FE19FD" w:rsidRPr="00986A55" w:rsidRDefault="00FE19FD" w:rsidP="00FE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AC9957B" w14:textId="6235AFE1" w:rsidR="00FE19FD" w:rsidRPr="00986A55" w:rsidRDefault="00FE19FD" w:rsidP="00FE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727834B2" w14:textId="357121FB" w:rsidR="00FE19FD" w:rsidRPr="00986A55" w:rsidRDefault="00FE19FD" w:rsidP="00FE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E19FD" w:rsidRPr="00986A55" w14:paraId="67124CA6" w14:textId="77777777" w:rsidTr="00AD6F4D">
        <w:tc>
          <w:tcPr>
            <w:tcW w:w="2482" w:type="dxa"/>
          </w:tcPr>
          <w:p w14:paraId="4557B83E" w14:textId="77777777" w:rsidR="00FE19FD" w:rsidRPr="00986A55" w:rsidRDefault="00FE19FD" w:rsidP="00FE19FD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พระโขนง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ทู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</w:tcPr>
          <w:p w14:paraId="5143FC23" w14:textId="77777777" w:rsidR="00FE19FD" w:rsidRPr="00986A55" w:rsidRDefault="00FE19FD" w:rsidP="00FE19FD">
            <w:pPr>
              <w:spacing w:line="240" w:lineRule="auto"/>
              <w:ind w:right="-35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อาคารสำนักงาน</w:t>
            </w:r>
          </w:p>
        </w:tc>
        <w:tc>
          <w:tcPr>
            <w:tcW w:w="1478" w:type="dxa"/>
          </w:tcPr>
          <w:p w14:paraId="382CADD9" w14:textId="77777777" w:rsidR="00FE19FD" w:rsidRPr="00986A55" w:rsidRDefault="00FE19FD" w:rsidP="00FE19FD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25161D39" w14:textId="5B262955" w:rsidR="00FE19FD" w:rsidRPr="00986A55" w:rsidRDefault="00FE19FD" w:rsidP="00FE19FD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</w:tcPr>
          <w:p w14:paraId="5C6BE0CF" w14:textId="77777777" w:rsidR="00FE19FD" w:rsidRPr="00986A55" w:rsidRDefault="00FE19FD" w:rsidP="00FE19FD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828" w:type="dxa"/>
          </w:tcPr>
          <w:p w14:paraId="319C3B85" w14:textId="1771E2CE" w:rsidR="00FE19FD" w:rsidRPr="00986A55" w:rsidRDefault="00FE19FD" w:rsidP="00FE19FD">
            <w:pPr>
              <w:tabs>
                <w:tab w:val="clear" w:pos="454"/>
                <w:tab w:val="decimal" w:pos="468"/>
              </w:tabs>
              <w:ind w:left="-2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51A41A62" w14:textId="77777777" w:rsidR="00FE19FD" w:rsidRPr="00986A55" w:rsidRDefault="00FE19FD" w:rsidP="00FE19FD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30,000</w:t>
            </w:r>
          </w:p>
        </w:tc>
        <w:tc>
          <w:tcPr>
            <w:tcW w:w="747" w:type="dxa"/>
          </w:tcPr>
          <w:p w14:paraId="1F94FCDE" w14:textId="18946083" w:rsidR="00FE19FD" w:rsidRPr="00986A55" w:rsidRDefault="00FE19FD" w:rsidP="00FE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6" w:type="dxa"/>
          </w:tcPr>
          <w:p w14:paraId="31B58D44" w14:textId="77777777" w:rsidR="00FE19FD" w:rsidRPr="00986A55" w:rsidRDefault="00FE19FD" w:rsidP="00FE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CF94186" w14:textId="4123B683" w:rsidR="00FE19FD" w:rsidRPr="00986A55" w:rsidRDefault="00FE19FD" w:rsidP="00FE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215360A9" w14:textId="77777777" w:rsidR="00FE19FD" w:rsidRPr="00986A55" w:rsidRDefault="00FE19FD" w:rsidP="00FE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6B008F7" w14:textId="42B7E232" w:rsidR="00FE19FD" w:rsidRPr="00986A55" w:rsidRDefault="00FE19FD" w:rsidP="00FE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7A54AFD6" w14:textId="77777777" w:rsidR="00FE19FD" w:rsidRPr="00986A55" w:rsidRDefault="00FE19FD" w:rsidP="00FE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DEAA938" w14:textId="40A92EB1" w:rsidR="00FE19FD" w:rsidRPr="00986A55" w:rsidRDefault="00FE19FD" w:rsidP="00FE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4E6A8237" w14:textId="50316051" w:rsidR="00FE19FD" w:rsidRPr="00986A55" w:rsidRDefault="00FE19FD" w:rsidP="00FE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B26D6" w:rsidRPr="00986A55" w14:paraId="6F1540CF" w14:textId="77777777" w:rsidTr="00AD6F4D">
        <w:trPr>
          <w:trHeight w:val="153"/>
        </w:trPr>
        <w:tc>
          <w:tcPr>
            <w:tcW w:w="2482" w:type="dxa"/>
          </w:tcPr>
          <w:p w14:paraId="44135FE2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36524A4D" w14:textId="77777777" w:rsidR="007B26D6" w:rsidRPr="00986A55" w:rsidRDefault="007B26D6" w:rsidP="007B26D6">
            <w:pPr>
              <w:spacing w:line="240" w:lineRule="auto"/>
              <w:ind w:right="-358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78" w:type="dxa"/>
          </w:tcPr>
          <w:p w14:paraId="0DF946B7" w14:textId="77777777" w:rsidR="007B26D6" w:rsidRPr="00986A55" w:rsidRDefault="007B26D6" w:rsidP="007B26D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2F1A8CAF" w14:textId="77777777" w:rsidR="007B26D6" w:rsidRPr="00986A55" w:rsidRDefault="007B26D6" w:rsidP="007B26D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2893E3E0" w14:textId="77777777" w:rsidR="007B26D6" w:rsidRPr="00986A55" w:rsidRDefault="007B26D6" w:rsidP="007B26D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4C99DB18" w14:textId="77777777" w:rsidR="007B26D6" w:rsidRPr="00986A55" w:rsidRDefault="007B26D6" w:rsidP="007B26D6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57715F0" w14:textId="77777777" w:rsidR="007B26D6" w:rsidRPr="00986A55" w:rsidRDefault="007B26D6" w:rsidP="007B26D6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</w:tcPr>
          <w:p w14:paraId="04917973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</w:tcPr>
          <w:p w14:paraId="5BECDB69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AA328C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gridSpan w:val="2"/>
          </w:tcPr>
          <w:p w14:paraId="2461F1D0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</w:tcPr>
          <w:p w14:paraId="5C8680F1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14:paraId="2F0D8939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35562A39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gridSpan w:val="2"/>
          </w:tcPr>
          <w:p w14:paraId="459E905E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7B26D6" w:rsidRPr="00986A55" w14:paraId="2A19408A" w14:textId="77777777" w:rsidTr="00AD6F4D">
        <w:tc>
          <w:tcPr>
            <w:tcW w:w="2482" w:type="dxa"/>
          </w:tcPr>
          <w:p w14:paraId="1D643D29" w14:textId="77777777" w:rsidR="007B26D6" w:rsidRPr="00986A55" w:rsidRDefault="007B26D6" w:rsidP="007B26D6">
            <w:pPr>
              <w:tabs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800" w:type="dxa"/>
          </w:tcPr>
          <w:p w14:paraId="298B2064" w14:textId="77777777" w:rsidR="007B26D6" w:rsidRPr="00986A55" w:rsidRDefault="007B26D6" w:rsidP="007B26D6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78" w:type="dxa"/>
          </w:tcPr>
          <w:p w14:paraId="596675A4" w14:textId="77777777" w:rsidR="007B26D6" w:rsidRPr="00986A55" w:rsidRDefault="007B26D6" w:rsidP="007B26D6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4ABC0233" w14:textId="77777777" w:rsidR="007B26D6" w:rsidRPr="00986A55" w:rsidRDefault="007B26D6" w:rsidP="007B26D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9AD2E67" w14:textId="77777777" w:rsidR="007B26D6" w:rsidRPr="00986A55" w:rsidRDefault="007B26D6" w:rsidP="007B26D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3D9F105" w14:textId="77777777" w:rsidR="007B26D6" w:rsidRPr="00986A55" w:rsidRDefault="007B26D6" w:rsidP="007B26D6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B003139" w14:textId="77777777" w:rsidR="007B26D6" w:rsidRPr="00986A55" w:rsidRDefault="007B26D6" w:rsidP="007B26D6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16D1A78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6" w:type="dxa"/>
          </w:tcPr>
          <w:p w14:paraId="719D415C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8E16979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3A9814F5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768D836" w14:textId="77777777" w:rsidR="007B26D6" w:rsidRPr="00986A55" w:rsidRDefault="007B26D6" w:rsidP="007B26D6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0C3B8E53" w14:textId="77777777" w:rsidR="007B26D6" w:rsidRPr="00986A55" w:rsidRDefault="007B26D6" w:rsidP="007B26D6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3CFBF9F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33F71CD1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384280" w:rsidRPr="00986A55" w14:paraId="34040F63" w14:textId="77777777" w:rsidTr="00AD6F4D">
        <w:tc>
          <w:tcPr>
            <w:tcW w:w="2482" w:type="dxa"/>
          </w:tcPr>
          <w:p w14:paraId="25CDB3F8" w14:textId="77777777" w:rsidR="00384280" w:rsidRPr="00986A55" w:rsidRDefault="00384280" w:rsidP="00384280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Boutique International</w:t>
            </w: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</w:t>
            </w:r>
            <w:r w:rsidRPr="00986A55">
              <w:rPr>
                <w:rFonts w:ascii="Angsana New" w:hAnsi="Angsana New" w:cs="Angsana New"/>
                <w:sz w:val="23"/>
                <w:szCs w:val="23"/>
              </w:rPr>
              <w:t>Holdings Ltd.</w:t>
            </w:r>
          </w:p>
        </w:tc>
        <w:tc>
          <w:tcPr>
            <w:tcW w:w="1800" w:type="dxa"/>
          </w:tcPr>
          <w:p w14:paraId="5F7DEFA8" w14:textId="77777777" w:rsidR="00384280" w:rsidRPr="00986A55" w:rsidRDefault="00384280" w:rsidP="00384280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</w:tcPr>
          <w:p w14:paraId="7D5FF391" w14:textId="77777777" w:rsidR="00384280" w:rsidRPr="00986A55" w:rsidRDefault="00384280" w:rsidP="00384280">
            <w:pPr>
              <w:ind w:right="-32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</w:t>
            </w: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มอริเชียส</w:t>
            </w:r>
          </w:p>
        </w:tc>
        <w:tc>
          <w:tcPr>
            <w:tcW w:w="837" w:type="dxa"/>
          </w:tcPr>
          <w:p w14:paraId="65100553" w14:textId="169185FF" w:rsidR="00384280" w:rsidRPr="00986A55" w:rsidRDefault="00384280" w:rsidP="00384280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</w:tcPr>
          <w:p w14:paraId="32A9208A" w14:textId="77777777" w:rsidR="00384280" w:rsidRPr="00986A55" w:rsidRDefault="00384280" w:rsidP="00384280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28" w:type="dxa"/>
          </w:tcPr>
          <w:p w14:paraId="1D520A61" w14:textId="32733EC7" w:rsidR="00384280" w:rsidRPr="00986A55" w:rsidRDefault="00384280" w:rsidP="00384280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100 </w:t>
            </w: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>บาท</w:t>
            </w:r>
          </w:p>
        </w:tc>
        <w:tc>
          <w:tcPr>
            <w:tcW w:w="810" w:type="dxa"/>
          </w:tcPr>
          <w:p w14:paraId="6F64E036" w14:textId="66A184B0" w:rsidR="00384280" w:rsidRPr="00986A55" w:rsidRDefault="00384280" w:rsidP="00384280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100 </w:t>
            </w: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>บาท</w:t>
            </w:r>
          </w:p>
        </w:tc>
        <w:tc>
          <w:tcPr>
            <w:tcW w:w="747" w:type="dxa"/>
          </w:tcPr>
          <w:p w14:paraId="0BFA6192" w14:textId="1EF6257D" w:rsidR="00384280" w:rsidRPr="00986A55" w:rsidRDefault="00384280" w:rsidP="00384280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100 </w:t>
            </w: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>บาท</w:t>
            </w:r>
          </w:p>
        </w:tc>
        <w:tc>
          <w:tcPr>
            <w:tcW w:w="756" w:type="dxa"/>
          </w:tcPr>
          <w:p w14:paraId="1F7DCB86" w14:textId="42F4FF79" w:rsidR="00384280" w:rsidRPr="00986A55" w:rsidRDefault="00384280" w:rsidP="00384280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100 </w:t>
            </w: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>บาท</w:t>
            </w:r>
          </w:p>
        </w:tc>
        <w:tc>
          <w:tcPr>
            <w:tcW w:w="810" w:type="dxa"/>
          </w:tcPr>
          <w:p w14:paraId="37F590F9" w14:textId="6479A61F" w:rsidR="00384280" w:rsidRPr="00986A55" w:rsidRDefault="00384280" w:rsidP="00384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62C76A42" w14:textId="77777777" w:rsidR="00384280" w:rsidRPr="00986A55" w:rsidRDefault="00384280" w:rsidP="00384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74462F6" w14:textId="41A0012A" w:rsidR="00384280" w:rsidRPr="00986A55" w:rsidRDefault="00384280" w:rsidP="00384280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100 </w:t>
            </w: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>บาท</w:t>
            </w:r>
          </w:p>
        </w:tc>
        <w:tc>
          <w:tcPr>
            <w:tcW w:w="720" w:type="dxa"/>
            <w:gridSpan w:val="2"/>
          </w:tcPr>
          <w:p w14:paraId="359529F2" w14:textId="2FA441F6" w:rsidR="00384280" w:rsidRPr="00986A55" w:rsidRDefault="00384280" w:rsidP="00384280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100 </w:t>
            </w: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>บาท</w:t>
            </w:r>
          </w:p>
        </w:tc>
        <w:tc>
          <w:tcPr>
            <w:tcW w:w="810" w:type="dxa"/>
          </w:tcPr>
          <w:p w14:paraId="3676F3B2" w14:textId="14D5A10B" w:rsidR="00384280" w:rsidRPr="00986A55" w:rsidRDefault="00384280" w:rsidP="00384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0C6FB1C8" w14:textId="54C774A8" w:rsidR="00384280" w:rsidRPr="00986A55" w:rsidRDefault="00384280" w:rsidP="00384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D423C" w:rsidRPr="00986A55" w14:paraId="3AF49EEA" w14:textId="77777777" w:rsidTr="00AD6F4D">
        <w:tc>
          <w:tcPr>
            <w:tcW w:w="2482" w:type="dxa"/>
          </w:tcPr>
          <w:p w14:paraId="1ACF189E" w14:textId="77777777" w:rsidR="00CD423C" w:rsidRPr="00986A55" w:rsidRDefault="00CD423C" w:rsidP="00CD423C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ทรี จำกัด</w:t>
            </w:r>
          </w:p>
        </w:tc>
        <w:tc>
          <w:tcPr>
            <w:tcW w:w="1800" w:type="dxa"/>
          </w:tcPr>
          <w:p w14:paraId="15F01C19" w14:textId="77777777" w:rsidR="00CD423C" w:rsidRPr="00986A55" w:rsidRDefault="00CD423C" w:rsidP="00CD423C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</w:tcPr>
          <w:p w14:paraId="3772B57D" w14:textId="77777777" w:rsidR="00CD423C" w:rsidRPr="00986A55" w:rsidRDefault="00CD423C" w:rsidP="00CD423C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46A93E0C" w14:textId="67CE570F" w:rsidR="00CD423C" w:rsidRPr="00986A55" w:rsidRDefault="00CD423C" w:rsidP="00CD423C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68.00</w:t>
            </w:r>
          </w:p>
        </w:tc>
        <w:tc>
          <w:tcPr>
            <w:tcW w:w="792" w:type="dxa"/>
          </w:tcPr>
          <w:p w14:paraId="65BE30B1" w14:textId="77777777" w:rsidR="00CD423C" w:rsidRPr="00986A55" w:rsidRDefault="00CD423C" w:rsidP="00CD423C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68.00</w:t>
            </w:r>
          </w:p>
        </w:tc>
        <w:tc>
          <w:tcPr>
            <w:tcW w:w="828" w:type="dxa"/>
          </w:tcPr>
          <w:p w14:paraId="4C5EEA70" w14:textId="1F6AC8C0" w:rsidR="00CD423C" w:rsidRPr="00986A55" w:rsidRDefault="00CD423C" w:rsidP="00CD423C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7054B95B" w14:textId="77777777" w:rsidR="00CD423C" w:rsidRPr="00986A55" w:rsidRDefault="00CD423C" w:rsidP="00CD423C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7D57BCC2" w14:textId="371C9BBA" w:rsidR="00CD423C" w:rsidRPr="00986A55" w:rsidRDefault="00CD423C" w:rsidP="00CD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68</w:t>
            </w:r>
          </w:p>
        </w:tc>
        <w:tc>
          <w:tcPr>
            <w:tcW w:w="756" w:type="dxa"/>
          </w:tcPr>
          <w:p w14:paraId="29F1637A" w14:textId="77777777" w:rsidR="00CD423C" w:rsidRPr="00986A55" w:rsidRDefault="00CD423C" w:rsidP="00CD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68</w:t>
            </w:r>
          </w:p>
        </w:tc>
        <w:tc>
          <w:tcPr>
            <w:tcW w:w="810" w:type="dxa"/>
          </w:tcPr>
          <w:p w14:paraId="2C8202AF" w14:textId="29E6E168" w:rsidR="00CD423C" w:rsidRPr="00986A55" w:rsidRDefault="00CD423C" w:rsidP="00CD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12ADB25E" w14:textId="77777777" w:rsidR="00CD423C" w:rsidRPr="00986A55" w:rsidRDefault="00CD423C" w:rsidP="00CD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CA07BDE" w14:textId="25B6EFEE" w:rsidR="00CD423C" w:rsidRPr="00986A55" w:rsidRDefault="00CD423C" w:rsidP="00CD423C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68</w:t>
            </w:r>
          </w:p>
        </w:tc>
        <w:tc>
          <w:tcPr>
            <w:tcW w:w="720" w:type="dxa"/>
            <w:gridSpan w:val="2"/>
          </w:tcPr>
          <w:p w14:paraId="23BCC493" w14:textId="77777777" w:rsidR="00CD423C" w:rsidRPr="00986A55" w:rsidRDefault="00CD423C" w:rsidP="00CD423C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68</w:t>
            </w:r>
          </w:p>
        </w:tc>
        <w:tc>
          <w:tcPr>
            <w:tcW w:w="810" w:type="dxa"/>
          </w:tcPr>
          <w:p w14:paraId="1BCDF579" w14:textId="2C53EE25" w:rsidR="00CD423C" w:rsidRPr="00986A55" w:rsidRDefault="00CD423C" w:rsidP="00CD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28,88</w:t>
            </w:r>
            <w:r w:rsidR="00EA243E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747" w:type="dxa"/>
            <w:gridSpan w:val="2"/>
          </w:tcPr>
          <w:p w14:paraId="474EF408" w14:textId="02D32BC6" w:rsidR="00CD423C" w:rsidRPr="00986A55" w:rsidRDefault="00CD423C" w:rsidP="00CD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B26D6" w:rsidRPr="00986A55" w14:paraId="31035AA0" w14:textId="77777777" w:rsidTr="00AD6F4D">
        <w:trPr>
          <w:trHeight w:val="189"/>
        </w:trPr>
        <w:tc>
          <w:tcPr>
            <w:tcW w:w="2482" w:type="dxa"/>
          </w:tcPr>
          <w:p w14:paraId="55813FD6" w14:textId="77777777" w:rsidR="007B26D6" w:rsidRPr="00986A55" w:rsidRDefault="007B26D6" w:rsidP="007B26D6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5A7AE3DC" w14:textId="77777777" w:rsidR="007B26D6" w:rsidRPr="00986A55" w:rsidRDefault="007B26D6" w:rsidP="007B26D6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78" w:type="dxa"/>
          </w:tcPr>
          <w:p w14:paraId="37845713" w14:textId="77777777" w:rsidR="007B26D6" w:rsidRPr="00986A55" w:rsidRDefault="007B26D6" w:rsidP="007B26D6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6B0D39CF" w14:textId="77777777" w:rsidR="007B26D6" w:rsidRPr="00986A55" w:rsidRDefault="007B26D6" w:rsidP="007B26D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56FA618" w14:textId="77777777" w:rsidR="007B26D6" w:rsidRPr="00986A55" w:rsidRDefault="007B26D6" w:rsidP="007B26D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</w:tcPr>
          <w:p w14:paraId="5743D623" w14:textId="77777777" w:rsidR="007B26D6" w:rsidRPr="00986A55" w:rsidRDefault="007B26D6" w:rsidP="007B26D6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7ADA73" w14:textId="77777777" w:rsidR="007B26D6" w:rsidRPr="00986A55" w:rsidRDefault="007B26D6" w:rsidP="007B26D6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641B5088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6" w:type="dxa"/>
          </w:tcPr>
          <w:p w14:paraId="06ED5AAF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ABCA6EB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gridSpan w:val="2"/>
          </w:tcPr>
          <w:p w14:paraId="125C59D2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7BEE7599" w14:textId="77777777" w:rsidR="007B26D6" w:rsidRPr="00986A55" w:rsidRDefault="007B26D6" w:rsidP="007B26D6">
            <w:pPr>
              <w:tabs>
                <w:tab w:val="clear" w:pos="454"/>
                <w:tab w:val="decimal" w:pos="45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14:paraId="06226426" w14:textId="77777777" w:rsidR="007B26D6" w:rsidRPr="00986A55" w:rsidRDefault="007B26D6" w:rsidP="007B26D6">
            <w:pPr>
              <w:tabs>
                <w:tab w:val="clear" w:pos="454"/>
                <w:tab w:val="decimal" w:pos="45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068B921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7" w:type="dxa"/>
            <w:gridSpan w:val="2"/>
          </w:tcPr>
          <w:p w14:paraId="7C931115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B26D6" w:rsidRPr="00986A55" w14:paraId="38805818" w14:textId="77777777" w:rsidTr="00AD6F4D">
        <w:tc>
          <w:tcPr>
            <w:tcW w:w="5760" w:type="dxa"/>
            <w:gridSpan w:val="3"/>
          </w:tcPr>
          <w:p w14:paraId="68B879AC" w14:textId="77777777" w:rsidR="007B26D6" w:rsidRPr="00986A55" w:rsidRDefault="007B26D6" w:rsidP="007B26D6">
            <w:pPr>
              <w:tabs>
                <w:tab w:val="clear" w:pos="454"/>
                <w:tab w:val="decimal" w:pos="45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บริษัทย่อยทางอ้อมถือหุ้นโดย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Boutique International Holdings Ltd.</w:t>
            </w:r>
          </w:p>
        </w:tc>
        <w:tc>
          <w:tcPr>
            <w:tcW w:w="837" w:type="dxa"/>
          </w:tcPr>
          <w:p w14:paraId="0820BB9E" w14:textId="77777777" w:rsidR="007B26D6" w:rsidRPr="00986A55" w:rsidRDefault="007B26D6" w:rsidP="007B26D6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6ACA40BD" w14:textId="77777777" w:rsidR="007B26D6" w:rsidRPr="00986A55" w:rsidRDefault="007B26D6" w:rsidP="007B26D6">
            <w:pPr>
              <w:tabs>
                <w:tab w:val="clear" w:pos="454"/>
                <w:tab w:val="decimal" w:pos="4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C22702B" w14:textId="77777777" w:rsidR="007B26D6" w:rsidRPr="00986A55" w:rsidRDefault="007B26D6" w:rsidP="007B26D6">
            <w:pPr>
              <w:tabs>
                <w:tab w:val="clear" w:pos="454"/>
                <w:tab w:val="decimal" w:pos="4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03615D7" w14:textId="77777777" w:rsidR="007B26D6" w:rsidRPr="00986A55" w:rsidRDefault="007B26D6" w:rsidP="007B26D6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5F08218" w14:textId="77777777" w:rsidR="007B26D6" w:rsidRPr="00986A55" w:rsidRDefault="007B26D6" w:rsidP="007B26D6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6" w:type="dxa"/>
          </w:tcPr>
          <w:p w14:paraId="66BB93E8" w14:textId="77777777" w:rsidR="007B26D6" w:rsidRPr="00986A55" w:rsidRDefault="007B26D6" w:rsidP="007B26D6">
            <w:pPr>
              <w:tabs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26148E" w14:textId="77777777" w:rsidR="007B26D6" w:rsidRPr="00986A55" w:rsidRDefault="007B26D6" w:rsidP="007B26D6">
            <w:pPr>
              <w:tabs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60EF6D4A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C40AAB0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37E116FA" w14:textId="77777777" w:rsidR="007B26D6" w:rsidRPr="00986A55" w:rsidRDefault="007B26D6" w:rsidP="007B26D6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13B4405" w14:textId="77777777" w:rsidR="007B26D6" w:rsidRPr="00986A55" w:rsidRDefault="007B26D6" w:rsidP="007B26D6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69AD4D6E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25138" w:rsidRPr="00986A55" w14:paraId="17D2EE9E" w14:textId="77777777" w:rsidTr="00AD6F4D">
        <w:tc>
          <w:tcPr>
            <w:tcW w:w="2482" w:type="dxa"/>
          </w:tcPr>
          <w:p w14:paraId="2EC0501C" w14:textId="77777777" w:rsidR="00C25138" w:rsidRPr="00986A55" w:rsidRDefault="00C25138" w:rsidP="00C25138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Mid Tier Holding</w:t>
            </w: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</w:t>
            </w:r>
            <w:r w:rsidRPr="00986A55">
              <w:rPr>
                <w:rFonts w:ascii="Angsana New" w:hAnsi="Angsana New" w:cs="Angsana New"/>
                <w:sz w:val="23"/>
                <w:szCs w:val="23"/>
              </w:rPr>
              <w:t>Mauritius Ltd.</w:t>
            </w:r>
          </w:p>
        </w:tc>
        <w:tc>
          <w:tcPr>
            <w:tcW w:w="1800" w:type="dxa"/>
          </w:tcPr>
          <w:p w14:paraId="22CE0F46" w14:textId="77777777" w:rsidR="00C25138" w:rsidRPr="00986A55" w:rsidRDefault="00C25138" w:rsidP="00C25138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</w:tcPr>
          <w:p w14:paraId="562CC6BF" w14:textId="77777777" w:rsidR="00C25138" w:rsidRPr="00986A55" w:rsidRDefault="00C25138" w:rsidP="00C25138">
            <w:pPr>
              <w:ind w:right="-32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</w:t>
            </w: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มอริเชียส</w:t>
            </w:r>
          </w:p>
        </w:tc>
        <w:tc>
          <w:tcPr>
            <w:tcW w:w="837" w:type="dxa"/>
          </w:tcPr>
          <w:p w14:paraId="0ED170D2" w14:textId="17D0C2FD" w:rsidR="00C25138" w:rsidRPr="00986A55" w:rsidRDefault="00C25138" w:rsidP="00C25138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92" w:type="dxa"/>
          </w:tcPr>
          <w:p w14:paraId="13E1DD31" w14:textId="77777777" w:rsidR="00C25138" w:rsidRPr="00986A55" w:rsidRDefault="00C25138" w:rsidP="00C25138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828" w:type="dxa"/>
          </w:tcPr>
          <w:p w14:paraId="5AEF5D6B" w14:textId="5E4F6A90" w:rsidR="00C25138" w:rsidRPr="00986A55" w:rsidRDefault="00C25138" w:rsidP="00C25138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</w:tcPr>
          <w:p w14:paraId="2BDFA9B0" w14:textId="77777777" w:rsidR="00C25138" w:rsidRPr="00986A55" w:rsidRDefault="00C25138" w:rsidP="00C25138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747" w:type="dxa"/>
          </w:tcPr>
          <w:p w14:paraId="3E7D9A48" w14:textId="2A5B2D90" w:rsidR="00C25138" w:rsidRPr="00986A55" w:rsidRDefault="00C25138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6" w:type="dxa"/>
          </w:tcPr>
          <w:p w14:paraId="739491B9" w14:textId="77777777" w:rsidR="00C25138" w:rsidRPr="00986A55" w:rsidRDefault="00C25138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5A750AF" w14:textId="39257541" w:rsidR="00C25138" w:rsidRPr="00986A55" w:rsidRDefault="00C25138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1ECF0166" w14:textId="77777777" w:rsidR="00C25138" w:rsidRPr="00986A55" w:rsidRDefault="00C25138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67565E6" w14:textId="0A3C5DCB" w:rsidR="00C25138" w:rsidRPr="00986A55" w:rsidRDefault="00C25138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60D2D2BD" w14:textId="77777777" w:rsidR="00C25138" w:rsidRPr="00986A55" w:rsidRDefault="00C25138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2EB809E" w14:textId="7D03518D" w:rsidR="00C25138" w:rsidRPr="00986A55" w:rsidRDefault="00C25138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6FB1ECB6" w14:textId="53F6A0F0" w:rsidR="00C25138" w:rsidRPr="00986A55" w:rsidRDefault="00C25138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25138" w:rsidRPr="00986A55" w14:paraId="7CEB4E59" w14:textId="77777777" w:rsidTr="00AD6F4D">
        <w:tc>
          <w:tcPr>
            <w:tcW w:w="2482" w:type="dxa"/>
          </w:tcPr>
          <w:p w14:paraId="1218D77A" w14:textId="77777777" w:rsidR="00C25138" w:rsidRPr="00986A55" w:rsidRDefault="00C25138" w:rsidP="00C25138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BT PKN Holdings 3 Ltd.</w:t>
            </w:r>
          </w:p>
        </w:tc>
        <w:tc>
          <w:tcPr>
            <w:tcW w:w="1800" w:type="dxa"/>
          </w:tcPr>
          <w:p w14:paraId="5E0F2003" w14:textId="77777777" w:rsidR="00C25138" w:rsidRPr="00986A55" w:rsidRDefault="00C25138" w:rsidP="00C25138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</w:tcPr>
          <w:p w14:paraId="054BF1E1" w14:textId="77777777" w:rsidR="00C25138" w:rsidRPr="00986A55" w:rsidRDefault="00C25138" w:rsidP="00C25138">
            <w:pPr>
              <w:ind w:right="-32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</w:t>
            </w: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มอริเชียส</w:t>
            </w:r>
          </w:p>
        </w:tc>
        <w:tc>
          <w:tcPr>
            <w:tcW w:w="837" w:type="dxa"/>
          </w:tcPr>
          <w:p w14:paraId="4D8AEF99" w14:textId="3ED53043" w:rsidR="00C25138" w:rsidRPr="00986A55" w:rsidRDefault="00C25138" w:rsidP="00C25138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68.00</w:t>
            </w:r>
          </w:p>
        </w:tc>
        <w:tc>
          <w:tcPr>
            <w:tcW w:w="792" w:type="dxa"/>
          </w:tcPr>
          <w:p w14:paraId="66169686" w14:textId="77777777" w:rsidR="00C25138" w:rsidRPr="00986A55" w:rsidRDefault="00C25138" w:rsidP="00C25138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68.00</w:t>
            </w:r>
          </w:p>
        </w:tc>
        <w:tc>
          <w:tcPr>
            <w:tcW w:w="828" w:type="dxa"/>
          </w:tcPr>
          <w:p w14:paraId="0B9979A2" w14:textId="27B7FD44" w:rsidR="00C25138" w:rsidRPr="00986A55" w:rsidRDefault="00C25138" w:rsidP="00C25138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</w:tcPr>
          <w:p w14:paraId="19DC055C" w14:textId="77777777" w:rsidR="00C25138" w:rsidRPr="00986A55" w:rsidRDefault="00C25138" w:rsidP="00C25138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747" w:type="dxa"/>
          </w:tcPr>
          <w:p w14:paraId="28C6552B" w14:textId="34AA1804" w:rsidR="00C25138" w:rsidRPr="00986A55" w:rsidRDefault="00C25138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6" w:type="dxa"/>
          </w:tcPr>
          <w:p w14:paraId="5BBE15AE" w14:textId="77777777" w:rsidR="00C25138" w:rsidRPr="00986A55" w:rsidRDefault="00C25138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652A3DB" w14:textId="6D1023B0" w:rsidR="00C25138" w:rsidRPr="00986A55" w:rsidRDefault="00C25138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4B64D4C3" w14:textId="77777777" w:rsidR="00C25138" w:rsidRPr="00986A55" w:rsidRDefault="00C25138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6430C43" w14:textId="48E6E8D2" w:rsidR="00C25138" w:rsidRPr="00986A55" w:rsidRDefault="00C25138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053A54DD" w14:textId="77777777" w:rsidR="00C25138" w:rsidRPr="00986A55" w:rsidRDefault="00C25138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9D652C4" w14:textId="035C86C9" w:rsidR="00C25138" w:rsidRPr="00986A55" w:rsidRDefault="00C25138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1E31F0B0" w14:textId="3788F141" w:rsidR="00C25138" w:rsidRPr="00986A55" w:rsidRDefault="00C25138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B660F3" w:rsidRPr="00986A55" w14:paraId="28152002" w14:textId="77777777" w:rsidTr="00AD6F4D">
        <w:tc>
          <w:tcPr>
            <w:tcW w:w="2482" w:type="dxa"/>
          </w:tcPr>
          <w:p w14:paraId="605DD00C" w14:textId="77777777" w:rsidR="00B660F3" w:rsidRPr="00986A55" w:rsidRDefault="00B660F3" w:rsidP="00C25138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0" w:type="dxa"/>
          </w:tcPr>
          <w:p w14:paraId="0A03456A" w14:textId="77777777" w:rsidR="00B660F3" w:rsidRPr="00986A55" w:rsidRDefault="00B660F3" w:rsidP="00C25138">
            <w:pPr>
              <w:ind w:right="-82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78" w:type="dxa"/>
          </w:tcPr>
          <w:p w14:paraId="3A8A99F2" w14:textId="77777777" w:rsidR="00B660F3" w:rsidRPr="00986A55" w:rsidRDefault="00B660F3" w:rsidP="00C25138">
            <w:pPr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7240B9B8" w14:textId="77777777" w:rsidR="00B660F3" w:rsidRPr="00986A55" w:rsidRDefault="00B660F3" w:rsidP="00C25138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3821BBC2" w14:textId="77777777" w:rsidR="00B660F3" w:rsidRPr="00986A55" w:rsidRDefault="00B660F3" w:rsidP="00C25138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012CDB52" w14:textId="77777777" w:rsidR="00B660F3" w:rsidRPr="00986A55" w:rsidRDefault="00B660F3" w:rsidP="00C25138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0E68419" w14:textId="77777777" w:rsidR="00B660F3" w:rsidRPr="00986A55" w:rsidRDefault="00B660F3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6668C7A" w14:textId="77777777" w:rsidR="00B660F3" w:rsidRPr="00986A55" w:rsidRDefault="00B660F3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6" w:type="dxa"/>
          </w:tcPr>
          <w:p w14:paraId="7727D7AE" w14:textId="77777777" w:rsidR="00B660F3" w:rsidRPr="00986A55" w:rsidRDefault="00B660F3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E8A2EFA" w14:textId="77777777" w:rsidR="00B660F3" w:rsidRPr="00986A55" w:rsidRDefault="00B660F3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2638F953" w14:textId="77777777" w:rsidR="00B660F3" w:rsidRPr="00986A55" w:rsidRDefault="00B660F3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2C1AA15" w14:textId="77777777" w:rsidR="00B660F3" w:rsidRPr="00986A55" w:rsidRDefault="00B660F3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0AA6EC08" w14:textId="77777777" w:rsidR="00B660F3" w:rsidRPr="00986A55" w:rsidRDefault="00B660F3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0B9A0E2" w14:textId="77777777" w:rsidR="00B660F3" w:rsidRPr="00986A55" w:rsidRDefault="00B660F3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2C5DDDDD" w14:textId="77777777" w:rsidR="00B660F3" w:rsidRPr="00986A55" w:rsidRDefault="00B660F3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7180A" w:rsidRPr="00986A55" w14:paraId="723ACBFE" w14:textId="77777777" w:rsidTr="00AD6F4D">
        <w:tc>
          <w:tcPr>
            <w:tcW w:w="2482" w:type="dxa"/>
          </w:tcPr>
          <w:p w14:paraId="106E695A" w14:textId="77777777" w:rsidR="0097180A" w:rsidRPr="00986A55" w:rsidRDefault="0097180A" w:rsidP="00C25138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0" w:type="dxa"/>
          </w:tcPr>
          <w:p w14:paraId="76CC68F3" w14:textId="77777777" w:rsidR="0097180A" w:rsidRPr="00986A55" w:rsidRDefault="0097180A" w:rsidP="00C25138">
            <w:pPr>
              <w:ind w:right="-82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78" w:type="dxa"/>
          </w:tcPr>
          <w:p w14:paraId="1AE32884" w14:textId="77777777" w:rsidR="0097180A" w:rsidRPr="00986A55" w:rsidRDefault="0097180A" w:rsidP="00C25138">
            <w:pPr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17961BB5" w14:textId="77777777" w:rsidR="0097180A" w:rsidRPr="00986A55" w:rsidRDefault="0097180A" w:rsidP="00C25138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74B1BABA" w14:textId="77777777" w:rsidR="0097180A" w:rsidRPr="00986A55" w:rsidRDefault="0097180A" w:rsidP="00C25138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15578D0" w14:textId="77777777" w:rsidR="0097180A" w:rsidRPr="00986A55" w:rsidRDefault="0097180A" w:rsidP="00C25138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708BE86" w14:textId="77777777" w:rsidR="0097180A" w:rsidRPr="00986A55" w:rsidRDefault="0097180A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581D0EE" w14:textId="77777777" w:rsidR="0097180A" w:rsidRPr="00986A55" w:rsidRDefault="0097180A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6" w:type="dxa"/>
          </w:tcPr>
          <w:p w14:paraId="3039016B" w14:textId="77777777" w:rsidR="0097180A" w:rsidRPr="00986A55" w:rsidRDefault="0097180A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F8403D" w14:textId="77777777" w:rsidR="0097180A" w:rsidRPr="00986A55" w:rsidRDefault="0097180A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6FC519E2" w14:textId="77777777" w:rsidR="0097180A" w:rsidRPr="00986A55" w:rsidRDefault="0097180A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77ED601" w14:textId="77777777" w:rsidR="0097180A" w:rsidRPr="00986A55" w:rsidRDefault="0097180A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57E4DB93" w14:textId="77777777" w:rsidR="0097180A" w:rsidRPr="00986A55" w:rsidRDefault="0097180A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1C86FF2" w14:textId="77777777" w:rsidR="0097180A" w:rsidRPr="00986A55" w:rsidRDefault="0097180A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017B4CB7" w14:textId="77777777" w:rsidR="0097180A" w:rsidRPr="00986A55" w:rsidRDefault="0097180A" w:rsidP="00C2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</w:tbl>
    <w:p w14:paraId="435E79A8" w14:textId="77777777" w:rsidR="00A95B33" w:rsidRPr="00986A55" w:rsidRDefault="00A95B33" w:rsidP="00CD4243">
      <w:pPr>
        <w:spacing w:line="240" w:lineRule="auto"/>
        <w:rPr>
          <w:sz w:val="2"/>
          <w:szCs w:val="2"/>
        </w:rPr>
      </w:pPr>
    </w:p>
    <w:tbl>
      <w:tblPr>
        <w:tblpPr w:leftFromText="180" w:rightFromText="180" w:vertAnchor="text" w:tblpX="-39" w:tblpY="1"/>
        <w:tblOverlap w:val="never"/>
        <w:tblW w:w="1678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81"/>
        <w:gridCol w:w="6"/>
        <w:gridCol w:w="1793"/>
        <w:gridCol w:w="1404"/>
        <w:gridCol w:w="837"/>
        <w:gridCol w:w="792"/>
        <w:gridCol w:w="828"/>
        <w:gridCol w:w="810"/>
        <w:gridCol w:w="747"/>
        <w:gridCol w:w="810"/>
        <w:gridCol w:w="830"/>
        <w:gridCol w:w="783"/>
        <w:gridCol w:w="747"/>
        <w:gridCol w:w="720"/>
        <w:gridCol w:w="810"/>
        <w:gridCol w:w="747"/>
        <w:gridCol w:w="828"/>
        <w:gridCol w:w="810"/>
      </w:tblGrid>
      <w:tr w:rsidR="00CD4243" w:rsidRPr="00986A55" w14:paraId="23921D01" w14:textId="77777777" w:rsidTr="00B660F3">
        <w:trPr>
          <w:gridAfter w:val="2"/>
          <w:wAfter w:w="1638" w:type="dxa"/>
        </w:trPr>
        <w:tc>
          <w:tcPr>
            <w:tcW w:w="15145" w:type="dxa"/>
            <w:gridSpan w:val="16"/>
            <w:vAlign w:val="bottom"/>
          </w:tcPr>
          <w:p w14:paraId="2E378911" w14:textId="77777777" w:rsidR="00CD4243" w:rsidRPr="00986A55" w:rsidRDefault="00CD4243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0000C1" w:rsidRPr="00986A55" w14:paraId="79E445F8" w14:textId="77777777" w:rsidTr="00B660F3">
        <w:trPr>
          <w:gridAfter w:val="2"/>
          <w:wAfter w:w="1638" w:type="dxa"/>
        </w:trPr>
        <w:tc>
          <w:tcPr>
            <w:tcW w:w="2481" w:type="dxa"/>
            <w:vAlign w:val="bottom"/>
          </w:tcPr>
          <w:p w14:paraId="376F824F" w14:textId="77777777" w:rsidR="000000C1" w:rsidRPr="00986A55" w:rsidRDefault="000000C1" w:rsidP="000000C1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799" w:type="dxa"/>
            <w:gridSpan w:val="2"/>
          </w:tcPr>
          <w:p w14:paraId="4BE6ED76" w14:textId="77777777" w:rsidR="000000C1" w:rsidRPr="00986A55" w:rsidRDefault="000000C1" w:rsidP="000000C1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75309CC2" w14:textId="77777777" w:rsidR="000000C1" w:rsidRPr="00986A55" w:rsidRDefault="000000C1" w:rsidP="000000C1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837" w:type="dxa"/>
            <w:vAlign w:val="bottom"/>
          </w:tcPr>
          <w:p w14:paraId="64FAB6F6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149D835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08F81EC2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1C0A01E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45CB613F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65E94E1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30" w:type="dxa"/>
            <w:vAlign w:val="bottom"/>
          </w:tcPr>
          <w:p w14:paraId="15823596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3" w:type="dxa"/>
            <w:vAlign w:val="bottom"/>
          </w:tcPr>
          <w:p w14:paraId="3F4E77A9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405162C4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D46C0EA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557" w:type="dxa"/>
            <w:gridSpan w:val="2"/>
            <w:vAlign w:val="bottom"/>
          </w:tcPr>
          <w:p w14:paraId="6E637DF6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สำหรับ</w:t>
            </w:r>
          </w:p>
        </w:tc>
      </w:tr>
      <w:tr w:rsidR="000000C1" w:rsidRPr="00986A55" w14:paraId="518EBCF1" w14:textId="77777777" w:rsidTr="00B660F3">
        <w:trPr>
          <w:gridAfter w:val="2"/>
          <w:wAfter w:w="1638" w:type="dxa"/>
        </w:trPr>
        <w:tc>
          <w:tcPr>
            <w:tcW w:w="2481" w:type="dxa"/>
          </w:tcPr>
          <w:p w14:paraId="455D21D2" w14:textId="77777777" w:rsidR="000000C1" w:rsidRPr="00986A55" w:rsidRDefault="000000C1" w:rsidP="000000C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799" w:type="dxa"/>
            <w:gridSpan w:val="2"/>
          </w:tcPr>
          <w:p w14:paraId="20E75054" w14:textId="77777777" w:rsidR="000000C1" w:rsidRPr="00986A55" w:rsidRDefault="000000C1" w:rsidP="000000C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04" w:type="dxa"/>
          </w:tcPr>
          <w:p w14:paraId="65017497" w14:textId="77777777" w:rsidR="000000C1" w:rsidRPr="00986A55" w:rsidRDefault="000000C1" w:rsidP="000000C1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629" w:type="dxa"/>
            <w:gridSpan w:val="2"/>
            <w:vAlign w:val="bottom"/>
          </w:tcPr>
          <w:p w14:paraId="03E2A90A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38" w:type="dxa"/>
            <w:gridSpan w:val="2"/>
            <w:vAlign w:val="bottom"/>
          </w:tcPr>
          <w:p w14:paraId="297B927E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57" w:type="dxa"/>
            <w:gridSpan w:val="2"/>
            <w:vAlign w:val="bottom"/>
          </w:tcPr>
          <w:p w14:paraId="04AFA58C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3" w:type="dxa"/>
            <w:gridSpan w:val="2"/>
          </w:tcPr>
          <w:p w14:paraId="616EA10F" w14:textId="77777777" w:rsidR="000000C1" w:rsidRPr="00986A55" w:rsidRDefault="000000C1" w:rsidP="000000C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2"/>
          </w:tcPr>
          <w:p w14:paraId="6C2594F0" w14:textId="77777777" w:rsidR="000000C1" w:rsidRPr="00986A55" w:rsidRDefault="000000C1" w:rsidP="000000C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57" w:type="dxa"/>
            <w:gridSpan w:val="2"/>
            <w:vAlign w:val="bottom"/>
          </w:tcPr>
          <w:p w14:paraId="78CFA8E1" w14:textId="27E8EB61" w:rsidR="000000C1" w:rsidRPr="00986A55" w:rsidRDefault="000000C1" w:rsidP="000000C1">
            <w:pPr>
              <w:pStyle w:val="acctmergecolhdg"/>
              <w:spacing w:line="240" w:lineRule="auto"/>
              <w:ind w:left="-88" w:right="-133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งวด</w:t>
            </w:r>
            <w:r w:rsidR="006B6171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941192" w:rsidRPr="00986A55" w14:paraId="7A07CDEA" w14:textId="77777777" w:rsidTr="00B660F3">
        <w:trPr>
          <w:gridAfter w:val="2"/>
          <w:wAfter w:w="1638" w:type="dxa"/>
        </w:trPr>
        <w:tc>
          <w:tcPr>
            <w:tcW w:w="2481" w:type="dxa"/>
            <w:vAlign w:val="bottom"/>
          </w:tcPr>
          <w:p w14:paraId="6BF35778" w14:textId="77777777" w:rsidR="00941192" w:rsidRPr="00986A55" w:rsidRDefault="00941192" w:rsidP="0094119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799" w:type="dxa"/>
            <w:gridSpan w:val="2"/>
          </w:tcPr>
          <w:p w14:paraId="716F8257" w14:textId="77777777" w:rsidR="00941192" w:rsidRPr="00986A55" w:rsidRDefault="00941192" w:rsidP="00941192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5DE8253C" w14:textId="77777777" w:rsidR="00941192" w:rsidRPr="00986A55" w:rsidRDefault="0094119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2DE962B6" w14:textId="5BD4C9BA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92" w:type="dxa"/>
            <w:vAlign w:val="bottom"/>
          </w:tcPr>
          <w:p w14:paraId="6D7CB9E1" w14:textId="2E810C0F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28" w:type="dxa"/>
            <w:vAlign w:val="bottom"/>
          </w:tcPr>
          <w:p w14:paraId="64F3DDCE" w14:textId="67D7C7D1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10" w:type="dxa"/>
            <w:vAlign w:val="bottom"/>
          </w:tcPr>
          <w:p w14:paraId="7A91056B" w14:textId="58A60699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2889D50E" w14:textId="6E15BA67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10" w:type="dxa"/>
            <w:vAlign w:val="bottom"/>
          </w:tcPr>
          <w:p w14:paraId="4ABF453D" w14:textId="6AEF928B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30" w:type="dxa"/>
            <w:vAlign w:val="bottom"/>
          </w:tcPr>
          <w:p w14:paraId="26D0161F" w14:textId="3BDF0C9B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83" w:type="dxa"/>
            <w:vAlign w:val="bottom"/>
          </w:tcPr>
          <w:p w14:paraId="17ED5863" w14:textId="709E7BF4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07649F7E" w14:textId="0792ECD3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20" w:type="dxa"/>
            <w:vAlign w:val="bottom"/>
          </w:tcPr>
          <w:p w14:paraId="3A4749DD" w14:textId="0F759C91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5BE979C0" w14:textId="6D60C7DD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47" w:type="dxa"/>
            <w:vAlign w:val="bottom"/>
          </w:tcPr>
          <w:p w14:paraId="26F0AC1E" w14:textId="201C1382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</w:tr>
      <w:tr w:rsidR="00941192" w:rsidRPr="00986A55" w14:paraId="12C86746" w14:textId="77777777" w:rsidTr="00B660F3">
        <w:trPr>
          <w:gridAfter w:val="2"/>
          <w:wAfter w:w="1638" w:type="dxa"/>
        </w:trPr>
        <w:tc>
          <w:tcPr>
            <w:tcW w:w="2481" w:type="dxa"/>
            <w:vAlign w:val="bottom"/>
          </w:tcPr>
          <w:p w14:paraId="1873941A" w14:textId="77777777" w:rsidR="00941192" w:rsidRPr="00986A55" w:rsidRDefault="00941192" w:rsidP="0094119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799" w:type="dxa"/>
            <w:gridSpan w:val="2"/>
          </w:tcPr>
          <w:p w14:paraId="25057A4B" w14:textId="77777777" w:rsidR="00941192" w:rsidRPr="00986A55" w:rsidRDefault="00941192" w:rsidP="00941192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5E3168B5" w14:textId="77777777" w:rsidR="00941192" w:rsidRPr="00986A55" w:rsidRDefault="0094119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288AE350" w14:textId="5AB880CF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92" w:type="dxa"/>
            <w:vAlign w:val="bottom"/>
          </w:tcPr>
          <w:p w14:paraId="733F3BB1" w14:textId="722969A0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28" w:type="dxa"/>
            <w:vAlign w:val="bottom"/>
          </w:tcPr>
          <w:p w14:paraId="5BE1E804" w14:textId="7E0649C8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048EBEE5" w14:textId="65ADF26D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733DF7B5" w14:textId="1CC8A301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2B54D484" w14:textId="2EBEB057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30" w:type="dxa"/>
            <w:vAlign w:val="bottom"/>
          </w:tcPr>
          <w:p w14:paraId="706985DF" w14:textId="11F7669B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3" w:type="dxa"/>
            <w:vAlign w:val="bottom"/>
          </w:tcPr>
          <w:p w14:paraId="1B41A583" w14:textId="278E8438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407762D7" w14:textId="59E6376E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0" w:type="dxa"/>
            <w:vAlign w:val="bottom"/>
          </w:tcPr>
          <w:p w14:paraId="3F179A30" w14:textId="63EA845C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0782F33D" w14:textId="7D491774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47" w:type="dxa"/>
            <w:vAlign w:val="bottom"/>
          </w:tcPr>
          <w:p w14:paraId="45BA2FCB" w14:textId="2BD14CCC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="004A5B77"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1</w:t>
            </w:r>
          </w:p>
        </w:tc>
      </w:tr>
      <w:tr w:rsidR="007B26D6" w:rsidRPr="00986A55" w14:paraId="132EAD2C" w14:textId="77777777" w:rsidTr="00B660F3">
        <w:trPr>
          <w:gridAfter w:val="2"/>
          <w:wAfter w:w="1638" w:type="dxa"/>
        </w:trPr>
        <w:tc>
          <w:tcPr>
            <w:tcW w:w="2481" w:type="dxa"/>
            <w:vAlign w:val="bottom"/>
          </w:tcPr>
          <w:p w14:paraId="2D2EAAD1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799" w:type="dxa"/>
            <w:gridSpan w:val="2"/>
          </w:tcPr>
          <w:p w14:paraId="725BEB37" w14:textId="77777777" w:rsidR="007B26D6" w:rsidRPr="00986A55" w:rsidRDefault="007B26D6" w:rsidP="007B26D6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4B5B8E46" w14:textId="77777777" w:rsidR="007B26D6" w:rsidRPr="00986A55" w:rsidRDefault="007B26D6" w:rsidP="007B26D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126DDF7C" w14:textId="77777777" w:rsidR="007B26D6" w:rsidRPr="00986A55" w:rsidRDefault="007B26D6" w:rsidP="007B26D6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832" w:type="dxa"/>
            <w:gridSpan w:val="10"/>
            <w:vAlign w:val="bottom"/>
          </w:tcPr>
          <w:p w14:paraId="1C235989" w14:textId="77777777" w:rsidR="007B26D6" w:rsidRPr="00986A55" w:rsidRDefault="007B26D6" w:rsidP="007B26D6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7B26D6" w:rsidRPr="00986A55" w14:paraId="13463308" w14:textId="77777777" w:rsidTr="00B660F3">
        <w:trPr>
          <w:gridAfter w:val="2"/>
          <w:wAfter w:w="1638" w:type="dxa"/>
        </w:trPr>
        <w:tc>
          <w:tcPr>
            <w:tcW w:w="5684" w:type="dxa"/>
            <w:gridSpan w:val="4"/>
          </w:tcPr>
          <w:p w14:paraId="00B620A5" w14:textId="77777777" w:rsidR="007B26D6" w:rsidRPr="00986A55" w:rsidRDefault="007B26D6" w:rsidP="007B26D6">
            <w:pPr>
              <w:tabs>
                <w:tab w:val="clear" w:pos="454"/>
                <w:tab w:val="decimal" w:pos="45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บริษัทย่อยทางอ้อมถือหุ้นโดย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BT PKN Holdings 3 Ltd.</w:t>
            </w:r>
          </w:p>
        </w:tc>
        <w:tc>
          <w:tcPr>
            <w:tcW w:w="1629" w:type="dxa"/>
            <w:gridSpan w:val="2"/>
            <w:vAlign w:val="bottom"/>
          </w:tcPr>
          <w:p w14:paraId="660EFB22" w14:textId="77777777" w:rsidR="007B26D6" w:rsidRPr="00986A55" w:rsidRDefault="007B26D6" w:rsidP="007B26D6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</w:p>
        </w:tc>
        <w:tc>
          <w:tcPr>
            <w:tcW w:w="7832" w:type="dxa"/>
            <w:gridSpan w:val="10"/>
            <w:vAlign w:val="bottom"/>
          </w:tcPr>
          <w:p w14:paraId="67C53319" w14:textId="77777777" w:rsidR="007B26D6" w:rsidRPr="00986A55" w:rsidRDefault="007B26D6" w:rsidP="007B26D6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</w:p>
        </w:tc>
      </w:tr>
      <w:tr w:rsidR="001656BC" w:rsidRPr="00986A55" w14:paraId="1DAC9692" w14:textId="77777777" w:rsidTr="00B660F3">
        <w:trPr>
          <w:gridAfter w:val="2"/>
          <w:wAfter w:w="1638" w:type="dxa"/>
        </w:trPr>
        <w:tc>
          <w:tcPr>
            <w:tcW w:w="2487" w:type="dxa"/>
            <w:gridSpan w:val="2"/>
          </w:tcPr>
          <w:p w14:paraId="0720716F" w14:textId="07E32D6E" w:rsidR="001656BC" w:rsidRPr="00986A55" w:rsidRDefault="001656BC" w:rsidP="001656BC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BT PKN Holdings 2 Ltd.</w:t>
            </w:r>
          </w:p>
        </w:tc>
        <w:tc>
          <w:tcPr>
            <w:tcW w:w="1793" w:type="dxa"/>
          </w:tcPr>
          <w:p w14:paraId="02AC534B" w14:textId="47ECAF7A" w:rsidR="001656BC" w:rsidRPr="00986A55" w:rsidRDefault="001656BC" w:rsidP="001656BC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28041EEB" w14:textId="5D372364" w:rsidR="001656BC" w:rsidRPr="00986A55" w:rsidRDefault="001656BC" w:rsidP="001656BC">
            <w:pPr>
              <w:ind w:right="-32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</w:t>
            </w: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มอริเชียส</w:t>
            </w:r>
          </w:p>
        </w:tc>
        <w:tc>
          <w:tcPr>
            <w:tcW w:w="837" w:type="dxa"/>
          </w:tcPr>
          <w:p w14:paraId="4122D977" w14:textId="3928CA65" w:rsidR="001656BC" w:rsidRPr="00986A55" w:rsidRDefault="001656BC" w:rsidP="001656BC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44.88</w:t>
            </w:r>
          </w:p>
        </w:tc>
        <w:tc>
          <w:tcPr>
            <w:tcW w:w="792" w:type="dxa"/>
          </w:tcPr>
          <w:p w14:paraId="70FD8EA2" w14:textId="54C08D5E" w:rsidR="001656BC" w:rsidRPr="00986A55" w:rsidRDefault="001656BC" w:rsidP="001656BC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44.88</w:t>
            </w:r>
          </w:p>
        </w:tc>
        <w:tc>
          <w:tcPr>
            <w:tcW w:w="828" w:type="dxa"/>
          </w:tcPr>
          <w:p w14:paraId="4A55C5FA" w14:textId="3044BA35" w:rsidR="001656BC" w:rsidRPr="00986A55" w:rsidRDefault="001656BC" w:rsidP="001656BC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</w:tcPr>
          <w:p w14:paraId="5798DBAA" w14:textId="0C3EBBDD" w:rsidR="001656BC" w:rsidRPr="00986A55" w:rsidRDefault="001656BC" w:rsidP="001656BC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747" w:type="dxa"/>
          </w:tcPr>
          <w:p w14:paraId="1E2FEC6A" w14:textId="0148F90E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F8D6850" w14:textId="4786B701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30" w:type="dxa"/>
          </w:tcPr>
          <w:p w14:paraId="5EE79BAE" w14:textId="28D733B3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764C3B26" w14:textId="6309D08E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58611F2" w14:textId="29991DF6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636B558A" w14:textId="2CF50427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7BD8D2A" w14:textId="60869096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DDD4BAA" w14:textId="763A416F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1656BC" w:rsidRPr="00986A55" w14:paraId="78858C36" w14:textId="77777777" w:rsidTr="00B660F3">
        <w:trPr>
          <w:gridAfter w:val="2"/>
          <w:wAfter w:w="1638" w:type="dxa"/>
        </w:trPr>
        <w:tc>
          <w:tcPr>
            <w:tcW w:w="2487" w:type="dxa"/>
            <w:gridSpan w:val="2"/>
          </w:tcPr>
          <w:p w14:paraId="5FFBCFD8" w14:textId="33ED2EE5" w:rsidR="001656BC" w:rsidRPr="00986A55" w:rsidRDefault="001656BC" w:rsidP="001656BC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BT PKN Holdings 1 Ltd.</w:t>
            </w:r>
          </w:p>
        </w:tc>
        <w:tc>
          <w:tcPr>
            <w:tcW w:w="1793" w:type="dxa"/>
          </w:tcPr>
          <w:p w14:paraId="5A616B4E" w14:textId="2D2CCC80" w:rsidR="001656BC" w:rsidRPr="00986A55" w:rsidRDefault="001656BC" w:rsidP="001656BC">
            <w:pPr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665E875E" w14:textId="2AAE2504" w:rsidR="001656BC" w:rsidRPr="00986A55" w:rsidRDefault="001656BC" w:rsidP="001656BC">
            <w:pPr>
              <w:ind w:right="-32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</w:t>
            </w: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มอริเชียส</w:t>
            </w:r>
          </w:p>
        </w:tc>
        <w:tc>
          <w:tcPr>
            <w:tcW w:w="837" w:type="dxa"/>
          </w:tcPr>
          <w:p w14:paraId="537C20E6" w14:textId="6CE95E61" w:rsidR="001656BC" w:rsidRPr="00986A55" w:rsidRDefault="001656BC" w:rsidP="001656BC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792" w:type="dxa"/>
          </w:tcPr>
          <w:p w14:paraId="5C070C24" w14:textId="19C60933" w:rsidR="001656BC" w:rsidRPr="00986A55" w:rsidRDefault="001656BC" w:rsidP="001656BC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828" w:type="dxa"/>
          </w:tcPr>
          <w:p w14:paraId="1569B332" w14:textId="57A84C4F" w:rsidR="001656BC" w:rsidRPr="00986A55" w:rsidRDefault="001656BC" w:rsidP="001656BC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</w:tcPr>
          <w:p w14:paraId="130C5125" w14:textId="232C4CCA" w:rsidR="001656BC" w:rsidRPr="00986A55" w:rsidRDefault="001656BC" w:rsidP="001656BC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747" w:type="dxa"/>
          </w:tcPr>
          <w:p w14:paraId="5A91B2F6" w14:textId="67872DEE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28B5BE3" w14:textId="63E1A689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30" w:type="dxa"/>
          </w:tcPr>
          <w:p w14:paraId="5750E91B" w14:textId="62E72F72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560BA240" w14:textId="4B88A122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75C4B3E" w14:textId="721F247B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4ABF42C5" w14:textId="6624426B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67150B7" w14:textId="2565C740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4324B74" w14:textId="78BC463A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1656BC" w:rsidRPr="00986A55" w14:paraId="24F76180" w14:textId="77777777" w:rsidTr="00B660F3">
        <w:trPr>
          <w:gridAfter w:val="2"/>
          <w:wAfter w:w="1638" w:type="dxa"/>
        </w:trPr>
        <w:tc>
          <w:tcPr>
            <w:tcW w:w="2487" w:type="dxa"/>
            <w:gridSpan w:val="2"/>
          </w:tcPr>
          <w:p w14:paraId="2BDFE5DE" w14:textId="71910772" w:rsidR="001656BC" w:rsidRPr="00986A55" w:rsidRDefault="001656BC" w:rsidP="001656BC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BT PKN Holdings Ltd.</w:t>
            </w:r>
          </w:p>
        </w:tc>
        <w:tc>
          <w:tcPr>
            <w:tcW w:w="1793" w:type="dxa"/>
          </w:tcPr>
          <w:p w14:paraId="47824BBE" w14:textId="63D781D2" w:rsidR="001656BC" w:rsidRPr="00986A55" w:rsidRDefault="001656BC" w:rsidP="001656BC">
            <w:pPr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6CA0868C" w14:textId="5D9C3439" w:rsidR="001656BC" w:rsidRPr="00986A55" w:rsidRDefault="001656BC" w:rsidP="001656BC">
            <w:pPr>
              <w:ind w:right="-32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</w:t>
            </w: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มอริเชียส</w:t>
            </w:r>
          </w:p>
        </w:tc>
        <w:tc>
          <w:tcPr>
            <w:tcW w:w="837" w:type="dxa"/>
          </w:tcPr>
          <w:p w14:paraId="6556907C" w14:textId="4FD69956" w:rsidR="001656BC" w:rsidRPr="00986A55" w:rsidRDefault="001656BC" w:rsidP="001656BC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792" w:type="dxa"/>
          </w:tcPr>
          <w:p w14:paraId="44F1C6FA" w14:textId="3D940B59" w:rsidR="001656BC" w:rsidRPr="00986A55" w:rsidRDefault="001656BC" w:rsidP="001656BC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828" w:type="dxa"/>
          </w:tcPr>
          <w:p w14:paraId="0A6B4E2C" w14:textId="6E84505B" w:rsidR="001656BC" w:rsidRPr="00986A55" w:rsidRDefault="001656BC" w:rsidP="001656BC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</w:tcPr>
          <w:p w14:paraId="51A2B04C" w14:textId="332644BB" w:rsidR="001656BC" w:rsidRPr="00986A55" w:rsidRDefault="001656BC" w:rsidP="001656BC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747" w:type="dxa"/>
          </w:tcPr>
          <w:p w14:paraId="695223EE" w14:textId="47F9E4DE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F3956E0" w14:textId="30095CD8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30" w:type="dxa"/>
          </w:tcPr>
          <w:p w14:paraId="25C69B0E" w14:textId="5A1404F3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4F372D18" w14:textId="727A9AA1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2C9D6BA" w14:textId="2FC772C7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643F4B5A" w14:textId="4710D9C5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B3A94DC" w14:textId="4C99A649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16D9B9B" w14:textId="68BC57EC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1656BC" w:rsidRPr="00986A55" w14:paraId="00E613C9" w14:textId="77777777" w:rsidTr="00B660F3">
        <w:trPr>
          <w:gridAfter w:val="2"/>
          <w:wAfter w:w="1638" w:type="dxa"/>
          <w:trHeight w:val="198"/>
        </w:trPr>
        <w:tc>
          <w:tcPr>
            <w:tcW w:w="2487" w:type="dxa"/>
            <w:gridSpan w:val="2"/>
          </w:tcPr>
          <w:p w14:paraId="01192267" w14:textId="77777777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1793" w:type="dxa"/>
          </w:tcPr>
          <w:p w14:paraId="3C498835" w14:textId="77777777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04" w:type="dxa"/>
          </w:tcPr>
          <w:p w14:paraId="6BFB3B55" w14:textId="77777777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37" w:type="dxa"/>
          </w:tcPr>
          <w:p w14:paraId="20202EA2" w14:textId="77777777" w:rsidR="001656BC" w:rsidRPr="00986A55" w:rsidRDefault="001656BC" w:rsidP="001656BC">
            <w:pPr>
              <w:tabs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0DA9AEFB" w14:textId="77777777" w:rsidR="001656BC" w:rsidRPr="00986A55" w:rsidRDefault="001656BC" w:rsidP="001656BC">
            <w:pPr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28" w:type="dxa"/>
          </w:tcPr>
          <w:p w14:paraId="41AA9A84" w14:textId="77777777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48F690CB" w14:textId="77777777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47" w:type="dxa"/>
          </w:tcPr>
          <w:p w14:paraId="361DA998" w14:textId="77777777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2AFFEAA3" w14:textId="77777777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30" w:type="dxa"/>
          </w:tcPr>
          <w:p w14:paraId="36D92E75" w14:textId="77777777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83" w:type="dxa"/>
          </w:tcPr>
          <w:p w14:paraId="44D7FDAB" w14:textId="77777777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47" w:type="dxa"/>
          </w:tcPr>
          <w:p w14:paraId="2D2B67AF" w14:textId="77777777" w:rsidR="001656BC" w:rsidRPr="00986A55" w:rsidRDefault="001656BC" w:rsidP="001656BC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753560E3" w14:textId="77777777" w:rsidR="001656BC" w:rsidRPr="00986A55" w:rsidRDefault="001656BC" w:rsidP="001656BC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1BD2ED23" w14:textId="77777777" w:rsidR="001656BC" w:rsidRPr="00986A55" w:rsidRDefault="001656BC" w:rsidP="001656BC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47" w:type="dxa"/>
          </w:tcPr>
          <w:p w14:paraId="05E0172F" w14:textId="77777777" w:rsidR="001656BC" w:rsidRPr="00986A55" w:rsidRDefault="001656BC" w:rsidP="001656BC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656BC" w:rsidRPr="00986A55" w14:paraId="2D0521BE" w14:textId="77777777" w:rsidTr="00B660F3">
        <w:trPr>
          <w:gridAfter w:val="2"/>
          <w:wAfter w:w="1638" w:type="dxa"/>
        </w:trPr>
        <w:tc>
          <w:tcPr>
            <w:tcW w:w="4280" w:type="dxa"/>
            <w:gridSpan w:val="3"/>
          </w:tcPr>
          <w:p w14:paraId="1591B1DB" w14:textId="77777777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 บริษัท บูทิค พีเคเอ็น ทรี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404" w:type="dxa"/>
          </w:tcPr>
          <w:p w14:paraId="1160DC01" w14:textId="77777777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4BE4CF3E" w14:textId="77777777" w:rsidR="001656BC" w:rsidRPr="00986A55" w:rsidRDefault="001656BC" w:rsidP="001656BC">
            <w:pPr>
              <w:tabs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3EF5A8D" w14:textId="77777777" w:rsidR="001656BC" w:rsidRPr="00986A55" w:rsidRDefault="001656BC" w:rsidP="001656BC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307186ED" w14:textId="77777777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E51F251" w14:textId="77777777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8C9B416" w14:textId="77777777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D0EA5B4" w14:textId="77777777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0" w:type="dxa"/>
          </w:tcPr>
          <w:p w14:paraId="65F7D204" w14:textId="77777777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F40C562" w14:textId="77777777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2E129F4" w14:textId="77777777" w:rsidR="001656BC" w:rsidRPr="00986A55" w:rsidRDefault="001656BC" w:rsidP="001656BC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313381A" w14:textId="77777777" w:rsidR="001656BC" w:rsidRPr="00986A55" w:rsidRDefault="001656BC" w:rsidP="001656BC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35C1BB6" w14:textId="77777777" w:rsidR="001656BC" w:rsidRPr="00986A55" w:rsidRDefault="001656BC" w:rsidP="001656BC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F9FB58F" w14:textId="77777777" w:rsidR="001656BC" w:rsidRPr="00986A55" w:rsidRDefault="001656BC" w:rsidP="001656BC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656BC" w:rsidRPr="00986A55" w14:paraId="7B138EFE" w14:textId="77777777" w:rsidTr="00B660F3">
        <w:trPr>
          <w:gridAfter w:val="2"/>
          <w:wAfter w:w="1638" w:type="dxa"/>
        </w:trPr>
        <w:tc>
          <w:tcPr>
            <w:tcW w:w="2481" w:type="dxa"/>
            <w:vAlign w:val="center"/>
          </w:tcPr>
          <w:p w14:paraId="38EC33FD" w14:textId="77777777" w:rsidR="001656BC" w:rsidRPr="00986A55" w:rsidRDefault="001656BC" w:rsidP="001656BC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ทู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99" w:type="dxa"/>
            <w:gridSpan w:val="2"/>
          </w:tcPr>
          <w:p w14:paraId="58935311" w14:textId="77777777" w:rsidR="001656BC" w:rsidRPr="00986A55" w:rsidRDefault="001656BC" w:rsidP="001656BC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26E68B12" w14:textId="77777777" w:rsidR="001656BC" w:rsidRPr="00986A55" w:rsidRDefault="001656BC" w:rsidP="001656BC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7571E77C" w14:textId="76C559DF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44.88</w:t>
            </w:r>
          </w:p>
        </w:tc>
        <w:tc>
          <w:tcPr>
            <w:tcW w:w="792" w:type="dxa"/>
          </w:tcPr>
          <w:p w14:paraId="2DCA77DC" w14:textId="77777777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44.88</w:t>
            </w:r>
          </w:p>
        </w:tc>
        <w:tc>
          <w:tcPr>
            <w:tcW w:w="828" w:type="dxa"/>
          </w:tcPr>
          <w:p w14:paraId="4B64F77B" w14:textId="650BB535" w:rsidR="001656BC" w:rsidRPr="00986A55" w:rsidRDefault="001656BC" w:rsidP="001656BC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7B770B3D" w14:textId="77777777" w:rsidR="001656BC" w:rsidRPr="00986A55" w:rsidRDefault="001656BC" w:rsidP="001656BC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20F71008" w14:textId="58CE030C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12ED9E6" w14:textId="77777777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30" w:type="dxa"/>
          </w:tcPr>
          <w:p w14:paraId="3D6A21F9" w14:textId="4D0EC4A1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2BA629FF" w14:textId="77777777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0A5DBA1" w14:textId="118B0BF2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15E7679D" w14:textId="77777777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97EA762" w14:textId="3D8D15A9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AE84107" w14:textId="360275CB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1656BC" w:rsidRPr="00986A55" w14:paraId="40656FC7" w14:textId="77777777" w:rsidTr="00B660F3">
        <w:trPr>
          <w:gridAfter w:val="2"/>
          <w:wAfter w:w="1638" w:type="dxa"/>
        </w:trPr>
        <w:tc>
          <w:tcPr>
            <w:tcW w:w="2481" w:type="dxa"/>
          </w:tcPr>
          <w:p w14:paraId="3861A43B" w14:textId="77777777" w:rsidR="001656BC" w:rsidRPr="00986A55" w:rsidRDefault="001656BC" w:rsidP="001656BC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วัน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99" w:type="dxa"/>
            <w:gridSpan w:val="2"/>
          </w:tcPr>
          <w:p w14:paraId="14E62BF3" w14:textId="77777777" w:rsidR="001656BC" w:rsidRPr="00986A55" w:rsidRDefault="001656BC" w:rsidP="001656BC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5D30CBD0" w14:textId="77777777" w:rsidR="001656BC" w:rsidRPr="00986A55" w:rsidRDefault="001656BC" w:rsidP="001656BC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3407CFCB" w14:textId="0C15B3DB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792" w:type="dxa"/>
          </w:tcPr>
          <w:p w14:paraId="2ABB616F" w14:textId="77777777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828" w:type="dxa"/>
          </w:tcPr>
          <w:p w14:paraId="7195AC1F" w14:textId="0D339FBA" w:rsidR="001656BC" w:rsidRPr="00986A55" w:rsidRDefault="001656BC" w:rsidP="001656BC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15F9286F" w14:textId="77777777" w:rsidR="001656BC" w:rsidRPr="00986A55" w:rsidRDefault="001656BC" w:rsidP="001656BC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1290F7E1" w14:textId="7257BA80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E822623" w14:textId="77777777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30" w:type="dxa"/>
          </w:tcPr>
          <w:p w14:paraId="41FDFDC8" w14:textId="4A9A32F9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47FDBF2B" w14:textId="77777777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C9BA278" w14:textId="1E55F99D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29B4CB3C" w14:textId="77777777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7E5772B" w14:textId="6884D7BF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59197334" w14:textId="662F3F47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1656BC" w:rsidRPr="00986A55" w14:paraId="5773860B" w14:textId="77777777" w:rsidTr="00B660F3">
        <w:trPr>
          <w:gridAfter w:val="2"/>
          <w:wAfter w:w="1638" w:type="dxa"/>
        </w:trPr>
        <w:tc>
          <w:tcPr>
            <w:tcW w:w="2481" w:type="dxa"/>
          </w:tcPr>
          <w:p w14:paraId="0E7DEFA0" w14:textId="77777777" w:rsidR="001656BC" w:rsidRPr="00986A55" w:rsidRDefault="001656BC" w:rsidP="001656BC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99" w:type="dxa"/>
            <w:gridSpan w:val="2"/>
          </w:tcPr>
          <w:p w14:paraId="105E87CC" w14:textId="77777777" w:rsidR="001656BC" w:rsidRPr="00986A55" w:rsidRDefault="001656BC" w:rsidP="001656BC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158C5934" w14:textId="77777777" w:rsidR="001656BC" w:rsidRPr="00986A55" w:rsidRDefault="001656BC" w:rsidP="001656BC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4446ED4B" w14:textId="37A18524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792" w:type="dxa"/>
          </w:tcPr>
          <w:p w14:paraId="700A2212" w14:textId="77777777" w:rsidR="001656BC" w:rsidRPr="00986A55" w:rsidRDefault="001656BC" w:rsidP="001656BC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828" w:type="dxa"/>
          </w:tcPr>
          <w:p w14:paraId="4FCA05D9" w14:textId="10836483" w:rsidR="001656BC" w:rsidRPr="00986A55" w:rsidRDefault="001656BC" w:rsidP="001656BC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144F32AC" w14:textId="77777777" w:rsidR="001656BC" w:rsidRPr="00986A55" w:rsidRDefault="001656BC" w:rsidP="001656BC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3D57A5FC" w14:textId="2A9AA3DB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687828C" w14:textId="77777777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30" w:type="dxa"/>
          </w:tcPr>
          <w:p w14:paraId="77A81211" w14:textId="18A2562C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05CA14E2" w14:textId="77777777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48FDB93" w14:textId="6355C670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0DE75618" w14:textId="77777777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EDE9954" w14:textId="4B55B50B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CAD17B6" w14:textId="118B6257" w:rsidR="001656BC" w:rsidRPr="00986A55" w:rsidRDefault="001656BC" w:rsidP="0016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B26D6" w:rsidRPr="00986A55" w14:paraId="70FA82FB" w14:textId="77777777" w:rsidTr="00B660F3">
        <w:trPr>
          <w:gridAfter w:val="2"/>
          <w:wAfter w:w="1638" w:type="dxa"/>
        </w:trPr>
        <w:tc>
          <w:tcPr>
            <w:tcW w:w="2481" w:type="dxa"/>
          </w:tcPr>
          <w:p w14:paraId="05EA478A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799" w:type="dxa"/>
            <w:gridSpan w:val="2"/>
          </w:tcPr>
          <w:p w14:paraId="07C7300F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04" w:type="dxa"/>
          </w:tcPr>
          <w:p w14:paraId="7F8B6864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37" w:type="dxa"/>
          </w:tcPr>
          <w:p w14:paraId="2230C655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</w:tcPr>
          <w:p w14:paraId="4435640D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4F4C10E7" w14:textId="77777777" w:rsidR="007B26D6" w:rsidRPr="00986A55" w:rsidRDefault="007B26D6" w:rsidP="007B26D6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34314104" w14:textId="77777777" w:rsidR="007B26D6" w:rsidRPr="00986A55" w:rsidRDefault="007B26D6" w:rsidP="007B26D6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6097FAC9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417CE409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0" w:type="dxa"/>
          </w:tcPr>
          <w:p w14:paraId="6F450023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</w:tcPr>
          <w:p w14:paraId="45233ADF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73965619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</w:tcPr>
          <w:p w14:paraId="6971FC29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54E38D21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38AA1BD5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7B26D6" w:rsidRPr="00986A55" w14:paraId="3B5B7876" w14:textId="77777777" w:rsidTr="00B660F3">
        <w:trPr>
          <w:gridAfter w:val="2"/>
          <w:wAfter w:w="1638" w:type="dxa"/>
        </w:trPr>
        <w:tc>
          <w:tcPr>
            <w:tcW w:w="2481" w:type="dxa"/>
          </w:tcPr>
          <w:p w14:paraId="557FD7C2" w14:textId="77777777" w:rsidR="007B26D6" w:rsidRPr="00986A55" w:rsidRDefault="007B26D6" w:rsidP="007B26D6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</w:rPr>
              <w:tab/>
            </w:r>
            <w:r w:rsidRPr="00986A55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โครงการพระโขนง ทรี</w:t>
            </w:r>
          </w:p>
        </w:tc>
        <w:tc>
          <w:tcPr>
            <w:tcW w:w="1799" w:type="dxa"/>
            <w:gridSpan w:val="2"/>
          </w:tcPr>
          <w:p w14:paraId="248521FE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2275D20F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1D08598D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6460305D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92C5E30" w14:textId="77777777" w:rsidR="007B26D6" w:rsidRPr="00986A55" w:rsidRDefault="007B26D6" w:rsidP="007B26D6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62641B0" w14:textId="77777777" w:rsidR="007B26D6" w:rsidRPr="00986A55" w:rsidRDefault="007B26D6" w:rsidP="007B26D6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4B2C624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9683EAC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0" w:type="dxa"/>
          </w:tcPr>
          <w:p w14:paraId="5F394664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334E5879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FA4F43E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63AEA01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D300F64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7CB3FCE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B26D6" w:rsidRPr="00986A55" w14:paraId="7FCF2321" w14:textId="77777777" w:rsidTr="00B660F3">
        <w:trPr>
          <w:gridAfter w:val="2"/>
          <w:wAfter w:w="1638" w:type="dxa"/>
        </w:trPr>
        <w:tc>
          <w:tcPr>
            <w:tcW w:w="2481" w:type="dxa"/>
          </w:tcPr>
          <w:p w14:paraId="3F290A4E" w14:textId="77777777" w:rsidR="007B26D6" w:rsidRPr="00986A55" w:rsidRDefault="007B26D6" w:rsidP="007B26D6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99" w:type="dxa"/>
            <w:gridSpan w:val="2"/>
          </w:tcPr>
          <w:p w14:paraId="247D1819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04" w:type="dxa"/>
          </w:tcPr>
          <w:p w14:paraId="6E122EAD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837" w:type="dxa"/>
          </w:tcPr>
          <w:p w14:paraId="4A959A82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68554A36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28" w:type="dxa"/>
          </w:tcPr>
          <w:p w14:paraId="2B0CE36B" w14:textId="77777777" w:rsidR="007B26D6" w:rsidRPr="00986A55" w:rsidRDefault="007B26D6" w:rsidP="007B26D6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287D45A2" w14:textId="77777777" w:rsidR="007B26D6" w:rsidRPr="00986A55" w:rsidRDefault="007B26D6" w:rsidP="007B26D6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47" w:type="dxa"/>
          </w:tcPr>
          <w:p w14:paraId="68E50F72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368E8013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30" w:type="dxa"/>
          </w:tcPr>
          <w:p w14:paraId="13D435D1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83" w:type="dxa"/>
          </w:tcPr>
          <w:p w14:paraId="4F214F64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47" w:type="dxa"/>
          </w:tcPr>
          <w:p w14:paraId="4BEF9F92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42C981A0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477EABF2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47" w:type="dxa"/>
          </w:tcPr>
          <w:p w14:paraId="61972E11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B26D6" w:rsidRPr="00986A55" w14:paraId="25D2FC4A" w14:textId="77777777" w:rsidTr="00B660F3">
        <w:tc>
          <w:tcPr>
            <w:tcW w:w="5684" w:type="dxa"/>
            <w:gridSpan w:val="4"/>
          </w:tcPr>
          <w:p w14:paraId="4883AAD7" w14:textId="77777777" w:rsidR="007B26D6" w:rsidRPr="00986A55" w:rsidRDefault="007B26D6" w:rsidP="007B26D6">
            <w:pPr>
              <w:tabs>
                <w:tab w:val="decimal" w:pos="27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 บริษัท บูทิค พีเคเอ็นเอส ทู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837" w:type="dxa"/>
          </w:tcPr>
          <w:p w14:paraId="7E3DCBB3" w14:textId="77777777" w:rsidR="007B26D6" w:rsidRPr="00986A55" w:rsidRDefault="007B26D6" w:rsidP="007B26D6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3BC8AD0" w14:textId="77777777" w:rsidR="007B26D6" w:rsidRPr="00986A55" w:rsidRDefault="007B26D6" w:rsidP="007B26D6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3261FE9" w14:textId="77777777" w:rsidR="007B26D6" w:rsidRPr="00986A55" w:rsidRDefault="007B26D6" w:rsidP="007B26D6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8A2F906" w14:textId="77777777" w:rsidR="007B26D6" w:rsidRPr="00986A55" w:rsidRDefault="007B26D6" w:rsidP="007B26D6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F382AAD" w14:textId="77777777" w:rsidR="007B26D6" w:rsidRPr="00986A55" w:rsidRDefault="007B26D6" w:rsidP="007B26D6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8CA2457" w14:textId="77777777" w:rsidR="007B26D6" w:rsidRPr="00986A55" w:rsidRDefault="007B26D6" w:rsidP="007B26D6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0" w:type="dxa"/>
          </w:tcPr>
          <w:p w14:paraId="4DE0C9E3" w14:textId="77777777" w:rsidR="007B26D6" w:rsidRPr="00986A55" w:rsidRDefault="007B26D6" w:rsidP="007B26D6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3ADF0B7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2F881DD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29AA58C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1CDB06C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AF5F16E" w14:textId="77777777" w:rsidR="007B26D6" w:rsidRPr="00986A55" w:rsidRDefault="007B26D6" w:rsidP="007B26D6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83BECC4" w14:textId="77777777" w:rsidR="007B26D6" w:rsidRPr="00986A55" w:rsidRDefault="007B26D6" w:rsidP="007B26D6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DF6F2F2" w14:textId="77777777" w:rsidR="007B26D6" w:rsidRPr="00986A55" w:rsidRDefault="007B26D6" w:rsidP="007B26D6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B26D6" w:rsidRPr="00986A55" w14:paraId="25331F97" w14:textId="77777777" w:rsidTr="00B660F3">
        <w:trPr>
          <w:gridAfter w:val="2"/>
          <w:wAfter w:w="1638" w:type="dxa"/>
        </w:trPr>
        <w:tc>
          <w:tcPr>
            <w:tcW w:w="2481" w:type="dxa"/>
          </w:tcPr>
          <w:p w14:paraId="2A257C93" w14:textId="77777777" w:rsidR="007B26D6" w:rsidRPr="00986A55" w:rsidRDefault="007B26D6" w:rsidP="007B26D6">
            <w:pPr>
              <w:spacing w:line="240" w:lineRule="auto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พระโขนง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ทรี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99" w:type="dxa"/>
            <w:gridSpan w:val="2"/>
          </w:tcPr>
          <w:p w14:paraId="7B28D722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พัฒนาอสังหาริมทรัพย์</w:t>
            </w:r>
          </w:p>
        </w:tc>
        <w:tc>
          <w:tcPr>
            <w:tcW w:w="1404" w:type="dxa"/>
          </w:tcPr>
          <w:p w14:paraId="68D23B58" w14:textId="77777777" w:rsidR="007B26D6" w:rsidRPr="00986A55" w:rsidRDefault="007B26D6" w:rsidP="007B26D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643B92E2" w14:textId="3E6AAA22" w:rsidR="007B26D6" w:rsidRPr="00986A55" w:rsidRDefault="00D363DA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38.28</w:t>
            </w:r>
          </w:p>
        </w:tc>
        <w:tc>
          <w:tcPr>
            <w:tcW w:w="792" w:type="dxa"/>
          </w:tcPr>
          <w:p w14:paraId="5C7EC1DD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38.28</w:t>
            </w:r>
          </w:p>
        </w:tc>
        <w:tc>
          <w:tcPr>
            <w:tcW w:w="828" w:type="dxa"/>
          </w:tcPr>
          <w:p w14:paraId="05E02C5B" w14:textId="5E0FC1EA" w:rsidR="007B26D6" w:rsidRPr="00986A55" w:rsidRDefault="00EA243E" w:rsidP="007B26D6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45,523</w:t>
            </w:r>
          </w:p>
        </w:tc>
        <w:tc>
          <w:tcPr>
            <w:tcW w:w="810" w:type="dxa"/>
          </w:tcPr>
          <w:p w14:paraId="04125636" w14:textId="77777777" w:rsidR="007B26D6" w:rsidRPr="00986A55" w:rsidRDefault="007B26D6" w:rsidP="007B26D6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5,000</w:t>
            </w:r>
          </w:p>
        </w:tc>
        <w:tc>
          <w:tcPr>
            <w:tcW w:w="747" w:type="dxa"/>
          </w:tcPr>
          <w:p w14:paraId="4E81FD1B" w14:textId="42330C45" w:rsidR="007B26D6" w:rsidRPr="00986A55" w:rsidRDefault="00D363DA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BD7C415" w14:textId="291A5568" w:rsidR="007B26D6" w:rsidRPr="00986A55" w:rsidRDefault="00D363DA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30" w:type="dxa"/>
          </w:tcPr>
          <w:p w14:paraId="4F8A3A36" w14:textId="2E84E0D3" w:rsidR="007B26D6" w:rsidRPr="00986A55" w:rsidRDefault="00D363DA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04E808B5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54A2A81F" w14:textId="08BA554C" w:rsidR="007B26D6" w:rsidRPr="00986A55" w:rsidRDefault="00D363DA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7F189914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DB5A314" w14:textId="4C078E0D" w:rsidR="007B26D6" w:rsidRPr="00986A55" w:rsidRDefault="00D363DA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C3E1832" w14:textId="79EB17E2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B26D6" w:rsidRPr="00986A55" w14:paraId="2E92687A" w14:textId="77777777" w:rsidTr="00B660F3">
        <w:trPr>
          <w:gridAfter w:val="2"/>
          <w:wAfter w:w="1638" w:type="dxa"/>
        </w:trPr>
        <w:tc>
          <w:tcPr>
            <w:tcW w:w="2481" w:type="dxa"/>
          </w:tcPr>
          <w:p w14:paraId="354FAD36" w14:textId="77777777" w:rsidR="007B26D6" w:rsidRPr="00986A55" w:rsidRDefault="007B26D6" w:rsidP="007B26D6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799" w:type="dxa"/>
            <w:gridSpan w:val="2"/>
          </w:tcPr>
          <w:p w14:paraId="4CB4C3CA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404" w:type="dxa"/>
          </w:tcPr>
          <w:p w14:paraId="4DC7E7AF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837" w:type="dxa"/>
          </w:tcPr>
          <w:p w14:paraId="09101379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48C7B5D7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8" w:type="dxa"/>
          </w:tcPr>
          <w:p w14:paraId="3097CB61" w14:textId="77777777" w:rsidR="007B26D6" w:rsidRPr="00986A55" w:rsidRDefault="007B26D6" w:rsidP="007B26D6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0" w:type="dxa"/>
          </w:tcPr>
          <w:p w14:paraId="4A620CA6" w14:textId="77777777" w:rsidR="007B26D6" w:rsidRPr="00986A55" w:rsidRDefault="007B26D6" w:rsidP="007B26D6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47" w:type="dxa"/>
          </w:tcPr>
          <w:p w14:paraId="2E8C0FED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0" w:type="dxa"/>
          </w:tcPr>
          <w:p w14:paraId="4E4BC5D9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30" w:type="dxa"/>
          </w:tcPr>
          <w:p w14:paraId="4BF1EC00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83" w:type="dxa"/>
          </w:tcPr>
          <w:p w14:paraId="1AF7917F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47" w:type="dxa"/>
          </w:tcPr>
          <w:p w14:paraId="26957248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20" w:type="dxa"/>
          </w:tcPr>
          <w:p w14:paraId="4E4DF006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0" w:type="dxa"/>
          </w:tcPr>
          <w:p w14:paraId="1EFDF50B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47" w:type="dxa"/>
          </w:tcPr>
          <w:p w14:paraId="0FAE58D4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7B26D6" w:rsidRPr="00986A55" w14:paraId="17F7633A" w14:textId="77777777" w:rsidTr="00B660F3">
        <w:trPr>
          <w:gridAfter w:val="2"/>
          <w:wAfter w:w="1638" w:type="dxa"/>
        </w:trPr>
        <w:tc>
          <w:tcPr>
            <w:tcW w:w="2481" w:type="dxa"/>
          </w:tcPr>
          <w:p w14:paraId="41BED149" w14:textId="77777777" w:rsidR="007B26D6" w:rsidRPr="00986A55" w:rsidRDefault="007B26D6" w:rsidP="007B26D6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799" w:type="dxa"/>
            <w:gridSpan w:val="2"/>
          </w:tcPr>
          <w:p w14:paraId="506FA380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65E0585D" w14:textId="77777777" w:rsidR="007B26D6" w:rsidRPr="00986A55" w:rsidRDefault="007B26D6" w:rsidP="007B26D6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6AAAD315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3670AAAA" w14:textId="77777777" w:rsidR="007B26D6" w:rsidRPr="00986A55" w:rsidRDefault="007B26D6" w:rsidP="007B26D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B501407" w14:textId="77777777" w:rsidR="007B26D6" w:rsidRPr="00986A55" w:rsidRDefault="007B26D6" w:rsidP="007B26D6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A1D02F8" w14:textId="77777777" w:rsidR="007B26D6" w:rsidRPr="00986A55" w:rsidRDefault="007B26D6" w:rsidP="007B26D6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607C74C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3759B55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0" w:type="dxa"/>
          </w:tcPr>
          <w:p w14:paraId="71D4D4EE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0CF9B27D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2411AFB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6B50A83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A61430C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055D5CA" w14:textId="77777777" w:rsidR="007B26D6" w:rsidRPr="00986A55" w:rsidRDefault="007B26D6" w:rsidP="007B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62E8D" w:rsidRPr="00986A55" w14:paraId="7DBAB828" w14:textId="77777777" w:rsidTr="00B660F3">
        <w:trPr>
          <w:gridAfter w:val="2"/>
          <w:wAfter w:w="1638" w:type="dxa"/>
        </w:trPr>
        <w:tc>
          <w:tcPr>
            <w:tcW w:w="2481" w:type="dxa"/>
          </w:tcPr>
          <w:p w14:paraId="08A66E6F" w14:textId="77777777" w:rsidR="00762E8D" w:rsidRPr="00986A55" w:rsidRDefault="00762E8D" w:rsidP="00762E8D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พีเคเอ็นเอส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ทู จำกัด</w:t>
            </w:r>
          </w:p>
        </w:tc>
        <w:tc>
          <w:tcPr>
            <w:tcW w:w="1799" w:type="dxa"/>
            <w:gridSpan w:val="2"/>
          </w:tcPr>
          <w:p w14:paraId="73E73AF0" w14:textId="77777777" w:rsidR="00762E8D" w:rsidRPr="00986A55" w:rsidRDefault="00762E8D" w:rsidP="00762E8D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08CD063F" w14:textId="77777777" w:rsidR="00762E8D" w:rsidRPr="00986A55" w:rsidRDefault="00762E8D" w:rsidP="00762E8D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3C755882" w14:textId="7ABE50A6" w:rsidR="00762E8D" w:rsidRPr="00986A55" w:rsidRDefault="00762E8D" w:rsidP="00762E8D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66.00</w:t>
            </w:r>
          </w:p>
        </w:tc>
        <w:tc>
          <w:tcPr>
            <w:tcW w:w="792" w:type="dxa"/>
          </w:tcPr>
          <w:p w14:paraId="7CD140D9" w14:textId="77777777" w:rsidR="00762E8D" w:rsidRPr="00986A55" w:rsidRDefault="00762E8D" w:rsidP="00762E8D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66.00</w:t>
            </w:r>
          </w:p>
        </w:tc>
        <w:tc>
          <w:tcPr>
            <w:tcW w:w="828" w:type="dxa"/>
          </w:tcPr>
          <w:p w14:paraId="02B1CBEF" w14:textId="445A1062" w:rsidR="00762E8D" w:rsidRPr="00986A55" w:rsidRDefault="00762E8D" w:rsidP="00762E8D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79E9301D" w14:textId="77777777" w:rsidR="00762E8D" w:rsidRPr="00986A55" w:rsidRDefault="00762E8D" w:rsidP="00762E8D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01E7D3C2" w14:textId="0D9A120A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66</w:t>
            </w:r>
          </w:p>
        </w:tc>
        <w:tc>
          <w:tcPr>
            <w:tcW w:w="810" w:type="dxa"/>
          </w:tcPr>
          <w:p w14:paraId="35B37066" w14:textId="77777777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66</w:t>
            </w:r>
          </w:p>
        </w:tc>
        <w:tc>
          <w:tcPr>
            <w:tcW w:w="830" w:type="dxa"/>
          </w:tcPr>
          <w:p w14:paraId="3FEBD85E" w14:textId="6591F2F3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55D85A6D" w14:textId="77777777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811DDFD" w14:textId="49BC42D2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66</w:t>
            </w:r>
          </w:p>
        </w:tc>
        <w:tc>
          <w:tcPr>
            <w:tcW w:w="720" w:type="dxa"/>
          </w:tcPr>
          <w:p w14:paraId="107E1D50" w14:textId="77777777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66</w:t>
            </w:r>
          </w:p>
        </w:tc>
        <w:tc>
          <w:tcPr>
            <w:tcW w:w="810" w:type="dxa"/>
          </w:tcPr>
          <w:p w14:paraId="513736D7" w14:textId="6B89AF02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E3FB976" w14:textId="2B560D79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62E8D" w:rsidRPr="00986A55" w14:paraId="7E004745" w14:textId="77777777" w:rsidTr="00B660F3">
        <w:trPr>
          <w:gridAfter w:val="2"/>
          <w:wAfter w:w="1638" w:type="dxa"/>
        </w:trPr>
        <w:tc>
          <w:tcPr>
            <w:tcW w:w="2481" w:type="dxa"/>
          </w:tcPr>
          <w:p w14:paraId="76843A92" w14:textId="77777777" w:rsidR="00762E8D" w:rsidRPr="00986A55" w:rsidRDefault="00762E8D" w:rsidP="00762E8D">
            <w:pPr>
              <w:spacing w:line="240" w:lineRule="auto"/>
              <w:rPr>
                <w:rFonts w:ascii="Angsana New" w:hAnsi="Angsana New" w:cs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99" w:type="dxa"/>
            <w:gridSpan w:val="2"/>
          </w:tcPr>
          <w:p w14:paraId="49C7DA4A" w14:textId="77777777" w:rsidR="00762E8D" w:rsidRPr="00986A55" w:rsidRDefault="00762E8D" w:rsidP="00762E8D">
            <w:pPr>
              <w:spacing w:line="240" w:lineRule="auto"/>
              <w:rPr>
                <w:rFonts w:ascii="Angsana New" w:hAnsi="Angsana New" w:cs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04" w:type="dxa"/>
          </w:tcPr>
          <w:p w14:paraId="130E2E6A" w14:textId="77777777" w:rsidR="00762E8D" w:rsidRPr="00986A55" w:rsidRDefault="00762E8D" w:rsidP="00762E8D">
            <w:pPr>
              <w:spacing w:line="240" w:lineRule="auto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37" w:type="dxa"/>
          </w:tcPr>
          <w:p w14:paraId="221750B5" w14:textId="77777777" w:rsidR="00762E8D" w:rsidRPr="00986A55" w:rsidRDefault="00762E8D" w:rsidP="00762E8D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792" w:type="dxa"/>
          </w:tcPr>
          <w:p w14:paraId="737FEC12" w14:textId="77777777" w:rsidR="00762E8D" w:rsidRPr="00986A55" w:rsidRDefault="00762E8D" w:rsidP="00762E8D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28" w:type="dxa"/>
          </w:tcPr>
          <w:p w14:paraId="0D9050D9" w14:textId="77777777" w:rsidR="00762E8D" w:rsidRPr="00986A55" w:rsidRDefault="00762E8D" w:rsidP="00762E8D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</w:tcPr>
          <w:p w14:paraId="747A544B" w14:textId="77777777" w:rsidR="00762E8D" w:rsidRPr="00986A55" w:rsidRDefault="00762E8D" w:rsidP="00762E8D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747" w:type="dxa"/>
          </w:tcPr>
          <w:p w14:paraId="1400BBAF" w14:textId="77777777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</w:tcPr>
          <w:p w14:paraId="7B2CD48E" w14:textId="77777777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30" w:type="dxa"/>
          </w:tcPr>
          <w:p w14:paraId="01E33D55" w14:textId="77777777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783" w:type="dxa"/>
          </w:tcPr>
          <w:p w14:paraId="05B48F2B" w14:textId="77777777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747" w:type="dxa"/>
          </w:tcPr>
          <w:p w14:paraId="7AE51B51" w14:textId="77777777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720" w:type="dxa"/>
          </w:tcPr>
          <w:p w14:paraId="4255FA30" w14:textId="77777777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</w:tcPr>
          <w:p w14:paraId="776BD33C" w14:textId="77777777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747" w:type="dxa"/>
          </w:tcPr>
          <w:p w14:paraId="7E938FCA" w14:textId="77777777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762E8D" w:rsidRPr="00986A55" w14:paraId="7504988D" w14:textId="77777777" w:rsidTr="00B660F3">
        <w:tc>
          <w:tcPr>
            <w:tcW w:w="5684" w:type="dxa"/>
            <w:gridSpan w:val="4"/>
          </w:tcPr>
          <w:p w14:paraId="5B729A60" w14:textId="77777777" w:rsidR="00762E8D" w:rsidRPr="00986A55" w:rsidRDefault="00762E8D" w:rsidP="00762E8D">
            <w:pPr>
              <w:tabs>
                <w:tab w:val="decimal" w:pos="27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 บริษัท บูทิค พีเคเอ็นเอส ทู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837" w:type="dxa"/>
          </w:tcPr>
          <w:p w14:paraId="569949B0" w14:textId="77777777" w:rsidR="00762E8D" w:rsidRPr="00986A55" w:rsidRDefault="00762E8D" w:rsidP="00762E8D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51ACC598" w14:textId="77777777" w:rsidR="00762E8D" w:rsidRPr="00986A55" w:rsidRDefault="00762E8D" w:rsidP="00762E8D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C253E32" w14:textId="77777777" w:rsidR="00762E8D" w:rsidRPr="00986A55" w:rsidRDefault="00762E8D" w:rsidP="00762E8D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BCFE62B" w14:textId="77777777" w:rsidR="00762E8D" w:rsidRPr="00986A55" w:rsidRDefault="00762E8D" w:rsidP="00762E8D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1BDEFF1" w14:textId="77777777" w:rsidR="00762E8D" w:rsidRPr="00986A55" w:rsidRDefault="00762E8D" w:rsidP="00762E8D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EAAAED2" w14:textId="77777777" w:rsidR="00762E8D" w:rsidRPr="00986A55" w:rsidRDefault="00762E8D" w:rsidP="00762E8D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0" w:type="dxa"/>
          </w:tcPr>
          <w:p w14:paraId="45015F98" w14:textId="77777777" w:rsidR="00762E8D" w:rsidRPr="00986A55" w:rsidRDefault="00762E8D" w:rsidP="00762E8D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0BD11A0" w14:textId="77777777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05A04EF" w14:textId="77777777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87C2E8D" w14:textId="77777777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F129603" w14:textId="77777777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711D32C" w14:textId="77777777" w:rsidR="00762E8D" w:rsidRPr="00986A55" w:rsidRDefault="00762E8D" w:rsidP="00762E8D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1DF0FE9" w14:textId="77777777" w:rsidR="00762E8D" w:rsidRPr="00986A55" w:rsidRDefault="00762E8D" w:rsidP="00762E8D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57217B7" w14:textId="77777777" w:rsidR="00762E8D" w:rsidRPr="00986A55" w:rsidRDefault="00762E8D" w:rsidP="00762E8D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62E8D" w:rsidRPr="00986A55" w14:paraId="69526A27" w14:textId="77777777" w:rsidTr="00B660F3">
        <w:trPr>
          <w:gridAfter w:val="2"/>
          <w:wAfter w:w="1638" w:type="dxa"/>
        </w:trPr>
        <w:tc>
          <w:tcPr>
            <w:tcW w:w="2481" w:type="dxa"/>
            <w:vAlign w:val="center"/>
          </w:tcPr>
          <w:p w14:paraId="4C5D4797" w14:textId="77777777" w:rsidR="00762E8D" w:rsidRPr="00986A55" w:rsidRDefault="00762E8D" w:rsidP="00762E8D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พีเคเอ็นเอส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วัน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99" w:type="dxa"/>
            <w:gridSpan w:val="2"/>
          </w:tcPr>
          <w:p w14:paraId="31905B20" w14:textId="77777777" w:rsidR="00762E8D" w:rsidRPr="00986A55" w:rsidRDefault="00762E8D" w:rsidP="00762E8D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0A04AA5A" w14:textId="77777777" w:rsidR="00762E8D" w:rsidRPr="00986A55" w:rsidRDefault="00762E8D" w:rsidP="00762E8D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7007FC5C" w14:textId="7228DA40" w:rsidR="00762E8D" w:rsidRPr="00986A55" w:rsidRDefault="00762E8D" w:rsidP="00762E8D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38.28</w:t>
            </w:r>
          </w:p>
        </w:tc>
        <w:tc>
          <w:tcPr>
            <w:tcW w:w="792" w:type="dxa"/>
          </w:tcPr>
          <w:p w14:paraId="7D694211" w14:textId="77777777" w:rsidR="00762E8D" w:rsidRPr="00986A55" w:rsidRDefault="00762E8D" w:rsidP="00762E8D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38.28</w:t>
            </w:r>
          </w:p>
        </w:tc>
        <w:tc>
          <w:tcPr>
            <w:tcW w:w="828" w:type="dxa"/>
          </w:tcPr>
          <w:p w14:paraId="4A186EB3" w14:textId="4E33644E" w:rsidR="00762E8D" w:rsidRPr="00986A55" w:rsidRDefault="00762E8D" w:rsidP="00762E8D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265BB1DB" w14:textId="77777777" w:rsidR="00762E8D" w:rsidRPr="00986A55" w:rsidRDefault="00762E8D" w:rsidP="00762E8D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26C2D675" w14:textId="6AB2B6F6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BAA0D50" w14:textId="77777777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30" w:type="dxa"/>
          </w:tcPr>
          <w:p w14:paraId="65CD827D" w14:textId="2B22401A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1813D9BE" w14:textId="77777777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C9509D1" w14:textId="565C5CFC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0CA66ED2" w14:textId="77777777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7F6243C" w14:textId="1C0BDBF6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8D9099B" w14:textId="3E09A910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62E8D" w:rsidRPr="00986A55" w14:paraId="6150EBD6" w14:textId="77777777" w:rsidTr="00B660F3">
        <w:trPr>
          <w:gridAfter w:val="2"/>
          <w:wAfter w:w="1638" w:type="dxa"/>
        </w:trPr>
        <w:tc>
          <w:tcPr>
            <w:tcW w:w="2481" w:type="dxa"/>
          </w:tcPr>
          <w:p w14:paraId="19BF5B1F" w14:textId="77777777" w:rsidR="00762E8D" w:rsidRPr="00986A55" w:rsidRDefault="00762E8D" w:rsidP="00762E8D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พีเคเอ็นเอส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99" w:type="dxa"/>
            <w:gridSpan w:val="2"/>
          </w:tcPr>
          <w:p w14:paraId="5D177EE4" w14:textId="77777777" w:rsidR="00762E8D" w:rsidRPr="00986A55" w:rsidRDefault="00762E8D" w:rsidP="00762E8D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696BC75E" w14:textId="77777777" w:rsidR="00762E8D" w:rsidRPr="00986A55" w:rsidRDefault="00762E8D" w:rsidP="00762E8D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66CC597B" w14:textId="2449C376" w:rsidR="00762E8D" w:rsidRPr="00986A55" w:rsidRDefault="00762E8D" w:rsidP="00762E8D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38.28</w:t>
            </w:r>
          </w:p>
        </w:tc>
        <w:tc>
          <w:tcPr>
            <w:tcW w:w="792" w:type="dxa"/>
          </w:tcPr>
          <w:p w14:paraId="4891B8F2" w14:textId="77777777" w:rsidR="00762E8D" w:rsidRPr="00986A55" w:rsidRDefault="00762E8D" w:rsidP="00762E8D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38.28</w:t>
            </w:r>
          </w:p>
        </w:tc>
        <w:tc>
          <w:tcPr>
            <w:tcW w:w="828" w:type="dxa"/>
          </w:tcPr>
          <w:p w14:paraId="19710005" w14:textId="249BE2F9" w:rsidR="00762E8D" w:rsidRPr="00986A55" w:rsidRDefault="00762E8D" w:rsidP="00762E8D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1F1A8D12" w14:textId="77777777" w:rsidR="00762E8D" w:rsidRPr="00986A55" w:rsidRDefault="00762E8D" w:rsidP="00762E8D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58A2A96E" w14:textId="6521F772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34ABC25" w14:textId="77777777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30" w:type="dxa"/>
          </w:tcPr>
          <w:p w14:paraId="1520D9D2" w14:textId="5C01E788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285102DD" w14:textId="77777777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6E7AD41" w14:textId="30682290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40EE6FB4" w14:textId="77777777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640251C" w14:textId="0E022624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5DC590C" w14:textId="20985586" w:rsidR="00762E8D" w:rsidRPr="00986A55" w:rsidRDefault="00762E8D" w:rsidP="0076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6A08A871" w14:textId="23910C2C" w:rsidR="00CD4243" w:rsidRPr="00986A55" w:rsidRDefault="00CD4243" w:rsidP="00CD4243">
      <w:pPr>
        <w:spacing w:line="240" w:lineRule="auto"/>
        <w:rPr>
          <w:rFonts w:cstheme="minorBidi"/>
          <w:sz w:val="2"/>
          <w:szCs w:val="2"/>
        </w:rPr>
      </w:pPr>
    </w:p>
    <w:tbl>
      <w:tblPr>
        <w:tblpPr w:leftFromText="180" w:rightFromText="180" w:vertAnchor="text" w:tblpX="-39" w:tblpY="1"/>
        <w:tblOverlap w:val="never"/>
        <w:tblW w:w="1517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72"/>
        <w:gridCol w:w="1793"/>
        <w:gridCol w:w="1479"/>
        <w:gridCol w:w="810"/>
        <w:gridCol w:w="792"/>
        <w:gridCol w:w="828"/>
        <w:gridCol w:w="813"/>
        <w:gridCol w:w="810"/>
        <w:gridCol w:w="810"/>
        <w:gridCol w:w="814"/>
        <w:gridCol w:w="724"/>
        <w:gridCol w:w="747"/>
        <w:gridCol w:w="720"/>
        <w:gridCol w:w="810"/>
        <w:gridCol w:w="735"/>
        <w:gridCol w:w="17"/>
      </w:tblGrid>
      <w:tr w:rsidR="00CD4243" w:rsidRPr="00986A55" w14:paraId="5EEEBC34" w14:textId="77777777" w:rsidTr="00EB20C2">
        <w:trPr>
          <w:gridAfter w:val="1"/>
          <w:wAfter w:w="17" w:type="dxa"/>
        </w:trPr>
        <w:tc>
          <w:tcPr>
            <w:tcW w:w="15157" w:type="dxa"/>
            <w:gridSpan w:val="15"/>
            <w:vAlign w:val="bottom"/>
          </w:tcPr>
          <w:p w14:paraId="6932DA54" w14:textId="77777777" w:rsidR="00CD4243" w:rsidRPr="00986A55" w:rsidRDefault="00CD4243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0000C1" w:rsidRPr="00986A55" w14:paraId="6421C010" w14:textId="77777777" w:rsidTr="00EB20C2">
        <w:tc>
          <w:tcPr>
            <w:tcW w:w="2472" w:type="dxa"/>
            <w:vAlign w:val="bottom"/>
          </w:tcPr>
          <w:p w14:paraId="07B7021E" w14:textId="77777777" w:rsidR="000000C1" w:rsidRPr="00986A55" w:rsidRDefault="000000C1" w:rsidP="005F0A15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793" w:type="dxa"/>
          </w:tcPr>
          <w:p w14:paraId="12D8E99B" w14:textId="77777777" w:rsidR="000000C1" w:rsidRPr="00986A55" w:rsidRDefault="000000C1" w:rsidP="005F0A15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9" w:type="dxa"/>
          </w:tcPr>
          <w:p w14:paraId="26869555" w14:textId="77777777" w:rsidR="000000C1" w:rsidRPr="00986A55" w:rsidRDefault="000000C1" w:rsidP="005F0A15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810" w:type="dxa"/>
            <w:vAlign w:val="bottom"/>
          </w:tcPr>
          <w:p w14:paraId="141BB64C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62D41FA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1148C86C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303D9E58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6F057E8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D693321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14" w:type="dxa"/>
            <w:vAlign w:val="bottom"/>
          </w:tcPr>
          <w:p w14:paraId="17DB3648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4" w:type="dxa"/>
            <w:vAlign w:val="bottom"/>
          </w:tcPr>
          <w:p w14:paraId="4FBE31F6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4E8F80FC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2541C7C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562" w:type="dxa"/>
            <w:gridSpan w:val="3"/>
            <w:vAlign w:val="bottom"/>
          </w:tcPr>
          <w:p w14:paraId="1FD5B231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สำหรับ</w:t>
            </w:r>
          </w:p>
        </w:tc>
      </w:tr>
      <w:tr w:rsidR="000000C1" w:rsidRPr="00986A55" w14:paraId="7B47E3E9" w14:textId="77777777" w:rsidTr="00EB20C2">
        <w:tc>
          <w:tcPr>
            <w:tcW w:w="2472" w:type="dxa"/>
          </w:tcPr>
          <w:p w14:paraId="7DD223D7" w14:textId="77777777" w:rsidR="000000C1" w:rsidRPr="00986A55" w:rsidRDefault="000000C1" w:rsidP="000000C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793" w:type="dxa"/>
          </w:tcPr>
          <w:p w14:paraId="01B5DCE1" w14:textId="77777777" w:rsidR="000000C1" w:rsidRPr="00986A55" w:rsidRDefault="000000C1" w:rsidP="000000C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79" w:type="dxa"/>
          </w:tcPr>
          <w:p w14:paraId="38E75B43" w14:textId="77777777" w:rsidR="000000C1" w:rsidRPr="00986A55" w:rsidRDefault="000000C1" w:rsidP="000000C1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602" w:type="dxa"/>
            <w:gridSpan w:val="2"/>
            <w:vAlign w:val="bottom"/>
          </w:tcPr>
          <w:p w14:paraId="1EA4E3AC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41" w:type="dxa"/>
            <w:gridSpan w:val="2"/>
            <w:vAlign w:val="bottom"/>
          </w:tcPr>
          <w:p w14:paraId="36BF0F28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620" w:type="dxa"/>
            <w:gridSpan w:val="2"/>
            <w:vAlign w:val="bottom"/>
          </w:tcPr>
          <w:p w14:paraId="5AB54AEB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538" w:type="dxa"/>
            <w:gridSpan w:val="2"/>
          </w:tcPr>
          <w:p w14:paraId="78080DF5" w14:textId="77777777" w:rsidR="000000C1" w:rsidRPr="00986A55" w:rsidRDefault="000000C1" w:rsidP="000000C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2"/>
          </w:tcPr>
          <w:p w14:paraId="680C621E" w14:textId="77777777" w:rsidR="000000C1" w:rsidRPr="00986A55" w:rsidRDefault="000000C1" w:rsidP="000000C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62" w:type="dxa"/>
            <w:gridSpan w:val="3"/>
            <w:vAlign w:val="bottom"/>
          </w:tcPr>
          <w:p w14:paraId="3E1D0B50" w14:textId="293868E0" w:rsidR="000000C1" w:rsidRPr="00986A55" w:rsidRDefault="000000C1" w:rsidP="000000C1">
            <w:pPr>
              <w:pStyle w:val="acctmergecolhdg"/>
              <w:spacing w:line="240" w:lineRule="auto"/>
              <w:ind w:left="-88" w:right="-133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งวด</w:t>
            </w:r>
            <w:r w:rsidR="006B6171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941192" w:rsidRPr="00986A55" w14:paraId="07B30EAE" w14:textId="77777777" w:rsidTr="00EB20C2">
        <w:tc>
          <w:tcPr>
            <w:tcW w:w="2472" w:type="dxa"/>
            <w:vAlign w:val="bottom"/>
          </w:tcPr>
          <w:p w14:paraId="0FFF5869" w14:textId="77777777" w:rsidR="00941192" w:rsidRPr="00986A55" w:rsidRDefault="00941192" w:rsidP="0094119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793" w:type="dxa"/>
          </w:tcPr>
          <w:p w14:paraId="51EF63E0" w14:textId="77777777" w:rsidR="00941192" w:rsidRPr="00986A55" w:rsidRDefault="00941192" w:rsidP="00941192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9" w:type="dxa"/>
          </w:tcPr>
          <w:p w14:paraId="67D756E6" w14:textId="77777777" w:rsidR="00941192" w:rsidRPr="00986A55" w:rsidRDefault="0094119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B2D9D2E" w14:textId="1236086C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92" w:type="dxa"/>
            <w:vAlign w:val="bottom"/>
          </w:tcPr>
          <w:p w14:paraId="2FF3CF92" w14:textId="664CFC60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28" w:type="dxa"/>
            <w:vAlign w:val="bottom"/>
          </w:tcPr>
          <w:p w14:paraId="376ED00F" w14:textId="2C3C1D1A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13" w:type="dxa"/>
            <w:vAlign w:val="bottom"/>
          </w:tcPr>
          <w:p w14:paraId="313095E2" w14:textId="29150D5F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2FF2CF0D" w14:textId="73C675DF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10" w:type="dxa"/>
            <w:vAlign w:val="bottom"/>
          </w:tcPr>
          <w:p w14:paraId="10FDF84C" w14:textId="12BC661D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4" w:type="dxa"/>
            <w:vAlign w:val="bottom"/>
          </w:tcPr>
          <w:p w14:paraId="7A2B3587" w14:textId="5FBC5133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24" w:type="dxa"/>
            <w:vAlign w:val="bottom"/>
          </w:tcPr>
          <w:p w14:paraId="66B1658A" w14:textId="20088E61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3E9155BF" w14:textId="6C737AC2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20" w:type="dxa"/>
            <w:vAlign w:val="bottom"/>
          </w:tcPr>
          <w:p w14:paraId="68934877" w14:textId="21B95F6D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754FF364" w14:textId="7CAE8EE7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52" w:type="dxa"/>
            <w:gridSpan w:val="2"/>
            <w:vAlign w:val="bottom"/>
          </w:tcPr>
          <w:p w14:paraId="17392E54" w14:textId="449B2514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</w:tr>
      <w:tr w:rsidR="00941192" w:rsidRPr="00986A55" w14:paraId="70C5DD92" w14:textId="77777777" w:rsidTr="00EB20C2">
        <w:tc>
          <w:tcPr>
            <w:tcW w:w="2472" w:type="dxa"/>
            <w:vAlign w:val="bottom"/>
          </w:tcPr>
          <w:p w14:paraId="7B46EB98" w14:textId="77777777" w:rsidR="00941192" w:rsidRPr="00986A55" w:rsidRDefault="00941192" w:rsidP="0094119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793" w:type="dxa"/>
          </w:tcPr>
          <w:p w14:paraId="6AC923DF" w14:textId="77777777" w:rsidR="00941192" w:rsidRPr="00986A55" w:rsidRDefault="00941192" w:rsidP="00941192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9" w:type="dxa"/>
          </w:tcPr>
          <w:p w14:paraId="41721361" w14:textId="77777777" w:rsidR="00941192" w:rsidRPr="00986A55" w:rsidRDefault="0094119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505E4355" w14:textId="4C356A79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92" w:type="dxa"/>
            <w:vAlign w:val="bottom"/>
          </w:tcPr>
          <w:p w14:paraId="4B49FE94" w14:textId="6A9024E4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28" w:type="dxa"/>
            <w:vAlign w:val="bottom"/>
          </w:tcPr>
          <w:p w14:paraId="70B8406A" w14:textId="6A142CF3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3" w:type="dxa"/>
            <w:vAlign w:val="bottom"/>
          </w:tcPr>
          <w:p w14:paraId="678C1BBD" w14:textId="54522C28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05111DF8" w14:textId="70F2A772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7CB773AE" w14:textId="596D7A3B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4" w:type="dxa"/>
            <w:vAlign w:val="bottom"/>
          </w:tcPr>
          <w:p w14:paraId="24DDCA15" w14:textId="3AC6C048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4" w:type="dxa"/>
            <w:vAlign w:val="bottom"/>
          </w:tcPr>
          <w:p w14:paraId="6B9E4272" w14:textId="17AB1518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3167FFCF" w14:textId="6D020778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0" w:type="dxa"/>
            <w:vAlign w:val="bottom"/>
          </w:tcPr>
          <w:p w14:paraId="7DCD6D5B" w14:textId="5943C1F7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4CE92F00" w14:textId="7E7E330C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52" w:type="dxa"/>
            <w:gridSpan w:val="2"/>
            <w:vAlign w:val="bottom"/>
          </w:tcPr>
          <w:p w14:paraId="28BCDF0E" w14:textId="0C2A2860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="004A5B77"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1</w:t>
            </w:r>
          </w:p>
        </w:tc>
      </w:tr>
      <w:tr w:rsidR="00941192" w:rsidRPr="00986A55" w14:paraId="6FAED1C3" w14:textId="77777777" w:rsidTr="00EB20C2">
        <w:tc>
          <w:tcPr>
            <w:tcW w:w="2472" w:type="dxa"/>
            <w:vAlign w:val="bottom"/>
          </w:tcPr>
          <w:p w14:paraId="71D220CC" w14:textId="77777777" w:rsidR="00941192" w:rsidRPr="00986A55" w:rsidRDefault="00941192" w:rsidP="0094119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793" w:type="dxa"/>
          </w:tcPr>
          <w:p w14:paraId="25412E91" w14:textId="77777777" w:rsidR="00941192" w:rsidRPr="00986A55" w:rsidRDefault="00941192" w:rsidP="00941192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9" w:type="dxa"/>
          </w:tcPr>
          <w:p w14:paraId="50A43F46" w14:textId="77777777" w:rsidR="00941192" w:rsidRPr="00986A55" w:rsidRDefault="0094119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02" w:type="dxa"/>
            <w:gridSpan w:val="2"/>
            <w:vAlign w:val="bottom"/>
          </w:tcPr>
          <w:p w14:paraId="481C4F06" w14:textId="77777777" w:rsidR="00941192" w:rsidRPr="00986A55" w:rsidRDefault="00941192" w:rsidP="0094119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828" w:type="dxa"/>
            <w:gridSpan w:val="11"/>
            <w:vAlign w:val="bottom"/>
          </w:tcPr>
          <w:p w14:paraId="011076EB" w14:textId="77777777" w:rsidR="00941192" w:rsidRPr="00986A55" w:rsidRDefault="00941192" w:rsidP="0094119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226472" w:rsidRPr="00986A55" w14:paraId="24FE2FBD" w14:textId="77777777" w:rsidTr="00EB20C2">
        <w:tc>
          <w:tcPr>
            <w:tcW w:w="5744" w:type="dxa"/>
            <w:gridSpan w:val="3"/>
          </w:tcPr>
          <w:p w14:paraId="1A3555A8" w14:textId="0DC8434B" w:rsidR="00226472" w:rsidRPr="00986A55" w:rsidRDefault="00226472" w:rsidP="0094119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บริษัทย่อยทางอ้อมถือหุ้นโดย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Boutique International Holdings Ltd.</w:t>
            </w:r>
          </w:p>
        </w:tc>
        <w:tc>
          <w:tcPr>
            <w:tcW w:w="810" w:type="dxa"/>
          </w:tcPr>
          <w:p w14:paraId="0B23DBE3" w14:textId="77777777" w:rsidR="00226472" w:rsidRPr="00986A55" w:rsidRDefault="00226472" w:rsidP="0094119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79B73C5F" w14:textId="77777777" w:rsidR="00226472" w:rsidRPr="00986A55" w:rsidRDefault="00226472" w:rsidP="0094119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05940F76" w14:textId="77777777" w:rsidR="00226472" w:rsidRPr="00986A55" w:rsidRDefault="00226472" w:rsidP="00941192">
            <w:pPr>
              <w:tabs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3" w:type="dxa"/>
          </w:tcPr>
          <w:p w14:paraId="1C21DA97" w14:textId="77777777" w:rsidR="00226472" w:rsidRPr="00986A55" w:rsidRDefault="00226472" w:rsidP="00941192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9CB9996" w14:textId="77777777" w:rsidR="00226472" w:rsidRPr="00986A55" w:rsidRDefault="00226472" w:rsidP="00941192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2CFFB50" w14:textId="77777777" w:rsidR="00226472" w:rsidRPr="00986A55" w:rsidRDefault="00226472" w:rsidP="00941192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2FE91484" w14:textId="77777777" w:rsidR="00226472" w:rsidRPr="00986A55" w:rsidRDefault="0022647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4" w:type="dxa"/>
          </w:tcPr>
          <w:p w14:paraId="1BC4C786" w14:textId="77777777" w:rsidR="00226472" w:rsidRPr="00986A55" w:rsidRDefault="0022647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72722AA" w14:textId="77777777" w:rsidR="00226472" w:rsidRPr="00986A55" w:rsidRDefault="00226472" w:rsidP="0094119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369BC6E" w14:textId="77777777" w:rsidR="00226472" w:rsidRPr="00986A55" w:rsidRDefault="00226472" w:rsidP="0094119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A6EBEA5" w14:textId="77777777" w:rsidR="00226472" w:rsidRPr="00986A55" w:rsidRDefault="0022647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2" w:type="dxa"/>
            <w:gridSpan w:val="2"/>
          </w:tcPr>
          <w:p w14:paraId="3594B55B" w14:textId="77777777" w:rsidR="00226472" w:rsidRPr="00986A55" w:rsidRDefault="0022647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A4A66" w:rsidRPr="00986A55" w14:paraId="4FCB7CB8" w14:textId="77777777" w:rsidTr="00EB20C2">
        <w:tc>
          <w:tcPr>
            <w:tcW w:w="2472" w:type="dxa"/>
          </w:tcPr>
          <w:p w14:paraId="467A2AAB" w14:textId="20226ECA" w:rsidR="00CA4A66" w:rsidRPr="00986A55" w:rsidRDefault="00CA4A66" w:rsidP="00CA4A66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>BT PKNS 2 Holdings Limited</w:t>
            </w:r>
          </w:p>
        </w:tc>
        <w:tc>
          <w:tcPr>
            <w:tcW w:w="1793" w:type="dxa"/>
          </w:tcPr>
          <w:p w14:paraId="57C3C720" w14:textId="7562270D" w:rsidR="00CA4A66" w:rsidRPr="00986A55" w:rsidRDefault="00CA4A66" w:rsidP="00CA4A66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9" w:type="dxa"/>
          </w:tcPr>
          <w:p w14:paraId="0CBAEAC6" w14:textId="166A4C93" w:rsidR="00CA4A66" w:rsidRPr="00986A55" w:rsidRDefault="00CA4A66" w:rsidP="00CA4A66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สาธารณรัฐ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เซเชลส์</w:t>
            </w:r>
          </w:p>
        </w:tc>
        <w:tc>
          <w:tcPr>
            <w:tcW w:w="810" w:type="dxa"/>
          </w:tcPr>
          <w:p w14:paraId="79CD60BA" w14:textId="6756DB5B" w:rsidR="00CA4A66" w:rsidRPr="00986A55" w:rsidRDefault="00EA243E" w:rsidP="00CA4A6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</w:tcPr>
          <w:p w14:paraId="5704C59E" w14:textId="6731FAA9" w:rsidR="00CA4A66" w:rsidRPr="00986A55" w:rsidRDefault="00CA4A66" w:rsidP="00CA4A6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6D1E1696" w14:textId="77363F69" w:rsidR="00CA4A66" w:rsidRPr="00986A55" w:rsidRDefault="00CA4A66" w:rsidP="00CA4A66">
            <w:pPr>
              <w:tabs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100 </w:t>
            </w: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>บาท</w:t>
            </w:r>
          </w:p>
        </w:tc>
        <w:tc>
          <w:tcPr>
            <w:tcW w:w="813" w:type="dxa"/>
          </w:tcPr>
          <w:p w14:paraId="365570AE" w14:textId="789C2682" w:rsidR="00CA4A66" w:rsidRPr="00986A55" w:rsidRDefault="00CA4A66" w:rsidP="00CA4A6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6D0842D" w14:textId="1293CFC1" w:rsidR="00CA4A66" w:rsidRPr="00986A55" w:rsidRDefault="00CA4A66" w:rsidP="00CA4A66">
            <w:pPr>
              <w:tabs>
                <w:tab w:val="clear" w:pos="227"/>
                <w:tab w:val="clear" w:pos="454"/>
                <w:tab w:val="left" w:pos="431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86B7856" w14:textId="4B95E552" w:rsidR="00CA4A66" w:rsidRPr="00986A55" w:rsidRDefault="00CA4A66" w:rsidP="00CA4A66">
            <w:pPr>
              <w:tabs>
                <w:tab w:val="clear" w:pos="227"/>
                <w:tab w:val="clear" w:pos="454"/>
                <w:tab w:val="left" w:pos="431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4" w:type="dxa"/>
          </w:tcPr>
          <w:p w14:paraId="1DF42162" w14:textId="508B5C32" w:rsidR="00CA4A66" w:rsidRPr="00986A55" w:rsidRDefault="00CA4A66" w:rsidP="00CA4A6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4" w:type="dxa"/>
          </w:tcPr>
          <w:p w14:paraId="39B17189" w14:textId="0D5CC91A" w:rsidR="00CA4A66" w:rsidRPr="00986A55" w:rsidRDefault="00CA4A66" w:rsidP="00CA4A6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75D72CD" w14:textId="3B9BA33E" w:rsidR="00CA4A66" w:rsidRPr="00986A55" w:rsidRDefault="00CA4A66" w:rsidP="00CA4A66">
            <w:pPr>
              <w:tabs>
                <w:tab w:val="decimal" w:pos="19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070A211B" w14:textId="5CD24F39" w:rsidR="00CA4A66" w:rsidRPr="00986A55" w:rsidRDefault="00CA4A66" w:rsidP="00CA4A66">
            <w:pPr>
              <w:tabs>
                <w:tab w:val="decimal" w:pos="19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AA4BB3D" w14:textId="0B362569" w:rsidR="00CA4A66" w:rsidRPr="00986A55" w:rsidRDefault="00CA4A66" w:rsidP="00CA4A6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2" w:type="dxa"/>
            <w:gridSpan w:val="2"/>
          </w:tcPr>
          <w:p w14:paraId="0CAFD001" w14:textId="3745EF9B" w:rsidR="00CA4A66" w:rsidRPr="00986A55" w:rsidRDefault="00CA4A66" w:rsidP="00CA4A6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A4A66" w:rsidRPr="00986A55" w14:paraId="6DBB650F" w14:textId="77777777" w:rsidTr="00EB20C2">
        <w:tc>
          <w:tcPr>
            <w:tcW w:w="2472" w:type="dxa"/>
          </w:tcPr>
          <w:p w14:paraId="4C7C8E30" w14:textId="1741DCD5" w:rsidR="00CA4A66" w:rsidRPr="00986A55" w:rsidRDefault="00CA4A66" w:rsidP="00CA4A66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>BT PKNS 1 Holdings Limited</w:t>
            </w:r>
          </w:p>
        </w:tc>
        <w:tc>
          <w:tcPr>
            <w:tcW w:w="1793" w:type="dxa"/>
          </w:tcPr>
          <w:p w14:paraId="61679E21" w14:textId="51812318" w:rsidR="00CA4A66" w:rsidRPr="00986A55" w:rsidRDefault="00CA4A66" w:rsidP="00CA4A66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9" w:type="dxa"/>
          </w:tcPr>
          <w:p w14:paraId="5F2A37E5" w14:textId="0708504A" w:rsidR="00CA4A66" w:rsidRPr="00986A55" w:rsidRDefault="00CA4A66" w:rsidP="00CA4A66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สาธารณรัฐ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เซเชลส์</w:t>
            </w:r>
          </w:p>
        </w:tc>
        <w:tc>
          <w:tcPr>
            <w:tcW w:w="810" w:type="dxa"/>
          </w:tcPr>
          <w:p w14:paraId="71AF3936" w14:textId="18AE6A4F" w:rsidR="00CA4A66" w:rsidRPr="00986A55" w:rsidRDefault="00EA243E" w:rsidP="00CA4A6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</w:tcPr>
          <w:p w14:paraId="6A32B178" w14:textId="036A18DD" w:rsidR="00CA4A66" w:rsidRPr="00986A55" w:rsidRDefault="00CA4A66" w:rsidP="00CA4A6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35CF3551" w14:textId="772BA1BE" w:rsidR="00CA4A66" w:rsidRPr="00986A55" w:rsidRDefault="00CA4A66" w:rsidP="00CA4A66">
            <w:pPr>
              <w:tabs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100 </w:t>
            </w: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>บาท</w:t>
            </w:r>
          </w:p>
        </w:tc>
        <w:tc>
          <w:tcPr>
            <w:tcW w:w="813" w:type="dxa"/>
          </w:tcPr>
          <w:p w14:paraId="693D2D67" w14:textId="197E502D" w:rsidR="00CA4A66" w:rsidRPr="00986A55" w:rsidRDefault="00CA4A66" w:rsidP="00CA4A6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B03C579" w14:textId="1105EB92" w:rsidR="00CA4A66" w:rsidRPr="00986A55" w:rsidRDefault="00CA4A66" w:rsidP="00CA4A66">
            <w:pPr>
              <w:tabs>
                <w:tab w:val="clear" w:pos="227"/>
                <w:tab w:val="clear" w:pos="454"/>
                <w:tab w:val="left" w:pos="431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ABB92DE" w14:textId="2B2B06D9" w:rsidR="00CA4A66" w:rsidRPr="00986A55" w:rsidRDefault="00CA4A66" w:rsidP="00CA4A66">
            <w:pPr>
              <w:tabs>
                <w:tab w:val="clear" w:pos="227"/>
                <w:tab w:val="clear" w:pos="454"/>
                <w:tab w:val="left" w:pos="431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4" w:type="dxa"/>
          </w:tcPr>
          <w:p w14:paraId="58FE154E" w14:textId="2CB27F43" w:rsidR="00CA4A66" w:rsidRPr="00986A55" w:rsidRDefault="00CA4A66" w:rsidP="00CA4A6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4" w:type="dxa"/>
          </w:tcPr>
          <w:p w14:paraId="26843631" w14:textId="56C8EB4E" w:rsidR="00CA4A66" w:rsidRPr="00986A55" w:rsidRDefault="00CA4A66" w:rsidP="00CA4A6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91FBC02" w14:textId="74F7F17D" w:rsidR="00CA4A66" w:rsidRPr="00986A55" w:rsidRDefault="00CA4A66" w:rsidP="00CA4A66">
            <w:pPr>
              <w:tabs>
                <w:tab w:val="decimal" w:pos="19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117C7A23" w14:textId="66F846AA" w:rsidR="00CA4A66" w:rsidRPr="00986A55" w:rsidRDefault="00CA4A66" w:rsidP="00CA4A66">
            <w:pPr>
              <w:tabs>
                <w:tab w:val="decimal" w:pos="19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F664948" w14:textId="5DBBC425" w:rsidR="00CA4A66" w:rsidRPr="00986A55" w:rsidRDefault="00CA4A66" w:rsidP="00CA4A6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2" w:type="dxa"/>
            <w:gridSpan w:val="2"/>
          </w:tcPr>
          <w:p w14:paraId="421654AE" w14:textId="076097DC" w:rsidR="00CA4A66" w:rsidRPr="00986A55" w:rsidRDefault="00CA4A66" w:rsidP="00CA4A6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323369" w:rsidRPr="00986A55" w14:paraId="279F0D4A" w14:textId="77777777" w:rsidTr="00EB20C2">
        <w:tc>
          <w:tcPr>
            <w:tcW w:w="2472" w:type="dxa"/>
          </w:tcPr>
          <w:p w14:paraId="4920E616" w14:textId="60196DB7" w:rsidR="00323369" w:rsidRPr="00986A55" w:rsidRDefault="00323369" w:rsidP="00323369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>BT PKNS Holdings Limited</w:t>
            </w:r>
          </w:p>
        </w:tc>
        <w:tc>
          <w:tcPr>
            <w:tcW w:w="1793" w:type="dxa"/>
          </w:tcPr>
          <w:p w14:paraId="0E27BABA" w14:textId="622C35D8" w:rsidR="00323369" w:rsidRPr="00986A55" w:rsidRDefault="00323369" w:rsidP="00323369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9" w:type="dxa"/>
          </w:tcPr>
          <w:p w14:paraId="25333828" w14:textId="64FCD2CA" w:rsidR="00323369" w:rsidRPr="00986A55" w:rsidRDefault="00323369" w:rsidP="00323369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สาธารณรัฐ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เซเชลส์</w:t>
            </w:r>
          </w:p>
        </w:tc>
        <w:tc>
          <w:tcPr>
            <w:tcW w:w="810" w:type="dxa"/>
          </w:tcPr>
          <w:p w14:paraId="38FE0E0E" w14:textId="5311877E" w:rsidR="00323369" w:rsidRPr="00986A55" w:rsidRDefault="00EA243E" w:rsidP="00323369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</w:tcPr>
          <w:p w14:paraId="056DF96B" w14:textId="1848863E" w:rsidR="00323369" w:rsidRPr="00986A55" w:rsidRDefault="00323369" w:rsidP="00323369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6706388A" w14:textId="5FE8E6F0" w:rsidR="00323369" w:rsidRPr="00986A55" w:rsidRDefault="00323369" w:rsidP="00323369">
            <w:pPr>
              <w:tabs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100 </w:t>
            </w: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>บาท</w:t>
            </w:r>
          </w:p>
        </w:tc>
        <w:tc>
          <w:tcPr>
            <w:tcW w:w="813" w:type="dxa"/>
          </w:tcPr>
          <w:p w14:paraId="74B3E896" w14:textId="1DD68712" w:rsidR="00323369" w:rsidRPr="00986A55" w:rsidRDefault="00323369" w:rsidP="0032336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4EEB642" w14:textId="1FAE934A" w:rsidR="00323369" w:rsidRPr="00986A55" w:rsidRDefault="00323369" w:rsidP="00323369">
            <w:pPr>
              <w:tabs>
                <w:tab w:val="clear" w:pos="227"/>
                <w:tab w:val="clear" w:pos="454"/>
                <w:tab w:val="left" w:pos="431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4D2CDE1" w14:textId="0755327C" w:rsidR="00323369" w:rsidRPr="00986A55" w:rsidRDefault="00323369" w:rsidP="00323369">
            <w:pPr>
              <w:tabs>
                <w:tab w:val="clear" w:pos="227"/>
                <w:tab w:val="clear" w:pos="454"/>
                <w:tab w:val="left" w:pos="431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4" w:type="dxa"/>
          </w:tcPr>
          <w:p w14:paraId="66310AA6" w14:textId="6A7E8627" w:rsidR="00323369" w:rsidRPr="00986A55" w:rsidRDefault="00323369" w:rsidP="0032336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4" w:type="dxa"/>
          </w:tcPr>
          <w:p w14:paraId="02728150" w14:textId="12ED6E79" w:rsidR="00323369" w:rsidRPr="00986A55" w:rsidRDefault="00323369" w:rsidP="0032336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DD788F7" w14:textId="39B3C570" w:rsidR="00323369" w:rsidRPr="00986A55" w:rsidRDefault="00323369" w:rsidP="00323369">
            <w:pPr>
              <w:tabs>
                <w:tab w:val="decimal" w:pos="19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50AE60B2" w14:textId="40AA3D58" w:rsidR="00323369" w:rsidRPr="00986A55" w:rsidRDefault="00323369" w:rsidP="00323369">
            <w:pPr>
              <w:tabs>
                <w:tab w:val="decimal" w:pos="19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CC06BE6" w14:textId="5E0022C6" w:rsidR="00323369" w:rsidRPr="00986A55" w:rsidRDefault="00323369" w:rsidP="0032336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2" w:type="dxa"/>
            <w:gridSpan w:val="2"/>
          </w:tcPr>
          <w:p w14:paraId="0CF82B3A" w14:textId="4642DC8C" w:rsidR="00323369" w:rsidRPr="00986A55" w:rsidRDefault="00323369" w:rsidP="00323369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26472" w:rsidRPr="00986A55" w14:paraId="72352569" w14:textId="77777777" w:rsidTr="00EB20C2">
        <w:tc>
          <w:tcPr>
            <w:tcW w:w="2472" w:type="dxa"/>
          </w:tcPr>
          <w:p w14:paraId="1BCD92B9" w14:textId="77777777" w:rsidR="00226472" w:rsidRPr="00986A55" w:rsidRDefault="00226472" w:rsidP="00941192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93" w:type="dxa"/>
          </w:tcPr>
          <w:p w14:paraId="38827795" w14:textId="77777777" w:rsidR="00226472" w:rsidRPr="00986A55" w:rsidRDefault="00226472" w:rsidP="0094119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79" w:type="dxa"/>
          </w:tcPr>
          <w:p w14:paraId="003267B3" w14:textId="77777777" w:rsidR="00226472" w:rsidRPr="00986A55" w:rsidRDefault="00226472" w:rsidP="0094119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28C0E5F7" w14:textId="77777777" w:rsidR="00226472" w:rsidRPr="00986A55" w:rsidRDefault="00226472" w:rsidP="0094119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B430775" w14:textId="77777777" w:rsidR="00226472" w:rsidRPr="00986A55" w:rsidRDefault="00226472" w:rsidP="0094119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581C363" w14:textId="77777777" w:rsidR="00226472" w:rsidRPr="00986A55" w:rsidRDefault="00226472" w:rsidP="00941192">
            <w:pPr>
              <w:tabs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3" w:type="dxa"/>
          </w:tcPr>
          <w:p w14:paraId="7E31630F" w14:textId="77777777" w:rsidR="00226472" w:rsidRPr="00986A55" w:rsidRDefault="00226472" w:rsidP="00941192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7B23C32" w14:textId="77777777" w:rsidR="00226472" w:rsidRPr="00986A55" w:rsidRDefault="00226472" w:rsidP="00941192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BBC2CD9" w14:textId="77777777" w:rsidR="00226472" w:rsidRPr="00986A55" w:rsidRDefault="00226472" w:rsidP="00941192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1D113CC7" w14:textId="77777777" w:rsidR="00226472" w:rsidRPr="00986A55" w:rsidRDefault="0022647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4" w:type="dxa"/>
          </w:tcPr>
          <w:p w14:paraId="39555DC2" w14:textId="77777777" w:rsidR="00226472" w:rsidRPr="00986A55" w:rsidRDefault="0022647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AFAAF8C" w14:textId="77777777" w:rsidR="00226472" w:rsidRPr="00986A55" w:rsidRDefault="00226472" w:rsidP="0094119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E2D600F" w14:textId="77777777" w:rsidR="00226472" w:rsidRPr="00986A55" w:rsidRDefault="00226472" w:rsidP="0094119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DCADCE4" w14:textId="77777777" w:rsidR="00226472" w:rsidRPr="00986A55" w:rsidRDefault="0022647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2" w:type="dxa"/>
            <w:gridSpan w:val="2"/>
          </w:tcPr>
          <w:p w14:paraId="7A88EE91" w14:textId="77777777" w:rsidR="00226472" w:rsidRPr="00986A55" w:rsidRDefault="0022647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41192" w:rsidRPr="00986A55" w14:paraId="086D4340" w14:textId="77777777" w:rsidTr="00EB20C2">
        <w:tc>
          <w:tcPr>
            <w:tcW w:w="2472" w:type="dxa"/>
          </w:tcPr>
          <w:p w14:paraId="20B20F1E" w14:textId="77777777" w:rsidR="00941192" w:rsidRPr="00986A55" w:rsidRDefault="00941192" w:rsidP="00941192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986A5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986A55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โครงการเชียงใหม่ นิมมาน วัน</w:t>
            </w:r>
          </w:p>
        </w:tc>
        <w:tc>
          <w:tcPr>
            <w:tcW w:w="1793" w:type="dxa"/>
          </w:tcPr>
          <w:p w14:paraId="69FAB8DA" w14:textId="77777777" w:rsidR="00941192" w:rsidRPr="00986A55" w:rsidRDefault="00941192" w:rsidP="0094119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79" w:type="dxa"/>
          </w:tcPr>
          <w:p w14:paraId="529283EC" w14:textId="77777777" w:rsidR="00941192" w:rsidRPr="00986A55" w:rsidRDefault="00941192" w:rsidP="0094119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59DBD0D2" w14:textId="77777777" w:rsidR="00941192" w:rsidRPr="00986A55" w:rsidRDefault="00941192" w:rsidP="0094119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60E6EB31" w14:textId="77777777" w:rsidR="00941192" w:rsidRPr="00986A55" w:rsidRDefault="00941192" w:rsidP="0094119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5D9AE04" w14:textId="77777777" w:rsidR="00941192" w:rsidRPr="00986A55" w:rsidRDefault="00941192" w:rsidP="00941192">
            <w:pPr>
              <w:tabs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3" w:type="dxa"/>
          </w:tcPr>
          <w:p w14:paraId="5AF5828E" w14:textId="77777777" w:rsidR="00941192" w:rsidRPr="00986A55" w:rsidRDefault="00941192" w:rsidP="00941192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79E56C8" w14:textId="77777777" w:rsidR="00941192" w:rsidRPr="00986A55" w:rsidRDefault="00941192" w:rsidP="00941192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073FE4A" w14:textId="77777777" w:rsidR="00941192" w:rsidRPr="00986A55" w:rsidRDefault="00941192" w:rsidP="00941192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6CEF293B" w14:textId="77777777" w:rsidR="00941192" w:rsidRPr="00986A55" w:rsidRDefault="0094119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4" w:type="dxa"/>
          </w:tcPr>
          <w:p w14:paraId="2E0DC029" w14:textId="77777777" w:rsidR="00941192" w:rsidRPr="00986A55" w:rsidRDefault="0094119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091A4F5" w14:textId="77777777" w:rsidR="00941192" w:rsidRPr="00986A55" w:rsidRDefault="00941192" w:rsidP="0094119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E723075" w14:textId="77777777" w:rsidR="00941192" w:rsidRPr="00986A55" w:rsidRDefault="00941192" w:rsidP="0094119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DB9D019" w14:textId="77777777" w:rsidR="00941192" w:rsidRPr="00986A55" w:rsidRDefault="0094119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2" w:type="dxa"/>
            <w:gridSpan w:val="2"/>
          </w:tcPr>
          <w:p w14:paraId="2C710F86" w14:textId="77777777" w:rsidR="00941192" w:rsidRPr="00986A55" w:rsidRDefault="0094119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41192" w:rsidRPr="00986A55" w14:paraId="50938CDE" w14:textId="77777777" w:rsidTr="00EB20C2">
        <w:tc>
          <w:tcPr>
            <w:tcW w:w="2472" w:type="dxa"/>
          </w:tcPr>
          <w:p w14:paraId="62B9B13C" w14:textId="77777777" w:rsidR="00941192" w:rsidRPr="00986A55" w:rsidRDefault="00941192" w:rsidP="00941192">
            <w:pPr>
              <w:spacing w:line="240" w:lineRule="auto"/>
              <w:ind w:left="9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</w:pPr>
          </w:p>
        </w:tc>
        <w:tc>
          <w:tcPr>
            <w:tcW w:w="1793" w:type="dxa"/>
          </w:tcPr>
          <w:p w14:paraId="08D1337A" w14:textId="77777777" w:rsidR="00941192" w:rsidRPr="00986A55" w:rsidRDefault="00941192" w:rsidP="0094119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79" w:type="dxa"/>
          </w:tcPr>
          <w:p w14:paraId="5CB07947" w14:textId="77777777" w:rsidR="00941192" w:rsidRPr="00986A55" w:rsidRDefault="00941192" w:rsidP="0094119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79298E34" w14:textId="77777777" w:rsidR="00941192" w:rsidRPr="00986A55" w:rsidRDefault="00941192" w:rsidP="0094119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4A4152EE" w14:textId="77777777" w:rsidR="00941192" w:rsidRPr="00986A55" w:rsidRDefault="00941192" w:rsidP="0094119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7175FFC" w14:textId="77777777" w:rsidR="00941192" w:rsidRPr="00986A55" w:rsidRDefault="00941192" w:rsidP="00941192">
            <w:pPr>
              <w:tabs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3" w:type="dxa"/>
          </w:tcPr>
          <w:p w14:paraId="66CA131F" w14:textId="77777777" w:rsidR="00941192" w:rsidRPr="00986A55" w:rsidRDefault="00941192" w:rsidP="00941192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14C7E86" w14:textId="77777777" w:rsidR="00941192" w:rsidRPr="00986A55" w:rsidRDefault="00941192" w:rsidP="00941192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E9EDAF6" w14:textId="77777777" w:rsidR="00941192" w:rsidRPr="00986A55" w:rsidRDefault="00941192" w:rsidP="00941192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4F42C1A5" w14:textId="77777777" w:rsidR="00941192" w:rsidRPr="00986A55" w:rsidRDefault="0094119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4" w:type="dxa"/>
          </w:tcPr>
          <w:p w14:paraId="4F0BAC36" w14:textId="77777777" w:rsidR="00941192" w:rsidRPr="00986A55" w:rsidRDefault="0094119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DDA6238" w14:textId="77777777" w:rsidR="00941192" w:rsidRPr="00986A55" w:rsidRDefault="00941192" w:rsidP="0094119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DF6C694" w14:textId="77777777" w:rsidR="00941192" w:rsidRPr="00986A55" w:rsidRDefault="00941192" w:rsidP="0094119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F2CD323" w14:textId="77777777" w:rsidR="00941192" w:rsidRPr="00986A55" w:rsidRDefault="0094119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2" w:type="dxa"/>
            <w:gridSpan w:val="2"/>
          </w:tcPr>
          <w:p w14:paraId="05ACC879" w14:textId="77777777" w:rsidR="00941192" w:rsidRPr="00986A55" w:rsidRDefault="0094119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41192" w:rsidRPr="00986A55" w14:paraId="23351B08" w14:textId="77777777" w:rsidTr="00EB20C2">
        <w:tc>
          <w:tcPr>
            <w:tcW w:w="5744" w:type="dxa"/>
            <w:gridSpan w:val="3"/>
          </w:tcPr>
          <w:p w14:paraId="4790025B" w14:textId="77777777" w:rsidR="00941192" w:rsidRPr="00986A55" w:rsidRDefault="00941192" w:rsidP="00941192">
            <w:pPr>
              <w:tabs>
                <w:tab w:val="decimal" w:pos="27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บริษัทย่อยทางอ้อมถือหุ้นโดย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Chiang Mai Holdings Mauritius 1 Ltd.</w:t>
            </w:r>
          </w:p>
        </w:tc>
        <w:tc>
          <w:tcPr>
            <w:tcW w:w="810" w:type="dxa"/>
          </w:tcPr>
          <w:p w14:paraId="7AB73180" w14:textId="77777777" w:rsidR="00941192" w:rsidRPr="00986A55" w:rsidRDefault="00941192" w:rsidP="00941192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60F2F089" w14:textId="77777777" w:rsidR="00941192" w:rsidRPr="00986A55" w:rsidRDefault="00941192" w:rsidP="00941192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302AD7B" w14:textId="77777777" w:rsidR="00941192" w:rsidRPr="00986A55" w:rsidRDefault="00941192" w:rsidP="00941192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3" w:type="dxa"/>
          </w:tcPr>
          <w:p w14:paraId="78C62F3B" w14:textId="77777777" w:rsidR="00941192" w:rsidRPr="00986A55" w:rsidRDefault="00941192" w:rsidP="00941192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60EEBAF" w14:textId="77777777" w:rsidR="00941192" w:rsidRPr="00986A55" w:rsidRDefault="00941192" w:rsidP="00941192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5747F26" w14:textId="77777777" w:rsidR="00941192" w:rsidRPr="00986A55" w:rsidRDefault="00941192" w:rsidP="00941192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413EC832" w14:textId="77777777" w:rsidR="00941192" w:rsidRPr="00986A55" w:rsidRDefault="00941192" w:rsidP="00941192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4" w:type="dxa"/>
          </w:tcPr>
          <w:p w14:paraId="2092F584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0E18A24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77D61F8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024273C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2" w:type="dxa"/>
            <w:gridSpan w:val="2"/>
          </w:tcPr>
          <w:p w14:paraId="5601EEDB" w14:textId="77777777" w:rsidR="00941192" w:rsidRPr="00986A55" w:rsidRDefault="00941192" w:rsidP="00941192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A475A" w:rsidRPr="00986A55" w14:paraId="280A24EF" w14:textId="77777777" w:rsidTr="00EB20C2">
        <w:tc>
          <w:tcPr>
            <w:tcW w:w="2472" w:type="dxa"/>
          </w:tcPr>
          <w:p w14:paraId="475AC2B8" w14:textId="77777777" w:rsidR="007A475A" w:rsidRPr="00986A55" w:rsidRDefault="007A475A" w:rsidP="007A475A">
            <w:pPr>
              <w:spacing w:line="240" w:lineRule="auto"/>
              <w:ind w:right="8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บริษัท บูทิค เชียงใหม่ นิมมาน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br/>
              <w:t xml:space="preserve">   วัน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93" w:type="dxa"/>
          </w:tcPr>
          <w:p w14:paraId="7FECEB40" w14:textId="4DAD6723" w:rsidR="007A475A" w:rsidRPr="00986A55" w:rsidRDefault="007A475A" w:rsidP="007A475A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br/>
            </w:r>
          </w:p>
        </w:tc>
        <w:tc>
          <w:tcPr>
            <w:tcW w:w="1479" w:type="dxa"/>
          </w:tcPr>
          <w:p w14:paraId="3F09F15C" w14:textId="77777777" w:rsidR="007A475A" w:rsidRPr="00986A55" w:rsidRDefault="007A475A" w:rsidP="007A475A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7B7D1AAE" w14:textId="347544D1" w:rsidR="007A475A" w:rsidRPr="00986A55" w:rsidRDefault="007A475A" w:rsidP="007A475A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26.00</w:t>
            </w:r>
          </w:p>
        </w:tc>
        <w:tc>
          <w:tcPr>
            <w:tcW w:w="792" w:type="dxa"/>
          </w:tcPr>
          <w:p w14:paraId="09757143" w14:textId="77777777" w:rsidR="007A475A" w:rsidRPr="00986A55" w:rsidRDefault="007A475A" w:rsidP="007A475A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26.00</w:t>
            </w:r>
          </w:p>
        </w:tc>
        <w:tc>
          <w:tcPr>
            <w:tcW w:w="828" w:type="dxa"/>
          </w:tcPr>
          <w:p w14:paraId="7986C81D" w14:textId="6B6E6B1A" w:rsidR="007A475A" w:rsidRPr="00986A55" w:rsidRDefault="007A475A" w:rsidP="007A475A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221,520</w:t>
            </w:r>
          </w:p>
        </w:tc>
        <w:tc>
          <w:tcPr>
            <w:tcW w:w="813" w:type="dxa"/>
          </w:tcPr>
          <w:p w14:paraId="42B80A41" w14:textId="77777777" w:rsidR="007A475A" w:rsidRPr="00986A55" w:rsidRDefault="007A475A" w:rsidP="007A475A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221,520</w:t>
            </w:r>
          </w:p>
        </w:tc>
        <w:tc>
          <w:tcPr>
            <w:tcW w:w="810" w:type="dxa"/>
          </w:tcPr>
          <w:p w14:paraId="296E340F" w14:textId="7CAECE69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3CFF221" w14:textId="77777777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4" w:type="dxa"/>
          </w:tcPr>
          <w:p w14:paraId="5B8884D3" w14:textId="0B011434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4" w:type="dxa"/>
          </w:tcPr>
          <w:p w14:paraId="1F5C6C45" w14:textId="77777777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7B24FD6" w14:textId="40BE65D0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4EAD8422" w14:textId="77777777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1B2D973" w14:textId="7BF137A6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2" w:type="dxa"/>
            <w:gridSpan w:val="2"/>
          </w:tcPr>
          <w:p w14:paraId="754D0D75" w14:textId="7DA2D112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A475A" w:rsidRPr="00986A55" w14:paraId="515A3A20" w14:textId="77777777" w:rsidTr="00EB20C2">
        <w:tc>
          <w:tcPr>
            <w:tcW w:w="2472" w:type="dxa"/>
          </w:tcPr>
          <w:p w14:paraId="2837C02A" w14:textId="77777777" w:rsidR="007A475A" w:rsidRPr="00986A55" w:rsidRDefault="007A475A" w:rsidP="007A475A">
            <w:pPr>
              <w:spacing w:line="240" w:lineRule="auto"/>
              <w:ind w:left="9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</w:pPr>
          </w:p>
        </w:tc>
        <w:tc>
          <w:tcPr>
            <w:tcW w:w="1793" w:type="dxa"/>
          </w:tcPr>
          <w:p w14:paraId="7DD3CED7" w14:textId="77777777" w:rsidR="007A475A" w:rsidRPr="00986A55" w:rsidRDefault="007A475A" w:rsidP="007A475A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79" w:type="dxa"/>
          </w:tcPr>
          <w:p w14:paraId="41B3082A" w14:textId="77777777" w:rsidR="007A475A" w:rsidRPr="00986A55" w:rsidRDefault="007A475A" w:rsidP="007A475A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0C4D090E" w14:textId="77777777" w:rsidR="007A475A" w:rsidRPr="00986A55" w:rsidRDefault="007A475A" w:rsidP="007A475A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26110BE" w14:textId="77777777" w:rsidR="007A475A" w:rsidRPr="00986A55" w:rsidRDefault="007A475A" w:rsidP="007A475A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0CBF468" w14:textId="77777777" w:rsidR="007A475A" w:rsidRPr="00986A55" w:rsidRDefault="007A475A" w:rsidP="007A475A">
            <w:pPr>
              <w:tabs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3" w:type="dxa"/>
          </w:tcPr>
          <w:p w14:paraId="0B6C1A25" w14:textId="77777777" w:rsidR="007A475A" w:rsidRPr="00986A55" w:rsidRDefault="007A475A" w:rsidP="007A475A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D33B82F" w14:textId="77777777" w:rsidR="007A475A" w:rsidRPr="00986A55" w:rsidRDefault="007A475A" w:rsidP="007A475A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42DCC7F" w14:textId="77777777" w:rsidR="007A475A" w:rsidRPr="00986A55" w:rsidRDefault="007A475A" w:rsidP="007A475A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7C0B13C7" w14:textId="77777777" w:rsidR="007A475A" w:rsidRPr="00986A55" w:rsidRDefault="007A475A" w:rsidP="007A475A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4" w:type="dxa"/>
          </w:tcPr>
          <w:p w14:paraId="5002ABDC" w14:textId="77777777" w:rsidR="007A475A" w:rsidRPr="00986A55" w:rsidRDefault="007A475A" w:rsidP="007A475A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187E66D" w14:textId="77777777" w:rsidR="007A475A" w:rsidRPr="00986A55" w:rsidRDefault="007A475A" w:rsidP="007A475A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59F8C5C" w14:textId="77777777" w:rsidR="007A475A" w:rsidRPr="00986A55" w:rsidRDefault="007A475A" w:rsidP="007A475A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4D87811" w14:textId="77777777" w:rsidR="007A475A" w:rsidRPr="00986A55" w:rsidRDefault="007A475A" w:rsidP="007A475A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2" w:type="dxa"/>
            <w:gridSpan w:val="2"/>
          </w:tcPr>
          <w:p w14:paraId="2F830B6E" w14:textId="77777777" w:rsidR="007A475A" w:rsidRPr="00986A55" w:rsidRDefault="007A475A" w:rsidP="007A475A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A475A" w:rsidRPr="00986A55" w14:paraId="219F6902" w14:textId="77777777" w:rsidTr="00EB20C2">
        <w:tc>
          <w:tcPr>
            <w:tcW w:w="2472" w:type="dxa"/>
          </w:tcPr>
          <w:p w14:paraId="0D74BC30" w14:textId="77777777" w:rsidR="007A475A" w:rsidRPr="00986A55" w:rsidRDefault="007A475A" w:rsidP="007A475A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793" w:type="dxa"/>
          </w:tcPr>
          <w:p w14:paraId="526439C1" w14:textId="77777777" w:rsidR="007A475A" w:rsidRPr="00986A55" w:rsidRDefault="007A475A" w:rsidP="007A475A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79" w:type="dxa"/>
          </w:tcPr>
          <w:p w14:paraId="6A08836B" w14:textId="77777777" w:rsidR="007A475A" w:rsidRPr="00986A55" w:rsidRDefault="007A475A" w:rsidP="007A475A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63A685B2" w14:textId="77777777" w:rsidR="007A475A" w:rsidRPr="00986A55" w:rsidRDefault="007A475A" w:rsidP="007A475A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663F81A" w14:textId="77777777" w:rsidR="007A475A" w:rsidRPr="00986A55" w:rsidRDefault="007A475A" w:rsidP="007A475A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431A947" w14:textId="77777777" w:rsidR="007A475A" w:rsidRPr="00986A55" w:rsidRDefault="007A475A" w:rsidP="007A475A">
            <w:pPr>
              <w:tabs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3" w:type="dxa"/>
          </w:tcPr>
          <w:p w14:paraId="4037EC99" w14:textId="77777777" w:rsidR="007A475A" w:rsidRPr="00986A55" w:rsidRDefault="007A475A" w:rsidP="007A475A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C7C8153" w14:textId="77777777" w:rsidR="007A475A" w:rsidRPr="00986A55" w:rsidRDefault="007A475A" w:rsidP="007A475A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F7A1B88" w14:textId="77777777" w:rsidR="007A475A" w:rsidRPr="00986A55" w:rsidRDefault="007A475A" w:rsidP="007A475A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5A7EE3BB" w14:textId="77777777" w:rsidR="007A475A" w:rsidRPr="00986A55" w:rsidRDefault="007A475A" w:rsidP="007A475A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4" w:type="dxa"/>
          </w:tcPr>
          <w:p w14:paraId="50F36708" w14:textId="77777777" w:rsidR="007A475A" w:rsidRPr="00986A55" w:rsidRDefault="007A475A" w:rsidP="007A475A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4C47F8A" w14:textId="77777777" w:rsidR="007A475A" w:rsidRPr="00986A55" w:rsidRDefault="007A475A" w:rsidP="007A475A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15D9E9C" w14:textId="77777777" w:rsidR="007A475A" w:rsidRPr="00986A55" w:rsidRDefault="007A475A" w:rsidP="007A475A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F9A9978" w14:textId="77777777" w:rsidR="007A475A" w:rsidRPr="00986A55" w:rsidRDefault="007A475A" w:rsidP="007A475A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2" w:type="dxa"/>
            <w:gridSpan w:val="2"/>
          </w:tcPr>
          <w:p w14:paraId="08FE5F6C" w14:textId="77777777" w:rsidR="007A475A" w:rsidRPr="00986A55" w:rsidRDefault="007A475A" w:rsidP="007A475A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A475A" w:rsidRPr="00986A55" w14:paraId="3A8CD225" w14:textId="77777777" w:rsidTr="00EB20C2">
        <w:tc>
          <w:tcPr>
            <w:tcW w:w="2472" w:type="dxa"/>
          </w:tcPr>
          <w:p w14:paraId="7B8C4318" w14:textId="77777777" w:rsidR="007A475A" w:rsidRPr="00986A55" w:rsidRDefault="007A475A" w:rsidP="007A475A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  <w:t xml:space="preserve">บริษัท บูทิค เชียงใหม่ </w:t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โฮลดิ้งส์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</w:t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รี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 </w:t>
            </w:r>
          </w:p>
          <w:p w14:paraId="4EF6F9F6" w14:textId="77777777" w:rsidR="007A475A" w:rsidRPr="00986A55" w:rsidRDefault="007A475A" w:rsidP="007A475A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  </w:t>
            </w:r>
            <w:r w:rsidRPr="00986A55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  <w:t>จำกัด</w:t>
            </w:r>
          </w:p>
        </w:tc>
        <w:tc>
          <w:tcPr>
            <w:tcW w:w="1793" w:type="dxa"/>
          </w:tcPr>
          <w:p w14:paraId="73E03126" w14:textId="77777777" w:rsidR="007A475A" w:rsidRPr="00986A55" w:rsidRDefault="007A475A" w:rsidP="007A475A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9" w:type="dxa"/>
          </w:tcPr>
          <w:p w14:paraId="7ACA7663" w14:textId="77777777" w:rsidR="007A475A" w:rsidRPr="00986A55" w:rsidRDefault="007A475A" w:rsidP="007A475A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442CB045" w14:textId="11DDCA90" w:rsidR="007A475A" w:rsidRPr="00986A55" w:rsidRDefault="007A475A" w:rsidP="007A475A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</w:tcPr>
          <w:p w14:paraId="01732E19" w14:textId="77777777" w:rsidR="007A475A" w:rsidRPr="00986A55" w:rsidRDefault="007A475A" w:rsidP="007A475A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28" w:type="dxa"/>
          </w:tcPr>
          <w:p w14:paraId="3ABC1F31" w14:textId="060FB691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3" w:type="dxa"/>
          </w:tcPr>
          <w:p w14:paraId="5E0577C9" w14:textId="77777777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12D14F49" w14:textId="593188D4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02DB6144" w14:textId="77777777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4" w:type="dxa"/>
          </w:tcPr>
          <w:p w14:paraId="352F1498" w14:textId="61D21F95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(100)</w:t>
            </w:r>
          </w:p>
        </w:tc>
        <w:tc>
          <w:tcPr>
            <w:tcW w:w="724" w:type="dxa"/>
          </w:tcPr>
          <w:p w14:paraId="6A35C91C" w14:textId="77777777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C71295D" w14:textId="5C43DDBA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0C4CA7BC" w14:textId="77777777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73CB8DB1" w14:textId="6FF0E0AD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2" w:type="dxa"/>
            <w:gridSpan w:val="2"/>
          </w:tcPr>
          <w:p w14:paraId="6307BA8E" w14:textId="44133DDE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A475A" w:rsidRPr="00986A55" w14:paraId="4578AA22" w14:textId="77777777" w:rsidTr="00EB20C2">
        <w:tc>
          <w:tcPr>
            <w:tcW w:w="2472" w:type="dxa"/>
          </w:tcPr>
          <w:p w14:paraId="4766B93F" w14:textId="77777777" w:rsidR="007A475A" w:rsidRPr="00986A55" w:rsidRDefault="007A475A" w:rsidP="007A475A">
            <w:pPr>
              <w:spacing w:line="240" w:lineRule="auto"/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>Chiang Mai Holdings Mauritius 1 Ltd.</w:t>
            </w:r>
          </w:p>
        </w:tc>
        <w:tc>
          <w:tcPr>
            <w:tcW w:w="1793" w:type="dxa"/>
          </w:tcPr>
          <w:p w14:paraId="4ADD7DA1" w14:textId="77777777" w:rsidR="007A475A" w:rsidRPr="00986A55" w:rsidRDefault="007A475A" w:rsidP="007A475A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9" w:type="dxa"/>
          </w:tcPr>
          <w:p w14:paraId="2E2957DD" w14:textId="7CB7B945" w:rsidR="007A475A" w:rsidRPr="00986A55" w:rsidRDefault="007A475A" w:rsidP="007A475A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สาธารณรัฐม</w:t>
            </w: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อริเชียส</w:t>
            </w:r>
          </w:p>
        </w:tc>
        <w:tc>
          <w:tcPr>
            <w:tcW w:w="810" w:type="dxa"/>
          </w:tcPr>
          <w:p w14:paraId="031C92FA" w14:textId="04B0B87A" w:rsidR="007A475A" w:rsidRPr="00986A55" w:rsidRDefault="007A475A" w:rsidP="007A475A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26.00</w:t>
            </w:r>
          </w:p>
        </w:tc>
        <w:tc>
          <w:tcPr>
            <w:tcW w:w="792" w:type="dxa"/>
          </w:tcPr>
          <w:p w14:paraId="7A3F448D" w14:textId="77777777" w:rsidR="007A475A" w:rsidRPr="00986A55" w:rsidRDefault="007A475A" w:rsidP="007A475A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26.00</w:t>
            </w:r>
          </w:p>
        </w:tc>
        <w:tc>
          <w:tcPr>
            <w:tcW w:w="828" w:type="dxa"/>
          </w:tcPr>
          <w:p w14:paraId="6835DD38" w14:textId="23DB7E5E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267,000</w:t>
            </w:r>
          </w:p>
        </w:tc>
        <w:tc>
          <w:tcPr>
            <w:tcW w:w="813" w:type="dxa"/>
          </w:tcPr>
          <w:p w14:paraId="757491D2" w14:textId="77777777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267,000</w:t>
            </w:r>
          </w:p>
        </w:tc>
        <w:tc>
          <w:tcPr>
            <w:tcW w:w="810" w:type="dxa"/>
          </w:tcPr>
          <w:p w14:paraId="140B1563" w14:textId="5C5B226D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70,529</w:t>
            </w:r>
          </w:p>
        </w:tc>
        <w:tc>
          <w:tcPr>
            <w:tcW w:w="810" w:type="dxa"/>
          </w:tcPr>
          <w:p w14:paraId="08402041" w14:textId="77777777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70,529</w:t>
            </w:r>
          </w:p>
        </w:tc>
        <w:tc>
          <w:tcPr>
            <w:tcW w:w="814" w:type="dxa"/>
          </w:tcPr>
          <w:p w14:paraId="1F221450" w14:textId="581C9EF9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4" w:type="dxa"/>
          </w:tcPr>
          <w:p w14:paraId="79720B77" w14:textId="77777777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72EBC3C" w14:textId="40ECA15D" w:rsidR="007A475A" w:rsidRPr="00986A55" w:rsidRDefault="007A475A" w:rsidP="007A475A">
            <w:pPr>
              <w:tabs>
                <w:tab w:val="decimal" w:pos="19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70,529</w:t>
            </w:r>
          </w:p>
        </w:tc>
        <w:tc>
          <w:tcPr>
            <w:tcW w:w="720" w:type="dxa"/>
          </w:tcPr>
          <w:p w14:paraId="46F801C5" w14:textId="77777777" w:rsidR="007A475A" w:rsidRPr="00986A55" w:rsidRDefault="007A475A" w:rsidP="007A475A">
            <w:pPr>
              <w:tabs>
                <w:tab w:val="decimal" w:pos="19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70,529</w:t>
            </w:r>
          </w:p>
        </w:tc>
        <w:tc>
          <w:tcPr>
            <w:tcW w:w="810" w:type="dxa"/>
          </w:tcPr>
          <w:p w14:paraId="3368B058" w14:textId="06E832FB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2" w:type="dxa"/>
            <w:gridSpan w:val="2"/>
          </w:tcPr>
          <w:p w14:paraId="5241E846" w14:textId="522FFCD8" w:rsidR="007A475A" w:rsidRPr="00986A55" w:rsidRDefault="007A475A" w:rsidP="007A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A475A" w:rsidRPr="00986A55" w14:paraId="4E7AA96F" w14:textId="77777777" w:rsidTr="00EB20C2">
        <w:tc>
          <w:tcPr>
            <w:tcW w:w="2472" w:type="dxa"/>
          </w:tcPr>
          <w:p w14:paraId="0CA106EB" w14:textId="77777777" w:rsidR="007A475A" w:rsidRPr="00986A55" w:rsidRDefault="007A475A" w:rsidP="00941192">
            <w:pPr>
              <w:spacing w:line="240" w:lineRule="auto"/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</w:pPr>
          </w:p>
        </w:tc>
        <w:tc>
          <w:tcPr>
            <w:tcW w:w="1793" w:type="dxa"/>
          </w:tcPr>
          <w:p w14:paraId="18931B06" w14:textId="77777777" w:rsidR="007A475A" w:rsidRPr="00986A55" w:rsidRDefault="007A475A" w:rsidP="00941192">
            <w:pPr>
              <w:spacing w:line="240" w:lineRule="auto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79" w:type="dxa"/>
          </w:tcPr>
          <w:p w14:paraId="5E806AC0" w14:textId="77777777" w:rsidR="007A475A" w:rsidRPr="00986A55" w:rsidRDefault="007A475A" w:rsidP="00941192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7F8C4314" w14:textId="77777777" w:rsidR="007A475A" w:rsidRPr="00986A55" w:rsidRDefault="007A475A" w:rsidP="0094119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</w:tcPr>
          <w:p w14:paraId="42F655B8" w14:textId="77777777" w:rsidR="007A475A" w:rsidRPr="00986A55" w:rsidRDefault="007A475A" w:rsidP="0094119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7F434CA1" w14:textId="77777777" w:rsidR="007A475A" w:rsidRPr="00986A55" w:rsidRDefault="007A475A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3" w:type="dxa"/>
          </w:tcPr>
          <w:p w14:paraId="53DFC60E" w14:textId="77777777" w:rsidR="007A475A" w:rsidRPr="00986A55" w:rsidRDefault="007A475A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4ABDF3CE" w14:textId="77777777" w:rsidR="007A475A" w:rsidRPr="00986A55" w:rsidRDefault="007A475A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743F152D" w14:textId="77777777" w:rsidR="007A475A" w:rsidRPr="00986A55" w:rsidRDefault="007A475A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14:paraId="331C5C67" w14:textId="77777777" w:rsidR="007A475A" w:rsidRPr="00986A55" w:rsidRDefault="007A475A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4" w:type="dxa"/>
          </w:tcPr>
          <w:p w14:paraId="6211BB66" w14:textId="77777777" w:rsidR="007A475A" w:rsidRPr="00986A55" w:rsidRDefault="007A475A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5D4F2C0B" w14:textId="77777777" w:rsidR="007A475A" w:rsidRPr="00986A55" w:rsidRDefault="007A475A" w:rsidP="0094119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</w:tcPr>
          <w:p w14:paraId="415982BB" w14:textId="77777777" w:rsidR="007A475A" w:rsidRPr="00986A55" w:rsidRDefault="007A475A" w:rsidP="0094119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1F90685" w14:textId="77777777" w:rsidR="007A475A" w:rsidRPr="00986A55" w:rsidRDefault="007A475A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52" w:type="dxa"/>
            <w:gridSpan w:val="2"/>
          </w:tcPr>
          <w:p w14:paraId="697BD3D6" w14:textId="77777777" w:rsidR="007A475A" w:rsidRPr="00986A55" w:rsidRDefault="007A475A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7A475A" w:rsidRPr="00986A55" w14:paraId="5B4EE8D3" w14:textId="77777777" w:rsidTr="00EB20C2">
        <w:tc>
          <w:tcPr>
            <w:tcW w:w="2472" w:type="dxa"/>
          </w:tcPr>
          <w:p w14:paraId="41B518C5" w14:textId="77777777" w:rsidR="007A475A" w:rsidRPr="00986A55" w:rsidRDefault="007A475A" w:rsidP="00941192">
            <w:pPr>
              <w:spacing w:line="240" w:lineRule="auto"/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</w:pPr>
          </w:p>
        </w:tc>
        <w:tc>
          <w:tcPr>
            <w:tcW w:w="1793" w:type="dxa"/>
          </w:tcPr>
          <w:p w14:paraId="5B842245" w14:textId="77777777" w:rsidR="007A475A" w:rsidRPr="00986A55" w:rsidRDefault="007A475A" w:rsidP="00941192">
            <w:pPr>
              <w:spacing w:line="240" w:lineRule="auto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79" w:type="dxa"/>
          </w:tcPr>
          <w:p w14:paraId="77238FB3" w14:textId="77777777" w:rsidR="007A475A" w:rsidRPr="00986A55" w:rsidRDefault="007A475A" w:rsidP="00941192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2A4CAFAE" w14:textId="77777777" w:rsidR="007A475A" w:rsidRPr="00986A55" w:rsidRDefault="007A475A" w:rsidP="0094119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</w:tcPr>
          <w:p w14:paraId="5AFC5E2E" w14:textId="77777777" w:rsidR="007A475A" w:rsidRPr="00986A55" w:rsidRDefault="007A475A" w:rsidP="0094119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1EB5FEDA" w14:textId="77777777" w:rsidR="007A475A" w:rsidRPr="00986A55" w:rsidRDefault="007A475A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3" w:type="dxa"/>
          </w:tcPr>
          <w:p w14:paraId="46FEB980" w14:textId="77777777" w:rsidR="007A475A" w:rsidRPr="00986A55" w:rsidRDefault="007A475A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351F4834" w14:textId="77777777" w:rsidR="007A475A" w:rsidRPr="00986A55" w:rsidRDefault="007A475A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0C21D187" w14:textId="77777777" w:rsidR="007A475A" w:rsidRPr="00986A55" w:rsidRDefault="007A475A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14:paraId="086FEB55" w14:textId="77777777" w:rsidR="007A475A" w:rsidRPr="00986A55" w:rsidRDefault="007A475A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4" w:type="dxa"/>
          </w:tcPr>
          <w:p w14:paraId="48A3D3B3" w14:textId="77777777" w:rsidR="007A475A" w:rsidRPr="00986A55" w:rsidRDefault="007A475A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4FFD603B" w14:textId="77777777" w:rsidR="007A475A" w:rsidRPr="00986A55" w:rsidRDefault="007A475A" w:rsidP="0094119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</w:tcPr>
          <w:p w14:paraId="466187FB" w14:textId="77777777" w:rsidR="007A475A" w:rsidRPr="00986A55" w:rsidRDefault="007A475A" w:rsidP="0094119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6AA8C24" w14:textId="77777777" w:rsidR="007A475A" w:rsidRPr="00986A55" w:rsidRDefault="007A475A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52" w:type="dxa"/>
            <w:gridSpan w:val="2"/>
          </w:tcPr>
          <w:p w14:paraId="77CF0064" w14:textId="77777777" w:rsidR="007A475A" w:rsidRPr="00986A55" w:rsidRDefault="007A475A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941192" w:rsidRPr="00986A55" w14:paraId="050F1374" w14:textId="77777777" w:rsidTr="00EB20C2">
        <w:tc>
          <w:tcPr>
            <w:tcW w:w="2472" w:type="dxa"/>
          </w:tcPr>
          <w:p w14:paraId="4123B8FC" w14:textId="77777777" w:rsidR="00941192" w:rsidRPr="00986A55" w:rsidRDefault="00941192" w:rsidP="00941192">
            <w:pPr>
              <w:spacing w:line="240" w:lineRule="auto"/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</w:pPr>
          </w:p>
        </w:tc>
        <w:tc>
          <w:tcPr>
            <w:tcW w:w="1793" w:type="dxa"/>
          </w:tcPr>
          <w:p w14:paraId="127C8533" w14:textId="77777777" w:rsidR="00941192" w:rsidRPr="00986A55" w:rsidRDefault="00941192" w:rsidP="00941192">
            <w:pPr>
              <w:spacing w:line="240" w:lineRule="auto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79" w:type="dxa"/>
          </w:tcPr>
          <w:p w14:paraId="4E0EAD59" w14:textId="77777777" w:rsidR="00941192" w:rsidRPr="00986A55" w:rsidRDefault="00941192" w:rsidP="00941192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241D1589" w14:textId="77777777" w:rsidR="00941192" w:rsidRPr="00986A55" w:rsidRDefault="00941192" w:rsidP="0094119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</w:tcPr>
          <w:p w14:paraId="0ACFF952" w14:textId="77777777" w:rsidR="00941192" w:rsidRPr="00986A55" w:rsidRDefault="00941192" w:rsidP="0094119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679C7C61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3" w:type="dxa"/>
          </w:tcPr>
          <w:p w14:paraId="795C7AEA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6BE44F80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30CAE24E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14:paraId="7258871A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4" w:type="dxa"/>
          </w:tcPr>
          <w:p w14:paraId="4943D633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4A7D2FC7" w14:textId="77777777" w:rsidR="00941192" w:rsidRPr="00986A55" w:rsidRDefault="00941192" w:rsidP="0094119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</w:tcPr>
          <w:p w14:paraId="3F9EC98C" w14:textId="77777777" w:rsidR="00941192" w:rsidRPr="00986A55" w:rsidRDefault="00941192" w:rsidP="0094119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49A6DB0C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52" w:type="dxa"/>
            <w:gridSpan w:val="2"/>
          </w:tcPr>
          <w:p w14:paraId="212E3760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</w:tbl>
    <w:p w14:paraId="13A44258" w14:textId="77777777" w:rsidR="00CD4243" w:rsidRPr="00986A55" w:rsidRDefault="00CD4243" w:rsidP="00CD4243">
      <w:pPr>
        <w:spacing w:line="240" w:lineRule="auto"/>
        <w:rPr>
          <w:rFonts w:cs="Cordia New"/>
          <w:sz w:val="2"/>
          <w:szCs w:val="2"/>
        </w:rPr>
      </w:pPr>
    </w:p>
    <w:tbl>
      <w:tblPr>
        <w:tblpPr w:leftFromText="180" w:rightFromText="180" w:vertAnchor="text" w:tblpX="-39" w:tblpY="1"/>
        <w:tblOverlap w:val="never"/>
        <w:tblW w:w="151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82"/>
        <w:gridCol w:w="7"/>
        <w:gridCol w:w="1793"/>
        <w:gridCol w:w="1404"/>
        <w:gridCol w:w="74"/>
        <w:gridCol w:w="763"/>
        <w:gridCol w:w="847"/>
        <w:gridCol w:w="10"/>
        <w:gridCol w:w="764"/>
        <w:gridCol w:w="46"/>
        <w:gridCol w:w="764"/>
        <w:gridCol w:w="46"/>
        <w:gridCol w:w="701"/>
        <w:gridCol w:w="109"/>
        <w:gridCol w:w="701"/>
        <w:gridCol w:w="19"/>
        <w:gridCol w:w="810"/>
        <w:gridCol w:w="777"/>
        <w:gridCol w:w="6"/>
        <w:gridCol w:w="747"/>
        <w:gridCol w:w="714"/>
        <w:gridCol w:w="6"/>
        <w:gridCol w:w="810"/>
        <w:gridCol w:w="750"/>
      </w:tblGrid>
      <w:tr w:rsidR="00CD4243" w:rsidRPr="00986A55" w14:paraId="39483754" w14:textId="77777777" w:rsidTr="009B184A">
        <w:tc>
          <w:tcPr>
            <w:tcW w:w="15150" w:type="dxa"/>
            <w:gridSpan w:val="24"/>
            <w:vAlign w:val="bottom"/>
          </w:tcPr>
          <w:p w14:paraId="1F91D940" w14:textId="77777777" w:rsidR="00CD4243" w:rsidRPr="00986A55" w:rsidRDefault="00CD4243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0000C1" w:rsidRPr="00986A55" w14:paraId="32C0E157" w14:textId="77777777" w:rsidTr="009B184A">
        <w:tc>
          <w:tcPr>
            <w:tcW w:w="2482" w:type="dxa"/>
            <w:vAlign w:val="bottom"/>
          </w:tcPr>
          <w:p w14:paraId="227F6B82" w14:textId="77777777" w:rsidR="000000C1" w:rsidRPr="00986A55" w:rsidRDefault="000000C1" w:rsidP="005F0A15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0D4C137A" w14:textId="77777777" w:rsidR="000000C1" w:rsidRPr="00986A55" w:rsidRDefault="000000C1" w:rsidP="005F0A15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8" w:type="dxa"/>
            <w:gridSpan w:val="2"/>
          </w:tcPr>
          <w:p w14:paraId="3A93DA1B" w14:textId="77777777" w:rsidR="000000C1" w:rsidRPr="00986A55" w:rsidRDefault="000000C1" w:rsidP="005F0A15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763" w:type="dxa"/>
            <w:vAlign w:val="bottom"/>
          </w:tcPr>
          <w:p w14:paraId="55230CC8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CAE3FBB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3CFB211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1EEF471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7246AB7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B1EDC41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59F4610F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3" w:type="dxa"/>
            <w:gridSpan w:val="2"/>
            <w:vAlign w:val="bottom"/>
          </w:tcPr>
          <w:p w14:paraId="0F3C662D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1B288B24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D6E9FCB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17F52609" w14:textId="77777777" w:rsidR="000000C1" w:rsidRPr="00986A55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สำหรับ</w:t>
            </w:r>
          </w:p>
        </w:tc>
      </w:tr>
      <w:tr w:rsidR="000000C1" w:rsidRPr="00986A55" w14:paraId="216EE8B8" w14:textId="77777777" w:rsidTr="009B184A">
        <w:tc>
          <w:tcPr>
            <w:tcW w:w="2482" w:type="dxa"/>
          </w:tcPr>
          <w:p w14:paraId="2C9197AE" w14:textId="77777777" w:rsidR="000000C1" w:rsidRPr="00986A55" w:rsidRDefault="000000C1" w:rsidP="000000C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00" w:type="dxa"/>
            <w:gridSpan w:val="2"/>
          </w:tcPr>
          <w:p w14:paraId="6874B637" w14:textId="77777777" w:rsidR="000000C1" w:rsidRPr="00986A55" w:rsidRDefault="000000C1" w:rsidP="000000C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78" w:type="dxa"/>
            <w:gridSpan w:val="2"/>
          </w:tcPr>
          <w:p w14:paraId="607F4B2C" w14:textId="77777777" w:rsidR="000000C1" w:rsidRPr="00986A55" w:rsidRDefault="000000C1" w:rsidP="000000C1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620" w:type="dxa"/>
            <w:gridSpan w:val="3"/>
            <w:vAlign w:val="bottom"/>
          </w:tcPr>
          <w:p w14:paraId="0E73C61B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4"/>
            <w:vAlign w:val="bottom"/>
          </w:tcPr>
          <w:p w14:paraId="0A83BB99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30" w:type="dxa"/>
            <w:gridSpan w:val="4"/>
            <w:vAlign w:val="bottom"/>
          </w:tcPr>
          <w:p w14:paraId="7AC0A27D" w14:textId="77777777" w:rsidR="000000C1" w:rsidRPr="00986A55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587" w:type="dxa"/>
            <w:gridSpan w:val="2"/>
          </w:tcPr>
          <w:p w14:paraId="4B26814E" w14:textId="77777777" w:rsidR="000000C1" w:rsidRPr="00986A55" w:rsidRDefault="000000C1" w:rsidP="000000C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3"/>
          </w:tcPr>
          <w:p w14:paraId="1F3B7CC2" w14:textId="77777777" w:rsidR="000000C1" w:rsidRPr="00986A55" w:rsidRDefault="000000C1" w:rsidP="000000C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66" w:type="dxa"/>
            <w:gridSpan w:val="3"/>
            <w:vAlign w:val="bottom"/>
          </w:tcPr>
          <w:p w14:paraId="482DD5C6" w14:textId="551C1B30" w:rsidR="000000C1" w:rsidRPr="00986A55" w:rsidRDefault="000000C1" w:rsidP="000000C1">
            <w:pPr>
              <w:pStyle w:val="acctmergecolhdg"/>
              <w:spacing w:line="240" w:lineRule="auto"/>
              <w:ind w:left="-88" w:right="-133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งวด</w:t>
            </w:r>
            <w:r w:rsidR="006B6171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941192" w:rsidRPr="00986A55" w14:paraId="4D5440B6" w14:textId="77777777" w:rsidTr="009B184A">
        <w:tc>
          <w:tcPr>
            <w:tcW w:w="2482" w:type="dxa"/>
            <w:vAlign w:val="bottom"/>
          </w:tcPr>
          <w:p w14:paraId="36E2A1E0" w14:textId="77777777" w:rsidR="00941192" w:rsidRPr="00986A55" w:rsidRDefault="00941192" w:rsidP="0094119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2F68EFB5" w14:textId="77777777" w:rsidR="00941192" w:rsidRPr="00986A55" w:rsidRDefault="00941192" w:rsidP="00941192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8" w:type="dxa"/>
            <w:gridSpan w:val="2"/>
          </w:tcPr>
          <w:p w14:paraId="67C0CAB8" w14:textId="77777777" w:rsidR="00941192" w:rsidRPr="00986A55" w:rsidRDefault="0094119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3" w:type="dxa"/>
            <w:vAlign w:val="bottom"/>
          </w:tcPr>
          <w:p w14:paraId="6A2DD81F" w14:textId="394E4B66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57" w:type="dxa"/>
            <w:gridSpan w:val="2"/>
            <w:vAlign w:val="bottom"/>
          </w:tcPr>
          <w:p w14:paraId="7BC910F3" w14:textId="5F68A119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gridSpan w:val="2"/>
            <w:vAlign w:val="bottom"/>
          </w:tcPr>
          <w:p w14:paraId="6B9C257F" w14:textId="313788F7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10" w:type="dxa"/>
            <w:gridSpan w:val="2"/>
            <w:vAlign w:val="bottom"/>
          </w:tcPr>
          <w:p w14:paraId="605776A4" w14:textId="7A9A970D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gridSpan w:val="2"/>
            <w:vAlign w:val="bottom"/>
          </w:tcPr>
          <w:p w14:paraId="166F5503" w14:textId="334C46F4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20" w:type="dxa"/>
            <w:gridSpan w:val="2"/>
            <w:vAlign w:val="bottom"/>
          </w:tcPr>
          <w:p w14:paraId="481D08FD" w14:textId="22CFD350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1CEEB4E5" w14:textId="52C4C5E9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83" w:type="dxa"/>
            <w:gridSpan w:val="2"/>
            <w:vAlign w:val="bottom"/>
          </w:tcPr>
          <w:p w14:paraId="0C9E66A6" w14:textId="4FCEE43A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33D49D49" w14:textId="28C53C80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20" w:type="dxa"/>
            <w:gridSpan w:val="2"/>
            <w:vAlign w:val="bottom"/>
          </w:tcPr>
          <w:p w14:paraId="7EA2CF16" w14:textId="16383747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46EF6977" w14:textId="681CB180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50" w:type="dxa"/>
            <w:vAlign w:val="bottom"/>
          </w:tcPr>
          <w:p w14:paraId="69ADD86A" w14:textId="3551430F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</w:tr>
      <w:tr w:rsidR="00941192" w:rsidRPr="00986A55" w14:paraId="38316D73" w14:textId="77777777" w:rsidTr="009B184A">
        <w:tc>
          <w:tcPr>
            <w:tcW w:w="2482" w:type="dxa"/>
            <w:vAlign w:val="bottom"/>
          </w:tcPr>
          <w:p w14:paraId="344356AB" w14:textId="77777777" w:rsidR="00941192" w:rsidRPr="00986A55" w:rsidRDefault="00941192" w:rsidP="0094119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16609BB7" w14:textId="77777777" w:rsidR="00941192" w:rsidRPr="00986A55" w:rsidRDefault="00941192" w:rsidP="00941192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8" w:type="dxa"/>
            <w:gridSpan w:val="2"/>
          </w:tcPr>
          <w:p w14:paraId="13427ACC" w14:textId="77777777" w:rsidR="00941192" w:rsidRPr="00986A55" w:rsidRDefault="0094119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3" w:type="dxa"/>
            <w:vAlign w:val="bottom"/>
          </w:tcPr>
          <w:p w14:paraId="786DAA3D" w14:textId="05CAF5D8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57" w:type="dxa"/>
            <w:gridSpan w:val="2"/>
            <w:vAlign w:val="bottom"/>
          </w:tcPr>
          <w:p w14:paraId="2228E6F7" w14:textId="57C7D14D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gridSpan w:val="2"/>
            <w:vAlign w:val="bottom"/>
          </w:tcPr>
          <w:p w14:paraId="16314E80" w14:textId="75F7BE8B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gridSpan w:val="2"/>
            <w:vAlign w:val="bottom"/>
          </w:tcPr>
          <w:p w14:paraId="7C9D43E3" w14:textId="45E76903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gridSpan w:val="2"/>
            <w:vAlign w:val="bottom"/>
          </w:tcPr>
          <w:p w14:paraId="38424EEE" w14:textId="79B1B292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0" w:type="dxa"/>
            <w:gridSpan w:val="2"/>
            <w:vAlign w:val="bottom"/>
          </w:tcPr>
          <w:p w14:paraId="62DAD6DA" w14:textId="2E1C8673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00715399" w14:textId="25AF222C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3" w:type="dxa"/>
            <w:gridSpan w:val="2"/>
            <w:vAlign w:val="bottom"/>
          </w:tcPr>
          <w:p w14:paraId="16A0C55D" w14:textId="126DA88C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30C03DC7" w14:textId="3AEBF72F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0" w:type="dxa"/>
            <w:gridSpan w:val="2"/>
            <w:vAlign w:val="bottom"/>
          </w:tcPr>
          <w:p w14:paraId="5A0EDB16" w14:textId="2432A497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06F7D0BF" w14:textId="640C4AB5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50" w:type="dxa"/>
            <w:vAlign w:val="bottom"/>
          </w:tcPr>
          <w:p w14:paraId="6C0FE0D6" w14:textId="7ED0C91D" w:rsidR="00941192" w:rsidRPr="00986A55" w:rsidRDefault="00941192" w:rsidP="0094119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="004A5B77"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1</w:t>
            </w:r>
          </w:p>
        </w:tc>
      </w:tr>
      <w:tr w:rsidR="00941192" w:rsidRPr="00986A55" w14:paraId="4F7F0284" w14:textId="77777777" w:rsidTr="009B184A">
        <w:tc>
          <w:tcPr>
            <w:tcW w:w="2482" w:type="dxa"/>
            <w:vAlign w:val="bottom"/>
          </w:tcPr>
          <w:p w14:paraId="5B40AA6B" w14:textId="77777777" w:rsidR="00941192" w:rsidRPr="00986A55" w:rsidRDefault="00941192" w:rsidP="0094119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5AD6BC50" w14:textId="77777777" w:rsidR="00941192" w:rsidRPr="00986A55" w:rsidRDefault="00941192" w:rsidP="00941192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8" w:type="dxa"/>
            <w:gridSpan w:val="2"/>
          </w:tcPr>
          <w:p w14:paraId="7B03230C" w14:textId="77777777" w:rsidR="00941192" w:rsidRPr="00986A55" w:rsidRDefault="0094119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2648955" w14:textId="77777777" w:rsidR="00941192" w:rsidRPr="00986A55" w:rsidRDefault="00941192" w:rsidP="0094119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770" w:type="dxa"/>
            <w:gridSpan w:val="16"/>
            <w:vAlign w:val="bottom"/>
          </w:tcPr>
          <w:p w14:paraId="25F55307" w14:textId="77777777" w:rsidR="00941192" w:rsidRPr="00986A55" w:rsidRDefault="00941192" w:rsidP="0094119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941192" w:rsidRPr="00986A55" w14:paraId="62952BEC" w14:textId="77777777" w:rsidTr="009B184A">
        <w:tc>
          <w:tcPr>
            <w:tcW w:w="5760" w:type="dxa"/>
            <w:gridSpan w:val="5"/>
          </w:tcPr>
          <w:p w14:paraId="56906D06" w14:textId="321DF868" w:rsidR="00941192" w:rsidRPr="00986A55" w:rsidRDefault="00EB20C2" w:rsidP="00941192">
            <w:pPr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 บริษัท บูทิค เชียงใหม่ โฮลดิ้งส์ ทรี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763" w:type="dxa"/>
          </w:tcPr>
          <w:p w14:paraId="7DB36EAB" w14:textId="77777777" w:rsidR="00941192" w:rsidRPr="00986A55" w:rsidRDefault="0094119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57" w:type="dxa"/>
            <w:gridSpan w:val="2"/>
          </w:tcPr>
          <w:p w14:paraId="67A9A11C" w14:textId="77777777" w:rsidR="00941192" w:rsidRPr="00986A55" w:rsidRDefault="00941192" w:rsidP="0094119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196AD46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C824B2B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D8A8A75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76EEA289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BDE61AC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5D55DFB8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27486B0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0B5FD68C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6B66CB5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4F755044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B20C2" w:rsidRPr="00986A55" w14:paraId="245EBCD5" w14:textId="77777777" w:rsidTr="009B184A">
        <w:tc>
          <w:tcPr>
            <w:tcW w:w="2489" w:type="dxa"/>
            <w:gridSpan w:val="2"/>
          </w:tcPr>
          <w:p w14:paraId="62B763B3" w14:textId="04797E75" w:rsidR="00EB20C2" w:rsidRPr="00986A55" w:rsidRDefault="00EB20C2" w:rsidP="00EB20C2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เชียงใหม่ โฮลดิ้งส์ ทู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br/>
              <w:t xml:space="preserve"> 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93" w:type="dxa"/>
          </w:tcPr>
          <w:p w14:paraId="3078C2D0" w14:textId="43F4FC23" w:rsidR="00EB20C2" w:rsidRPr="00986A55" w:rsidRDefault="00EB20C2" w:rsidP="00EB20C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  <w:gridSpan w:val="2"/>
          </w:tcPr>
          <w:p w14:paraId="23D68360" w14:textId="287995F2" w:rsidR="00EB20C2" w:rsidRPr="00986A55" w:rsidRDefault="00EB20C2" w:rsidP="00EB20C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63" w:type="dxa"/>
          </w:tcPr>
          <w:p w14:paraId="777ABD3C" w14:textId="5B7A267A" w:rsidR="00EB20C2" w:rsidRPr="00986A55" w:rsidRDefault="00EB20C2" w:rsidP="00EB20C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57" w:type="dxa"/>
            <w:gridSpan w:val="2"/>
          </w:tcPr>
          <w:p w14:paraId="3ABA8BF3" w14:textId="7822EDAF" w:rsidR="00EB20C2" w:rsidRPr="00986A55" w:rsidRDefault="00EB20C2" w:rsidP="00EB20C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10" w:type="dxa"/>
            <w:gridSpan w:val="2"/>
          </w:tcPr>
          <w:p w14:paraId="2197CB83" w14:textId="6F054AD5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gridSpan w:val="2"/>
          </w:tcPr>
          <w:p w14:paraId="57671916" w14:textId="3914BBC0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gridSpan w:val="2"/>
          </w:tcPr>
          <w:p w14:paraId="293A392F" w14:textId="6B737DA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39B091E6" w14:textId="48A865C1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5D9E584" w14:textId="7F548124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5346E54C" w14:textId="67EB2EB9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1D78779" w14:textId="446C57BB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24751842" w14:textId="0B6E89B0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B3053A6" w14:textId="2AA4D5DE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0" w:type="dxa"/>
          </w:tcPr>
          <w:p w14:paraId="4805DF92" w14:textId="10AD7094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EB20C2" w:rsidRPr="00986A55" w14:paraId="374C0127" w14:textId="77777777" w:rsidTr="009B184A">
        <w:tc>
          <w:tcPr>
            <w:tcW w:w="2489" w:type="dxa"/>
            <w:gridSpan w:val="2"/>
          </w:tcPr>
          <w:p w14:paraId="68C4A9D1" w14:textId="77777777" w:rsidR="00EB20C2" w:rsidRPr="00986A55" w:rsidRDefault="00EB20C2" w:rsidP="00EB20C2">
            <w:pPr>
              <w:spacing w:line="240" w:lineRule="auto"/>
              <w:ind w:right="-36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เชียงใหม่ โฮลดิ้งส์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</w:p>
          <w:p w14:paraId="18F8ADB9" w14:textId="5BB39EC6" w:rsidR="00EB20C2" w:rsidRPr="00986A55" w:rsidRDefault="00EB20C2" w:rsidP="00EB20C2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 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วัน</w:t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จำ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กัด</w:t>
            </w:r>
          </w:p>
        </w:tc>
        <w:tc>
          <w:tcPr>
            <w:tcW w:w="1793" w:type="dxa"/>
          </w:tcPr>
          <w:p w14:paraId="172D575E" w14:textId="14DF08B2" w:rsidR="00EB20C2" w:rsidRPr="00986A55" w:rsidRDefault="00EB20C2" w:rsidP="00EB20C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  <w:gridSpan w:val="2"/>
          </w:tcPr>
          <w:p w14:paraId="417D7DBA" w14:textId="4B5D4451" w:rsidR="00EB20C2" w:rsidRPr="00986A55" w:rsidRDefault="00EB20C2" w:rsidP="00EB20C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63" w:type="dxa"/>
          </w:tcPr>
          <w:p w14:paraId="064D147A" w14:textId="5412C558" w:rsidR="00EB20C2" w:rsidRPr="00986A55" w:rsidRDefault="00EB20C2" w:rsidP="00EB20C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57" w:type="dxa"/>
            <w:gridSpan w:val="2"/>
          </w:tcPr>
          <w:p w14:paraId="56173FDF" w14:textId="6F29ACB7" w:rsidR="00EB20C2" w:rsidRPr="00986A55" w:rsidRDefault="00EB20C2" w:rsidP="00EB20C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10" w:type="dxa"/>
            <w:gridSpan w:val="2"/>
          </w:tcPr>
          <w:p w14:paraId="54FA26A7" w14:textId="2CD3C9F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gridSpan w:val="2"/>
          </w:tcPr>
          <w:p w14:paraId="1BA9A9F0" w14:textId="53F7C858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gridSpan w:val="2"/>
          </w:tcPr>
          <w:p w14:paraId="56E92AC9" w14:textId="63CDB9F9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4A1B4F9D" w14:textId="666475C6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4CA17C6" w14:textId="3707117C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27FEC353" w14:textId="253692BF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3980A0F" w14:textId="39A874EA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2AC6E985" w14:textId="0E9A1272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BF967C3" w14:textId="47C2664C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0" w:type="dxa"/>
          </w:tcPr>
          <w:p w14:paraId="1A0E7284" w14:textId="07DB4502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EB20C2" w:rsidRPr="00986A55" w14:paraId="5C17974E" w14:textId="77777777" w:rsidTr="009B184A">
        <w:tc>
          <w:tcPr>
            <w:tcW w:w="2489" w:type="dxa"/>
            <w:gridSpan w:val="2"/>
          </w:tcPr>
          <w:p w14:paraId="01F31793" w14:textId="77777777" w:rsidR="00EB20C2" w:rsidRPr="00986A55" w:rsidRDefault="00EB20C2" w:rsidP="00EB20C2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เชียงใหม่ โฮลดิ้งส์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 </w:t>
            </w:r>
          </w:p>
          <w:p w14:paraId="4403002A" w14:textId="65DC1E91" w:rsidR="00EB20C2" w:rsidRPr="00986A55" w:rsidRDefault="00EB20C2" w:rsidP="00EB20C2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 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93" w:type="dxa"/>
          </w:tcPr>
          <w:p w14:paraId="422A1A75" w14:textId="488D9B69" w:rsidR="00EB20C2" w:rsidRPr="00986A55" w:rsidRDefault="00EB20C2" w:rsidP="00EB20C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  <w:gridSpan w:val="2"/>
          </w:tcPr>
          <w:p w14:paraId="6445D41E" w14:textId="7B8FE9DA" w:rsidR="00EB20C2" w:rsidRPr="00986A55" w:rsidRDefault="00EB20C2" w:rsidP="00EB20C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63" w:type="dxa"/>
          </w:tcPr>
          <w:p w14:paraId="65E76607" w14:textId="5B0B40D0" w:rsidR="00EB20C2" w:rsidRPr="00986A55" w:rsidRDefault="00EB20C2" w:rsidP="00EB20C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57" w:type="dxa"/>
            <w:gridSpan w:val="2"/>
          </w:tcPr>
          <w:p w14:paraId="7942004B" w14:textId="59C245B3" w:rsidR="00EB20C2" w:rsidRPr="00986A55" w:rsidRDefault="00EB20C2" w:rsidP="00EB20C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10" w:type="dxa"/>
            <w:gridSpan w:val="2"/>
          </w:tcPr>
          <w:p w14:paraId="741230B5" w14:textId="0CF8D193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gridSpan w:val="2"/>
          </w:tcPr>
          <w:p w14:paraId="78E38C82" w14:textId="408CBD4F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gridSpan w:val="2"/>
          </w:tcPr>
          <w:p w14:paraId="4C9241B3" w14:textId="72474F6C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21EF4E37" w14:textId="34BEC644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49853D1" w14:textId="15C8E510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12D46FD7" w14:textId="57085FCB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AD348C5" w14:textId="774FC56F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169B9A37" w14:textId="4A563998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A77F224" w14:textId="68EC693D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0" w:type="dxa"/>
          </w:tcPr>
          <w:p w14:paraId="169137D5" w14:textId="508E2E03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EB20C2" w:rsidRPr="00986A55" w14:paraId="702F5AD3" w14:textId="77777777" w:rsidTr="009B184A">
        <w:tc>
          <w:tcPr>
            <w:tcW w:w="2489" w:type="dxa"/>
            <w:gridSpan w:val="2"/>
          </w:tcPr>
          <w:p w14:paraId="2EEA9E76" w14:textId="77777777" w:rsidR="00EB20C2" w:rsidRPr="00986A55" w:rsidRDefault="00EB20C2" w:rsidP="00EB20C2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1793" w:type="dxa"/>
          </w:tcPr>
          <w:p w14:paraId="79CDEE07" w14:textId="77777777" w:rsidR="00EB20C2" w:rsidRPr="00986A55" w:rsidRDefault="00EB20C2" w:rsidP="00EB20C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78" w:type="dxa"/>
            <w:gridSpan w:val="2"/>
          </w:tcPr>
          <w:p w14:paraId="6C318896" w14:textId="77777777" w:rsidR="00EB20C2" w:rsidRPr="00986A55" w:rsidRDefault="00EB20C2" w:rsidP="00EB20C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63" w:type="dxa"/>
          </w:tcPr>
          <w:p w14:paraId="4351E10C" w14:textId="77777777" w:rsidR="00EB20C2" w:rsidRPr="00986A55" w:rsidRDefault="00EB20C2" w:rsidP="00EB20C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7" w:type="dxa"/>
            <w:gridSpan w:val="2"/>
          </w:tcPr>
          <w:p w14:paraId="37335B42" w14:textId="77777777" w:rsidR="00EB20C2" w:rsidRPr="00986A55" w:rsidRDefault="00EB20C2" w:rsidP="00EB20C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840BAE8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64F3E81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91DCE1A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6778A35E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A204AE1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63E56BA2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35F1425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2194B7AB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156E812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5E11E948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B20C2" w:rsidRPr="00986A55" w14:paraId="4D171A26" w14:textId="77777777" w:rsidTr="009B184A">
        <w:tc>
          <w:tcPr>
            <w:tcW w:w="4282" w:type="dxa"/>
            <w:gridSpan w:val="3"/>
          </w:tcPr>
          <w:p w14:paraId="3C761803" w14:textId="0188F025" w:rsidR="00EB20C2" w:rsidRPr="00986A55" w:rsidRDefault="00EB20C2" w:rsidP="00EB20C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4"/>
                <w:sz w:val="23"/>
                <w:szCs w:val="23"/>
                <w:cs/>
              </w:rPr>
              <w:t>บริษัทย่อยทางอ้อมถือหุ้นโดย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4"/>
                <w:sz w:val="23"/>
                <w:szCs w:val="23"/>
              </w:rPr>
              <w:t xml:space="preserve">  Chiang Mai Holdings Mauritius 1 Ltd.</w:t>
            </w:r>
          </w:p>
        </w:tc>
        <w:tc>
          <w:tcPr>
            <w:tcW w:w="1478" w:type="dxa"/>
            <w:gridSpan w:val="2"/>
          </w:tcPr>
          <w:p w14:paraId="1984102C" w14:textId="77777777" w:rsidR="00EB20C2" w:rsidRPr="00986A55" w:rsidRDefault="00EB20C2" w:rsidP="00EB20C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63" w:type="dxa"/>
          </w:tcPr>
          <w:p w14:paraId="7A6D1CBB" w14:textId="77777777" w:rsidR="00EB20C2" w:rsidRPr="00986A55" w:rsidRDefault="00EB20C2" w:rsidP="00EB20C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7" w:type="dxa"/>
            <w:gridSpan w:val="2"/>
          </w:tcPr>
          <w:p w14:paraId="46F42D57" w14:textId="77777777" w:rsidR="00EB20C2" w:rsidRPr="00986A55" w:rsidRDefault="00EB20C2" w:rsidP="00EB20C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07C42BE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A192839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228EB33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46D3CADC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61A30C4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75CD96AF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B1A9C5A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76ED0E5F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4D3F14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5179EA1C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B20C2" w:rsidRPr="00986A55" w14:paraId="19B0CA50" w14:textId="77777777" w:rsidTr="009B184A">
        <w:tc>
          <w:tcPr>
            <w:tcW w:w="2489" w:type="dxa"/>
            <w:gridSpan w:val="2"/>
          </w:tcPr>
          <w:p w14:paraId="0872D8A1" w14:textId="2B8BBB47" w:rsidR="00EB20C2" w:rsidRPr="00986A55" w:rsidRDefault="00EB20C2" w:rsidP="00EB20C2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>Chiang Mai Holdings Mauritius Ltd.</w:t>
            </w:r>
          </w:p>
        </w:tc>
        <w:tc>
          <w:tcPr>
            <w:tcW w:w="1793" w:type="dxa"/>
          </w:tcPr>
          <w:p w14:paraId="38ED5329" w14:textId="2A9C6810" w:rsidR="00EB20C2" w:rsidRPr="00986A55" w:rsidRDefault="00EB20C2" w:rsidP="00EB20C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  <w:gridSpan w:val="2"/>
          </w:tcPr>
          <w:p w14:paraId="039C1EFC" w14:textId="4D50FC69" w:rsidR="00EB20C2" w:rsidRPr="00986A55" w:rsidRDefault="00EB20C2" w:rsidP="00EB20C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</w:t>
            </w: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มอริเชียส</w:t>
            </w:r>
          </w:p>
        </w:tc>
        <w:tc>
          <w:tcPr>
            <w:tcW w:w="763" w:type="dxa"/>
          </w:tcPr>
          <w:p w14:paraId="175D5E99" w14:textId="36F036BD" w:rsidR="00EB20C2" w:rsidRPr="00986A55" w:rsidRDefault="00EB20C2" w:rsidP="00EB20C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26.00</w:t>
            </w:r>
          </w:p>
        </w:tc>
        <w:tc>
          <w:tcPr>
            <w:tcW w:w="857" w:type="dxa"/>
            <w:gridSpan w:val="2"/>
          </w:tcPr>
          <w:p w14:paraId="7402DE22" w14:textId="3870CE65" w:rsidR="00EB20C2" w:rsidRPr="00986A55" w:rsidRDefault="00EB20C2" w:rsidP="00EB20C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26.00</w:t>
            </w:r>
          </w:p>
        </w:tc>
        <w:tc>
          <w:tcPr>
            <w:tcW w:w="810" w:type="dxa"/>
            <w:gridSpan w:val="2"/>
          </w:tcPr>
          <w:p w14:paraId="2D10B44A" w14:textId="5AAADB72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265,500</w:t>
            </w:r>
          </w:p>
        </w:tc>
        <w:tc>
          <w:tcPr>
            <w:tcW w:w="810" w:type="dxa"/>
            <w:gridSpan w:val="2"/>
          </w:tcPr>
          <w:p w14:paraId="74E1511F" w14:textId="67B18DB0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265,500</w:t>
            </w:r>
          </w:p>
        </w:tc>
        <w:tc>
          <w:tcPr>
            <w:tcW w:w="810" w:type="dxa"/>
            <w:gridSpan w:val="2"/>
          </w:tcPr>
          <w:p w14:paraId="02F21517" w14:textId="21957AA5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1C1FCC87" w14:textId="7E8EE062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AF6213A" w14:textId="4A4304A4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1F6571CF" w14:textId="0815D6EE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1CBCD78" w14:textId="48E329A6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52964212" w14:textId="4DC1A031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9717F55" w14:textId="182B5E4E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0" w:type="dxa"/>
          </w:tcPr>
          <w:p w14:paraId="422ED511" w14:textId="52CD9C65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EB20C2" w:rsidRPr="00986A55" w14:paraId="4ECB9A89" w14:textId="77777777" w:rsidTr="009B184A">
        <w:tc>
          <w:tcPr>
            <w:tcW w:w="2489" w:type="dxa"/>
            <w:gridSpan w:val="2"/>
          </w:tcPr>
          <w:p w14:paraId="770750A9" w14:textId="77777777" w:rsidR="00EB20C2" w:rsidRPr="00986A55" w:rsidRDefault="00EB20C2" w:rsidP="00EB20C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93" w:type="dxa"/>
          </w:tcPr>
          <w:p w14:paraId="6EAE68EA" w14:textId="77777777" w:rsidR="00EB20C2" w:rsidRPr="00986A55" w:rsidRDefault="00EB20C2" w:rsidP="00EB20C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78" w:type="dxa"/>
            <w:gridSpan w:val="2"/>
          </w:tcPr>
          <w:p w14:paraId="33FBCD39" w14:textId="77777777" w:rsidR="00EB20C2" w:rsidRPr="00986A55" w:rsidRDefault="00EB20C2" w:rsidP="00EB20C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63" w:type="dxa"/>
          </w:tcPr>
          <w:p w14:paraId="5DFCD30E" w14:textId="77777777" w:rsidR="00EB20C2" w:rsidRPr="00986A55" w:rsidRDefault="00EB20C2" w:rsidP="00EB20C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7" w:type="dxa"/>
            <w:gridSpan w:val="2"/>
          </w:tcPr>
          <w:p w14:paraId="4739A7A3" w14:textId="77777777" w:rsidR="00EB20C2" w:rsidRPr="00986A55" w:rsidRDefault="00EB20C2" w:rsidP="00EB20C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9E0F31B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5DB12F3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072BA57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1C6348B7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7E9554C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3D79FCA8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BDE8DC7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73F1CF7A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EB16067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15CC043F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B20C2" w:rsidRPr="00986A55" w14:paraId="262DD022" w14:textId="77777777" w:rsidTr="009B184A">
        <w:tc>
          <w:tcPr>
            <w:tcW w:w="4282" w:type="dxa"/>
            <w:gridSpan w:val="3"/>
          </w:tcPr>
          <w:p w14:paraId="73F455B4" w14:textId="70B58733" w:rsidR="00EB20C2" w:rsidRPr="00986A55" w:rsidRDefault="00EB20C2" w:rsidP="00EB20C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986A5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986A55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โครงการเชียงใหม่ นิมมาน</w:t>
            </w:r>
            <w:r w:rsidRPr="00986A5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ทู</w:t>
            </w:r>
          </w:p>
        </w:tc>
        <w:tc>
          <w:tcPr>
            <w:tcW w:w="1478" w:type="dxa"/>
            <w:gridSpan w:val="2"/>
          </w:tcPr>
          <w:p w14:paraId="7F88D5B8" w14:textId="77777777" w:rsidR="00EB20C2" w:rsidRPr="00986A55" w:rsidRDefault="00EB20C2" w:rsidP="00EB20C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63" w:type="dxa"/>
          </w:tcPr>
          <w:p w14:paraId="3F7BF372" w14:textId="77777777" w:rsidR="00EB20C2" w:rsidRPr="00986A55" w:rsidRDefault="00EB20C2" w:rsidP="00EB20C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7" w:type="dxa"/>
            <w:gridSpan w:val="2"/>
          </w:tcPr>
          <w:p w14:paraId="11374325" w14:textId="77777777" w:rsidR="00EB20C2" w:rsidRPr="00986A55" w:rsidRDefault="00EB20C2" w:rsidP="00EB20C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017970B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40A481A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97CF5BF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59EC743B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F33DF16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64023F28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53DDE83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718E2087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482CC2F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58E00BB4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B20C2" w:rsidRPr="00986A55" w14:paraId="001ABDCA" w14:textId="77777777" w:rsidTr="009B184A">
        <w:tc>
          <w:tcPr>
            <w:tcW w:w="4282" w:type="dxa"/>
            <w:gridSpan w:val="3"/>
          </w:tcPr>
          <w:p w14:paraId="469676BA" w14:textId="77777777" w:rsidR="00EB20C2" w:rsidRPr="00986A55" w:rsidRDefault="00EB20C2" w:rsidP="00EB20C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78" w:type="dxa"/>
            <w:gridSpan w:val="2"/>
          </w:tcPr>
          <w:p w14:paraId="15559743" w14:textId="77777777" w:rsidR="00EB20C2" w:rsidRPr="00986A55" w:rsidRDefault="00EB20C2" w:rsidP="00EB20C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63" w:type="dxa"/>
          </w:tcPr>
          <w:p w14:paraId="0F98A914" w14:textId="77777777" w:rsidR="00EB20C2" w:rsidRPr="00986A55" w:rsidRDefault="00EB20C2" w:rsidP="00EB20C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7" w:type="dxa"/>
            <w:gridSpan w:val="2"/>
          </w:tcPr>
          <w:p w14:paraId="6E9B1F88" w14:textId="77777777" w:rsidR="00EB20C2" w:rsidRPr="00986A55" w:rsidRDefault="00EB20C2" w:rsidP="00EB20C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015983F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77E7BD5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A617723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082474FA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9A846A6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47AB5879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36DF1B3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7BDE2E66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A6FF1C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429598FB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B20C2" w:rsidRPr="00986A55" w14:paraId="38548E67" w14:textId="77777777" w:rsidTr="009B184A">
        <w:tc>
          <w:tcPr>
            <w:tcW w:w="5760" w:type="dxa"/>
            <w:gridSpan w:val="5"/>
          </w:tcPr>
          <w:p w14:paraId="1CEF9160" w14:textId="055B66B5" w:rsidR="00EB20C2" w:rsidRPr="00986A55" w:rsidRDefault="00EB20C2" w:rsidP="00EB20C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บริษัทย่อยทางอ้อมถือหุ้นโดย </w:t>
            </w:r>
            <w:r w:rsidR="000F0C51"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 Holdings Ltd.</w:t>
            </w:r>
          </w:p>
        </w:tc>
        <w:tc>
          <w:tcPr>
            <w:tcW w:w="763" w:type="dxa"/>
          </w:tcPr>
          <w:p w14:paraId="2DA8E30C" w14:textId="77777777" w:rsidR="00EB20C2" w:rsidRPr="00986A55" w:rsidRDefault="00EB20C2" w:rsidP="00EB20C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7" w:type="dxa"/>
            <w:gridSpan w:val="2"/>
          </w:tcPr>
          <w:p w14:paraId="431B1D0C" w14:textId="77777777" w:rsidR="00EB20C2" w:rsidRPr="00986A55" w:rsidRDefault="00EB20C2" w:rsidP="00EB20C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2363F76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62D4D22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2F50531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4CD512AD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53A4394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473F383E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F5D7432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1F3F7B8E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173C4CF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31522B51" w14:textId="77777777" w:rsidR="00EB20C2" w:rsidRPr="00986A55" w:rsidRDefault="00EB20C2" w:rsidP="00EB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0F0C51" w:rsidRPr="00986A55" w14:paraId="531798F4" w14:textId="77777777" w:rsidTr="009B184A">
        <w:tc>
          <w:tcPr>
            <w:tcW w:w="2482" w:type="dxa"/>
          </w:tcPr>
          <w:p w14:paraId="65ECBB24" w14:textId="79A2CC96" w:rsidR="000F0C51" w:rsidRPr="000F0C51" w:rsidRDefault="000F0C51" w:rsidP="000F0C51">
            <w:pPr>
              <w:spacing w:line="240" w:lineRule="auto"/>
              <w:ind w:right="82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0F0C51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  <w:t xml:space="preserve">บริษัท บูทิค เชียงใหม่ นิมมาน </w:t>
            </w:r>
            <w:r w:rsidRPr="000F0C51">
              <w:rPr>
                <w:rFonts w:ascii="Angsana New" w:hAnsi="Angsana New" w:cs="Angsana New" w:hint="cs"/>
                <w:color w:val="000000"/>
                <w:spacing w:val="-6"/>
                <w:sz w:val="23"/>
                <w:szCs w:val="23"/>
                <w:cs/>
              </w:rPr>
              <w:t>ทู</w:t>
            </w:r>
            <w:r w:rsidRPr="000F0C51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 xml:space="preserve"> </w:t>
            </w:r>
            <w:r w:rsidRPr="000F0C51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  <w:gridSpan w:val="2"/>
          </w:tcPr>
          <w:p w14:paraId="45D430D7" w14:textId="758F9425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en-GB"/>
              </w:rPr>
              <w:t>กิจการโรงแร</w:t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en-GB"/>
              </w:rPr>
              <w:t xml:space="preserve">ม 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en-GB"/>
              </w:rPr>
              <w:br/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>(</w:t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อยู่ระหว่างการก่อสร้าง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78" w:type="dxa"/>
            <w:gridSpan w:val="2"/>
          </w:tcPr>
          <w:p w14:paraId="78627CFF" w14:textId="203340CF" w:rsidR="000F0C51" w:rsidRPr="00986A55" w:rsidRDefault="000F0C51" w:rsidP="000F0C51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63" w:type="dxa"/>
          </w:tcPr>
          <w:p w14:paraId="75623B1E" w14:textId="694A184B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63.00</w:t>
            </w:r>
          </w:p>
        </w:tc>
        <w:tc>
          <w:tcPr>
            <w:tcW w:w="857" w:type="dxa"/>
            <w:gridSpan w:val="2"/>
          </w:tcPr>
          <w:p w14:paraId="5482F119" w14:textId="5A92DFF1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810" w:type="dxa"/>
            <w:gridSpan w:val="2"/>
          </w:tcPr>
          <w:p w14:paraId="3E682805" w14:textId="4FA61391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49,425</w:t>
            </w:r>
          </w:p>
        </w:tc>
        <w:tc>
          <w:tcPr>
            <w:tcW w:w="810" w:type="dxa"/>
            <w:gridSpan w:val="2"/>
          </w:tcPr>
          <w:p w14:paraId="3CD41CC9" w14:textId="3149748C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32,500</w:t>
            </w:r>
          </w:p>
        </w:tc>
        <w:tc>
          <w:tcPr>
            <w:tcW w:w="810" w:type="dxa"/>
            <w:gridSpan w:val="2"/>
          </w:tcPr>
          <w:p w14:paraId="3061241C" w14:textId="6A08F4A6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19B31EE4" w14:textId="749E83AE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7B4C6B5" w14:textId="002EA253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3D37B1DF" w14:textId="18160439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CAF809F" w14:textId="1FACCFC9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13E6079D" w14:textId="43AC0208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ABEE02F" w14:textId="38D6B8CF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0" w:type="dxa"/>
          </w:tcPr>
          <w:p w14:paraId="07AB563A" w14:textId="207CB71E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0F0C51" w:rsidRPr="00986A55" w14:paraId="6F0185DE" w14:textId="77777777" w:rsidTr="009B184A">
        <w:tc>
          <w:tcPr>
            <w:tcW w:w="2482" w:type="dxa"/>
          </w:tcPr>
          <w:p w14:paraId="1EE7E64D" w14:textId="76C7B703" w:rsidR="000F0C51" w:rsidRPr="00986A55" w:rsidRDefault="000F0C51" w:rsidP="00656C2E">
            <w:pPr>
              <w:spacing w:line="240" w:lineRule="auto"/>
              <w:ind w:left="96" w:right="82" w:hanging="96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Boutique Offshore Holdings</w:t>
            </w:r>
            <w:r>
              <w:rPr>
                <w:rFonts w:ascii="Angsana New" w:hAnsi="Angsana New" w:cs="Angsana New"/>
                <w:sz w:val="23"/>
                <w:szCs w:val="23"/>
              </w:rPr>
              <w:t xml:space="preserve">    </w:t>
            </w:r>
            <w:r w:rsidRPr="00986A55">
              <w:rPr>
                <w:rFonts w:ascii="Angsana New" w:hAnsi="Angsana New" w:cs="Angsana New"/>
                <w:sz w:val="23"/>
                <w:szCs w:val="23"/>
              </w:rPr>
              <w:t>Limited</w:t>
            </w:r>
          </w:p>
        </w:tc>
        <w:tc>
          <w:tcPr>
            <w:tcW w:w="1800" w:type="dxa"/>
            <w:gridSpan w:val="2"/>
          </w:tcPr>
          <w:p w14:paraId="23CF736B" w14:textId="0D571C94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  <w:gridSpan w:val="2"/>
          </w:tcPr>
          <w:p w14:paraId="688B9AF2" w14:textId="61F00D9D" w:rsidR="000F0C51" w:rsidRPr="00986A55" w:rsidRDefault="000F0C51" w:rsidP="000F0C5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สาธารณรัฐ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เซเชลส์</w:t>
            </w:r>
          </w:p>
        </w:tc>
        <w:tc>
          <w:tcPr>
            <w:tcW w:w="763" w:type="dxa"/>
          </w:tcPr>
          <w:p w14:paraId="4EC43644" w14:textId="5147348C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63.00</w:t>
            </w:r>
          </w:p>
        </w:tc>
        <w:tc>
          <w:tcPr>
            <w:tcW w:w="857" w:type="dxa"/>
            <w:gridSpan w:val="2"/>
          </w:tcPr>
          <w:p w14:paraId="5862AE4F" w14:textId="33B7CA02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5CC60435" w14:textId="2CCD7ED4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56,394</w:t>
            </w:r>
          </w:p>
        </w:tc>
        <w:tc>
          <w:tcPr>
            <w:tcW w:w="810" w:type="dxa"/>
            <w:gridSpan w:val="2"/>
          </w:tcPr>
          <w:p w14:paraId="339C5A98" w14:textId="62874528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104C3DEE" w14:textId="7A750DEF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57F09C97" w14:textId="77A47412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4B4317C" w14:textId="7B05C641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4FDB39B6" w14:textId="2793A539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841E8E4" w14:textId="66364E0D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03902A47" w14:textId="4C5D3A77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CB2A927" w14:textId="2F98B6BB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0" w:type="dxa"/>
          </w:tcPr>
          <w:p w14:paraId="7D102251" w14:textId="10A6F310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0F0C51" w:rsidRPr="00986A55" w14:paraId="0CF4DA56" w14:textId="77777777" w:rsidTr="009B184A">
        <w:tc>
          <w:tcPr>
            <w:tcW w:w="2482" w:type="dxa"/>
          </w:tcPr>
          <w:p w14:paraId="28798D03" w14:textId="6FC75918" w:rsidR="000F0C51" w:rsidRPr="00986A55" w:rsidRDefault="000F0C51" w:rsidP="000F0C51">
            <w:pPr>
              <w:spacing w:line="240" w:lineRule="auto"/>
              <w:ind w:right="82"/>
              <w:rPr>
                <w:rFonts w:ascii="Angsana New" w:hAnsi="Angsana New" w:cs="Angsana New"/>
                <w:sz w:val="23"/>
                <w:szCs w:val="23"/>
              </w:rPr>
            </w:pPr>
            <w:proofErr w:type="spellStart"/>
            <w:r w:rsidRPr="00986A55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>Nimman</w:t>
            </w:r>
            <w:proofErr w:type="spellEnd"/>
            <w:r w:rsidRPr="00986A55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 xml:space="preserve"> 2 Holdings Mauritius Ltd.</w:t>
            </w:r>
          </w:p>
        </w:tc>
        <w:tc>
          <w:tcPr>
            <w:tcW w:w="1800" w:type="dxa"/>
            <w:gridSpan w:val="2"/>
          </w:tcPr>
          <w:p w14:paraId="1C2137D0" w14:textId="4DB1D4F8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lang w:val="en-GB" w:bidi="ar-SA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  <w:gridSpan w:val="2"/>
          </w:tcPr>
          <w:p w14:paraId="4166EAD3" w14:textId="3A44139F" w:rsidR="000F0C51" w:rsidRPr="00986A55" w:rsidRDefault="000F0C51" w:rsidP="000F0C5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763" w:type="dxa"/>
          </w:tcPr>
          <w:p w14:paraId="244B6656" w14:textId="60B19952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63.00</w:t>
            </w:r>
          </w:p>
        </w:tc>
        <w:tc>
          <w:tcPr>
            <w:tcW w:w="857" w:type="dxa"/>
            <w:gridSpan w:val="2"/>
          </w:tcPr>
          <w:p w14:paraId="7BA1C83B" w14:textId="1853C179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10" w:type="dxa"/>
            <w:gridSpan w:val="2"/>
          </w:tcPr>
          <w:p w14:paraId="088B7B38" w14:textId="6031FAE6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56,564</w:t>
            </w:r>
          </w:p>
        </w:tc>
        <w:tc>
          <w:tcPr>
            <w:tcW w:w="810" w:type="dxa"/>
            <w:gridSpan w:val="2"/>
          </w:tcPr>
          <w:p w14:paraId="6A02C984" w14:textId="78732F61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170</w:t>
            </w:r>
          </w:p>
        </w:tc>
        <w:tc>
          <w:tcPr>
            <w:tcW w:w="810" w:type="dxa"/>
            <w:gridSpan w:val="2"/>
          </w:tcPr>
          <w:p w14:paraId="07F9B34F" w14:textId="75ED96AB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116095D3" w14:textId="36BA16D5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1607500" w14:textId="1C0AB4D6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2C75676E" w14:textId="61C825D8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F0DA60D" w14:textId="5660C0D6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39A81851" w14:textId="58D2A4C3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0B99BDE" w14:textId="2407B092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0" w:type="dxa"/>
          </w:tcPr>
          <w:p w14:paraId="6B9D4F37" w14:textId="560DA1D0" w:rsidR="000F0C51" w:rsidRPr="00986A55" w:rsidRDefault="000F0C51" w:rsidP="000F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3A7417" w:rsidRPr="00986A55" w14:paraId="2423C3E5" w14:textId="77777777" w:rsidTr="009B184A">
        <w:tc>
          <w:tcPr>
            <w:tcW w:w="15150" w:type="dxa"/>
            <w:gridSpan w:val="24"/>
            <w:vAlign w:val="bottom"/>
          </w:tcPr>
          <w:p w14:paraId="26519DE9" w14:textId="77777777" w:rsidR="003A7417" w:rsidRPr="00986A55" w:rsidRDefault="003A7417" w:rsidP="00A5154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3A7417" w:rsidRPr="00986A55" w14:paraId="0737D546" w14:textId="77777777" w:rsidTr="009B184A">
        <w:tc>
          <w:tcPr>
            <w:tcW w:w="2482" w:type="dxa"/>
            <w:vAlign w:val="bottom"/>
          </w:tcPr>
          <w:p w14:paraId="0B1EF047" w14:textId="77777777" w:rsidR="003A7417" w:rsidRPr="00986A55" w:rsidRDefault="003A7417" w:rsidP="00A5154E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3CF47D3B" w14:textId="77777777" w:rsidR="003A7417" w:rsidRPr="00986A55" w:rsidRDefault="003A7417" w:rsidP="00A5154E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8" w:type="dxa"/>
            <w:gridSpan w:val="2"/>
          </w:tcPr>
          <w:p w14:paraId="0A750512" w14:textId="77777777" w:rsidR="003A7417" w:rsidRPr="00986A55" w:rsidRDefault="003A7417" w:rsidP="00A5154E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763" w:type="dxa"/>
            <w:vAlign w:val="bottom"/>
          </w:tcPr>
          <w:p w14:paraId="465045B3" w14:textId="77777777" w:rsidR="003A7417" w:rsidRPr="00986A55" w:rsidRDefault="003A7417" w:rsidP="00A5154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108ECCC8" w14:textId="77777777" w:rsidR="003A7417" w:rsidRPr="00986A55" w:rsidRDefault="003A7417" w:rsidP="00A5154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152C595" w14:textId="77777777" w:rsidR="003A7417" w:rsidRPr="00986A55" w:rsidRDefault="003A7417" w:rsidP="00A5154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F72D66B" w14:textId="77777777" w:rsidR="003A7417" w:rsidRPr="00986A55" w:rsidRDefault="003A7417" w:rsidP="00A5154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398B94A" w14:textId="77777777" w:rsidR="003A7417" w:rsidRPr="00986A55" w:rsidRDefault="003A7417" w:rsidP="00A5154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5090D72" w14:textId="77777777" w:rsidR="003A7417" w:rsidRPr="00986A55" w:rsidRDefault="003A7417" w:rsidP="00A5154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3755A5C8" w14:textId="77777777" w:rsidR="003A7417" w:rsidRPr="00986A55" w:rsidRDefault="003A7417" w:rsidP="00A5154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3" w:type="dxa"/>
            <w:gridSpan w:val="2"/>
            <w:vAlign w:val="bottom"/>
          </w:tcPr>
          <w:p w14:paraId="6BC5BB8D" w14:textId="77777777" w:rsidR="003A7417" w:rsidRPr="00986A55" w:rsidRDefault="003A7417" w:rsidP="00A5154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1BB8FE85" w14:textId="77777777" w:rsidR="003A7417" w:rsidRPr="00986A55" w:rsidRDefault="003A7417" w:rsidP="00A5154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308F62E" w14:textId="77777777" w:rsidR="003A7417" w:rsidRPr="00986A55" w:rsidRDefault="003A7417" w:rsidP="00A5154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29D90F97" w14:textId="77777777" w:rsidR="003A7417" w:rsidRPr="00986A55" w:rsidRDefault="003A7417" w:rsidP="00A5154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สำหรับ</w:t>
            </w:r>
          </w:p>
        </w:tc>
      </w:tr>
      <w:tr w:rsidR="003A7417" w:rsidRPr="00986A55" w14:paraId="5D8346B6" w14:textId="77777777" w:rsidTr="009B184A">
        <w:tc>
          <w:tcPr>
            <w:tcW w:w="2482" w:type="dxa"/>
          </w:tcPr>
          <w:p w14:paraId="03FD8180" w14:textId="77777777" w:rsidR="003A7417" w:rsidRPr="00986A55" w:rsidRDefault="003A7417" w:rsidP="00A5154E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00" w:type="dxa"/>
            <w:gridSpan w:val="2"/>
          </w:tcPr>
          <w:p w14:paraId="2F5DBF47" w14:textId="77777777" w:rsidR="003A7417" w:rsidRPr="00986A55" w:rsidRDefault="003A7417" w:rsidP="00A5154E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78" w:type="dxa"/>
            <w:gridSpan w:val="2"/>
          </w:tcPr>
          <w:p w14:paraId="3A7FCDFA" w14:textId="77777777" w:rsidR="003A7417" w:rsidRPr="00986A55" w:rsidRDefault="003A7417" w:rsidP="00A5154E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620" w:type="dxa"/>
            <w:gridSpan w:val="3"/>
            <w:vAlign w:val="bottom"/>
          </w:tcPr>
          <w:p w14:paraId="540DB8BA" w14:textId="77777777" w:rsidR="003A7417" w:rsidRPr="00986A55" w:rsidRDefault="003A7417" w:rsidP="00A5154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4"/>
            <w:vAlign w:val="bottom"/>
          </w:tcPr>
          <w:p w14:paraId="2D74874C" w14:textId="77777777" w:rsidR="003A7417" w:rsidRPr="00986A55" w:rsidRDefault="003A7417" w:rsidP="00A5154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30" w:type="dxa"/>
            <w:gridSpan w:val="4"/>
            <w:vAlign w:val="bottom"/>
          </w:tcPr>
          <w:p w14:paraId="6A772C46" w14:textId="77777777" w:rsidR="003A7417" w:rsidRPr="00986A55" w:rsidRDefault="003A7417" w:rsidP="00A5154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587" w:type="dxa"/>
            <w:gridSpan w:val="2"/>
          </w:tcPr>
          <w:p w14:paraId="78EA6613" w14:textId="77777777" w:rsidR="003A7417" w:rsidRPr="00986A55" w:rsidRDefault="003A7417" w:rsidP="00A5154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3"/>
          </w:tcPr>
          <w:p w14:paraId="535ACF47" w14:textId="77777777" w:rsidR="003A7417" w:rsidRPr="00986A55" w:rsidRDefault="003A7417" w:rsidP="00A5154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66" w:type="dxa"/>
            <w:gridSpan w:val="3"/>
            <w:vAlign w:val="bottom"/>
          </w:tcPr>
          <w:p w14:paraId="5DCEB1AE" w14:textId="77777777" w:rsidR="003A7417" w:rsidRPr="00986A55" w:rsidRDefault="003A7417" w:rsidP="00A5154E">
            <w:pPr>
              <w:pStyle w:val="acctmergecolhdg"/>
              <w:spacing w:line="240" w:lineRule="auto"/>
              <w:ind w:left="-88" w:right="-133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งวด</w:t>
            </w:r>
            <w:r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3A7417" w:rsidRPr="00986A55" w14:paraId="0EC67385" w14:textId="77777777" w:rsidTr="009B184A">
        <w:tc>
          <w:tcPr>
            <w:tcW w:w="2482" w:type="dxa"/>
            <w:vAlign w:val="bottom"/>
          </w:tcPr>
          <w:p w14:paraId="103CA08B" w14:textId="77777777" w:rsidR="003A7417" w:rsidRPr="00986A55" w:rsidRDefault="003A7417" w:rsidP="00A5154E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00E7A19B" w14:textId="77777777" w:rsidR="003A7417" w:rsidRPr="00986A55" w:rsidRDefault="003A7417" w:rsidP="00A5154E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8" w:type="dxa"/>
            <w:gridSpan w:val="2"/>
          </w:tcPr>
          <w:p w14:paraId="512F781F" w14:textId="77777777" w:rsidR="003A7417" w:rsidRPr="00986A55" w:rsidRDefault="003A7417" w:rsidP="00A5154E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3" w:type="dxa"/>
            <w:vAlign w:val="bottom"/>
          </w:tcPr>
          <w:p w14:paraId="25201BAD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57" w:type="dxa"/>
            <w:gridSpan w:val="2"/>
            <w:vAlign w:val="bottom"/>
          </w:tcPr>
          <w:p w14:paraId="5BD275B1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gridSpan w:val="2"/>
            <w:vAlign w:val="bottom"/>
          </w:tcPr>
          <w:p w14:paraId="33F9E9D5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10" w:type="dxa"/>
            <w:gridSpan w:val="2"/>
            <w:vAlign w:val="bottom"/>
          </w:tcPr>
          <w:p w14:paraId="158C64C0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gridSpan w:val="2"/>
            <w:vAlign w:val="bottom"/>
          </w:tcPr>
          <w:p w14:paraId="4601E175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20" w:type="dxa"/>
            <w:gridSpan w:val="2"/>
            <w:vAlign w:val="bottom"/>
          </w:tcPr>
          <w:p w14:paraId="513318D3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304C2FE5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83" w:type="dxa"/>
            <w:gridSpan w:val="2"/>
            <w:vAlign w:val="bottom"/>
          </w:tcPr>
          <w:p w14:paraId="75D6247A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334256AE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20" w:type="dxa"/>
            <w:gridSpan w:val="2"/>
            <w:vAlign w:val="bottom"/>
          </w:tcPr>
          <w:p w14:paraId="13041C84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1FC6BC7C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50" w:type="dxa"/>
            <w:vAlign w:val="bottom"/>
          </w:tcPr>
          <w:p w14:paraId="2639B44B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</w:tr>
      <w:tr w:rsidR="003A7417" w:rsidRPr="00986A55" w14:paraId="6FABEF13" w14:textId="77777777" w:rsidTr="009B184A">
        <w:tc>
          <w:tcPr>
            <w:tcW w:w="2482" w:type="dxa"/>
            <w:vAlign w:val="bottom"/>
          </w:tcPr>
          <w:p w14:paraId="6E4A79B9" w14:textId="77777777" w:rsidR="003A7417" w:rsidRPr="00986A55" w:rsidRDefault="003A7417" w:rsidP="00A5154E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3A2CA831" w14:textId="77777777" w:rsidR="003A7417" w:rsidRPr="00986A55" w:rsidRDefault="003A7417" w:rsidP="00A5154E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8" w:type="dxa"/>
            <w:gridSpan w:val="2"/>
          </w:tcPr>
          <w:p w14:paraId="5E3D2E8D" w14:textId="77777777" w:rsidR="003A7417" w:rsidRPr="00986A55" w:rsidRDefault="003A7417" w:rsidP="00A5154E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3" w:type="dxa"/>
            <w:vAlign w:val="bottom"/>
          </w:tcPr>
          <w:p w14:paraId="6C2FAD63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57" w:type="dxa"/>
            <w:gridSpan w:val="2"/>
            <w:vAlign w:val="bottom"/>
          </w:tcPr>
          <w:p w14:paraId="7C1BAAD1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gridSpan w:val="2"/>
            <w:vAlign w:val="bottom"/>
          </w:tcPr>
          <w:p w14:paraId="4C751DDE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gridSpan w:val="2"/>
            <w:vAlign w:val="bottom"/>
          </w:tcPr>
          <w:p w14:paraId="4407B6EC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gridSpan w:val="2"/>
            <w:vAlign w:val="bottom"/>
          </w:tcPr>
          <w:p w14:paraId="77015D70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0" w:type="dxa"/>
            <w:gridSpan w:val="2"/>
            <w:vAlign w:val="bottom"/>
          </w:tcPr>
          <w:p w14:paraId="0A6A8C80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349CB2E3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3" w:type="dxa"/>
            <w:gridSpan w:val="2"/>
            <w:vAlign w:val="bottom"/>
          </w:tcPr>
          <w:p w14:paraId="7A8784A1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3BF81058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0" w:type="dxa"/>
            <w:gridSpan w:val="2"/>
            <w:vAlign w:val="bottom"/>
          </w:tcPr>
          <w:p w14:paraId="3697E38D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7C015B0E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50" w:type="dxa"/>
            <w:vAlign w:val="bottom"/>
          </w:tcPr>
          <w:p w14:paraId="5B0F2930" w14:textId="77777777" w:rsidR="003A7417" w:rsidRPr="00986A55" w:rsidRDefault="003A7417" w:rsidP="00A5154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1</w:t>
            </w:r>
          </w:p>
        </w:tc>
      </w:tr>
      <w:tr w:rsidR="003A7417" w:rsidRPr="00986A55" w14:paraId="0BAFF274" w14:textId="77777777" w:rsidTr="009B184A">
        <w:tc>
          <w:tcPr>
            <w:tcW w:w="2482" w:type="dxa"/>
            <w:vAlign w:val="bottom"/>
          </w:tcPr>
          <w:p w14:paraId="31FFA789" w14:textId="77777777" w:rsidR="003A7417" w:rsidRPr="00986A55" w:rsidRDefault="003A7417" w:rsidP="00A5154E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37CB0185" w14:textId="77777777" w:rsidR="003A7417" w:rsidRPr="00986A55" w:rsidRDefault="003A7417" w:rsidP="00A5154E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8" w:type="dxa"/>
            <w:gridSpan w:val="2"/>
          </w:tcPr>
          <w:p w14:paraId="0206217D" w14:textId="77777777" w:rsidR="003A7417" w:rsidRPr="00986A55" w:rsidRDefault="003A7417" w:rsidP="00A5154E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03F678A" w14:textId="77777777" w:rsidR="003A7417" w:rsidRPr="00986A55" w:rsidRDefault="003A7417" w:rsidP="00A5154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770" w:type="dxa"/>
            <w:gridSpan w:val="16"/>
            <w:vAlign w:val="bottom"/>
          </w:tcPr>
          <w:p w14:paraId="5B73FCA3" w14:textId="77777777" w:rsidR="003A7417" w:rsidRPr="00986A55" w:rsidRDefault="003A7417" w:rsidP="00A5154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3A7417" w:rsidRPr="00986A55" w14:paraId="37B39CC8" w14:textId="77777777" w:rsidTr="009B184A">
        <w:tc>
          <w:tcPr>
            <w:tcW w:w="4282" w:type="dxa"/>
            <w:gridSpan w:val="3"/>
          </w:tcPr>
          <w:p w14:paraId="691691FE" w14:textId="04E306A9" w:rsidR="003A7417" w:rsidRPr="00986A55" w:rsidRDefault="003A7417" w:rsidP="00A5154E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986A5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986A55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โครงการเชียงใหม่ นิมมาน ทรี</w:t>
            </w:r>
          </w:p>
        </w:tc>
        <w:tc>
          <w:tcPr>
            <w:tcW w:w="1478" w:type="dxa"/>
            <w:gridSpan w:val="2"/>
          </w:tcPr>
          <w:p w14:paraId="21EBA101" w14:textId="77777777" w:rsidR="003A7417" w:rsidRPr="00986A55" w:rsidRDefault="003A7417" w:rsidP="00A5154E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63" w:type="dxa"/>
          </w:tcPr>
          <w:p w14:paraId="678C7422" w14:textId="77777777" w:rsidR="003A7417" w:rsidRPr="00986A55" w:rsidRDefault="003A7417" w:rsidP="00A5154E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7" w:type="dxa"/>
            <w:gridSpan w:val="2"/>
          </w:tcPr>
          <w:p w14:paraId="12503537" w14:textId="77777777" w:rsidR="003A7417" w:rsidRPr="00986A55" w:rsidRDefault="003A7417" w:rsidP="00A5154E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A1631EF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0866515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EE0A681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7B606E76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D7AAFA3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26B0C2FA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634C497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1166B18C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BB5EF6C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7DAED879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3A7417" w:rsidRPr="001870F4" w14:paraId="790A55DC" w14:textId="77777777" w:rsidTr="009B184A">
        <w:tc>
          <w:tcPr>
            <w:tcW w:w="4282" w:type="dxa"/>
            <w:gridSpan w:val="3"/>
          </w:tcPr>
          <w:p w14:paraId="00928432" w14:textId="77777777" w:rsidR="003A7417" w:rsidRPr="001870F4" w:rsidRDefault="003A7417" w:rsidP="00A5154E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78" w:type="dxa"/>
            <w:gridSpan w:val="2"/>
          </w:tcPr>
          <w:p w14:paraId="0FE615FC" w14:textId="77777777" w:rsidR="003A7417" w:rsidRPr="001870F4" w:rsidRDefault="003A7417" w:rsidP="00A5154E">
            <w:pP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3" w:type="dxa"/>
          </w:tcPr>
          <w:p w14:paraId="08E61149" w14:textId="77777777" w:rsidR="003A7417" w:rsidRPr="001870F4" w:rsidRDefault="003A7417" w:rsidP="00A5154E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7" w:type="dxa"/>
            <w:gridSpan w:val="2"/>
          </w:tcPr>
          <w:p w14:paraId="7D31C6FD" w14:textId="77777777" w:rsidR="003A7417" w:rsidRPr="001870F4" w:rsidRDefault="003A7417" w:rsidP="00A5154E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79ABD992" w14:textId="77777777" w:rsidR="003A7417" w:rsidRPr="001870F4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50C6AFCC" w14:textId="77777777" w:rsidR="003A7417" w:rsidRPr="001870F4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71530564" w14:textId="77777777" w:rsidR="003A7417" w:rsidRPr="001870F4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gridSpan w:val="2"/>
          </w:tcPr>
          <w:p w14:paraId="1902B6D4" w14:textId="77777777" w:rsidR="003A7417" w:rsidRPr="001870F4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82CB344" w14:textId="77777777" w:rsidR="003A7417" w:rsidRPr="001870F4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83" w:type="dxa"/>
            <w:gridSpan w:val="2"/>
          </w:tcPr>
          <w:p w14:paraId="05E5FFCA" w14:textId="77777777" w:rsidR="003A7417" w:rsidRPr="001870F4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47" w:type="dxa"/>
          </w:tcPr>
          <w:p w14:paraId="639291D1" w14:textId="77777777" w:rsidR="003A7417" w:rsidRPr="001870F4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gridSpan w:val="2"/>
          </w:tcPr>
          <w:p w14:paraId="08F0E9ED" w14:textId="77777777" w:rsidR="003A7417" w:rsidRPr="001870F4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D4AEB43" w14:textId="77777777" w:rsidR="003A7417" w:rsidRPr="001870F4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</w:rPr>
            </w:pPr>
          </w:p>
        </w:tc>
        <w:tc>
          <w:tcPr>
            <w:tcW w:w="750" w:type="dxa"/>
          </w:tcPr>
          <w:p w14:paraId="5E302BBA" w14:textId="77777777" w:rsidR="003A7417" w:rsidRPr="001870F4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</w:rPr>
            </w:pPr>
          </w:p>
        </w:tc>
      </w:tr>
      <w:tr w:rsidR="003A7417" w:rsidRPr="00986A55" w14:paraId="1FADBA4A" w14:textId="77777777" w:rsidTr="009B184A">
        <w:tc>
          <w:tcPr>
            <w:tcW w:w="5760" w:type="dxa"/>
            <w:gridSpan w:val="5"/>
          </w:tcPr>
          <w:p w14:paraId="1C8CCA37" w14:textId="77777777" w:rsidR="003A7417" w:rsidRPr="00986A55" w:rsidRDefault="003A7417" w:rsidP="00A5154E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บริษัทย่อยทางอ้อมถือหุ้นโดย บริษัท บูทิค 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นิมมาน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ส์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 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วัน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763" w:type="dxa"/>
          </w:tcPr>
          <w:p w14:paraId="60366C08" w14:textId="77777777" w:rsidR="003A7417" w:rsidRPr="00986A55" w:rsidRDefault="003A7417" w:rsidP="00A5154E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7" w:type="dxa"/>
            <w:gridSpan w:val="2"/>
          </w:tcPr>
          <w:p w14:paraId="22DB56C2" w14:textId="77777777" w:rsidR="003A7417" w:rsidRPr="00986A55" w:rsidRDefault="003A7417" w:rsidP="00A5154E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39C20E0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7A60765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7767540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067CDDA3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4F7154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25BBAFC9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C5366B2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169788BE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E659ED7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2B8B7254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3A7417" w:rsidRPr="00986A55" w14:paraId="51679691" w14:textId="77777777" w:rsidTr="009B184A">
        <w:tc>
          <w:tcPr>
            <w:tcW w:w="2482" w:type="dxa"/>
          </w:tcPr>
          <w:p w14:paraId="429FFB57" w14:textId="77777777" w:rsidR="003A7417" w:rsidRPr="00986A55" w:rsidRDefault="003A7417" w:rsidP="00A5154E">
            <w:pPr>
              <w:spacing w:line="240" w:lineRule="auto"/>
              <w:ind w:right="8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บริษัท บูทิค เชียงใหม่ นิมมาน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br/>
              <w:t xml:space="preserve">   </w:t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ทรี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  <w:gridSpan w:val="2"/>
          </w:tcPr>
          <w:p w14:paraId="0E7A1871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lang w:val="en-GB" w:bidi="ar-SA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en-GB"/>
              </w:rPr>
              <w:t>กิจการโรงแร</w:t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en-GB"/>
              </w:rPr>
              <w:t xml:space="preserve">ม 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en-GB"/>
              </w:rPr>
              <w:br/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en-GB"/>
              </w:rPr>
              <w:t xml:space="preserve">  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>(</w:t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อยู่ระหว่างการก่อสร้าง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78" w:type="dxa"/>
            <w:gridSpan w:val="2"/>
          </w:tcPr>
          <w:p w14:paraId="7D0866BD" w14:textId="77777777" w:rsidR="003A7417" w:rsidRPr="00986A55" w:rsidRDefault="003A7417" w:rsidP="00A5154E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63" w:type="dxa"/>
          </w:tcPr>
          <w:p w14:paraId="465A49A2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857" w:type="dxa"/>
            <w:gridSpan w:val="2"/>
          </w:tcPr>
          <w:p w14:paraId="10C7B820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810" w:type="dxa"/>
            <w:gridSpan w:val="2"/>
          </w:tcPr>
          <w:p w14:paraId="58EF6928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60,900</w:t>
            </w:r>
          </w:p>
        </w:tc>
        <w:tc>
          <w:tcPr>
            <w:tcW w:w="810" w:type="dxa"/>
            <w:gridSpan w:val="2"/>
          </w:tcPr>
          <w:p w14:paraId="73A212F2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32,500</w:t>
            </w:r>
          </w:p>
        </w:tc>
        <w:tc>
          <w:tcPr>
            <w:tcW w:w="810" w:type="dxa"/>
            <w:gridSpan w:val="2"/>
          </w:tcPr>
          <w:p w14:paraId="2BBDD1F0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2C2BC020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5766098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4964804F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F9B2F6A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6F76D1BE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C5956DE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0" w:type="dxa"/>
          </w:tcPr>
          <w:p w14:paraId="4A664B67" w14:textId="77777777" w:rsidR="003A7417" w:rsidRPr="00986A55" w:rsidRDefault="003A7417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3A7417" w:rsidRPr="001870F4" w14:paraId="51198F09" w14:textId="77777777" w:rsidTr="009B184A">
        <w:tc>
          <w:tcPr>
            <w:tcW w:w="2482" w:type="dxa"/>
          </w:tcPr>
          <w:p w14:paraId="33FFE3F2" w14:textId="77777777" w:rsidR="003A7417" w:rsidRPr="001870F4" w:rsidRDefault="003A7417" w:rsidP="003A7417">
            <w:pPr>
              <w:spacing w:line="240" w:lineRule="auto"/>
              <w:ind w:left="9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800" w:type="dxa"/>
            <w:gridSpan w:val="2"/>
          </w:tcPr>
          <w:p w14:paraId="7AD87E6C" w14:textId="77777777" w:rsidR="003A7417" w:rsidRPr="001870F4" w:rsidRDefault="003A7417" w:rsidP="003A7417">
            <w:pPr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78" w:type="dxa"/>
            <w:gridSpan w:val="2"/>
          </w:tcPr>
          <w:p w14:paraId="5E76E853" w14:textId="77777777" w:rsidR="003A7417" w:rsidRPr="001870F4" w:rsidRDefault="003A7417" w:rsidP="003A7417">
            <w:pP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3" w:type="dxa"/>
          </w:tcPr>
          <w:p w14:paraId="12BB91FF" w14:textId="77777777" w:rsidR="003A7417" w:rsidRPr="001870F4" w:rsidRDefault="003A7417" w:rsidP="003A7417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7" w:type="dxa"/>
            <w:gridSpan w:val="2"/>
          </w:tcPr>
          <w:p w14:paraId="40DC8EF2" w14:textId="77777777" w:rsidR="003A7417" w:rsidRPr="001870F4" w:rsidRDefault="003A7417" w:rsidP="003A7417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gridSpan w:val="2"/>
          </w:tcPr>
          <w:p w14:paraId="6864B34D" w14:textId="77777777" w:rsidR="003A7417" w:rsidRPr="001870F4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7A3F858F" w14:textId="77777777" w:rsidR="003A7417" w:rsidRPr="001870F4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71F3B110" w14:textId="77777777" w:rsidR="003A7417" w:rsidRPr="001870F4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gridSpan w:val="2"/>
          </w:tcPr>
          <w:p w14:paraId="2CDCA53B" w14:textId="77777777" w:rsidR="003A7417" w:rsidRPr="001870F4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7BB89FF" w14:textId="77777777" w:rsidR="003A7417" w:rsidRPr="001870F4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83" w:type="dxa"/>
            <w:gridSpan w:val="2"/>
          </w:tcPr>
          <w:p w14:paraId="60A9D300" w14:textId="77777777" w:rsidR="003A7417" w:rsidRPr="001870F4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47" w:type="dxa"/>
          </w:tcPr>
          <w:p w14:paraId="6E109F42" w14:textId="77777777" w:rsidR="003A7417" w:rsidRPr="001870F4" w:rsidRDefault="003A7417" w:rsidP="003A7417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gridSpan w:val="2"/>
          </w:tcPr>
          <w:p w14:paraId="0EBA9546" w14:textId="77777777" w:rsidR="003A7417" w:rsidRPr="001870F4" w:rsidRDefault="003A7417" w:rsidP="003A7417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6FD604B" w14:textId="77777777" w:rsidR="003A7417" w:rsidRPr="001870F4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</w:rPr>
            </w:pPr>
          </w:p>
        </w:tc>
        <w:tc>
          <w:tcPr>
            <w:tcW w:w="750" w:type="dxa"/>
          </w:tcPr>
          <w:p w14:paraId="6163EA1F" w14:textId="77777777" w:rsidR="003A7417" w:rsidRPr="001870F4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</w:rPr>
            </w:pPr>
          </w:p>
        </w:tc>
      </w:tr>
      <w:tr w:rsidR="003A7417" w:rsidRPr="00986A55" w14:paraId="6D140AF6" w14:textId="77777777" w:rsidTr="009B184A">
        <w:tc>
          <w:tcPr>
            <w:tcW w:w="2482" w:type="dxa"/>
          </w:tcPr>
          <w:p w14:paraId="0E0824F3" w14:textId="51E1C502" w:rsidR="003A7417" w:rsidRPr="00986A55" w:rsidRDefault="003A7417" w:rsidP="003A7417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800" w:type="dxa"/>
            <w:gridSpan w:val="2"/>
          </w:tcPr>
          <w:p w14:paraId="697E43CF" w14:textId="77777777" w:rsidR="003A7417" w:rsidRPr="00986A55" w:rsidRDefault="003A7417" w:rsidP="003A7417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78" w:type="dxa"/>
            <w:gridSpan w:val="2"/>
          </w:tcPr>
          <w:p w14:paraId="2BFC4B9E" w14:textId="77777777" w:rsidR="003A7417" w:rsidRPr="00986A55" w:rsidRDefault="003A7417" w:rsidP="003A741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63" w:type="dxa"/>
          </w:tcPr>
          <w:p w14:paraId="08EDCA10" w14:textId="77777777" w:rsidR="003A7417" w:rsidRPr="00986A55" w:rsidRDefault="003A7417" w:rsidP="003A7417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57" w:type="dxa"/>
            <w:gridSpan w:val="2"/>
          </w:tcPr>
          <w:p w14:paraId="256D7D3D" w14:textId="77777777" w:rsidR="003A7417" w:rsidRPr="00986A55" w:rsidRDefault="003A7417" w:rsidP="003A7417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gridSpan w:val="2"/>
          </w:tcPr>
          <w:p w14:paraId="746A5430" w14:textId="77777777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E2CBD22" w14:textId="77777777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5609965" w14:textId="77777777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65E97B93" w14:textId="77777777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936A5F8" w14:textId="77777777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508A06B1" w14:textId="77777777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A2F87D8" w14:textId="77777777" w:rsidR="003A7417" w:rsidRPr="00986A55" w:rsidRDefault="003A7417" w:rsidP="003A7417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6C7B579C" w14:textId="77777777" w:rsidR="003A7417" w:rsidRPr="00986A55" w:rsidRDefault="003A7417" w:rsidP="003A7417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2DCFC53" w14:textId="77777777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02C8D15A" w14:textId="77777777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3A7417" w:rsidRPr="00986A55" w14:paraId="51DA83D9" w14:textId="77777777" w:rsidTr="009B184A">
        <w:tc>
          <w:tcPr>
            <w:tcW w:w="2482" w:type="dxa"/>
          </w:tcPr>
          <w:p w14:paraId="21E77BD4" w14:textId="4700FD17" w:rsidR="003A7417" w:rsidRPr="00986A55" w:rsidRDefault="003A7417" w:rsidP="003A7417">
            <w:pPr>
              <w:spacing w:line="240" w:lineRule="auto"/>
              <w:ind w:left="9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บริษัท บูทิค </w:t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นิมมาน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วัน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800" w:type="dxa"/>
            <w:gridSpan w:val="2"/>
          </w:tcPr>
          <w:p w14:paraId="488625C5" w14:textId="0BFA2C5B" w:rsidR="003A7417" w:rsidRPr="00986A55" w:rsidRDefault="003A7417" w:rsidP="003A7417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  <w:gridSpan w:val="2"/>
          </w:tcPr>
          <w:p w14:paraId="5D63C16B" w14:textId="17846019" w:rsidR="003A7417" w:rsidRPr="00986A55" w:rsidRDefault="003A7417" w:rsidP="003A741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63" w:type="dxa"/>
          </w:tcPr>
          <w:p w14:paraId="57001151" w14:textId="4C676C08" w:rsidR="003A7417" w:rsidRPr="00986A55" w:rsidRDefault="003A7417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857" w:type="dxa"/>
            <w:gridSpan w:val="2"/>
          </w:tcPr>
          <w:p w14:paraId="38A53C66" w14:textId="36A85DA7" w:rsidR="003A7417" w:rsidRPr="00986A55" w:rsidRDefault="003A7417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810" w:type="dxa"/>
            <w:gridSpan w:val="2"/>
          </w:tcPr>
          <w:p w14:paraId="360AE514" w14:textId="741D94F9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810" w:type="dxa"/>
            <w:gridSpan w:val="2"/>
          </w:tcPr>
          <w:p w14:paraId="5B0309CE" w14:textId="2DE91556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810" w:type="dxa"/>
            <w:gridSpan w:val="2"/>
          </w:tcPr>
          <w:p w14:paraId="1E9C0000" w14:textId="61E447E7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720" w:type="dxa"/>
            <w:gridSpan w:val="2"/>
          </w:tcPr>
          <w:p w14:paraId="61B8C382" w14:textId="0DA74396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810" w:type="dxa"/>
          </w:tcPr>
          <w:p w14:paraId="08314552" w14:textId="64D87CB9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653D0E43" w14:textId="6035BDFD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259185F" w14:textId="08C68BA0" w:rsidR="003A7417" w:rsidRPr="00986A55" w:rsidRDefault="003A7417" w:rsidP="003A7417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720" w:type="dxa"/>
            <w:gridSpan w:val="2"/>
          </w:tcPr>
          <w:p w14:paraId="5F08F443" w14:textId="43E71E24" w:rsidR="003A7417" w:rsidRPr="00986A55" w:rsidRDefault="003A7417" w:rsidP="003A7417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810" w:type="dxa"/>
          </w:tcPr>
          <w:p w14:paraId="758FA300" w14:textId="147C1A94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0" w:type="dxa"/>
          </w:tcPr>
          <w:p w14:paraId="226D3016" w14:textId="78146EE3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3A7417" w:rsidRPr="00986A55" w14:paraId="1BCB6235" w14:textId="77777777" w:rsidTr="009B184A">
        <w:tc>
          <w:tcPr>
            <w:tcW w:w="2482" w:type="dxa"/>
          </w:tcPr>
          <w:p w14:paraId="656E3D69" w14:textId="64833D74" w:rsidR="003A7417" w:rsidRPr="00986A55" w:rsidRDefault="003A7417" w:rsidP="003A7417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Chiang Mai Holdings Mauritius 2 </w:t>
            </w: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L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>td.</w:t>
            </w:r>
          </w:p>
        </w:tc>
        <w:tc>
          <w:tcPr>
            <w:tcW w:w="1800" w:type="dxa"/>
            <w:gridSpan w:val="2"/>
          </w:tcPr>
          <w:p w14:paraId="5136D084" w14:textId="19D97FCE" w:rsidR="003A7417" w:rsidRPr="00986A55" w:rsidRDefault="003A7417" w:rsidP="003A7417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  <w:gridSpan w:val="2"/>
          </w:tcPr>
          <w:p w14:paraId="3EEA3CF5" w14:textId="4808D48E" w:rsidR="003A7417" w:rsidRPr="00986A55" w:rsidRDefault="003A7417" w:rsidP="003A741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763" w:type="dxa"/>
          </w:tcPr>
          <w:p w14:paraId="3B315726" w14:textId="15CF39CF" w:rsidR="003A7417" w:rsidRPr="00986A55" w:rsidRDefault="003A7417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57" w:type="dxa"/>
            <w:gridSpan w:val="2"/>
          </w:tcPr>
          <w:p w14:paraId="6EE925F8" w14:textId="49E97518" w:rsidR="003A7417" w:rsidRPr="00986A55" w:rsidRDefault="003A7417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10" w:type="dxa"/>
            <w:gridSpan w:val="2"/>
          </w:tcPr>
          <w:p w14:paraId="01627AC8" w14:textId="1C3DEAB8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810" w:type="dxa"/>
            <w:gridSpan w:val="2"/>
          </w:tcPr>
          <w:p w14:paraId="3A0CFC7C" w14:textId="0E6255E3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810" w:type="dxa"/>
            <w:gridSpan w:val="2"/>
          </w:tcPr>
          <w:p w14:paraId="1F3EF2DF" w14:textId="6D858C0D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720" w:type="dxa"/>
            <w:gridSpan w:val="2"/>
          </w:tcPr>
          <w:p w14:paraId="4CF82170" w14:textId="375ABD78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810" w:type="dxa"/>
          </w:tcPr>
          <w:p w14:paraId="6627AA04" w14:textId="2F236A0E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1AB23D9D" w14:textId="7CA85D2B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2F26190" w14:textId="620B42C4" w:rsidR="003A7417" w:rsidRPr="00986A55" w:rsidRDefault="003A7417" w:rsidP="003A7417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720" w:type="dxa"/>
            <w:gridSpan w:val="2"/>
          </w:tcPr>
          <w:p w14:paraId="6795AD9F" w14:textId="650D34B0" w:rsidR="003A7417" w:rsidRPr="00986A55" w:rsidRDefault="003A7417" w:rsidP="003A7417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810" w:type="dxa"/>
          </w:tcPr>
          <w:p w14:paraId="7432A492" w14:textId="46AB3BD3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0" w:type="dxa"/>
          </w:tcPr>
          <w:p w14:paraId="55E05FE3" w14:textId="3222D91B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5154E" w:rsidRPr="001870F4" w14:paraId="58F8590B" w14:textId="77777777" w:rsidTr="009B184A">
        <w:tc>
          <w:tcPr>
            <w:tcW w:w="2482" w:type="dxa"/>
          </w:tcPr>
          <w:p w14:paraId="57B11318" w14:textId="77777777" w:rsidR="00A5154E" w:rsidRPr="001870F4" w:rsidRDefault="00A5154E" w:rsidP="00A5154E">
            <w:pPr>
              <w:spacing w:line="240" w:lineRule="auto"/>
              <w:rPr>
                <w:rStyle w:val="CommentReference"/>
                <w:sz w:val="18"/>
                <w:szCs w:val="18"/>
              </w:rPr>
            </w:pPr>
          </w:p>
        </w:tc>
        <w:tc>
          <w:tcPr>
            <w:tcW w:w="1800" w:type="dxa"/>
            <w:gridSpan w:val="2"/>
          </w:tcPr>
          <w:p w14:paraId="3F3655BD" w14:textId="77777777" w:rsidR="00A5154E" w:rsidRPr="001870F4" w:rsidRDefault="00A5154E" w:rsidP="00A5154E">
            <w:pPr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78" w:type="dxa"/>
            <w:gridSpan w:val="2"/>
          </w:tcPr>
          <w:p w14:paraId="2283FB38" w14:textId="77777777" w:rsidR="00A5154E" w:rsidRPr="001870F4" w:rsidRDefault="00A5154E" w:rsidP="00A5154E">
            <w:pP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3" w:type="dxa"/>
          </w:tcPr>
          <w:p w14:paraId="3C4958BA" w14:textId="77777777" w:rsidR="00A5154E" w:rsidRPr="001870F4" w:rsidRDefault="00A5154E" w:rsidP="00A5154E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7" w:type="dxa"/>
            <w:gridSpan w:val="2"/>
          </w:tcPr>
          <w:p w14:paraId="64DDB90D" w14:textId="77777777" w:rsidR="00A5154E" w:rsidRPr="001870F4" w:rsidRDefault="00A5154E" w:rsidP="00A5154E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29110DA0" w14:textId="77777777" w:rsidR="00A5154E" w:rsidRPr="001870F4" w:rsidRDefault="00A5154E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0E448E2B" w14:textId="77777777" w:rsidR="00A5154E" w:rsidRPr="001870F4" w:rsidRDefault="00A5154E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770EAF54" w14:textId="77777777" w:rsidR="00A5154E" w:rsidRPr="001870F4" w:rsidRDefault="00A5154E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gridSpan w:val="2"/>
          </w:tcPr>
          <w:p w14:paraId="09693410" w14:textId="77777777" w:rsidR="00A5154E" w:rsidRPr="001870F4" w:rsidRDefault="00A5154E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3FEF7BF" w14:textId="77777777" w:rsidR="00A5154E" w:rsidRPr="001870F4" w:rsidRDefault="00A5154E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83" w:type="dxa"/>
            <w:gridSpan w:val="2"/>
          </w:tcPr>
          <w:p w14:paraId="07731B21" w14:textId="77777777" w:rsidR="00A5154E" w:rsidRPr="001870F4" w:rsidRDefault="00A5154E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47" w:type="dxa"/>
          </w:tcPr>
          <w:p w14:paraId="65E47210" w14:textId="77777777" w:rsidR="00A5154E" w:rsidRPr="001870F4" w:rsidRDefault="00A5154E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gridSpan w:val="2"/>
          </w:tcPr>
          <w:p w14:paraId="07F8CF0B" w14:textId="77777777" w:rsidR="00A5154E" w:rsidRPr="001870F4" w:rsidRDefault="00A5154E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6F2B9CCE" w14:textId="77777777" w:rsidR="00A5154E" w:rsidRPr="001870F4" w:rsidRDefault="00A5154E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</w:rPr>
            </w:pPr>
          </w:p>
        </w:tc>
        <w:tc>
          <w:tcPr>
            <w:tcW w:w="750" w:type="dxa"/>
          </w:tcPr>
          <w:p w14:paraId="772B736F" w14:textId="77777777" w:rsidR="00A5154E" w:rsidRPr="001870F4" w:rsidRDefault="00A5154E" w:rsidP="00A5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</w:rPr>
            </w:pPr>
          </w:p>
        </w:tc>
      </w:tr>
      <w:tr w:rsidR="001870F4" w:rsidRPr="00986A55" w14:paraId="63E3C54B" w14:textId="77777777" w:rsidTr="009B184A">
        <w:tc>
          <w:tcPr>
            <w:tcW w:w="5760" w:type="dxa"/>
            <w:gridSpan w:val="5"/>
          </w:tcPr>
          <w:p w14:paraId="73674AEF" w14:textId="651FF489" w:rsidR="001870F4" w:rsidRPr="001870F4" w:rsidRDefault="001870F4" w:rsidP="001870F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บริษัทย่อยทางอ้อมถือหุ้นโดย บริษัท บูทิค 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นิมมาน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ส์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 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วัน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763" w:type="dxa"/>
          </w:tcPr>
          <w:p w14:paraId="5CB2A9E2" w14:textId="77777777" w:rsidR="001870F4" w:rsidRPr="00986A55" w:rsidRDefault="001870F4" w:rsidP="001870F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7" w:type="dxa"/>
            <w:gridSpan w:val="2"/>
          </w:tcPr>
          <w:p w14:paraId="4D2C3511" w14:textId="77777777" w:rsidR="001870F4" w:rsidRPr="00986A55" w:rsidRDefault="001870F4" w:rsidP="001870F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3FCB195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03563E5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B45F59A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65EBCB45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1E1F261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741C44AF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B83D86B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0C1281FA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D110619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5123C25A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870F4" w:rsidRPr="00986A55" w14:paraId="3EED20A9" w14:textId="77777777" w:rsidTr="009B184A">
        <w:tc>
          <w:tcPr>
            <w:tcW w:w="2482" w:type="dxa"/>
          </w:tcPr>
          <w:p w14:paraId="3C1BB643" w14:textId="759FFE95" w:rsidR="001870F4" w:rsidRDefault="001870F4" w:rsidP="001870F4">
            <w:pPr>
              <w:spacing w:line="240" w:lineRule="auto"/>
              <w:rPr>
                <w:rStyle w:val="CommentReference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บริษัท บูทิค </w:t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นิมมาน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  <w:gridSpan w:val="2"/>
          </w:tcPr>
          <w:p w14:paraId="0E2BEA35" w14:textId="4EED2231" w:rsidR="001870F4" w:rsidRPr="00986A55" w:rsidRDefault="001870F4" w:rsidP="001870F4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  <w:gridSpan w:val="2"/>
          </w:tcPr>
          <w:p w14:paraId="45C499C4" w14:textId="36C0E07F" w:rsidR="001870F4" w:rsidRPr="00986A55" w:rsidRDefault="001870F4" w:rsidP="001870F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63" w:type="dxa"/>
          </w:tcPr>
          <w:p w14:paraId="224BDBFB" w14:textId="574F0AE9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857" w:type="dxa"/>
            <w:gridSpan w:val="2"/>
          </w:tcPr>
          <w:p w14:paraId="5342F59D" w14:textId="0E627DB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810" w:type="dxa"/>
            <w:gridSpan w:val="2"/>
          </w:tcPr>
          <w:p w14:paraId="4AD5622C" w14:textId="2A2D8A31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Pr="00986A55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  <w:gridSpan w:val="2"/>
          </w:tcPr>
          <w:p w14:paraId="77241F87" w14:textId="5184A7BF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 xml:space="preserve"> 3</w:t>
            </w:r>
            <w:r w:rsidRPr="00986A55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  <w:gridSpan w:val="2"/>
          </w:tcPr>
          <w:p w14:paraId="3FDA6D50" w14:textId="2B677965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39A065DD" w14:textId="3BA8CF24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97093EB" w14:textId="561F5B70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4EE786E5" w14:textId="0C03BCD8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32EE7F1" w14:textId="06706631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5984DFD7" w14:textId="210D105D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98C2C65" w14:textId="0D3979DC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0" w:type="dxa"/>
          </w:tcPr>
          <w:p w14:paraId="7190111B" w14:textId="710497A1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1870F4" w:rsidRPr="001870F4" w14:paraId="08E82D31" w14:textId="77777777" w:rsidTr="009B184A">
        <w:tc>
          <w:tcPr>
            <w:tcW w:w="2482" w:type="dxa"/>
          </w:tcPr>
          <w:p w14:paraId="61B796F3" w14:textId="77777777" w:rsidR="001870F4" w:rsidRPr="001870F4" w:rsidRDefault="001870F4" w:rsidP="001870F4">
            <w:pPr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800" w:type="dxa"/>
            <w:gridSpan w:val="2"/>
          </w:tcPr>
          <w:p w14:paraId="5B26C364" w14:textId="77777777" w:rsidR="001870F4" w:rsidRPr="001870F4" w:rsidRDefault="001870F4" w:rsidP="001870F4">
            <w:pPr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78" w:type="dxa"/>
            <w:gridSpan w:val="2"/>
          </w:tcPr>
          <w:p w14:paraId="7922A85E" w14:textId="77777777" w:rsidR="001870F4" w:rsidRPr="001870F4" w:rsidRDefault="001870F4" w:rsidP="001870F4">
            <w:pP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3" w:type="dxa"/>
          </w:tcPr>
          <w:p w14:paraId="41A22492" w14:textId="77777777" w:rsidR="001870F4" w:rsidRPr="001870F4" w:rsidRDefault="001870F4" w:rsidP="001870F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7" w:type="dxa"/>
            <w:gridSpan w:val="2"/>
          </w:tcPr>
          <w:p w14:paraId="0461C9C9" w14:textId="77777777" w:rsidR="001870F4" w:rsidRPr="001870F4" w:rsidRDefault="001870F4" w:rsidP="001870F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3686E835" w14:textId="77777777" w:rsidR="001870F4" w:rsidRPr="001870F4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7086F7F7" w14:textId="77777777" w:rsidR="001870F4" w:rsidRPr="001870F4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04E3C036" w14:textId="77777777" w:rsidR="001870F4" w:rsidRPr="001870F4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gridSpan w:val="2"/>
          </w:tcPr>
          <w:p w14:paraId="3051864C" w14:textId="77777777" w:rsidR="001870F4" w:rsidRPr="001870F4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299F1AB" w14:textId="77777777" w:rsidR="001870F4" w:rsidRPr="001870F4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83" w:type="dxa"/>
            <w:gridSpan w:val="2"/>
          </w:tcPr>
          <w:p w14:paraId="26D901B8" w14:textId="77777777" w:rsidR="001870F4" w:rsidRPr="001870F4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47" w:type="dxa"/>
          </w:tcPr>
          <w:p w14:paraId="6E23A617" w14:textId="77777777" w:rsidR="001870F4" w:rsidRPr="001870F4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gridSpan w:val="2"/>
          </w:tcPr>
          <w:p w14:paraId="68A7ADAC" w14:textId="77777777" w:rsidR="001870F4" w:rsidRPr="001870F4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3BEA04A" w14:textId="77777777" w:rsidR="001870F4" w:rsidRPr="001870F4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</w:rPr>
            </w:pPr>
          </w:p>
        </w:tc>
        <w:tc>
          <w:tcPr>
            <w:tcW w:w="750" w:type="dxa"/>
          </w:tcPr>
          <w:p w14:paraId="4317F393" w14:textId="77777777" w:rsidR="001870F4" w:rsidRPr="001870F4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</w:rPr>
            </w:pPr>
          </w:p>
        </w:tc>
      </w:tr>
      <w:tr w:rsidR="001870F4" w:rsidRPr="00986A55" w14:paraId="3A4F442E" w14:textId="77777777" w:rsidTr="009B184A">
        <w:tc>
          <w:tcPr>
            <w:tcW w:w="2482" w:type="dxa"/>
          </w:tcPr>
          <w:p w14:paraId="2FC14B9E" w14:textId="77777777" w:rsidR="001870F4" w:rsidRPr="00986A55" w:rsidRDefault="001870F4" w:rsidP="001870F4">
            <w:pPr>
              <w:spacing w:line="240" w:lineRule="auto"/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986A5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986A55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โครงการเรนฮิลล์</w:t>
            </w:r>
          </w:p>
        </w:tc>
        <w:tc>
          <w:tcPr>
            <w:tcW w:w="1800" w:type="dxa"/>
            <w:gridSpan w:val="2"/>
          </w:tcPr>
          <w:p w14:paraId="257EA665" w14:textId="77777777" w:rsidR="001870F4" w:rsidRPr="00986A55" w:rsidRDefault="001870F4" w:rsidP="001870F4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78" w:type="dxa"/>
            <w:gridSpan w:val="2"/>
          </w:tcPr>
          <w:p w14:paraId="06C23ACD" w14:textId="77777777" w:rsidR="001870F4" w:rsidRPr="00986A55" w:rsidRDefault="001870F4" w:rsidP="001870F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63" w:type="dxa"/>
          </w:tcPr>
          <w:p w14:paraId="6456703C" w14:textId="77777777" w:rsidR="001870F4" w:rsidRPr="00986A55" w:rsidRDefault="001870F4" w:rsidP="001870F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7" w:type="dxa"/>
            <w:gridSpan w:val="2"/>
          </w:tcPr>
          <w:p w14:paraId="631C9C9D" w14:textId="77777777" w:rsidR="001870F4" w:rsidRPr="00986A55" w:rsidRDefault="001870F4" w:rsidP="001870F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BB125AD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5FF343E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A83F290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52FD2F17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60468B6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0231E26A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EC7BD3F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5FB3F154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3E1363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097A77B6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870F4" w:rsidRPr="001870F4" w14:paraId="188F31A9" w14:textId="77777777" w:rsidTr="009B184A">
        <w:tc>
          <w:tcPr>
            <w:tcW w:w="2482" w:type="dxa"/>
          </w:tcPr>
          <w:p w14:paraId="0DF761FF" w14:textId="77777777" w:rsidR="001870F4" w:rsidRPr="001870F4" w:rsidRDefault="001870F4" w:rsidP="001870F4">
            <w:pPr>
              <w:ind w:right="-8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800" w:type="dxa"/>
            <w:gridSpan w:val="2"/>
          </w:tcPr>
          <w:p w14:paraId="66771979" w14:textId="77777777" w:rsidR="001870F4" w:rsidRPr="001870F4" w:rsidRDefault="001870F4" w:rsidP="001870F4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78" w:type="dxa"/>
            <w:gridSpan w:val="2"/>
          </w:tcPr>
          <w:p w14:paraId="02192CC0" w14:textId="77777777" w:rsidR="001870F4" w:rsidRPr="001870F4" w:rsidRDefault="001870F4" w:rsidP="001870F4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3" w:type="dxa"/>
          </w:tcPr>
          <w:p w14:paraId="1AD6638C" w14:textId="77777777" w:rsidR="001870F4" w:rsidRPr="001870F4" w:rsidRDefault="001870F4" w:rsidP="001870F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7" w:type="dxa"/>
            <w:gridSpan w:val="2"/>
          </w:tcPr>
          <w:p w14:paraId="2DB5A244" w14:textId="77777777" w:rsidR="001870F4" w:rsidRPr="001870F4" w:rsidRDefault="001870F4" w:rsidP="001870F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2C1EE239" w14:textId="77777777" w:rsidR="001870F4" w:rsidRPr="001870F4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37D95E2E" w14:textId="77777777" w:rsidR="001870F4" w:rsidRPr="001870F4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28FECA67" w14:textId="77777777" w:rsidR="001870F4" w:rsidRPr="001870F4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gridSpan w:val="2"/>
          </w:tcPr>
          <w:p w14:paraId="51A79407" w14:textId="77777777" w:rsidR="001870F4" w:rsidRPr="001870F4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4E6BCBE" w14:textId="77777777" w:rsidR="001870F4" w:rsidRPr="001870F4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</w:rPr>
            </w:pPr>
          </w:p>
        </w:tc>
        <w:tc>
          <w:tcPr>
            <w:tcW w:w="783" w:type="dxa"/>
            <w:gridSpan w:val="2"/>
          </w:tcPr>
          <w:p w14:paraId="42E38397" w14:textId="77777777" w:rsidR="001870F4" w:rsidRPr="001870F4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</w:rPr>
            </w:pPr>
          </w:p>
        </w:tc>
        <w:tc>
          <w:tcPr>
            <w:tcW w:w="747" w:type="dxa"/>
          </w:tcPr>
          <w:p w14:paraId="2D3C0508" w14:textId="77777777" w:rsidR="001870F4" w:rsidRPr="001870F4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gridSpan w:val="2"/>
          </w:tcPr>
          <w:p w14:paraId="7299E130" w14:textId="77777777" w:rsidR="001870F4" w:rsidRPr="001870F4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460F41D" w14:textId="77777777" w:rsidR="001870F4" w:rsidRPr="001870F4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</w:rPr>
            </w:pPr>
          </w:p>
        </w:tc>
        <w:tc>
          <w:tcPr>
            <w:tcW w:w="750" w:type="dxa"/>
          </w:tcPr>
          <w:p w14:paraId="6681B1CF" w14:textId="77777777" w:rsidR="001870F4" w:rsidRPr="001870F4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</w:rPr>
            </w:pPr>
          </w:p>
        </w:tc>
      </w:tr>
      <w:tr w:rsidR="001870F4" w:rsidRPr="00986A55" w14:paraId="386AE3A4" w14:textId="77777777" w:rsidTr="009B184A">
        <w:tc>
          <w:tcPr>
            <w:tcW w:w="2482" w:type="dxa"/>
          </w:tcPr>
          <w:p w14:paraId="4870E39B" w14:textId="77777777" w:rsidR="001870F4" w:rsidRPr="00986A55" w:rsidRDefault="001870F4" w:rsidP="001870F4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800" w:type="dxa"/>
            <w:gridSpan w:val="2"/>
          </w:tcPr>
          <w:p w14:paraId="2DD88887" w14:textId="77777777" w:rsidR="001870F4" w:rsidRPr="00986A55" w:rsidRDefault="001870F4" w:rsidP="001870F4">
            <w:pPr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78" w:type="dxa"/>
            <w:gridSpan w:val="2"/>
          </w:tcPr>
          <w:p w14:paraId="66FA6700" w14:textId="77777777" w:rsidR="001870F4" w:rsidRPr="00986A55" w:rsidRDefault="001870F4" w:rsidP="001870F4">
            <w:pPr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63" w:type="dxa"/>
          </w:tcPr>
          <w:p w14:paraId="2F4E618A" w14:textId="77777777" w:rsidR="001870F4" w:rsidRPr="00986A55" w:rsidRDefault="001870F4" w:rsidP="001870F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57" w:type="dxa"/>
            <w:gridSpan w:val="2"/>
          </w:tcPr>
          <w:p w14:paraId="6D00AC3E" w14:textId="77777777" w:rsidR="001870F4" w:rsidRPr="00986A55" w:rsidRDefault="001870F4" w:rsidP="001870F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DDCC0CE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8DD8976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5EF398D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557FAD37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E24EC67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098DE198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3144436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5B8983BD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8FC55F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3793B3F1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870F4" w:rsidRPr="00986A55" w14:paraId="23531DBB" w14:textId="77777777" w:rsidTr="009B184A">
        <w:tc>
          <w:tcPr>
            <w:tcW w:w="2482" w:type="dxa"/>
          </w:tcPr>
          <w:p w14:paraId="77ABE22B" w14:textId="77777777" w:rsidR="001870F4" w:rsidRPr="00986A55" w:rsidRDefault="001870F4" w:rsidP="001870F4">
            <w:pPr>
              <w:spacing w:line="240" w:lineRule="auto"/>
              <w:ind w:left="90" w:hanging="90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 รีเทล โฮลดิ้งส์ จำกัด</w:t>
            </w:r>
          </w:p>
        </w:tc>
        <w:tc>
          <w:tcPr>
            <w:tcW w:w="1800" w:type="dxa"/>
            <w:gridSpan w:val="2"/>
          </w:tcPr>
          <w:p w14:paraId="1810726D" w14:textId="77777777" w:rsidR="001870F4" w:rsidRPr="00986A55" w:rsidRDefault="001870F4" w:rsidP="001870F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  <w:gridSpan w:val="2"/>
          </w:tcPr>
          <w:p w14:paraId="4A027B2A" w14:textId="77777777" w:rsidR="001870F4" w:rsidRPr="00986A55" w:rsidRDefault="001870F4" w:rsidP="001870F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63" w:type="dxa"/>
          </w:tcPr>
          <w:p w14:paraId="5C3BE39B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857" w:type="dxa"/>
            <w:gridSpan w:val="2"/>
          </w:tcPr>
          <w:p w14:paraId="009799FD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810" w:type="dxa"/>
            <w:gridSpan w:val="2"/>
          </w:tcPr>
          <w:p w14:paraId="52FB28DF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gridSpan w:val="2"/>
          </w:tcPr>
          <w:p w14:paraId="085BC211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gridSpan w:val="2"/>
          </w:tcPr>
          <w:p w14:paraId="4330B6F4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720" w:type="dxa"/>
            <w:gridSpan w:val="2"/>
          </w:tcPr>
          <w:p w14:paraId="3EE791FF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810" w:type="dxa"/>
          </w:tcPr>
          <w:p w14:paraId="54D8B7EE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19150C91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578FC7C1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720" w:type="dxa"/>
            <w:gridSpan w:val="2"/>
          </w:tcPr>
          <w:p w14:paraId="41EF0FFA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810" w:type="dxa"/>
          </w:tcPr>
          <w:p w14:paraId="0B44D3FF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0" w:type="dxa"/>
          </w:tcPr>
          <w:p w14:paraId="6A859FDF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1870F4" w:rsidRPr="00986A55" w14:paraId="24234C0E" w14:textId="77777777" w:rsidTr="009B184A">
        <w:tc>
          <w:tcPr>
            <w:tcW w:w="2482" w:type="dxa"/>
          </w:tcPr>
          <w:p w14:paraId="46A8621B" w14:textId="77777777" w:rsidR="001870F4" w:rsidRPr="00986A55" w:rsidRDefault="001870F4" w:rsidP="001870F4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proofErr w:type="spellStart"/>
            <w:r w:rsidRPr="00986A55">
              <w:rPr>
                <w:rFonts w:ascii="Angsana New" w:hAnsi="Angsana New" w:cs="Angsana New"/>
                <w:sz w:val="23"/>
                <w:szCs w:val="23"/>
              </w:rPr>
              <w:t>Kalarain</w:t>
            </w:r>
            <w:proofErr w:type="spellEnd"/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 Ltd.</w:t>
            </w:r>
          </w:p>
        </w:tc>
        <w:tc>
          <w:tcPr>
            <w:tcW w:w="1800" w:type="dxa"/>
            <w:gridSpan w:val="2"/>
          </w:tcPr>
          <w:p w14:paraId="44C8711D" w14:textId="77777777" w:rsidR="001870F4" w:rsidRPr="00986A55" w:rsidRDefault="001870F4" w:rsidP="001870F4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  <w:gridSpan w:val="2"/>
          </w:tcPr>
          <w:p w14:paraId="58A82E11" w14:textId="77777777" w:rsidR="001870F4" w:rsidRPr="00986A55" w:rsidRDefault="001870F4" w:rsidP="001870F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สาธารณรัฐ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เซเชลส์</w:t>
            </w:r>
          </w:p>
        </w:tc>
        <w:tc>
          <w:tcPr>
            <w:tcW w:w="763" w:type="dxa"/>
          </w:tcPr>
          <w:p w14:paraId="46FC156C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857" w:type="dxa"/>
            <w:gridSpan w:val="2"/>
          </w:tcPr>
          <w:p w14:paraId="4FCEA281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810" w:type="dxa"/>
            <w:gridSpan w:val="2"/>
          </w:tcPr>
          <w:p w14:paraId="453D19A3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  <w:gridSpan w:val="2"/>
          </w:tcPr>
          <w:p w14:paraId="540D55D5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  <w:gridSpan w:val="2"/>
          </w:tcPr>
          <w:p w14:paraId="1EA2C17F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720" w:type="dxa"/>
            <w:gridSpan w:val="2"/>
          </w:tcPr>
          <w:p w14:paraId="64E5D4F0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810" w:type="dxa"/>
          </w:tcPr>
          <w:p w14:paraId="6026F70B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51E04480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3B0C4BC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720" w:type="dxa"/>
            <w:gridSpan w:val="2"/>
          </w:tcPr>
          <w:p w14:paraId="4F7818CB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810" w:type="dxa"/>
          </w:tcPr>
          <w:p w14:paraId="4D5BFBF0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2,080</w:t>
            </w:r>
          </w:p>
        </w:tc>
        <w:tc>
          <w:tcPr>
            <w:tcW w:w="750" w:type="dxa"/>
          </w:tcPr>
          <w:p w14:paraId="5CDCF802" w14:textId="77777777" w:rsidR="001870F4" w:rsidRPr="00986A55" w:rsidRDefault="001870F4" w:rsidP="0018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EB20C2" w:rsidRPr="00986A55" w14:paraId="60C7BDC0" w14:textId="77777777" w:rsidTr="009B184A">
        <w:trPr>
          <w:tblHeader/>
        </w:trPr>
        <w:tc>
          <w:tcPr>
            <w:tcW w:w="15145" w:type="dxa"/>
            <w:gridSpan w:val="24"/>
            <w:vAlign w:val="bottom"/>
          </w:tcPr>
          <w:p w14:paraId="0217A954" w14:textId="6F31AFDE" w:rsidR="00EB20C2" w:rsidRPr="00986A55" w:rsidRDefault="009D0550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ง</w:t>
            </w:r>
            <w:r w:rsidR="00EB20C2" w:rsidRPr="00986A55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t>บการเงินเฉพาะกิจการ</w:t>
            </w:r>
          </w:p>
        </w:tc>
      </w:tr>
      <w:tr w:rsidR="00EB20C2" w:rsidRPr="00986A55" w14:paraId="4D2D7C7F" w14:textId="77777777" w:rsidTr="009B184A">
        <w:trPr>
          <w:tblHeader/>
        </w:trPr>
        <w:tc>
          <w:tcPr>
            <w:tcW w:w="2481" w:type="dxa"/>
            <w:vAlign w:val="bottom"/>
          </w:tcPr>
          <w:p w14:paraId="69C75E78" w14:textId="77777777" w:rsidR="00EB20C2" w:rsidRPr="00986A55" w:rsidRDefault="00EB20C2" w:rsidP="00805C7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20800BC5" w14:textId="77777777" w:rsidR="00EB20C2" w:rsidRPr="00986A55" w:rsidRDefault="00EB20C2" w:rsidP="00805C78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6B5046CD" w14:textId="77777777" w:rsidR="00EB20C2" w:rsidRPr="00986A55" w:rsidRDefault="00EB20C2" w:rsidP="00805C78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837" w:type="dxa"/>
            <w:gridSpan w:val="2"/>
            <w:vAlign w:val="bottom"/>
          </w:tcPr>
          <w:p w14:paraId="01B91632" w14:textId="77777777" w:rsidR="00EB20C2" w:rsidRPr="00986A55" w:rsidRDefault="00EB20C2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47" w:type="dxa"/>
            <w:vAlign w:val="bottom"/>
          </w:tcPr>
          <w:p w14:paraId="3495290C" w14:textId="77777777" w:rsidR="00EB20C2" w:rsidRPr="00986A55" w:rsidRDefault="00EB20C2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74" w:type="dxa"/>
            <w:gridSpan w:val="2"/>
            <w:vAlign w:val="bottom"/>
          </w:tcPr>
          <w:p w14:paraId="595483A2" w14:textId="77777777" w:rsidR="00EB20C2" w:rsidRPr="00986A55" w:rsidRDefault="00EB20C2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A4AB944" w14:textId="77777777" w:rsidR="00EB20C2" w:rsidRPr="00986A55" w:rsidRDefault="00EB20C2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gridSpan w:val="2"/>
            <w:vAlign w:val="bottom"/>
          </w:tcPr>
          <w:p w14:paraId="3FB23042" w14:textId="77777777" w:rsidR="00EB20C2" w:rsidRPr="00986A55" w:rsidRDefault="00EB20C2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1F2238D" w14:textId="77777777" w:rsidR="00EB20C2" w:rsidRPr="00986A55" w:rsidRDefault="00EB20C2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314AAE51" w14:textId="77777777" w:rsidR="00EB20C2" w:rsidRPr="00986A55" w:rsidRDefault="00EB20C2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3" w:type="dxa"/>
            <w:gridSpan w:val="2"/>
            <w:vAlign w:val="bottom"/>
          </w:tcPr>
          <w:p w14:paraId="190E27F4" w14:textId="77777777" w:rsidR="00EB20C2" w:rsidRPr="00986A55" w:rsidRDefault="00EB20C2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4F1F7CE7" w14:textId="77777777" w:rsidR="00EB20C2" w:rsidRPr="00986A55" w:rsidRDefault="00EB20C2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6078BC7" w14:textId="77777777" w:rsidR="00EB20C2" w:rsidRPr="00986A55" w:rsidRDefault="00EB20C2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557" w:type="dxa"/>
            <w:gridSpan w:val="2"/>
            <w:vAlign w:val="bottom"/>
          </w:tcPr>
          <w:p w14:paraId="6A8A0D4F" w14:textId="77777777" w:rsidR="00EB20C2" w:rsidRPr="00986A55" w:rsidRDefault="00EB20C2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สำหรับ</w:t>
            </w:r>
          </w:p>
        </w:tc>
      </w:tr>
      <w:tr w:rsidR="00EB20C2" w:rsidRPr="00986A55" w14:paraId="33B92966" w14:textId="77777777" w:rsidTr="009B184A">
        <w:trPr>
          <w:tblHeader/>
        </w:trPr>
        <w:tc>
          <w:tcPr>
            <w:tcW w:w="2481" w:type="dxa"/>
          </w:tcPr>
          <w:p w14:paraId="650DE415" w14:textId="77777777" w:rsidR="00EB20C2" w:rsidRPr="00986A55" w:rsidRDefault="00EB20C2" w:rsidP="00805C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00" w:type="dxa"/>
            <w:gridSpan w:val="2"/>
          </w:tcPr>
          <w:p w14:paraId="60F3F290" w14:textId="77777777" w:rsidR="00EB20C2" w:rsidRPr="00986A55" w:rsidRDefault="00EB20C2" w:rsidP="00805C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04" w:type="dxa"/>
          </w:tcPr>
          <w:p w14:paraId="09AD5E99" w14:textId="77777777" w:rsidR="00EB20C2" w:rsidRPr="00986A55" w:rsidRDefault="00EB20C2" w:rsidP="00805C78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684" w:type="dxa"/>
            <w:gridSpan w:val="3"/>
            <w:vAlign w:val="bottom"/>
          </w:tcPr>
          <w:p w14:paraId="5B12D6B7" w14:textId="77777777" w:rsidR="00EB20C2" w:rsidRPr="00986A55" w:rsidRDefault="00EB20C2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584" w:type="dxa"/>
            <w:gridSpan w:val="4"/>
            <w:vAlign w:val="bottom"/>
          </w:tcPr>
          <w:p w14:paraId="7CC42117" w14:textId="77777777" w:rsidR="00EB20C2" w:rsidRPr="00986A55" w:rsidRDefault="00EB20C2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57" w:type="dxa"/>
            <w:gridSpan w:val="4"/>
            <w:vAlign w:val="bottom"/>
          </w:tcPr>
          <w:p w14:paraId="0B365DCE" w14:textId="77777777" w:rsidR="00EB20C2" w:rsidRPr="00986A55" w:rsidRDefault="00EB20C2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1" w:type="dxa"/>
            <w:gridSpan w:val="4"/>
          </w:tcPr>
          <w:p w14:paraId="3FB9516C" w14:textId="77777777" w:rsidR="00EB20C2" w:rsidRPr="00986A55" w:rsidRDefault="00EB20C2" w:rsidP="00805C7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3"/>
          </w:tcPr>
          <w:p w14:paraId="43756ECE" w14:textId="77777777" w:rsidR="00EB20C2" w:rsidRPr="00986A55" w:rsidRDefault="00EB20C2" w:rsidP="00805C7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57" w:type="dxa"/>
            <w:gridSpan w:val="2"/>
            <w:vAlign w:val="bottom"/>
          </w:tcPr>
          <w:p w14:paraId="0B28B51F" w14:textId="0EA0E84A" w:rsidR="00EB20C2" w:rsidRPr="00986A55" w:rsidRDefault="00EB20C2" w:rsidP="00805C78">
            <w:pPr>
              <w:pStyle w:val="acctmergecolhdg"/>
              <w:spacing w:line="240" w:lineRule="auto"/>
              <w:ind w:left="-88" w:right="-133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งวด</w:t>
            </w:r>
            <w:r w:rsidR="006B6171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EB20C2" w:rsidRPr="00986A55" w14:paraId="6918C0D9" w14:textId="77777777" w:rsidTr="009B184A">
        <w:trPr>
          <w:tblHeader/>
        </w:trPr>
        <w:tc>
          <w:tcPr>
            <w:tcW w:w="2481" w:type="dxa"/>
            <w:vAlign w:val="bottom"/>
          </w:tcPr>
          <w:p w14:paraId="6175FE4D" w14:textId="77777777" w:rsidR="00EB20C2" w:rsidRPr="00986A55" w:rsidRDefault="00EB20C2" w:rsidP="00805C7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06A9BE6C" w14:textId="77777777" w:rsidR="00EB20C2" w:rsidRPr="00986A55" w:rsidRDefault="00EB20C2" w:rsidP="00805C78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38FADEAC" w14:textId="77777777" w:rsidR="00EB20C2" w:rsidRPr="00986A55" w:rsidRDefault="00EB20C2" w:rsidP="00805C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gridSpan w:val="2"/>
            <w:vAlign w:val="bottom"/>
          </w:tcPr>
          <w:p w14:paraId="0B3D311F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47" w:type="dxa"/>
            <w:vAlign w:val="bottom"/>
          </w:tcPr>
          <w:p w14:paraId="4592346C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74" w:type="dxa"/>
            <w:gridSpan w:val="2"/>
            <w:vAlign w:val="bottom"/>
          </w:tcPr>
          <w:p w14:paraId="14F1FBFD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10" w:type="dxa"/>
            <w:gridSpan w:val="2"/>
            <w:vAlign w:val="bottom"/>
          </w:tcPr>
          <w:p w14:paraId="225CC9D7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gridSpan w:val="2"/>
            <w:vAlign w:val="bottom"/>
          </w:tcPr>
          <w:p w14:paraId="5CB80808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10" w:type="dxa"/>
            <w:gridSpan w:val="2"/>
            <w:vAlign w:val="bottom"/>
          </w:tcPr>
          <w:p w14:paraId="1B190D53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28" w:type="dxa"/>
            <w:gridSpan w:val="2"/>
            <w:vAlign w:val="bottom"/>
          </w:tcPr>
          <w:p w14:paraId="2B20EAA4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83" w:type="dxa"/>
            <w:gridSpan w:val="2"/>
            <w:vAlign w:val="bottom"/>
          </w:tcPr>
          <w:p w14:paraId="28D665FA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4412FDD7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20" w:type="dxa"/>
            <w:gridSpan w:val="2"/>
            <w:vAlign w:val="bottom"/>
          </w:tcPr>
          <w:p w14:paraId="27A0E8AA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630A8724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47" w:type="dxa"/>
            <w:vAlign w:val="bottom"/>
          </w:tcPr>
          <w:p w14:paraId="25EF5190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</w:tr>
      <w:tr w:rsidR="00EB20C2" w:rsidRPr="00986A55" w14:paraId="216C7FF4" w14:textId="77777777" w:rsidTr="009B184A">
        <w:trPr>
          <w:tblHeader/>
        </w:trPr>
        <w:tc>
          <w:tcPr>
            <w:tcW w:w="2481" w:type="dxa"/>
            <w:vAlign w:val="bottom"/>
          </w:tcPr>
          <w:p w14:paraId="75AB463B" w14:textId="77777777" w:rsidR="00EB20C2" w:rsidRPr="00986A55" w:rsidRDefault="00EB20C2" w:rsidP="00805C7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46B239DF" w14:textId="77777777" w:rsidR="00EB20C2" w:rsidRPr="00986A55" w:rsidRDefault="00EB20C2" w:rsidP="00805C78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3E630457" w14:textId="77777777" w:rsidR="00EB20C2" w:rsidRPr="00986A55" w:rsidRDefault="00EB20C2" w:rsidP="00805C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gridSpan w:val="2"/>
            <w:vAlign w:val="bottom"/>
          </w:tcPr>
          <w:p w14:paraId="77AA5FC2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47" w:type="dxa"/>
            <w:vAlign w:val="bottom"/>
          </w:tcPr>
          <w:p w14:paraId="5E2893BB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74" w:type="dxa"/>
            <w:gridSpan w:val="2"/>
            <w:vAlign w:val="bottom"/>
          </w:tcPr>
          <w:p w14:paraId="55B84952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gridSpan w:val="2"/>
            <w:vAlign w:val="bottom"/>
          </w:tcPr>
          <w:p w14:paraId="19E1A735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gridSpan w:val="2"/>
            <w:vAlign w:val="bottom"/>
          </w:tcPr>
          <w:p w14:paraId="00D85C9F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gridSpan w:val="2"/>
            <w:vAlign w:val="bottom"/>
          </w:tcPr>
          <w:p w14:paraId="0765F45D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28" w:type="dxa"/>
            <w:gridSpan w:val="2"/>
            <w:vAlign w:val="bottom"/>
          </w:tcPr>
          <w:p w14:paraId="6D5C5AE4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3" w:type="dxa"/>
            <w:gridSpan w:val="2"/>
            <w:vAlign w:val="bottom"/>
          </w:tcPr>
          <w:p w14:paraId="0B17D0A2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2BAB9305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0" w:type="dxa"/>
            <w:gridSpan w:val="2"/>
            <w:vAlign w:val="bottom"/>
          </w:tcPr>
          <w:p w14:paraId="7033FB2F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15382826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47" w:type="dxa"/>
            <w:vAlign w:val="bottom"/>
          </w:tcPr>
          <w:p w14:paraId="2668E6D7" w14:textId="77777777" w:rsidR="00EB20C2" w:rsidRPr="00986A55" w:rsidRDefault="00EB20C2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1</w:t>
            </w:r>
          </w:p>
        </w:tc>
      </w:tr>
      <w:tr w:rsidR="00EB20C2" w:rsidRPr="00986A55" w14:paraId="5680C4ED" w14:textId="77777777" w:rsidTr="009B184A">
        <w:trPr>
          <w:tblHeader/>
        </w:trPr>
        <w:tc>
          <w:tcPr>
            <w:tcW w:w="2481" w:type="dxa"/>
            <w:vAlign w:val="bottom"/>
          </w:tcPr>
          <w:p w14:paraId="5A756FCF" w14:textId="77777777" w:rsidR="00EB20C2" w:rsidRPr="00986A55" w:rsidRDefault="00EB20C2" w:rsidP="00805C7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664F2C91" w14:textId="77777777" w:rsidR="00EB20C2" w:rsidRPr="00986A55" w:rsidRDefault="00EB20C2" w:rsidP="00805C78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066DA4C0" w14:textId="77777777" w:rsidR="00EB20C2" w:rsidRPr="00986A55" w:rsidRDefault="00EB20C2" w:rsidP="00805C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4" w:type="dxa"/>
            <w:gridSpan w:val="3"/>
            <w:vAlign w:val="bottom"/>
          </w:tcPr>
          <w:p w14:paraId="375606B5" w14:textId="77777777" w:rsidR="00EB20C2" w:rsidRPr="00986A55" w:rsidRDefault="00EB20C2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776" w:type="dxa"/>
            <w:gridSpan w:val="17"/>
            <w:vAlign w:val="bottom"/>
          </w:tcPr>
          <w:p w14:paraId="7A4C26FE" w14:textId="77777777" w:rsidR="00EB20C2" w:rsidRPr="00986A55" w:rsidRDefault="00EB20C2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EB20C2" w:rsidRPr="00986A55" w14:paraId="58A20DCF" w14:textId="77777777" w:rsidTr="009B184A">
        <w:trPr>
          <w:tblHeader/>
        </w:trPr>
        <w:tc>
          <w:tcPr>
            <w:tcW w:w="4281" w:type="dxa"/>
            <w:gridSpan w:val="3"/>
          </w:tcPr>
          <w:p w14:paraId="7026C907" w14:textId="77777777" w:rsidR="00EB20C2" w:rsidRPr="00986A55" w:rsidRDefault="00EB20C2" w:rsidP="00805C78">
            <w:pPr>
              <w:rPr>
                <w:rFonts w:ascii="Angsana New" w:hAnsi="Angsana New" w:cs="Angsana New"/>
                <w:i/>
                <w:iCs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รีเทล โฮลดิ้งส์ จำกัด</w:t>
            </w:r>
          </w:p>
        </w:tc>
        <w:tc>
          <w:tcPr>
            <w:tcW w:w="1404" w:type="dxa"/>
          </w:tcPr>
          <w:p w14:paraId="1AFAFAAC" w14:textId="77777777" w:rsidR="00EB20C2" w:rsidRPr="00986A55" w:rsidRDefault="00EB20C2" w:rsidP="00805C78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gridSpan w:val="2"/>
          </w:tcPr>
          <w:p w14:paraId="296F45F8" w14:textId="77777777" w:rsidR="00EB20C2" w:rsidRPr="00986A55" w:rsidRDefault="00EB20C2" w:rsidP="00805C78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7" w:type="dxa"/>
          </w:tcPr>
          <w:p w14:paraId="2CDBF863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74" w:type="dxa"/>
            <w:gridSpan w:val="2"/>
          </w:tcPr>
          <w:p w14:paraId="0DD4B7C6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49AD72F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333DFF04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C6D073B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  <w:gridSpan w:val="2"/>
          </w:tcPr>
          <w:p w14:paraId="2DBB46EA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049C48D1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AA22A2D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3A38FFA7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7B47486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0E6FDC4" w14:textId="77777777" w:rsidR="00EB20C2" w:rsidRPr="00986A55" w:rsidRDefault="00EB20C2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B20C2" w:rsidRPr="00986A55" w14:paraId="3EB2D100" w14:textId="77777777" w:rsidTr="009B184A">
        <w:trPr>
          <w:tblHeader/>
        </w:trPr>
        <w:tc>
          <w:tcPr>
            <w:tcW w:w="2481" w:type="dxa"/>
          </w:tcPr>
          <w:p w14:paraId="5BF8B496" w14:textId="77777777" w:rsidR="00EB20C2" w:rsidRPr="00986A55" w:rsidRDefault="00EB20C2" w:rsidP="00805C78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รีเทล พีเคเอ็น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</w:p>
          <w:p w14:paraId="6F34B807" w14:textId="77777777" w:rsidR="00EB20C2" w:rsidRPr="00986A55" w:rsidRDefault="00EB20C2" w:rsidP="00805C78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1800" w:type="dxa"/>
            <w:gridSpan w:val="2"/>
          </w:tcPr>
          <w:p w14:paraId="5484E711" w14:textId="77777777" w:rsidR="00EB20C2" w:rsidRPr="00986A55" w:rsidRDefault="00EB20C2" w:rsidP="00805C78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09A16134" w14:textId="77777777" w:rsidR="00EB20C2" w:rsidRPr="00986A55" w:rsidRDefault="00EB20C2" w:rsidP="00805C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  <w:gridSpan w:val="2"/>
          </w:tcPr>
          <w:p w14:paraId="0F1ABC32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847" w:type="dxa"/>
          </w:tcPr>
          <w:p w14:paraId="0FB27567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774" w:type="dxa"/>
            <w:gridSpan w:val="2"/>
          </w:tcPr>
          <w:p w14:paraId="4C4E9C7A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gridSpan w:val="2"/>
          </w:tcPr>
          <w:p w14:paraId="7ED5C6AA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  <w:gridSpan w:val="2"/>
          </w:tcPr>
          <w:p w14:paraId="6A33597F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4EFD5326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  <w:gridSpan w:val="2"/>
          </w:tcPr>
          <w:p w14:paraId="676BB5DD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2A2CD00E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4366ABA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06A9198C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045B746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D94C0BD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EB20C2" w:rsidRPr="00986A55" w14:paraId="44D026E4" w14:textId="77777777" w:rsidTr="009B184A">
        <w:trPr>
          <w:tblHeader/>
        </w:trPr>
        <w:tc>
          <w:tcPr>
            <w:tcW w:w="2481" w:type="dxa"/>
          </w:tcPr>
          <w:p w14:paraId="6D08CBA2" w14:textId="77777777" w:rsidR="00EB20C2" w:rsidRPr="00986A55" w:rsidRDefault="00EB20C2" w:rsidP="00805C78">
            <w:pPr>
              <w:ind w:right="-84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เอ็มที โฮลดิ้งส์ จำกัด</w:t>
            </w:r>
          </w:p>
        </w:tc>
        <w:tc>
          <w:tcPr>
            <w:tcW w:w="1800" w:type="dxa"/>
            <w:gridSpan w:val="2"/>
          </w:tcPr>
          <w:p w14:paraId="0578EF81" w14:textId="77777777" w:rsidR="00EB20C2" w:rsidRPr="00986A55" w:rsidRDefault="00EB20C2" w:rsidP="00805C78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0B88DFD7" w14:textId="77777777" w:rsidR="00EB20C2" w:rsidRPr="00986A55" w:rsidRDefault="00EB20C2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  <w:gridSpan w:val="2"/>
          </w:tcPr>
          <w:p w14:paraId="1CFFE285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847" w:type="dxa"/>
          </w:tcPr>
          <w:p w14:paraId="1FA1D0A0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774" w:type="dxa"/>
            <w:gridSpan w:val="2"/>
          </w:tcPr>
          <w:p w14:paraId="1DCD4878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gridSpan w:val="2"/>
          </w:tcPr>
          <w:p w14:paraId="6761DBDD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  <w:gridSpan w:val="2"/>
          </w:tcPr>
          <w:p w14:paraId="303C96EF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1F772D03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  <w:gridSpan w:val="2"/>
          </w:tcPr>
          <w:p w14:paraId="3A068BEE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2832FA03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6AE02AE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1CA9B2E4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5409AF6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A85A9CF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EB20C2" w:rsidRPr="00986A55" w14:paraId="5F834329" w14:textId="77777777" w:rsidTr="009B184A">
        <w:trPr>
          <w:tblHeader/>
        </w:trPr>
        <w:tc>
          <w:tcPr>
            <w:tcW w:w="2481" w:type="dxa"/>
          </w:tcPr>
          <w:p w14:paraId="0070D79E" w14:textId="77777777" w:rsidR="00EB20C2" w:rsidRPr="00986A55" w:rsidRDefault="00EB20C2" w:rsidP="00805C78">
            <w:pPr>
              <w:ind w:right="-84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040C7343" w14:textId="77777777" w:rsidR="00EB20C2" w:rsidRPr="00986A55" w:rsidRDefault="00EB20C2" w:rsidP="00805C78">
            <w:pPr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6CAE80EB" w14:textId="77777777" w:rsidR="00EB20C2" w:rsidRPr="00986A55" w:rsidRDefault="00EB20C2" w:rsidP="00805C78">
            <w:pPr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  <w:gridSpan w:val="2"/>
          </w:tcPr>
          <w:p w14:paraId="7D94A9D1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7" w:type="dxa"/>
          </w:tcPr>
          <w:p w14:paraId="4B43ADD6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74" w:type="dxa"/>
            <w:gridSpan w:val="2"/>
          </w:tcPr>
          <w:p w14:paraId="7E70CEC5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8B94836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07142825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B54D5D4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  <w:gridSpan w:val="2"/>
          </w:tcPr>
          <w:p w14:paraId="709BFD4E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2B518AA1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2400E8A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1E7AABFC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324B318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1F783AD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B20C2" w:rsidRPr="00986A55" w14:paraId="76F220F7" w14:textId="77777777" w:rsidTr="009B184A">
        <w:trPr>
          <w:tblHeader/>
        </w:trPr>
        <w:tc>
          <w:tcPr>
            <w:tcW w:w="4281" w:type="dxa"/>
            <w:gridSpan w:val="3"/>
          </w:tcPr>
          <w:p w14:paraId="49B46864" w14:textId="77777777" w:rsidR="00EB20C2" w:rsidRPr="00986A55" w:rsidRDefault="00EB20C2" w:rsidP="00805C78">
            <w:pPr>
              <w:ind w:right="-23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บริษัทย่อยทางอ้อมถือหุ้นโดย </w:t>
            </w:r>
            <w:proofErr w:type="spellStart"/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Kalarain</w:t>
            </w:r>
            <w:proofErr w:type="spellEnd"/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Ltd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.</w:t>
            </w:r>
          </w:p>
        </w:tc>
        <w:tc>
          <w:tcPr>
            <w:tcW w:w="1404" w:type="dxa"/>
          </w:tcPr>
          <w:p w14:paraId="29159EC5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gridSpan w:val="2"/>
          </w:tcPr>
          <w:p w14:paraId="3D78A842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7" w:type="dxa"/>
          </w:tcPr>
          <w:p w14:paraId="58DBCAC2" w14:textId="77777777" w:rsidR="00EB20C2" w:rsidRPr="00986A55" w:rsidRDefault="00EB20C2" w:rsidP="00805C78">
            <w:pPr>
              <w:tabs>
                <w:tab w:val="clear" w:pos="454"/>
                <w:tab w:val="decimal" w:pos="407"/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74" w:type="dxa"/>
            <w:gridSpan w:val="2"/>
          </w:tcPr>
          <w:p w14:paraId="02FE6C11" w14:textId="77777777" w:rsidR="00EB20C2" w:rsidRPr="00986A55" w:rsidRDefault="00EB20C2" w:rsidP="00805C78">
            <w:pPr>
              <w:tabs>
                <w:tab w:val="decimal" w:pos="49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58477C1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75F30E10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86F82C3" w14:textId="77777777" w:rsidR="00EB20C2" w:rsidRPr="00986A55" w:rsidRDefault="00EB20C2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  <w:gridSpan w:val="2"/>
          </w:tcPr>
          <w:p w14:paraId="38F82B90" w14:textId="77777777" w:rsidR="00EB20C2" w:rsidRPr="00986A55" w:rsidRDefault="00EB20C2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23ABFA0C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7A463D2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18963161" w14:textId="77777777" w:rsidR="00EB20C2" w:rsidRPr="00986A55" w:rsidRDefault="00EB20C2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4F111A8" w14:textId="77777777" w:rsidR="00EB20C2" w:rsidRPr="00986A55" w:rsidRDefault="00EB20C2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F3F3572" w14:textId="77777777" w:rsidR="00EB20C2" w:rsidRPr="00986A55" w:rsidRDefault="00EB20C2" w:rsidP="00805C78">
            <w:pPr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EB20C2" w:rsidRPr="00986A55" w14:paraId="039E8DBE" w14:textId="77777777" w:rsidTr="009B184A">
        <w:trPr>
          <w:tblHeader/>
        </w:trPr>
        <w:tc>
          <w:tcPr>
            <w:tcW w:w="2481" w:type="dxa"/>
          </w:tcPr>
          <w:p w14:paraId="41E799AB" w14:textId="77777777" w:rsidR="00EB20C2" w:rsidRPr="00986A55" w:rsidRDefault="00EB20C2" w:rsidP="00805C78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Chinese Panda Ltd.</w:t>
            </w:r>
          </w:p>
        </w:tc>
        <w:tc>
          <w:tcPr>
            <w:tcW w:w="1800" w:type="dxa"/>
            <w:gridSpan w:val="2"/>
          </w:tcPr>
          <w:p w14:paraId="6CFF0B5C" w14:textId="77777777" w:rsidR="00EB20C2" w:rsidRPr="00986A55" w:rsidRDefault="00EB20C2" w:rsidP="00805C78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0F63CB40" w14:textId="77777777" w:rsidR="00EB20C2" w:rsidRPr="00986A55" w:rsidRDefault="00EB20C2" w:rsidP="00805C78">
            <w:pPr>
              <w:ind w:right="-23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  <w:gridSpan w:val="2"/>
          </w:tcPr>
          <w:p w14:paraId="02790F6D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847" w:type="dxa"/>
          </w:tcPr>
          <w:p w14:paraId="79516C69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774" w:type="dxa"/>
            <w:gridSpan w:val="2"/>
          </w:tcPr>
          <w:p w14:paraId="43B8F19B" w14:textId="77777777" w:rsidR="00EB20C2" w:rsidRPr="00986A55" w:rsidRDefault="00EB20C2" w:rsidP="00805C78">
            <w:pPr>
              <w:tabs>
                <w:tab w:val="decimal" w:pos="49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  <w:gridSpan w:val="2"/>
          </w:tcPr>
          <w:p w14:paraId="2919A2A6" w14:textId="77777777" w:rsidR="00EB20C2" w:rsidRPr="00986A55" w:rsidRDefault="00EB20C2" w:rsidP="00805C78">
            <w:pPr>
              <w:tabs>
                <w:tab w:val="decimal" w:pos="49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747" w:type="dxa"/>
            <w:gridSpan w:val="2"/>
          </w:tcPr>
          <w:p w14:paraId="57817DE4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1DC76787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  <w:gridSpan w:val="2"/>
          </w:tcPr>
          <w:p w14:paraId="05DB5567" w14:textId="77777777" w:rsidR="00EB20C2" w:rsidRPr="00986A55" w:rsidRDefault="00EB20C2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4A67FC1A" w14:textId="77777777" w:rsidR="00EB20C2" w:rsidRPr="00986A55" w:rsidRDefault="00EB20C2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23F4751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209FA80C" w14:textId="77777777" w:rsidR="00EB20C2" w:rsidRPr="00986A55" w:rsidRDefault="00EB20C2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7FEA1FD" w14:textId="77777777" w:rsidR="00EB20C2" w:rsidRPr="00986A55" w:rsidRDefault="00EB20C2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E992147" w14:textId="77777777" w:rsidR="00EB20C2" w:rsidRPr="00986A55" w:rsidRDefault="00EB20C2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515FD" w:rsidRPr="00986A55" w14:paraId="084903FD" w14:textId="77777777" w:rsidTr="009B184A">
        <w:trPr>
          <w:tblHeader/>
        </w:trPr>
        <w:tc>
          <w:tcPr>
            <w:tcW w:w="2481" w:type="dxa"/>
          </w:tcPr>
          <w:p w14:paraId="57F93165" w14:textId="77777777" w:rsidR="002515FD" w:rsidRPr="00986A55" w:rsidRDefault="002515FD" w:rsidP="00805C78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0" w:type="dxa"/>
            <w:gridSpan w:val="2"/>
          </w:tcPr>
          <w:p w14:paraId="0DE8DA51" w14:textId="77777777" w:rsidR="002515FD" w:rsidRPr="00986A55" w:rsidRDefault="002515FD" w:rsidP="00805C78">
            <w:pPr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390C1B1C" w14:textId="77777777" w:rsidR="002515FD" w:rsidRPr="00986A55" w:rsidRDefault="002515FD" w:rsidP="00805C78">
            <w:pPr>
              <w:ind w:right="-23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  <w:gridSpan w:val="2"/>
          </w:tcPr>
          <w:p w14:paraId="2078D82A" w14:textId="77777777" w:rsidR="002515FD" w:rsidRPr="00986A55" w:rsidRDefault="002515FD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7" w:type="dxa"/>
          </w:tcPr>
          <w:p w14:paraId="570998AD" w14:textId="77777777" w:rsidR="002515FD" w:rsidRPr="00986A55" w:rsidRDefault="002515FD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74" w:type="dxa"/>
            <w:gridSpan w:val="2"/>
          </w:tcPr>
          <w:p w14:paraId="26330163" w14:textId="77777777" w:rsidR="002515FD" w:rsidRPr="00986A55" w:rsidRDefault="002515FD" w:rsidP="00805C78">
            <w:pPr>
              <w:tabs>
                <w:tab w:val="decimal" w:pos="49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DC8F2F5" w14:textId="77777777" w:rsidR="002515FD" w:rsidRPr="00986A55" w:rsidRDefault="002515FD" w:rsidP="00805C78">
            <w:pPr>
              <w:tabs>
                <w:tab w:val="decimal" w:pos="49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711D591F" w14:textId="77777777" w:rsidR="002515FD" w:rsidRPr="00986A55" w:rsidRDefault="002515FD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DF0FC57" w14:textId="77777777" w:rsidR="002515FD" w:rsidRPr="00986A55" w:rsidRDefault="002515FD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  <w:gridSpan w:val="2"/>
          </w:tcPr>
          <w:p w14:paraId="710D55AB" w14:textId="77777777" w:rsidR="002515FD" w:rsidRPr="00986A55" w:rsidRDefault="002515FD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279C6693" w14:textId="77777777" w:rsidR="002515FD" w:rsidRPr="00986A55" w:rsidRDefault="002515FD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617ED25" w14:textId="77777777" w:rsidR="002515FD" w:rsidRPr="00986A55" w:rsidRDefault="002515FD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4EF172D1" w14:textId="77777777" w:rsidR="002515FD" w:rsidRPr="00986A55" w:rsidRDefault="002515FD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FCE959E" w14:textId="77777777" w:rsidR="002515FD" w:rsidRPr="00986A55" w:rsidRDefault="002515FD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34E9222" w14:textId="77777777" w:rsidR="002515FD" w:rsidRPr="00986A55" w:rsidRDefault="002515FD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41192" w:rsidRPr="00986A55" w14:paraId="5D242CE9" w14:textId="77777777" w:rsidTr="009B184A">
        <w:trPr>
          <w:tblHeader/>
        </w:trPr>
        <w:tc>
          <w:tcPr>
            <w:tcW w:w="2481" w:type="dxa"/>
          </w:tcPr>
          <w:p w14:paraId="3CA679D8" w14:textId="77777777" w:rsidR="00941192" w:rsidRPr="00986A55" w:rsidRDefault="00941192" w:rsidP="0094119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986A5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986A55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 xml:space="preserve">แบงค็อก สุขุมวิท </w:t>
            </w: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16-2 </w:t>
            </w:r>
          </w:p>
        </w:tc>
        <w:tc>
          <w:tcPr>
            <w:tcW w:w="1800" w:type="dxa"/>
            <w:gridSpan w:val="2"/>
          </w:tcPr>
          <w:p w14:paraId="599D1960" w14:textId="77777777" w:rsidR="00941192" w:rsidRPr="00986A55" w:rsidRDefault="00941192" w:rsidP="00941192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04" w:type="dxa"/>
          </w:tcPr>
          <w:p w14:paraId="7AE363C5" w14:textId="77777777" w:rsidR="00941192" w:rsidRPr="00986A55" w:rsidRDefault="0094119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4" w:type="dxa"/>
            <w:gridSpan w:val="3"/>
            <w:vAlign w:val="bottom"/>
          </w:tcPr>
          <w:p w14:paraId="00776BFD" w14:textId="77777777" w:rsidR="00941192" w:rsidRPr="00986A55" w:rsidRDefault="00941192" w:rsidP="0094119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</w:p>
        </w:tc>
        <w:tc>
          <w:tcPr>
            <w:tcW w:w="7776" w:type="dxa"/>
            <w:gridSpan w:val="17"/>
            <w:vAlign w:val="bottom"/>
          </w:tcPr>
          <w:p w14:paraId="00768049" w14:textId="77777777" w:rsidR="00941192" w:rsidRPr="00986A55" w:rsidRDefault="00941192" w:rsidP="0094119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</w:p>
        </w:tc>
      </w:tr>
      <w:tr w:rsidR="00DF2309" w:rsidRPr="00986A55" w14:paraId="3290A417" w14:textId="77777777" w:rsidTr="009B184A">
        <w:trPr>
          <w:tblHeader/>
        </w:trPr>
        <w:tc>
          <w:tcPr>
            <w:tcW w:w="5685" w:type="dxa"/>
            <w:gridSpan w:val="4"/>
          </w:tcPr>
          <w:p w14:paraId="60A5E138" w14:textId="77777777" w:rsidR="00DF2309" w:rsidRPr="00986A55" w:rsidRDefault="00DF2309" w:rsidP="00941192">
            <w:pPr>
              <w:tabs>
                <w:tab w:val="clear" w:pos="5387"/>
                <w:tab w:val="clear" w:pos="5613"/>
                <w:tab w:val="clear" w:pos="6322"/>
                <w:tab w:val="clear" w:pos="6549"/>
                <w:tab w:val="left" w:pos="5498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</w:pPr>
          </w:p>
        </w:tc>
        <w:tc>
          <w:tcPr>
            <w:tcW w:w="837" w:type="dxa"/>
            <w:gridSpan w:val="2"/>
          </w:tcPr>
          <w:p w14:paraId="56BE14CF" w14:textId="77777777" w:rsidR="00DF2309" w:rsidRPr="00986A55" w:rsidRDefault="00DF2309" w:rsidP="00941192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7" w:type="dxa"/>
          </w:tcPr>
          <w:p w14:paraId="55311F84" w14:textId="77777777" w:rsidR="00DF2309" w:rsidRPr="00986A55" w:rsidRDefault="00DF2309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74" w:type="dxa"/>
            <w:gridSpan w:val="2"/>
          </w:tcPr>
          <w:p w14:paraId="5892EE62" w14:textId="77777777" w:rsidR="00DF2309" w:rsidRPr="00986A55" w:rsidRDefault="00DF2309" w:rsidP="00941192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17D000DE" w14:textId="77777777" w:rsidR="00DF2309" w:rsidRPr="00986A55" w:rsidRDefault="00DF2309" w:rsidP="00941192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2"/>
          </w:tcPr>
          <w:p w14:paraId="21BE0145" w14:textId="77777777" w:rsidR="00DF2309" w:rsidRPr="00986A55" w:rsidRDefault="00DF2309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11436586" w14:textId="77777777" w:rsidR="00DF2309" w:rsidRPr="00986A55" w:rsidRDefault="00DF2309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  <w:gridSpan w:val="2"/>
          </w:tcPr>
          <w:p w14:paraId="619A74A8" w14:textId="77777777" w:rsidR="00DF2309" w:rsidRPr="00986A55" w:rsidRDefault="00DF2309" w:rsidP="00941192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  <w:gridSpan w:val="2"/>
          </w:tcPr>
          <w:p w14:paraId="7D7A4CF6" w14:textId="77777777" w:rsidR="00DF2309" w:rsidRPr="00986A55" w:rsidRDefault="00DF2309" w:rsidP="00941192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57E763D7" w14:textId="77777777" w:rsidR="00DF2309" w:rsidRPr="00986A55" w:rsidRDefault="00DF2309" w:rsidP="00941192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  <w:gridSpan w:val="2"/>
          </w:tcPr>
          <w:p w14:paraId="62EE0D4A" w14:textId="77777777" w:rsidR="00DF2309" w:rsidRPr="00986A55" w:rsidRDefault="00DF2309" w:rsidP="00941192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6180B615" w14:textId="77777777" w:rsidR="00DF2309" w:rsidRPr="00986A55" w:rsidRDefault="00DF2309" w:rsidP="00941192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21D63A8B" w14:textId="77777777" w:rsidR="00DF2309" w:rsidRPr="00986A55" w:rsidRDefault="00DF2309" w:rsidP="00941192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941192" w:rsidRPr="00986A55" w14:paraId="51832ED5" w14:textId="77777777" w:rsidTr="009B184A">
        <w:trPr>
          <w:tblHeader/>
        </w:trPr>
        <w:tc>
          <w:tcPr>
            <w:tcW w:w="5685" w:type="dxa"/>
            <w:gridSpan w:val="4"/>
          </w:tcPr>
          <w:p w14:paraId="7E4E510E" w14:textId="77777777" w:rsidR="00941192" w:rsidRPr="00986A55" w:rsidRDefault="00941192" w:rsidP="00941192">
            <w:pPr>
              <w:tabs>
                <w:tab w:val="clear" w:pos="5387"/>
                <w:tab w:val="clear" w:pos="5613"/>
                <w:tab w:val="clear" w:pos="6322"/>
                <w:tab w:val="clear" w:pos="6549"/>
                <w:tab w:val="left" w:pos="54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 บูทิค แบงค็อก สุขุมวิท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16-2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โฮลดิ้งส์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จำกัด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ab/>
            </w:r>
          </w:p>
        </w:tc>
        <w:tc>
          <w:tcPr>
            <w:tcW w:w="837" w:type="dxa"/>
            <w:gridSpan w:val="2"/>
          </w:tcPr>
          <w:p w14:paraId="1D888218" w14:textId="77777777" w:rsidR="00941192" w:rsidRPr="00986A55" w:rsidRDefault="00941192" w:rsidP="00941192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7" w:type="dxa"/>
          </w:tcPr>
          <w:p w14:paraId="18F39DE0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74" w:type="dxa"/>
            <w:gridSpan w:val="2"/>
          </w:tcPr>
          <w:p w14:paraId="54FC54F8" w14:textId="77777777" w:rsidR="00941192" w:rsidRPr="00986A55" w:rsidRDefault="00941192" w:rsidP="00941192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6F548994" w14:textId="77777777" w:rsidR="00941192" w:rsidRPr="00986A55" w:rsidRDefault="00941192" w:rsidP="00941192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2"/>
          </w:tcPr>
          <w:p w14:paraId="192EEAA7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37ECD41F" w14:textId="77777777" w:rsidR="00941192" w:rsidRPr="00986A55" w:rsidRDefault="00941192" w:rsidP="0094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  <w:gridSpan w:val="2"/>
          </w:tcPr>
          <w:p w14:paraId="13927FBB" w14:textId="77777777" w:rsidR="00941192" w:rsidRPr="00986A55" w:rsidRDefault="00941192" w:rsidP="00941192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  <w:gridSpan w:val="2"/>
          </w:tcPr>
          <w:p w14:paraId="763AF3EF" w14:textId="77777777" w:rsidR="00941192" w:rsidRPr="00986A55" w:rsidRDefault="00941192" w:rsidP="00941192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4EAD1135" w14:textId="77777777" w:rsidR="00941192" w:rsidRPr="00986A55" w:rsidRDefault="00941192" w:rsidP="00941192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  <w:gridSpan w:val="2"/>
          </w:tcPr>
          <w:p w14:paraId="607A01FB" w14:textId="77777777" w:rsidR="00941192" w:rsidRPr="00986A55" w:rsidRDefault="00941192" w:rsidP="00941192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43AAF152" w14:textId="77777777" w:rsidR="00941192" w:rsidRPr="00986A55" w:rsidRDefault="0094119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0FF8A94A" w14:textId="77777777" w:rsidR="00941192" w:rsidRPr="00986A55" w:rsidRDefault="00941192" w:rsidP="00941192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F2511E" w:rsidRPr="00986A55" w14:paraId="3E204012" w14:textId="77777777" w:rsidTr="009B184A">
        <w:trPr>
          <w:tblHeader/>
        </w:trPr>
        <w:tc>
          <w:tcPr>
            <w:tcW w:w="2481" w:type="dxa"/>
          </w:tcPr>
          <w:p w14:paraId="30A88F00" w14:textId="77777777" w:rsidR="00F2511E" w:rsidRPr="00986A55" w:rsidRDefault="00F2511E" w:rsidP="00F2511E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บริษัท บูทิค </w:t>
            </w: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แบงค็อก สุขุมวิท </w:t>
            </w:r>
            <w:r w:rsidRPr="00986A55">
              <w:rPr>
                <w:rFonts w:ascii="Angsana New" w:hAnsi="Angsana New" w:cs="Angsana New"/>
                <w:sz w:val="23"/>
                <w:szCs w:val="23"/>
              </w:rPr>
              <w:t>16-2</w:t>
            </w:r>
          </w:p>
          <w:p w14:paraId="4D82C2E0" w14:textId="77777777" w:rsidR="00F2511E" w:rsidRPr="00986A55" w:rsidRDefault="00F2511E" w:rsidP="00F2511E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  <w:gridSpan w:val="2"/>
          </w:tcPr>
          <w:p w14:paraId="7F961938" w14:textId="035D11BD" w:rsidR="00F2511E" w:rsidRPr="00986A55" w:rsidRDefault="00F2511E" w:rsidP="00F2511E">
            <w:pPr>
              <w:tabs>
                <w:tab w:val="clear" w:pos="227"/>
                <w:tab w:val="left" w:pos="32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en-GB"/>
              </w:rPr>
              <w:t>กิจการโรงแร</w:t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en-GB"/>
              </w:rPr>
              <w:t xml:space="preserve">ม 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en-GB"/>
              </w:rPr>
              <w:br/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en-GB"/>
              </w:rPr>
              <w:t xml:space="preserve">  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>(</w:t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อยู่ระหว่างการก่อสร้าง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04" w:type="dxa"/>
          </w:tcPr>
          <w:p w14:paraId="3C5288D5" w14:textId="77777777" w:rsidR="00F2511E" w:rsidRPr="00986A55" w:rsidRDefault="00F2511E" w:rsidP="00F2511E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  <w:gridSpan w:val="2"/>
          </w:tcPr>
          <w:p w14:paraId="45582739" w14:textId="3397FA47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847" w:type="dxa"/>
          </w:tcPr>
          <w:p w14:paraId="61E5995C" w14:textId="77777777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74" w:type="dxa"/>
            <w:gridSpan w:val="2"/>
          </w:tcPr>
          <w:p w14:paraId="40394E97" w14:textId="71B47A73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72,440</w:t>
            </w:r>
          </w:p>
        </w:tc>
        <w:tc>
          <w:tcPr>
            <w:tcW w:w="810" w:type="dxa"/>
            <w:gridSpan w:val="2"/>
          </w:tcPr>
          <w:p w14:paraId="7188CD78" w14:textId="77777777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56,600</w:t>
            </w:r>
          </w:p>
        </w:tc>
        <w:tc>
          <w:tcPr>
            <w:tcW w:w="747" w:type="dxa"/>
            <w:gridSpan w:val="2"/>
          </w:tcPr>
          <w:p w14:paraId="283F73E6" w14:textId="5DB00417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254E0969" w14:textId="77777777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  <w:gridSpan w:val="2"/>
          </w:tcPr>
          <w:p w14:paraId="3DCBC63B" w14:textId="453A8F4A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4D808B0B" w14:textId="77777777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5762F505" w14:textId="7EF18F04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0A5E9A5C" w14:textId="77777777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A547138" w14:textId="58977D72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4885B38" w14:textId="12350946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2511E" w:rsidRPr="00986A55" w14:paraId="4F71BE97" w14:textId="77777777" w:rsidTr="009B184A">
        <w:trPr>
          <w:tblHeader/>
        </w:trPr>
        <w:tc>
          <w:tcPr>
            <w:tcW w:w="2481" w:type="dxa"/>
          </w:tcPr>
          <w:p w14:paraId="7646CC60" w14:textId="77777777" w:rsidR="00F2511E" w:rsidRPr="00986A55" w:rsidRDefault="00F2511E" w:rsidP="00F2511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151B76EA" w14:textId="77777777" w:rsidR="00F2511E" w:rsidRPr="00986A55" w:rsidRDefault="00F2511E" w:rsidP="00F2511E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04" w:type="dxa"/>
          </w:tcPr>
          <w:p w14:paraId="59ADA22F" w14:textId="77777777" w:rsidR="00F2511E" w:rsidRPr="00986A55" w:rsidRDefault="00F2511E" w:rsidP="00F2511E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7" w:type="dxa"/>
            <w:gridSpan w:val="2"/>
          </w:tcPr>
          <w:p w14:paraId="7533C13C" w14:textId="77777777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7" w:type="dxa"/>
          </w:tcPr>
          <w:p w14:paraId="5D8904AB" w14:textId="77777777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74" w:type="dxa"/>
            <w:gridSpan w:val="2"/>
          </w:tcPr>
          <w:p w14:paraId="6C850749" w14:textId="77777777" w:rsidR="00F2511E" w:rsidRPr="00986A55" w:rsidRDefault="00F2511E" w:rsidP="00F2511E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46755C54" w14:textId="77777777" w:rsidR="00F2511E" w:rsidRPr="00986A55" w:rsidRDefault="00F2511E" w:rsidP="00F2511E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2"/>
          </w:tcPr>
          <w:p w14:paraId="1F63D012" w14:textId="77777777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5331F5F0" w14:textId="77777777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  <w:gridSpan w:val="2"/>
          </w:tcPr>
          <w:p w14:paraId="3EB4E941" w14:textId="77777777" w:rsidR="00F2511E" w:rsidRPr="00986A55" w:rsidRDefault="00F2511E" w:rsidP="00F2511E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  <w:gridSpan w:val="2"/>
          </w:tcPr>
          <w:p w14:paraId="3D654020" w14:textId="77777777" w:rsidR="00F2511E" w:rsidRPr="00986A55" w:rsidRDefault="00F2511E" w:rsidP="00F2511E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7059D979" w14:textId="77777777" w:rsidR="00F2511E" w:rsidRPr="00986A55" w:rsidRDefault="00F2511E" w:rsidP="00F2511E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  <w:gridSpan w:val="2"/>
          </w:tcPr>
          <w:p w14:paraId="41F8EC98" w14:textId="77777777" w:rsidR="00F2511E" w:rsidRPr="00986A55" w:rsidRDefault="00F2511E" w:rsidP="00F2511E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059963F4" w14:textId="77777777" w:rsidR="00F2511E" w:rsidRPr="00986A55" w:rsidRDefault="00F2511E" w:rsidP="00F2511E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689C4E39" w14:textId="77777777" w:rsidR="00F2511E" w:rsidRPr="00986A55" w:rsidRDefault="00F2511E" w:rsidP="00F2511E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F2511E" w:rsidRPr="00986A55" w14:paraId="79BBB1BA" w14:textId="77777777" w:rsidTr="009B184A">
        <w:trPr>
          <w:tblHeader/>
        </w:trPr>
        <w:tc>
          <w:tcPr>
            <w:tcW w:w="2481" w:type="dxa"/>
          </w:tcPr>
          <w:p w14:paraId="59A9978C" w14:textId="77777777" w:rsidR="00F2511E" w:rsidRPr="00986A55" w:rsidRDefault="00F2511E" w:rsidP="00F2511E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ตรง</w:t>
            </w:r>
          </w:p>
        </w:tc>
        <w:tc>
          <w:tcPr>
            <w:tcW w:w="1800" w:type="dxa"/>
            <w:gridSpan w:val="2"/>
          </w:tcPr>
          <w:p w14:paraId="5A27B6E4" w14:textId="77777777" w:rsidR="00F2511E" w:rsidRPr="00986A55" w:rsidRDefault="00F2511E" w:rsidP="00F2511E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04" w:type="dxa"/>
          </w:tcPr>
          <w:p w14:paraId="40A02B49" w14:textId="77777777" w:rsidR="00F2511E" w:rsidRPr="00986A55" w:rsidRDefault="00F2511E" w:rsidP="00F2511E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7" w:type="dxa"/>
            <w:gridSpan w:val="2"/>
          </w:tcPr>
          <w:p w14:paraId="5BA95CEB" w14:textId="77777777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7" w:type="dxa"/>
          </w:tcPr>
          <w:p w14:paraId="0B5E9591" w14:textId="77777777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74" w:type="dxa"/>
            <w:gridSpan w:val="2"/>
          </w:tcPr>
          <w:p w14:paraId="469C8842" w14:textId="77777777" w:rsidR="00F2511E" w:rsidRPr="00986A55" w:rsidRDefault="00F2511E" w:rsidP="00F2511E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7E2428BC" w14:textId="77777777" w:rsidR="00F2511E" w:rsidRPr="00986A55" w:rsidRDefault="00F2511E" w:rsidP="00F2511E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2"/>
          </w:tcPr>
          <w:p w14:paraId="4C3BAF8E" w14:textId="77777777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28CAACC9" w14:textId="77777777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  <w:gridSpan w:val="2"/>
          </w:tcPr>
          <w:p w14:paraId="02535877" w14:textId="77777777" w:rsidR="00F2511E" w:rsidRPr="00986A55" w:rsidRDefault="00F2511E" w:rsidP="00F2511E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  <w:gridSpan w:val="2"/>
          </w:tcPr>
          <w:p w14:paraId="52757E9B" w14:textId="77777777" w:rsidR="00F2511E" w:rsidRPr="00986A55" w:rsidRDefault="00F2511E" w:rsidP="00F2511E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0086F50E" w14:textId="77777777" w:rsidR="00F2511E" w:rsidRPr="00986A55" w:rsidRDefault="00F2511E" w:rsidP="00F2511E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  <w:gridSpan w:val="2"/>
          </w:tcPr>
          <w:p w14:paraId="5473BE0D" w14:textId="77777777" w:rsidR="00F2511E" w:rsidRPr="00986A55" w:rsidRDefault="00F2511E" w:rsidP="00F2511E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774ED9C1" w14:textId="77777777" w:rsidR="00F2511E" w:rsidRPr="00986A55" w:rsidRDefault="00F2511E" w:rsidP="00F2511E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2704AF09" w14:textId="77777777" w:rsidR="00F2511E" w:rsidRPr="00986A55" w:rsidRDefault="00F2511E" w:rsidP="00F2511E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F2511E" w:rsidRPr="00986A55" w14:paraId="6A42EE8F" w14:textId="77777777" w:rsidTr="009B184A">
        <w:trPr>
          <w:tblHeader/>
        </w:trPr>
        <w:tc>
          <w:tcPr>
            <w:tcW w:w="2481" w:type="dxa"/>
          </w:tcPr>
          <w:p w14:paraId="309E1506" w14:textId="77777777" w:rsidR="00F2511E" w:rsidRPr="00986A55" w:rsidRDefault="00F2511E" w:rsidP="00F2511E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บริษัท บูทิค </w:t>
            </w: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แบงค็อก สุขุมวิท </w:t>
            </w:r>
            <w:r w:rsidRPr="00986A55">
              <w:rPr>
                <w:rFonts w:ascii="Angsana New" w:hAnsi="Angsana New" w:cs="Angsana New"/>
                <w:sz w:val="23"/>
                <w:szCs w:val="23"/>
              </w:rPr>
              <w:t>16-2</w:t>
            </w:r>
          </w:p>
          <w:p w14:paraId="3B9942C0" w14:textId="68D822DC" w:rsidR="00F2511E" w:rsidRPr="00986A55" w:rsidRDefault="00F2511E" w:rsidP="00F2511E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 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โฮลดิ้งส์ </w:t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วัน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  <w:gridSpan w:val="2"/>
          </w:tcPr>
          <w:p w14:paraId="01A282BD" w14:textId="77777777" w:rsidR="00F2511E" w:rsidRPr="00986A55" w:rsidRDefault="00F2511E" w:rsidP="00F2511E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527E4EF9" w14:textId="77777777" w:rsidR="00F2511E" w:rsidRPr="00986A55" w:rsidRDefault="00F2511E" w:rsidP="00F2511E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  <w:gridSpan w:val="2"/>
          </w:tcPr>
          <w:p w14:paraId="52A876C8" w14:textId="68695314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847" w:type="dxa"/>
          </w:tcPr>
          <w:p w14:paraId="23E1B12C" w14:textId="77777777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74" w:type="dxa"/>
            <w:gridSpan w:val="2"/>
          </w:tcPr>
          <w:p w14:paraId="2456A8A6" w14:textId="0B7D9786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74,440</w:t>
            </w:r>
          </w:p>
        </w:tc>
        <w:tc>
          <w:tcPr>
            <w:tcW w:w="810" w:type="dxa"/>
            <w:gridSpan w:val="2"/>
          </w:tcPr>
          <w:p w14:paraId="2B909C9B" w14:textId="77777777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58,600</w:t>
            </w:r>
          </w:p>
        </w:tc>
        <w:tc>
          <w:tcPr>
            <w:tcW w:w="747" w:type="dxa"/>
            <w:gridSpan w:val="2"/>
          </w:tcPr>
          <w:p w14:paraId="65D4B7E7" w14:textId="35C5C89D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37,964</w:t>
            </w:r>
          </w:p>
        </w:tc>
        <w:tc>
          <w:tcPr>
            <w:tcW w:w="810" w:type="dxa"/>
            <w:gridSpan w:val="2"/>
          </w:tcPr>
          <w:p w14:paraId="2CA011B4" w14:textId="77777777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29,886</w:t>
            </w:r>
          </w:p>
        </w:tc>
        <w:tc>
          <w:tcPr>
            <w:tcW w:w="828" w:type="dxa"/>
            <w:gridSpan w:val="2"/>
          </w:tcPr>
          <w:p w14:paraId="13D3F8BD" w14:textId="7297E67E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45FA360A" w14:textId="77777777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AF7ED22" w14:textId="14089A38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37,964</w:t>
            </w:r>
          </w:p>
        </w:tc>
        <w:tc>
          <w:tcPr>
            <w:tcW w:w="720" w:type="dxa"/>
            <w:gridSpan w:val="2"/>
          </w:tcPr>
          <w:p w14:paraId="0451007B" w14:textId="77777777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29,886</w:t>
            </w:r>
          </w:p>
        </w:tc>
        <w:tc>
          <w:tcPr>
            <w:tcW w:w="810" w:type="dxa"/>
          </w:tcPr>
          <w:p w14:paraId="328C1AF8" w14:textId="46B45960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3F35CFB" w14:textId="17B16FEA" w:rsidR="00F2511E" w:rsidRPr="00986A55" w:rsidRDefault="00F2511E" w:rsidP="00F2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1C1E541C" w14:textId="40DDD4BB" w:rsidR="008A1F75" w:rsidRPr="002515FD" w:rsidRDefault="008A1F75">
      <w:pPr>
        <w:rPr>
          <w:rFonts w:cstheme="minorBidi"/>
        </w:rPr>
      </w:pPr>
    </w:p>
    <w:tbl>
      <w:tblPr>
        <w:tblpPr w:leftFromText="180" w:rightFromText="180" w:vertAnchor="text" w:tblpX="-39" w:tblpY="1"/>
        <w:tblOverlap w:val="never"/>
        <w:tblW w:w="1519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800"/>
        <w:gridCol w:w="1350"/>
        <w:gridCol w:w="872"/>
        <w:gridCol w:w="17"/>
        <w:gridCol w:w="731"/>
        <w:gridCol w:w="47"/>
        <w:gridCol w:w="752"/>
        <w:gridCol w:w="810"/>
        <w:gridCol w:w="810"/>
        <w:gridCol w:w="24"/>
        <w:gridCol w:w="777"/>
        <w:gridCol w:w="36"/>
        <w:gridCol w:w="783"/>
        <w:gridCol w:w="48"/>
        <w:gridCol w:w="744"/>
        <w:gridCol w:w="42"/>
        <w:gridCol w:w="696"/>
        <w:gridCol w:w="54"/>
        <w:gridCol w:w="675"/>
        <w:gridCol w:w="48"/>
        <w:gridCol w:w="762"/>
        <w:gridCol w:w="51"/>
        <w:gridCol w:w="750"/>
      </w:tblGrid>
      <w:tr w:rsidR="00B30978" w:rsidRPr="00986A55" w14:paraId="08ECA5C3" w14:textId="77777777" w:rsidTr="00EB20C2">
        <w:trPr>
          <w:tblHeader/>
        </w:trPr>
        <w:tc>
          <w:tcPr>
            <w:tcW w:w="15199" w:type="dxa"/>
            <w:gridSpan w:val="24"/>
            <w:vAlign w:val="bottom"/>
          </w:tcPr>
          <w:p w14:paraId="4E575F37" w14:textId="77777777" w:rsidR="00B30978" w:rsidRPr="00986A55" w:rsidRDefault="00B30978" w:rsidP="00B309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B30978" w:rsidRPr="00986A55" w14:paraId="3EABF53B" w14:textId="77777777" w:rsidTr="0084293B">
        <w:trPr>
          <w:tblHeader/>
        </w:trPr>
        <w:tc>
          <w:tcPr>
            <w:tcW w:w="2520" w:type="dxa"/>
            <w:vAlign w:val="bottom"/>
          </w:tcPr>
          <w:p w14:paraId="799FE913" w14:textId="77777777" w:rsidR="00B30978" w:rsidRPr="00986A55" w:rsidRDefault="00B30978" w:rsidP="00B3097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06BD89CC" w14:textId="77777777" w:rsidR="00B30978" w:rsidRPr="00986A55" w:rsidRDefault="00B30978" w:rsidP="00B30978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05C0F62" w14:textId="77777777" w:rsidR="00B30978" w:rsidRPr="00986A55" w:rsidRDefault="00B30978" w:rsidP="00B30978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872" w:type="dxa"/>
            <w:vAlign w:val="bottom"/>
          </w:tcPr>
          <w:p w14:paraId="56C6E5E3" w14:textId="77777777" w:rsidR="00B30978" w:rsidRPr="00986A55" w:rsidRDefault="00B30978" w:rsidP="00B309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95" w:type="dxa"/>
            <w:gridSpan w:val="3"/>
            <w:vAlign w:val="bottom"/>
          </w:tcPr>
          <w:p w14:paraId="276E13A7" w14:textId="77777777" w:rsidR="00B30978" w:rsidRPr="00986A55" w:rsidRDefault="00B30978" w:rsidP="00B309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52" w:type="dxa"/>
            <w:vAlign w:val="bottom"/>
          </w:tcPr>
          <w:p w14:paraId="44F4AD82" w14:textId="77777777" w:rsidR="00B30978" w:rsidRPr="00986A55" w:rsidRDefault="00B30978" w:rsidP="00B309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9B124C5" w14:textId="77777777" w:rsidR="00B30978" w:rsidRPr="00986A55" w:rsidRDefault="00B30978" w:rsidP="00B309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1BDCA3E3" w14:textId="77777777" w:rsidR="00B30978" w:rsidRPr="00986A55" w:rsidRDefault="00B30978" w:rsidP="00B309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7A87FAED" w14:textId="77777777" w:rsidR="00B30978" w:rsidRPr="00986A55" w:rsidRDefault="00B30978" w:rsidP="00B309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31" w:type="dxa"/>
            <w:gridSpan w:val="2"/>
            <w:vAlign w:val="bottom"/>
          </w:tcPr>
          <w:p w14:paraId="4DB25088" w14:textId="77777777" w:rsidR="00B30978" w:rsidRPr="00986A55" w:rsidRDefault="00B30978" w:rsidP="00B309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CC843C1" w14:textId="77777777" w:rsidR="00B30978" w:rsidRPr="00986A55" w:rsidRDefault="00B30978" w:rsidP="00B309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39DC0E7E" w14:textId="77777777" w:rsidR="00B30978" w:rsidRPr="00986A55" w:rsidRDefault="00B30978" w:rsidP="00B309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4A24C746" w14:textId="77777777" w:rsidR="00B30978" w:rsidRPr="00986A55" w:rsidRDefault="00B30978" w:rsidP="00B309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563" w:type="dxa"/>
            <w:gridSpan w:val="3"/>
            <w:vAlign w:val="bottom"/>
          </w:tcPr>
          <w:p w14:paraId="7FFD978D" w14:textId="77777777" w:rsidR="00B30978" w:rsidRPr="00986A55" w:rsidRDefault="00B30978" w:rsidP="00B309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สำหรับ</w:t>
            </w:r>
          </w:p>
        </w:tc>
      </w:tr>
      <w:tr w:rsidR="00B30978" w:rsidRPr="00986A55" w14:paraId="0757DD5D" w14:textId="77777777" w:rsidTr="0084293B">
        <w:trPr>
          <w:tblHeader/>
        </w:trPr>
        <w:tc>
          <w:tcPr>
            <w:tcW w:w="2520" w:type="dxa"/>
          </w:tcPr>
          <w:p w14:paraId="65EBBFC2" w14:textId="77777777" w:rsidR="00B30978" w:rsidRPr="00986A55" w:rsidRDefault="00B30978" w:rsidP="00B309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00" w:type="dxa"/>
          </w:tcPr>
          <w:p w14:paraId="202861D3" w14:textId="77777777" w:rsidR="00B30978" w:rsidRPr="00986A55" w:rsidRDefault="00B30978" w:rsidP="00B309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14:paraId="483DA827" w14:textId="77777777" w:rsidR="00B30978" w:rsidRPr="00986A55" w:rsidRDefault="00B30978" w:rsidP="00B30978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667" w:type="dxa"/>
            <w:gridSpan w:val="4"/>
            <w:vAlign w:val="bottom"/>
          </w:tcPr>
          <w:p w14:paraId="0068CB78" w14:textId="77777777" w:rsidR="00B30978" w:rsidRPr="00986A55" w:rsidRDefault="00B30978" w:rsidP="00B309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562" w:type="dxa"/>
            <w:gridSpan w:val="2"/>
            <w:vAlign w:val="bottom"/>
          </w:tcPr>
          <w:p w14:paraId="4F527244" w14:textId="77777777" w:rsidR="00B30978" w:rsidRPr="00986A55" w:rsidRDefault="00B30978" w:rsidP="00B309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647" w:type="dxa"/>
            <w:gridSpan w:val="4"/>
            <w:vAlign w:val="bottom"/>
          </w:tcPr>
          <w:p w14:paraId="28F672F9" w14:textId="77777777" w:rsidR="00B30978" w:rsidRPr="00986A55" w:rsidRDefault="00B30978" w:rsidP="00B309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7" w:type="dxa"/>
            <w:gridSpan w:val="4"/>
          </w:tcPr>
          <w:p w14:paraId="11A57B46" w14:textId="77777777" w:rsidR="00B30978" w:rsidRPr="00986A55" w:rsidRDefault="00B30978" w:rsidP="00B3097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73" w:type="dxa"/>
            <w:gridSpan w:val="4"/>
          </w:tcPr>
          <w:p w14:paraId="1476E47B" w14:textId="77777777" w:rsidR="00B30978" w:rsidRPr="00986A55" w:rsidRDefault="00B30978" w:rsidP="00B3097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63" w:type="dxa"/>
            <w:gridSpan w:val="3"/>
            <w:vAlign w:val="bottom"/>
          </w:tcPr>
          <w:p w14:paraId="3027F111" w14:textId="725E9B42" w:rsidR="00B30978" w:rsidRPr="00986A55" w:rsidRDefault="00B30978" w:rsidP="00B30978">
            <w:pPr>
              <w:pStyle w:val="acctmergecolhdg"/>
              <w:spacing w:line="240" w:lineRule="auto"/>
              <w:ind w:left="-88" w:right="-133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งวด</w:t>
            </w:r>
            <w:r w:rsidR="006B6171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B30978" w:rsidRPr="00986A55" w14:paraId="2F1255F4" w14:textId="77777777" w:rsidTr="0084293B">
        <w:trPr>
          <w:tblHeader/>
        </w:trPr>
        <w:tc>
          <w:tcPr>
            <w:tcW w:w="2520" w:type="dxa"/>
            <w:vAlign w:val="bottom"/>
          </w:tcPr>
          <w:p w14:paraId="50D3F780" w14:textId="77777777" w:rsidR="00B30978" w:rsidRPr="00986A55" w:rsidRDefault="00B30978" w:rsidP="00B3097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6ECAC49C" w14:textId="77777777" w:rsidR="00B30978" w:rsidRPr="00986A55" w:rsidRDefault="00B30978" w:rsidP="00B30978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3E59013" w14:textId="77777777" w:rsidR="00B30978" w:rsidRPr="00986A55" w:rsidRDefault="00B30978" w:rsidP="00B309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72" w:type="dxa"/>
            <w:vAlign w:val="bottom"/>
          </w:tcPr>
          <w:p w14:paraId="48D52F66" w14:textId="684C451D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95" w:type="dxa"/>
            <w:gridSpan w:val="3"/>
            <w:vAlign w:val="bottom"/>
          </w:tcPr>
          <w:p w14:paraId="358837B1" w14:textId="2C48FAAA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52" w:type="dxa"/>
            <w:vAlign w:val="bottom"/>
          </w:tcPr>
          <w:p w14:paraId="45CD60C2" w14:textId="4FA5A547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10" w:type="dxa"/>
            <w:vAlign w:val="bottom"/>
          </w:tcPr>
          <w:p w14:paraId="7305DC0C" w14:textId="5E490C74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34" w:type="dxa"/>
            <w:gridSpan w:val="2"/>
            <w:vAlign w:val="bottom"/>
          </w:tcPr>
          <w:p w14:paraId="42D7B5F0" w14:textId="5CB2F802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13" w:type="dxa"/>
            <w:gridSpan w:val="2"/>
            <w:vAlign w:val="bottom"/>
          </w:tcPr>
          <w:p w14:paraId="686BA282" w14:textId="551B877C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31" w:type="dxa"/>
            <w:gridSpan w:val="2"/>
            <w:vAlign w:val="bottom"/>
          </w:tcPr>
          <w:p w14:paraId="04464BC4" w14:textId="7E020D76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86" w:type="dxa"/>
            <w:gridSpan w:val="2"/>
            <w:vAlign w:val="bottom"/>
          </w:tcPr>
          <w:p w14:paraId="17D55F52" w14:textId="28F15176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50" w:type="dxa"/>
            <w:gridSpan w:val="2"/>
            <w:vAlign w:val="bottom"/>
          </w:tcPr>
          <w:p w14:paraId="6FB67A58" w14:textId="37A435BC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23" w:type="dxa"/>
            <w:gridSpan w:val="2"/>
            <w:vAlign w:val="bottom"/>
          </w:tcPr>
          <w:p w14:paraId="46806C97" w14:textId="01FAE8C9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3" w:type="dxa"/>
            <w:gridSpan w:val="2"/>
            <w:vAlign w:val="bottom"/>
          </w:tcPr>
          <w:p w14:paraId="47D2C8FA" w14:textId="365F001E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50" w:type="dxa"/>
            <w:vAlign w:val="bottom"/>
          </w:tcPr>
          <w:p w14:paraId="7C74FCC7" w14:textId="53F8408B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</w:tr>
      <w:tr w:rsidR="00B30978" w:rsidRPr="00986A55" w14:paraId="6F328DA2" w14:textId="77777777" w:rsidTr="0084293B">
        <w:trPr>
          <w:tblHeader/>
        </w:trPr>
        <w:tc>
          <w:tcPr>
            <w:tcW w:w="2520" w:type="dxa"/>
            <w:vAlign w:val="bottom"/>
          </w:tcPr>
          <w:p w14:paraId="6D784EA0" w14:textId="77777777" w:rsidR="00B30978" w:rsidRPr="00986A55" w:rsidRDefault="00B30978" w:rsidP="00B3097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3B6D39ED" w14:textId="77777777" w:rsidR="00B30978" w:rsidRPr="00986A55" w:rsidRDefault="00B30978" w:rsidP="00B30978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853FEDB" w14:textId="77777777" w:rsidR="00B30978" w:rsidRPr="00986A55" w:rsidRDefault="00B30978" w:rsidP="00B309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72" w:type="dxa"/>
            <w:vAlign w:val="bottom"/>
          </w:tcPr>
          <w:p w14:paraId="7964F584" w14:textId="6BBBA642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95" w:type="dxa"/>
            <w:gridSpan w:val="3"/>
            <w:vAlign w:val="bottom"/>
          </w:tcPr>
          <w:p w14:paraId="312BC09D" w14:textId="4D181A65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52" w:type="dxa"/>
            <w:vAlign w:val="bottom"/>
          </w:tcPr>
          <w:p w14:paraId="76892405" w14:textId="5684358D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0637BD9E" w14:textId="1441F2E1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34" w:type="dxa"/>
            <w:gridSpan w:val="2"/>
            <w:vAlign w:val="bottom"/>
          </w:tcPr>
          <w:p w14:paraId="23721C29" w14:textId="02F49FCA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3" w:type="dxa"/>
            <w:gridSpan w:val="2"/>
            <w:vAlign w:val="bottom"/>
          </w:tcPr>
          <w:p w14:paraId="6BAF087D" w14:textId="648135F3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31" w:type="dxa"/>
            <w:gridSpan w:val="2"/>
            <w:vAlign w:val="bottom"/>
          </w:tcPr>
          <w:p w14:paraId="34E59B12" w14:textId="2A3A212B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6" w:type="dxa"/>
            <w:gridSpan w:val="2"/>
            <w:vAlign w:val="bottom"/>
          </w:tcPr>
          <w:p w14:paraId="677ADE86" w14:textId="7C584A29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50" w:type="dxa"/>
            <w:gridSpan w:val="2"/>
            <w:vAlign w:val="bottom"/>
          </w:tcPr>
          <w:p w14:paraId="6FB7A47A" w14:textId="4DFE6143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3" w:type="dxa"/>
            <w:gridSpan w:val="2"/>
            <w:vAlign w:val="bottom"/>
          </w:tcPr>
          <w:p w14:paraId="732DC870" w14:textId="3FBF2877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3" w:type="dxa"/>
            <w:gridSpan w:val="2"/>
            <w:vAlign w:val="bottom"/>
          </w:tcPr>
          <w:p w14:paraId="3E6F7516" w14:textId="05EAC074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50" w:type="dxa"/>
            <w:vAlign w:val="bottom"/>
          </w:tcPr>
          <w:p w14:paraId="54EBA555" w14:textId="35D79457" w:rsidR="00B30978" w:rsidRPr="00986A55" w:rsidRDefault="00B30978" w:rsidP="00B309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1</w:t>
            </w:r>
          </w:p>
        </w:tc>
      </w:tr>
      <w:tr w:rsidR="00B30978" w:rsidRPr="00986A55" w14:paraId="22BD360F" w14:textId="77777777" w:rsidTr="0084293B">
        <w:trPr>
          <w:tblHeader/>
        </w:trPr>
        <w:tc>
          <w:tcPr>
            <w:tcW w:w="2520" w:type="dxa"/>
            <w:vAlign w:val="bottom"/>
          </w:tcPr>
          <w:p w14:paraId="0170854E" w14:textId="77777777" w:rsidR="00B30978" w:rsidRPr="00986A55" w:rsidRDefault="00B30978" w:rsidP="00B3097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54B6A1C7" w14:textId="77777777" w:rsidR="00B30978" w:rsidRPr="00986A55" w:rsidRDefault="00B30978" w:rsidP="00B30978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D694215" w14:textId="77777777" w:rsidR="00B30978" w:rsidRPr="00986A55" w:rsidRDefault="00B30978" w:rsidP="00B309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67" w:type="dxa"/>
            <w:gridSpan w:val="4"/>
            <w:vAlign w:val="bottom"/>
          </w:tcPr>
          <w:p w14:paraId="4A190F6C" w14:textId="77777777" w:rsidR="00B30978" w:rsidRPr="00986A55" w:rsidRDefault="00B30978" w:rsidP="00B309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862" w:type="dxa"/>
            <w:gridSpan w:val="17"/>
            <w:vAlign w:val="bottom"/>
          </w:tcPr>
          <w:p w14:paraId="3E717C60" w14:textId="77777777" w:rsidR="00B30978" w:rsidRPr="00986A55" w:rsidRDefault="00B30978" w:rsidP="00B309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8A1F75" w:rsidRPr="00986A55" w14:paraId="4755D410" w14:textId="77777777" w:rsidTr="0084293B">
        <w:trPr>
          <w:tblHeader/>
        </w:trPr>
        <w:tc>
          <w:tcPr>
            <w:tcW w:w="5670" w:type="dxa"/>
            <w:gridSpan w:val="3"/>
          </w:tcPr>
          <w:p w14:paraId="32499CB0" w14:textId="073D7F8C" w:rsidR="008A1F75" w:rsidRPr="00986A55" w:rsidRDefault="008A1F75" w:rsidP="00002037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 บูทิค แบงค็อก สุขุมวิท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16-2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โฮลดิ้งส์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วัน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889" w:type="dxa"/>
            <w:gridSpan w:val="2"/>
          </w:tcPr>
          <w:p w14:paraId="4D0CD24B" w14:textId="77777777" w:rsidR="008A1F75" w:rsidRPr="00986A55" w:rsidRDefault="008A1F75" w:rsidP="00B3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1" w:type="dxa"/>
          </w:tcPr>
          <w:p w14:paraId="7FEC7696" w14:textId="77777777" w:rsidR="008A1F75" w:rsidRPr="00986A55" w:rsidRDefault="008A1F75" w:rsidP="00B3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gridSpan w:val="2"/>
          </w:tcPr>
          <w:p w14:paraId="2D8E558D" w14:textId="77777777" w:rsidR="008A1F75" w:rsidRPr="00986A55" w:rsidRDefault="008A1F75" w:rsidP="00B3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874BBD8" w14:textId="77777777" w:rsidR="008A1F75" w:rsidRPr="00986A55" w:rsidRDefault="008A1F75" w:rsidP="00B3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1571B18" w14:textId="77777777" w:rsidR="008A1F75" w:rsidRPr="00986A55" w:rsidRDefault="008A1F75" w:rsidP="00B3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45B74873" w14:textId="77777777" w:rsidR="008A1F75" w:rsidRPr="00986A55" w:rsidRDefault="008A1F75" w:rsidP="00B3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  <w:gridSpan w:val="2"/>
          </w:tcPr>
          <w:p w14:paraId="236350BA" w14:textId="77777777" w:rsidR="008A1F75" w:rsidRPr="00986A55" w:rsidRDefault="008A1F75" w:rsidP="00B3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341CA718" w14:textId="77777777" w:rsidR="008A1F75" w:rsidRPr="00986A55" w:rsidRDefault="008A1F75" w:rsidP="00B3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  <w:gridSpan w:val="2"/>
          </w:tcPr>
          <w:p w14:paraId="4A430E0C" w14:textId="77777777" w:rsidR="008A1F75" w:rsidRPr="00986A55" w:rsidRDefault="008A1F75" w:rsidP="00B3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097EC365" w14:textId="77777777" w:rsidR="008A1F75" w:rsidRPr="00986A55" w:rsidRDefault="008A1F75" w:rsidP="00B3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F1AB5C8" w14:textId="77777777" w:rsidR="008A1F75" w:rsidRPr="00986A55" w:rsidRDefault="008A1F75" w:rsidP="00B3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1EBCAD6C" w14:textId="77777777" w:rsidR="008A1F75" w:rsidRPr="00986A55" w:rsidRDefault="008A1F75" w:rsidP="00B3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A1F75" w:rsidRPr="00986A55" w14:paraId="29F91767" w14:textId="77777777" w:rsidTr="0084293B">
        <w:trPr>
          <w:tblHeader/>
        </w:trPr>
        <w:tc>
          <w:tcPr>
            <w:tcW w:w="2520" w:type="dxa"/>
          </w:tcPr>
          <w:p w14:paraId="5BFFA9AB" w14:textId="77777777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บริษัท บูทิค </w:t>
            </w: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แบงค็อก สุขุมวิท </w:t>
            </w:r>
            <w:r w:rsidRPr="00986A55">
              <w:rPr>
                <w:rFonts w:ascii="Angsana New" w:hAnsi="Angsana New" w:cs="Angsana New"/>
                <w:sz w:val="23"/>
                <w:szCs w:val="23"/>
              </w:rPr>
              <w:t>16-2</w:t>
            </w:r>
          </w:p>
          <w:p w14:paraId="42B53CC2" w14:textId="7A1CE3AD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</w:t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</w:tcPr>
          <w:p w14:paraId="3DE8BB3D" w14:textId="41576CE4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</w:tcPr>
          <w:p w14:paraId="2463E80E" w14:textId="51F94935" w:rsidR="008A1F75" w:rsidRPr="00986A55" w:rsidRDefault="008A1F75" w:rsidP="008A1F75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89" w:type="dxa"/>
            <w:gridSpan w:val="2"/>
          </w:tcPr>
          <w:p w14:paraId="27CA3336" w14:textId="637A630C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31" w:type="dxa"/>
          </w:tcPr>
          <w:p w14:paraId="131B5518" w14:textId="6936B9AB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99" w:type="dxa"/>
            <w:gridSpan w:val="2"/>
          </w:tcPr>
          <w:p w14:paraId="1A9C2F38" w14:textId="737DCE0D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73,440</w:t>
            </w:r>
          </w:p>
        </w:tc>
        <w:tc>
          <w:tcPr>
            <w:tcW w:w="810" w:type="dxa"/>
          </w:tcPr>
          <w:p w14:paraId="74CC4557" w14:textId="3C56CF5F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57,600</w:t>
            </w:r>
          </w:p>
        </w:tc>
        <w:tc>
          <w:tcPr>
            <w:tcW w:w="810" w:type="dxa"/>
          </w:tcPr>
          <w:p w14:paraId="5B8D1E2E" w14:textId="695E32B8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4FCBA30D" w14:textId="5DCCBA6C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  <w:gridSpan w:val="2"/>
          </w:tcPr>
          <w:p w14:paraId="523B097B" w14:textId="1218AB90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</w:tcPr>
          <w:p w14:paraId="3DE792C5" w14:textId="577A5D1F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  <w:gridSpan w:val="2"/>
          </w:tcPr>
          <w:p w14:paraId="77F6564C" w14:textId="0C5355BE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</w:tcPr>
          <w:p w14:paraId="40598D6E" w14:textId="740D0794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46939D7C" w14:textId="32E8A364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280D86CC" w14:textId="21D0F91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A1F75" w:rsidRPr="00986A55" w14:paraId="2828C3B7" w14:textId="77777777" w:rsidTr="0084293B">
        <w:trPr>
          <w:tblHeader/>
        </w:trPr>
        <w:tc>
          <w:tcPr>
            <w:tcW w:w="2520" w:type="dxa"/>
          </w:tcPr>
          <w:p w14:paraId="1070CF56" w14:textId="77777777" w:rsidR="008A1F75" w:rsidRPr="0084293B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800" w:type="dxa"/>
          </w:tcPr>
          <w:p w14:paraId="52CEC0A7" w14:textId="77777777" w:rsidR="008A1F75" w:rsidRPr="0084293B" w:rsidRDefault="008A1F75" w:rsidP="008A1F75">
            <w:pPr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50" w:type="dxa"/>
          </w:tcPr>
          <w:p w14:paraId="60C1992A" w14:textId="77777777" w:rsidR="008A1F75" w:rsidRPr="0084293B" w:rsidRDefault="008A1F75" w:rsidP="008A1F75">
            <w:pPr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89" w:type="dxa"/>
            <w:gridSpan w:val="2"/>
          </w:tcPr>
          <w:p w14:paraId="7E1DB992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31" w:type="dxa"/>
          </w:tcPr>
          <w:p w14:paraId="556503A8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99" w:type="dxa"/>
            <w:gridSpan w:val="2"/>
          </w:tcPr>
          <w:p w14:paraId="1F4A3A58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0" w:type="dxa"/>
          </w:tcPr>
          <w:p w14:paraId="7DAD1489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0" w:type="dxa"/>
          </w:tcPr>
          <w:p w14:paraId="73F9D26A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01" w:type="dxa"/>
            <w:gridSpan w:val="2"/>
          </w:tcPr>
          <w:p w14:paraId="520A1615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9" w:type="dxa"/>
            <w:gridSpan w:val="2"/>
          </w:tcPr>
          <w:p w14:paraId="67FDFAEB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92" w:type="dxa"/>
            <w:gridSpan w:val="2"/>
          </w:tcPr>
          <w:p w14:paraId="158FFAAA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38" w:type="dxa"/>
            <w:gridSpan w:val="2"/>
          </w:tcPr>
          <w:p w14:paraId="4F9017CF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29" w:type="dxa"/>
            <w:gridSpan w:val="2"/>
          </w:tcPr>
          <w:p w14:paraId="65EE480C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0" w:type="dxa"/>
            <w:gridSpan w:val="2"/>
          </w:tcPr>
          <w:p w14:paraId="014EEB20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01" w:type="dxa"/>
            <w:gridSpan w:val="2"/>
          </w:tcPr>
          <w:p w14:paraId="4B9EDA47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8A1F75" w:rsidRPr="00986A55" w14:paraId="5E47FE84" w14:textId="77777777" w:rsidTr="0084293B">
        <w:trPr>
          <w:tblHeader/>
        </w:trPr>
        <w:tc>
          <w:tcPr>
            <w:tcW w:w="2520" w:type="dxa"/>
          </w:tcPr>
          <w:p w14:paraId="28A7BF61" w14:textId="7DB27B5F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986A5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986A55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กมลา</w:t>
            </w: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800" w:type="dxa"/>
          </w:tcPr>
          <w:p w14:paraId="4665C27B" w14:textId="77777777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8E2C525" w14:textId="77777777" w:rsidR="008A1F75" w:rsidRPr="00986A55" w:rsidRDefault="008A1F75" w:rsidP="008A1F75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9" w:type="dxa"/>
            <w:gridSpan w:val="2"/>
          </w:tcPr>
          <w:p w14:paraId="3EB1FBD3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1" w:type="dxa"/>
          </w:tcPr>
          <w:p w14:paraId="4D16B042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gridSpan w:val="2"/>
          </w:tcPr>
          <w:p w14:paraId="7A74AF50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9767A02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13398F0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337EEC7B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  <w:gridSpan w:val="2"/>
          </w:tcPr>
          <w:p w14:paraId="2742F47E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4EAA4187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  <w:gridSpan w:val="2"/>
          </w:tcPr>
          <w:p w14:paraId="74A0BFA1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55E47514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86C6831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31E5F72B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F2309" w:rsidRPr="00986A55" w14:paraId="68B5D390" w14:textId="77777777" w:rsidTr="0084293B">
        <w:trPr>
          <w:tblHeader/>
        </w:trPr>
        <w:tc>
          <w:tcPr>
            <w:tcW w:w="4320" w:type="dxa"/>
            <w:gridSpan w:val="2"/>
          </w:tcPr>
          <w:p w14:paraId="579B4F3E" w14:textId="77777777" w:rsidR="00DF2309" w:rsidRPr="0084293B" w:rsidRDefault="00DF2309" w:rsidP="008A1F75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14"/>
                <w:szCs w:val="14"/>
                <w:cs/>
              </w:rPr>
            </w:pPr>
          </w:p>
        </w:tc>
        <w:tc>
          <w:tcPr>
            <w:tcW w:w="1350" w:type="dxa"/>
          </w:tcPr>
          <w:p w14:paraId="7C3BD8C8" w14:textId="77777777" w:rsidR="00DF2309" w:rsidRPr="0084293B" w:rsidRDefault="00DF2309" w:rsidP="008A1F75">
            <w:pPr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89" w:type="dxa"/>
            <w:gridSpan w:val="2"/>
          </w:tcPr>
          <w:p w14:paraId="1EF87A01" w14:textId="77777777" w:rsidR="00DF2309" w:rsidRPr="0084293B" w:rsidRDefault="00DF2309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31" w:type="dxa"/>
          </w:tcPr>
          <w:p w14:paraId="3D6D29E4" w14:textId="77777777" w:rsidR="00DF2309" w:rsidRPr="0084293B" w:rsidRDefault="00DF2309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99" w:type="dxa"/>
            <w:gridSpan w:val="2"/>
          </w:tcPr>
          <w:p w14:paraId="1FECEC24" w14:textId="77777777" w:rsidR="00DF2309" w:rsidRPr="0084293B" w:rsidRDefault="00DF2309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0" w:type="dxa"/>
          </w:tcPr>
          <w:p w14:paraId="5F2BF286" w14:textId="77777777" w:rsidR="00DF2309" w:rsidRPr="0084293B" w:rsidRDefault="00DF2309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0" w:type="dxa"/>
          </w:tcPr>
          <w:p w14:paraId="3403E987" w14:textId="77777777" w:rsidR="00DF2309" w:rsidRPr="0084293B" w:rsidRDefault="00DF2309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01" w:type="dxa"/>
            <w:gridSpan w:val="2"/>
          </w:tcPr>
          <w:p w14:paraId="1522BAA2" w14:textId="77777777" w:rsidR="00DF2309" w:rsidRPr="0084293B" w:rsidRDefault="00DF2309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9" w:type="dxa"/>
            <w:gridSpan w:val="2"/>
          </w:tcPr>
          <w:p w14:paraId="705EA37A" w14:textId="77777777" w:rsidR="00DF2309" w:rsidRPr="0084293B" w:rsidRDefault="00DF2309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92" w:type="dxa"/>
            <w:gridSpan w:val="2"/>
          </w:tcPr>
          <w:p w14:paraId="79B27C39" w14:textId="77777777" w:rsidR="00DF2309" w:rsidRPr="0084293B" w:rsidRDefault="00DF2309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38" w:type="dxa"/>
            <w:gridSpan w:val="2"/>
          </w:tcPr>
          <w:p w14:paraId="4F548F1E" w14:textId="77777777" w:rsidR="00DF2309" w:rsidRPr="0084293B" w:rsidRDefault="00DF2309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29" w:type="dxa"/>
            <w:gridSpan w:val="2"/>
          </w:tcPr>
          <w:p w14:paraId="7A0347D7" w14:textId="77777777" w:rsidR="00DF2309" w:rsidRPr="0084293B" w:rsidRDefault="00DF2309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0" w:type="dxa"/>
            <w:gridSpan w:val="2"/>
          </w:tcPr>
          <w:p w14:paraId="6AE7EA0E" w14:textId="77777777" w:rsidR="00DF2309" w:rsidRPr="0084293B" w:rsidRDefault="00DF2309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01" w:type="dxa"/>
            <w:gridSpan w:val="2"/>
          </w:tcPr>
          <w:p w14:paraId="5E0B0B1A" w14:textId="77777777" w:rsidR="00DF2309" w:rsidRPr="0084293B" w:rsidRDefault="00DF2309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8A1F75" w:rsidRPr="00986A55" w14:paraId="3E0C2E3D" w14:textId="77777777" w:rsidTr="0084293B">
        <w:trPr>
          <w:tblHeader/>
        </w:trPr>
        <w:tc>
          <w:tcPr>
            <w:tcW w:w="4320" w:type="dxa"/>
            <w:gridSpan w:val="2"/>
          </w:tcPr>
          <w:p w14:paraId="092822F9" w14:textId="3264CBF6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 บูทิค กมลา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โฮลดิ้งส์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350" w:type="dxa"/>
          </w:tcPr>
          <w:p w14:paraId="63D259A9" w14:textId="77777777" w:rsidR="008A1F75" w:rsidRPr="00986A55" w:rsidRDefault="008A1F75" w:rsidP="008A1F75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9" w:type="dxa"/>
            <w:gridSpan w:val="2"/>
          </w:tcPr>
          <w:p w14:paraId="17C692DF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1" w:type="dxa"/>
          </w:tcPr>
          <w:p w14:paraId="37FD2CC2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gridSpan w:val="2"/>
          </w:tcPr>
          <w:p w14:paraId="06AAEDB7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66E33C9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CC5899A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313C9BC8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  <w:gridSpan w:val="2"/>
          </w:tcPr>
          <w:p w14:paraId="7D312264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61015541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  <w:gridSpan w:val="2"/>
          </w:tcPr>
          <w:p w14:paraId="0B30936E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61949D41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D61AC98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4726FEDD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A1F75" w:rsidRPr="00986A55" w14:paraId="6C2CAC64" w14:textId="77777777" w:rsidTr="0084293B">
        <w:trPr>
          <w:tblHeader/>
        </w:trPr>
        <w:tc>
          <w:tcPr>
            <w:tcW w:w="2520" w:type="dxa"/>
          </w:tcPr>
          <w:p w14:paraId="092EFF90" w14:textId="0D5F2DDA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บริษัท บูทิค </w:t>
            </w: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กมลา </w:t>
            </w: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</w:tcPr>
          <w:p w14:paraId="176EB0EE" w14:textId="77777777" w:rsidR="008A1F75" w:rsidRPr="00986A55" w:rsidRDefault="008A1F75" w:rsidP="008A1F75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</w:p>
          <w:p w14:paraId="6B0EF3A1" w14:textId="0C865ECD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</w:t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(อยู่ระหว่างการก่อสร้าง)</w:t>
            </w:r>
          </w:p>
        </w:tc>
        <w:tc>
          <w:tcPr>
            <w:tcW w:w="1350" w:type="dxa"/>
          </w:tcPr>
          <w:p w14:paraId="37A549CC" w14:textId="19EF84C3" w:rsidR="008A1F75" w:rsidRPr="00986A55" w:rsidRDefault="008A1F75" w:rsidP="008A1F75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89" w:type="dxa"/>
            <w:gridSpan w:val="2"/>
          </w:tcPr>
          <w:p w14:paraId="5B0CD693" w14:textId="14C4FFB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75.00</w:t>
            </w:r>
          </w:p>
        </w:tc>
        <w:tc>
          <w:tcPr>
            <w:tcW w:w="731" w:type="dxa"/>
          </w:tcPr>
          <w:p w14:paraId="1690997A" w14:textId="6492BEE8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75.00</w:t>
            </w:r>
          </w:p>
        </w:tc>
        <w:tc>
          <w:tcPr>
            <w:tcW w:w="799" w:type="dxa"/>
            <w:gridSpan w:val="2"/>
          </w:tcPr>
          <w:p w14:paraId="445C8927" w14:textId="23968FCE" w:rsidR="008A1F75" w:rsidRPr="00986A55" w:rsidRDefault="00EA243E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51,770</w:t>
            </w:r>
          </w:p>
        </w:tc>
        <w:tc>
          <w:tcPr>
            <w:tcW w:w="810" w:type="dxa"/>
          </w:tcPr>
          <w:p w14:paraId="2D0680F9" w14:textId="21EF2A25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625</w:t>
            </w:r>
          </w:p>
        </w:tc>
        <w:tc>
          <w:tcPr>
            <w:tcW w:w="810" w:type="dxa"/>
          </w:tcPr>
          <w:p w14:paraId="6D8EA832" w14:textId="6F308782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14D77AE8" w14:textId="33CB7DAA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  <w:gridSpan w:val="2"/>
          </w:tcPr>
          <w:p w14:paraId="2992C9C2" w14:textId="20A0AAEA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</w:tcPr>
          <w:p w14:paraId="7F52E925" w14:textId="4EC9A9C6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  <w:gridSpan w:val="2"/>
          </w:tcPr>
          <w:p w14:paraId="2AC73032" w14:textId="2982F7CF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</w:tcPr>
          <w:p w14:paraId="3690BC77" w14:textId="206982BD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699AF3F3" w14:textId="0AC94B8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788D9F7E" w14:textId="67633CBA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A1F75" w:rsidRPr="00986A55" w14:paraId="09EFB17D" w14:textId="77777777" w:rsidTr="0084293B">
        <w:trPr>
          <w:tblHeader/>
        </w:trPr>
        <w:tc>
          <w:tcPr>
            <w:tcW w:w="2520" w:type="dxa"/>
          </w:tcPr>
          <w:p w14:paraId="2AC338C1" w14:textId="651D9EBC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บริษัท บูทิค </w:t>
            </w: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กมลา </w:t>
            </w: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2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</w:tcPr>
          <w:p w14:paraId="3C5F731B" w14:textId="77777777" w:rsidR="008A1F75" w:rsidRPr="00986A55" w:rsidRDefault="008A1F75" w:rsidP="008A1F75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  <w:lang w:val="en-GB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en-GB"/>
              </w:rPr>
              <w:t>กิจการโรงแร</w:t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en-GB"/>
              </w:rPr>
              <w:t xml:space="preserve">ม </w:t>
            </w:r>
          </w:p>
          <w:p w14:paraId="1E650022" w14:textId="34CFA05C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en-GB"/>
              </w:rPr>
              <w:t xml:space="preserve">  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>(</w:t>
            </w: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อยู่ระหว่างการก่อสร้าง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50" w:type="dxa"/>
          </w:tcPr>
          <w:p w14:paraId="23C2DEC9" w14:textId="1C47C330" w:rsidR="008A1F75" w:rsidRPr="00986A55" w:rsidRDefault="008A1F75" w:rsidP="008A1F75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89" w:type="dxa"/>
            <w:gridSpan w:val="2"/>
          </w:tcPr>
          <w:p w14:paraId="05E994F9" w14:textId="0817D325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75.00</w:t>
            </w:r>
          </w:p>
        </w:tc>
        <w:tc>
          <w:tcPr>
            <w:tcW w:w="731" w:type="dxa"/>
          </w:tcPr>
          <w:p w14:paraId="6D04C0AA" w14:textId="150BE99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75.00</w:t>
            </w:r>
          </w:p>
        </w:tc>
        <w:tc>
          <w:tcPr>
            <w:tcW w:w="799" w:type="dxa"/>
            <w:gridSpan w:val="2"/>
          </w:tcPr>
          <w:p w14:paraId="6A601A0A" w14:textId="2A675D3C" w:rsidR="008A1F75" w:rsidRPr="00986A55" w:rsidRDefault="00EA243E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61,930</w:t>
            </w:r>
          </w:p>
        </w:tc>
        <w:tc>
          <w:tcPr>
            <w:tcW w:w="810" w:type="dxa"/>
          </w:tcPr>
          <w:p w14:paraId="03D3DB36" w14:textId="61B9D60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625</w:t>
            </w:r>
          </w:p>
        </w:tc>
        <w:tc>
          <w:tcPr>
            <w:tcW w:w="810" w:type="dxa"/>
          </w:tcPr>
          <w:p w14:paraId="718D5778" w14:textId="3154AB20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566180EA" w14:textId="1835C9A3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  <w:gridSpan w:val="2"/>
          </w:tcPr>
          <w:p w14:paraId="759B879E" w14:textId="628531FA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</w:tcPr>
          <w:p w14:paraId="6AAEA6D7" w14:textId="2ADB33C4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  <w:gridSpan w:val="2"/>
          </w:tcPr>
          <w:p w14:paraId="49437C6B" w14:textId="365DA7EB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</w:tcPr>
          <w:p w14:paraId="3D08E771" w14:textId="41FFA150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19A3BA56" w14:textId="06DC43B9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39303861" w14:textId="4B1EB286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A1F75" w:rsidRPr="00986A55" w14:paraId="2F5E1877" w14:textId="77777777" w:rsidTr="0084293B">
        <w:trPr>
          <w:tblHeader/>
        </w:trPr>
        <w:tc>
          <w:tcPr>
            <w:tcW w:w="2520" w:type="dxa"/>
          </w:tcPr>
          <w:p w14:paraId="718F7DBB" w14:textId="77777777" w:rsidR="008A1F75" w:rsidRPr="0084293B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800" w:type="dxa"/>
          </w:tcPr>
          <w:p w14:paraId="28D750CB" w14:textId="77777777" w:rsidR="008A1F75" w:rsidRPr="0084293B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350" w:type="dxa"/>
          </w:tcPr>
          <w:p w14:paraId="674337E9" w14:textId="77777777" w:rsidR="008A1F75" w:rsidRPr="0084293B" w:rsidRDefault="008A1F75" w:rsidP="008A1F75">
            <w:pPr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889" w:type="dxa"/>
            <w:gridSpan w:val="2"/>
          </w:tcPr>
          <w:p w14:paraId="18C4E061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31" w:type="dxa"/>
          </w:tcPr>
          <w:p w14:paraId="53E0B0F2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99" w:type="dxa"/>
            <w:gridSpan w:val="2"/>
          </w:tcPr>
          <w:p w14:paraId="6DF1073B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0" w:type="dxa"/>
          </w:tcPr>
          <w:p w14:paraId="52AF6209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0" w:type="dxa"/>
          </w:tcPr>
          <w:p w14:paraId="2D50D9FF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01" w:type="dxa"/>
            <w:gridSpan w:val="2"/>
          </w:tcPr>
          <w:p w14:paraId="11C7E69A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9" w:type="dxa"/>
            <w:gridSpan w:val="2"/>
          </w:tcPr>
          <w:p w14:paraId="3CE6690E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92" w:type="dxa"/>
            <w:gridSpan w:val="2"/>
          </w:tcPr>
          <w:p w14:paraId="6E590005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38" w:type="dxa"/>
            <w:gridSpan w:val="2"/>
          </w:tcPr>
          <w:p w14:paraId="6762BA06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29" w:type="dxa"/>
            <w:gridSpan w:val="2"/>
          </w:tcPr>
          <w:p w14:paraId="51875BE9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0" w:type="dxa"/>
            <w:gridSpan w:val="2"/>
          </w:tcPr>
          <w:p w14:paraId="50DDCA6B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01" w:type="dxa"/>
            <w:gridSpan w:val="2"/>
          </w:tcPr>
          <w:p w14:paraId="67AB3D5D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8A1F75" w:rsidRPr="00986A55" w14:paraId="184E943A" w14:textId="77777777" w:rsidTr="0084293B">
        <w:trPr>
          <w:tblHeader/>
        </w:trPr>
        <w:tc>
          <w:tcPr>
            <w:tcW w:w="2520" w:type="dxa"/>
          </w:tcPr>
          <w:p w14:paraId="6AA2ABB1" w14:textId="52FDF1EA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ตรง</w:t>
            </w:r>
          </w:p>
        </w:tc>
        <w:tc>
          <w:tcPr>
            <w:tcW w:w="1800" w:type="dxa"/>
          </w:tcPr>
          <w:p w14:paraId="7DA18E6C" w14:textId="77777777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50" w:type="dxa"/>
          </w:tcPr>
          <w:p w14:paraId="39E1BF5E" w14:textId="77777777" w:rsidR="008A1F75" w:rsidRPr="00986A55" w:rsidRDefault="008A1F75" w:rsidP="008A1F75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9" w:type="dxa"/>
            <w:gridSpan w:val="2"/>
          </w:tcPr>
          <w:p w14:paraId="247755FD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1" w:type="dxa"/>
          </w:tcPr>
          <w:p w14:paraId="112A806A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gridSpan w:val="2"/>
          </w:tcPr>
          <w:p w14:paraId="268D0A26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BCB0AA8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7648103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35B6097C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  <w:gridSpan w:val="2"/>
          </w:tcPr>
          <w:p w14:paraId="2396B922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68491415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  <w:gridSpan w:val="2"/>
          </w:tcPr>
          <w:p w14:paraId="56945573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139F053B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69863DA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2F3B7D9C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A1F75" w:rsidRPr="00986A55" w14:paraId="559E96F0" w14:textId="77777777" w:rsidTr="0084293B">
        <w:trPr>
          <w:tblHeader/>
        </w:trPr>
        <w:tc>
          <w:tcPr>
            <w:tcW w:w="2520" w:type="dxa"/>
          </w:tcPr>
          <w:p w14:paraId="745529E0" w14:textId="06933B00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บริษัท บูทิค </w:t>
            </w:r>
            <w:r w:rsidRPr="00986A55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กมลา 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1800" w:type="dxa"/>
          </w:tcPr>
          <w:p w14:paraId="02347E60" w14:textId="594B2EB0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</w:tcPr>
          <w:p w14:paraId="32E0D010" w14:textId="344AFEEA" w:rsidR="008A1F75" w:rsidRPr="00986A55" w:rsidRDefault="008A1F75" w:rsidP="008A1F75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89" w:type="dxa"/>
            <w:gridSpan w:val="2"/>
          </w:tcPr>
          <w:p w14:paraId="759ACF93" w14:textId="3C221CD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75.00</w:t>
            </w:r>
          </w:p>
        </w:tc>
        <w:tc>
          <w:tcPr>
            <w:tcW w:w="731" w:type="dxa"/>
          </w:tcPr>
          <w:p w14:paraId="4F1A4279" w14:textId="03B9490A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75.00</w:t>
            </w:r>
          </w:p>
        </w:tc>
        <w:tc>
          <w:tcPr>
            <w:tcW w:w="799" w:type="dxa"/>
            <w:gridSpan w:val="2"/>
          </w:tcPr>
          <w:p w14:paraId="3D74F067" w14:textId="7633AB71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125</w:t>
            </w:r>
          </w:p>
        </w:tc>
        <w:tc>
          <w:tcPr>
            <w:tcW w:w="810" w:type="dxa"/>
          </w:tcPr>
          <w:p w14:paraId="4A376E18" w14:textId="374511B3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125</w:t>
            </w:r>
          </w:p>
        </w:tc>
        <w:tc>
          <w:tcPr>
            <w:tcW w:w="810" w:type="dxa"/>
          </w:tcPr>
          <w:p w14:paraId="4B875DEB" w14:textId="6FC4DF69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93</w:t>
            </w:r>
          </w:p>
        </w:tc>
        <w:tc>
          <w:tcPr>
            <w:tcW w:w="801" w:type="dxa"/>
            <w:gridSpan w:val="2"/>
          </w:tcPr>
          <w:p w14:paraId="232AD9FD" w14:textId="6EBBA1BF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93</w:t>
            </w:r>
          </w:p>
        </w:tc>
        <w:tc>
          <w:tcPr>
            <w:tcW w:w="819" w:type="dxa"/>
            <w:gridSpan w:val="2"/>
          </w:tcPr>
          <w:p w14:paraId="3DF97BAD" w14:textId="2F391E1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</w:tcPr>
          <w:p w14:paraId="270A819A" w14:textId="3D441C04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  <w:gridSpan w:val="2"/>
          </w:tcPr>
          <w:p w14:paraId="591ABE0C" w14:textId="78F3A01D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93</w:t>
            </w:r>
          </w:p>
        </w:tc>
        <w:tc>
          <w:tcPr>
            <w:tcW w:w="729" w:type="dxa"/>
            <w:gridSpan w:val="2"/>
          </w:tcPr>
          <w:p w14:paraId="71F9A8AD" w14:textId="3552707F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93</w:t>
            </w:r>
          </w:p>
        </w:tc>
        <w:tc>
          <w:tcPr>
            <w:tcW w:w="810" w:type="dxa"/>
            <w:gridSpan w:val="2"/>
          </w:tcPr>
          <w:p w14:paraId="11C8D848" w14:textId="36B28AA2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611DF721" w14:textId="7A7D422A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A1F75" w:rsidRPr="00986A55" w14:paraId="593BB516" w14:textId="77777777" w:rsidTr="0084293B">
        <w:trPr>
          <w:tblHeader/>
        </w:trPr>
        <w:tc>
          <w:tcPr>
            <w:tcW w:w="2520" w:type="dxa"/>
          </w:tcPr>
          <w:p w14:paraId="78013D62" w14:textId="77777777" w:rsidR="008A1F75" w:rsidRPr="0084293B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800" w:type="dxa"/>
          </w:tcPr>
          <w:p w14:paraId="629CD38F" w14:textId="77777777" w:rsidR="008A1F75" w:rsidRPr="0084293B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350" w:type="dxa"/>
          </w:tcPr>
          <w:p w14:paraId="356CF1A3" w14:textId="77777777" w:rsidR="008A1F75" w:rsidRPr="0084293B" w:rsidRDefault="008A1F75" w:rsidP="008A1F75">
            <w:pPr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889" w:type="dxa"/>
            <w:gridSpan w:val="2"/>
          </w:tcPr>
          <w:p w14:paraId="2F7EC824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31" w:type="dxa"/>
          </w:tcPr>
          <w:p w14:paraId="2DD0E352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99" w:type="dxa"/>
            <w:gridSpan w:val="2"/>
          </w:tcPr>
          <w:p w14:paraId="41AD9D40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0" w:type="dxa"/>
          </w:tcPr>
          <w:p w14:paraId="3C767FA2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0" w:type="dxa"/>
          </w:tcPr>
          <w:p w14:paraId="290B4C75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01" w:type="dxa"/>
            <w:gridSpan w:val="2"/>
          </w:tcPr>
          <w:p w14:paraId="3180FFD8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9" w:type="dxa"/>
            <w:gridSpan w:val="2"/>
          </w:tcPr>
          <w:p w14:paraId="3CE3C50E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92" w:type="dxa"/>
            <w:gridSpan w:val="2"/>
          </w:tcPr>
          <w:p w14:paraId="090B7DC9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38" w:type="dxa"/>
            <w:gridSpan w:val="2"/>
          </w:tcPr>
          <w:p w14:paraId="18E53760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29" w:type="dxa"/>
            <w:gridSpan w:val="2"/>
          </w:tcPr>
          <w:p w14:paraId="2C8A2FEC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0" w:type="dxa"/>
            <w:gridSpan w:val="2"/>
          </w:tcPr>
          <w:p w14:paraId="4C5D469A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01" w:type="dxa"/>
            <w:gridSpan w:val="2"/>
          </w:tcPr>
          <w:p w14:paraId="316A61EE" w14:textId="77777777" w:rsidR="008A1F75" w:rsidRPr="0084293B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8A1F75" w:rsidRPr="00986A55" w14:paraId="31CACDD4" w14:textId="77777777" w:rsidTr="0084293B">
        <w:trPr>
          <w:tblHeader/>
        </w:trPr>
        <w:tc>
          <w:tcPr>
            <w:tcW w:w="6559" w:type="dxa"/>
            <w:gridSpan w:val="5"/>
          </w:tcPr>
          <w:p w14:paraId="5499F86A" w14:textId="24C8ACFA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บริษัทย่อยทางอ้อมถือหุ้นโดย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Boutique International Holdings Ltd.</w:t>
            </w:r>
          </w:p>
        </w:tc>
        <w:tc>
          <w:tcPr>
            <w:tcW w:w="731" w:type="dxa"/>
          </w:tcPr>
          <w:p w14:paraId="31DBDB8B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gridSpan w:val="2"/>
          </w:tcPr>
          <w:p w14:paraId="5A821F96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D02B142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B56FCCD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532D3DC8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  <w:gridSpan w:val="2"/>
          </w:tcPr>
          <w:p w14:paraId="09A7FE7F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0CDB03A4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  <w:gridSpan w:val="2"/>
          </w:tcPr>
          <w:p w14:paraId="49275237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0489E532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92A6124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29DD81D7" w14:textId="7777777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A1F75" w:rsidRPr="00986A55" w14:paraId="5952892A" w14:textId="77777777" w:rsidTr="0084293B">
        <w:trPr>
          <w:tblHeader/>
        </w:trPr>
        <w:tc>
          <w:tcPr>
            <w:tcW w:w="2520" w:type="dxa"/>
          </w:tcPr>
          <w:p w14:paraId="656375BA" w14:textId="79EA5D9D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pacing w:val="-4"/>
                <w:sz w:val="23"/>
                <w:szCs w:val="23"/>
              </w:rPr>
              <w:t>Boutique O</w:t>
            </w:r>
            <w:r w:rsidR="00DF2309">
              <w:rPr>
                <w:rFonts w:ascii="Angsana New" w:hAnsi="Angsana New" w:cs="Angsana New"/>
                <w:spacing w:val="-4"/>
                <w:sz w:val="23"/>
                <w:szCs w:val="23"/>
              </w:rPr>
              <w:t>verseas</w:t>
            </w:r>
            <w:r w:rsidRPr="00986A55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 Holdings 1 Limited</w:t>
            </w:r>
          </w:p>
        </w:tc>
        <w:tc>
          <w:tcPr>
            <w:tcW w:w="1800" w:type="dxa"/>
          </w:tcPr>
          <w:p w14:paraId="33A85A1B" w14:textId="736D19D1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</w:tcPr>
          <w:p w14:paraId="5C95891C" w14:textId="3B845B97" w:rsidR="008A1F75" w:rsidRPr="00986A55" w:rsidRDefault="008A1F75" w:rsidP="00002037">
            <w:pPr>
              <w:tabs>
                <w:tab w:val="clear" w:pos="907"/>
                <w:tab w:val="left" w:pos="91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สาธารณรัฐ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เซเชลส์</w:t>
            </w:r>
          </w:p>
        </w:tc>
        <w:tc>
          <w:tcPr>
            <w:tcW w:w="889" w:type="dxa"/>
            <w:gridSpan w:val="2"/>
          </w:tcPr>
          <w:p w14:paraId="6FB9E610" w14:textId="133E9614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31" w:type="dxa"/>
          </w:tcPr>
          <w:p w14:paraId="49BBED6C" w14:textId="11330F7F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9" w:type="dxa"/>
            <w:gridSpan w:val="2"/>
          </w:tcPr>
          <w:p w14:paraId="49901A95" w14:textId="13B5EB62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50</w:t>
            </w:r>
          </w:p>
        </w:tc>
        <w:tc>
          <w:tcPr>
            <w:tcW w:w="810" w:type="dxa"/>
          </w:tcPr>
          <w:p w14:paraId="38589182" w14:textId="10158905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8D2F7BA" w14:textId="2536427C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107669B3" w14:textId="2DA15555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  <w:gridSpan w:val="2"/>
          </w:tcPr>
          <w:p w14:paraId="29C1A450" w14:textId="21535FE5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</w:tcPr>
          <w:p w14:paraId="04C951F4" w14:textId="169288A5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  <w:gridSpan w:val="2"/>
          </w:tcPr>
          <w:p w14:paraId="3A59BCA8" w14:textId="0E90DB1D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</w:tcPr>
          <w:p w14:paraId="1FA749A8" w14:textId="6632B1B6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6FC17697" w14:textId="41D88C93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6BEF6069" w14:textId="2B95CE1A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A1F75" w:rsidRPr="00986A55" w14:paraId="002EA575" w14:textId="77777777" w:rsidTr="0084293B">
        <w:trPr>
          <w:tblHeader/>
        </w:trPr>
        <w:tc>
          <w:tcPr>
            <w:tcW w:w="2520" w:type="dxa"/>
          </w:tcPr>
          <w:p w14:paraId="6DC2CA1D" w14:textId="0CBAA8C0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Boutique </w:t>
            </w:r>
            <w:r w:rsidR="00DF2309" w:rsidRPr="00986A55">
              <w:rPr>
                <w:rFonts w:ascii="Angsana New" w:hAnsi="Angsana New" w:cs="Angsana New"/>
                <w:spacing w:val="-4"/>
                <w:sz w:val="23"/>
                <w:szCs w:val="23"/>
              </w:rPr>
              <w:t>O</w:t>
            </w:r>
            <w:r w:rsidR="00DF2309">
              <w:rPr>
                <w:rFonts w:ascii="Angsana New" w:hAnsi="Angsana New" w:cs="Angsana New"/>
                <w:spacing w:val="-4"/>
                <w:sz w:val="23"/>
                <w:szCs w:val="23"/>
              </w:rPr>
              <w:t>verseas</w:t>
            </w:r>
            <w:r w:rsidR="00DF2309" w:rsidRPr="00986A55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spacing w:val="-4"/>
                <w:sz w:val="23"/>
                <w:szCs w:val="23"/>
              </w:rPr>
              <w:t>Holdings 2 Limited</w:t>
            </w:r>
          </w:p>
        </w:tc>
        <w:tc>
          <w:tcPr>
            <w:tcW w:w="1800" w:type="dxa"/>
          </w:tcPr>
          <w:p w14:paraId="64D0B15F" w14:textId="6E41F9F3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</w:tcPr>
          <w:p w14:paraId="353166A6" w14:textId="741EDB6E" w:rsidR="008A1F75" w:rsidRPr="00986A55" w:rsidRDefault="008A1F75" w:rsidP="00002037">
            <w:pPr>
              <w:tabs>
                <w:tab w:val="clear" w:pos="907"/>
                <w:tab w:val="left" w:pos="91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สาธารณรัฐ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เซเชลส์</w:t>
            </w:r>
          </w:p>
        </w:tc>
        <w:tc>
          <w:tcPr>
            <w:tcW w:w="889" w:type="dxa"/>
            <w:gridSpan w:val="2"/>
          </w:tcPr>
          <w:p w14:paraId="433BBFAD" w14:textId="2CB3E79E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31" w:type="dxa"/>
          </w:tcPr>
          <w:p w14:paraId="663533BA" w14:textId="278C5BB2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9" w:type="dxa"/>
            <w:gridSpan w:val="2"/>
          </w:tcPr>
          <w:p w14:paraId="220E4548" w14:textId="5EDBE2EE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120</w:t>
            </w:r>
          </w:p>
        </w:tc>
        <w:tc>
          <w:tcPr>
            <w:tcW w:w="810" w:type="dxa"/>
          </w:tcPr>
          <w:p w14:paraId="1884A56A" w14:textId="19F88B49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3CA8736" w14:textId="6F043892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7BB1E2D4" w14:textId="0FFB3D11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  <w:gridSpan w:val="2"/>
          </w:tcPr>
          <w:p w14:paraId="7257D267" w14:textId="34626AC0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</w:tcPr>
          <w:p w14:paraId="2E2FAF22" w14:textId="3EA61CB8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  <w:gridSpan w:val="2"/>
          </w:tcPr>
          <w:p w14:paraId="765E6C9C" w14:textId="05A897F0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</w:tcPr>
          <w:p w14:paraId="1F79A4E5" w14:textId="2FD9848A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18B7A15D" w14:textId="46BE7E5F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57B61ACA" w14:textId="1502CCFE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A1F75" w:rsidRPr="00986A55" w14:paraId="2A1163E0" w14:textId="77777777" w:rsidTr="0084293B">
        <w:trPr>
          <w:tblHeader/>
        </w:trPr>
        <w:tc>
          <w:tcPr>
            <w:tcW w:w="2520" w:type="dxa"/>
          </w:tcPr>
          <w:p w14:paraId="188E2677" w14:textId="5DA78EE2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pacing w:val="-4"/>
                <w:sz w:val="23"/>
                <w:szCs w:val="23"/>
              </w:rPr>
              <w:t>Boutique</w:t>
            </w:r>
            <w:r w:rsidR="00DF2309" w:rsidRPr="00986A55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 O</w:t>
            </w:r>
            <w:r w:rsidR="00DF2309">
              <w:rPr>
                <w:rFonts w:ascii="Angsana New" w:hAnsi="Angsana New" w:cs="Angsana New"/>
                <w:spacing w:val="-4"/>
                <w:sz w:val="23"/>
                <w:szCs w:val="23"/>
              </w:rPr>
              <w:t>verseas</w:t>
            </w:r>
            <w:r w:rsidR="00DF2309" w:rsidRPr="00986A55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spacing w:val="-4"/>
                <w:sz w:val="23"/>
                <w:szCs w:val="23"/>
              </w:rPr>
              <w:t>Holdings 3 Limited</w:t>
            </w:r>
          </w:p>
        </w:tc>
        <w:tc>
          <w:tcPr>
            <w:tcW w:w="1800" w:type="dxa"/>
          </w:tcPr>
          <w:p w14:paraId="2066561C" w14:textId="4C8535F4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</w:tcPr>
          <w:p w14:paraId="11023ED5" w14:textId="2D739FCB" w:rsidR="008A1F75" w:rsidRPr="00986A55" w:rsidRDefault="008A1F75" w:rsidP="00002037">
            <w:pPr>
              <w:tabs>
                <w:tab w:val="clear" w:pos="907"/>
                <w:tab w:val="left" w:pos="91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สาธารณรัฐ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เซเชลส์</w:t>
            </w:r>
          </w:p>
        </w:tc>
        <w:tc>
          <w:tcPr>
            <w:tcW w:w="889" w:type="dxa"/>
            <w:gridSpan w:val="2"/>
          </w:tcPr>
          <w:p w14:paraId="1E312216" w14:textId="652D254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31" w:type="dxa"/>
          </w:tcPr>
          <w:p w14:paraId="5DF55C04" w14:textId="52FDE07C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9" w:type="dxa"/>
            <w:gridSpan w:val="2"/>
          </w:tcPr>
          <w:p w14:paraId="28D7DDDF" w14:textId="102106C6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50</w:t>
            </w:r>
          </w:p>
        </w:tc>
        <w:tc>
          <w:tcPr>
            <w:tcW w:w="810" w:type="dxa"/>
          </w:tcPr>
          <w:p w14:paraId="7C67745F" w14:textId="709E8D8D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7E861D7" w14:textId="0DA94479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18FE3C5D" w14:textId="31B49F50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  <w:gridSpan w:val="2"/>
          </w:tcPr>
          <w:p w14:paraId="6C5E8BA8" w14:textId="7950933B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</w:tcPr>
          <w:p w14:paraId="02209E00" w14:textId="232D301A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  <w:gridSpan w:val="2"/>
          </w:tcPr>
          <w:p w14:paraId="385A241E" w14:textId="179B1E0E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</w:tcPr>
          <w:p w14:paraId="75285CA1" w14:textId="34DCB2F0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28767324" w14:textId="11C96F57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632C0039" w14:textId="77C12163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A1F75" w:rsidRPr="00986A55" w14:paraId="18A93D5B" w14:textId="77777777" w:rsidTr="0084293B">
        <w:trPr>
          <w:tblHeader/>
        </w:trPr>
        <w:tc>
          <w:tcPr>
            <w:tcW w:w="2520" w:type="dxa"/>
          </w:tcPr>
          <w:p w14:paraId="4E64F530" w14:textId="6FE884AB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Boutique </w:t>
            </w:r>
            <w:r w:rsidR="00DF2309" w:rsidRPr="00986A55">
              <w:rPr>
                <w:rFonts w:ascii="Angsana New" w:hAnsi="Angsana New" w:cs="Angsana New"/>
                <w:spacing w:val="-4"/>
                <w:sz w:val="23"/>
                <w:szCs w:val="23"/>
              </w:rPr>
              <w:t>O</w:t>
            </w:r>
            <w:r w:rsidR="00DF2309">
              <w:rPr>
                <w:rFonts w:ascii="Angsana New" w:hAnsi="Angsana New" w:cs="Angsana New"/>
                <w:spacing w:val="-4"/>
                <w:sz w:val="23"/>
                <w:szCs w:val="23"/>
              </w:rPr>
              <w:t>verseas</w:t>
            </w:r>
            <w:r w:rsidR="00DF2309" w:rsidRPr="00986A55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spacing w:val="-4"/>
                <w:sz w:val="23"/>
                <w:szCs w:val="23"/>
              </w:rPr>
              <w:t>Holdings 4 Limited</w:t>
            </w:r>
          </w:p>
        </w:tc>
        <w:tc>
          <w:tcPr>
            <w:tcW w:w="1800" w:type="dxa"/>
          </w:tcPr>
          <w:p w14:paraId="121EFF9E" w14:textId="4F7E3B2E" w:rsidR="008A1F75" w:rsidRPr="00986A55" w:rsidRDefault="008A1F75" w:rsidP="008A1F75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</w:tcPr>
          <w:p w14:paraId="4A410752" w14:textId="38B132B9" w:rsidR="008A1F75" w:rsidRPr="00986A55" w:rsidRDefault="008A1F75" w:rsidP="00002037">
            <w:pPr>
              <w:tabs>
                <w:tab w:val="clear" w:pos="907"/>
                <w:tab w:val="left" w:pos="91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สาธารณรัฐ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เซเชลส์</w:t>
            </w:r>
          </w:p>
        </w:tc>
        <w:tc>
          <w:tcPr>
            <w:tcW w:w="889" w:type="dxa"/>
            <w:gridSpan w:val="2"/>
          </w:tcPr>
          <w:p w14:paraId="3BC2B419" w14:textId="562CFCF3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31" w:type="dxa"/>
          </w:tcPr>
          <w:p w14:paraId="3783FEB8" w14:textId="2F27E3AD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9" w:type="dxa"/>
            <w:gridSpan w:val="2"/>
          </w:tcPr>
          <w:p w14:paraId="5DCFB84D" w14:textId="5739C10B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120</w:t>
            </w:r>
          </w:p>
        </w:tc>
        <w:tc>
          <w:tcPr>
            <w:tcW w:w="810" w:type="dxa"/>
          </w:tcPr>
          <w:p w14:paraId="04DE4B8D" w14:textId="2BC851C6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F051113" w14:textId="3EF5F132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606CF039" w14:textId="7C32E3F3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  <w:gridSpan w:val="2"/>
          </w:tcPr>
          <w:p w14:paraId="4E48B13E" w14:textId="475FEAD8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</w:tcPr>
          <w:p w14:paraId="55C47F00" w14:textId="45C14D31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  <w:gridSpan w:val="2"/>
          </w:tcPr>
          <w:p w14:paraId="6E48F6EB" w14:textId="23BB19C8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</w:tcPr>
          <w:p w14:paraId="00358000" w14:textId="5BD8E459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1F7C1F66" w14:textId="2ABD0A3E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77CD43A6" w14:textId="313EB32F" w:rsidR="008A1F75" w:rsidRPr="00986A55" w:rsidRDefault="008A1F75" w:rsidP="008A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A1F75" w:rsidRPr="00986A55" w14:paraId="72A4ACC6" w14:textId="77777777" w:rsidTr="00805C78">
        <w:trPr>
          <w:tblHeader/>
        </w:trPr>
        <w:tc>
          <w:tcPr>
            <w:tcW w:w="15199" w:type="dxa"/>
            <w:gridSpan w:val="24"/>
            <w:vAlign w:val="bottom"/>
          </w:tcPr>
          <w:p w14:paraId="1E7E6991" w14:textId="77777777" w:rsidR="008A1F75" w:rsidRPr="00986A55" w:rsidRDefault="008A1F75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8A1F75" w:rsidRPr="00986A55" w14:paraId="6C72E0C1" w14:textId="77777777" w:rsidTr="0084293B">
        <w:trPr>
          <w:tblHeader/>
        </w:trPr>
        <w:tc>
          <w:tcPr>
            <w:tcW w:w="2520" w:type="dxa"/>
            <w:vAlign w:val="bottom"/>
          </w:tcPr>
          <w:p w14:paraId="3285249D" w14:textId="77777777" w:rsidR="008A1F75" w:rsidRPr="00986A55" w:rsidRDefault="008A1F75" w:rsidP="00805C7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38DA581A" w14:textId="77777777" w:rsidR="008A1F75" w:rsidRPr="00986A55" w:rsidRDefault="008A1F75" w:rsidP="00805C78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B72B8B6" w14:textId="77777777" w:rsidR="008A1F75" w:rsidRPr="00986A55" w:rsidRDefault="008A1F75" w:rsidP="00805C78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872" w:type="dxa"/>
            <w:vAlign w:val="bottom"/>
          </w:tcPr>
          <w:p w14:paraId="6B24DABB" w14:textId="77777777" w:rsidR="008A1F75" w:rsidRPr="00986A55" w:rsidRDefault="008A1F75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95" w:type="dxa"/>
            <w:gridSpan w:val="3"/>
            <w:vAlign w:val="bottom"/>
          </w:tcPr>
          <w:p w14:paraId="7FE8361C" w14:textId="77777777" w:rsidR="008A1F75" w:rsidRPr="00986A55" w:rsidRDefault="008A1F75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52" w:type="dxa"/>
            <w:vAlign w:val="bottom"/>
          </w:tcPr>
          <w:p w14:paraId="0A70CBE2" w14:textId="77777777" w:rsidR="008A1F75" w:rsidRPr="00986A55" w:rsidRDefault="008A1F75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44A4C62" w14:textId="77777777" w:rsidR="008A1F75" w:rsidRPr="00986A55" w:rsidRDefault="008A1F75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516116AE" w14:textId="77777777" w:rsidR="008A1F75" w:rsidRPr="00986A55" w:rsidRDefault="008A1F75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14AFEB34" w14:textId="77777777" w:rsidR="008A1F75" w:rsidRPr="00986A55" w:rsidRDefault="008A1F75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31" w:type="dxa"/>
            <w:gridSpan w:val="2"/>
            <w:vAlign w:val="bottom"/>
          </w:tcPr>
          <w:p w14:paraId="3BDEE323" w14:textId="77777777" w:rsidR="008A1F75" w:rsidRPr="00986A55" w:rsidRDefault="008A1F75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0BC86DC" w14:textId="77777777" w:rsidR="008A1F75" w:rsidRPr="00986A55" w:rsidRDefault="008A1F75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0B8E9B43" w14:textId="77777777" w:rsidR="008A1F75" w:rsidRPr="00986A55" w:rsidRDefault="008A1F75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78E71E32" w14:textId="77777777" w:rsidR="008A1F75" w:rsidRPr="00986A55" w:rsidRDefault="008A1F75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563" w:type="dxa"/>
            <w:gridSpan w:val="3"/>
            <w:vAlign w:val="bottom"/>
          </w:tcPr>
          <w:p w14:paraId="557E6198" w14:textId="77777777" w:rsidR="008A1F75" w:rsidRPr="00986A55" w:rsidRDefault="008A1F75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สำหรับ</w:t>
            </w:r>
          </w:p>
        </w:tc>
      </w:tr>
      <w:tr w:rsidR="008A1F75" w:rsidRPr="00986A55" w14:paraId="2662EBCF" w14:textId="77777777" w:rsidTr="0084293B">
        <w:trPr>
          <w:tblHeader/>
        </w:trPr>
        <w:tc>
          <w:tcPr>
            <w:tcW w:w="2520" w:type="dxa"/>
          </w:tcPr>
          <w:p w14:paraId="0E253278" w14:textId="77777777" w:rsidR="008A1F75" w:rsidRPr="00986A55" w:rsidRDefault="008A1F75" w:rsidP="00805C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00" w:type="dxa"/>
          </w:tcPr>
          <w:p w14:paraId="440DDDDD" w14:textId="77777777" w:rsidR="008A1F75" w:rsidRPr="00986A55" w:rsidRDefault="008A1F75" w:rsidP="00805C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14:paraId="630550EF" w14:textId="77777777" w:rsidR="008A1F75" w:rsidRPr="00986A55" w:rsidRDefault="008A1F75" w:rsidP="00805C78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667" w:type="dxa"/>
            <w:gridSpan w:val="4"/>
            <w:vAlign w:val="bottom"/>
          </w:tcPr>
          <w:p w14:paraId="5DFEBF02" w14:textId="77777777" w:rsidR="008A1F75" w:rsidRPr="00986A55" w:rsidRDefault="008A1F75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562" w:type="dxa"/>
            <w:gridSpan w:val="2"/>
            <w:vAlign w:val="bottom"/>
          </w:tcPr>
          <w:p w14:paraId="10F295EF" w14:textId="77777777" w:rsidR="008A1F75" w:rsidRPr="00986A55" w:rsidRDefault="008A1F75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647" w:type="dxa"/>
            <w:gridSpan w:val="4"/>
            <w:vAlign w:val="bottom"/>
          </w:tcPr>
          <w:p w14:paraId="456E9C02" w14:textId="77777777" w:rsidR="008A1F75" w:rsidRPr="00986A55" w:rsidRDefault="008A1F75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7" w:type="dxa"/>
            <w:gridSpan w:val="4"/>
          </w:tcPr>
          <w:p w14:paraId="3F63DCAE" w14:textId="77777777" w:rsidR="008A1F75" w:rsidRPr="00986A55" w:rsidRDefault="008A1F75" w:rsidP="00805C7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73" w:type="dxa"/>
            <w:gridSpan w:val="4"/>
          </w:tcPr>
          <w:p w14:paraId="7515E4E3" w14:textId="77777777" w:rsidR="008A1F75" w:rsidRPr="00986A55" w:rsidRDefault="008A1F75" w:rsidP="00805C7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63" w:type="dxa"/>
            <w:gridSpan w:val="3"/>
            <w:vAlign w:val="bottom"/>
          </w:tcPr>
          <w:p w14:paraId="63FAC4F6" w14:textId="021A1326" w:rsidR="008A1F75" w:rsidRPr="00986A55" w:rsidRDefault="008A1F75" w:rsidP="00805C78">
            <w:pPr>
              <w:pStyle w:val="acctmergecolhdg"/>
              <w:spacing w:line="240" w:lineRule="auto"/>
              <w:ind w:left="-88" w:right="-133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งวด</w:t>
            </w:r>
            <w:r w:rsidR="006B6171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8A1F75" w:rsidRPr="00986A55" w14:paraId="31B7E99D" w14:textId="77777777" w:rsidTr="0084293B">
        <w:trPr>
          <w:tblHeader/>
        </w:trPr>
        <w:tc>
          <w:tcPr>
            <w:tcW w:w="2520" w:type="dxa"/>
            <w:vAlign w:val="bottom"/>
          </w:tcPr>
          <w:p w14:paraId="3BFD20E4" w14:textId="77777777" w:rsidR="008A1F75" w:rsidRPr="00986A55" w:rsidRDefault="008A1F75" w:rsidP="00805C7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78E3A99C" w14:textId="77777777" w:rsidR="008A1F75" w:rsidRPr="00986A55" w:rsidRDefault="008A1F75" w:rsidP="00805C78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0EEBD42" w14:textId="77777777" w:rsidR="008A1F75" w:rsidRPr="00986A55" w:rsidRDefault="008A1F75" w:rsidP="00805C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72" w:type="dxa"/>
            <w:vAlign w:val="bottom"/>
          </w:tcPr>
          <w:p w14:paraId="71DF62EB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95" w:type="dxa"/>
            <w:gridSpan w:val="3"/>
            <w:vAlign w:val="bottom"/>
          </w:tcPr>
          <w:p w14:paraId="21E2B853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52" w:type="dxa"/>
            <w:vAlign w:val="bottom"/>
          </w:tcPr>
          <w:p w14:paraId="11C611CF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10" w:type="dxa"/>
            <w:vAlign w:val="bottom"/>
          </w:tcPr>
          <w:p w14:paraId="76A5FAE0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34" w:type="dxa"/>
            <w:gridSpan w:val="2"/>
            <w:vAlign w:val="bottom"/>
          </w:tcPr>
          <w:p w14:paraId="58966AEB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13" w:type="dxa"/>
            <w:gridSpan w:val="2"/>
            <w:vAlign w:val="bottom"/>
          </w:tcPr>
          <w:p w14:paraId="1D90A9D7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31" w:type="dxa"/>
            <w:gridSpan w:val="2"/>
            <w:vAlign w:val="bottom"/>
          </w:tcPr>
          <w:p w14:paraId="51D0693B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86" w:type="dxa"/>
            <w:gridSpan w:val="2"/>
            <w:vAlign w:val="bottom"/>
          </w:tcPr>
          <w:p w14:paraId="4361EB41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50" w:type="dxa"/>
            <w:gridSpan w:val="2"/>
            <w:vAlign w:val="bottom"/>
          </w:tcPr>
          <w:p w14:paraId="1E8AE8E5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23" w:type="dxa"/>
            <w:gridSpan w:val="2"/>
            <w:vAlign w:val="bottom"/>
          </w:tcPr>
          <w:p w14:paraId="52154938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3" w:type="dxa"/>
            <w:gridSpan w:val="2"/>
            <w:vAlign w:val="bottom"/>
          </w:tcPr>
          <w:p w14:paraId="15A6D3BF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50" w:type="dxa"/>
            <w:vAlign w:val="bottom"/>
          </w:tcPr>
          <w:p w14:paraId="3C15F72A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</w:tr>
      <w:tr w:rsidR="008A1F75" w:rsidRPr="00986A55" w14:paraId="7D679467" w14:textId="77777777" w:rsidTr="0084293B">
        <w:trPr>
          <w:tblHeader/>
        </w:trPr>
        <w:tc>
          <w:tcPr>
            <w:tcW w:w="2520" w:type="dxa"/>
            <w:vAlign w:val="bottom"/>
          </w:tcPr>
          <w:p w14:paraId="778A0054" w14:textId="77777777" w:rsidR="008A1F75" w:rsidRPr="00986A55" w:rsidRDefault="008A1F75" w:rsidP="00805C7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043B7D9F" w14:textId="77777777" w:rsidR="008A1F75" w:rsidRPr="00986A55" w:rsidRDefault="008A1F75" w:rsidP="00805C78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94EEDD6" w14:textId="77777777" w:rsidR="008A1F75" w:rsidRPr="00986A55" w:rsidRDefault="008A1F75" w:rsidP="00805C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72" w:type="dxa"/>
            <w:vAlign w:val="bottom"/>
          </w:tcPr>
          <w:p w14:paraId="640729F8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95" w:type="dxa"/>
            <w:gridSpan w:val="3"/>
            <w:vAlign w:val="bottom"/>
          </w:tcPr>
          <w:p w14:paraId="01E1F96C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52" w:type="dxa"/>
            <w:vAlign w:val="bottom"/>
          </w:tcPr>
          <w:p w14:paraId="552A4E0B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5300E379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34" w:type="dxa"/>
            <w:gridSpan w:val="2"/>
            <w:vAlign w:val="bottom"/>
          </w:tcPr>
          <w:p w14:paraId="642383E1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3" w:type="dxa"/>
            <w:gridSpan w:val="2"/>
            <w:vAlign w:val="bottom"/>
          </w:tcPr>
          <w:p w14:paraId="4187304C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31" w:type="dxa"/>
            <w:gridSpan w:val="2"/>
            <w:vAlign w:val="bottom"/>
          </w:tcPr>
          <w:p w14:paraId="7A549A1D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6" w:type="dxa"/>
            <w:gridSpan w:val="2"/>
            <w:vAlign w:val="bottom"/>
          </w:tcPr>
          <w:p w14:paraId="1AA947D1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50" w:type="dxa"/>
            <w:gridSpan w:val="2"/>
            <w:vAlign w:val="bottom"/>
          </w:tcPr>
          <w:p w14:paraId="6B34EB60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3" w:type="dxa"/>
            <w:gridSpan w:val="2"/>
            <w:vAlign w:val="bottom"/>
          </w:tcPr>
          <w:p w14:paraId="6836A288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3" w:type="dxa"/>
            <w:gridSpan w:val="2"/>
            <w:vAlign w:val="bottom"/>
          </w:tcPr>
          <w:p w14:paraId="13062189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50" w:type="dxa"/>
            <w:vAlign w:val="bottom"/>
          </w:tcPr>
          <w:p w14:paraId="6D414E59" w14:textId="77777777" w:rsidR="008A1F75" w:rsidRPr="00986A55" w:rsidRDefault="008A1F75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1</w:t>
            </w:r>
          </w:p>
        </w:tc>
      </w:tr>
      <w:tr w:rsidR="008A1F75" w:rsidRPr="00986A55" w14:paraId="753C9A2A" w14:textId="77777777" w:rsidTr="0084293B">
        <w:trPr>
          <w:trHeight w:val="220"/>
          <w:tblHeader/>
        </w:trPr>
        <w:tc>
          <w:tcPr>
            <w:tcW w:w="2520" w:type="dxa"/>
            <w:vAlign w:val="bottom"/>
          </w:tcPr>
          <w:p w14:paraId="09B53F2A" w14:textId="77777777" w:rsidR="008A1F75" w:rsidRPr="00986A55" w:rsidRDefault="008A1F75" w:rsidP="00805C7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0944D899" w14:textId="77777777" w:rsidR="008A1F75" w:rsidRPr="00986A55" w:rsidRDefault="008A1F75" w:rsidP="00805C78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1360ABF" w14:textId="77777777" w:rsidR="008A1F75" w:rsidRPr="00986A55" w:rsidRDefault="008A1F75" w:rsidP="00805C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67" w:type="dxa"/>
            <w:gridSpan w:val="4"/>
            <w:vAlign w:val="bottom"/>
          </w:tcPr>
          <w:p w14:paraId="01471ED4" w14:textId="77777777" w:rsidR="008A1F75" w:rsidRPr="00986A55" w:rsidRDefault="008A1F75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862" w:type="dxa"/>
            <w:gridSpan w:val="17"/>
            <w:vAlign w:val="bottom"/>
          </w:tcPr>
          <w:p w14:paraId="20764B89" w14:textId="77777777" w:rsidR="008A1F75" w:rsidRPr="00986A55" w:rsidRDefault="008A1F75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8A1F75" w:rsidRPr="00986A55" w14:paraId="4B313824" w14:textId="77777777" w:rsidTr="0084293B">
        <w:trPr>
          <w:tblHeader/>
        </w:trPr>
        <w:tc>
          <w:tcPr>
            <w:tcW w:w="4320" w:type="dxa"/>
            <w:gridSpan w:val="2"/>
          </w:tcPr>
          <w:p w14:paraId="756E8E8D" w14:textId="77777777" w:rsidR="008A1F75" w:rsidRPr="00986A55" w:rsidRDefault="008A1F75" w:rsidP="00805C78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986A5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986A55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 xml:space="preserve">แบงค็อก สุขุมวิท </w:t>
            </w: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</w:rPr>
              <w:t>36</w:t>
            </w:r>
          </w:p>
        </w:tc>
        <w:tc>
          <w:tcPr>
            <w:tcW w:w="1350" w:type="dxa"/>
          </w:tcPr>
          <w:p w14:paraId="2D5FAF69" w14:textId="77777777" w:rsidR="008A1F75" w:rsidRPr="00986A55" w:rsidRDefault="008A1F75" w:rsidP="00805C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9" w:type="dxa"/>
            <w:gridSpan w:val="2"/>
          </w:tcPr>
          <w:p w14:paraId="4AD9101B" w14:textId="77777777" w:rsidR="008A1F75" w:rsidRPr="00986A55" w:rsidRDefault="008A1F75" w:rsidP="00805C78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1" w:type="dxa"/>
          </w:tcPr>
          <w:p w14:paraId="044BC829" w14:textId="77777777" w:rsidR="008A1F75" w:rsidRPr="00986A55" w:rsidRDefault="008A1F75" w:rsidP="00805C78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gridSpan w:val="2"/>
          </w:tcPr>
          <w:p w14:paraId="6A4A7308" w14:textId="77777777" w:rsidR="008A1F75" w:rsidRPr="00986A55" w:rsidRDefault="008A1F75" w:rsidP="00805C78">
            <w:pPr>
              <w:tabs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2BE534" w14:textId="77777777" w:rsidR="008A1F75" w:rsidRPr="00986A55" w:rsidRDefault="008A1F75" w:rsidP="00805C78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004D9ED" w14:textId="77777777" w:rsidR="008A1F75" w:rsidRPr="00986A55" w:rsidRDefault="008A1F75" w:rsidP="00805C78">
            <w:pPr>
              <w:tabs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1529315E" w14:textId="77777777" w:rsidR="008A1F75" w:rsidRPr="00986A55" w:rsidRDefault="008A1F75" w:rsidP="00805C78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  <w:gridSpan w:val="2"/>
          </w:tcPr>
          <w:p w14:paraId="68579593" w14:textId="77777777" w:rsidR="008A1F75" w:rsidRPr="00986A55" w:rsidRDefault="008A1F75" w:rsidP="00805C78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03120B9D" w14:textId="77777777" w:rsidR="008A1F75" w:rsidRPr="00986A55" w:rsidRDefault="008A1F75" w:rsidP="00805C78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  <w:gridSpan w:val="2"/>
          </w:tcPr>
          <w:p w14:paraId="66542607" w14:textId="77777777" w:rsidR="008A1F75" w:rsidRPr="00986A55" w:rsidRDefault="008A1F75" w:rsidP="00805C78">
            <w:pPr>
              <w:tabs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4543C9E4" w14:textId="77777777" w:rsidR="008A1F75" w:rsidRPr="00986A55" w:rsidRDefault="008A1F75" w:rsidP="00805C78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4A4F729" w14:textId="77777777" w:rsidR="008A1F75" w:rsidRPr="00986A55" w:rsidRDefault="008A1F75" w:rsidP="00805C78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57AAB6BC" w14:textId="77777777" w:rsidR="008A1F75" w:rsidRPr="00986A55" w:rsidRDefault="008A1F75" w:rsidP="00805C78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F2309" w:rsidRPr="00986A55" w14:paraId="28A273D6" w14:textId="77777777" w:rsidTr="0084293B">
        <w:trPr>
          <w:tblHeader/>
        </w:trPr>
        <w:tc>
          <w:tcPr>
            <w:tcW w:w="5670" w:type="dxa"/>
            <w:gridSpan w:val="3"/>
          </w:tcPr>
          <w:p w14:paraId="642EDAA8" w14:textId="77777777" w:rsidR="00DF2309" w:rsidRPr="00986A55" w:rsidRDefault="00DF2309" w:rsidP="00805C78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</w:pPr>
          </w:p>
        </w:tc>
        <w:tc>
          <w:tcPr>
            <w:tcW w:w="889" w:type="dxa"/>
            <w:gridSpan w:val="2"/>
          </w:tcPr>
          <w:p w14:paraId="74875723" w14:textId="77777777" w:rsidR="00DF2309" w:rsidRPr="00986A55" w:rsidRDefault="00DF2309" w:rsidP="00AB3581">
            <w:pPr>
              <w:tabs>
                <w:tab w:val="decimal" w:pos="407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1" w:type="dxa"/>
          </w:tcPr>
          <w:p w14:paraId="0726E071" w14:textId="77777777" w:rsidR="00DF2309" w:rsidRPr="00986A55" w:rsidRDefault="00DF2309" w:rsidP="00805C78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gridSpan w:val="2"/>
          </w:tcPr>
          <w:p w14:paraId="797CF2F0" w14:textId="77777777" w:rsidR="00DF2309" w:rsidRPr="00986A55" w:rsidRDefault="00DF2309" w:rsidP="00805C78">
            <w:pPr>
              <w:tabs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980E19D" w14:textId="77777777" w:rsidR="00DF2309" w:rsidRPr="00986A55" w:rsidRDefault="00DF2309" w:rsidP="00805C78">
            <w:pPr>
              <w:tabs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05C2AC2" w14:textId="77777777" w:rsidR="00DF2309" w:rsidRPr="00986A55" w:rsidRDefault="00DF2309" w:rsidP="00805C78">
            <w:pPr>
              <w:tabs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1AE155CE" w14:textId="77777777" w:rsidR="00DF2309" w:rsidRPr="00986A55" w:rsidRDefault="00DF2309" w:rsidP="00805C78">
            <w:pPr>
              <w:tabs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  <w:gridSpan w:val="2"/>
          </w:tcPr>
          <w:p w14:paraId="51A58718" w14:textId="77777777" w:rsidR="00DF2309" w:rsidRPr="00986A55" w:rsidRDefault="00DF2309" w:rsidP="00805C78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563C7397" w14:textId="77777777" w:rsidR="00DF2309" w:rsidRPr="00986A55" w:rsidRDefault="00DF2309" w:rsidP="00805C78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  <w:gridSpan w:val="2"/>
          </w:tcPr>
          <w:p w14:paraId="682B59D2" w14:textId="77777777" w:rsidR="00DF2309" w:rsidRPr="00986A55" w:rsidRDefault="00DF2309" w:rsidP="00805C78">
            <w:pPr>
              <w:tabs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6221B1B1" w14:textId="77777777" w:rsidR="00DF2309" w:rsidRPr="00986A55" w:rsidRDefault="00DF2309" w:rsidP="00805C78">
            <w:pPr>
              <w:tabs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1AABC6D" w14:textId="77777777" w:rsidR="00DF2309" w:rsidRPr="00986A55" w:rsidRDefault="00DF2309" w:rsidP="00805C78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4E0B755E" w14:textId="77777777" w:rsidR="00DF2309" w:rsidRPr="00986A55" w:rsidRDefault="00DF2309" w:rsidP="00805C78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A1F75" w:rsidRPr="00986A55" w14:paraId="1FAC8BBC" w14:textId="77777777" w:rsidTr="0084293B">
        <w:trPr>
          <w:tblHeader/>
        </w:trPr>
        <w:tc>
          <w:tcPr>
            <w:tcW w:w="5670" w:type="dxa"/>
            <w:gridSpan w:val="3"/>
          </w:tcPr>
          <w:p w14:paraId="0D41FC27" w14:textId="77777777" w:rsidR="008A1F75" w:rsidRPr="00986A55" w:rsidRDefault="008A1F75" w:rsidP="00805C78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บริษัทย่อยทางอ้อมถือหุ้นโดย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Boutique International Holdings Ltd.</w:t>
            </w:r>
          </w:p>
        </w:tc>
        <w:tc>
          <w:tcPr>
            <w:tcW w:w="889" w:type="dxa"/>
            <w:gridSpan w:val="2"/>
          </w:tcPr>
          <w:p w14:paraId="37731373" w14:textId="77777777" w:rsidR="008A1F75" w:rsidRPr="00986A55" w:rsidRDefault="008A1F75" w:rsidP="00AB3581">
            <w:pPr>
              <w:tabs>
                <w:tab w:val="decimal" w:pos="407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1" w:type="dxa"/>
          </w:tcPr>
          <w:p w14:paraId="54BDEDDB" w14:textId="77777777" w:rsidR="008A1F75" w:rsidRPr="00986A55" w:rsidRDefault="008A1F75" w:rsidP="00805C78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gridSpan w:val="2"/>
          </w:tcPr>
          <w:p w14:paraId="155AC48D" w14:textId="77777777" w:rsidR="008A1F75" w:rsidRPr="00986A55" w:rsidRDefault="008A1F75" w:rsidP="00805C78">
            <w:pPr>
              <w:tabs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6330E78" w14:textId="77777777" w:rsidR="008A1F75" w:rsidRPr="00986A55" w:rsidRDefault="008A1F75" w:rsidP="00805C78">
            <w:pPr>
              <w:tabs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BEE2BD" w14:textId="77777777" w:rsidR="008A1F75" w:rsidRPr="00986A55" w:rsidRDefault="008A1F75" w:rsidP="00805C78">
            <w:pPr>
              <w:tabs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590D61FF" w14:textId="77777777" w:rsidR="008A1F75" w:rsidRPr="00986A55" w:rsidRDefault="008A1F75" w:rsidP="00805C78">
            <w:pPr>
              <w:tabs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  <w:gridSpan w:val="2"/>
          </w:tcPr>
          <w:p w14:paraId="71755EDB" w14:textId="77777777" w:rsidR="008A1F75" w:rsidRPr="00986A55" w:rsidRDefault="008A1F75" w:rsidP="00805C78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3EC4F4FD" w14:textId="77777777" w:rsidR="008A1F75" w:rsidRPr="00986A55" w:rsidRDefault="008A1F75" w:rsidP="00805C78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  <w:gridSpan w:val="2"/>
          </w:tcPr>
          <w:p w14:paraId="24F76A73" w14:textId="77777777" w:rsidR="008A1F75" w:rsidRPr="00986A55" w:rsidRDefault="008A1F75" w:rsidP="00805C78">
            <w:pPr>
              <w:tabs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42BB7DC4" w14:textId="77777777" w:rsidR="008A1F75" w:rsidRPr="00986A55" w:rsidRDefault="008A1F75" w:rsidP="00805C78">
            <w:pPr>
              <w:tabs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DD4A6B0" w14:textId="77777777" w:rsidR="008A1F75" w:rsidRPr="00986A55" w:rsidRDefault="008A1F75" w:rsidP="00805C78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520B89A6" w14:textId="77777777" w:rsidR="008A1F75" w:rsidRPr="00986A55" w:rsidRDefault="008A1F75" w:rsidP="00805C78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3A7417" w:rsidRPr="00986A55" w14:paraId="77A32E63" w14:textId="77777777" w:rsidTr="0084293B">
        <w:trPr>
          <w:tblHeader/>
        </w:trPr>
        <w:tc>
          <w:tcPr>
            <w:tcW w:w="2520" w:type="dxa"/>
          </w:tcPr>
          <w:p w14:paraId="6DDB52B9" w14:textId="068D0B0D" w:rsidR="003A7417" w:rsidRPr="00986A55" w:rsidRDefault="003A7417" w:rsidP="00656C2E">
            <w:pPr>
              <w:spacing w:line="240" w:lineRule="auto"/>
              <w:ind w:left="96" w:hanging="96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 w:hint="cs"/>
                <w:b/>
                <w:color w:val="000000"/>
                <w:sz w:val="23"/>
                <w:szCs w:val="23"/>
                <w:cs/>
              </w:rPr>
              <w:t xml:space="preserve">บริษัท บูทิค </w:t>
            </w:r>
            <w:r w:rsidRPr="00986A55">
              <w:rPr>
                <w:rFonts w:ascii="Angsana New" w:hAnsi="Angsana New" w:cs="Angsana New" w:hint="cs"/>
                <w:b/>
                <w:sz w:val="23"/>
                <w:szCs w:val="23"/>
                <w:cs/>
              </w:rPr>
              <w:t xml:space="preserve"> แบงค็อก สุขุมวิท </w:t>
            </w:r>
            <w:r w:rsidRPr="00986A55">
              <w:rPr>
                <w:rFonts w:ascii="Angsana New" w:hAnsi="Angsana New" w:cs="Angsana New"/>
                <w:bCs/>
                <w:sz w:val="23"/>
                <w:szCs w:val="23"/>
              </w:rPr>
              <w:t>36</w:t>
            </w:r>
            <w:r w:rsidRPr="00986A55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จำกัด</w:t>
            </w: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*</w:t>
            </w:r>
          </w:p>
        </w:tc>
        <w:tc>
          <w:tcPr>
            <w:tcW w:w="1800" w:type="dxa"/>
          </w:tcPr>
          <w:p w14:paraId="2C4D311A" w14:textId="77777777" w:rsidR="003A7417" w:rsidRPr="00986A55" w:rsidRDefault="003A7417" w:rsidP="003A7417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</w:p>
          <w:p w14:paraId="120169C9" w14:textId="28617FB3" w:rsidR="003A7417" w:rsidRPr="00986A55" w:rsidRDefault="003A7417" w:rsidP="003A7417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 xml:space="preserve">   </w:t>
            </w:r>
            <w:r w:rsidRPr="00986A55">
              <w:rPr>
                <w:rFonts w:ascii="Angsana New" w:hAnsi="Angsana New" w:cs="Angsana New" w:hint="cs"/>
                <w:color w:val="000000"/>
                <w:spacing w:val="-6"/>
                <w:sz w:val="23"/>
                <w:szCs w:val="23"/>
                <w:cs/>
              </w:rPr>
              <w:t>(อยู่ระหว่างการก่อสร้าง)</w:t>
            </w:r>
          </w:p>
        </w:tc>
        <w:tc>
          <w:tcPr>
            <w:tcW w:w="1350" w:type="dxa"/>
          </w:tcPr>
          <w:p w14:paraId="5B44111F" w14:textId="3F6CB3EB" w:rsidR="003A7417" w:rsidRPr="00986A55" w:rsidRDefault="003A7417" w:rsidP="003A7417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89" w:type="dxa"/>
            <w:gridSpan w:val="2"/>
          </w:tcPr>
          <w:p w14:paraId="5D51A894" w14:textId="483F198F" w:rsidR="003A7417" w:rsidRPr="00986A55" w:rsidRDefault="003A7417" w:rsidP="003A7417">
            <w:pPr>
              <w:tabs>
                <w:tab w:val="decimal" w:pos="407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73.00</w:t>
            </w:r>
          </w:p>
        </w:tc>
        <w:tc>
          <w:tcPr>
            <w:tcW w:w="731" w:type="dxa"/>
          </w:tcPr>
          <w:p w14:paraId="20BD1933" w14:textId="37C45EF6" w:rsidR="003A7417" w:rsidRPr="00986A55" w:rsidRDefault="003A7417" w:rsidP="003A7417">
            <w:pPr>
              <w:tabs>
                <w:tab w:val="decimal" w:pos="40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73.00</w:t>
            </w:r>
          </w:p>
        </w:tc>
        <w:tc>
          <w:tcPr>
            <w:tcW w:w="799" w:type="dxa"/>
            <w:gridSpan w:val="2"/>
          </w:tcPr>
          <w:p w14:paraId="117C6E6E" w14:textId="037BDF4F" w:rsidR="003A7417" w:rsidRDefault="003A7417" w:rsidP="003A7417">
            <w:pPr>
              <w:tabs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132,520</w:t>
            </w:r>
          </w:p>
        </w:tc>
        <w:tc>
          <w:tcPr>
            <w:tcW w:w="810" w:type="dxa"/>
          </w:tcPr>
          <w:p w14:paraId="6DA52E93" w14:textId="4232884E" w:rsidR="003A7417" w:rsidRPr="00986A55" w:rsidRDefault="003A7417" w:rsidP="003A7417">
            <w:pPr>
              <w:tabs>
                <w:tab w:val="decimal" w:pos="632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92,000</w:t>
            </w:r>
          </w:p>
        </w:tc>
        <w:tc>
          <w:tcPr>
            <w:tcW w:w="810" w:type="dxa"/>
          </w:tcPr>
          <w:p w14:paraId="74F8BB94" w14:textId="27A3F16D" w:rsidR="003A7417" w:rsidRPr="00986A55" w:rsidRDefault="003A7417" w:rsidP="003A7417">
            <w:pPr>
              <w:tabs>
                <w:tab w:val="decimal" w:pos="60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0541187A" w14:textId="5771BB50" w:rsidR="003A7417" w:rsidRPr="00986A55" w:rsidRDefault="003A7417" w:rsidP="003A7417">
            <w:pPr>
              <w:tabs>
                <w:tab w:val="decimal" w:pos="60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  <w:gridSpan w:val="2"/>
          </w:tcPr>
          <w:p w14:paraId="2D54AF9A" w14:textId="412BC84D" w:rsidR="003A7417" w:rsidRPr="00986A55" w:rsidRDefault="003A7417" w:rsidP="003A741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</w:tcPr>
          <w:p w14:paraId="24E17207" w14:textId="47AFFC74" w:rsidR="003A7417" w:rsidRPr="00986A55" w:rsidRDefault="003A7417" w:rsidP="003A741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  <w:gridSpan w:val="2"/>
          </w:tcPr>
          <w:p w14:paraId="77E02A2A" w14:textId="4574B6BF" w:rsidR="003A7417" w:rsidRPr="00986A55" w:rsidRDefault="003A7417" w:rsidP="003A7417">
            <w:pPr>
              <w:tabs>
                <w:tab w:val="decimal" w:pos="5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</w:tcPr>
          <w:p w14:paraId="6DBE933A" w14:textId="2993979A" w:rsidR="003A7417" w:rsidRPr="00986A55" w:rsidRDefault="003A7417" w:rsidP="003A7417">
            <w:pPr>
              <w:tabs>
                <w:tab w:val="decimal" w:pos="5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43230F95" w14:textId="1E2BBD19" w:rsidR="003A7417" w:rsidRPr="00986A55" w:rsidRDefault="003A7417" w:rsidP="003A741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3319962E" w14:textId="0F022CDF" w:rsidR="003A7417" w:rsidRPr="00986A55" w:rsidRDefault="003A7417" w:rsidP="003A741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3A7417" w:rsidRPr="00986A55" w14:paraId="6D34FC95" w14:textId="77777777" w:rsidTr="0084293B">
        <w:trPr>
          <w:tblHeader/>
        </w:trPr>
        <w:tc>
          <w:tcPr>
            <w:tcW w:w="2520" w:type="dxa"/>
          </w:tcPr>
          <w:p w14:paraId="39796A63" w14:textId="7BCFDF93" w:rsidR="003A7417" w:rsidRPr="00986A55" w:rsidRDefault="003A7417" w:rsidP="00656C2E">
            <w:pPr>
              <w:spacing w:line="240" w:lineRule="auto"/>
              <w:ind w:left="96" w:hanging="9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Boutique O</w:t>
            </w:r>
            <w:r>
              <w:rPr>
                <w:rFonts w:ascii="Angsana New" w:hAnsi="Angsana New" w:cs="Angsana New"/>
                <w:sz w:val="23"/>
                <w:szCs w:val="23"/>
              </w:rPr>
              <w:t>verseas</w:t>
            </w: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 Holdings 6 Limited</w:t>
            </w:r>
          </w:p>
        </w:tc>
        <w:tc>
          <w:tcPr>
            <w:tcW w:w="1800" w:type="dxa"/>
          </w:tcPr>
          <w:p w14:paraId="01F32F8F" w14:textId="77777777" w:rsidR="003A7417" w:rsidRPr="00986A55" w:rsidRDefault="003A7417" w:rsidP="003A7417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</w:tcPr>
          <w:p w14:paraId="69744163" w14:textId="77777777" w:rsidR="003A7417" w:rsidRPr="00986A55" w:rsidRDefault="003A7417" w:rsidP="003A741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สาธารณรัฐ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เซเชลส์</w:t>
            </w:r>
          </w:p>
        </w:tc>
        <w:tc>
          <w:tcPr>
            <w:tcW w:w="889" w:type="dxa"/>
            <w:gridSpan w:val="2"/>
          </w:tcPr>
          <w:p w14:paraId="2BFD54E6" w14:textId="77777777" w:rsidR="003A7417" w:rsidRPr="00986A55" w:rsidRDefault="003A7417" w:rsidP="003A7417">
            <w:pPr>
              <w:tabs>
                <w:tab w:val="decimal" w:pos="407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73.00</w:t>
            </w:r>
          </w:p>
        </w:tc>
        <w:tc>
          <w:tcPr>
            <w:tcW w:w="731" w:type="dxa"/>
          </w:tcPr>
          <w:p w14:paraId="30AED58B" w14:textId="77777777" w:rsidR="003A7417" w:rsidRPr="00986A55" w:rsidRDefault="003A7417" w:rsidP="003A7417">
            <w:pPr>
              <w:tabs>
                <w:tab w:val="decimal" w:pos="40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9" w:type="dxa"/>
            <w:gridSpan w:val="2"/>
          </w:tcPr>
          <w:p w14:paraId="3E43151B" w14:textId="3F58F879" w:rsidR="003A7417" w:rsidRPr="00986A55" w:rsidRDefault="003A7417" w:rsidP="003A7417">
            <w:pPr>
              <w:tabs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132,640</w:t>
            </w:r>
          </w:p>
        </w:tc>
        <w:tc>
          <w:tcPr>
            <w:tcW w:w="810" w:type="dxa"/>
          </w:tcPr>
          <w:p w14:paraId="2E8D7DF5" w14:textId="77777777" w:rsidR="003A7417" w:rsidRPr="00986A55" w:rsidRDefault="003A7417" w:rsidP="003A7417">
            <w:pPr>
              <w:tabs>
                <w:tab w:val="decimal" w:pos="632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525EEFB" w14:textId="77777777" w:rsidR="003A7417" w:rsidRPr="00986A55" w:rsidRDefault="003A7417" w:rsidP="003A7417">
            <w:pPr>
              <w:tabs>
                <w:tab w:val="decimal" w:pos="60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1B4DD7E5" w14:textId="77777777" w:rsidR="003A7417" w:rsidRPr="00986A55" w:rsidRDefault="003A7417" w:rsidP="003A7417">
            <w:pPr>
              <w:tabs>
                <w:tab w:val="decimal" w:pos="60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  <w:gridSpan w:val="2"/>
          </w:tcPr>
          <w:p w14:paraId="14603553" w14:textId="77777777" w:rsidR="003A7417" w:rsidRPr="00986A55" w:rsidRDefault="003A7417" w:rsidP="003A741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</w:tcPr>
          <w:p w14:paraId="49EA6F6B" w14:textId="77777777" w:rsidR="003A7417" w:rsidRPr="00986A55" w:rsidRDefault="003A7417" w:rsidP="003A741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  <w:gridSpan w:val="2"/>
          </w:tcPr>
          <w:p w14:paraId="41C1338A" w14:textId="77777777" w:rsidR="003A7417" w:rsidRPr="00986A55" w:rsidRDefault="003A7417" w:rsidP="003A7417">
            <w:pPr>
              <w:tabs>
                <w:tab w:val="decimal" w:pos="5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</w:tcPr>
          <w:p w14:paraId="2BE2FC8B" w14:textId="77777777" w:rsidR="003A7417" w:rsidRPr="00986A55" w:rsidRDefault="003A7417" w:rsidP="003A7417">
            <w:pPr>
              <w:tabs>
                <w:tab w:val="decimal" w:pos="5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3DFF17F2" w14:textId="77777777" w:rsidR="003A7417" w:rsidRPr="00986A55" w:rsidRDefault="003A7417" w:rsidP="003A741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7E466245" w14:textId="77777777" w:rsidR="003A7417" w:rsidRPr="00986A55" w:rsidRDefault="003A7417" w:rsidP="003A741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3A7417" w:rsidRPr="00986A55" w14:paraId="3CE89F96" w14:textId="77777777" w:rsidTr="0084293B">
        <w:trPr>
          <w:tblHeader/>
        </w:trPr>
        <w:tc>
          <w:tcPr>
            <w:tcW w:w="2520" w:type="dxa"/>
          </w:tcPr>
          <w:p w14:paraId="24CAC25D" w14:textId="491C23A4" w:rsidR="003A7417" w:rsidRPr="00986A55" w:rsidRDefault="003A7417" w:rsidP="00656C2E">
            <w:pPr>
              <w:spacing w:line="240" w:lineRule="auto"/>
              <w:ind w:left="96" w:hanging="9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Boutique O</w:t>
            </w:r>
            <w:r>
              <w:rPr>
                <w:rFonts w:ascii="Angsana New" w:hAnsi="Angsana New" w:cs="Angsana New"/>
                <w:sz w:val="23"/>
                <w:szCs w:val="23"/>
              </w:rPr>
              <w:t>verseas</w:t>
            </w: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 Holdings 5 Limited</w:t>
            </w:r>
          </w:p>
        </w:tc>
        <w:tc>
          <w:tcPr>
            <w:tcW w:w="1800" w:type="dxa"/>
          </w:tcPr>
          <w:p w14:paraId="118F225C" w14:textId="77777777" w:rsidR="003A7417" w:rsidRPr="00986A55" w:rsidRDefault="003A7417" w:rsidP="003A7417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</w:tcPr>
          <w:p w14:paraId="3B25DC38" w14:textId="77777777" w:rsidR="003A7417" w:rsidRPr="00986A55" w:rsidRDefault="003A7417" w:rsidP="003A741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สาธารณรัฐ</w:t>
            </w: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เซเชลส์</w:t>
            </w:r>
          </w:p>
        </w:tc>
        <w:tc>
          <w:tcPr>
            <w:tcW w:w="889" w:type="dxa"/>
            <w:gridSpan w:val="2"/>
          </w:tcPr>
          <w:p w14:paraId="367E1E0C" w14:textId="77777777" w:rsidR="003A7417" w:rsidRPr="00986A55" w:rsidRDefault="003A7417" w:rsidP="003A7417">
            <w:pPr>
              <w:tabs>
                <w:tab w:val="decimal" w:pos="407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73.00</w:t>
            </w:r>
          </w:p>
        </w:tc>
        <w:tc>
          <w:tcPr>
            <w:tcW w:w="731" w:type="dxa"/>
          </w:tcPr>
          <w:p w14:paraId="1F5373B3" w14:textId="77777777" w:rsidR="003A7417" w:rsidRPr="00986A55" w:rsidRDefault="003A7417" w:rsidP="003A7417">
            <w:pPr>
              <w:tabs>
                <w:tab w:val="decimal" w:pos="40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9" w:type="dxa"/>
            <w:gridSpan w:val="2"/>
          </w:tcPr>
          <w:p w14:paraId="5F8A5C7D" w14:textId="058266B0" w:rsidR="003A7417" w:rsidRPr="00986A55" w:rsidRDefault="003A7417" w:rsidP="003A7417">
            <w:pPr>
              <w:tabs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132,570</w:t>
            </w:r>
          </w:p>
        </w:tc>
        <w:tc>
          <w:tcPr>
            <w:tcW w:w="810" w:type="dxa"/>
          </w:tcPr>
          <w:p w14:paraId="5A0B05AB" w14:textId="77777777" w:rsidR="003A7417" w:rsidRPr="00986A55" w:rsidRDefault="003A7417" w:rsidP="003A7417">
            <w:pPr>
              <w:tabs>
                <w:tab w:val="decimal" w:pos="632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3E55E4A" w14:textId="77777777" w:rsidR="003A7417" w:rsidRPr="00986A55" w:rsidRDefault="003A7417" w:rsidP="003A7417">
            <w:pPr>
              <w:tabs>
                <w:tab w:val="decimal" w:pos="60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415F2FAC" w14:textId="77777777" w:rsidR="003A7417" w:rsidRPr="00986A55" w:rsidRDefault="003A7417" w:rsidP="003A7417">
            <w:pPr>
              <w:tabs>
                <w:tab w:val="decimal" w:pos="60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  <w:gridSpan w:val="2"/>
          </w:tcPr>
          <w:p w14:paraId="7BB4BDCF" w14:textId="77777777" w:rsidR="003A7417" w:rsidRPr="00986A55" w:rsidRDefault="003A7417" w:rsidP="003A741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</w:tcPr>
          <w:p w14:paraId="5FE2B6B8" w14:textId="77777777" w:rsidR="003A7417" w:rsidRPr="00986A55" w:rsidRDefault="003A7417" w:rsidP="003A741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  <w:gridSpan w:val="2"/>
          </w:tcPr>
          <w:p w14:paraId="178888E3" w14:textId="77777777" w:rsidR="003A7417" w:rsidRPr="00986A55" w:rsidRDefault="003A7417" w:rsidP="003A7417">
            <w:pPr>
              <w:tabs>
                <w:tab w:val="decimal" w:pos="5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</w:tcPr>
          <w:p w14:paraId="6BF83059" w14:textId="77777777" w:rsidR="003A7417" w:rsidRPr="00986A55" w:rsidRDefault="003A7417" w:rsidP="003A7417">
            <w:pPr>
              <w:tabs>
                <w:tab w:val="decimal" w:pos="5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2B63B5E7" w14:textId="77777777" w:rsidR="003A7417" w:rsidRPr="00986A55" w:rsidRDefault="003A7417" w:rsidP="003A741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2B46243A" w14:textId="77777777" w:rsidR="003A7417" w:rsidRPr="00986A55" w:rsidRDefault="003A7417" w:rsidP="003A741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3A7417" w:rsidRPr="00986A55" w14:paraId="261DDC90" w14:textId="77777777" w:rsidTr="0084293B">
        <w:trPr>
          <w:tblHeader/>
        </w:trPr>
        <w:tc>
          <w:tcPr>
            <w:tcW w:w="2520" w:type="dxa"/>
          </w:tcPr>
          <w:p w14:paraId="65EE05D9" w14:textId="77777777" w:rsidR="003A7417" w:rsidRPr="00986A55" w:rsidRDefault="003A7417" w:rsidP="003A741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776347A5" w14:textId="77777777" w:rsidR="003A7417" w:rsidRPr="00986A55" w:rsidRDefault="003A7417" w:rsidP="003A7417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50" w:type="dxa"/>
          </w:tcPr>
          <w:p w14:paraId="36C081C6" w14:textId="77777777" w:rsidR="003A7417" w:rsidRPr="00986A55" w:rsidRDefault="003A7417" w:rsidP="003A741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9" w:type="dxa"/>
            <w:gridSpan w:val="2"/>
          </w:tcPr>
          <w:p w14:paraId="123F5416" w14:textId="77777777" w:rsidR="003A7417" w:rsidRPr="00986A55" w:rsidRDefault="003A7417" w:rsidP="003A7417">
            <w:pPr>
              <w:tabs>
                <w:tab w:val="decimal" w:pos="407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1" w:type="dxa"/>
          </w:tcPr>
          <w:p w14:paraId="22898A97" w14:textId="77777777" w:rsidR="003A7417" w:rsidRPr="00986A55" w:rsidRDefault="003A7417" w:rsidP="003A7417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gridSpan w:val="2"/>
          </w:tcPr>
          <w:p w14:paraId="119677FC" w14:textId="77777777" w:rsidR="003A7417" w:rsidRPr="00986A55" w:rsidRDefault="003A7417" w:rsidP="003A7417">
            <w:pPr>
              <w:tabs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485A9B4" w14:textId="77777777" w:rsidR="003A7417" w:rsidRPr="00986A55" w:rsidRDefault="003A7417" w:rsidP="003A7417">
            <w:pPr>
              <w:tabs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6CC5035" w14:textId="77777777" w:rsidR="003A7417" w:rsidRPr="00986A55" w:rsidRDefault="003A7417" w:rsidP="003A7417">
            <w:pPr>
              <w:tabs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072DD7BA" w14:textId="77777777" w:rsidR="003A7417" w:rsidRPr="00986A55" w:rsidRDefault="003A7417" w:rsidP="003A7417">
            <w:pPr>
              <w:tabs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  <w:gridSpan w:val="2"/>
          </w:tcPr>
          <w:p w14:paraId="04B99F37" w14:textId="77777777" w:rsidR="003A7417" w:rsidRPr="00986A55" w:rsidRDefault="003A7417" w:rsidP="003A7417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601DADA3" w14:textId="77777777" w:rsidR="003A7417" w:rsidRPr="00986A55" w:rsidRDefault="003A7417" w:rsidP="003A7417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  <w:gridSpan w:val="2"/>
          </w:tcPr>
          <w:p w14:paraId="6D9B29F1" w14:textId="77777777" w:rsidR="003A7417" w:rsidRPr="00986A55" w:rsidRDefault="003A7417" w:rsidP="003A7417">
            <w:pPr>
              <w:tabs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74A4F9AF" w14:textId="77777777" w:rsidR="003A7417" w:rsidRPr="00986A55" w:rsidRDefault="003A7417" w:rsidP="003A7417">
            <w:pPr>
              <w:tabs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80BA795" w14:textId="77777777" w:rsidR="003A7417" w:rsidRPr="00986A55" w:rsidRDefault="003A7417" w:rsidP="003A7417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7228E674" w14:textId="77777777" w:rsidR="003A7417" w:rsidRPr="00986A55" w:rsidRDefault="003A7417" w:rsidP="003A7417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3A7417" w:rsidRPr="00986A55" w14:paraId="5A8FAFFA" w14:textId="77777777" w:rsidTr="0084293B">
        <w:trPr>
          <w:tblHeader/>
        </w:trPr>
        <w:tc>
          <w:tcPr>
            <w:tcW w:w="2520" w:type="dxa"/>
          </w:tcPr>
          <w:p w14:paraId="55951188" w14:textId="77777777" w:rsidR="003A7417" w:rsidRPr="00986A55" w:rsidRDefault="003A7417" w:rsidP="003A741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ตรง</w:t>
            </w:r>
          </w:p>
        </w:tc>
        <w:tc>
          <w:tcPr>
            <w:tcW w:w="1800" w:type="dxa"/>
          </w:tcPr>
          <w:p w14:paraId="52CE70F0" w14:textId="77777777" w:rsidR="003A7417" w:rsidRPr="00986A55" w:rsidRDefault="003A7417" w:rsidP="003A7417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50" w:type="dxa"/>
          </w:tcPr>
          <w:p w14:paraId="54CF7B8E" w14:textId="77777777" w:rsidR="003A7417" w:rsidRPr="00986A55" w:rsidRDefault="003A7417" w:rsidP="003A741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9" w:type="dxa"/>
            <w:gridSpan w:val="2"/>
          </w:tcPr>
          <w:p w14:paraId="36C3E4A8" w14:textId="77777777" w:rsidR="003A7417" w:rsidRPr="00986A55" w:rsidRDefault="003A7417" w:rsidP="003A7417">
            <w:pPr>
              <w:tabs>
                <w:tab w:val="decimal" w:pos="407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1" w:type="dxa"/>
          </w:tcPr>
          <w:p w14:paraId="1427D45B" w14:textId="77777777" w:rsidR="003A7417" w:rsidRPr="00986A55" w:rsidRDefault="003A7417" w:rsidP="003A7417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gridSpan w:val="2"/>
          </w:tcPr>
          <w:p w14:paraId="570A59EF" w14:textId="77777777" w:rsidR="003A7417" w:rsidRPr="00986A55" w:rsidRDefault="003A7417" w:rsidP="003A7417">
            <w:pPr>
              <w:tabs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3290C7A" w14:textId="77777777" w:rsidR="003A7417" w:rsidRPr="00986A55" w:rsidRDefault="003A7417" w:rsidP="003A7417">
            <w:pPr>
              <w:tabs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8D07851" w14:textId="77777777" w:rsidR="003A7417" w:rsidRPr="00986A55" w:rsidRDefault="003A7417" w:rsidP="003A7417">
            <w:pPr>
              <w:tabs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10A486A8" w14:textId="77777777" w:rsidR="003A7417" w:rsidRPr="00986A55" w:rsidRDefault="003A7417" w:rsidP="003A7417">
            <w:pPr>
              <w:tabs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  <w:gridSpan w:val="2"/>
          </w:tcPr>
          <w:p w14:paraId="12CE9C99" w14:textId="77777777" w:rsidR="003A7417" w:rsidRPr="00986A55" w:rsidRDefault="003A7417" w:rsidP="003A7417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1B5A4A96" w14:textId="77777777" w:rsidR="003A7417" w:rsidRPr="00986A55" w:rsidRDefault="003A7417" w:rsidP="003A7417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  <w:gridSpan w:val="2"/>
          </w:tcPr>
          <w:p w14:paraId="71EC2E63" w14:textId="77777777" w:rsidR="003A7417" w:rsidRPr="00986A55" w:rsidRDefault="003A7417" w:rsidP="003A7417">
            <w:pPr>
              <w:tabs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0CBC7A43" w14:textId="77777777" w:rsidR="003A7417" w:rsidRPr="00986A55" w:rsidRDefault="003A7417" w:rsidP="003A7417">
            <w:pPr>
              <w:tabs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5AB1E34" w14:textId="77777777" w:rsidR="003A7417" w:rsidRPr="00986A55" w:rsidRDefault="003A7417" w:rsidP="003A7417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00B27DC5" w14:textId="77777777" w:rsidR="003A7417" w:rsidRPr="00986A55" w:rsidRDefault="003A7417" w:rsidP="003A7417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3A7417" w:rsidRPr="00986A55" w14:paraId="5C85E6D3" w14:textId="77777777" w:rsidTr="0084293B">
        <w:trPr>
          <w:tblHeader/>
        </w:trPr>
        <w:tc>
          <w:tcPr>
            <w:tcW w:w="2520" w:type="dxa"/>
          </w:tcPr>
          <w:p w14:paraId="555EF99D" w14:textId="77777777" w:rsidR="003A7417" w:rsidRPr="00986A55" w:rsidRDefault="003A7417" w:rsidP="003A7417">
            <w:pPr>
              <w:spacing w:line="240" w:lineRule="auto"/>
              <w:ind w:left="110" w:hanging="110"/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 w:hint="cs"/>
                <w:b/>
                <w:color w:val="000000"/>
                <w:sz w:val="23"/>
                <w:szCs w:val="23"/>
                <w:cs/>
              </w:rPr>
              <w:t xml:space="preserve">บริษัท บูทิค </w:t>
            </w:r>
            <w:r w:rsidRPr="00986A55">
              <w:rPr>
                <w:rFonts w:ascii="Angsana New" w:hAnsi="Angsana New" w:cs="Angsana New" w:hint="cs"/>
                <w:b/>
                <w:sz w:val="23"/>
                <w:szCs w:val="23"/>
                <w:cs/>
              </w:rPr>
              <w:t xml:space="preserve"> แบงค็อก สุขุมวิท </w:t>
            </w:r>
            <w:r w:rsidRPr="00986A55">
              <w:rPr>
                <w:rFonts w:ascii="Angsana New" w:hAnsi="Angsana New" w:cs="Angsana New"/>
                <w:bCs/>
                <w:sz w:val="23"/>
                <w:szCs w:val="23"/>
              </w:rPr>
              <w:t>36</w:t>
            </w:r>
            <w:r w:rsidRPr="00986A55">
              <w:rPr>
                <w:rFonts w:ascii="Angsana New" w:hAnsi="Angsana New" w:cs="Angsana New"/>
                <w:bCs/>
                <w:sz w:val="23"/>
                <w:szCs w:val="23"/>
                <w:cs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sz w:val="23"/>
                <w:szCs w:val="23"/>
                <w:cs/>
              </w:rPr>
              <w:t>โ</w:t>
            </w:r>
            <w:r w:rsidRPr="00986A55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 xml:space="preserve">ฮลดิ้งส์ </w:t>
            </w:r>
            <w:r w:rsidRPr="00986A55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</w:tcPr>
          <w:p w14:paraId="379AE1A4" w14:textId="77777777" w:rsidR="003A7417" w:rsidRPr="00986A55" w:rsidRDefault="003A7417" w:rsidP="003A7417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</w:tcPr>
          <w:p w14:paraId="4BCF0FBE" w14:textId="77777777" w:rsidR="003A7417" w:rsidRPr="00986A55" w:rsidRDefault="003A7417" w:rsidP="003A741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89" w:type="dxa"/>
            <w:gridSpan w:val="2"/>
          </w:tcPr>
          <w:p w14:paraId="619BCA95" w14:textId="77777777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73.00</w:t>
            </w:r>
          </w:p>
        </w:tc>
        <w:tc>
          <w:tcPr>
            <w:tcW w:w="731" w:type="dxa"/>
          </w:tcPr>
          <w:p w14:paraId="30B798D0" w14:textId="77777777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73.00</w:t>
            </w:r>
          </w:p>
        </w:tc>
        <w:tc>
          <w:tcPr>
            <w:tcW w:w="799" w:type="dxa"/>
            <w:gridSpan w:val="2"/>
          </w:tcPr>
          <w:p w14:paraId="0E6E1F82" w14:textId="77777777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135,000</w:t>
            </w:r>
          </w:p>
        </w:tc>
        <w:tc>
          <w:tcPr>
            <w:tcW w:w="810" w:type="dxa"/>
          </w:tcPr>
          <w:p w14:paraId="31BB7DB1" w14:textId="77777777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125</w:t>
            </w:r>
          </w:p>
        </w:tc>
        <w:tc>
          <w:tcPr>
            <w:tcW w:w="810" w:type="dxa"/>
          </w:tcPr>
          <w:p w14:paraId="00D1C360" w14:textId="77777777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98,550</w:t>
            </w:r>
          </w:p>
        </w:tc>
        <w:tc>
          <w:tcPr>
            <w:tcW w:w="801" w:type="dxa"/>
            <w:gridSpan w:val="2"/>
          </w:tcPr>
          <w:p w14:paraId="0A40E5B6" w14:textId="77777777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91</w:t>
            </w:r>
          </w:p>
        </w:tc>
        <w:tc>
          <w:tcPr>
            <w:tcW w:w="819" w:type="dxa"/>
            <w:gridSpan w:val="2"/>
          </w:tcPr>
          <w:p w14:paraId="76B9348E" w14:textId="77777777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</w:tcPr>
          <w:p w14:paraId="3A223531" w14:textId="77777777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  <w:gridSpan w:val="2"/>
          </w:tcPr>
          <w:p w14:paraId="4D5F75F0" w14:textId="77777777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98,550</w:t>
            </w:r>
          </w:p>
        </w:tc>
        <w:tc>
          <w:tcPr>
            <w:tcW w:w="729" w:type="dxa"/>
            <w:gridSpan w:val="2"/>
          </w:tcPr>
          <w:p w14:paraId="623C498F" w14:textId="77777777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91</w:t>
            </w:r>
          </w:p>
        </w:tc>
        <w:tc>
          <w:tcPr>
            <w:tcW w:w="810" w:type="dxa"/>
            <w:gridSpan w:val="2"/>
          </w:tcPr>
          <w:p w14:paraId="3DDED6D4" w14:textId="77777777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28E461BA" w14:textId="77777777" w:rsidR="003A7417" w:rsidRPr="00986A55" w:rsidRDefault="003A7417" w:rsidP="003A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01E264F8" w14:textId="517D152F" w:rsidR="003A7417" w:rsidRDefault="003A7417" w:rsidP="003A7417"/>
    <w:p w14:paraId="5D82F8DD" w14:textId="4F00F8BC" w:rsidR="00DF2309" w:rsidRPr="00DF2309" w:rsidRDefault="00DF2309" w:rsidP="00DF2309">
      <w:pPr>
        <w:rPr>
          <w:rFonts w:asciiTheme="majorBidi" w:hAnsiTheme="majorBidi" w:cstheme="majorBidi"/>
          <w:sz w:val="24"/>
          <w:szCs w:val="24"/>
          <w:cs/>
        </w:rPr>
      </w:pPr>
      <w:r w:rsidRPr="00DF2309">
        <w:rPr>
          <w:rFonts w:asciiTheme="majorBidi" w:hAnsiTheme="majorBidi" w:cstheme="majorBidi"/>
          <w:sz w:val="24"/>
          <w:szCs w:val="24"/>
        </w:rPr>
        <w:t xml:space="preserve">* </w:t>
      </w:r>
      <w:r w:rsidRPr="00DF2309">
        <w:rPr>
          <w:rFonts w:asciiTheme="majorBidi" w:hAnsiTheme="majorBidi" w:cstheme="majorBidi" w:hint="cs"/>
          <w:sz w:val="24"/>
          <w:szCs w:val="24"/>
          <w:cs/>
        </w:rPr>
        <w:t xml:space="preserve">ในเดือนกันยายน </w:t>
      </w:r>
      <w:r w:rsidRPr="00DF2309">
        <w:rPr>
          <w:rFonts w:asciiTheme="majorBidi" w:hAnsiTheme="majorBidi" w:cstheme="majorBidi"/>
          <w:sz w:val="24"/>
          <w:szCs w:val="24"/>
        </w:rPr>
        <w:t xml:space="preserve">2562 </w:t>
      </w:r>
      <w:r w:rsidRPr="00DF2309">
        <w:rPr>
          <w:rFonts w:asciiTheme="majorBidi" w:hAnsiTheme="majorBidi" w:cstheme="majorBidi" w:hint="cs"/>
          <w:sz w:val="24"/>
          <w:szCs w:val="24"/>
          <w:cs/>
        </w:rPr>
        <w:t xml:space="preserve">บริษัท </w:t>
      </w:r>
      <w:r w:rsidRPr="00DF2309">
        <w:rPr>
          <w:rFonts w:asciiTheme="majorBidi" w:hAnsiTheme="majorBidi" w:cs="Angsana New" w:hint="cs"/>
          <w:sz w:val="24"/>
          <w:szCs w:val="24"/>
          <w:cs/>
        </w:rPr>
        <w:t>บูทิค</w:t>
      </w:r>
      <w:r>
        <w:rPr>
          <w:rFonts w:asciiTheme="majorBidi" w:hAnsiTheme="majorBidi" w:cs="Angsana New" w:hint="cs"/>
          <w:sz w:val="24"/>
          <w:szCs w:val="24"/>
          <w:cs/>
        </w:rPr>
        <w:t xml:space="preserve"> </w:t>
      </w:r>
      <w:r w:rsidRPr="00DF2309">
        <w:rPr>
          <w:rFonts w:asciiTheme="majorBidi" w:hAnsiTheme="majorBidi" w:cs="Angsana New" w:hint="cs"/>
          <w:sz w:val="24"/>
          <w:szCs w:val="24"/>
          <w:cs/>
        </w:rPr>
        <w:t>แบงค็อก</w:t>
      </w:r>
      <w:r w:rsidRPr="00DF2309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DF2309">
        <w:rPr>
          <w:rFonts w:asciiTheme="majorBidi" w:hAnsiTheme="majorBidi" w:cs="Angsana New" w:hint="cs"/>
          <w:sz w:val="24"/>
          <w:szCs w:val="24"/>
          <w:cs/>
        </w:rPr>
        <w:t>สุขุมวิท</w:t>
      </w:r>
      <w:r w:rsidRPr="00DF2309">
        <w:rPr>
          <w:rFonts w:asciiTheme="majorBidi" w:hAnsiTheme="majorBidi" w:cs="Angsana New"/>
          <w:sz w:val="24"/>
          <w:szCs w:val="24"/>
          <w:cs/>
        </w:rPr>
        <w:t xml:space="preserve"> 36 </w:t>
      </w:r>
      <w:r w:rsidRPr="00DF2309">
        <w:rPr>
          <w:rFonts w:asciiTheme="majorBidi" w:hAnsiTheme="majorBidi" w:cs="Angsana New" w:hint="cs"/>
          <w:sz w:val="24"/>
          <w:szCs w:val="24"/>
          <w:cs/>
        </w:rPr>
        <w:t xml:space="preserve">โฮลดิ้งส์ จำกัด ขายเงินลงทุนร้อยละ </w:t>
      </w:r>
      <w:r w:rsidRPr="00DF2309">
        <w:rPr>
          <w:rFonts w:asciiTheme="majorBidi" w:hAnsiTheme="majorBidi" w:cs="Angsana New"/>
          <w:sz w:val="24"/>
          <w:szCs w:val="24"/>
        </w:rPr>
        <w:t xml:space="preserve">100 </w:t>
      </w:r>
      <w:r w:rsidRPr="00DF2309">
        <w:rPr>
          <w:rFonts w:asciiTheme="majorBidi" w:hAnsiTheme="majorBidi" w:cs="Angsana New" w:hint="cs"/>
          <w:sz w:val="24"/>
          <w:szCs w:val="24"/>
          <w:cs/>
        </w:rPr>
        <w:t>ในบริษัท</w:t>
      </w:r>
      <w:r w:rsidRPr="00DF2309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DF2309">
        <w:rPr>
          <w:rFonts w:asciiTheme="majorBidi" w:hAnsiTheme="majorBidi" w:cs="Angsana New" w:hint="cs"/>
          <w:sz w:val="24"/>
          <w:szCs w:val="24"/>
          <w:cs/>
        </w:rPr>
        <w:t>บูทิค</w:t>
      </w:r>
      <w:r w:rsidRPr="00DF2309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DF2309">
        <w:rPr>
          <w:rFonts w:asciiTheme="majorBidi" w:hAnsiTheme="majorBidi" w:cs="Angsana New" w:hint="cs"/>
          <w:sz w:val="24"/>
          <w:szCs w:val="24"/>
          <w:cs/>
        </w:rPr>
        <w:t>แบงค็อก</w:t>
      </w:r>
      <w:r w:rsidRPr="00DF2309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DF2309">
        <w:rPr>
          <w:rFonts w:asciiTheme="majorBidi" w:hAnsiTheme="majorBidi" w:cs="Angsana New" w:hint="cs"/>
          <w:sz w:val="24"/>
          <w:szCs w:val="24"/>
          <w:cs/>
        </w:rPr>
        <w:t>สุขุมวิท</w:t>
      </w:r>
      <w:r w:rsidRPr="00DF2309">
        <w:rPr>
          <w:rFonts w:asciiTheme="majorBidi" w:hAnsiTheme="majorBidi" w:cs="Angsana New"/>
          <w:sz w:val="24"/>
          <w:szCs w:val="24"/>
          <w:cs/>
        </w:rPr>
        <w:t xml:space="preserve"> 36 </w:t>
      </w:r>
      <w:r w:rsidRPr="00DF2309">
        <w:rPr>
          <w:rFonts w:asciiTheme="majorBidi" w:hAnsiTheme="majorBidi" w:cs="Angsana New" w:hint="cs"/>
          <w:sz w:val="24"/>
          <w:szCs w:val="24"/>
          <w:cs/>
        </w:rPr>
        <w:t xml:space="preserve">จำกัด ให้กับ </w:t>
      </w:r>
      <w:r w:rsidRPr="00DF2309">
        <w:rPr>
          <w:rFonts w:asciiTheme="majorBidi" w:hAnsiTheme="majorBidi" w:cs="Angsana New"/>
          <w:sz w:val="24"/>
          <w:szCs w:val="24"/>
        </w:rPr>
        <w:t xml:space="preserve">Boutique Overseas Holdings 5 Limited </w:t>
      </w:r>
      <w:r w:rsidRPr="00DF2309">
        <w:rPr>
          <w:rFonts w:asciiTheme="majorBidi" w:hAnsiTheme="majorBidi" w:cs="Angsana New" w:hint="cs"/>
          <w:sz w:val="24"/>
          <w:szCs w:val="24"/>
          <w:cs/>
        </w:rPr>
        <w:t>ในราคาตามมูลค่าที่ตราไว้ ตามแผนการจัดโครงสร้างการถือหุ้นในกลุ่มบริษัท</w:t>
      </w:r>
    </w:p>
    <w:p w14:paraId="52724684" w14:textId="74FCB0B7" w:rsidR="00EA243E" w:rsidRDefault="00DF2309" w:rsidP="00DF2309">
      <w:r>
        <w:br w:type="page"/>
      </w:r>
    </w:p>
    <w:tbl>
      <w:tblPr>
        <w:tblpPr w:leftFromText="180" w:rightFromText="180" w:vertAnchor="text" w:tblpX="-39" w:tblpY="1"/>
        <w:tblOverlap w:val="never"/>
        <w:tblW w:w="1519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800"/>
        <w:gridCol w:w="1365"/>
        <w:gridCol w:w="17"/>
        <w:gridCol w:w="820"/>
        <w:gridCol w:w="20"/>
        <w:gridCol w:w="748"/>
        <w:gridCol w:w="799"/>
        <w:gridCol w:w="810"/>
        <w:gridCol w:w="801"/>
        <w:gridCol w:w="33"/>
        <w:gridCol w:w="777"/>
        <w:gridCol w:w="36"/>
        <w:gridCol w:w="792"/>
        <w:gridCol w:w="39"/>
        <w:gridCol w:w="744"/>
        <w:gridCol w:w="42"/>
        <w:gridCol w:w="705"/>
        <w:gridCol w:w="45"/>
        <w:gridCol w:w="675"/>
        <w:gridCol w:w="48"/>
        <w:gridCol w:w="762"/>
        <w:gridCol w:w="51"/>
        <w:gridCol w:w="750"/>
      </w:tblGrid>
      <w:tr w:rsidR="00EA243E" w:rsidRPr="00986A55" w14:paraId="41F8FA69" w14:textId="77777777" w:rsidTr="00805C78">
        <w:trPr>
          <w:tblHeader/>
        </w:trPr>
        <w:tc>
          <w:tcPr>
            <w:tcW w:w="15199" w:type="dxa"/>
            <w:gridSpan w:val="24"/>
            <w:vAlign w:val="bottom"/>
          </w:tcPr>
          <w:p w14:paraId="737A9D7F" w14:textId="77777777" w:rsidR="00EA243E" w:rsidRPr="00986A55" w:rsidRDefault="00EA243E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EA243E" w:rsidRPr="00986A55" w14:paraId="66A4AD84" w14:textId="77777777" w:rsidTr="00F62B35">
        <w:trPr>
          <w:tblHeader/>
        </w:trPr>
        <w:tc>
          <w:tcPr>
            <w:tcW w:w="2520" w:type="dxa"/>
            <w:vAlign w:val="bottom"/>
          </w:tcPr>
          <w:p w14:paraId="07AB6FEE" w14:textId="77777777" w:rsidR="00EA243E" w:rsidRPr="00986A55" w:rsidRDefault="00EA243E" w:rsidP="00805C7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56F1B282" w14:textId="77777777" w:rsidR="00EA243E" w:rsidRPr="00986A55" w:rsidRDefault="00EA243E" w:rsidP="00805C78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2" w:type="dxa"/>
            <w:gridSpan w:val="2"/>
          </w:tcPr>
          <w:p w14:paraId="115A1626" w14:textId="77777777" w:rsidR="00EA243E" w:rsidRPr="00986A55" w:rsidRDefault="00EA243E" w:rsidP="00805C78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840" w:type="dxa"/>
            <w:gridSpan w:val="2"/>
            <w:vAlign w:val="bottom"/>
          </w:tcPr>
          <w:p w14:paraId="48105904" w14:textId="77777777" w:rsidR="00EA243E" w:rsidRPr="00986A55" w:rsidRDefault="00EA243E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48" w:type="dxa"/>
            <w:vAlign w:val="bottom"/>
          </w:tcPr>
          <w:p w14:paraId="3633C48C" w14:textId="77777777" w:rsidR="00EA243E" w:rsidRPr="00986A55" w:rsidRDefault="00EA243E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99" w:type="dxa"/>
            <w:vAlign w:val="bottom"/>
          </w:tcPr>
          <w:p w14:paraId="7B07FD62" w14:textId="77777777" w:rsidR="00EA243E" w:rsidRPr="00986A55" w:rsidRDefault="00EA243E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C908039" w14:textId="77777777" w:rsidR="00EA243E" w:rsidRPr="00986A55" w:rsidRDefault="00EA243E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34" w:type="dxa"/>
            <w:gridSpan w:val="2"/>
            <w:vAlign w:val="bottom"/>
          </w:tcPr>
          <w:p w14:paraId="4E941300" w14:textId="77777777" w:rsidR="00EA243E" w:rsidRPr="00986A55" w:rsidRDefault="00EA243E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1A9D06D" w14:textId="77777777" w:rsidR="00EA243E" w:rsidRPr="00986A55" w:rsidRDefault="00EA243E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31" w:type="dxa"/>
            <w:gridSpan w:val="2"/>
            <w:vAlign w:val="bottom"/>
          </w:tcPr>
          <w:p w14:paraId="0AADAEE2" w14:textId="77777777" w:rsidR="00EA243E" w:rsidRPr="00986A55" w:rsidRDefault="00EA243E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41AB9F1" w14:textId="77777777" w:rsidR="00EA243E" w:rsidRPr="00986A55" w:rsidRDefault="00EA243E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505C21F9" w14:textId="77777777" w:rsidR="00EA243E" w:rsidRPr="00986A55" w:rsidRDefault="00EA243E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79903BF9" w14:textId="77777777" w:rsidR="00EA243E" w:rsidRPr="00986A55" w:rsidRDefault="00EA243E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563" w:type="dxa"/>
            <w:gridSpan w:val="3"/>
            <w:vAlign w:val="bottom"/>
          </w:tcPr>
          <w:p w14:paraId="2D59BC97" w14:textId="77777777" w:rsidR="00EA243E" w:rsidRPr="00986A55" w:rsidRDefault="00EA243E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สำหรับ</w:t>
            </w:r>
          </w:p>
        </w:tc>
      </w:tr>
      <w:tr w:rsidR="00EA243E" w:rsidRPr="00986A55" w14:paraId="2321CDA7" w14:textId="77777777" w:rsidTr="00F62B35">
        <w:trPr>
          <w:tblHeader/>
        </w:trPr>
        <w:tc>
          <w:tcPr>
            <w:tcW w:w="2520" w:type="dxa"/>
          </w:tcPr>
          <w:p w14:paraId="56A197CA" w14:textId="77777777" w:rsidR="00EA243E" w:rsidRPr="00986A55" w:rsidRDefault="00EA243E" w:rsidP="00805C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00" w:type="dxa"/>
          </w:tcPr>
          <w:p w14:paraId="1048FD5F" w14:textId="77777777" w:rsidR="00EA243E" w:rsidRPr="00986A55" w:rsidRDefault="00EA243E" w:rsidP="00805C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382" w:type="dxa"/>
            <w:gridSpan w:val="2"/>
          </w:tcPr>
          <w:p w14:paraId="5B2CE8F2" w14:textId="77777777" w:rsidR="00EA243E" w:rsidRPr="00986A55" w:rsidRDefault="00EA243E" w:rsidP="00805C78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588" w:type="dxa"/>
            <w:gridSpan w:val="3"/>
            <w:vAlign w:val="bottom"/>
          </w:tcPr>
          <w:p w14:paraId="64F17809" w14:textId="77777777" w:rsidR="00EA243E" w:rsidRPr="00986A55" w:rsidRDefault="00EA243E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09" w:type="dxa"/>
            <w:gridSpan w:val="2"/>
            <w:vAlign w:val="bottom"/>
          </w:tcPr>
          <w:p w14:paraId="1E96CF3B" w14:textId="77777777" w:rsidR="00EA243E" w:rsidRPr="00986A55" w:rsidRDefault="00EA243E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647" w:type="dxa"/>
            <w:gridSpan w:val="4"/>
            <w:vAlign w:val="bottom"/>
          </w:tcPr>
          <w:p w14:paraId="1A98DBBC" w14:textId="77777777" w:rsidR="00EA243E" w:rsidRPr="00986A55" w:rsidRDefault="00EA243E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7" w:type="dxa"/>
            <w:gridSpan w:val="4"/>
          </w:tcPr>
          <w:p w14:paraId="753271D7" w14:textId="77777777" w:rsidR="00EA243E" w:rsidRPr="00986A55" w:rsidRDefault="00EA243E" w:rsidP="00805C7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73" w:type="dxa"/>
            <w:gridSpan w:val="4"/>
          </w:tcPr>
          <w:p w14:paraId="2B464E4D" w14:textId="77777777" w:rsidR="00EA243E" w:rsidRPr="00986A55" w:rsidRDefault="00EA243E" w:rsidP="00805C7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63" w:type="dxa"/>
            <w:gridSpan w:val="3"/>
            <w:vAlign w:val="bottom"/>
          </w:tcPr>
          <w:p w14:paraId="4336A9ED" w14:textId="3F0D3925" w:rsidR="00EA243E" w:rsidRPr="00986A55" w:rsidRDefault="00EA243E" w:rsidP="00805C78">
            <w:pPr>
              <w:pStyle w:val="acctmergecolhdg"/>
              <w:spacing w:line="240" w:lineRule="auto"/>
              <w:ind w:left="-88" w:right="-133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งวด</w:t>
            </w:r>
            <w:r w:rsidR="006B6171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เก้า</w:t>
            </w: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EA243E" w:rsidRPr="00986A55" w14:paraId="3AF51C59" w14:textId="77777777" w:rsidTr="00F62B35">
        <w:trPr>
          <w:tblHeader/>
        </w:trPr>
        <w:tc>
          <w:tcPr>
            <w:tcW w:w="2520" w:type="dxa"/>
            <w:vAlign w:val="bottom"/>
          </w:tcPr>
          <w:p w14:paraId="62DB505D" w14:textId="77777777" w:rsidR="00EA243E" w:rsidRPr="00986A55" w:rsidRDefault="00EA243E" w:rsidP="00805C7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12A6F1AE" w14:textId="77777777" w:rsidR="00EA243E" w:rsidRPr="00986A55" w:rsidRDefault="00EA243E" w:rsidP="00805C78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2" w:type="dxa"/>
            <w:gridSpan w:val="2"/>
          </w:tcPr>
          <w:p w14:paraId="29925749" w14:textId="77777777" w:rsidR="00EA243E" w:rsidRPr="00986A55" w:rsidRDefault="00EA243E" w:rsidP="00805C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6E2B5266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48" w:type="dxa"/>
            <w:vAlign w:val="bottom"/>
          </w:tcPr>
          <w:p w14:paraId="0F050CD1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99" w:type="dxa"/>
            <w:vAlign w:val="bottom"/>
          </w:tcPr>
          <w:p w14:paraId="4FC967D8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10" w:type="dxa"/>
            <w:vAlign w:val="bottom"/>
          </w:tcPr>
          <w:p w14:paraId="7CA1B2F7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34" w:type="dxa"/>
            <w:gridSpan w:val="2"/>
            <w:vAlign w:val="bottom"/>
          </w:tcPr>
          <w:p w14:paraId="625BA457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813" w:type="dxa"/>
            <w:gridSpan w:val="2"/>
            <w:vAlign w:val="bottom"/>
          </w:tcPr>
          <w:p w14:paraId="70BC8C1F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31" w:type="dxa"/>
            <w:gridSpan w:val="2"/>
            <w:vAlign w:val="bottom"/>
          </w:tcPr>
          <w:p w14:paraId="0C587E65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86" w:type="dxa"/>
            <w:gridSpan w:val="2"/>
            <w:vAlign w:val="bottom"/>
          </w:tcPr>
          <w:p w14:paraId="39F5A95B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50" w:type="dxa"/>
            <w:gridSpan w:val="2"/>
            <w:vAlign w:val="bottom"/>
          </w:tcPr>
          <w:p w14:paraId="206ED889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23" w:type="dxa"/>
            <w:gridSpan w:val="2"/>
            <w:vAlign w:val="bottom"/>
          </w:tcPr>
          <w:p w14:paraId="5775B664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3" w:type="dxa"/>
            <w:gridSpan w:val="2"/>
            <w:vAlign w:val="bottom"/>
          </w:tcPr>
          <w:p w14:paraId="59E30420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  <w:tc>
          <w:tcPr>
            <w:tcW w:w="750" w:type="dxa"/>
            <w:vAlign w:val="bottom"/>
          </w:tcPr>
          <w:p w14:paraId="75222BBE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กันยายน</w:t>
            </w:r>
          </w:p>
        </w:tc>
      </w:tr>
      <w:tr w:rsidR="00EA243E" w:rsidRPr="00986A55" w14:paraId="769F491B" w14:textId="77777777" w:rsidTr="00F62B35">
        <w:trPr>
          <w:tblHeader/>
        </w:trPr>
        <w:tc>
          <w:tcPr>
            <w:tcW w:w="2520" w:type="dxa"/>
            <w:vAlign w:val="bottom"/>
          </w:tcPr>
          <w:p w14:paraId="684D53C7" w14:textId="77777777" w:rsidR="00EA243E" w:rsidRPr="00986A55" w:rsidRDefault="00EA243E" w:rsidP="00805C7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7993E423" w14:textId="77777777" w:rsidR="00EA243E" w:rsidRPr="00986A55" w:rsidRDefault="00EA243E" w:rsidP="00805C78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2" w:type="dxa"/>
            <w:gridSpan w:val="2"/>
          </w:tcPr>
          <w:p w14:paraId="39A413AB" w14:textId="77777777" w:rsidR="00EA243E" w:rsidRPr="00986A55" w:rsidRDefault="00EA243E" w:rsidP="00805C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669351D3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48" w:type="dxa"/>
            <w:vAlign w:val="bottom"/>
          </w:tcPr>
          <w:p w14:paraId="3CB6E92A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99" w:type="dxa"/>
            <w:vAlign w:val="bottom"/>
          </w:tcPr>
          <w:p w14:paraId="501BBE1C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53590772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34" w:type="dxa"/>
            <w:gridSpan w:val="2"/>
            <w:vAlign w:val="bottom"/>
          </w:tcPr>
          <w:p w14:paraId="197F8100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3" w:type="dxa"/>
            <w:gridSpan w:val="2"/>
            <w:vAlign w:val="bottom"/>
          </w:tcPr>
          <w:p w14:paraId="4B8495A5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31" w:type="dxa"/>
            <w:gridSpan w:val="2"/>
            <w:vAlign w:val="bottom"/>
          </w:tcPr>
          <w:p w14:paraId="386DC112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6" w:type="dxa"/>
            <w:gridSpan w:val="2"/>
            <w:vAlign w:val="bottom"/>
          </w:tcPr>
          <w:p w14:paraId="6594991E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50" w:type="dxa"/>
            <w:gridSpan w:val="2"/>
            <w:vAlign w:val="bottom"/>
          </w:tcPr>
          <w:p w14:paraId="10C2FBFA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3" w:type="dxa"/>
            <w:gridSpan w:val="2"/>
            <w:vAlign w:val="bottom"/>
          </w:tcPr>
          <w:p w14:paraId="234964C3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3" w:type="dxa"/>
            <w:gridSpan w:val="2"/>
            <w:vAlign w:val="bottom"/>
          </w:tcPr>
          <w:p w14:paraId="51AB567E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50" w:type="dxa"/>
            <w:vAlign w:val="bottom"/>
          </w:tcPr>
          <w:p w14:paraId="35220ED1" w14:textId="77777777" w:rsidR="00EA243E" w:rsidRPr="00986A55" w:rsidRDefault="00EA243E" w:rsidP="00805C7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986A55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986A55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1</w:t>
            </w:r>
          </w:p>
        </w:tc>
      </w:tr>
      <w:tr w:rsidR="00EA243E" w:rsidRPr="00986A55" w14:paraId="1F954386" w14:textId="77777777" w:rsidTr="00F62B35">
        <w:trPr>
          <w:trHeight w:val="220"/>
          <w:tblHeader/>
        </w:trPr>
        <w:tc>
          <w:tcPr>
            <w:tcW w:w="2520" w:type="dxa"/>
            <w:vAlign w:val="bottom"/>
          </w:tcPr>
          <w:p w14:paraId="57C48133" w14:textId="77777777" w:rsidR="00EA243E" w:rsidRPr="00986A55" w:rsidRDefault="00EA243E" w:rsidP="00805C7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289D6D0D" w14:textId="77777777" w:rsidR="00EA243E" w:rsidRPr="00986A55" w:rsidRDefault="00EA243E" w:rsidP="00805C78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2" w:type="dxa"/>
            <w:gridSpan w:val="2"/>
          </w:tcPr>
          <w:p w14:paraId="3A6D584D" w14:textId="77777777" w:rsidR="00EA243E" w:rsidRPr="00986A55" w:rsidRDefault="00EA243E" w:rsidP="00805C78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88" w:type="dxa"/>
            <w:gridSpan w:val="3"/>
            <w:vAlign w:val="bottom"/>
          </w:tcPr>
          <w:p w14:paraId="0FE14DE1" w14:textId="77777777" w:rsidR="00EA243E" w:rsidRPr="00986A55" w:rsidRDefault="00EA243E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986A55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909" w:type="dxa"/>
            <w:gridSpan w:val="17"/>
            <w:vAlign w:val="bottom"/>
          </w:tcPr>
          <w:p w14:paraId="5175644A" w14:textId="77777777" w:rsidR="00EA243E" w:rsidRPr="00986A55" w:rsidRDefault="00EA243E" w:rsidP="00805C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986A55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EA243E" w:rsidRPr="00986A55" w14:paraId="40CEDDEA" w14:textId="77777777" w:rsidTr="00F62B35">
        <w:trPr>
          <w:trHeight w:val="256"/>
          <w:tblHeader/>
        </w:trPr>
        <w:tc>
          <w:tcPr>
            <w:tcW w:w="2520" w:type="dxa"/>
          </w:tcPr>
          <w:p w14:paraId="06B16847" w14:textId="77777777" w:rsidR="00EA243E" w:rsidRPr="00986A55" w:rsidRDefault="00EA243E" w:rsidP="00805C78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986A5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986A55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</w:rPr>
              <w:t>Citadines</w:t>
            </w:r>
            <w:proofErr w:type="spellEnd"/>
          </w:p>
        </w:tc>
        <w:tc>
          <w:tcPr>
            <w:tcW w:w="1800" w:type="dxa"/>
          </w:tcPr>
          <w:p w14:paraId="5EFA159A" w14:textId="77777777" w:rsidR="00EA243E" w:rsidRPr="00986A55" w:rsidRDefault="00EA243E" w:rsidP="00805C78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65" w:type="dxa"/>
          </w:tcPr>
          <w:p w14:paraId="3B1BA7EC" w14:textId="77777777" w:rsidR="00EA243E" w:rsidRPr="00986A55" w:rsidRDefault="00EA243E" w:rsidP="00805C78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7" w:type="dxa"/>
            <w:gridSpan w:val="2"/>
          </w:tcPr>
          <w:p w14:paraId="2F05EB57" w14:textId="77777777" w:rsidR="00EA243E" w:rsidRPr="00986A55" w:rsidRDefault="00EA243E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8" w:type="dxa"/>
            <w:gridSpan w:val="2"/>
          </w:tcPr>
          <w:p w14:paraId="112243F2" w14:textId="77777777" w:rsidR="00EA243E" w:rsidRPr="00986A55" w:rsidRDefault="00EA243E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</w:tcPr>
          <w:p w14:paraId="6A955E7F" w14:textId="77777777" w:rsidR="00EA243E" w:rsidRPr="00986A55" w:rsidRDefault="00EA243E" w:rsidP="00805C78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7F572831" w14:textId="77777777" w:rsidR="00EA243E" w:rsidRPr="00986A55" w:rsidRDefault="00EA243E" w:rsidP="00805C78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1" w:type="dxa"/>
          </w:tcPr>
          <w:p w14:paraId="4DADDBE2" w14:textId="77777777" w:rsidR="00EA243E" w:rsidRPr="00986A55" w:rsidRDefault="00EA243E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21D93F26" w14:textId="77777777" w:rsidR="00EA243E" w:rsidRPr="00986A55" w:rsidRDefault="00EA243E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  <w:gridSpan w:val="2"/>
          </w:tcPr>
          <w:p w14:paraId="26586AAD" w14:textId="77777777" w:rsidR="00EA243E" w:rsidRPr="00986A55" w:rsidRDefault="00EA243E" w:rsidP="00805C78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  <w:gridSpan w:val="2"/>
          </w:tcPr>
          <w:p w14:paraId="29012878" w14:textId="77777777" w:rsidR="00EA243E" w:rsidRPr="00986A55" w:rsidRDefault="00EA243E" w:rsidP="00805C78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2"/>
          </w:tcPr>
          <w:p w14:paraId="2C7A5139" w14:textId="77777777" w:rsidR="00EA243E" w:rsidRPr="00986A55" w:rsidRDefault="00EA243E" w:rsidP="00805C78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  <w:gridSpan w:val="2"/>
          </w:tcPr>
          <w:p w14:paraId="6B8AB213" w14:textId="77777777" w:rsidR="00EA243E" w:rsidRPr="00986A55" w:rsidRDefault="00EA243E" w:rsidP="00805C78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42DE6FD9" w14:textId="77777777" w:rsidR="00EA243E" w:rsidRPr="00986A55" w:rsidRDefault="00EA243E" w:rsidP="00805C78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1" w:type="dxa"/>
            <w:gridSpan w:val="2"/>
          </w:tcPr>
          <w:p w14:paraId="6A75B5DD" w14:textId="77777777" w:rsidR="00EA243E" w:rsidRPr="00986A55" w:rsidRDefault="00EA243E" w:rsidP="00805C78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EA243E" w:rsidRPr="00986A55" w14:paraId="076E211A" w14:textId="77777777" w:rsidTr="00F62B35">
        <w:trPr>
          <w:tblHeader/>
        </w:trPr>
        <w:tc>
          <w:tcPr>
            <w:tcW w:w="2520" w:type="dxa"/>
          </w:tcPr>
          <w:p w14:paraId="5B2432CC" w14:textId="77777777" w:rsidR="00EA243E" w:rsidRPr="00EA243E" w:rsidRDefault="00EA243E" w:rsidP="00805C78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800" w:type="dxa"/>
          </w:tcPr>
          <w:p w14:paraId="16BD9F51" w14:textId="77777777" w:rsidR="00EA243E" w:rsidRPr="00EA243E" w:rsidRDefault="00EA243E" w:rsidP="00805C78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65" w:type="dxa"/>
          </w:tcPr>
          <w:p w14:paraId="0395ACCA" w14:textId="77777777" w:rsidR="00EA243E" w:rsidRPr="00EA243E" w:rsidRDefault="00EA243E" w:rsidP="00805C78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37" w:type="dxa"/>
            <w:gridSpan w:val="2"/>
          </w:tcPr>
          <w:p w14:paraId="20126401" w14:textId="77777777" w:rsidR="00EA243E" w:rsidRPr="00EA243E" w:rsidRDefault="00EA243E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768" w:type="dxa"/>
            <w:gridSpan w:val="2"/>
          </w:tcPr>
          <w:p w14:paraId="7C932AB0" w14:textId="77777777" w:rsidR="00EA243E" w:rsidRPr="00EA243E" w:rsidRDefault="00EA243E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799" w:type="dxa"/>
          </w:tcPr>
          <w:p w14:paraId="34D9A836" w14:textId="77777777" w:rsidR="00EA243E" w:rsidRPr="00EA243E" w:rsidRDefault="00EA243E" w:rsidP="00805C78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1D16E647" w14:textId="77777777" w:rsidR="00EA243E" w:rsidRPr="00EA243E" w:rsidRDefault="00EA243E" w:rsidP="00805C78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01" w:type="dxa"/>
          </w:tcPr>
          <w:p w14:paraId="128CF049" w14:textId="77777777" w:rsidR="00EA243E" w:rsidRPr="00EA243E" w:rsidRDefault="00EA243E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3EAE6BA" w14:textId="77777777" w:rsidR="00EA243E" w:rsidRPr="00EA243E" w:rsidRDefault="00EA243E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28" w:type="dxa"/>
            <w:gridSpan w:val="2"/>
          </w:tcPr>
          <w:p w14:paraId="25A24EFB" w14:textId="77777777" w:rsidR="00EA243E" w:rsidRPr="00EA243E" w:rsidRDefault="00EA243E" w:rsidP="00805C78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5EBCABC1" w14:textId="77777777" w:rsidR="00EA243E" w:rsidRPr="00EA243E" w:rsidRDefault="00EA243E" w:rsidP="00805C78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0715EA47" w14:textId="77777777" w:rsidR="00EA243E" w:rsidRPr="00EA243E" w:rsidRDefault="00EA243E" w:rsidP="00805C78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6EC94D21" w14:textId="77777777" w:rsidR="00EA243E" w:rsidRPr="00EA243E" w:rsidRDefault="00EA243E" w:rsidP="00805C78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BA0D2B1" w14:textId="77777777" w:rsidR="00EA243E" w:rsidRPr="00EA243E" w:rsidRDefault="00EA243E" w:rsidP="00805C78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23BF92C4" w14:textId="77777777" w:rsidR="00EA243E" w:rsidRPr="00EA243E" w:rsidRDefault="00EA243E" w:rsidP="00805C78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</w:tr>
      <w:tr w:rsidR="00EA243E" w:rsidRPr="00986A55" w14:paraId="0DFC6FE1" w14:textId="77777777" w:rsidTr="00F62B35">
        <w:trPr>
          <w:tblHeader/>
        </w:trPr>
        <w:tc>
          <w:tcPr>
            <w:tcW w:w="2520" w:type="dxa"/>
            <w:vAlign w:val="bottom"/>
          </w:tcPr>
          <w:p w14:paraId="26F8A941" w14:textId="77777777" w:rsidR="00EA243E" w:rsidRPr="00986A55" w:rsidRDefault="00EA243E" w:rsidP="00805C78">
            <w:pPr>
              <w:rPr>
                <w:rFonts w:ascii="Angsana New" w:hAnsi="Angsana New" w:cs="Angsana New"/>
                <w:i/>
                <w:iCs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800" w:type="dxa"/>
          </w:tcPr>
          <w:p w14:paraId="2C81EF0B" w14:textId="77777777" w:rsidR="00EA243E" w:rsidRPr="00986A55" w:rsidRDefault="00EA243E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65" w:type="dxa"/>
          </w:tcPr>
          <w:p w14:paraId="0FBC36F7" w14:textId="77777777" w:rsidR="00EA243E" w:rsidRPr="00986A55" w:rsidRDefault="00EA243E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gridSpan w:val="2"/>
          </w:tcPr>
          <w:p w14:paraId="42955D86" w14:textId="77777777" w:rsidR="00EA243E" w:rsidRPr="00986A55" w:rsidRDefault="00EA243E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8" w:type="dxa"/>
            <w:gridSpan w:val="2"/>
          </w:tcPr>
          <w:p w14:paraId="7731B591" w14:textId="77777777" w:rsidR="00EA243E" w:rsidRPr="00986A55" w:rsidRDefault="00EA243E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</w:tcPr>
          <w:p w14:paraId="490F7E5A" w14:textId="77777777" w:rsidR="00EA243E" w:rsidRPr="00986A55" w:rsidRDefault="00EA243E" w:rsidP="00805C78">
            <w:pPr>
              <w:tabs>
                <w:tab w:val="decimal" w:pos="499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26F1424" w14:textId="77777777" w:rsidR="00EA243E" w:rsidRPr="00986A55" w:rsidRDefault="00EA243E" w:rsidP="00805C78">
            <w:pPr>
              <w:tabs>
                <w:tab w:val="decimal" w:pos="499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2A6493ED" w14:textId="77777777" w:rsidR="00EA243E" w:rsidRPr="00986A55" w:rsidRDefault="00EA243E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F8BC5D5" w14:textId="77777777" w:rsidR="00EA243E" w:rsidRPr="00986A55" w:rsidRDefault="00EA243E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  <w:gridSpan w:val="2"/>
          </w:tcPr>
          <w:p w14:paraId="60317B4E" w14:textId="77777777" w:rsidR="00EA243E" w:rsidRPr="00986A55" w:rsidRDefault="00EA243E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65545426" w14:textId="77777777" w:rsidR="00EA243E" w:rsidRPr="00986A55" w:rsidRDefault="00EA243E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6F2D1676" w14:textId="77777777" w:rsidR="00EA243E" w:rsidRPr="00986A55" w:rsidRDefault="00EA243E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2FC392D9" w14:textId="77777777" w:rsidR="00EA243E" w:rsidRPr="00986A55" w:rsidRDefault="00EA243E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CE54A8C" w14:textId="77777777" w:rsidR="00EA243E" w:rsidRPr="00986A55" w:rsidRDefault="00EA243E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0369D426" w14:textId="77777777" w:rsidR="00EA243E" w:rsidRPr="00986A55" w:rsidRDefault="00EA243E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A243E" w:rsidRPr="00986A55" w14:paraId="5F839E88" w14:textId="77777777" w:rsidTr="00F62B35">
        <w:trPr>
          <w:tblHeader/>
        </w:trPr>
        <w:tc>
          <w:tcPr>
            <w:tcW w:w="2520" w:type="dxa"/>
          </w:tcPr>
          <w:p w14:paraId="285CB573" w14:textId="77777777" w:rsidR="00EA243E" w:rsidRPr="00986A55" w:rsidRDefault="00EA243E" w:rsidP="00805C78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กรุ๊ป จำกัด</w:t>
            </w:r>
          </w:p>
        </w:tc>
        <w:tc>
          <w:tcPr>
            <w:tcW w:w="1800" w:type="dxa"/>
          </w:tcPr>
          <w:p w14:paraId="07A9C4CA" w14:textId="77777777" w:rsidR="00EA243E" w:rsidRPr="00986A55" w:rsidRDefault="00EA243E" w:rsidP="00805C78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65" w:type="dxa"/>
          </w:tcPr>
          <w:p w14:paraId="16EF1BDA" w14:textId="77777777" w:rsidR="00EA243E" w:rsidRPr="00986A55" w:rsidRDefault="00EA243E" w:rsidP="00805C7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  <w:gridSpan w:val="2"/>
          </w:tcPr>
          <w:p w14:paraId="6E0C42F3" w14:textId="77777777" w:rsidR="00EA243E" w:rsidRPr="00986A55" w:rsidRDefault="00EA243E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68" w:type="dxa"/>
            <w:gridSpan w:val="2"/>
          </w:tcPr>
          <w:p w14:paraId="67714C6D" w14:textId="77777777" w:rsidR="00EA243E" w:rsidRPr="00986A55" w:rsidRDefault="00EA243E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99" w:type="dxa"/>
          </w:tcPr>
          <w:p w14:paraId="008DDE06" w14:textId="77777777" w:rsidR="00EA243E" w:rsidRPr="00986A55" w:rsidRDefault="00EA243E" w:rsidP="00805C78">
            <w:pPr>
              <w:tabs>
                <w:tab w:val="decimal" w:pos="49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25,000</w:t>
            </w:r>
          </w:p>
        </w:tc>
        <w:tc>
          <w:tcPr>
            <w:tcW w:w="810" w:type="dxa"/>
          </w:tcPr>
          <w:p w14:paraId="5D8B3949" w14:textId="77777777" w:rsidR="00EA243E" w:rsidRPr="00986A55" w:rsidRDefault="00EA243E" w:rsidP="00805C78">
            <w:pPr>
              <w:tabs>
                <w:tab w:val="decimal" w:pos="49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25,000</w:t>
            </w:r>
          </w:p>
        </w:tc>
        <w:tc>
          <w:tcPr>
            <w:tcW w:w="801" w:type="dxa"/>
          </w:tcPr>
          <w:p w14:paraId="41218CB2" w14:textId="77777777" w:rsidR="00EA243E" w:rsidRPr="00986A55" w:rsidRDefault="00EA243E" w:rsidP="00805C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4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12,750</w:t>
            </w:r>
          </w:p>
        </w:tc>
        <w:tc>
          <w:tcPr>
            <w:tcW w:w="810" w:type="dxa"/>
            <w:gridSpan w:val="2"/>
          </w:tcPr>
          <w:p w14:paraId="3F1F728A" w14:textId="77777777" w:rsidR="00EA243E" w:rsidRPr="00986A55" w:rsidRDefault="00EA243E" w:rsidP="00805C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4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 xml:space="preserve">12,750 </w:t>
            </w:r>
          </w:p>
        </w:tc>
        <w:tc>
          <w:tcPr>
            <w:tcW w:w="828" w:type="dxa"/>
            <w:gridSpan w:val="2"/>
          </w:tcPr>
          <w:p w14:paraId="3479E4DC" w14:textId="77777777" w:rsidR="00EA243E" w:rsidRPr="00986A55" w:rsidRDefault="00EA243E" w:rsidP="00805C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434DA5C3" w14:textId="77777777" w:rsidR="00EA243E" w:rsidRPr="00986A55" w:rsidRDefault="00EA243E" w:rsidP="00805C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14DCFB84" w14:textId="77777777" w:rsidR="00EA243E" w:rsidRPr="00986A55" w:rsidRDefault="00EA243E" w:rsidP="00805C78">
            <w:pPr>
              <w:pBdr>
                <w:bottom w:val="single" w:sz="4" w:space="1" w:color="auto"/>
              </w:pBd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12,750</w:t>
            </w:r>
          </w:p>
        </w:tc>
        <w:tc>
          <w:tcPr>
            <w:tcW w:w="720" w:type="dxa"/>
            <w:gridSpan w:val="2"/>
          </w:tcPr>
          <w:p w14:paraId="7CA9A9FA" w14:textId="77777777" w:rsidR="00EA243E" w:rsidRPr="00986A55" w:rsidRDefault="00EA243E" w:rsidP="00805C78">
            <w:pPr>
              <w:pBdr>
                <w:bottom w:val="single" w:sz="4" w:space="1" w:color="auto"/>
              </w:pBd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12,750</w:t>
            </w:r>
          </w:p>
        </w:tc>
        <w:tc>
          <w:tcPr>
            <w:tcW w:w="810" w:type="dxa"/>
            <w:gridSpan w:val="2"/>
          </w:tcPr>
          <w:p w14:paraId="13EAD069" w14:textId="77777777" w:rsidR="00EA243E" w:rsidRPr="00986A55" w:rsidRDefault="00EA243E" w:rsidP="00805C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324A17E6" w14:textId="77777777" w:rsidR="00EA243E" w:rsidRPr="00986A55" w:rsidRDefault="00EA243E" w:rsidP="00805C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EA243E" w:rsidRPr="00986A55" w14:paraId="209D5864" w14:textId="77777777" w:rsidTr="00F62B35">
        <w:trPr>
          <w:tblHeader/>
        </w:trPr>
        <w:tc>
          <w:tcPr>
            <w:tcW w:w="2520" w:type="dxa"/>
          </w:tcPr>
          <w:p w14:paraId="5765A84A" w14:textId="77777777" w:rsidR="00EA243E" w:rsidRPr="00986A55" w:rsidRDefault="00EA243E" w:rsidP="00805C78">
            <w:pPr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800" w:type="dxa"/>
          </w:tcPr>
          <w:p w14:paraId="71F5F366" w14:textId="77777777" w:rsidR="00EA243E" w:rsidRPr="00986A55" w:rsidRDefault="00EA243E" w:rsidP="00805C78">
            <w:pPr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365" w:type="dxa"/>
          </w:tcPr>
          <w:p w14:paraId="03878C11" w14:textId="77777777" w:rsidR="00EA243E" w:rsidRPr="00986A55" w:rsidRDefault="00EA243E" w:rsidP="00805C78">
            <w:pPr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37" w:type="dxa"/>
            <w:gridSpan w:val="2"/>
          </w:tcPr>
          <w:p w14:paraId="02150CF8" w14:textId="77777777" w:rsidR="00EA243E" w:rsidRPr="00986A55" w:rsidRDefault="00EA243E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68" w:type="dxa"/>
            <w:gridSpan w:val="2"/>
          </w:tcPr>
          <w:p w14:paraId="7C9F40AF" w14:textId="77777777" w:rsidR="00EA243E" w:rsidRPr="00986A55" w:rsidRDefault="00EA243E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99" w:type="dxa"/>
          </w:tcPr>
          <w:p w14:paraId="04817B6E" w14:textId="77777777" w:rsidR="00EA243E" w:rsidRPr="00986A55" w:rsidRDefault="00EA243E" w:rsidP="00805C78">
            <w:pP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7668ED1F" w14:textId="77777777" w:rsidR="00EA243E" w:rsidRPr="00986A55" w:rsidRDefault="00EA243E" w:rsidP="00805C78">
            <w:pP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01" w:type="dxa"/>
          </w:tcPr>
          <w:p w14:paraId="325DA703" w14:textId="77777777" w:rsidR="00EA243E" w:rsidRPr="00986A55" w:rsidRDefault="00EA243E" w:rsidP="00805C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4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</w:rPr>
              <w:t>361,601</w:t>
            </w:r>
          </w:p>
        </w:tc>
        <w:tc>
          <w:tcPr>
            <w:tcW w:w="810" w:type="dxa"/>
            <w:gridSpan w:val="2"/>
          </w:tcPr>
          <w:p w14:paraId="4DDCF588" w14:textId="77777777" w:rsidR="00EA243E" w:rsidRPr="00986A55" w:rsidRDefault="00EA243E" w:rsidP="00805C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4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</w:rPr>
              <w:t>255,240</w:t>
            </w:r>
          </w:p>
        </w:tc>
        <w:tc>
          <w:tcPr>
            <w:tcW w:w="828" w:type="dxa"/>
            <w:gridSpan w:val="2"/>
          </w:tcPr>
          <w:p w14:paraId="30C43B46" w14:textId="77777777" w:rsidR="00EA243E" w:rsidRPr="00986A55" w:rsidRDefault="00EA243E" w:rsidP="00805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</w:rPr>
              <w:t>(2,725)</w:t>
            </w:r>
          </w:p>
        </w:tc>
        <w:tc>
          <w:tcPr>
            <w:tcW w:w="783" w:type="dxa"/>
            <w:gridSpan w:val="2"/>
          </w:tcPr>
          <w:p w14:paraId="7322B03D" w14:textId="77777777" w:rsidR="00EA243E" w:rsidRPr="00986A55" w:rsidRDefault="00EA243E" w:rsidP="00805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</w:rPr>
              <w:t>(2,625)</w:t>
            </w:r>
          </w:p>
        </w:tc>
        <w:tc>
          <w:tcPr>
            <w:tcW w:w="747" w:type="dxa"/>
            <w:gridSpan w:val="2"/>
          </w:tcPr>
          <w:p w14:paraId="14CFFCC3" w14:textId="77777777" w:rsidR="00EA243E" w:rsidRPr="00986A55" w:rsidRDefault="00EA243E" w:rsidP="00805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</w:rPr>
              <w:t>358,876</w:t>
            </w:r>
          </w:p>
        </w:tc>
        <w:tc>
          <w:tcPr>
            <w:tcW w:w="720" w:type="dxa"/>
            <w:gridSpan w:val="2"/>
          </w:tcPr>
          <w:p w14:paraId="0A208E33" w14:textId="77777777" w:rsidR="00EA243E" w:rsidRPr="00986A55" w:rsidRDefault="00EA243E" w:rsidP="00805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</w:rPr>
              <w:t>252,615</w:t>
            </w:r>
          </w:p>
        </w:tc>
        <w:tc>
          <w:tcPr>
            <w:tcW w:w="810" w:type="dxa"/>
            <w:gridSpan w:val="2"/>
          </w:tcPr>
          <w:p w14:paraId="1DFBE756" w14:textId="63EE880D" w:rsidR="00EA243E" w:rsidRPr="00986A55" w:rsidRDefault="00EA243E" w:rsidP="00805C78">
            <w:pPr>
              <w:pBdr>
                <w:bottom w:val="double" w:sz="4" w:space="1" w:color="auto"/>
              </w:pBdr>
              <w:tabs>
                <w:tab w:val="clear" w:pos="680"/>
                <w:tab w:val="left" w:pos="304"/>
              </w:tabs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</w:rPr>
              <w:t>31,6</w:t>
            </w: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67</w:t>
            </w:r>
          </w:p>
        </w:tc>
        <w:tc>
          <w:tcPr>
            <w:tcW w:w="801" w:type="dxa"/>
            <w:gridSpan w:val="2"/>
          </w:tcPr>
          <w:p w14:paraId="63E6998B" w14:textId="77777777" w:rsidR="00EA243E" w:rsidRPr="00986A55" w:rsidRDefault="00EA243E" w:rsidP="00805C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86A55">
              <w:rPr>
                <w:rFonts w:ascii="Angsana New" w:hAnsi="Angsana New" w:cs="Angsana New"/>
                <w:b/>
                <w:bCs/>
                <w:sz w:val="23"/>
                <w:szCs w:val="23"/>
              </w:rPr>
              <w:t>44,070</w:t>
            </w:r>
          </w:p>
        </w:tc>
      </w:tr>
    </w:tbl>
    <w:p w14:paraId="1ABA859F" w14:textId="77777777" w:rsidR="00EA243E" w:rsidRDefault="00EA243E" w:rsidP="00EA243E">
      <w:pPr>
        <w:pStyle w:val="Heading1"/>
        <w:numPr>
          <w:ilvl w:val="0"/>
          <w:numId w:val="0"/>
        </w:numPr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</w:p>
    <w:p w14:paraId="320E6C32" w14:textId="61E80C3D" w:rsidR="00EA243E" w:rsidRDefault="00EA243E" w:rsidP="00EA243E">
      <w:pPr>
        <w:pStyle w:val="Heading1"/>
        <w:numPr>
          <w:ilvl w:val="0"/>
          <w:numId w:val="0"/>
        </w:numPr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กลุ่มบริษัทไม่มีบริษัทย่อยที่อยู่ในตลาดหลักทรัพย์ จึงไม่มีราคาเสนอซื้อสาธารณะ</w:t>
      </w:r>
    </w:p>
    <w:p w14:paraId="1E2A72CE" w14:textId="77777777" w:rsidR="00DF2309" w:rsidRPr="00DF2309" w:rsidRDefault="00DF2309" w:rsidP="00DF2309">
      <w:pPr>
        <w:rPr>
          <w:rFonts w:cstheme="minorBidi"/>
        </w:rPr>
      </w:pPr>
    </w:p>
    <w:p w14:paraId="7113C521" w14:textId="77777777" w:rsidR="008A1F75" w:rsidRDefault="008A1F75" w:rsidP="009E6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sz w:val="30"/>
          <w:szCs w:val="30"/>
        </w:rPr>
      </w:pPr>
    </w:p>
    <w:p w14:paraId="3191F054" w14:textId="46BD83E2" w:rsidR="008A1F75" w:rsidRPr="00986A55" w:rsidRDefault="008A1F75" w:rsidP="009E6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sz w:val="30"/>
          <w:szCs w:val="30"/>
          <w:cs/>
        </w:rPr>
        <w:sectPr w:rsidR="008A1F75" w:rsidRPr="00986A55" w:rsidSect="009755D9">
          <w:headerReference w:type="default" r:id="rId17"/>
          <w:pgSz w:w="16834" w:h="11909" w:orient="landscape" w:code="9"/>
          <w:pgMar w:top="691" w:right="1152" w:bottom="576" w:left="1152" w:header="720" w:footer="705" w:gutter="0"/>
          <w:cols w:space="720"/>
          <w:docGrid w:linePitch="360"/>
        </w:sectPr>
      </w:pPr>
    </w:p>
    <w:p w14:paraId="7FC9532B" w14:textId="14C0794A" w:rsidR="00804175" w:rsidRPr="00986A55" w:rsidRDefault="00FD32B5" w:rsidP="005256C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986A5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8</w:t>
      </w:r>
      <w:r w:rsidR="005256C9" w:rsidRPr="00986A55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804175" w:rsidRPr="00986A55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ที่ดิน อาคารและอุปกรณ์  </w:t>
      </w:r>
    </w:p>
    <w:p w14:paraId="0F0108ED" w14:textId="77777777" w:rsidR="001C008F" w:rsidRPr="00986A55" w:rsidRDefault="001C008F" w:rsidP="001C00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35C033A8" w14:textId="35A682D0" w:rsidR="001C008F" w:rsidRPr="00986A55" w:rsidRDefault="001C008F" w:rsidP="001C00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 w:hanging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986A55">
        <w:rPr>
          <w:rFonts w:ascii="Angsana New" w:hAnsi="Angsana New" w:cs="Angsana New"/>
          <w:bCs/>
          <w:sz w:val="30"/>
          <w:szCs w:val="30"/>
          <w:cs/>
        </w:rPr>
        <w:tab/>
      </w:r>
      <w:r w:rsidRPr="00986A55">
        <w:rPr>
          <w:rFonts w:ascii="Angsana New" w:hAnsi="Angsana New" w:cs="Angsana New"/>
          <w:b/>
          <w:sz w:val="30"/>
          <w:szCs w:val="30"/>
          <w:cs/>
        </w:rPr>
        <w:t>ก</w:t>
      </w:r>
      <w:r w:rsidRPr="00986A55">
        <w:rPr>
          <w:rFonts w:ascii="Angsana New" w:hAnsi="Angsana New" w:cs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D730F1" w:rsidRPr="00986A5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986A55">
        <w:rPr>
          <w:rFonts w:ascii="Angsana New" w:hAnsi="Angsana New" w:cs="Angsana New"/>
          <w:sz w:val="30"/>
          <w:szCs w:val="30"/>
          <w:cs/>
        </w:rPr>
        <w:t>เดือน</w:t>
      </w:r>
      <w:r w:rsidRPr="00986A55">
        <w:rPr>
          <w:rFonts w:ascii="Angsana New" w:hAnsi="Angsana New" w:cs="Angsana New"/>
          <w:b/>
          <w:sz w:val="30"/>
          <w:szCs w:val="30"/>
          <w:cs/>
        </w:rPr>
        <w:t xml:space="preserve">สิ้นสุดวันที่ </w:t>
      </w:r>
      <w:r w:rsidRPr="00986A55">
        <w:rPr>
          <w:rFonts w:ascii="Angsana New" w:hAnsi="Angsana New" w:cs="Angsana New"/>
          <w:bCs/>
          <w:sz w:val="30"/>
          <w:szCs w:val="30"/>
        </w:rPr>
        <w:t xml:space="preserve">30 </w:t>
      </w:r>
      <w:r w:rsidR="00D730F1" w:rsidRPr="00986A55">
        <w:rPr>
          <w:rFonts w:ascii="Angsana New" w:hAnsi="Angsana New" w:cs="Angsana New" w:hint="cs"/>
          <w:b/>
          <w:sz w:val="30"/>
          <w:szCs w:val="30"/>
          <w:cs/>
        </w:rPr>
        <w:t>กันยายน</w:t>
      </w:r>
      <w:r w:rsidRPr="00986A55">
        <w:rPr>
          <w:rFonts w:ascii="Angsana New" w:hAnsi="Angsana New" w:cs="Angsana New"/>
          <w:b/>
          <w:sz w:val="30"/>
          <w:szCs w:val="30"/>
          <w:cs/>
        </w:rPr>
        <w:t xml:space="preserve"> มีดังนี้</w:t>
      </w:r>
    </w:p>
    <w:p w14:paraId="5A2BCDF1" w14:textId="5736DCD1" w:rsidR="00D730F1" w:rsidRPr="00986A55" w:rsidRDefault="00D730F1" w:rsidP="00D730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 w:hanging="540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4"/>
        <w:gridCol w:w="1168"/>
        <w:gridCol w:w="238"/>
        <w:gridCol w:w="1112"/>
        <w:gridCol w:w="275"/>
        <w:gridCol w:w="1166"/>
        <w:gridCol w:w="238"/>
        <w:gridCol w:w="1062"/>
      </w:tblGrid>
      <w:tr w:rsidR="003F5E71" w:rsidRPr="00986A55" w14:paraId="180054A5" w14:textId="77777777" w:rsidTr="00A04D5F">
        <w:trPr>
          <w:tblHeader/>
        </w:trPr>
        <w:tc>
          <w:tcPr>
            <w:tcW w:w="2149" w:type="pct"/>
          </w:tcPr>
          <w:p w14:paraId="3AC0810C" w14:textId="77777777" w:rsidR="003F5E71" w:rsidRPr="00986A55" w:rsidRDefault="003F5E71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7"/>
          </w:tcPr>
          <w:p w14:paraId="06236C59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F5E71" w:rsidRPr="00986A55" w14:paraId="49AA591E" w14:textId="77777777" w:rsidTr="00A04D5F">
        <w:trPr>
          <w:tblHeader/>
        </w:trPr>
        <w:tc>
          <w:tcPr>
            <w:tcW w:w="2149" w:type="pct"/>
          </w:tcPr>
          <w:p w14:paraId="5FBC0E43" w14:textId="4D5C24A3" w:rsidR="003F5E71" w:rsidRPr="00986A55" w:rsidRDefault="003F5E71" w:rsidP="003F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5" w:type="pct"/>
            <w:gridSpan w:val="3"/>
          </w:tcPr>
          <w:p w14:paraId="4C7C15C1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4F5B58CA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7E6A28C0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3F5E71" w:rsidRPr="00986A55" w14:paraId="11742178" w14:textId="77777777" w:rsidTr="00A04D5F">
        <w:trPr>
          <w:trHeight w:val="1109"/>
          <w:tblHeader/>
        </w:trPr>
        <w:tc>
          <w:tcPr>
            <w:tcW w:w="2149" w:type="pct"/>
          </w:tcPr>
          <w:p w14:paraId="2729A80B" w14:textId="77777777" w:rsidR="003F5E71" w:rsidRPr="00986A55" w:rsidRDefault="003F5E71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420872A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EEE0F93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DD878E2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34A240F5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4FA2BC16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11683F7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การจำหน่ายและ</w:t>
            </w:r>
          </w:p>
          <w:p w14:paraId="47D16AC1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การโอนออก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9" w:type="pct"/>
          </w:tcPr>
          <w:p w14:paraId="47F947A7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13EADD4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C9F87E4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F2D028E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6CC7DB6C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4A39B645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3124E9C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การจำหน่ายและ</w:t>
            </w:r>
          </w:p>
          <w:p w14:paraId="105E6C79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การโอนออก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3F5E71" w:rsidRPr="00986A55" w14:paraId="2F585629" w14:textId="77777777" w:rsidTr="00A04D5F">
        <w:trPr>
          <w:tblHeader/>
        </w:trPr>
        <w:tc>
          <w:tcPr>
            <w:tcW w:w="2149" w:type="pct"/>
          </w:tcPr>
          <w:p w14:paraId="2F34C552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7"/>
          </w:tcPr>
          <w:p w14:paraId="1682B4A2" w14:textId="77777777" w:rsidR="003F5E71" w:rsidRPr="00986A55" w:rsidRDefault="003F5E71" w:rsidP="00A04D5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E50B8" w:rsidRPr="00986A55" w14:paraId="004C33E0" w14:textId="77777777" w:rsidTr="00A04D5F">
        <w:trPr>
          <w:tblHeader/>
        </w:trPr>
        <w:tc>
          <w:tcPr>
            <w:tcW w:w="2149" w:type="pct"/>
            <w:shd w:val="clear" w:color="auto" w:fill="FFFFFF"/>
          </w:tcPr>
          <w:p w14:paraId="6AEE3C48" w14:textId="77777777" w:rsidR="004E50B8" w:rsidRPr="00986A55" w:rsidRDefault="004E50B8" w:rsidP="004E5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33" w:type="pct"/>
            <w:shd w:val="clear" w:color="auto" w:fill="FFFFFF"/>
          </w:tcPr>
          <w:p w14:paraId="508B8ABE" w14:textId="4476910E" w:rsidR="004E50B8" w:rsidRPr="00986A55" w:rsidRDefault="00116D80" w:rsidP="004E50B8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2,5</w:t>
            </w:r>
            <w:r w:rsidR="00A66D7E" w:rsidRPr="00986A5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9" w:type="pct"/>
            <w:shd w:val="clear" w:color="auto" w:fill="FFFFFF"/>
          </w:tcPr>
          <w:p w14:paraId="14568D24" w14:textId="77777777" w:rsidR="004E50B8" w:rsidRPr="00986A55" w:rsidRDefault="004E50B8" w:rsidP="004E50B8">
            <w:pPr>
              <w:pStyle w:val="acctfourfigures"/>
              <w:shd w:val="clear" w:color="auto" w:fill="FFFFFF"/>
              <w:tabs>
                <w:tab w:val="decimal" w:pos="8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/>
          </w:tcPr>
          <w:p w14:paraId="57716A0E" w14:textId="74E21745" w:rsidR="004E50B8" w:rsidRPr="00986A55" w:rsidRDefault="00116D80" w:rsidP="000F7AAD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34FE7BF8" w14:textId="77777777" w:rsidR="004E50B8" w:rsidRPr="00986A55" w:rsidRDefault="004E50B8" w:rsidP="004E50B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21E6AD9D" w14:textId="77777777" w:rsidR="004E50B8" w:rsidRPr="00986A55" w:rsidRDefault="004E50B8" w:rsidP="000F7AA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92,200</w:t>
            </w:r>
          </w:p>
        </w:tc>
        <w:tc>
          <w:tcPr>
            <w:tcW w:w="129" w:type="pct"/>
            <w:shd w:val="clear" w:color="auto" w:fill="FFFFFF"/>
          </w:tcPr>
          <w:p w14:paraId="299F35AE" w14:textId="77777777" w:rsidR="004E50B8" w:rsidRPr="00986A55" w:rsidRDefault="004E50B8" w:rsidP="004E50B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5BDB1F4A" w14:textId="77777777" w:rsidR="004E50B8" w:rsidRPr="00986A55" w:rsidRDefault="004E50B8" w:rsidP="004E50B8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(2,142)</w:t>
            </w:r>
          </w:p>
        </w:tc>
      </w:tr>
      <w:tr w:rsidR="00116D80" w:rsidRPr="00986A55" w14:paraId="1329D1A4" w14:textId="77777777" w:rsidTr="00A04D5F">
        <w:trPr>
          <w:tblHeader/>
        </w:trPr>
        <w:tc>
          <w:tcPr>
            <w:tcW w:w="2149" w:type="pct"/>
            <w:shd w:val="clear" w:color="auto" w:fill="FFFFFF"/>
          </w:tcPr>
          <w:p w14:paraId="066ED1A0" w14:textId="77777777" w:rsidR="00116D80" w:rsidRPr="00986A55" w:rsidRDefault="00116D80" w:rsidP="00116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33" w:type="pct"/>
            <w:shd w:val="clear" w:color="auto" w:fill="FFFFFF"/>
          </w:tcPr>
          <w:p w14:paraId="646C91E9" w14:textId="2269C4DB" w:rsidR="00116D80" w:rsidRPr="00986A55" w:rsidRDefault="00116D80" w:rsidP="00116D8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353,0</w:t>
            </w:r>
            <w:r w:rsidR="00A66D7E" w:rsidRPr="00986A5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9" w:type="pct"/>
            <w:shd w:val="clear" w:color="auto" w:fill="FFFFFF"/>
          </w:tcPr>
          <w:p w14:paraId="342674FE" w14:textId="77777777" w:rsidR="00116D80" w:rsidRPr="00986A55" w:rsidRDefault="00116D80" w:rsidP="00116D80">
            <w:pPr>
              <w:pStyle w:val="acctfourfigures"/>
              <w:shd w:val="clear" w:color="auto" w:fill="FFFFFF"/>
              <w:tabs>
                <w:tab w:val="decimal" w:pos="8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/>
          </w:tcPr>
          <w:p w14:paraId="426303B3" w14:textId="49CF70EB" w:rsidR="00116D80" w:rsidRPr="00986A55" w:rsidRDefault="00116D80" w:rsidP="000F7AAD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6B91B22E" w14:textId="77777777" w:rsidR="00116D80" w:rsidRPr="00986A55" w:rsidRDefault="00116D80" w:rsidP="00116D80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4F6D8BD7" w14:textId="0CE81686" w:rsidR="00116D80" w:rsidRPr="00986A55" w:rsidRDefault="00116D80" w:rsidP="000F7AA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0F7AA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9" w:type="pct"/>
            <w:shd w:val="clear" w:color="auto" w:fill="FFFFFF"/>
          </w:tcPr>
          <w:p w14:paraId="389A9E22" w14:textId="77777777" w:rsidR="00116D80" w:rsidRPr="00986A55" w:rsidRDefault="00116D80" w:rsidP="00116D8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1EB14ED4" w14:textId="45198D72" w:rsidR="00116D80" w:rsidRPr="00986A55" w:rsidRDefault="000F7AAD" w:rsidP="000F7AA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(5,320)</w:t>
            </w:r>
          </w:p>
        </w:tc>
      </w:tr>
      <w:tr w:rsidR="004E50B8" w:rsidRPr="00986A55" w14:paraId="02E77E2E" w14:textId="77777777" w:rsidTr="00A77EB8">
        <w:trPr>
          <w:tblHeader/>
        </w:trPr>
        <w:tc>
          <w:tcPr>
            <w:tcW w:w="2149" w:type="pct"/>
            <w:shd w:val="clear" w:color="auto" w:fill="FFFFFF"/>
          </w:tcPr>
          <w:p w14:paraId="4821069C" w14:textId="7C6E6C71" w:rsidR="004E50B8" w:rsidRPr="00986A55" w:rsidRDefault="004E50B8" w:rsidP="004E5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3" w:type="pct"/>
            <w:shd w:val="clear" w:color="auto" w:fill="FFFFFF"/>
            <w:vAlign w:val="bottom"/>
          </w:tcPr>
          <w:p w14:paraId="36077A32" w14:textId="2F406534" w:rsidR="004E50B8" w:rsidRPr="00986A55" w:rsidRDefault="004E50B8" w:rsidP="004E50B8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7,065</w:t>
            </w:r>
          </w:p>
        </w:tc>
        <w:tc>
          <w:tcPr>
            <w:tcW w:w="129" w:type="pct"/>
            <w:shd w:val="clear" w:color="auto" w:fill="FFFFFF"/>
            <w:vAlign w:val="bottom"/>
          </w:tcPr>
          <w:p w14:paraId="57E79CBD" w14:textId="77777777" w:rsidR="004E50B8" w:rsidRPr="00986A55" w:rsidRDefault="004E50B8" w:rsidP="004E50B8">
            <w:pPr>
              <w:pStyle w:val="acctfourfigures"/>
              <w:shd w:val="clear" w:color="auto" w:fill="FFFFFF"/>
              <w:tabs>
                <w:tab w:val="decimal" w:pos="8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/>
            <w:vAlign w:val="bottom"/>
          </w:tcPr>
          <w:p w14:paraId="6B74F0EC" w14:textId="77E2E632" w:rsidR="004E50B8" w:rsidRPr="00986A55" w:rsidRDefault="00634ED1" w:rsidP="00634ED1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004B8E04" w14:textId="77777777" w:rsidR="004E50B8" w:rsidRPr="00986A55" w:rsidRDefault="004E50B8" w:rsidP="004E50B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6D93E1BA" w14:textId="56C3DDAA" w:rsidR="004E50B8" w:rsidRPr="00986A55" w:rsidRDefault="004E50B8" w:rsidP="000F7AAD">
            <w:pPr>
              <w:pStyle w:val="acctfourfigures"/>
              <w:shd w:val="clear" w:color="auto" w:fill="FFFFFF"/>
              <w:tabs>
                <w:tab w:val="clear" w:pos="765"/>
                <w:tab w:val="decimal" w:pos="678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FFFFFF"/>
          </w:tcPr>
          <w:p w14:paraId="5D479834" w14:textId="77777777" w:rsidR="004E50B8" w:rsidRPr="00986A55" w:rsidRDefault="004E50B8" w:rsidP="004E50B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1EA6DFE1" w14:textId="5D95AB8B" w:rsidR="004E50B8" w:rsidRPr="00986A55" w:rsidRDefault="004E50B8" w:rsidP="000F7AAD">
            <w:pPr>
              <w:pStyle w:val="acctfourfigures"/>
              <w:shd w:val="clear" w:color="auto" w:fill="FFFFFF"/>
              <w:tabs>
                <w:tab w:val="clear" w:pos="765"/>
                <w:tab w:val="decimal" w:pos="172"/>
              </w:tabs>
              <w:spacing w:line="240" w:lineRule="atLeast"/>
              <w:ind w:right="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E50B8" w:rsidRPr="00986A55" w14:paraId="0A1C842C" w14:textId="77777777" w:rsidTr="00A04D5F">
        <w:trPr>
          <w:tblHeader/>
        </w:trPr>
        <w:tc>
          <w:tcPr>
            <w:tcW w:w="2149" w:type="pct"/>
            <w:shd w:val="clear" w:color="auto" w:fill="FFFFFF"/>
          </w:tcPr>
          <w:p w14:paraId="465C4403" w14:textId="77777777" w:rsidR="004E50B8" w:rsidRPr="00986A55" w:rsidRDefault="004E50B8" w:rsidP="004E5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633" w:type="pct"/>
            <w:shd w:val="clear" w:color="auto" w:fill="FFFFFF"/>
          </w:tcPr>
          <w:p w14:paraId="5CAA1336" w14:textId="7E85D69B" w:rsidR="004E50B8" w:rsidRPr="00986A55" w:rsidRDefault="004E50B8" w:rsidP="004E50B8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5,377</w:t>
            </w:r>
          </w:p>
        </w:tc>
        <w:tc>
          <w:tcPr>
            <w:tcW w:w="129" w:type="pct"/>
            <w:shd w:val="clear" w:color="auto" w:fill="FFFFFF"/>
          </w:tcPr>
          <w:p w14:paraId="03AFDC95" w14:textId="77777777" w:rsidR="004E50B8" w:rsidRPr="00986A55" w:rsidRDefault="004E50B8" w:rsidP="004E50B8">
            <w:pPr>
              <w:pStyle w:val="acctfourfigures"/>
              <w:shd w:val="clear" w:color="auto" w:fill="FFFFFF"/>
              <w:tabs>
                <w:tab w:val="decimal" w:pos="8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/>
          </w:tcPr>
          <w:p w14:paraId="0CADEB11" w14:textId="2F7218AA" w:rsidR="004E50B8" w:rsidRPr="00986A55" w:rsidRDefault="004E50B8" w:rsidP="000F7AA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34ED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FFFFFF"/>
          </w:tcPr>
          <w:p w14:paraId="071FA1BA" w14:textId="77777777" w:rsidR="004E50B8" w:rsidRPr="00986A55" w:rsidRDefault="004E50B8" w:rsidP="004E50B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638C1909" w14:textId="77777777" w:rsidR="004E50B8" w:rsidRPr="00986A55" w:rsidRDefault="004E50B8" w:rsidP="000F7AA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29" w:type="pct"/>
            <w:shd w:val="clear" w:color="auto" w:fill="FFFFFF"/>
          </w:tcPr>
          <w:p w14:paraId="10A95E84" w14:textId="77777777" w:rsidR="004E50B8" w:rsidRPr="00986A55" w:rsidRDefault="004E50B8" w:rsidP="004E50B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4C9BA52D" w14:textId="1831C5C6" w:rsidR="004E50B8" w:rsidRPr="00986A55" w:rsidRDefault="004E50B8" w:rsidP="004E50B8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190E8C">
              <w:rPr>
                <w:rFonts w:ascii="Angsana New" w:hAnsi="Angsana New" w:cs="Angsana New"/>
                <w:sz w:val="30"/>
                <w:szCs w:val="30"/>
                <w:lang w:bidi="th-TH"/>
              </w:rPr>
              <w:t>5,979</w:t>
            </w: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4E50B8" w:rsidRPr="00986A55" w14:paraId="78AD8989" w14:textId="77777777" w:rsidTr="00A04D5F">
        <w:trPr>
          <w:tblHeader/>
        </w:trPr>
        <w:tc>
          <w:tcPr>
            <w:tcW w:w="2149" w:type="pct"/>
            <w:shd w:val="clear" w:color="auto" w:fill="FFFFFF"/>
          </w:tcPr>
          <w:p w14:paraId="030730C7" w14:textId="77777777" w:rsidR="004E50B8" w:rsidRPr="00986A55" w:rsidRDefault="004E50B8" w:rsidP="004E5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633" w:type="pct"/>
            <w:shd w:val="clear" w:color="auto" w:fill="FFFFFF"/>
          </w:tcPr>
          <w:p w14:paraId="45E6FCE3" w14:textId="2DAD8D58" w:rsidR="004E50B8" w:rsidRPr="00986A55" w:rsidRDefault="00A66D7E" w:rsidP="004E50B8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96,938</w:t>
            </w:r>
          </w:p>
        </w:tc>
        <w:tc>
          <w:tcPr>
            <w:tcW w:w="129" w:type="pct"/>
            <w:shd w:val="clear" w:color="auto" w:fill="FFFFFF"/>
          </w:tcPr>
          <w:p w14:paraId="49806BF4" w14:textId="77777777" w:rsidR="004E50B8" w:rsidRPr="00986A55" w:rsidRDefault="004E50B8" w:rsidP="004E50B8">
            <w:pPr>
              <w:pStyle w:val="acctfourfigures"/>
              <w:shd w:val="clear" w:color="auto" w:fill="FFFFFF"/>
              <w:tabs>
                <w:tab w:val="decimal" w:pos="8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/>
          </w:tcPr>
          <w:p w14:paraId="5EBA582A" w14:textId="07DD95BD" w:rsidR="004E50B8" w:rsidRPr="00986A55" w:rsidRDefault="004E50B8" w:rsidP="000F7AA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34ED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FFFFFF"/>
          </w:tcPr>
          <w:p w14:paraId="2DD52C02" w14:textId="77777777" w:rsidR="004E50B8" w:rsidRPr="00986A55" w:rsidRDefault="004E50B8" w:rsidP="004E50B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66062004" w14:textId="7863BBE5" w:rsidR="004E50B8" w:rsidRPr="00986A55" w:rsidRDefault="000F7AAD" w:rsidP="000F7AA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13,924</w:t>
            </w:r>
          </w:p>
        </w:tc>
        <w:tc>
          <w:tcPr>
            <w:tcW w:w="129" w:type="pct"/>
            <w:shd w:val="clear" w:color="auto" w:fill="FFFFFF"/>
          </w:tcPr>
          <w:p w14:paraId="14072ABF" w14:textId="77777777" w:rsidR="004E50B8" w:rsidRPr="00986A55" w:rsidRDefault="004E50B8" w:rsidP="004E50B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71FFAD70" w14:textId="14B517D4" w:rsidR="004E50B8" w:rsidRPr="00986A55" w:rsidRDefault="004E50B8" w:rsidP="004E50B8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190E8C">
              <w:rPr>
                <w:rFonts w:ascii="Angsana New" w:hAnsi="Angsana New" w:cs="Angsana New"/>
                <w:sz w:val="30"/>
                <w:szCs w:val="30"/>
                <w:lang w:bidi="th-TH"/>
              </w:rPr>
              <w:t>297</w:t>
            </w: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4E50B8" w:rsidRPr="00986A55" w14:paraId="4C90A304" w14:textId="77777777" w:rsidTr="00A04D5F">
        <w:trPr>
          <w:tblHeader/>
        </w:trPr>
        <w:tc>
          <w:tcPr>
            <w:tcW w:w="2149" w:type="pct"/>
            <w:shd w:val="clear" w:color="auto" w:fill="FFFFFF"/>
          </w:tcPr>
          <w:p w14:paraId="348243AF" w14:textId="77777777" w:rsidR="004E50B8" w:rsidRPr="00986A55" w:rsidRDefault="004E50B8" w:rsidP="004E5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FFFFFF"/>
          </w:tcPr>
          <w:p w14:paraId="046B4E3F" w14:textId="7E116BA6" w:rsidR="004E50B8" w:rsidRPr="00986A55" w:rsidRDefault="00A66D7E" w:rsidP="003507B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285,206</w:t>
            </w:r>
          </w:p>
        </w:tc>
        <w:tc>
          <w:tcPr>
            <w:tcW w:w="129" w:type="pct"/>
            <w:shd w:val="clear" w:color="auto" w:fill="FFFFFF"/>
          </w:tcPr>
          <w:p w14:paraId="23A566CF" w14:textId="77777777" w:rsidR="004E50B8" w:rsidRPr="00986A55" w:rsidRDefault="004E50B8" w:rsidP="004E50B8">
            <w:pPr>
              <w:pStyle w:val="acctfourfigures"/>
              <w:shd w:val="clear" w:color="auto" w:fill="FFFFFF"/>
              <w:tabs>
                <w:tab w:val="decimal" w:pos="8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FFFFFF"/>
          </w:tcPr>
          <w:p w14:paraId="1B65D537" w14:textId="28FD6F8C" w:rsidR="004E50B8" w:rsidRPr="00986A55" w:rsidRDefault="004E50B8" w:rsidP="000F7AA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  <w:tab w:val="decimal" w:pos="87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(455,</w:t>
            </w:r>
            <w:r w:rsidR="00D41D39" w:rsidRPr="00986A55">
              <w:rPr>
                <w:rFonts w:ascii="Angsana New" w:hAnsi="Angsana New" w:cs="Angsana New"/>
                <w:sz w:val="30"/>
                <w:szCs w:val="30"/>
              </w:rPr>
              <w:t>964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FFFFFF"/>
          </w:tcPr>
          <w:p w14:paraId="2CB1536F" w14:textId="77777777" w:rsidR="004E50B8" w:rsidRPr="00986A55" w:rsidRDefault="004E50B8" w:rsidP="004E50B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FFFFF"/>
          </w:tcPr>
          <w:p w14:paraId="29DA827F" w14:textId="0F594940" w:rsidR="004E50B8" w:rsidRPr="00986A55" w:rsidRDefault="000F7AAD" w:rsidP="000F7AA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108,756</w:t>
            </w:r>
          </w:p>
        </w:tc>
        <w:tc>
          <w:tcPr>
            <w:tcW w:w="129" w:type="pct"/>
            <w:shd w:val="clear" w:color="auto" w:fill="FFFFFF"/>
          </w:tcPr>
          <w:p w14:paraId="3ECD0C51" w14:textId="77777777" w:rsidR="004E50B8" w:rsidRPr="00986A55" w:rsidRDefault="004E50B8" w:rsidP="004E50B8">
            <w:pPr>
              <w:pStyle w:val="acctfourfigures"/>
              <w:shd w:val="clear" w:color="auto" w:fill="FFFFFF"/>
              <w:tabs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FFFFFF"/>
          </w:tcPr>
          <w:p w14:paraId="5B5E5285" w14:textId="77777777" w:rsidR="004E50B8" w:rsidRPr="00986A55" w:rsidRDefault="004E50B8" w:rsidP="004E50B8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(3,792)</w:t>
            </w:r>
          </w:p>
        </w:tc>
      </w:tr>
      <w:tr w:rsidR="004E50B8" w:rsidRPr="00986A55" w14:paraId="01CA6C16" w14:textId="77777777" w:rsidTr="00A04D5F">
        <w:trPr>
          <w:tblHeader/>
        </w:trPr>
        <w:tc>
          <w:tcPr>
            <w:tcW w:w="2149" w:type="pct"/>
            <w:shd w:val="clear" w:color="auto" w:fill="FFFFFF"/>
          </w:tcPr>
          <w:p w14:paraId="63CA9D1A" w14:textId="77777777" w:rsidR="004E50B8" w:rsidRPr="00986A55" w:rsidRDefault="004E50B8" w:rsidP="004E5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EF9E7AD" w14:textId="5EF097BC" w:rsidR="004E50B8" w:rsidRPr="00986A55" w:rsidRDefault="00116D80" w:rsidP="003507B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750,</w:t>
            </w:r>
            <w:r w:rsidR="00A66D7E"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129" w:type="pct"/>
            <w:shd w:val="clear" w:color="auto" w:fill="FFFFFF"/>
          </w:tcPr>
          <w:p w14:paraId="0439D402" w14:textId="77777777" w:rsidR="004E50B8" w:rsidRPr="00986A55" w:rsidRDefault="004E50B8" w:rsidP="004E50B8">
            <w:pPr>
              <w:pStyle w:val="acctfourfigures"/>
              <w:shd w:val="clear" w:color="auto" w:fill="FFFFFF"/>
              <w:tabs>
                <w:tab w:val="decimal" w:pos="8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9870374" w14:textId="054ADD2C" w:rsidR="004E50B8" w:rsidRPr="00986A55" w:rsidRDefault="004E50B8" w:rsidP="000F7AA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34E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456,019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FFFFFF"/>
          </w:tcPr>
          <w:p w14:paraId="0B9C51DC" w14:textId="77777777" w:rsidR="004E50B8" w:rsidRPr="00986A55" w:rsidRDefault="004E50B8" w:rsidP="004E50B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6FD1ACD" w14:textId="11B1CB75" w:rsidR="004E50B8" w:rsidRPr="00190E8C" w:rsidRDefault="000F7AAD" w:rsidP="00190E8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0E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220,088</w:t>
            </w:r>
          </w:p>
        </w:tc>
        <w:tc>
          <w:tcPr>
            <w:tcW w:w="129" w:type="pct"/>
            <w:shd w:val="clear" w:color="auto" w:fill="FFFFFF"/>
          </w:tcPr>
          <w:p w14:paraId="36F9CE97" w14:textId="77777777" w:rsidR="004E50B8" w:rsidRPr="00986A55" w:rsidRDefault="004E50B8" w:rsidP="004E50B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8773F76" w14:textId="51489B75" w:rsidR="004E50B8" w:rsidRPr="00986A55" w:rsidRDefault="004E50B8" w:rsidP="004E50B8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190E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17,530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DA12FC7" w14:textId="77777777" w:rsidR="003F5E71" w:rsidRPr="00986A55" w:rsidRDefault="003F5E71" w:rsidP="003F5E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 w:hanging="540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4"/>
        <w:gridCol w:w="1168"/>
        <w:gridCol w:w="238"/>
        <w:gridCol w:w="1112"/>
        <w:gridCol w:w="275"/>
        <w:gridCol w:w="1166"/>
        <w:gridCol w:w="238"/>
        <w:gridCol w:w="1062"/>
      </w:tblGrid>
      <w:tr w:rsidR="003F5E71" w:rsidRPr="00986A55" w14:paraId="75A2BD9B" w14:textId="77777777" w:rsidTr="00A04D5F">
        <w:trPr>
          <w:tblHeader/>
        </w:trPr>
        <w:tc>
          <w:tcPr>
            <w:tcW w:w="2149" w:type="pct"/>
          </w:tcPr>
          <w:p w14:paraId="3BB2D071" w14:textId="77777777" w:rsidR="003F5E71" w:rsidRPr="00986A55" w:rsidRDefault="003F5E71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7"/>
          </w:tcPr>
          <w:p w14:paraId="55F36627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71" w:rsidRPr="00986A55" w14:paraId="357BDC26" w14:textId="77777777" w:rsidTr="00A04D5F">
        <w:trPr>
          <w:tblHeader/>
        </w:trPr>
        <w:tc>
          <w:tcPr>
            <w:tcW w:w="2149" w:type="pct"/>
          </w:tcPr>
          <w:p w14:paraId="7F50E289" w14:textId="58C850E2" w:rsidR="003F5E71" w:rsidRPr="00986A55" w:rsidRDefault="003F5E71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5" w:type="pct"/>
            <w:gridSpan w:val="3"/>
          </w:tcPr>
          <w:p w14:paraId="5D0F8C17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387E44F8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5F28A62C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3F5E71" w:rsidRPr="00986A55" w14:paraId="74A117B9" w14:textId="77777777" w:rsidTr="00A04D5F">
        <w:trPr>
          <w:trHeight w:val="1109"/>
          <w:tblHeader/>
        </w:trPr>
        <w:tc>
          <w:tcPr>
            <w:tcW w:w="2149" w:type="pct"/>
          </w:tcPr>
          <w:p w14:paraId="6BB96270" w14:textId="77777777" w:rsidR="003F5E71" w:rsidRPr="00986A55" w:rsidRDefault="003F5E71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2024B36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D0C3F70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9EAB050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0B7AB406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7D58FE2D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A1C06CC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การจำหน่ายและ</w:t>
            </w:r>
          </w:p>
          <w:p w14:paraId="003DA318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การโอนออก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9" w:type="pct"/>
          </w:tcPr>
          <w:p w14:paraId="57A6812C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9B64A55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14E5C78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63E4D45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5F273C90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7F4B3ABF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0419BACF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การจำหน่ายและ</w:t>
            </w:r>
          </w:p>
          <w:p w14:paraId="6A204FC5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การโอนออก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3F5E71" w:rsidRPr="00986A55" w14:paraId="6998F5E5" w14:textId="77777777" w:rsidTr="00A04D5F">
        <w:trPr>
          <w:tblHeader/>
        </w:trPr>
        <w:tc>
          <w:tcPr>
            <w:tcW w:w="2149" w:type="pct"/>
          </w:tcPr>
          <w:p w14:paraId="63180845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7"/>
          </w:tcPr>
          <w:p w14:paraId="2C0226D8" w14:textId="77777777" w:rsidR="003F5E71" w:rsidRPr="00986A55" w:rsidRDefault="003F5E71" w:rsidP="00A04D5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B1D05" w:rsidRPr="00986A55" w14:paraId="4E207F04" w14:textId="77777777" w:rsidTr="00A04D5F">
        <w:trPr>
          <w:tblHeader/>
        </w:trPr>
        <w:tc>
          <w:tcPr>
            <w:tcW w:w="2149" w:type="pct"/>
            <w:shd w:val="clear" w:color="auto" w:fill="FFFFFF"/>
          </w:tcPr>
          <w:p w14:paraId="1A3C1D8D" w14:textId="05A66EBD" w:rsidR="004B1D05" w:rsidRPr="00986A55" w:rsidRDefault="004B1D05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</w:t>
            </w:r>
            <w:r w:rsidR="00190E8C">
              <w:rPr>
                <w:rFonts w:ascii="Angsana New" w:hAnsi="Angsana New" w:cs="Angsana New" w:hint="cs"/>
                <w:sz w:val="30"/>
                <w:szCs w:val="30"/>
                <w:cs/>
              </w:rPr>
              <w:t>ห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นะ </w:t>
            </w:r>
          </w:p>
        </w:tc>
        <w:tc>
          <w:tcPr>
            <w:tcW w:w="633" w:type="pct"/>
            <w:shd w:val="clear" w:color="auto" w:fill="FFFFFF"/>
          </w:tcPr>
          <w:p w14:paraId="0F466C63" w14:textId="20306ABB" w:rsidR="004B1D05" w:rsidRPr="00986A55" w:rsidRDefault="004B1D05" w:rsidP="004B1D05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7,065</w:t>
            </w:r>
          </w:p>
        </w:tc>
        <w:tc>
          <w:tcPr>
            <w:tcW w:w="129" w:type="pct"/>
            <w:shd w:val="clear" w:color="auto" w:fill="FFFFFF"/>
          </w:tcPr>
          <w:p w14:paraId="1BB8D45B" w14:textId="77777777" w:rsidR="004B1D05" w:rsidRPr="00986A55" w:rsidRDefault="004B1D05" w:rsidP="00A04D5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/>
          </w:tcPr>
          <w:p w14:paraId="1CB757FD" w14:textId="4555BDA1" w:rsidR="004B1D05" w:rsidRPr="00986A55" w:rsidRDefault="004B1D05" w:rsidP="00190E8C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40B74FD7" w14:textId="77777777" w:rsidR="004B1D05" w:rsidRPr="00986A55" w:rsidRDefault="004B1D05" w:rsidP="00A04D5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537EB728" w14:textId="297FA0E5" w:rsidR="004B1D05" w:rsidRPr="00986A55" w:rsidRDefault="004B1D05" w:rsidP="00190E8C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FFFFFF"/>
          </w:tcPr>
          <w:p w14:paraId="3F456162" w14:textId="77777777" w:rsidR="004B1D05" w:rsidRPr="00986A55" w:rsidRDefault="004B1D05" w:rsidP="004B1D05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63B5BCFF" w14:textId="66E266DC" w:rsidR="004B1D05" w:rsidRPr="00986A55" w:rsidRDefault="004B1D05" w:rsidP="00190E8C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F5E71" w:rsidRPr="00986A55" w14:paraId="04326524" w14:textId="77777777" w:rsidTr="00A04D5F">
        <w:trPr>
          <w:tblHeader/>
        </w:trPr>
        <w:tc>
          <w:tcPr>
            <w:tcW w:w="2149" w:type="pct"/>
            <w:shd w:val="clear" w:color="auto" w:fill="FFFFFF"/>
          </w:tcPr>
          <w:p w14:paraId="2C1E52B2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633" w:type="pct"/>
            <w:shd w:val="clear" w:color="auto" w:fill="FFFFFF"/>
          </w:tcPr>
          <w:p w14:paraId="22573DD9" w14:textId="2966FCD0" w:rsidR="003F5E71" w:rsidRPr="00986A55" w:rsidRDefault="004B1D05" w:rsidP="004B1D05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167</w:t>
            </w:r>
          </w:p>
        </w:tc>
        <w:tc>
          <w:tcPr>
            <w:tcW w:w="129" w:type="pct"/>
            <w:shd w:val="clear" w:color="auto" w:fill="FFFFFF"/>
          </w:tcPr>
          <w:p w14:paraId="07EC76BE" w14:textId="77777777" w:rsidR="003F5E71" w:rsidRPr="00986A55" w:rsidRDefault="003F5E71" w:rsidP="00A04D5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/>
          </w:tcPr>
          <w:p w14:paraId="15940063" w14:textId="3F6DDF4E" w:rsidR="003F5E71" w:rsidRPr="00986A55" w:rsidRDefault="002515FD" w:rsidP="002515FD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69DF93A1" w14:textId="77777777" w:rsidR="003F5E71" w:rsidRPr="00986A55" w:rsidRDefault="003F5E71" w:rsidP="00A04D5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412F7422" w14:textId="25B7D2A9" w:rsidR="003F5E71" w:rsidRPr="00190E8C" w:rsidRDefault="00AD156B" w:rsidP="00190E8C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0E8C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29" w:type="pct"/>
            <w:shd w:val="clear" w:color="auto" w:fill="FFFFFF"/>
          </w:tcPr>
          <w:p w14:paraId="548724BA" w14:textId="77777777" w:rsidR="003F5E71" w:rsidRPr="00986A55" w:rsidRDefault="003F5E71" w:rsidP="00A04D5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5F98CE62" w14:textId="707E1310" w:rsidR="003F5E71" w:rsidRPr="00986A55" w:rsidRDefault="003F5E71" w:rsidP="00190E8C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AD156B" w:rsidRPr="00986A55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F5E71" w:rsidRPr="00986A55" w14:paraId="203DBAFC" w14:textId="77777777" w:rsidTr="00A04D5F">
        <w:trPr>
          <w:tblHeader/>
        </w:trPr>
        <w:tc>
          <w:tcPr>
            <w:tcW w:w="2149" w:type="pct"/>
            <w:shd w:val="clear" w:color="auto" w:fill="FFFFFF"/>
          </w:tcPr>
          <w:p w14:paraId="1C5EB9E5" w14:textId="77777777" w:rsidR="003F5E71" w:rsidRPr="00986A55" w:rsidRDefault="003F5E71" w:rsidP="00A04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90E5949" w14:textId="3E00C38A" w:rsidR="003F5E71" w:rsidRPr="00986A55" w:rsidRDefault="004B1D05" w:rsidP="004B1D05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7,232</w:t>
            </w:r>
          </w:p>
        </w:tc>
        <w:tc>
          <w:tcPr>
            <w:tcW w:w="129" w:type="pct"/>
            <w:shd w:val="clear" w:color="auto" w:fill="FFFFFF"/>
          </w:tcPr>
          <w:p w14:paraId="36843038" w14:textId="77777777" w:rsidR="003F5E71" w:rsidRPr="00986A55" w:rsidRDefault="003F5E71" w:rsidP="00A04D5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83AA100" w14:textId="41671736" w:rsidR="003F5E71" w:rsidRPr="002515FD" w:rsidRDefault="002515FD" w:rsidP="002515FD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15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4C3F2982" w14:textId="77777777" w:rsidR="003F5E71" w:rsidRPr="00986A55" w:rsidRDefault="003F5E71" w:rsidP="00A04D5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E283605" w14:textId="426E5F8D" w:rsidR="003F5E71" w:rsidRPr="00190E8C" w:rsidRDefault="00AD156B" w:rsidP="00190E8C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0E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9" w:type="pct"/>
            <w:shd w:val="clear" w:color="auto" w:fill="FFFFFF"/>
          </w:tcPr>
          <w:p w14:paraId="57AD36D5" w14:textId="77777777" w:rsidR="003F5E71" w:rsidRPr="00986A55" w:rsidRDefault="003F5E71" w:rsidP="00A04D5F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B1D5B21" w14:textId="453D5DF1" w:rsidR="003F5E71" w:rsidRPr="00190E8C" w:rsidRDefault="003F5E71" w:rsidP="00190E8C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0E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AD156B" w:rsidRPr="00190E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194</w:t>
            </w:r>
            <w:r w:rsidRPr="00190E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B18ABD8" w14:textId="77777777" w:rsidR="00DD2032" w:rsidRDefault="00DD2032" w:rsidP="000A08A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>
        <w:rPr>
          <w:rFonts w:ascii="Angsana New" w:hAnsi="Angsana New" w:cs="Angsana New"/>
          <w:sz w:val="30"/>
          <w:szCs w:val="30"/>
          <w:u w:val="none"/>
        </w:rPr>
        <w:br w:type="page"/>
      </w:r>
    </w:p>
    <w:p w14:paraId="44C05450" w14:textId="22694214" w:rsidR="00DD57E6" w:rsidRPr="00986A55" w:rsidRDefault="003F5E71" w:rsidP="000A08A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986A5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9</w:t>
      </w:r>
      <w:r w:rsidRPr="00986A55">
        <w:rPr>
          <w:rFonts w:ascii="Angsana New" w:hAnsi="Angsana New" w:cs="Angsana New"/>
          <w:sz w:val="30"/>
          <w:szCs w:val="30"/>
          <w:u w:val="none"/>
        </w:rPr>
        <w:tab/>
      </w:r>
      <w:r w:rsidR="00EA65FF" w:rsidRPr="00986A55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DD57E6" w:rsidRPr="00986A55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216F56EF" w14:textId="77777777" w:rsidR="0009679C" w:rsidRPr="00986A55" w:rsidRDefault="0009679C" w:rsidP="005256C9">
      <w:pPr>
        <w:rPr>
          <w:rFonts w:cs="Cordia New"/>
          <w:sz w:val="30"/>
          <w:szCs w:val="30"/>
          <w:cs/>
          <w:lang w:val="th-TH"/>
        </w:rPr>
      </w:pPr>
    </w:p>
    <w:tbl>
      <w:tblPr>
        <w:tblW w:w="9197" w:type="dxa"/>
        <w:tblInd w:w="56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54"/>
        <w:gridCol w:w="990"/>
        <w:gridCol w:w="1080"/>
        <w:gridCol w:w="1170"/>
        <w:gridCol w:w="1080"/>
        <w:gridCol w:w="1181"/>
        <w:gridCol w:w="36"/>
        <w:gridCol w:w="6"/>
      </w:tblGrid>
      <w:tr w:rsidR="0076595B" w:rsidRPr="00986A55" w14:paraId="0B0AE6D3" w14:textId="77777777" w:rsidTr="00470875">
        <w:trPr>
          <w:cantSplit/>
          <w:tblHeader/>
        </w:trPr>
        <w:tc>
          <w:tcPr>
            <w:tcW w:w="3654" w:type="dxa"/>
          </w:tcPr>
          <w:p w14:paraId="4766C872" w14:textId="77777777" w:rsidR="0076595B" w:rsidRPr="00986A55" w:rsidRDefault="0076595B" w:rsidP="00B8764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248B0A" w14:textId="77777777" w:rsidR="0076595B" w:rsidRPr="00986A55" w:rsidRDefault="0076595B" w:rsidP="00B8764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2"/>
          </w:tcPr>
          <w:p w14:paraId="0DF6DF5E" w14:textId="77777777" w:rsidR="0076595B" w:rsidRPr="00986A55" w:rsidRDefault="0076595B" w:rsidP="00B8764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03" w:type="dxa"/>
            <w:gridSpan w:val="4"/>
          </w:tcPr>
          <w:p w14:paraId="52E3DFBB" w14:textId="77777777" w:rsidR="0076595B" w:rsidRPr="00986A55" w:rsidRDefault="0076595B" w:rsidP="0076595B">
            <w:pPr>
              <w:pStyle w:val="acctmergecolhdg"/>
              <w:tabs>
                <w:tab w:val="left" w:pos="1871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30F1" w:rsidRPr="00986A55" w14:paraId="7A64C562" w14:textId="77777777" w:rsidTr="00B34404">
        <w:trPr>
          <w:cantSplit/>
          <w:tblHeader/>
        </w:trPr>
        <w:tc>
          <w:tcPr>
            <w:tcW w:w="3654" w:type="dxa"/>
          </w:tcPr>
          <w:p w14:paraId="3C45D09E" w14:textId="77777777" w:rsidR="00D730F1" w:rsidRPr="00986A55" w:rsidRDefault="00D730F1" w:rsidP="00D730F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611E6E" w14:textId="29EF1F7F" w:rsidR="00D730F1" w:rsidRPr="00986A55" w:rsidRDefault="00D730F1" w:rsidP="00D730F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hideMark/>
          </w:tcPr>
          <w:p w14:paraId="71D9446A" w14:textId="075E4AC5" w:rsidR="00D730F1" w:rsidRPr="00986A55" w:rsidRDefault="00D730F1" w:rsidP="00D730F1">
            <w:pPr>
              <w:pStyle w:val="acctfourfigures"/>
              <w:tabs>
                <w:tab w:val="clear" w:pos="765"/>
              </w:tabs>
              <w:spacing w:line="380" w:lineRule="exact"/>
              <w:ind w:left="-78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30 กันยายน </w:t>
            </w: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170" w:type="dxa"/>
          </w:tcPr>
          <w:p w14:paraId="37228A46" w14:textId="77777777" w:rsidR="00D730F1" w:rsidRPr="00986A55" w:rsidRDefault="00D730F1" w:rsidP="00D730F1">
            <w:pPr>
              <w:pStyle w:val="acctfourfigures"/>
              <w:tabs>
                <w:tab w:val="clear" w:pos="765"/>
              </w:tabs>
              <w:spacing w:line="380" w:lineRule="exact"/>
              <w:ind w:left="-78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080" w:type="dxa"/>
            <w:hideMark/>
          </w:tcPr>
          <w:p w14:paraId="431F6B55" w14:textId="10A3E701" w:rsidR="00D730F1" w:rsidRPr="00986A55" w:rsidRDefault="00D730F1" w:rsidP="00D730F1">
            <w:pPr>
              <w:pStyle w:val="acctfourfigures"/>
              <w:tabs>
                <w:tab w:val="clear" w:pos="765"/>
              </w:tabs>
              <w:spacing w:line="380" w:lineRule="exact"/>
              <w:ind w:left="-78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30 กันยายน </w:t>
            </w: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223" w:type="dxa"/>
            <w:gridSpan w:val="3"/>
          </w:tcPr>
          <w:p w14:paraId="276575CB" w14:textId="77777777" w:rsidR="00D730F1" w:rsidRPr="00986A55" w:rsidRDefault="00D730F1" w:rsidP="00D730F1">
            <w:pPr>
              <w:pStyle w:val="acctfourfigures"/>
              <w:tabs>
                <w:tab w:val="clear" w:pos="765"/>
              </w:tabs>
              <w:spacing w:line="380" w:lineRule="exact"/>
              <w:ind w:left="-78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D730F1" w:rsidRPr="00986A55" w14:paraId="38C02709" w14:textId="77777777" w:rsidTr="007B29FB">
        <w:trPr>
          <w:cantSplit/>
          <w:tblHeader/>
        </w:trPr>
        <w:tc>
          <w:tcPr>
            <w:tcW w:w="3654" w:type="dxa"/>
          </w:tcPr>
          <w:p w14:paraId="06F53C3D" w14:textId="77777777" w:rsidR="00D730F1" w:rsidRPr="00986A55" w:rsidRDefault="00D730F1" w:rsidP="00D730F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14988D" w14:textId="66F6ED01" w:rsidR="00D730F1" w:rsidRPr="00986A55" w:rsidRDefault="00D730F1" w:rsidP="00D730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53" w:type="dxa"/>
            <w:gridSpan w:val="6"/>
          </w:tcPr>
          <w:p w14:paraId="762D0906" w14:textId="77777777" w:rsidR="00D730F1" w:rsidRPr="00986A55" w:rsidRDefault="00D730F1" w:rsidP="00D730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730F1" w:rsidRPr="00986A55" w14:paraId="2B9E8D10" w14:textId="77777777" w:rsidTr="0076595B">
        <w:trPr>
          <w:gridAfter w:val="1"/>
          <w:wAfter w:w="6" w:type="dxa"/>
          <w:cantSplit/>
        </w:trPr>
        <w:tc>
          <w:tcPr>
            <w:tcW w:w="3654" w:type="dxa"/>
            <w:vAlign w:val="bottom"/>
          </w:tcPr>
          <w:p w14:paraId="3EA667DA" w14:textId="77777777" w:rsidR="00D730F1" w:rsidRPr="00986A55" w:rsidRDefault="00D730F1" w:rsidP="00D730F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10EAD909" w14:textId="77777777" w:rsidR="00D730F1" w:rsidRPr="00986A55" w:rsidRDefault="00D730F1" w:rsidP="00D730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94E2A6" w14:textId="77777777" w:rsidR="00D730F1" w:rsidRPr="00986A55" w:rsidRDefault="00D730F1" w:rsidP="00D730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7AC82" w14:textId="77777777" w:rsidR="00D730F1" w:rsidRPr="00986A55" w:rsidRDefault="00D730F1" w:rsidP="00D730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31C588" w14:textId="77777777" w:rsidR="00D730F1" w:rsidRPr="00986A55" w:rsidRDefault="00D730F1" w:rsidP="00D730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</w:tcPr>
          <w:p w14:paraId="61739EC3" w14:textId="77777777" w:rsidR="00D730F1" w:rsidRPr="00986A55" w:rsidRDefault="00D730F1" w:rsidP="00D730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11" w:right="11" w:hanging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30F1" w:rsidRPr="00986A55" w14:paraId="51765822" w14:textId="77777777" w:rsidTr="0086580B">
        <w:trPr>
          <w:gridAfter w:val="2"/>
          <w:wAfter w:w="42" w:type="dxa"/>
          <w:cantSplit/>
        </w:trPr>
        <w:tc>
          <w:tcPr>
            <w:tcW w:w="3654" w:type="dxa"/>
          </w:tcPr>
          <w:p w14:paraId="7C9659B4" w14:textId="77777777" w:rsidR="00D730F1" w:rsidRPr="00986A55" w:rsidRDefault="00D730F1" w:rsidP="00D730F1">
            <w:p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990" w:type="dxa"/>
          </w:tcPr>
          <w:p w14:paraId="2EFC45C1" w14:textId="77777777" w:rsidR="00D730F1" w:rsidRPr="00986A55" w:rsidRDefault="00D730F1" w:rsidP="00D730F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0CBE3A" w14:textId="77777777" w:rsidR="00D730F1" w:rsidRPr="00986A55" w:rsidRDefault="00D730F1" w:rsidP="00D730F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EA8AFD" w14:textId="77777777" w:rsidR="00D730F1" w:rsidRPr="00986A55" w:rsidRDefault="00D730F1" w:rsidP="00D730F1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E2F689" w14:textId="77777777" w:rsidR="00D730F1" w:rsidRPr="00986A55" w:rsidRDefault="00D730F1" w:rsidP="00D730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418AB74" w14:textId="77777777" w:rsidR="00D730F1" w:rsidRPr="00986A55" w:rsidRDefault="00D730F1" w:rsidP="00D730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11" w:right="11" w:hanging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0BDB" w:rsidRPr="00986A55" w14:paraId="1AE56DEC" w14:textId="77777777" w:rsidTr="0076595B">
        <w:trPr>
          <w:cantSplit/>
        </w:trPr>
        <w:tc>
          <w:tcPr>
            <w:tcW w:w="3654" w:type="dxa"/>
            <w:vAlign w:val="bottom"/>
          </w:tcPr>
          <w:p w14:paraId="441FE5C5" w14:textId="77777777" w:rsidR="005D0BDB" w:rsidRPr="00986A55" w:rsidRDefault="005D0BDB" w:rsidP="005D0BDB">
            <w:pPr>
              <w:spacing w:line="240" w:lineRule="auto"/>
              <w:ind w:left="281" w:right="-79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90" w:type="dxa"/>
          </w:tcPr>
          <w:p w14:paraId="16BE931B" w14:textId="77777777" w:rsidR="005D0BDB" w:rsidRPr="00986A55" w:rsidRDefault="005D0BDB" w:rsidP="005D0BD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1E32CD" w14:textId="4007F7B1" w:rsidR="005D0BDB" w:rsidRPr="00986A55" w:rsidRDefault="0023526E" w:rsidP="005D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30"/>
              </w:tabs>
              <w:spacing w:line="240" w:lineRule="auto"/>
              <w:ind w:right="-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98F9A98" w14:textId="77777777" w:rsidR="005D0BDB" w:rsidRPr="00986A55" w:rsidRDefault="005D0BDB" w:rsidP="005D0BDB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6,200</w:t>
            </w:r>
          </w:p>
        </w:tc>
        <w:tc>
          <w:tcPr>
            <w:tcW w:w="1080" w:type="dxa"/>
            <w:vAlign w:val="bottom"/>
          </w:tcPr>
          <w:p w14:paraId="052A94EF" w14:textId="5FD06CDE" w:rsidR="005D0BDB" w:rsidRPr="00986A55" w:rsidRDefault="005D0BDB" w:rsidP="005D0BD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23" w:type="dxa"/>
            <w:gridSpan w:val="3"/>
            <w:vAlign w:val="bottom"/>
          </w:tcPr>
          <w:p w14:paraId="4DA054E3" w14:textId="77777777" w:rsidR="005D0BDB" w:rsidRPr="00986A55" w:rsidRDefault="005D0BDB" w:rsidP="005D0BD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0BDB" w:rsidRPr="00986A55" w14:paraId="34700643" w14:textId="77777777" w:rsidTr="0076595B">
        <w:trPr>
          <w:cantSplit/>
        </w:trPr>
        <w:tc>
          <w:tcPr>
            <w:tcW w:w="3654" w:type="dxa"/>
            <w:vAlign w:val="bottom"/>
          </w:tcPr>
          <w:p w14:paraId="0CF62654" w14:textId="15B5B749" w:rsidR="005D0BDB" w:rsidRPr="00986A55" w:rsidRDefault="005D0BDB" w:rsidP="005D0BDB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90" w:type="dxa"/>
          </w:tcPr>
          <w:p w14:paraId="5A290A34" w14:textId="77777777" w:rsidR="005D0BDB" w:rsidRPr="00986A55" w:rsidRDefault="005D0BDB" w:rsidP="005D0BD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7954BD" w14:textId="77777777" w:rsidR="005D0BDB" w:rsidRPr="00986A55" w:rsidRDefault="005D0BDB" w:rsidP="005D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"/>
                <w:tab w:val="left" w:pos="666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B4CD6D" w14:textId="77777777" w:rsidR="005D0BDB" w:rsidRPr="00986A55" w:rsidRDefault="005D0BDB" w:rsidP="005D0BDB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397E55" w14:textId="77777777" w:rsidR="005D0BDB" w:rsidRPr="00986A55" w:rsidRDefault="005D0BDB" w:rsidP="005D0BD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gridSpan w:val="3"/>
            <w:vAlign w:val="bottom"/>
          </w:tcPr>
          <w:p w14:paraId="4FB02B0A" w14:textId="77777777" w:rsidR="005D0BDB" w:rsidRPr="00986A55" w:rsidRDefault="005D0BDB" w:rsidP="005D0BD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0BDB" w:rsidRPr="00986A55" w14:paraId="3C007362" w14:textId="77777777" w:rsidTr="0076595B">
        <w:trPr>
          <w:cantSplit/>
        </w:trPr>
        <w:tc>
          <w:tcPr>
            <w:tcW w:w="3654" w:type="dxa"/>
            <w:vAlign w:val="bottom"/>
          </w:tcPr>
          <w:p w14:paraId="48AD0AD6" w14:textId="6C8DC46F" w:rsidR="005D0BDB" w:rsidRPr="00986A55" w:rsidRDefault="005D0BDB" w:rsidP="005D0BDB">
            <w:pPr>
              <w:spacing w:line="240" w:lineRule="auto"/>
              <w:ind w:left="281" w:right="-79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90" w:type="dxa"/>
          </w:tcPr>
          <w:p w14:paraId="31858D0F" w14:textId="77777777" w:rsidR="005D0BDB" w:rsidRPr="00986A55" w:rsidRDefault="005D0BDB" w:rsidP="005D0BD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813FB4" w14:textId="3561E7E6" w:rsidR="005D0BDB" w:rsidRPr="00986A55" w:rsidRDefault="0023526E" w:rsidP="00BB78B0">
            <w:pPr>
              <w:tabs>
                <w:tab w:val="clear" w:pos="680"/>
                <w:tab w:val="clear" w:pos="907"/>
                <w:tab w:val="left" w:pos="803"/>
                <w:tab w:val="decimal" w:pos="1019"/>
                <w:tab w:val="left" w:pos="1057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10,416</w:t>
            </w:r>
          </w:p>
        </w:tc>
        <w:tc>
          <w:tcPr>
            <w:tcW w:w="1170" w:type="dxa"/>
            <w:vAlign w:val="bottom"/>
          </w:tcPr>
          <w:p w14:paraId="5875D2A0" w14:textId="5AA2C1A0" w:rsidR="005D0BDB" w:rsidRPr="00986A55" w:rsidRDefault="005D0BDB" w:rsidP="005D0BD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3B1E363E" w14:textId="59ED790F" w:rsidR="005D0BDB" w:rsidRPr="00986A55" w:rsidRDefault="005D0BDB" w:rsidP="005D0BD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23" w:type="dxa"/>
            <w:gridSpan w:val="3"/>
            <w:vAlign w:val="bottom"/>
          </w:tcPr>
          <w:p w14:paraId="1113B481" w14:textId="245DFD22" w:rsidR="005D0BDB" w:rsidRPr="00986A55" w:rsidRDefault="005D0BDB" w:rsidP="005D0BD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0BDB" w:rsidRPr="00986A55" w14:paraId="72E15316" w14:textId="77777777" w:rsidTr="0076595B">
        <w:trPr>
          <w:cantSplit/>
        </w:trPr>
        <w:tc>
          <w:tcPr>
            <w:tcW w:w="3654" w:type="dxa"/>
          </w:tcPr>
          <w:p w14:paraId="6EB6A7F6" w14:textId="77777777" w:rsidR="005D0BDB" w:rsidRPr="00986A55" w:rsidRDefault="005D0BDB" w:rsidP="005D0BDB">
            <w:p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0" w:type="dxa"/>
          </w:tcPr>
          <w:p w14:paraId="70566F2B" w14:textId="77777777" w:rsidR="005D0BDB" w:rsidRPr="00986A55" w:rsidRDefault="005D0BDB" w:rsidP="005D0BDB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3A68E" w14:textId="77777777" w:rsidR="005D0BDB" w:rsidRPr="00986A55" w:rsidRDefault="005D0BDB" w:rsidP="00BB78B0">
            <w:pPr>
              <w:tabs>
                <w:tab w:val="clear" w:pos="680"/>
                <w:tab w:val="clear" w:pos="907"/>
                <w:tab w:val="left" w:pos="803"/>
                <w:tab w:val="decimal" w:pos="1019"/>
                <w:tab w:val="left" w:pos="1057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4958A6" w14:textId="77777777" w:rsidR="005D0BDB" w:rsidRPr="00986A55" w:rsidRDefault="005D0BDB" w:rsidP="005D0BDB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DAA196" w14:textId="77777777" w:rsidR="005D0BDB" w:rsidRPr="00986A55" w:rsidRDefault="005D0BDB" w:rsidP="005D0BDB">
            <w:pPr>
              <w:pStyle w:val="acctfourfigures"/>
              <w:tabs>
                <w:tab w:val="clear" w:pos="765"/>
                <w:tab w:val="decimal" w:pos="560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gridSpan w:val="3"/>
            <w:vAlign w:val="bottom"/>
          </w:tcPr>
          <w:p w14:paraId="5A75C3B1" w14:textId="77777777" w:rsidR="005D0BDB" w:rsidRPr="00986A55" w:rsidRDefault="005D0BDB" w:rsidP="005D0BDB">
            <w:pPr>
              <w:pStyle w:val="acctfourfigures"/>
              <w:tabs>
                <w:tab w:val="clear" w:pos="765"/>
                <w:tab w:val="decimal" w:pos="560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0BDB" w:rsidRPr="00986A55" w14:paraId="30F45058" w14:textId="77777777" w:rsidTr="0076595B">
        <w:trPr>
          <w:cantSplit/>
        </w:trPr>
        <w:tc>
          <w:tcPr>
            <w:tcW w:w="3654" w:type="dxa"/>
            <w:vAlign w:val="bottom"/>
          </w:tcPr>
          <w:p w14:paraId="493D6183" w14:textId="77777777" w:rsidR="005D0BDB" w:rsidRPr="00986A55" w:rsidRDefault="005D0BDB" w:rsidP="005D0BDB">
            <w:pPr>
              <w:spacing w:line="240" w:lineRule="auto"/>
              <w:ind w:left="281" w:right="-79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90" w:type="dxa"/>
          </w:tcPr>
          <w:p w14:paraId="52D2B56E" w14:textId="77777777" w:rsidR="005D0BDB" w:rsidRPr="00986A55" w:rsidRDefault="005D0BDB" w:rsidP="005D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"/>
                <w:tab w:val="left" w:pos="49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872ACD" w14:textId="5696976E" w:rsidR="005D0BDB" w:rsidRPr="00986A55" w:rsidRDefault="0023526E" w:rsidP="00BB78B0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803"/>
                <w:tab w:val="decimal" w:pos="1019"/>
                <w:tab w:val="left" w:pos="1057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74,953</w:t>
            </w:r>
          </w:p>
        </w:tc>
        <w:tc>
          <w:tcPr>
            <w:tcW w:w="1170" w:type="dxa"/>
            <w:vAlign w:val="bottom"/>
          </w:tcPr>
          <w:p w14:paraId="7482059D" w14:textId="77777777" w:rsidR="005D0BDB" w:rsidRPr="00986A55" w:rsidRDefault="005D0BDB" w:rsidP="005D0BD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74,531</w:t>
            </w:r>
          </w:p>
        </w:tc>
        <w:tc>
          <w:tcPr>
            <w:tcW w:w="1080" w:type="dxa"/>
            <w:vAlign w:val="bottom"/>
          </w:tcPr>
          <w:p w14:paraId="3B1E3DB7" w14:textId="064A0A52" w:rsidR="005D0BDB" w:rsidRPr="00986A55" w:rsidRDefault="005D0BDB" w:rsidP="005D0BD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23" w:type="dxa"/>
            <w:gridSpan w:val="3"/>
            <w:vAlign w:val="bottom"/>
          </w:tcPr>
          <w:p w14:paraId="12325BB1" w14:textId="77777777" w:rsidR="005D0BDB" w:rsidRPr="00986A55" w:rsidRDefault="005D0BDB" w:rsidP="005D0BDB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0BDB" w:rsidRPr="00986A55" w14:paraId="57EA1B28" w14:textId="77777777" w:rsidTr="0076595B">
        <w:trPr>
          <w:cantSplit/>
        </w:trPr>
        <w:tc>
          <w:tcPr>
            <w:tcW w:w="3654" w:type="dxa"/>
            <w:vAlign w:val="bottom"/>
          </w:tcPr>
          <w:p w14:paraId="27BB1EE8" w14:textId="77777777" w:rsidR="005D0BDB" w:rsidRPr="00986A55" w:rsidRDefault="005D0BDB" w:rsidP="005D0BD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509D6314" w14:textId="77777777" w:rsidR="005D0BDB" w:rsidRPr="00986A55" w:rsidRDefault="005D0BDB" w:rsidP="005D0BD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990" w:type="dxa"/>
          </w:tcPr>
          <w:p w14:paraId="40EEC3F7" w14:textId="77777777" w:rsidR="005D0BDB" w:rsidRPr="00986A55" w:rsidRDefault="005D0BDB" w:rsidP="005D0BDB">
            <w:pPr>
              <w:tabs>
                <w:tab w:val="clear" w:pos="907"/>
                <w:tab w:val="decimal" w:pos="92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E0C26F" w14:textId="7FE1F867" w:rsidR="005D0BDB" w:rsidRPr="00986A55" w:rsidRDefault="0023526E" w:rsidP="005D0B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68"/>
                <w:tab w:val="left" w:pos="49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85,369</w:t>
            </w:r>
          </w:p>
        </w:tc>
        <w:tc>
          <w:tcPr>
            <w:tcW w:w="1170" w:type="dxa"/>
            <w:vAlign w:val="bottom"/>
          </w:tcPr>
          <w:p w14:paraId="238FDECA" w14:textId="77777777" w:rsidR="005D0BDB" w:rsidRPr="00986A55" w:rsidRDefault="005D0BDB" w:rsidP="005D0BD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80,731</w:t>
            </w:r>
          </w:p>
        </w:tc>
        <w:tc>
          <w:tcPr>
            <w:tcW w:w="1080" w:type="dxa"/>
            <w:vAlign w:val="bottom"/>
          </w:tcPr>
          <w:p w14:paraId="6162A347" w14:textId="617AA568" w:rsidR="005D0BDB" w:rsidRPr="00986A55" w:rsidRDefault="005D0BDB" w:rsidP="005D0BD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23" w:type="dxa"/>
            <w:gridSpan w:val="3"/>
            <w:vAlign w:val="bottom"/>
          </w:tcPr>
          <w:p w14:paraId="201EC7F7" w14:textId="77777777" w:rsidR="005D0BDB" w:rsidRPr="00986A55" w:rsidRDefault="005D0BDB" w:rsidP="005D0B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68"/>
                <w:tab w:val="left" w:pos="493"/>
                <w:tab w:val="decimal" w:pos="56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730F1" w:rsidRPr="00986A55" w14:paraId="01B4A627" w14:textId="77777777" w:rsidTr="0076595B">
        <w:trPr>
          <w:cantSplit/>
        </w:trPr>
        <w:tc>
          <w:tcPr>
            <w:tcW w:w="3654" w:type="dxa"/>
            <w:vAlign w:val="bottom"/>
          </w:tcPr>
          <w:p w14:paraId="4B20B1DC" w14:textId="77777777" w:rsidR="00D730F1" w:rsidRPr="00986A55" w:rsidRDefault="00D730F1" w:rsidP="00D730F1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0542714" w14:textId="77777777" w:rsidR="00D730F1" w:rsidRPr="00986A55" w:rsidRDefault="00D730F1" w:rsidP="00D730F1">
            <w:pPr>
              <w:tabs>
                <w:tab w:val="clear" w:pos="907"/>
                <w:tab w:val="decimal" w:pos="92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6C0227" w14:textId="77777777" w:rsidR="00D730F1" w:rsidRPr="00986A55" w:rsidRDefault="00D730F1" w:rsidP="00D730F1">
            <w:pPr>
              <w:tabs>
                <w:tab w:val="clear" w:pos="907"/>
                <w:tab w:val="decimal" w:pos="92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9B94D9" w14:textId="77777777" w:rsidR="00D730F1" w:rsidRPr="00986A55" w:rsidRDefault="00D730F1" w:rsidP="00D730F1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A9F3EB" w14:textId="77777777" w:rsidR="00D730F1" w:rsidRPr="00986A55" w:rsidRDefault="00D730F1" w:rsidP="00D730F1">
            <w:pPr>
              <w:tabs>
                <w:tab w:val="decimal" w:pos="56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gridSpan w:val="3"/>
            <w:vAlign w:val="bottom"/>
          </w:tcPr>
          <w:p w14:paraId="5EFF42DB" w14:textId="77777777" w:rsidR="00D730F1" w:rsidRPr="00986A55" w:rsidRDefault="00D730F1" w:rsidP="00D730F1">
            <w:pPr>
              <w:tabs>
                <w:tab w:val="decimal" w:pos="56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A56CA70" w14:textId="77777777" w:rsidR="006504F0" w:rsidRPr="00986A55" w:rsidRDefault="006504F0" w:rsidP="006504F0">
      <w:pPr>
        <w:spacing w:line="240" w:lineRule="auto"/>
        <w:rPr>
          <w:sz w:val="2"/>
          <w:szCs w:val="2"/>
        </w:rPr>
      </w:pPr>
    </w:p>
    <w:tbl>
      <w:tblPr>
        <w:tblW w:w="9144" w:type="dxa"/>
        <w:tblInd w:w="56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9"/>
        <w:gridCol w:w="945"/>
        <w:gridCol w:w="1080"/>
        <w:gridCol w:w="1170"/>
        <w:gridCol w:w="1125"/>
        <w:gridCol w:w="1125"/>
      </w:tblGrid>
      <w:tr w:rsidR="008E2361" w:rsidRPr="00986A55" w14:paraId="416AB671" w14:textId="77777777" w:rsidTr="0076595B">
        <w:trPr>
          <w:cantSplit/>
        </w:trPr>
        <w:tc>
          <w:tcPr>
            <w:tcW w:w="3699" w:type="dxa"/>
            <w:vAlign w:val="bottom"/>
          </w:tcPr>
          <w:p w14:paraId="3EA0DADF" w14:textId="77777777" w:rsidR="008E2361" w:rsidRPr="00986A55" w:rsidRDefault="008E2361" w:rsidP="008E2361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สั้นจากกิจการที่เกี่ยวข้องกัน</w:t>
            </w:r>
          </w:p>
        </w:tc>
        <w:tc>
          <w:tcPr>
            <w:tcW w:w="945" w:type="dxa"/>
          </w:tcPr>
          <w:p w14:paraId="3BF95F9D" w14:textId="77777777" w:rsidR="008E2361" w:rsidRPr="00986A55" w:rsidRDefault="008E2361" w:rsidP="00513E37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D5E6F2" w14:textId="77777777" w:rsidR="008E2361" w:rsidRPr="00986A55" w:rsidRDefault="008E2361" w:rsidP="00513E37">
            <w:pPr>
              <w:tabs>
                <w:tab w:val="clear" w:pos="907"/>
                <w:tab w:val="decimal" w:pos="92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09B4BE" w14:textId="77777777" w:rsidR="008E2361" w:rsidRPr="00986A55" w:rsidRDefault="008E2361" w:rsidP="00513E37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C67CD45" w14:textId="77777777" w:rsidR="008E2361" w:rsidRPr="00986A55" w:rsidRDefault="008E2361" w:rsidP="00513E37">
            <w:pPr>
              <w:tabs>
                <w:tab w:val="decimal" w:pos="56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53A8770" w14:textId="77777777" w:rsidR="008E2361" w:rsidRPr="00986A55" w:rsidRDefault="008E2361" w:rsidP="00513E37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21C7" w:rsidRPr="00986A55" w14:paraId="6A067454" w14:textId="77777777" w:rsidTr="0076595B">
        <w:trPr>
          <w:cantSplit/>
        </w:trPr>
        <w:tc>
          <w:tcPr>
            <w:tcW w:w="3699" w:type="dxa"/>
            <w:vAlign w:val="bottom"/>
          </w:tcPr>
          <w:p w14:paraId="35E5F653" w14:textId="77777777" w:rsidR="007921C7" w:rsidRPr="00986A55" w:rsidRDefault="007921C7" w:rsidP="007921C7">
            <w:pPr>
              <w:spacing w:line="240" w:lineRule="auto"/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ส่วนที่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ไม่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945" w:type="dxa"/>
          </w:tcPr>
          <w:p w14:paraId="5227AFDC" w14:textId="0328DD3A" w:rsidR="007921C7" w:rsidRPr="00986A55" w:rsidRDefault="00C24395" w:rsidP="007921C7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vAlign w:val="bottom"/>
          </w:tcPr>
          <w:p w14:paraId="57925F5D" w14:textId="07C8D047" w:rsidR="007921C7" w:rsidRPr="00986A55" w:rsidRDefault="0016204E" w:rsidP="0045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30"/>
              </w:tabs>
              <w:spacing w:line="240" w:lineRule="auto"/>
              <w:ind w:right="-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56167D3" w14:textId="77777777" w:rsidR="007921C7" w:rsidRPr="00986A55" w:rsidRDefault="007921C7" w:rsidP="007921C7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24D8D8DB" w14:textId="7447CB57" w:rsidR="007921C7" w:rsidRPr="00986A55" w:rsidRDefault="0016204E" w:rsidP="007921C7">
            <w:pPr>
              <w:tabs>
                <w:tab w:val="decimal" w:pos="56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74,936</w:t>
            </w:r>
          </w:p>
        </w:tc>
        <w:tc>
          <w:tcPr>
            <w:tcW w:w="1125" w:type="dxa"/>
            <w:vAlign w:val="bottom"/>
          </w:tcPr>
          <w:p w14:paraId="2E03FCD0" w14:textId="77777777" w:rsidR="007921C7" w:rsidRPr="00986A55" w:rsidRDefault="007921C7" w:rsidP="007921C7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74,365</w:t>
            </w:r>
          </w:p>
        </w:tc>
      </w:tr>
      <w:tr w:rsidR="007921C7" w:rsidRPr="00986A55" w14:paraId="0216CDB2" w14:textId="77777777" w:rsidTr="0076595B">
        <w:trPr>
          <w:cantSplit/>
        </w:trPr>
        <w:tc>
          <w:tcPr>
            <w:tcW w:w="3699" w:type="dxa"/>
            <w:vAlign w:val="bottom"/>
          </w:tcPr>
          <w:p w14:paraId="14A9A045" w14:textId="77777777" w:rsidR="007921C7" w:rsidRPr="00986A55" w:rsidRDefault="007921C7" w:rsidP="007921C7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</w:t>
            </w:r>
            <w:r w:rsidR="00820870"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45" w:type="dxa"/>
          </w:tcPr>
          <w:p w14:paraId="4A76442B" w14:textId="77777777" w:rsidR="007921C7" w:rsidRPr="00986A55" w:rsidRDefault="007921C7" w:rsidP="007921C7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21FBF0" w14:textId="77777777" w:rsidR="007921C7" w:rsidRPr="00986A55" w:rsidRDefault="007921C7" w:rsidP="007921C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CB099E" w14:textId="77777777" w:rsidR="007921C7" w:rsidRPr="00986A55" w:rsidRDefault="007921C7" w:rsidP="007921C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83CCDAA" w14:textId="77777777" w:rsidR="007921C7" w:rsidRPr="00986A55" w:rsidRDefault="007921C7" w:rsidP="007921C7">
            <w:pPr>
              <w:tabs>
                <w:tab w:val="decimal" w:pos="56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FAAAF5F" w14:textId="77777777" w:rsidR="007921C7" w:rsidRPr="00986A55" w:rsidRDefault="007921C7" w:rsidP="007921C7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04F0" w:rsidRPr="00986A55" w14:paraId="42A3B9C7" w14:textId="77777777" w:rsidTr="0076595B">
        <w:trPr>
          <w:cantSplit/>
        </w:trPr>
        <w:tc>
          <w:tcPr>
            <w:tcW w:w="3699" w:type="dxa"/>
            <w:vAlign w:val="bottom"/>
          </w:tcPr>
          <w:p w14:paraId="3FDDD4A5" w14:textId="77777777" w:rsidR="006504F0" w:rsidRPr="00986A55" w:rsidRDefault="006504F0" w:rsidP="00B87645">
            <w:pPr>
              <w:spacing w:line="240" w:lineRule="auto"/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45" w:type="dxa"/>
          </w:tcPr>
          <w:p w14:paraId="3C339383" w14:textId="77777777" w:rsidR="006504F0" w:rsidRPr="00986A55" w:rsidRDefault="006504F0" w:rsidP="00B87645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AEE3B4" w14:textId="77777777" w:rsidR="006504F0" w:rsidRPr="00986A55" w:rsidRDefault="006504F0" w:rsidP="00B87645">
            <w:pPr>
              <w:tabs>
                <w:tab w:val="clear" w:pos="907"/>
                <w:tab w:val="decimal" w:pos="92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62456F" w14:textId="77777777" w:rsidR="006504F0" w:rsidRPr="00986A55" w:rsidRDefault="006504F0" w:rsidP="00B87645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E0E9362" w14:textId="77777777" w:rsidR="006504F0" w:rsidRPr="00986A55" w:rsidRDefault="006504F0" w:rsidP="00B87645">
            <w:pPr>
              <w:tabs>
                <w:tab w:val="decimal" w:pos="56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038EB33" w14:textId="77777777" w:rsidR="006504F0" w:rsidRPr="00986A55" w:rsidRDefault="006504F0" w:rsidP="00B87645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04F0" w:rsidRPr="00986A55" w14:paraId="599B7DA4" w14:textId="77777777" w:rsidTr="0076595B">
        <w:trPr>
          <w:cantSplit/>
        </w:trPr>
        <w:tc>
          <w:tcPr>
            <w:tcW w:w="3699" w:type="dxa"/>
            <w:vAlign w:val="bottom"/>
          </w:tcPr>
          <w:p w14:paraId="1E1ACE41" w14:textId="77777777" w:rsidR="006504F0" w:rsidRPr="00986A55" w:rsidRDefault="006504F0" w:rsidP="00190E8C">
            <w:pPr>
              <w:spacing w:line="240" w:lineRule="auto"/>
              <w:ind w:left="731" w:hanging="473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45" w:type="dxa"/>
          </w:tcPr>
          <w:p w14:paraId="0567479E" w14:textId="77777777" w:rsidR="006504F0" w:rsidRPr="00986A55" w:rsidRDefault="006504F0" w:rsidP="006504F0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332E1F" w14:textId="017B547A" w:rsidR="006504F0" w:rsidRPr="00986A55" w:rsidRDefault="0016204E" w:rsidP="00BB78B0">
            <w:pPr>
              <w:tabs>
                <w:tab w:val="clear" w:pos="907"/>
                <w:tab w:val="decimal" w:pos="1019"/>
                <w:tab w:val="left" w:pos="1057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185,230</w:t>
            </w:r>
          </w:p>
        </w:tc>
        <w:tc>
          <w:tcPr>
            <w:tcW w:w="1170" w:type="dxa"/>
            <w:vAlign w:val="bottom"/>
          </w:tcPr>
          <w:p w14:paraId="547D3E2B" w14:textId="77777777" w:rsidR="006504F0" w:rsidRPr="00986A55" w:rsidRDefault="00112640" w:rsidP="006504F0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46,42</w:t>
            </w:r>
            <w:r w:rsidR="008937C8"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25" w:type="dxa"/>
            <w:vAlign w:val="bottom"/>
          </w:tcPr>
          <w:p w14:paraId="63C6C878" w14:textId="2F5EFD66" w:rsidR="006504F0" w:rsidRPr="00986A55" w:rsidRDefault="0016204E" w:rsidP="004E6FC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5C057D0F" w14:textId="77777777" w:rsidR="006504F0" w:rsidRPr="00986A55" w:rsidRDefault="006504F0" w:rsidP="0076595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12640" w:rsidRPr="00986A55" w14:paraId="08B372A7" w14:textId="77777777" w:rsidTr="0076595B">
        <w:trPr>
          <w:cantSplit/>
        </w:trPr>
        <w:tc>
          <w:tcPr>
            <w:tcW w:w="3699" w:type="dxa"/>
            <w:vAlign w:val="bottom"/>
          </w:tcPr>
          <w:p w14:paraId="3D2FEA93" w14:textId="77777777" w:rsidR="00112640" w:rsidRPr="00986A55" w:rsidRDefault="00112640" w:rsidP="00112640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หนี้สินตามสัญญาเช่าการเงินส่วนที่</w:t>
            </w:r>
          </w:p>
        </w:tc>
        <w:tc>
          <w:tcPr>
            <w:tcW w:w="945" w:type="dxa"/>
          </w:tcPr>
          <w:p w14:paraId="7246D5C0" w14:textId="77777777" w:rsidR="00112640" w:rsidRPr="00986A55" w:rsidRDefault="00112640" w:rsidP="001126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832A7A" w14:textId="77777777" w:rsidR="00112640" w:rsidRPr="00986A55" w:rsidRDefault="00112640" w:rsidP="00BB78B0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014A63" w14:textId="77777777" w:rsidR="00112640" w:rsidRPr="00986A55" w:rsidRDefault="00112640" w:rsidP="0011264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58F770E" w14:textId="77777777" w:rsidR="00112640" w:rsidRPr="00986A55" w:rsidRDefault="00112640" w:rsidP="0011264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BD72BAC" w14:textId="77777777" w:rsidR="00112640" w:rsidRPr="00986A55" w:rsidRDefault="00112640" w:rsidP="0011264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652E" w:rsidRPr="00986A55" w14:paraId="20364A82" w14:textId="77777777" w:rsidTr="0076595B">
        <w:trPr>
          <w:cantSplit/>
        </w:trPr>
        <w:tc>
          <w:tcPr>
            <w:tcW w:w="3699" w:type="dxa"/>
            <w:vAlign w:val="bottom"/>
          </w:tcPr>
          <w:p w14:paraId="67422C3C" w14:textId="77777777" w:rsidR="0074652E" w:rsidRPr="00986A55" w:rsidRDefault="0074652E" w:rsidP="0074652E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945" w:type="dxa"/>
          </w:tcPr>
          <w:p w14:paraId="70A7E325" w14:textId="77777777" w:rsidR="0074652E" w:rsidRPr="00986A55" w:rsidRDefault="0074652E" w:rsidP="007465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C1EB1D" w14:textId="1AA47927" w:rsidR="0074652E" w:rsidRPr="00986A55" w:rsidRDefault="0016204E" w:rsidP="00BB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"/>
                <w:tab w:val="left" w:pos="49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3,667</w:t>
            </w:r>
          </w:p>
        </w:tc>
        <w:tc>
          <w:tcPr>
            <w:tcW w:w="1170" w:type="dxa"/>
            <w:vAlign w:val="bottom"/>
          </w:tcPr>
          <w:p w14:paraId="7165AE4B" w14:textId="77777777" w:rsidR="0074652E" w:rsidRPr="00986A55" w:rsidRDefault="00112640" w:rsidP="0076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"/>
                <w:tab w:val="left" w:pos="49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867</w:t>
            </w:r>
          </w:p>
        </w:tc>
        <w:tc>
          <w:tcPr>
            <w:tcW w:w="1125" w:type="dxa"/>
            <w:vAlign w:val="bottom"/>
          </w:tcPr>
          <w:p w14:paraId="64DC6FB3" w14:textId="4852B22C" w:rsidR="0074652E" w:rsidRPr="00986A55" w:rsidRDefault="0016204E" w:rsidP="0074652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1,327</w:t>
            </w:r>
          </w:p>
        </w:tc>
        <w:tc>
          <w:tcPr>
            <w:tcW w:w="1125" w:type="dxa"/>
            <w:vAlign w:val="bottom"/>
          </w:tcPr>
          <w:p w14:paraId="77B61AFD" w14:textId="77777777" w:rsidR="0074652E" w:rsidRPr="00986A55" w:rsidRDefault="00112640" w:rsidP="0074652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</w:tr>
      <w:tr w:rsidR="0074652E" w:rsidRPr="00986A55" w14:paraId="10EF003F" w14:textId="77777777" w:rsidTr="0076595B">
        <w:trPr>
          <w:cantSplit/>
        </w:trPr>
        <w:tc>
          <w:tcPr>
            <w:tcW w:w="3699" w:type="dxa"/>
            <w:vAlign w:val="bottom"/>
          </w:tcPr>
          <w:p w14:paraId="5DD51499" w14:textId="77777777" w:rsidR="0074652E" w:rsidRPr="00986A55" w:rsidRDefault="0074652E" w:rsidP="0074652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45" w:type="dxa"/>
          </w:tcPr>
          <w:p w14:paraId="52841456" w14:textId="77777777" w:rsidR="0074652E" w:rsidRPr="00986A55" w:rsidRDefault="0074652E" w:rsidP="007465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0D1085" w14:textId="353BB84A" w:rsidR="0074652E" w:rsidRPr="00986A55" w:rsidRDefault="0016204E" w:rsidP="00BB7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68"/>
                <w:tab w:val="left" w:pos="49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108,519</w:t>
            </w:r>
          </w:p>
        </w:tc>
        <w:tc>
          <w:tcPr>
            <w:tcW w:w="1170" w:type="dxa"/>
            <w:vAlign w:val="bottom"/>
          </w:tcPr>
          <w:p w14:paraId="003F79AA" w14:textId="77777777" w:rsidR="0074652E" w:rsidRPr="00986A55" w:rsidRDefault="00112640" w:rsidP="0074652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108,338</w:t>
            </w:r>
          </w:p>
        </w:tc>
        <w:tc>
          <w:tcPr>
            <w:tcW w:w="1125" w:type="dxa"/>
            <w:vAlign w:val="bottom"/>
          </w:tcPr>
          <w:p w14:paraId="1E2B1CD7" w14:textId="7435AF54" w:rsidR="0074652E" w:rsidRPr="00986A55" w:rsidRDefault="0016204E" w:rsidP="0074652E">
            <w:pPr>
              <w:pStyle w:val="acctfourfigures"/>
              <w:pBdr>
                <w:bottom w:val="single" w:sz="4" w:space="1" w:color="auto"/>
              </w:pBdr>
              <w:tabs>
                <w:tab w:val="decimal" w:pos="506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108,519</w:t>
            </w:r>
          </w:p>
        </w:tc>
        <w:tc>
          <w:tcPr>
            <w:tcW w:w="1125" w:type="dxa"/>
            <w:vAlign w:val="bottom"/>
          </w:tcPr>
          <w:p w14:paraId="76FE32C7" w14:textId="77777777" w:rsidR="0074652E" w:rsidRPr="00986A55" w:rsidRDefault="00112640" w:rsidP="0074652E">
            <w:pPr>
              <w:pStyle w:val="acctfourfigures"/>
              <w:pBdr>
                <w:bottom w:val="single" w:sz="4" w:space="1" w:color="auto"/>
              </w:pBdr>
              <w:tabs>
                <w:tab w:val="decimal" w:pos="506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108,338</w:t>
            </w:r>
          </w:p>
        </w:tc>
      </w:tr>
      <w:tr w:rsidR="0074652E" w:rsidRPr="00986A55" w14:paraId="3B66EB56" w14:textId="77777777" w:rsidTr="0076595B">
        <w:trPr>
          <w:cantSplit/>
        </w:trPr>
        <w:tc>
          <w:tcPr>
            <w:tcW w:w="3699" w:type="dxa"/>
            <w:vAlign w:val="bottom"/>
          </w:tcPr>
          <w:p w14:paraId="530E9366" w14:textId="77777777" w:rsidR="00190E8C" w:rsidRDefault="0074652E" w:rsidP="0074652E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="00190E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ดอกเบี้ย</w:t>
            </w:r>
          </w:p>
          <w:p w14:paraId="3BE91F6B" w14:textId="21E2FC59" w:rsidR="0074652E" w:rsidRPr="00986A55" w:rsidRDefault="00190E8C" w:rsidP="00190E8C">
            <w:pPr>
              <w:tabs>
                <w:tab w:val="clear" w:pos="227"/>
                <w:tab w:val="left" w:pos="180"/>
              </w:tabs>
              <w:spacing w:line="240" w:lineRule="auto"/>
              <w:ind w:left="180" w:firstLine="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45" w:type="dxa"/>
          </w:tcPr>
          <w:p w14:paraId="79671DFD" w14:textId="77777777" w:rsidR="0074652E" w:rsidRPr="00986A55" w:rsidRDefault="0074652E" w:rsidP="007465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F6761D" w14:textId="36702892" w:rsidR="0074652E" w:rsidRPr="00986A55" w:rsidRDefault="0016204E" w:rsidP="007659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68"/>
                <w:tab w:val="left" w:pos="49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382,785</w:t>
            </w:r>
          </w:p>
        </w:tc>
        <w:tc>
          <w:tcPr>
            <w:tcW w:w="1170" w:type="dxa"/>
            <w:vAlign w:val="bottom"/>
          </w:tcPr>
          <w:p w14:paraId="211DEC1C" w14:textId="77777777" w:rsidR="0074652E" w:rsidRPr="00986A55" w:rsidRDefault="00112640" w:rsidP="0074652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236,36</w:t>
            </w:r>
            <w:r w:rsidR="008937C8"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25" w:type="dxa"/>
            <w:vAlign w:val="bottom"/>
          </w:tcPr>
          <w:p w14:paraId="13F7C325" w14:textId="66374A04" w:rsidR="0074652E" w:rsidRPr="00986A55" w:rsidRDefault="0016204E" w:rsidP="0074652E">
            <w:pPr>
              <w:pStyle w:val="acctfourfigures"/>
              <w:pBdr>
                <w:bottom w:val="double" w:sz="4" w:space="1" w:color="auto"/>
              </w:pBdr>
              <w:tabs>
                <w:tab w:val="decimal" w:pos="72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184,782</w:t>
            </w:r>
          </w:p>
        </w:tc>
        <w:tc>
          <w:tcPr>
            <w:tcW w:w="1125" w:type="dxa"/>
            <w:vAlign w:val="bottom"/>
          </w:tcPr>
          <w:p w14:paraId="2306152C" w14:textId="77777777" w:rsidR="0074652E" w:rsidRPr="00986A55" w:rsidRDefault="00112640" w:rsidP="0074652E">
            <w:pPr>
              <w:pStyle w:val="acctfourfigures"/>
              <w:pBdr>
                <w:bottom w:val="double" w:sz="4" w:space="1" w:color="auto"/>
              </w:pBdr>
              <w:tabs>
                <w:tab w:val="decimal" w:pos="72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183,178</w:t>
            </w:r>
          </w:p>
        </w:tc>
      </w:tr>
    </w:tbl>
    <w:p w14:paraId="765F1E7A" w14:textId="77777777" w:rsidR="000A08AB" w:rsidRPr="00986A55" w:rsidRDefault="000A08AB" w:rsidP="00B87645">
      <w:pPr>
        <w:ind w:left="180" w:hanging="180"/>
        <w:sectPr w:rsidR="000A08AB" w:rsidRPr="00986A55" w:rsidSect="001A66CE">
          <w:headerReference w:type="default" r:id="rId18"/>
          <w:footerReference w:type="default" r:id="rId19"/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</w:p>
    <w:tbl>
      <w:tblPr>
        <w:tblW w:w="9144" w:type="dxa"/>
        <w:tblInd w:w="56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9"/>
        <w:gridCol w:w="945"/>
        <w:gridCol w:w="1080"/>
        <w:gridCol w:w="1170"/>
        <w:gridCol w:w="1080"/>
        <w:gridCol w:w="1170"/>
      </w:tblGrid>
      <w:tr w:rsidR="00470875" w:rsidRPr="00986A55" w14:paraId="4AAF5DEF" w14:textId="77777777" w:rsidTr="006A4703">
        <w:trPr>
          <w:cantSplit/>
        </w:trPr>
        <w:tc>
          <w:tcPr>
            <w:tcW w:w="3699" w:type="dxa"/>
          </w:tcPr>
          <w:p w14:paraId="3A211F2A" w14:textId="77777777" w:rsidR="00470875" w:rsidRPr="00986A55" w:rsidRDefault="00470875" w:rsidP="0047087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23B55704" w14:textId="77777777" w:rsidR="00470875" w:rsidRPr="00986A55" w:rsidRDefault="00470875" w:rsidP="0047087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2"/>
          </w:tcPr>
          <w:p w14:paraId="7ED7F63D" w14:textId="77777777" w:rsidR="00470875" w:rsidRPr="00986A55" w:rsidRDefault="00470875" w:rsidP="0047087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E0E6E6F" w14:textId="77777777" w:rsidR="00470875" w:rsidRPr="00986A55" w:rsidRDefault="00470875" w:rsidP="00470875">
            <w:pPr>
              <w:pStyle w:val="acctmergecolhdg"/>
              <w:tabs>
                <w:tab w:val="left" w:pos="1871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7159A" w:rsidRPr="00986A55" w14:paraId="31506960" w14:textId="77777777" w:rsidTr="00B34404">
        <w:trPr>
          <w:cantSplit/>
        </w:trPr>
        <w:tc>
          <w:tcPr>
            <w:tcW w:w="3699" w:type="dxa"/>
            <w:vAlign w:val="bottom"/>
          </w:tcPr>
          <w:p w14:paraId="44B369D9" w14:textId="77777777" w:rsidR="0007159A" w:rsidRPr="00986A55" w:rsidRDefault="0007159A" w:rsidP="0007159A"/>
        </w:tc>
        <w:tc>
          <w:tcPr>
            <w:tcW w:w="945" w:type="dxa"/>
            <w:vAlign w:val="bottom"/>
          </w:tcPr>
          <w:p w14:paraId="31F0835F" w14:textId="4861D20F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</w:tcPr>
          <w:p w14:paraId="72ECAFAC" w14:textId="2F3C1E76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80" w:lineRule="exact"/>
              <w:ind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 กันยายน</w:t>
            </w: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170" w:type="dxa"/>
          </w:tcPr>
          <w:p w14:paraId="7D1C435B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80" w:lineRule="exact"/>
              <w:ind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080" w:type="dxa"/>
          </w:tcPr>
          <w:p w14:paraId="4050ED39" w14:textId="55519DDA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80" w:lineRule="exact"/>
              <w:ind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 กันยายน</w:t>
            </w: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170" w:type="dxa"/>
          </w:tcPr>
          <w:p w14:paraId="7BA98496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380" w:lineRule="exact"/>
              <w:ind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07159A" w:rsidRPr="00986A55" w14:paraId="483250A3" w14:textId="77777777" w:rsidTr="007B29FB">
        <w:trPr>
          <w:cantSplit/>
        </w:trPr>
        <w:tc>
          <w:tcPr>
            <w:tcW w:w="3699" w:type="dxa"/>
            <w:vAlign w:val="bottom"/>
          </w:tcPr>
          <w:p w14:paraId="74E75D84" w14:textId="77777777" w:rsidR="0007159A" w:rsidRPr="00986A55" w:rsidRDefault="0007159A" w:rsidP="0007159A"/>
        </w:tc>
        <w:tc>
          <w:tcPr>
            <w:tcW w:w="945" w:type="dxa"/>
            <w:vAlign w:val="bottom"/>
          </w:tcPr>
          <w:p w14:paraId="6AFB8264" w14:textId="78B3FC4E" w:rsidR="0007159A" w:rsidRPr="00986A55" w:rsidRDefault="0007159A" w:rsidP="000715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4"/>
          </w:tcPr>
          <w:p w14:paraId="4DC636D4" w14:textId="77777777" w:rsidR="0007159A" w:rsidRPr="00986A55" w:rsidRDefault="0007159A" w:rsidP="000715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7159A" w:rsidRPr="00986A55" w14:paraId="6DF21080" w14:textId="77777777" w:rsidTr="006A4703">
        <w:trPr>
          <w:cantSplit/>
        </w:trPr>
        <w:tc>
          <w:tcPr>
            <w:tcW w:w="3699" w:type="dxa"/>
            <w:vAlign w:val="bottom"/>
          </w:tcPr>
          <w:p w14:paraId="4D4C4D17" w14:textId="77777777" w:rsidR="0007159A" w:rsidRPr="00986A55" w:rsidRDefault="0007159A" w:rsidP="0007159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br w:type="page"/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45" w:type="dxa"/>
          </w:tcPr>
          <w:p w14:paraId="033636F6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E73968" w14:textId="77777777" w:rsidR="0007159A" w:rsidRPr="00986A55" w:rsidRDefault="0007159A" w:rsidP="0007159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9233E9" w14:textId="77777777" w:rsidR="0007159A" w:rsidRPr="00986A55" w:rsidRDefault="0007159A" w:rsidP="0007159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DE360E" w14:textId="77777777" w:rsidR="0007159A" w:rsidRPr="00986A55" w:rsidRDefault="0007159A" w:rsidP="0007159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CC8AB5" w14:textId="77777777" w:rsidR="0007159A" w:rsidRPr="00986A55" w:rsidRDefault="0007159A" w:rsidP="0007159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159A" w:rsidRPr="00986A55" w14:paraId="6BADBD6F" w14:textId="77777777" w:rsidTr="006A4703">
        <w:trPr>
          <w:cantSplit/>
        </w:trPr>
        <w:tc>
          <w:tcPr>
            <w:tcW w:w="3699" w:type="dxa"/>
            <w:vAlign w:val="bottom"/>
          </w:tcPr>
          <w:p w14:paraId="7A6FFB07" w14:textId="77777777" w:rsidR="0007159A" w:rsidRPr="00986A55" w:rsidRDefault="0007159A" w:rsidP="0007159A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45" w:type="dxa"/>
          </w:tcPr>
          <w:p w14:paraId="34FE378D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A5E761" w14:textId="77777777" w:rsidR="0007159A" w:rsidRPr="00986A55" w:rsidRDefault="0007159A" w:rsidP="0007159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AA2ED5" w14:textId="77777777" w:rsidR="0007159A" w:rsidRPr="00986A55" w:rsidRDefault="0007159A" w:rsidP="0007159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D37CDD" w14:textId="77777777" w:rsidR="0007159A" w:rsidRPr="00986A55" w:rsidRDefault="0007159A" w:rsidP="0007159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6A222B" w14:textId="77777777" w:rsidR="0007159A" w:rsidRPr="00986A55" w:rsidRDefault="0007159A" w:rsidP="0007159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159A" w:rsidRPr="00986A55" w14:paraId="71D582C9" w14:textId="77777777" w:rsidTr="006A4703">
        <w:trPr>
          <w:cantSplit/>
        </w:trPr>
        <w:tc>
          <w:tcPr>
            <w:tcW w:w="3699" w:type="dxa"/>
            <w:vAlign w:val="bottom"/>
          </w:tcPr>
          <w:p w14:paraId="0349483C" w14:textId="77777777" w:rsidR="0007159A" w:rsidRPr="00986A55" w:rsidRDefault="0007159A" w:rsidP="0007159A">
            <w:pPr>
              <w:ind w:left="180" w:firstLine="10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45" w:type="dxa"/>
          </w:tcPr>
          <w:p w14:paraId="2D64D17B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FC5318F" w14:textId="4C972A4F" w:rsidR="0007159A" w:rsidRPr="00986A55" w:rsidRDefault="0016204E" w:rsidP="0007159A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1,562,164</w:t>
            </w:r>
          </w:p>
        </w:tc>
        <w:tc>
          <w:tcPr>
            <w:tcW w:w="1170" w:type="dxa"/>
            <w:vAlign w:val="bottom"/>
          </w:tcPr>
          <w:p w14:paraId="1B0AE536" w14:textId="77777777" w:rsidR="0007159A" w:rsidRPr="00986A55" w:rsidRDefault="0007159A" w:rsidP="0007159A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1,588,193</w:t>
            </w:r>
          </w:p>
        </w:tc>
        <w:tc>
          <w:tcPr>
            <w:tcW w:w="1080" w:type="dxa"/>
            <w:vAlign w:val="bottom"/>
          </w:tcPr>
          <w:p w14:paraId="0C080D2E" w14:textId="4FC61EE9" w:rsidR="0007159A" w:rsidRPr="00986A55" w:rsidRDefault="0016204E" w:rsidP="0007159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BEE58E8" w14:textId="77777777" w:rsidR="0007159A" w:rsidRPr="00986A55" w:rsidRDefault="0007159A" w:rsidP="0007159A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159A" w:rsidRPr="00986A55" w14:paraId="7A7CC8C9" w14:textId="77777777" w:rsidTr="006A4703">
        <w:trPr>
          <w:cantSplit/>
        </w:trPr>
        <w:tc>
          <w:tcPr>
            <w:tcW w:w="3699" w:type="dxa"/>
            <w:vAlign w:val="bottom"/>
          </w:tcPr>
          <w:p w14:paraId="2707564D" w14:textId="77777777" w:rsidR="0007159A" w:rsidRPr="00986A55" w:rsidRDefault="0007159A" w:rsidP="0007159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เงินกู้ยืมระยะยาวจากบุคคลหรือ</w:t>
            </w:r>
          </w:p>
        </w:tc>
        <w:tc>
          <w:tcPr>
            <w:tcW w:w="945" w:type="dxa"/>
          </w:tcPr>
          <w:p w14:paraId="5F86966C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458DE4" w14:textId="77777777" w:rsidR="0007159A" w:rsidRPr="00986A55" w:rsidRDefault="0007159A" w:rsidP="0007159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6149CF" w14:textId="77777777" w:rsidR="0007159A" w:rsidRPr="00986A55" w:rsidRDefault="0007159A" w:rsidP="0007159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5945D8" w14:textId="77777777" w:rsidR="0007159A" w:rsidRPr="00986A55" w:rsidRDefault="0007159A" w:rsidP="0007159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D9396B" w14:textId="77777777" w:rsidR="0007159A" w:rsidRPr="00986A55" w:rsidRDefault="0007159A" w:rsidP="0007159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159A" w:rsidRPr="00986A55" w14:paraId="13EB6714" w14:textId="77777777" w:rsidTr="006A4703">
        <w:trPr>
          <w:cantSplit/>
        </w:trPr>
        <w:tc>
          <w:tcPr>
            <w:tcW w:w="3699" w:type="dxa"/>
            <w:vAlign w:val="bottom"/>
          </w:tcPr>
          <w:p w14:paraId="202FBE3C" w14:textId="77777777" w:rsidR="0007159A" w:rsidRPr="00986A55" w:rsidRDefault="0007159A" w:rsidP="0007159A">
            <w:pPr>
              <w:ind w:left="180" w:firstLine="10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45" w:type="dxa"/>
          </w:tcPr>
          <w:p w14:paraId="62A1B6F9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F54A9E" w14:textId="77777777" w:rsidR="0007159A" w:rsidRPr="00986A55" w:rsidRDefault="0007159A" w:rsidP="0007159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3C7947" w14:textId="77777777" w:rsidR="0007159A" w:rsidRPr="00986A55" w:rsidRDefault="0007159A" w:rsidP="0007159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053F3B" w14:textId="77777777" w:rsidR="0007159A" w:rsidRPr="00986A55" w:rsidRDefault="0007159A" w:rsidP="0007159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579B3E" w14:textId="77777777" w:rsidR="0007159A" w:rsidRPr="00986A55" w:rsidRDefault="0007159A" w:rsidP="0007159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159A" w:rsidRPr="00986A55" w14:paraId="2408CBD5" w14:textId="77777777" w:rsidTr="006A4703">
        <w:trPr>
          <w:cantSplit/>
        </w:trPr>
        <w:tc>
          <w:tcPr>
            <w:tcW w:w="3699" w:type="dxa"/>
            <w:vAlign w:val="bottom"/>
          </w:tcPr>
          <w:p w14:paraId="48DE1DAB" w14:textId="77777777" w:rsidR="0007159A" w:rsidRPr="00986A55" w:rsidRDefault="0007159A" w:rsidP="0007159A">
            <w:pPr>
              <w:ind w:left="28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45" w:type="dxa"/>
          </w:tcPr>
          <w:p w14:paraId="0C24F3D4" w14:textId="258541FD" w:rsidR="0007159A" w:rsidRPr="00986A55" w:rsidRDefault="00C24395" w:rsidP="000715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080" w:type="dxa"/>
            <w:vAlign w:val="bottom"/>
          </w:tcPr>
          <w:p w14:paraId="00AAC32B" w14:textId="15279D5B" w:rsidR="0007159A" w:rsidRPr="00986A55" w:rsidRDefault="0016204E" w:rsidP="0007159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2,276</w:t>
            </w:r>
          </w:p>
        </w:tc>
        <w:tc>
          <w:tcPr>
            <w:tcW w:w="1170" w:type="dxa"/>
            <w:vAlign w:val="bottom"/>
          </w:tcPr>
          <w:p w14:paraId="320DF01C" w14:textId="77777777" w:rsidR="0007159A" w:rsidRPr="00986A55" w:rsidRDefault="0007159A" w:rsidP="0007159A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5BC13172" w14:textId="7123D800" w:rsidR="0007159A" w:rsidRPr="00986A55" w:rsidRDefault="0016204E" w:rsidP="0007159A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158,185</w:t>
            </w:r>
          </w:p>
        </w:tc>
        <w:tc>
          <w:tcPr>
            <w:tcW w:w="1170" w:type="dxa"/>
            <w:vAlign w:val="bottom"/>
          </w:tcPr>
          <w:p w14:paraId="1D92CE80" w14:textId="77777777" w:rsidR="0007159A" w:rsidRPr="00986A55" w:rsidRDefault="0007159A" w:rsidP="0007159A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229,165</w:t>
            </w:r>
          </w:p>
        </w:tc>
      </w:tr>
      <w:tr w:rsidR="0007159A" w:rsidRPr="00986A55" w14:paraId="32435A8F" w14:textId="77777777" w:rsidTr="006A4703">
        <w:trPr>
          <w:cantSplit/>
        </w:trPr>
        <w:tc>
          <w:tcPr>
            <w:tcW w:w="3699" w:type="dxa"/>
            <w:vAlign w:val="bottom"/>
          </w:tcPr>
          <w:p w14:paraId="0080813A" w14:textId="5FF30763" w:rsidR="0007159A" w:rsidRPr="00986A55" w:rsidRDefault="0007159A" w:rsidP="0007159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45" w:type="dxa"/>
          </w:tcPr>
          <w:p w14:paraId="5CEA2F30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212938" w14:textId="77777777" w:rsidR="0007159A" w:rsidRPr="00986A55" w:rsidRDefault="0007159A" w:rsidP="0007159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37140C" w14:textId="77777777" w:rsidR="0007159A" w:rsidRPr="00986A55" w:rsidRDefault="0007159A" w:rsidP="0007159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08EDDF" w14:textId="77777777" w:rsidR="0007159A" w:rsidRPr="00986A55" w:rsidRDefault="0007159A" w:rsidP="0007159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9A51DC" w14:textId="77777777" w:rsidR="0007159A" w:rsidRPr="00986A55" w:rsidRDefault="0007159A" w:rsidP="0007159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159A" w:rsidRPr="00986A55" w14:paraId="1FC1E717" w14:textId="77777777" w:rsidTr="006A4703">
        <w:trPr>
          <w:cantSplit/>
        </w:trPr>
        <w:tc>
          <w:tcPr>
            <w:tcW w:w="3699" w:type="dxa"/>
            <w:vAlign w:val="bottom"/>
          </w:tcPr>
          <w:p w14:paraId="5CF60088" w14:textId="77777777" w:rsidR="0007159A" w:rsidRPr="00986A55" w:rsidRDefault="0007159A" w:rsidP="0007159A">
            <w:pPr>
              <w:ind w:left="28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45" w:type="dxa"/>
          </w:tcPr>
          <w:p w14:paraId="647F406A" w14:textId="77777777" w:rsidR="0007159A" w:rsidRPr="00986A55" w:rsidRDefault="0007159A" w:rsidP="0007159A">
            <w:pPr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D708A4" w14:textId="67412FA7" w:rsidR="0007159A" w:rsidRPr="00986A55" w:rsidRDefault="0016204E" w:rsidP="000715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422,003</w:t>
            </w:r>
          </w:p>
        </w:tc>
        <w:tc>
          <w:tcPr>
            <w:tcW w:w="1170" w:type="dxa"/>
            <w:vAlign w:val="bottom"/>
          </w:tcPr>
          <w:p w14:paraId="54731ECB" w14:textId="77777777" w:rsidR="0007159A" w:rsidRPr="00986A55" w:rsidRDefault="0007159A" w:rsidP="000715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556,005</w:t>
            </w:r>
          </w:p>
        </w:tc>
        <w:tc>
          <w:tcPr>
            <w:tcW w:w="1080" w:type="dxa"/>
            <w:vAlign w:val="bottom"/>
          </w:tcPr>
          <w:p w14:paraId="5F7139D2" w14:textId="7C95591A" w:rsidR="0007159A" w:rsidRPr="00986A55" w:rsidRDefault="0016204E" w:rsidP="000715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5C41E0F" w14:textId="77777777" w:rsidR="0007159A" w:rsidRPr="00986A55" w:rsidRDefault="0007159A" w:rsidP="0007159A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159A" w:rsidRPr="00986A55" w14:paraId="2A1C750E" w14:textId="77777777" w:rsidTr="006A4703">
        <w:trPr>
          <w:cantSplit/>
        </w:trPr>
        <w:tc>
          <w:tcPr>
            <w:tcW w:w="3699" w:type="dxa"/>
            <w:vAlign w:val="bottom"/>
          </w:tcPr>
          <w:p w14:paraId="6CCB1553" w14:textId="77777777" w:rsidR="0007159A" w:rsidRPr="00986A55" w:rsidRDefault="0007159A" w:rsidP="0007159A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5" w:type="dxa"/>
          </w:tcPr>
          <w:p w14:paraId="45FE054B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1DD6B4" w14:textId="07AC9C5D" w:rsidR="0007159A" w:rsidRPr="00986A55" w:rsidRDefault="0016204E" w:rsidP="0007159A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1,986,443</w:t>
            </w:r>
          </w:p>
        </w:tc>
        <w:tc>
          <w:tcPr>
            <w:tcW w:w="1170" w:type="dxa"/>
            <w:vAlign w:val="bottom"/>
          </w:tcPr>
          <w:p w14:paraId="3CC283AB" w14:textId="77777777" w:rsidR="0007159A" w:rsidRPr="00986A55" w:rsidRDefault="0007159A" w:rsidP="0007159A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2,144,198</w:t>
            </w:r>
          </w:p>
        </w:tc>
        <w:tc>
          <w:tcPr>
            <w:tcW w:w="1080" w:type="dxa"/>
            <w:vAlign w:val="bottom"/>
          </w:tcPr>
          <w:p w14:paraId="0D420D84" w14:textId="6AED9DD2" w:rsidR="0007159A" w:rsidRPr="00986A55" w:rsidRDefault="0016204E" w:rsidP="0007159A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158,185</w:t>
            </w:r>
          </w:p>
        </w:tc>
        <w:tc>
          <w:tcPr>
            <w:tcW w:w="1170" w:type="dxa"/>
            <w:vAlign w:val="bottom"/>
          </w:tcPr>
          <w:p w14:paraId="3A0D44FD" w14:textId="77777777" w:rsidR="0007159A" w:rsidRPr="00986A55" w:rsidRDefault="0007159A" w:rsidP="0007159A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229,165</w:t>
            </w:r>
          </w:p>
        </w:tc>
      </w:tr>
      <w:tr w:rsidR="0007159A" w:rsidRPr="00986A55" w14:paraId="483CFD35" w14:textId="77777777" w:rsidTr="006A4703">
        <w:trPr>
          <w:cantSplit/>
        </w:trPr>
        <w:tc>
          <w:tcPr>
            <w:tcW w:w="3699" w:type="dxa"/>
            <w:vAlign w:val="bottom"/>
          </w:tcPr>
          <w:p w14:paraId="20C35714" w14:textId="77777777" w:rsidR="0007159A" w:rsidRPr="00986A55" w:rsidRDefault="0007159A" w:rsidP="0007159A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45" w:type="dxa"/>
          </w:tcPr>
          <w:p w14:paraId="00F06E90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CE4B0D" w14:textId="2E2FC07C" w:rsidR="0007159A" w:rsidRPr="00986A55" w:rsidRDefault="0016204E" w:rsidP="0007159A">
            <w:pPr>
              <w:pStyle w:val="acctfourfigures"/>
              <w:pBdr>
                <w:bottom w:val="single" w:sz="4" w:space="1" w:color="auto"/>
              </w:pBdr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10,156</w:t>
            </w:r>
          </w:p>
        </w:tc>
        <w:tc>
          <w:tcPr>
            <w:tcW w:w="1170" w:type="dxa"/>
            <w:vAlign w:val="bottom"/>
          </w:tcPr>
          <w:p w14:paraId="5F22092A" w14:textId="77777777" w:rsidR="0007159A" w:rsidRPr="00986A55" w:rsidRDefault="0007159A" w:rsidP="0007159A">
            <w:pPr>
              <w:pStyle w:val="acctfourfigures"/>
              <w:pBdr>
                <w:bottom w:val="single" w:sz="4" w:space="1" w:color="auto"/>
              </w:pBdr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1,483</w:t>
            </w:r>
          </w:p>
        </w:tc>
        <w:tc>
          <w:tcPr>
            <w:tcW w:w="1080" w:type="dxa"/>
            <w:vAlign w:val="bottom"/>
          </w:tcPr>
          <w:p w14:paraId="37C674A0" w14:textId="2D3E63E3" w:rsidR="0007159A" w:rsidRPr="00986A55" w:rsidRDefault="0016204E" w:rsidP="0007159A">
            <w:pPr>
              <w:pStyle w:val="acctfourfigures"/>
              <w:pBdr>
                <w:bottom w:val="single" w:sz="4" w:space="1" w:color="auto"/>
              </w:pBdr>
              <w:tabs>
                <w:tab w:val="decimal" w:pos="59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6,651</w:t>
            </w:r>
          </w:p>
        </w:tc>
        <w:tc>
          <w:tcPr>
            <w:tcW w:w="1170" w:type="dxa"/>
            <w:vAlign w:val="bottom"/>
          </w:tcPr>
          <w:p w14:paraId="5374F08C" w14:textId="77777777" w:rsidR="0007159A" w:rsidRPr="00986A55" w:rsidRDefault="0007159A" w:rsidP="0007159A">
            <w:pPr>
              <w:pStyle w:val="acctfourfigures"/>
              <w:pBdr>
                <w:bottom w:val="single" w:sz="4" w:space="1" w:color="auto"/>
              </w:pBdr>
              <w:tabs>
                <w:tab w:val="decimal" w:pos="59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987</w:t>
            </w:r>
          </w:p>
        </w:tc>
      </w:tr>
      <w:tr w:rsidR="0007159A" w:rsidRPr="00986A55" w14:paraId="4DC540C7" w14:textId="77777777" w:rsidTr="006A4703">
        <w:trPr>
          <w:cantSplit/>
        </w:trPr>
        <w:tc>
          <w:tcPr>
            <w:tcW w:w="3699" w:type="dxa"/>
            <w:vAlign w:val="bottom"/>
          </w:tcPr>
          <w:p w14:paraId="3277B89B" w14:textId="77777777" w:rsidR="00190E8C" w:rsidRDefault="0007159A" w:rsidP="0007159A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="00190E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ดอกเบี้ย</w:t>
            </w:r>
          </w:p>
          <w:p w14:paraId="66CAA5A1" w14:textId="6CCA9309" w:rsidR="0007159A" w:rsidRPr="00986A55" w:rsidRDefault="00190E8C" w:rsidP="00190E8C">
            <w:pPr>
              <w:tabs>
                <w:tab w:val="clear" w:pos="227"/>
                <w:tab w:val="left" w:pos="347"/>
              </w:tabs>
              <w:ind w:left="180" w:firstLine="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</w:t>
            </w:r>
            <w:r w:rsidR="0007159A"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945" w:type="dxa"/>
          </w:tcPr>
          <w:p w14:paraId="0741075B" w14:textId="77777777" w:rsidR="0007159A" w:rsidRPr="00986A55" w:rsidRDefault="0007159A" w:rsidP="0007159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C3D6D1" w14:textId="4D8CBB9A" w:rsidR="0007159A" w:rsidRPr="00986A55" w:rsidRDefault="0016204E" w:rsidP="0007159A">
            <w:pPr>
              <w:pStyle w:val="acctfourfigures"/>
              <w:pBdr>
                <w:bottom w:val="double" w:sz="4" w:space="1" w:color="auto"/>
              </w:pBdr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1,996,599</w:t>
            </w:r>
          </w:p>
        </w:tc>
        <w:tc>
          <w:tcPr>
            <w:tcW w:w="1170" w:type="dxa"/>
            <w:vAlign w:val="bottom"/>
          </w:tcPr>
          <w:p w14:paraId="481508EF" w14:textId="77777777" w:rsidR="0007159A" w:rsidRPr="00986A55" w:rsidRDefault="0007159A" w:rsidP="0007159A">
            <w:pPr>
              <w:pStyle w:val="acctfourfigures"/>
              <w:pBdr>
                <w:bottom w:val="double" w:sz="4" w:space="1" w:color="auto"/>
              </w:pBdr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2,145,681</w:t>
            </w:r>
          </w:p>
        </w:tc>
        <w:tc>
          <w:tcPr>
            <w:tcW w:w="1080" w:type="dxa"/>
            <w:vAlign w:val="bottom"/>
          </w:tcPr>
          <w:p w14:paraId="6A04A013" w14:textId="06E65322" w:rsidR="0007159A" w:rsidRPr="00986A55" w:rsidRDefault="0016204E" w:rsidP="0007159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56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164,836</w:t>
            </w:r>
          </w:p>
        </w:tc>
        <w:tc>
          <w:tcPr>
            <w:tcW w:w="1170" w:type="dxa"/>
            <w:vAlign w:val="bottom"/>
          </w:tcPr>
          <w:p w14:paraId="4E7DDE48" w14:textId="77777777" w:rsidR="0007159A" w:rsidRPr="00986A55" w:rsidRDefault="0007159A" w:rsidP="0007159A">
            <w:pPr>
              <w:pStyle w:val="acctfourfigures"/>
              <w:pBdr>
                <w:bottom w:val="double" w:sz="4" w:space="1" w:color="auto"/>
              </w:pBdr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230,152</w:t>
            </w:r>
          </w:p>
        </w:tc>
      </w:tr>
    </w:tbl>
    <w:p w14:paraId="2352FD38" w14:textId="77777777" w:rsidR="006504F0" w:rsidRPr="00986A55" w:rsidRDefault="006504F0" w:rsidP="006504F0">
      <w:pPr>
        <w:pStyle w:val="block"/>
        <w:spacing w:after="0" w:line="240" w:lineRule="atLeast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1C9088A" w14:textId="2F801909" w:rsidR="006504F0" w:rsidRPr="00986A55" w:rsidRDefault="006504F0" w:rsidP="006504F0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86A55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หนี้สินที่มีภาระดอกเบี้ยซึ่งไม่รวมหนี้สินตามสัญญาเช่าการเงิน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4F62DB" w:rsidRPr="00986A5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F62DB"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วันที่ </w:t>
      </w:r>
      <w:r w:rsidR="004F62DB" w:rsidRPr="00986A55">
        <w:rPr>
          <w:rFonts w:ascii="Angsana New" w:hAnsi="Angsana New" w:cs="Angsana New"/>
          <w:sz w:val="30"/>
          <w:szCs w:val="30"/>
          <w:lang w:bidi="th-TH"/>
        </w:rPr>
        <w:t>3</w:t>
      </w:r>
      <w:r w:rsidR="001C008F"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0 </w:t>
      </w:r>
      <w:r w:rsidR="00467376"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กันยายน</w:t>
      </w:r>
      <w:r w:rsidR="004F62DB"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112640" w:rsidRPr="00986A55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4F62DB"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F62DB"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4F62DB" w:rsidRPr="00986A55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ธันวาคม </w:t>
      </w:r>
      <w:r w:rsidR="00112640" w:rsidRPr="00986A55">
        <w:rPr>
          <w:rFonts w:ascii="Angsana New" w:hAnsi="Angsana New" w:cs="Angsana New"/>
          <w:sz w:val="30"/>
          <w:szCs w:val="30"/>
          <w:lang w:bidi="th-TH"/>
        </w:rPr>
        <w:t>2561</w:t>
      </w:r>
      <w:r w:rsidR="004F62DB" w:rsidRPr="00986A5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>ได้ดังนี้</w:t>
      </w:r>
    </w:p>
    <w:p w14:paraId="58595CA4" w14:textId="77777777" w:rsidR="006A4703" w:rsidRPr="00986A55" w:rsidRDefault="006A4703" w:rsidP="006504F0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55" w:type="dxa"/>
        <w:tblInd w:w="56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55"/>
        <w:gridCol w:w="900"/>
        <w:gridCol w:w="1080"/>
        <w:gridCol w:w="1170"/>
        <w:gridCol w:w="1080"/>
        <w:gridCol w:w="1170"/>
      </w:tblGrid>
      <w:tr w:rsidR="006504F0" w:rsidRPr="00986A55" w14:paraId="21D8820F" w14:textId="77777777" w:rsidTr="00A32BEF">
        <w:trPr>
          <w:cantSplit/>
        </w:trPr>
        <w:tc>
          <w:tcPr>
            <w:tcW w:w="3755" w:type="dxa"/>
          </w:tcPr>
          <w:p w14:paraId="7743D67E" w14:textId="77777777" w:rsidR="006504F0" w:rsidRPr="00986A55" w:rsidRDefault="006504F0" w:rsidP="00B8764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889497" w14:textId="77777777" w:rsidR="006504F0" w:rsidRPr="00986A55" w:rsidRDefault="006504F0" w:rsidP="00B87645">
            <w:pPr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12B91F3A" w14:textId="77777777" w:rsidR="006504F0" w:rsidRPr="00986A55" w:rsidRDefault="006504F0" w:rsidP="00B8764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62EFBAA7" w14:textId="77777777" w:rsidR="006504F0" w:rsidRPr="00986A55" w:rsidRDefault="006504F0" w:rsidP="00B8764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30F1" w:rsidRPr="00986A55" w14:paraId="53C6B9B1" w14:textId="77777777" w:rsidTr="00A32BEF">
        <w:trPr>
          <w:cantSplit/>
        </w:trPr>
        <w:tc>
          <w:tcPr>
            <w:tcW w:w="3755" w:type="dxa"/>
          </w:tcPr>
          <w:p w14:paraId="0A022C1B" w14:textId="77777777" w:rsidR="00D730F1" w:rsidRPr="00986A55" w:rsidRDefault="00D730F1" w:rsidP="00D730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62B332" w14:textId="77777777" w:rsidR="00D730F1" w:rsidRPr="00986A55" w:rsidRDefault="00D730F1" w:rsidP="00D730F1">
            <w:pPr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5813F29" w14:textId="6AE51E8C" w:rsidR="00D730F1" w:rsidRPr="00986A55" w:rsidRDefault="00D730F1" w:rsidP="00A32BEF">
            <w:pPr>
              <w:pStyle w:val="acctfourfigures"/>
              <w:tabs>
                <w:tab w:val="clear" w:pos="765"/>
              </w:tabs>
              <w:spacing w:line="380" w:lineRule="exact"/>
              <w:ind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30 กันยายน </w:t>
            </w: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170" w:type="dxa"/>
          </w:tcPr>
          <w:p w14:paraId="3A60D200" w14:textId="77777777" w:rsidR="00D730F1" w:rsidRPr="00986A55" w:rsidRDefault="00D730F1" w:rsidP="00D730F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080" w:type="dxa"/>
            <w:hideMark/>
          </w:tcPr>
          <w:p w14:paraId="2F651621" w14:textId="2C00AAB9" w:rsidR="00D730F1" w:rsidRPr="00986A55" w:rsidRDefault="00D730F1" w:rsidP="00A32BEF">
            <w:pPr>
              <w:pStyle w:val="acctfourfigures"/>
              <w:tabs>
                <w:tab w:val="clear" w:pos="765"/>
              </w:tabs>
              <w:spacing w:line="380" w:lineRule="exact"/>
              <w:ind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30 กันยายน </w:t>
            </w: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170" w:type="dxa"/>
          </w:tcPr>
          <w:p w14:paraId="540EB871" w14:textId="77777777" w:rsidR="00D730F1" w:rsidRPr="00986A55" w:rsidRDefault="00D730F1" w:rsidP="00D730F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D730F1" w:rsidRPr="00986A55" w14:paraId="70AFDBF9" w14:textId="77777777" w:rsidTr="00A32BEF">
        <w:trPr>
          <w:cantSplit/>
        </w:trPr>
        <w:tc>
          <w:tcPr>
            <w:tcW w:w="3755" w:type="dxa"/>
          </w:tcPr>
          <w:p w14:paraId="09CE91B2" w14:textId="77777777" w:rsidR="00D730F1" w:rsidRPr="00986A55" w:rsidRDefault="00D730F1" w:rsidP="00D730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B81DB3" w14:textId="77777777" w:rsidR="00D730F1" w:rsidRPr="00986A55" w:rsidRDefault="00D730F1" w:rsidP="00D730F1">
            <w:pPr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500" w:type="dxa"/>
            <w:gridSpan w:val="4"/>
          </w:tcPr>
          <w:p w14:paraId="3658332B" w14:textId="77777777" w:rsidR="00D730F1" w:rsidRPr="00986A55" w:rsidRDefault="00D730F1" w:rsidP="00D730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730F1" w:rsidRPr="00986A55" w14:paraId="007BE73B" w14:textId="77777777" w:rsidTr="00A32BEF">
        <w:trPr>
          <w:cantSplit/>
        </w:trPr>
        <w:tc>
          <w:tcPr>
            <w:tcW w:w="3755" w:type="dxa"/>
          </w:tcPr>
          <w:p w14:paraId="2596DA1E" w14:textId="77777777" w:rsidR="00D730F1" w:rsidRPr="00986A55" w:rsidRDefault="00D730F1" w:rsidP="00D730F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900" w:type="dxa"/>
          </w:tcPr>
          <w:p w14:paraId="273A71B7" w14:textId="77777777" w:rsidR="00D730F1" w:rsidRPr="00986A55" w:rsidRDefault="00D730F1" w:rsidP="00D730F1">
            <w:pPr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293188" w14:textId="54283EE3" w:rsidR="00D730F1" w:rsidRPr="00986A55" w:rsidRDefault="00BB78B0" w:rsidP="00D730F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379,118</w:t>
            </w:r>
          </w:p>
        </w:tc>
        <w:tc>
          <w:tcPr>
            <w:tcW w:w="1170" w:type="dxa"/>
          </w:tcPr>
          <w:p w14:paraId="2F5DDCCA" w14:textId="77777777" w:rsidR="00D730F1" w:rsidRPr="00986A55" w:rsidRDefault="00D730F1" w:rsidP="00D730F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235,49</w:t>
            </w: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80" w:type="dxa"/>
          </w:tcPr>
          <w:p w14:paraId="3EEBF591" w14:textId="50FA1EC9" w:rsidR="00D730F1" w:rsidRPr="00986A55" w:rsidRDefault="00BB78B0" w:rsidP="00D730F1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183,455</w:t>
            </w:r>
          </w:p>
        </w:tc>
        <w:tc>
          <w:tcPr>
            <w:tcW w:w="1170" w:type="dxa"/>
          </w:tcPr>
          <w:p w14:paraId="7D38A0C0" w14:textId="77777777" w:rsidR="00D730F1" w:rsidRPr="00986A55" w:rsidRDefault="00D730F1" w:rsidP="00A32BE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182,703</w:t>
            </w:r>
          </w:p>
        </w:tc>
      </w:tr>
      <w:tr w:rsidR="00D730F1" w:rsidRPr="00986A55" w14:paraId="65321D81" w14:textId="77777777" w:rsidTr="00A32BEF">
        <w:trPr>
          <w:cantSplit/>
        </w:trPr>
        <w:tc>
          <w:tcPr>
            <w:tcW w:w="3755" w:type="dxa"/>
          </w:tcPr>
          <w:p w14:paraId="2C62711E" w14:textId="77777777" w:rsidR="00D730F1" w:rsidRPr="00986A55" w:rsidRDefault="00D730F1" w:rsidP="00D730F1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900" w:type="dxa"/>
          </w:tcPr>
          <w:p w14:paraId="579A4598" w14:textId="77777777" w:rsidR="00D730F1" w:rsidRPr="00986A55" w:rsidRDefault="00D730F1" w:rsidP="00D730F1">
            <w:pPr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6CB850" w14:textId="492F420B" w:rsidR="00D730F1" w:rsidRPr="00986A55" w:rsidRDefault="00BB78B0" w:rsidP="00D730F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1,131,234</w:t>
            </w:r>
          </w:p>
        </w:tc>
        <w:tc>
          <w:tcPr>
            <w:tcW w:w="1170" w:type="dxa"/>
          </w:tcPr>
          <w:p w14:paraId="69E7C05C" w14:textId="77777777" w:rsidR="00D730F1" w:rsidRPr="00986A55" w:rsidRDefault="00D730F1" w:rsidP="00D730F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1,366,437</w:t>
            </w:r>
          </w:p>
        </w:tc>
        <w:tc>
          <w:tcPr>
            <w:tcW w:w="1080" w:type="dxa"/>
            <w:shd w:val="clear" w:color="auto" w:fill="auto"/>
          </w:tcPr>
          <w:p w14:paraId="7ACB6774" w14:textId="1F2A8F84" w:rsidR="00D730F1" w:rsidRPr="00986A55" w:rsidRDefault="00BB78B0" w:rsidP="00D730F1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158,185</w:t>
            </w:r>
          </w:p>
        </w:tc>
        <w:tc>
          <w:tcPr>
            <w:tcW w:w="1170" w:type="dxa"/>
          </w:tcPr>
          <w:p w14:paraId="684CCBC4" w14:textId="77777777" w:rsidR="00D730F1" w:rsidRPr="00986A55" w:rsidRDefault="00D730F1" w:rsidP="00A32BE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229,165</w:t>
            </w:r>
          </w:p>
        </w:tc>
      </w:tr>
      <w:tr w:rsidR="00D730F1" w:rsidRPr="00986A55" w14:paraId="75B2A8DB" w14:textId="77777777" w:rsidTr="00A32BEF">
        <w:trPr>
          <w:cantSplit/>
        </w:trPr>
        <w:tc>
          <w:tcPr>
            <w:tcW w:w="3755" w:type="dxa"/>
          </w:tcPr>
          <w:p w14:paraId="4EA2CF01" w14:textId="77777777" w:rsidR="00D730F1" w:rsidRPr="00986A55" w:rsidRDefault="00D730F1" w:rsidP="00D730F1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900" w:type="dxa"/>
          </w:tcPr>
          <w:p w14:paraId="56EC3DD7" w14:textId="77777777" w:rsidR="00D730F1" w:rsidRPr="00986A55" w:rsidRDefault="00D730F1" w:rsidP="00D730F1">
            <w:pPr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0D5133" w14:textId="3472D2D5" w:rsidR="00D730F1" w:rsidRPr="00986A55" w:rsidRDefault="00BB78B0" w:rsidP="00D730F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855,209</w:t>
            </w:r>
          </w:p>
        </w:tc>
        <w:tc>
          <w:tcPr>
            <w:tcW w:w="1170" w:type="dxa"/>
          </w:tcPr>
          <w:p w14:paraId="59F0E12D" w14:textId="77777777" w:rsidR="00D730F1" w:rsidRPr="00986A55" w:rsidRDefault="00D730F1" w:rsidP="00D730F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777,761</w:t>
            </w:r>
          </w:p>
        </w:tc>
        <w:tc>
          <w:tcPr>
            <w:tcW w:w="1080" w:type="dxa"/>
            <w:shd w:val="clear" w:color="auto" w:fill="auto"/>
          </w:tcPr>
          <w:p w14:paraId="08FB586A" w14:textId="75A6441D" w:rsidR="00D730F1" w:rsidRPr="00986A55" w:rsidRDefault="00BB78B0" w:rsidP="00D730F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D7B7E8D" w14:textId="77777777" w:rsidR="00D730F1" w:rsidRPr="00986A55" w:rsidRDefault="00D730F1" w:rsidP="00D730F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30F1" w:rsidRPr="00986A55" w14:paraId="5F8D9009" w14:textId="77777777" w:rsidTr="00A32BEF">
        <w:trPr>
          <w:cantSplit/>
        </w:trPr>
        <w:tc>
          <w:tcPr>
            <w:tcW w:w="3755" w:type="dxa"/>
          </w:tcPr>
          <w:p w14:paraId="6204DE41" w14:textId="77777777" w:rsidR="00D730F1" w:rsidRPr="00986A55" w:rsidRDefault="00D730F1" w:rsidP="00D730F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FCF57D3" w14:textId="77777777" w:rsidR="00D730F1" w:rsidRPr="00986A55" w:rsidRDefault="00D730F1" w:rsidP="00D730F1">
            <w:pPr>
              <w:ind w:left="-79" w:right="-9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692F4B" w14:textId="60AE3E0D" w:rsidR="00D730F1" w:rsidRPr="00986A55" w:rsidRDefault="00BB78B0" w:rsidP="00D730F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2,365,561</w:t>
            </w:r>
          </w:p>
        </w:tc>
        <w:tc>
          <w:tcPr>
            <w:tcW w:w="1170" w:type="dxa"/>
          </w:tcPr>
          <w:p w14:paraId="5E480A9D" w14:textId="77777777" w:rsidR="00D730F1" w:rsidRPr="00986A55" w:rsidRDefault="00D730F1" w:rsidP="00D730F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2,379,692</w:t>
            </w:r>
          </w:p>
        </w:tc>
        <w:tc>
          <w:tcPr>
            <w:tcW w:w="1080" w:type="dxa"/>
            <w:shd w:val="clear" w:color="auto" w:fill="auto"/>
          </w:tcPr>
          <w:p w14:paraId="0CCC15FC" w14:textId="06504905" w:rsidR="00D730F1" w:rsidRPr="00986A55" w:rsidRDefault="00BB78B0" w:rsidP="00D730F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341,640</w:t>
            </w:r>
          </w:p>
        </w:tc>
        <w:tc>
          <w:tcPr>
            <w:tcW w:w="1170" w:type="dxa"/>
          </w:tcPr>
          <w:p w14:paraId="0C742A75" w14:textId="77777777" w:rsidR="00D730F1" w:rsidRPr="00986A55" w:rsidRDefault="00D730F1" w:rsidP="00D730F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411,868</w:t>
            </w:r>
          </w:p>
        </w:tc>
      </w:tr>
    </w:tbl>
    <w:p w14:paraId="54DB98B0" w14:textId="77777777" w:rsidR="006504F0" w:rsidRPr="00986A55" w:rsidRDefault="006504F0" w:rsidP="006504F0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77D759A" w14:textId="77777777" w:rsidR="006504F0" w:rsidRPr="00986A55" w:rsidRDefault="007301FD" w:rsidP="006504F0">
      <w:pPr>
        <w:spacing w:after="240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986A5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6504F0" w:rsidRPr="00986A5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อัตราดอกเบี้ย</w:t>
      </w:r>
    </w:p>
    <w:p w14:paraId="73154A5E" w14:textId="77777777" w:rsidR="006504F0" w:rsidRPr="00986A55" w:rsidRDefault="006504F0" w:rsidP="00D43ED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เงินกู้ยืมระยะยาวจากกิจการอื่น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และดอกเบี้ยค้างจ่าย</w:t>
      </w:r>
      <w:r w:rsidRPr="00986A55">
        <w:rPr>
          <w:rFonts w:ascii="Angsana New" w:hAnsi="Angsana New" w:cs="Angsana New" w:hint="cs"/>
          <w:sz w:val="30"/>
          <w:szCs w:val="30"/>
          <w:cs/>
        </w:rPr>
        <w:t>จะ</w:t>
      </w:r>
      <w:r w:rsidRPr="00986A55">
        <w:rPr>
          <w:rFonts w:ascii="Angsana New" w:hAnsi="Angsana New" w:cs="Angsana New"/>
          <w:sz w:val="30"/>
          <w:szCs w:val="30"/>
          <w:cs/>
        </w:rPr>
        <w:t>ถึงกำหนดชำระเต็มจำนวนในกรณีดังต่อไปนี้</w:t>
      </w:r>
    </w:p>
    <w:p w14:paraId="12D2E58C" w14:textId="77777777" w:rsidR="006504F0" w:rsidRPr="00986A55" w:rsidRDefault="006504F0" w:rsidP="00D43EDC">
      <w:pPr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3FBCE6D4" w14:textId="3FE5227B" w:rsidR="006504F0" w:rsidRPr="00986A55" w:rsidRDefault="006504F0" w:rsidP="00D43ED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ก)</w:t>
      </w:r>
      <w:r w:rsidRPr="00986A55">
        <w:rPr>
          <w:rFonts w:ascii="Angsana New" w:hAnsi="Angsana New" w:cs="Angsana New"/>
          <w:sz w:val="30"/>
          <w:szCs w:val="30"/>
        </w:rPr>
        <w:t>   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เมื่อมีเงินสดส่วนเกินที่เกิดจากการขายของผู้กู้หรือของบริษัทย่อยหรือการขายทรัพย์สินใดๆ หรือ</w:t>
      </w:r>
    </w:p>
    <w:p w14:paraId="4CF02AFB" w14:textId="77777777" w:rsidR="006504F0" w:rsidRPr="00986A55" w:rsidRDefault="006504F0" w:rsidP="00D43EDC">
      <w:pPr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090A1C8F" w14:textId="67FB51D0" w:rsidR="006504F0" w:rsidRPr="00986A55" w:rsidRDefault="006504F0" w:rsidP="00B9561A">
      <w:pPr>
        <w:tabs>
          <w:tab w:val="clear" w:pos="454"/>
          <w:tab w:val="clear" w:pos="907"/>
          <w:tab w:val="left" w:pos="900"/>
        </w:tabs>
        <w:ind w:left="900" w:hanging="360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ข)</w:t>
      </w:r>
      <w:r w:rsidRPr="00986A55">
        <w:rPr>
          <w:rFonts w:ascii="Angsana New" w:hAnsi="Angsana New" w:cs="Angsana New"/>
          <w:sz w:val="30"/>
          <w:szCs w:val="30"/>
        </w:rPr>
        <w:t>   </w:t>
      </w:r>
      <w:r w:rsidRPr="00986A55">
        <w:rPr>
          <w:rFonts w:ascii="Angsana New" w:hAnsi="Angsana New" w:cs="Angsana New" w:hint="cs"/>
          <w:sz w:val="30"/>
          <w:szCs w:val="30"/>
          <w:cs/>
        </w:rPr>
        <w:t>เงินสดส่วนเกินหรือส่วนเกินกำไรจากความต้องการใช้เงินลงทุนที่เกิดขึ้นจากผู้กู้หรือบริษัทย่อยที่เกี่ยวข้อง หรือ</w:t>
      </w:r>
    </w:p>
    <w:p w14:paraId="63F65ECE" w14:textId="77777777" w:rsidR="006504F0" w:rsidRPr="00986A55" w:rsidRDefault="006504F0" w:rsidP="00D43EDC">
      <w:pPr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7DA00243" w14:textId="77777777" w:rsidR="006504F0" w:rsidRPr="00986A55" w:rsidRDefault="006504F0" w:rsidP="00D43ED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ค)</w:t>
      </w:r>
      <w:r w:rsidRPr="00986A55">
        <w:rPr>
          <w:rFonts w:ascii="Angsana New" w:hAnsi="Angsana New" w:cs="Angsana New"/>
          <w:sz w:val="30"/>
          <w:szCs w:val="30"/>
        </w:rPr>
        <w:t>   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ส่วนเกินความต้องการใช้เงินลงทุนซึ่งเกิดจากการรีไฟแนนซ์หนี้ของผู้กู้หรือของบริษัทย่อยที่เกี่ยวข้อง</w:t>
      </w:r>
    </w:p>
    <w:p w14:paraId="7E83C716" w14:textId="77777777" w:rsidR="006504F0" w:rsidRPr="00986A55" w:rsidRDefault="006504F0" w:rsidP="006504F0">
      <w:pPr>
        <w:ind w:left="547"/>
        <w:jc w:val="thaiDistribute"/>
        <w:rPr>
          <w:rFonts w:ascii="Angsana New" w:hAnsi="Angsana New" w:cs="Angsana New"/>
        </w:rPr>
      </w:pPr>
    </w:p>
    <w:p w14:paraId="207995D9" w14:textId="489CE214" w:rsidR="006504F0" w:rsidRPr="00986A55" w:rsidRDefault="006504F0" w:rsidP="006504F0">
      <w:pPr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86A55">
        <w:rPr>
          <w:rFonts w:ascii="Angsana New" w:hAnsi="Angsana New" w:cs="Angsana New"/>
          <w:sz w:val="30"/>
          <w:szCs w:val="30"/>
          <w:cs/>
        </w:rPr>
        <w:t xml:space="preserve">อัตราดอกเบี้ย ณ วันที่ </w:t>
      </w:r>
      <w:r w:rsidRPr="00986A55">
        <w:rPr>
          <w:rFonts w:ascii="Angsana New" w:hAnsi="Angsana New" w:cs="Angsana New"/>
          <w:sz w:val="30"/>
          <w:szCs w:val="30"/>
        </w:rPr>
        <w:t>3</w:t>
      </w:r>
      <w:r w:rsidR="001C008F" w:rsidRPr="00986A55">
        <w:rPr>
          <w:rFonts w:ascii="Angsana New" w:hAnsi="Angsana New" w:cs="Angsana New" w:hint="cs"/>
          <w:sz w:val="30"/>
          <w:szCs w:val="30"/>
          <w:cs/>
        </w:rPr>
        <w:t xml:space="preserve">0 </w:t>
      </w:r>
      <w:r w:rsidR="003F5E71" w:rsidRPr="00986A5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F62DB" w:rsidRPr="00986A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F62DB" w:rsidRPr="00986A55">
        <w:rPr>
          <w:rFonts w:ascii="Angsana New" w:hAnsi="Angsana New" w:cs="Angsana New"/>
          <w:sz w:val="30"/>
          <w:szCs w:val="30"/>
        </w:rPr>
        <w:t>256</w:t>
      </w:r>
      <w:r w:rsidR="00112640" w:rsidRPr="00986A55">
        <w:rPr>
          <w:rFonts w:ascii="Angsana New" w:hAnsi="Angsana New" w:cs="Angsana New"/>
          <w:sz w:val="30"/>
          <w:szCs w:val="30"/>
        </w:rPr>
        <w:t>2</w:t>
      </w:r>
      <w:r w:rsidR="004F62DB" w:rsidRPr="00986A55">
        <w:rPr>
          <w:rFonts w:ascii="Angsana New" w:hAnsi="Angsana New" w:cs="Angsana New"/>
          <w:sz w:val="30"/>
          <w:szCs w:val="30"/>
        </w:rPr>
        <w:t xml:space="preserve"> </w:t>
      </w:r>
      <w:r w:rsidR="004F62DB" w:rsidRPr="00986A5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F62DB" w:rsidRPr="00986A55">
        <w:rPr>
          <w:rFonts w:ascii="Angsana New" w:hAnsi="Angsana New" w:cs="Angsana New"/>
          <w:sz w:val="30"/>
          <w:szCs w:val="30"/>
        </w:rPr>
        <w:t>31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ธันวาคม</w:t>
      </w:r>
      <w:r w:rsidR="00112640" w:rsidRPr="00986A55">
        <w:rPr>
          <w:rFonts w:ascii="Angsana New" w:hAnsi="Angsana New" w:cs="Angsana New"/>
          <w:sz w:val="30"/>
          <w:szCs w:val="30"/>
        </w:rPr>
        <w:t xml:space="preserve"> 2561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73766D3C" w14:textId="77777777" w:rsidR="006504F0" w:rsidRPr="00986A55" w:rsidRDefault="006504F0" w:rsidP="006504F0"/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7"/>
        <w:gridCol w:w="1172"/>
        <w:gridCol w:w="270"/>
        <w:gridCol w:w="1174"/>
        <w:gridCol w:w="268"/>
        <w:gridCol w:w="1172"/>
        <w:gridCol w:w="276"/>
        <w:gridCol w:w="1249"/>
      </w:tblGrid>
      <w:tr w:rsidR="006504F0" w:rsidRPr="00986A55" w14:paraId="28762C42" w14:textId="77777777" w:rsidTr="00B87645">
        <w:trPr>
          <w:trHeight w:hRule="exact" w:val="360"/>
          <w:tblHeader/>
        </w:trPr>
        <w:tc>
          <w:tcPr>
            <w:tcW w:w="2024" w:type="pct"/>
          </w:tcPr>
          <w:p w14:paraId="21499AF9" w14:textId="77777777" w:rsidR="006504F0" w:rsidRPr="00986A55" w:rsidRDefault="006504F0" w:rsidP="00B87645">
            <w:pPr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14:paraId="1FCB05D2" w14:textId="77777777" w:rsidR="006504F0" w:rsidRPr="00986A55" w:rsidRDefault="006504F0" w:rsidP="00B87645">
            <w:pPr>
              <w:pStyle w:val="BodyText"/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AAB0814" w14:textId="77777777" w:rsidR="006504F0" w:rsidRPr="00986A55" w:rsidRDefault="006504F0" w:rsidP="00B87645">
            <w:pPr>
              <w:pStyle w:val="BodyText"/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pct"/>
            <w:gridSpan w:val="3"/>
          </w:tcPr>
          <w:p w14:paraId="1E61C959" w14:textId="77777777" w:rsidR="006504F0" w:rsidRPr="00986A55" w:rsidRDefault="006504F0" w:rsidP="00B87645">
            <w:pPr>
              <w:pStyle w:val="BodyText"/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0F1" w:rsidRPr="00986A55" w14:paraId="6D6CAEC9" w14:textId="77777777" w:rsidTr="004F62DB">
        <w:trPr>
          <w:trHeight w:hRule="exact" w:val="875"/>
          <w:tblHeader/>
        </w:trPr>
        <w:tc>
          <w:tcPr>
            <w:tcW w:w="2024" w:type="pct"/>
          </w:tcPr>
          <w:p w14:paraId="588C9A0B" w14:textId="77777777" w:rsidR="00D730F1" w:rsidRPr="00986A55" w:rsidRDefault="00D730F1" w:rsidP="00D730F1">
            <w:pPr>
              <w:pStyle w:val="BodyText"/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24FE8F6F" w14:textId="745CFE55" w:rsidR="00D730F1" w:rsidRPr="00986A55" w:rsidRDefault="00D730F1" w:rsidP="00D730F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กันยายน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54D15D54" w14:textId="77777777" w:rsidR="00D730F1" w:rsidRPr="00986A55" w:rsidRDefault="00D730F1" w:rsidP="00D730F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EF64EB5" w14:textId="77777777" w:rsidR="00D730F1" w:rsidRPr="00986A55" w:rsidRDefault="00D730F1" w:rsidP="00D730F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4A3664DF" w14:textId="77777777" w:rsidR="00D730F1" w:rsidRPr="00986A55" w:rsidRDefault="00D730F1" w:rsidP="00D730F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3C8A73D" w14:textId="3C32BB5E" w:rsidR="00D730F1" w:rsidRPr="00986A55" w:rsidRDefault="00D730F1" w:rsidP="00D730F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กันยายน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63C49C09" w14:textId="77777777" w:rsidR="00D730F1" w:rsidRPr="00986A55" w:rsidRDefault="00D730F1" w:rsidP="00D730F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08A2ED0D" w14:textId="77777777" w:rsidR="00D730F1" w:rsidRPr="00986A55" w:rsidRDefault="00D730F1" w:rsidP="00D730F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730F1" w:rsidRPr="00986A55" w14:paraId="17701324" w14:textId="77777777" w:rsidTr="00B87645">
        <w:trPr>
          <w:trHeight w:hRule="exact" w:val="360"/>
          <w:tblHeader/>
        </w:trPr>
        <w:tc>
          <w:tcPr>
            <w:tcW w:w="2024" w:type="pct"/>
          </w:tcPr>
          <w:p w14:paraId="7D7A5585" w14:textId="77777777" w:rsidR="00D730F1" w:rsidRPr="00986A55" w:rsidRDefault="00D730F1" w:rsidP="00D730F1">
            <w:pPr>
              <w:pStyle w:val="BodyText"/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6" w:type="pct"/>
            <w:gridSpan w:val="7"/>
          </w:tcPr>
          <w:p w14:paraId="592FBCEF" w14:textId="77777777" w:rsidR="00D730F1" w:rsidRPr="00986A55" w:rsidRDefault="00D730F1" w:rsidP="00D730F1">
            <w:pPr>
              <w:pStyle w:val="BodyText"/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B78B0" w:rsidRPr="00986A55" w14:paraId="4DF111B5" w14:textId="77777777" w:rsidTr="0079053A">
        <w:trPr>
          <w:trHeight w:val="288"/>
        </w:trPr>
        <w:tc>
          <w:tcPr>
            <w:tcW w:w="2024" w:type="pct"/>
          </w:tcPr>
          <w:p w14:paraId="419AF849" w14:textId="77777777" w:rsidR="00BB78B0" w:rsidRPr="00986A55" w:rsidRDefault="00BB78B0" w:rsidP="00BB78B0">
            <w:pPr>
              <w:pStyle w:val="a"/>
              <w:tabs>
                <w:tab w:val="clear" w:pos="1080"/>
                <w:tab w:val="left" w:pos="117"/>
              </w:tabs>
              <w:ind w:left="117"/>
              <w:rPr>
                <w:rFonts w:ascii="Angsana New" w:hAnsi="Angsana New" w:cs="Angsana New"/>
                <w:cs/>
                <w:lang w:val="en-US"/>
              </w:rPr>
            </w:pPr>
            <w:r w:rsidRPr="00986A55">
              <w:rPr>
                <w:rFonts w:ascii="Angsana New" w:hAnsi="Angsana New" w:cs="Angsana New"/>
                <w:cs/>
                <w:lang w:val="en-US"/>
              </w:rPr>
              <w:t>ตั๋วสัญญาใช้เงิน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7133E8CD" w14:textId="64B51D3D" w:rsidR="00BB78B0" w:rsidRPr="00986A55" w:rsidRDefault="007762E3" w:rsidP="0029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07" w:right="7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F76E9F8" w14:textId="77777777" w:rsidR="00BB78B0" w:rsidRPr="00986A55" w:rsidRDefault="00BB78B0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3FFAC5B5" w14:textId="77777777" w:rsidR="00BB78B0" w:rsidRPr="00986A55" w:rsidRDefault="00BB78B0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7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5.75</w:t>
            </w:r>
          </w:p>
        </w:tc>
        <w:tc>
          <w:tcPr>
            <w:tcW w:w="143" w:type="pct"/>
            <w:vAlign w:val="bottom"/>
          </w:tcPr>
          <w:p w14:paraId="127F78EA" w14:textId="77777777" w:rsidR="00BB78B0" w:rsidRPr="00986A55" w:rsidRDefault="00BB78B0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3F4E5969" w14:textId="75A6485A" w:rsidR="00BB78B0" w:rsidRPr="00986A55" w:rsidRDefault="00BB78B0" w:rsidP="0029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6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3BC8F806" w14:textId="77777777" w:rsidR="00BB78B0" w:rsidRPr="00986A55" w:rsidRDefault="00BB78B0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27DFC0B8" w14:textId="77777777" w:rsidR="00BB78B0" w:rsidRPr="00986A55" w:rsidRDefault="00BB78B0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B78B0" w:rsidRPr="00986A55" w14:paraId="5994588E" w14:textId="77777777" w:rsidTr="0079053A">
        <w:trPr>
          <w:trHeight w:val="288"/>
        </w:trPr>
        <w:tc>
          <w:tcPr>
            <w:tcW w:w="2024" w:type="pct"/>
          </w:tcPr>
          <w:p w14:paraId="72F1C405" w14:textId="2CA12E81" w:rsidR="00BB78B0" w:rsidRPr="00986A55" w:rsidRDefault="00BB78B0" w:rsidP="00BB78B0">
            <w:pPr>
              <w:pStyle w:val="a"/>
              <w:tabs>
                <w:tab w:val="clear" w:pos="1080"/>
                <w:tab w:val="left" w:pos="117"/>
              </w:tabs>
              <w:ind w:left="117"/>
              <w:rPr>
                <w:rFonts w:ascii="Angsana New" w:hAnsi="Angsana New" w:cs="Angsana New"/>
                <w:cs/>
                <w:lang w:val="en-US"/>
              </w:rPr>
            </w:pPr>
            <w:r w:rsidRPr="00986A55">
              <w:rPr>
                <w:rFonts w:ascii="Angsana New" w:hAnsi="Angsana New" w:cs="Angsana New" w:hint="cs"/>
                <w:cs/>
                <w:lang w:val="en-US"/>
              </w:rPr>
              <w:t>เงินเบิกเกินบัญชี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3FF9D885" w14:textId="57124C75" w:rsidR="00BB78B0" w:rsidRPr="00986A55" w:rsidRDefault="007762E3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7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6.75 - 6.87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EF444F3" w14:textId="77777777" w:rsidR="00BB78B0" w:rsidRPr="00986A55" w:rsidRDefault="00BB78B0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2C0607EE" w14:textId="4B531F68" w:rsidR="00BB78B0" w:rsidRPr="00986A55" w:rsidRDefault="00BB78B0" w:rsidP="0029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07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  <w:vAlign w:val="bottom"/>
          </w:tcPr>
          <w:p w14:paraId="7E6AED6E" w14:textId="77777777" w:rsidR="00BB78B0" w:rsidRPr="00986A55" w:rsidRDefault="00BB78B0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67238919" w14:textId="398E841A" w:rsidR="00BB78B0" w:rsidRPr="00986A55" w:rsidRDefault="00BB78B0" w:rsidP="0029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6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594F72E6" w14:textId="77777777" w:rsidR="00BB78B0" w:rsidRPr="00986A55" w:rsidRDefault="00BB78B0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57F7D432" w14:textId="647AA64E" w:rsidR="00BB78B0" w:rsidRPr="00986A55" w:rsidRDefault="00BB78B0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B62CF" w:rsidRPr="00986A55" w14:paraId="6816830D" w14:textId="77777777" w:rsidTr="0079053A">
        <w:trPr>
          <w:trHeight w:val="288"/>
        </w:trPr>
        <w:tc>
          <w:tcPr>
            <w:tcW w:w="2024" w:type="pct"/>
          </w:tcPr>
          <w:p w14:paraId="344135CE" w14:textId="77777777" w:rsidR="00BB62CF" w:rsidRPr="00986A55" w:rsidRDefault="00BB62CF" w:rsidP="00BB62CF">
            <w:pPr>
              <w:pStyle w:val="a"/>
              <w:tabs>
                <w:tab w:val="clear" w:pos="1080"/>
                <w:tab w:val="left" w:pos="117"/>
              </w:tabs>
              <w:ind w:left="117"/>
              <w:rPr>
                <w:rFonts w:ascii="Angsana New" w:hAnsi="Angsana New" w:cs="Angsana New"/>
                <w:cs/>
                <w:lang w:val="en-US"/>
              </w:rPr>
            </w:pPr>
            <w:r w:rsidRPr="00986A55">
              <w:rPr>
                <w:rFonts w:ascii="Angsana New" w:hAnsi="Angsana New" w:cs="Angsana New" w:hint="cs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44B9ECA3" w14:textId="6C95E3D7" w:rsidR="00BB62CF" w:rsidRPr="00986A55" w:rsidRDefault="00BB62CF" w:rsidP="00BB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7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5.03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BB80A06" w14:textId="77777777" w:rsidR="00BB62CF" w:rsidRPr="00986A55" w:rsidRDefault="00BB62CF" w:rsidP="00BB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4E6555BB" w14:textId="77777777" w:rsidR="00BB62CF" w:rsidRPr="00986A55" w:rsidRDefault="00BB62CF" w:rsidP="00BB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7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5.03</w:t>
            </w:r>
          </w:p>
        </w:tc>
        <w:tc>
          <w:tcPr>
            <w:tcW w:w="143" w:type="pct"/>
            <w:vAlign w:val="bottom"/>
          </w:tcPr>
          <w:p w14:paraId="2096C0B3" w14:textId="77777777" w:rsidR="00BB62CF" w:rsidRPr="00986A55" w:rsidRDefault="00BB62CF" w:rsidP="00BB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526B5DBB" w14:textId="4D689127" w:rsidR="00BB62CF" w:rsidRPr="00986A55" w:rsidRDefault="00BB62CF" w:rsidP="0029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6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7BF7AC71" w14:textId="77777777" w:rsidR="00BB62CF" w:rsidRPr="00986A55" w:rsidRDefault="00BB62CF" w:rsidP="00BB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679F5F43" w14:textId="77777777" w:rsidR="00BB62CF" w:rsidRPr="00986A55" w:rsidRDefault="00BB62CF" w:rsidP="00BB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B62CF" w:rsidRPr="00986A55" w14:paraId="793126FC" w14:textId="77777777" w:rsidTr="0079053A">
        <w:trPr>
          <w:trHeight w:val="288"/>
        </w:trPr>
        <w:tc>
          <w:tcPr>
            <w:tcW w:w="2024" w:type="pct"/>
          </w:tcPr>
          <w:p w14:paraId="42AE7146" w14:textId="77777777" w:rsidR="00BB62CF" w:rsidRPr="00986A55" w:rsidRDefault="00BB62CF" w:rsidP="00BB62CF">
            <w:pPr>
              <w:pStyle w:val="a"/>
              <w:tabs>
                <w:tab w:val="clear" w:pos="1080"/>
                <w:tab w:val="left" w:pos="117"/>
              </w:tabs>
              <w:ind w:left="117"/>
              <w:rPr>
                <w:rFonts w:ascii="Angsana New" w:hAnsi="Angsana New" w:cs="Angsana New"/>
                <w:cs/>
                <w:lang w:val="en-US"/>
              </w:rPr>
            </w:pPr>
            <w:r w:rsidRPr="00986A55">
              <w:rPr>
                <w:rFonts w:ascii="Angsana New" w:hAnsi="Angsana New" w:cs="Angsana New" w:hint="cs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393C6552" w14:textId="7C465AA7" w:rsidR="00BB62CF" w:rsidRPr="00986A55" w:rsidRDefault="00BB62CF" w:rsidP="00C24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07" w:right="7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D07BAED" w14:textId="77777777" w:rsidR="00BB62CF" w:rsidRPr="00986A55" w:rsidRDefault="00BB62CF" w:rsidP="00BB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0C9B0286" w14:textId="77777777" w:rsidR="00BB62CF" w:rsidRPr="00986A55" w:rsidRDefault="00BB62CF" w:rsidP="0029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  <w:vAlign w:val="bottom"/>
          </w:tcPr>
          <w:p w14:paraId="31BC7BCA" w14:textId="77777777" w:rsidR="00BB62CF" w:rsidRPr="00986A55" w:rsidRDefault="00BB62CF" w:rsidP="00BB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26E5B533" w14:textId="6175F55F" w:rsidR="00BB62CF" w:rsidRPr="00986A55" w:rsidRDefault="00BB62CF" w:rsidP="0029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"/>
              <w:jc w:val="right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5.03</w:t>
            </w:r>
          </w:p>
        </w:tc>
        <w:tc>
          <w:tcPr>
            <w:tcW w:w="147" w:type="pct"/>
            <w:vAlign w:val="bottom"/>
          </w:tcPr>
          <w:p w14:paraId="55651D93" w14:textId="77777777" w:rsidR="00BB62CF" w:rsidRPr="00986A55" w:rsidRDefault="00BB62CF" w:rsidP="00BB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232C6526" w14:textId="77777777" w:rsidR="00BB62CF" w:rsidRPr="00986A55" w:rsidRDefault="00BB62CF" w:rsidP="00BB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2"/>
              <w:jc w:val="right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5.03</w:t>
            </w:r>
          </w:p>
        </w:tc>
      </w:tr>
      <w:tr w:rsidR="00BB78B0" w:rsidRPr="00986A55" w14:paraId="360480ED" w14:textId="77777777" w:rsidTr="0079053A">
        <w:trPr>
          <w:trHeight w:val="288"/>
        </w:trPr>
        <w:tc>
          <w:tcPr>
            <w:tcW w:w="2024" w:type="pct"/>
          </w:tcPr>
          <w:p w14:paraId="6DB19CFC" w14:textId="77777777" w:rsidR="00BB78B0" w:rsidRPr="00986A55" w:rsidRDefault="00BB78B0" w:rsidP="00BB78B0">
            <w:pPr>
              <w:tabs>
                <w:tab w:val="left" w:pos="117"/>
              </w:tabs>
              <w:spacing w:line="240" w:lineRule="auto"/>
              <w:ind w:left="117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51E07119" w14:textId="10476F9B" w:rsidR="00BB78B0" w:rsidRPr="00986A55" w:rsidRDefault="007762E3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4.00 - 5.50</w:t>
            </w:r>
          </w:p>
        </w:tc>
        <w:tc>
          <w:tcPr>
            <w:tcW w:w="144" w:type="pct"/>
            <w:vAlign w:val="bottom"/>
          </w:tcPr>
          <w:p w14:paraId="2A5FA82C" w14:textId="77777777" w:rsidR="00BB78B0" w:rsidRPr="00986A55" w:rsidRDefault="00BB78B0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vAlign w:val="bottom"/>
          </w:tcPr>
          <w:p w14:paraId="32C35C87" w14:textId="77777777" w:rsidR="00BB78B0" w:rsidRPr="00986A55" w:rsidRDefault="00BB78B0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4.00 - 6.03</w:t>
            </w:r>
          </w:p>
        </w:tc>
        <w:tc>
          <w:tcPr>
            <w:tcW w:w="143" w:type="pct"/>
            <w:vAlign w:val="bottom"/>
          </w:tcPr>
          <w:p w14:paraId="0BC177E5" w14:textId="77777777" w:rsidR="00BB78B0" w:rsidRPr="00986A55" w:rsidRDefault="00BB78B0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18213F4C" w14:textId="5FB0C97F" w:rsidR="00BB78B0" w:rsidRPr="00986A55" w:rsidRDefault="00BB78B0" w:rsidP="0029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6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4E85F570" w14:textId="77777777" w:rsidR="00BB78B0" w:rsidRPr="00986A55" w:rsidRDefault="00BB78B0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0425B7B0" w14:textId="77777777" w:rsidR="00BB78B0" w:rsidRPr="00986A55" w:rsidRDefault="00BB78B0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762E3" w:rsidRPr="00986A55" w14:paraId="1B09E03B" w14:textId="77777777" w:rsidTr="00B87645">
        <w:trPr>
          <w:trHeight w:val="288"/>
        </w:trPr>
        <w:tc>
          <w:tcPr>
            <w:tcW w:w="2024" w:type="pct"/>
          </w:tcPr>
          <w:p w14:paraId="65D2E175" w14:textId="77777777" w:rsidR="007762E3" w:rsidRPr="00986A55" w:rsidRDefault="007762E3" w:rsidP="007762E3">
            <w:pPr>
              <w:tabs>
                <w:tab w:val="left" w:pos="117"/>
              </w:tabs>
              <w:spacing w:line="240" w:lineRule="auto"/>
              <w:ind w:left="117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25" w:type="pct"/>
            <w:vAlign w:val="bottom"/>
          </w:tcPr>
          <w:p w14:paraId="66202BC7" w14:textId="62421B21" w:rsidR="007762E3" w:rsidRPr="00986A55" w:rsidRDefault="007762E3" w:rsidP="00776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7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5.03</w:t>
            </w:r>
          </w:p>
        </w:tc>
        <w:tc>
          <w:tcPr>
            <w:tcW w:w="144" w:type="pct"/>
            <w:vAlign w:val="bottom"/>
          </w:tcPr>
          <w:p w14:paraId="7B3C6F2B" w14:textId="77777777" w:rsidR="007762E3" w:rsidRPr="00986A55" w:rsidRDefault="007762E3" w:rsidP="00776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7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vAlign w:val="bottom"/>
          </w:tcPr>
          <w:p w14:paraId="5881CAD1" w14:textId="2DF4A4AE" w:rsidR="007762E3" w:rsidRPr="00986A55" w:rsidRDefault="007762E3" w:rsidP="0029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  <w:vAlign w:val="bottom"/>
          </w:tcPr>
          <w:p w14:paraId="064E9A0F" w14:textId="77777777" w:rsidR="007762E3" w:rsidRPr="00986A55" w:rsidRDefault="007762E3" w:rsidP="00776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1078D4AB" w14:textId="4EECB028" w:rsidR="007762E3" w:rsidRPr="00986A55" w:rsidRDefault="007762E3" w:rsidP="0029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5.03</w:t>
            </w:r>
          </w:p>
        </w:tc>
        <w:tc>
          <w:tcPr>
            <w:tcW w:w="147" w:type="pct"/>
            <w:vAlign w:val="bottom"/>
          </w:tcPr>
          <w:p w14:paraId="068365D6" w14:textId="77777777" w:rsidR="007762E3" w:rsidRPr="00986A55" w:rsidRDefault="007762E3" w:rsidP="00776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79E681AE" w14:textId="77777777" w:rsidR="007762E3" w:rsidRPr="00986A55" w:rsidRDefault="007762E3" w:rsidP="00776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2"/>
              <w:jc w:val="right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5.03</w:t>
            </w:r>
          </w:p>
        </w:tc>
      </w:tr>
      <w:tr w:rsidR="00BB78B0" w:rsidRPr="00986A55" w14:paraId="3A3ADB7A" w14:textId="77777777" w:rsidTr="00B87645">
        <w:trPr>
          <w:trHeight w:val="288"/>
        </w:trPr>
        <w:tc>
          <w:tcPr>
            <w:tcW w:w="2024" w:type="pct"/>
          </w:tcPr>
          <w:p w14:paraId="64EC0030" w14:textId="77777777" w:rsidR="00BB78B0" w:rsidRPr="00986A55" w:rsidRDefault="00BB78B0" w:rsidP="00BB78B0">
            <w:pPr>
              <w:tabs>
                <w:tab w:val="left" w:pos="117"/>
              </w:tabs>
              <w:spacing w:line="240" w:lineRule="auto"/>
              <w:ind w:left="117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625" w:type="pct"/>
            <w:vAlign w:val="bottom"/>
          </w:tcPr>
          <w:p w14:paraId="4CD01996" w14:textId="585E07F0" w:rsidR="00BB78B0" w:rsidRPr="00986A55" w:rsidRDefault="007762E3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7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4.75 - 5.03</w:t>
            </w:r>
          </w:p>
        </w:tc>
        <w:tc>
          <w:tcPr>
            <w:tcW w:w="144" w:type="pct"/>
            <w:vAlign w:val="bottom"/>
          </w:tcPr>
          <w:p w14:paraId="66727BC3" w14:textId="77777777" w:rsidR="00BB78B0" w:rsidRPr="00986A55" w:rsidRDefault="00BB78B0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vAlign w:val="bottom"/>
          </w:tcPr>
          <w:p w14:paraId="5102D3BC" w14:textId="77777777" w:rsidR="00BB78B0" w:rsidRPr="00986A55" w:rsidRDefault="00BB78B0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4.75 - 5.03</w:t>
            </w:r>
          </w:p>
        </w:tc>
        <w:tc>
          <w:tcPr>
            <w:tcW w:w="143" w:type="pct"/>
            <w:vAlign w:val="bottom"/>
          </w:tcPr>
          <w:p w14:paraId="7481C2B6" w14:textId="77777777" w:rsidR="00BB78B0" w:rsidRPr="00986A55" w:rsidRDefault="00BB78B0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3117C424" w14:textId="692EBDCE" w:rsidR="00BB78B0" w:rsidRPr="00986A55" w:rsidRDefault="00BB78B0" w:rsidP="0029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6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77CC7503" w14:textId="77777777" w:rsidR="00BB78B0" w:rsidRPr="00986A55" w:rsidRDefault="00BB78B0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79B1EF6B" w14:textId="77777777" w:rsidR="00BB78B0" w:rsidRPr="00986A55" w:rsidRDefault="00BB78B0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730F1" w:rsidRPr="00986A55" w14:paraId="408C6476" w14:textId="77777777" w:rsidTr="00B87645">
        <w:trPr>
          <w:trHeight w:val="288"/>
        </w:trPr>
        <w:tc>
          <w:tcPr>
            <w:tcW w:w="2024" w:type="pct"/>
          </w:tcPr>
          <w:p w14:paraId="7F0297AE" w14:textId="77777777" w:rsidR="00D730F1" w:rsidRPr="00986A55" w:rsidRDefault="00D730F1" w:rsidP="00D730F1">
            <w:pPr>
              <w:tabs>
                <w:tab w:val="left" w:pos="117"/>
              </w:tabs>
              <w:spacing w:line="240" w:lineRule="auto"/>
              <w:ind w:left="117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2181EF8A" w14:textId="04CCDFC1" w:rsidR="00D730F1" w:rsidRPr="00986A55" w:rsidRDefault="007762E3" w:rsidP="00D73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5.48 - 9.52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0CF4865" w14:textId="77777777" w:rsidR="00D730F1" w:rsidRPr="00986A55" w:rsidRDefault="00D730F1" w:rsidP="00D73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7B18F433" w14:textId="77777777" w:rsidR="00D730F1" w:rsidRPr="00986A55" w:rsidRDefault="00D730F1" w:rsidP="00D73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5.55 - 7.89</w:t>
            </w:r>
          </w:p>
        </w:tc>
        <w:tc>
          <w:tcPr>
            <w:tcW w:w="143" w:type="pct"/>
            <w:vAlign w:val="bottom"/>
          </w:tcPr>
          <w:p w14:paraId="075D3A7F" w14:textId="77777777" w:rsidR="00D730F1" w:rsidRPr="00986A55" w:rsidRDefault="00D730F1" w:rsidP="00D73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1E99D841" w14:textId="0B35616E" w:rsidR="00D730F1" w:rsidRPr="00986A55" w:rsidRDefault="00BB78B0" w:rsidP="00BB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2"/>
              <w:jc w:val="right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5.55 </w:t>
            </w:r>
            <w:r w:rsidR="007762E3"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9.52</w:t>
            </w:r>
          </w:p>
        </w:tc>
        <w:tc>
          <w:tcPr>
            <w:tcW w:w="147" w:type="pct"/>
            <w:vAlign w:val="bottom"/>
          </w:tcPr>
          <w:p w14:paraId="0F09FF59" w14:textId="77777777" w:rsidR="00D730F1" w:rsidRPr="00986A55" w:rsidRDefault="00D730F1" w:rsidP="00D73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0D95A29F" w14:textId="77777777" w:rsidR="00D730F1" w:rsidRPr="00986A55" w:rsidRDefault="00D730F1" w:rsidP="00D73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2"/>
              <w:jc w:val="right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5.55</w:t>
            </w:r>
          </w:p>
        </w:tc>
      </w:tr>
      <w:tr w:rsidR="00D730F1" w:rsidRPr="00986A55" w14:paraId="795D0CB3" w14:textId="77777777" w:rsidTr="00B87645">
        <w:trPr>
          <w:trHeight w:val="288"/>
        </w:trPr>
        <w:tc>
          <w:tcPr>
            <w:tcW w:w="2024" w:type="pct"/>
          </w:tcPr>
          <w:p w14:paraId="64F6CD45" w14:textId="77777777" w:rsidR="00D730F1" w:rsidRPr="00986A55" w:rsidRDefault="00D730F1" w:rsidP="00D730F1">
            <w:pPr>
              <w:tabs>
                <w:tab w:val="left" w:pos="117"/>
              </w:tabs>
              <w:spacing w:line="240" w:lineRule="auto"/>
              <w:ind w:left="117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6B2DB811" w14:textId="49A3970E" w:rsidR="00D730F1" w:rsidRPr="00986A55" w:rsidRDefault="007762E3" w:rsidP="00D73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7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7.50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3FB4282" w14:textId="77777777" w:rsidR="00D730F1" w:rsidRPr="00986A55" w:rsidRDefault="00D730F1" w:rsidP="00D73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69336970" w14:textId="77777777" w:rsidR="00D730F1" w:rsidRPr="00986A55" w:rsidRDefault="00D730F1" w:rsidP="00D73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7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7.50</w:t>
            </w:r>
          </w:p>
        </w:tc>
        <w:tc>
          <w:tcPr>
            <w:tcW w:w="143" w:type="pct"/>
            <w:vAlign w:val="bottom"/>
          </w:tcPr>
          <w:p w14:paraId="7460E352" w14:textId="77777777" w:rsidR="00D730F1" w:rsidRPr="00986A55" w:rsidRDefault="00D730F1" w:rsidP="00D73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43FDC7BC" w14:textId="1A0B9E22" w:rsidR="00D730F1" w:rsidRPr="00986A55" w:rsidRDefault="00BB78B0" w:rsidP="0029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7.50</w:t>
            </w:r>
          </w:p>
        </w:tc>
        <w:tc>
          <w:tcPr>
            <w:tcW w:w="147" w:type="pct"/>
            <w:vAlign w:val="bottom"/>
          </w:tcPr>
          <w:p w14:paraId="79E45661" w14:textId="77777777" w:rsidR="00D730F1" w:rsidRPr="00986A55" w:rsidRDefault="00D730F1" w:rsidP="00D73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47D2B455" w14:textId="77777777" w:rsidR="00D730F1" w:rsidRPr="00986A55" w:rsidRDefault="00D730F1" w:rsidP="00D73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2"/>
              <w:jc w:val="right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986A5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7.50</w:t>
            </w:r>
          </w:p>
        </w:tc>
      </w:tr>
    </w:tbl>
    <w:p w14:paraId="01BD177B" w14:textId="77777777" w:rsidR="006504F0" w:rsidRPr="00986A55" w:rsidRDefault="006504F0" w:rsidP="006504F0">
      <w:pPr>
        <w:pStyle w:val="block"/>
        <w:spacing w:after="0" w:line="240" w:lineRule="atLeast"/>
        <w:ind w:left="0"/>
        <w:rPr>
          <w:rFonts w:ascii="Angsana New" w:hAnsi="Angsana New" w:cs="Angsana New"/>
          <w:sz w:val="20"/>
          <w:lang w:val="en-US" w:bidi="th-TH"/>
        </w:rPr>
      </w:pPr>
    </w:p>
    <w:p w14:paraId="4E3A8540" w14:textId="7CF0B264" w:rsidR="006504F0" w:rsidRPr="00986A55" w:rsidRDefault="007301FD" w:rsidP="006504F0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86A55"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  <w:r w:rsidR="006504F0" w:rsidRPr="00986A55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หนี้สินที่มีภาระดอกเบี้ยส่วนที่มีหลักประกัน</w:t>
      </w:r>
      <w:r w:rsidR="006504F0"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ณ วันที่</w:t>
      </w:r>
      <w:r w:rsidR="004F62DB" w:rsidRPr="00986A55">
        <w:rPr>
          <w:rFonts w:ascii="Angsana New" w:hAnsi="Angsana New" w:cs="Angsana New"/>
          <w:sz w:val="30"/>
          <w:szCs w:val="30"/>
          <w:lang w:bidi="th-TH"/>
        </w:rPr>
        <w:t xml:space="preserve"> 3</w:t>
      </w:r>
      <w:r w:rsidR="001C008F" w:rsidRPr="00986A55">
        <w:rPr>
          <w:rFonts w:ascii="Angsana New" w:hAnsi="Angsana New" w:cs="Angsana New" w:hint="cs"/>
          <w:sz w:val="30"/>
          <w:szCs w:val="30"/>
          <w:cs/>
          <w:lang w:bidi="th-TH"/>
        </w:rPr>
        <w:t>0</w:t>
      </w:r>
      <w:r w:rsidR="004F62DB" w:rsidRPr="00986A5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730F1"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กันยายน</w:t>
      </w:r>
      <w:r w:rsidR="004F62DB"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13E37" w:rsidRPr="00986A55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4F62DB"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F62DB"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4F62DB"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4F62DB" w:rsidRPr="00986A55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6504F0"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ธันวาคม</w:t>
      </w:r>
      <w:r w:rsidR="004F62DB" w:rsidRPr="00986A55">
        <w:rPr>
          <w:rFonts w:ascii="Angsana New" w:hAnsi="Angsana New" w:cs="Angsana New"/>
          <w:sz w:val="30"/>
          <w:szCs w:val="30"/>
          <w:lang w:bidi="th-TH"/>
        </w:rPr>
        <w:t xml:space="preserve"> 256</w:t>
      </w:r>
      <w:r w:rsidR="00513E37" w:rsidRPr="00986A55">
        <w:rPr>
          <w:rFonts w:ascii="Angsana New" w:hAnsi="Angsana New" w:cs="Angsana New"/>
          <w:sz w:val="30"/>
          <w:szCs w:val="30"/>
          <w:lang w:bidi="th-TH"/>
        </w:rPr>
        <w:t>1</w:t>
      </w:r>
      <w:r w:rsidR="006504F0"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6504F0" w:rsidRPr="00986A55">
        <w:rPr>
          <w:rFonts w:ascii="Angsana New" w:hAnsi="Angsana New" w:cs="Angsana New"/>
          <w:sz w:val="30"/>
          <w:szCs w:val="30"/>
          <w:cs/>
          <w:lang w:bidi="th-TH"/>
        </w:rPr>
        <w:t>มีรายละเอียดของหลักประกันซึ่งเป็น</w:t>
      </w:r>
      <w:r w:rsidR="006504F0"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</w:t>
      </w:r>
      <w:r w:rsidR="006504F0" w:rsidRPr="00986A55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p w14:paraId="3616D19A" w14:textId="77777777" w:rsidR="006504F0" w:rsidRPr="00986A55" w:rsidRDefault="006504F0" w:rsidP="006504F0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009" w:type="dxa"/>
        <w:tblInd w:w="56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9"/>
        <w:gridCol w:w="1215"/>
        <w:gridCol w:w="1170"/>
        <w:gridCol w:w="1125"/>
        <w:gridCol w:w="1170"/>
      </w:tblGrid>
      <w:tr w:rsidR="006504F0" w:rsidRPr="00986A55" w14:paraId="37F2581B" w14:textId="77777777" w:rsidTr="00B87645">
        <w:trPr>
          <w:cantSplit/>
        </w:trPr>
        <w:tc>
          <w:tcPr>
            <w:tcW w:w="4329" w:type="dxa"/>
          </w:tcPr>
          <w:p w14:paraId="2473DA43" w14:textId="77777777" w:rsidR="006504F0" w:rsidRPr="00986A55" w:rsidRDefault="006504F0" w:rsidP="00B8764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0B89039A" w14:textId="77777777" w:rsidR="006504F0" w:rsidRPr="00986A55" w:rsidRDefault="006504F0" w:rsidP="00B8764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25BD475" w14:textId="77777777" w:rsidR="006504F0" w:rsidRPr="00986A55" w:rsidRDefault="006504F0" w:rsidP="00B8764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30F1" w:rsidRPr="00986A55" w14:paraId="6484BD46" w14:textId="77777777" w:rsidTr="00B87645">
        <w:trPr>
          <w:cantSplit/>
        </w:trPr>
        <w:tc>
          <w:tcPr>
            <w:tcW w:w="4329" w:type="dxa"/>
          </w:tcPr>
          <w:p w14:paraId="672AE836" w14:textId="77777777" w:rsidR="00D730F1" w:rsidRPr="00986A55" w:rsidRDefault="00D730F1" w:rsidP="00D730F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hideMark/>
          </w:tcPr>
          <w:p w14:paraId="741B48BD" w14:textId="60798607" w:rsidR="00D730F1" w:rsidRPr="00986A55" w:rsidRDefault="00D730F1" w:rsidP="00D730F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30 กันยายน </w:t>
            </w: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170" w:type="dxa"/>
          </w:tcPr>
          <w:p w14:paraId="55C274CB" w14:textId="77777777" w:rsidR="00D730F1" w:rsidRPr="00986A55" w:rsidRDefault="00D730F1" w:rsidP="00D730F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125" w:type="dxa"/>
            <w:hideMark/>
          </w:tcPr>
          <w:p w14:paraId="20076C96" w14:textId="40BA1DCA" w:rsidR="00D730F1" w:rsidRPr="00986A55" w:rsidRDefault="00D730F1" w:rsidP="00D730F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30 กันยายน </w:t>
            </w: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170" w:type="dxa"/>
          </w:tcPr>
          <w:p w14:paraId="57DD6BFD" w14:textId="77777777" w:rsidR="00D730F1" w:rsidRPr="00986A55" w:rsidRDefault="00D730F1" w:rsidP="00D730F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D730F1" w:rsidRPr="00986A55" w14:paraId="1FB15122" w14:textId="77777777" w:rsidTr="00B87645">
        <w:trPr>
          <w:cantSplit/>
        </w:trPr>
        <w:tc>
          <w:tcPr>
            <w:tcW w:w="4329" w:type="dxa"/>
          </w:tcPr>
          <w:p w14:paraId="535E03A4" w14:textId="77777777" w:rsidR="00D730F1" w:rsidRPr="00986A55" w:rsidRDefault="00D730F1" w:rsidP="00D730F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58BE82EB" w14:textId="77777777" w:rsidR="00D730F1" w:rsidRPr="00986A55" w:rsidRDefault="00D730F1" w:rsidP="00D730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B62CF" w:rsidRPr="00986A55" w14:paraId="67B49855" w14:textId="77777777" w:rsidTr="00B87645">
        <w:trPr>
          <w:cantSplit/>
        </w:trPr>
        <w:tc>
          <w:tcPr>
            <w:tcW w:w="4329" w:type="dxa"/>
          </w:tcPr>
          <w:p w14:paraId="70823E12" w14:textId="77777777" w:rsidR="00BB62CF" w:rsidRPr="00986A55" w:rsidRDefault="00BB62CF" w:rsidP="00BB62CF">
            <w:pPr>
              <w:spacing w:line="240" w:lineRule="auto"/>
              <w:ind w:right="-259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15" w:type="dxa"/>
          </w:tcPr>
          <w:p w14:paraId="4F9425A2" w14:textId="04B1DBC3" w:rsidR="00BB62CF" w:rsidRPr="00986A55" w:rsidRDefault="005C0EA0" w:rsidP="00BB62CF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53,500</w:t>
            </w:r>
          </w:p>
        </w:tc>
        <w:tc>
          <w:tcPr>
            <w:tcW w:w="1170" w:type="dxa"/>
          </w:tcPr>
          <w:p w14:paraId="0174A3AD" w14:textId="77777777" w:rsidR="00BB62CF" w:rsidRPr="00986A55" w:rsidRDefault="00BB62CF" w:rsidP="00BB62CF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3,103</w:t>
            </w:r>
          </w:p>
        </w:tc>
        <w:tc>
          <w:tcPr>
            <w:tcW w:w="1125" w:type="dxa"/>
          </w:tcPr>
          <w:p w14:paraId="72B7E5EF" w14:textId="7E394006" w:rsidR="00BB62CF" w:rsidRPr="00986A55" w:rsidRDefault="00BB62CF" w:rsidP="00BB62C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1170" w:type="dxa"/>
          </w:tcPr>
          <w:p w14:paraId="13FCE39C" w14:textId="77777777" w:rsidR="00BB62CF" w:rsidRPr="00986A55" w:rsidRDefault="00BB62CF" w:rsidP="00BB62C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</w:tr>
      <w:tr w:rsidR="00BB62CF" w:rsidRPr="00986A55" w14:paraId="2E859A24" w14:textId="77777777" w:rsidTr="00B87645">
        <w:trPr>
          <w:cantSplit/>
        </w:trPr>
        <w:tc>
          <w:tcPr>
            <w:tcW w:w="4329" w:type="dxa"/>
          </w:tcPr>
          <w:p w14:paraId="1644EBB8" w14:textId="77777777" w:rsidR="00BB62CF" w:rsidRPr="00986A55" w:rsidRDefault="00BB62CF" w:rsidP="00BB62C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215" w:type="dxa"/>
            <w:shd w:val="clear" w:color="auto" w:fill="auto"/>
          </w:tcPr>
          <w:p w14:paraId="6D13A877" w14:textId="60D85095" w:rsidR="00BB62CF" w:rsidRPr="00986A55" w:rsidRDefault="00A77EB8" w:rsidP="00BB62C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2,552,3</w:t>
            </w:r>
            <w:r w:rsidR="00601376"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170" w:type="dxa"/>
          </w:tcPr>
          <w:p w14:paraId="2632C708" w14:textId="77777777" w:rsidR="00BB62CF" w:rsidRPr="00986A55" w:rsidRDefault="00BB62CF" w:rsidP="00BB62CF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2,383,496</w:t>
            </w:r>
          </w:p>
        </w:tc>
        <w:tc>
          <w:tcPr>
            <w:tcW w:w="1125" w:type="dxa"/>
          </w:tcPr>
          <w:p w14:paraId="050A43AB" w14:textId="755A2149" w:rsidR="00BB62CF" w:rsidRPr="00986A55" w:rsidRDefault="00BB62CF" w:rsidP="00BB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5D2AEB7" w14:textId="77777777" w:rsidR="00BB62CF" w:rsidRPr="00986A55" w:rsidRDefault="00BB62CF" w:rsidP="00BB62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B62CF" w:rsidRPr="00986A55" w14:paraId="3D21CCA2" w14:textId="77777777" w:rsidTr="00B87645">
        <w:trPr>
          <w:cantSplit/>
        </w:trPr>
        <w:tc>
          <w:tcPr>
            <w:tcW w:w="4329" w:type="dxa"/>
          </w:tcPr>
          <w:p w14:paraId="56773410" w14:textId="77777777" w:rsidR="00BB62CF" w:rsidRPr="00986A55" w:rsidRDefault="00BB62CF" w:rsidP="00BB62C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1215" w:type="dxa"/>
          </w:tcPr>
          <w:p w14:paraId="3615339D" w14:textId="1922A961" w:rsidR="00BB62CF" w:rsidRPr="00986A55" w:rsidRDefault="0049305E" w:rsidP="00BB62C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71,238</w:t>
            </w:r>
          </w:p>
        </w:tc>
        <w:tc>
          <w:tcPr>
            <w:tcW w:w="1170" w:type="dxa"/>
          </w:tcPr>
          <w:p w14:paraId="6669D3CB" w14:textId="77777777" w:rsidR="00BB62CF" w:rsidRPr="00986A55" w:rsidRDefault="00BB62CF" w:rsidP="00BB62C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411,710</w:t>
            </w:r>
          </w:p>
        </w:tc>
        <w:tc>
          <w:tcPr>
            <w:tcW w:w="1125" w:type="dxa"/>
          </w:tcPr>
          <w:p w14:paraId="04EEF0B6" w14:textId="1DBBD825" w:rsidR="00BB62CF" w:rsidRPr="00986A55" w:rsidRDefault="00BB62CF" w:rsidP="00BB62C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D95210D" w14:textId="77777777" w:rsidR="00BB62CF" w:rsidRPr="00986A55" w:rsidRDefault="00BB62CF" w:rsidP="00BB62C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B62CF" w:rsidRPr="00986A55" w14:paraId="46077DA4" w14:textId="77777777" w:rsidTr="00B87645">
        <w:trPr>
          <w:cantSplit/>
          <w:trHeight w:val="72"/>
        </w:trPr>
        <w:tc>
          <w:tcPr>
            <w:tcW w:w="4329" w:type="dxa"/>
          </w:tcPr>
          <w:p w14:paraId="54B445AE" w14:textId="77777777" w:rsidR="00BB62CF" w:rsidRPr="00986A55" w:rsidRDefault="00BB62CF" w:rsidP="00BB62C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</w:tcPr>
          <w:p w14:paraId="22E21475" w14:textId="1FFADD53" w:rsidR="00BB62CF" w:rsidRPr="00986A55" w:rsidRDefault="00A77EB8" w:rsidP="00BB62C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2,677,0</w:t>
            </w:r>
            <w:r w:rsidR="00601376"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563783BA" w14:textId="77777777" w:rsidR="00BB62CF" w:rsidRPr="00986A55" w:rsidRDefault="00BB62CF" w:rsidP="00BB62C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2,798,309</w:t>
            </w:r>
          </w:p>
        </w:tc>
        <w:tc>
          <w:tcPr>
            <w:tcW w:w="1125" w:type="dxa"/>
          </w:tcPr>
          <w:p w14:paraId="2AC54B64" w14:textId="4A5FC933" w:rsidR="00BB62CF" w:rsidRPr="00986A55" w:rsidRDefault="00BB62CF" w:rsidP="00BB62C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170" w:type="dxa"/>
          </w:tcPr>
          <w:p w14:paraId="6DEA067B" w14:textId="77777777" w:rsidR="00BB62CF" w:rsidRPr="00986A55" w:rsidRDefault="00BB62CF" w:rsidP="00BB62C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3,000</w:t>
            </w:r>
          </w:p>
        </w:tc>
      </w:tr>
    </w:tbl>
    <w:p w14:paraId="286BD838" w14:textId="77777777" w:rsidR="006504F0" w:rsidRPr="00986A55" w:rsidRDefault="006504F0" w:rsidP="006504F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C529570" w14:textId="77777777" w:rsidR="006504F0" w:rsidRPr="00986A55" w:rsidRDefault="006504F0" w:rsidP="006504F0">
      <w:pPr>
        <w:pStyle w:val="block"/>
        <w:spacing w:after="0" w:line="240" w:lineRule="atLeast"/>
        <w:ind w:left="540" w:hanging="22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986A55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บริ</w:t>
      </w:r>
      <w:r w:rsidRPr="00986A55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ษัท</w:t>
      </w:r>
      <w:r w:rsidRPr="00986A55">
        <w:rPr>
          <w:rFonts w:ascii="Angsana New" w:hAnsi="Angsana New" w:cs="Angsana New"/>
          <w:i/>
          <w:iCs/>
          <w:sz w:val="30"/>
          <w:szCs w:val="30"/>
          <w:rtl/>
          <w:cs/>
          <w:lang w:val="en-US"/>
        </w:rPr>
        <w:t xml:space="preserve"> </w:t>
      </w:r>
      <w:r w:rsidRPr="00986A55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บูทิค</w:t>
      </w:r>
      <w:r w:rsidRPr="00986A55">
        <w:rPr>
          <w:rFonts w:ascii="Angsana New" w:hAnsi="Angsana New" w:cs="Angsana New"/>
          <w:i/>
          <w:iCs/>
          <w:sz w:val="30"/>
          <w:szCs w:val="30"/>
          <w:rtl/>
          <w:cs/>
          <w:lang w:val="en-US"/>
        </w:rPr>
        <w:t xml:space="preserve"> </w:t>
      </w:r>
      <w:r w:rsidRPr="00986A55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คอร์ปอเรชั่น</w:t>
      </w:r>
      <w:r w:rsidRPr="00986A55">
        <w:rPr>
          <w:rFonts w:ascii="Angsana New" w:hAnsi="Angsana New" w:cs="Angsana New"/>
          <w:i/>
          <w:iCs/>
          <w:sz w:val="30"/>
          <w:szCs w:val="30"/>
          <w:rtl/>
          <w:cs/>
          <w:lang w:val="en-US"/>
        </w:rPr>
        <w:t xml:space="preserve"> </w:t>
      </w:r>
      <w:r w:rsidRPr="00986A55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จำกัด </w:t>
      </w:r>
      <w:r w:rsidRPr="00986A55">
        <w:rPr>
          <w:rFonts w:ascii="Angsana New" w:hAnsi="Angsana New" w:cs="Angsana New"/>
          <w:i/>
          <w:iCs/>
          <w:sz w:val="30"/>
          <w:szCs w:val="30"/>
          <w:lang w:val="en-US" w:bidi="th-TH"/>
        </w:rPr>
        <w:t>(</w:t>
      </w:r>
      <w:r w:rsidRPr="00986A55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มหาชน</w:t>
      </w:r>
      <w:r w:rsidRPr="00986A55">
        <w:rPr>
          <w:rFonts w:ascii="Angsana New" w:hAnsi="Angsana New" w:cs="Angsana New"/>
          <w:i/>
          <w:iCs/>
          <w:sz w:val="30"/>
          <w:szCs w:val="30"/>
          <w:lang w:val="en-US" w:bidi="th-TH"/>
        </w:rPr>
        <w:t>)</w:t>
      </w:r>
    </w:p>
    <w:p w14:paraId="173BD344" w14:textId="77777777" w:rsidR="006504F0" w:rsidRPr="00986A55" w:rsidRDefault="006504F0" w:rsidP="006504F0">
      <w:pPr>
        <w:pStyle w:val="block"/>
        <w:spacing w:after="0" w:line="240" w:lineRule="atLeast"/>
        <w:ind w:left="540" w:hanging="22"/>
        <w:jc w:val="thaiDistribute"/>
        <w:rPr>
          <w:rFonts w:ascii="Angsana New" w:hAnsi="Angsana New" w:cs="Angsana New"/>
          <w:i/>
          <w:iCs/>
          <w:sz w:val="16"/>
          <w:szCs w:val="16"/>
          <w:cs/>
          <w:lang w:val="th-TH" w:bidi="th-TH"/>
        </w:rPr>
      </w:pPr>
    </w:p>
    <w:p w14:paraId="6D24888E" w14:textId="77777777" w:rsidR="006504F0" w:rsidRPr="00986A55" w:rsidRDefault="006504F0" w:rsidP="006504F0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86A55">
        <w:rPr>
          <w:rFonts w:ascii="Angsana New" w:hAnsi="Angsana New" w:cs="Angsana New"/>
          <w:sz w:val="30"/>
          <w:szCs w:val="30"/>
          <w:cs/>
          <w:lang w:val="th-TH" w:bidi="th-TH"/>
        </w:rPr>
        <w:tab/>
      </w:r>
      <w:r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>หุ้นกู้ของบริษัทค้ำประกันโดยหุ้นสามัญของบริษัท ซึ่งถือโดย</w:t>
      </w:r>
      <w:r w:rsidRPr="00986A55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บริษัท บี คอร์ปอเรชั่น โฮลดิ้งส์ </w:t>
      </w:r>
      <w:r w:rsidRPr="00986A55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จำกัด</w:t>
      </w:r>
      <w:r w:rsidRPr="00986A55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 xml:space="preserve">จำนวน </w:t>
      </w:r>
      <w:r w:rsidR="00513E37" w:rsidRPr="00986A55">
        <w:rPr>
          <w:rFonts w:ascii="Angsana New" w:hAnsi="Angsana New" w:cs="Angsana New"/>
          <w:sz w:val="30"/>
          <w:szCs w:val="30"/>
          <w:lang w:val="en-US" w:bidi="th-TH"/>
        </w:rPr>
        <w:t>91.22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ล้านหุ้น 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มูลค่าหุ้นละ 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="002F52CC"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14:paraId="2D9799E9" w14:textId="77777777" w:rsidR="006504F0" w:rsidRPr="00986A55" w:rsidRDefault="006504F0" w:rsidP="006504F0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14:paraId="2BF84FE5" w14:textId="77777777" w:rsidR="006504F0" w:rsidRPr="00986A55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986A55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บริษัท บูทิค เซอร์วิสท์ อพาร์ทเม้นท์ส จำกัด</w:t>
      </w:r>
    </w:p>
    <w:p w14:paraId="701DCC45" w14:textId="77777777" w:rsidR="006504F0" w:rsidRPr="00986A55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Cs w:val="22"/>
          <w:lang w:val="en-US" w:bidi="th-TH"/>
        </w:rPr>
      </w:pPr>
    </w:p>
    <w:p w14:paraId="4232693B" w14:textId="77777777" w:rsidR="006504F0" w:rsidRPr="00986A55" w:rsidRDefault="006504F0" w:rsidP="006504F0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sz w:val="30"/>
          <w:szCs w:val="30"/>
          <w:cs/>
          <w:lang w:val="th-TH" w:bidi="th-TH"/>
        </w:rPr>
      </w:pPr>
      <w:r w:rsidRPr="00986A55">
        <w:rPr>
          <w:rFonts w:ascii="Angsana New" w:hAnsi="Angsana New" w:cs="Angsana New"/>
          <w:sz w:val="30"/>
          <w:szCs w:val="30"/>
          <w:cs/>
          <w:lang w:val="th-TH" w:bidi="th-TH"/>
        </w:rPr>
        <w:tab/>
      </w:r>
      <w:r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>เงินกู้</w:t>
      </w:r>
      <w:r w:rsidR="00457DE7"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>ยืม</w:t>
      </w:r>
      <w:r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 xml:space="preserve">ระยะยาวจากสถาบันการเงินของบริษัทย่อยค้ำประกันโดยที่ดินของบริษัทที่เกี่ยวข้องกันอื่นแห่งหนึ่ง โดยเป็นสินทรัพย์ค้ำประกันลำดับรอง </w:t>
      </w:r>
    </w:p>
    <w:p w14:paraId="22FBC125" w14:textId="77777777" w:rsidR="006504F0" w:rsidRPr="00986A55" w:rsidRDefault="006504F0" w:rsidP="006504F0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16"/>
          <w:szCs w:val="16"/>
          <w:cs/>
          <w:lang w:val="th-TH" w:bidi="th-TH"/>
        </w:rPr>
      </w:pPr>
    </w:p>
    <w:p w14:paraId="2F2D7193" w14:textId="77777777" w:rsidR="006504F0" w:rsidRPr="00986A55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986A55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บริษัท บูทิค เชียงใหม่ นิมมาน วัน จำกัด</w:t>
      </w:r>
    </w:p>
    <w:p w14:paraId="7D6AD2AA" w14:textId="77777777" w:rsidR="006504F0" w:rsidRPr="00986A55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0620C1CB" w14:textId="77777777" w:rsidR="006504F0" w:rsidRPr="00986A55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>เงินกู้</w:t>
      </w:r>
      <w:r w:rsidR="00457DE7"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>ยืม</w:t>
      </w:r>
      <w:r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>ระยะยาวจากสถาบันการเงินของบริษัทย่อยค้ำประกันโดยหุ้นสามัญของบริษัทย่อย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ซึ่งถือโดย</w:t>
      </w:r>
      <w:r w:rsidRPr="00986A55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>จำนวน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35.82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มูลค่าหุ้นละ 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5 </w:t>
      </w:r>
      <w:r w:rsidR="00457DE7"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14:paraId="31B729F1" w14:textId="77777777" w:rsidR="006504F0" w:rsidRPr="00986A55" w:rsidRDefault="006504F0" w:rsidP="006504F0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16"/>
          <w:szCs w:val="16"/>
          <w:cs/>
          <w:lang w:val="th-TH" w:bidi="th-TH"/>
        </w:rPr>
      </w:pPr>
    </w:p>
    <w:p w14:paraId="5AD0C7EF" w14:textId="77777777" w:rsidR="006504F0" w:rsidRPr="00986A55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986A55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บริษัท บูทิค เชียงใหม่ นิมมาน ทู  จำกัด</w:t>
      </w:r>
    </w:p>
    <w:p w14:paraId="1692FD4F" w14:textId="77777777" w:rsidR="006504F0" w:rsidRPr="00986A55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200C7F3E" w14:textId="77777777" w:rsidR="006504F0" w:rsidRPr="00986A55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>เงินกู้</w:t>
      </w:r>
      <w:r w:rsidR="00457DE7"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>ยืม</w:t>
      </w:r>
      <w:r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>ระยะยาวจากสถาบันการเงินของบริษัทย่อยค้ำประกันโดยหุ้นสามัญของบริษัทย่อย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ซึ่งถือโดย</w:t>
      </w:r>
      <w:r w:rsidRPr="00986A55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>จำนวน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4.00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มูลค่าหุ้นละ 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5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1A7A2233" w14:textId="77777777" w:rsidR="006504F0" w:rsidRPr="00986A55" w:rsidRDefault="006504F0" w:rsidP="006504F0">
      <w:pPr>
        <w:pStyle w:val="block"/>
        <w:spacing w:after="0" w:line="240" w:lineRule="auto"/>
        <w:ind w:left="0" w:right="-45"/>
        <w:jc w:val="thaiDistribute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5A7ECC9A" w14:textId="77777777" w:rsidR="006504F0" w:rsidRPr="00986A55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986A55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บริษัท บูทิค เชียงใหม่ นิมมาน ทรี จำกัด</w:t>
      </w:r>
    </w:p>
    <w:p w14:paraId="4D7C1420" w14:textId="77777777" w:rsidR="006504F0" w:rsidRPr="00986A55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2C1CE3D9" w14:textId="77777777" w:rsidR="006504F0" w:rsidRPr="00986A55" w:rsidRDefault="006504F0" w:rsidP="007301FD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rtl/>
          <w:cs/>
          <w:lang w:val="en-US" w:bidi="th-TH"/>
        </w:rPr>
      </w:pPr>
      <w:r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>เงินกู้</w:t>
      </w:r>
      <w:r w:rsidR="00457DE7"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>ยืม</w:t>
      </w:r>
      <w:r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>ระยะยาวจากสถาบันการเงินของบริษัทย่อยค้ำประกันโดยหุ้นสามัญของบริษัทย่อย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ซึ่งถือโดย</w:t>
      </w:r>
      <w:r w:rsidRPr="00986A55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>จำนวน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6.00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มูลค่าหุ้นละ 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5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6B5DB599" w14:textId="77777777" w:rsidR="00513E37" w:rsidRPr="00986A55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986A55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บริษัท บูทิค กมลา </w:t>
      </w:r>
      <w:r w:rsidRPr="00986A55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</w:t>
      </w:r>
      <w:r w:rsidRPr="00986A55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จำกัด</w:t>
      </w:r>
    </w:p>
    <w:p w14:paraId="050CB083" w14:textId="77777777" w:rsidR="00513E37" w:rsidRPr="00986A55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52DC43DE" w14:textId="77777777" w:rsidR="00513E37" w:rsidRPr="00986A55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>เงินกู้ยืมระยะยาวจากสถาบันการเงินของบริษัทย่อยค้ำประกันโดยหุ้นสามัญของบริษัทย่อย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ซึ่งถือโดย</w:t>
      </w:r>
      <w:r w:rsidRPr="00986A55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>จำนวน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13.3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มูลค่าหุ้นละ 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5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672470EA" w14:textId="77777777" w:rsidR="00513E37" w:rsidRPr="00986A55" w:rsidRDefault="00513E37" w:rsidP="00513E3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b/>
          <w:bCs/>
          <w:sz w:val="12"/>
          <w:szCs w:val="12"/>
          <w:rtl/>
          <w:cs/>
          <w:lang w:val="th-TH" w:bidi="th-TH"/>
        </w:rPr>
      </w:pPr>
    </w:p>
    <w:p w14:paraId="7C0CB5F8" w14:textId="77777777" w:rsidR="00513E37" w:rsidRPr="00986A55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986A55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บริษัท บูทิค แบ็งค็อก สุขุมวิท </w:t>
      </w:r>
      <w:r w:rsidRPr="00986A55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36</w:t>
      </w:r>
      <w:r w:rsidRPr="00986A55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จำกัด</w:t>
      </w:r>
    </w:p>
    <w:p w14:paraId="0EADD9B1" w14:textId="77777777" w:rsidR="00513E37" w:rsidRPr="00986A55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3E8512AC" w14:textId="3AF1B782" w:rsidR="00513E37" w:rsidRPr="00986A55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>เงินกู้ยืมระยะยาวจากสถาบันการเงินของบริษัทย่อยค้ำประกันโดยหุ้นสามัญของบริษัทย่อย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ซึ่งถือโดย</w:t>
      </w:r>
      <w:r w:rsidRPr="00986A55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>จำนวน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23.75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มูลค่าหุ้นละ 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5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6619B95C" w14:textId="03E8F50A" w:rsidR="00A5690C" w:rsidRPr="00986A55" w:rsidRDefault="00A5690C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7AC9FA5F" w14:textId="77777777" w:rsidR="00A5690C" w:rsidRPr="00986A55" w:rsidRDefault="00A5690C" w:rsidP="00A5690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986A55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บริษัท บูทิค พระโขนง ทรี จำกัด</w:t>
      </w:r>
    </w:p>
    <w:p w14:paraId="285F1AC6" w14:textId="77777777" w:rsidR="00A5690C" w:rsidRPr="00986A55" w:rsidRDefault="00A5690C" w:rsidP="00A5690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6392E017" w14:textId="479F3352" w:rsidR="00A5690C" w:rsidRPr="00986A55" w:rsidRDefault="00A5690C" w:rsidP="00A5690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>เงินกู้ยืมระยะยาวจากสถาบันการเงินของบริษัทย่อยค้ำประกันโดยหุ้นสามัญของบริษัทย่อย</w:t>
      </w: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ซึ่งถือโดย</w:t>
      </w:r>
      <w:r w:rsidRPr="00986A55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986A55">
        <w:rPr>
          <w:rFonts w:ascii="Angsana New" w:hAnsi="Angsana New" w:cs="Angsana New" w:hint="cs"/>
          <w:sz w:val="30"/>
          <w:szCs w:val="30"/>
          <w:cs/>
          <w:lang w:val="th-TH" w:bidi="th-TH"/>
        </w:rPr>
        <w:t>จำนวน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A3649" w:rsidRPr="00986A55">
        <w:rPr>
          <w:rFonts w:ascii="Angsana New" w:hAnsi="Angsana New" w:cs="Angsana New"/>
          <w:sz w:val="30"/>
          <w:szCs w:val="30"/>
          <w:lang w:val="en-US" w:bidi="th-TH"/>
        </w:rPr>
        <w:t>10.20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มูลค่าหุ้นละ 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5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122A333E" w14:textId="77777777" w:rsidR="00513E37" w:rsidRPr="00986A55" w:rsidRDefault="00513E37" w:rsidP="00513E3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b/>
          <w:bCs/>
          <w:sz w:val="16"/>
          <w:szCs w:val="16"/>
          <w:rtl/>
          <w:cs/>
          <w:lang w:val="th-TH" w:bidi="th-TH"/>
        </w:rPr>
      </w:pPr>
    </w:p>
    <w:p w14:paraId="77FC946E" w14:textId="77777777" w:rsidR="006504F0" w:rsidRPr="00986A55" w:rsidRDefault="006504F0" w:rsidP="006504F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กลุ่มบริษัทลงนามในสัญญาเงินกู้กับธนาคารเพื่อจัดหาเงินทุนสำหรับต้นทุนโครงการ</w:t>
      </w:r>
      <w:r w:rsidRPr="00986A55">
        <w:rPr>
          <w:rFonts w:ascii="Angsana New" w:hAnsi="Angsana New" w:cs="Angsana New" w:hint="cs"/>
          <w:sz w:val="30"/>
          <w:szCs w:val="30"/>
          <w:cs/>
        </w:rPr>
        <w:t>หลายโครงการ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ภายใต้สัญญาเงินกู้ กลุ่มบริษัทต้องปฏิบัติตามเงื่อนไขตามที่ระบุไว้ในสัญญา เช่น การดำรงอัตราส่วนทางการเงิน การดำรงสัดส่วนของผู้ถือหุ้น และการโอนสิทธิตามสัญญาประกันภัยในทรัพย์สินโครงการให้แก่ธนาคาร </w:t>
      </w:r>
    </w:p>
    <w:p w14:paraId="2FD74808" w14:textId="77777777" w:rsidR="006504F0" w:rsidRPr="00986A55" w:rsidRDefault="006504F0" w:rsidP="006504F0">
      <w:pPr>
        <w:spacing w:line="240" w:lineRule="auto"/>
        <w:ind w:left="547"/>
        <w:jc w:val="thaiDistribute"/>
        <w:rPr>
          <w:rFonts w:cs="Angsana New"/>
          <w:sz w:val="14"/>
          <w:szCs w:val="14"/>
        </w:rPr>
      </w:pPr>
    </w:p>
    <w:p w14:paraId="70F32F59" w14:textId="39927107" w:rsidR="006504F0" w:rsidRPr="00986A55" w:rsidRDefault="006504F0" w:rsidP="006504F0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ณ วันที่</w:t>
      </w:r>
      <w:r w:rsidR="004F62DB" w:rsidRPr="00986A55">
        <w:rPr>
          <w:rFonts w:ascii="Angsana New" w:hAnsi="Angsana New" w:cs="Angsana New"/>
          <w:sz w:val="30"/>
          <w:szCs w:val="30"/>
        </w:rPr>
        <w:t xml:space="preserve"> </w:t>
      </w:r>
      <w:r w:rsidR="0027631F" w:rsidRPr="00986A55">
        <w:rPr>
          <w:rFonts w:ascii="Angsana New" w:hAnsi="Angsana New" w:cs="Angsana New"/>
          <w:sz w:val="30"/>
          <w:szCs w:val="30"/>
        </w:rPr>
        <w:t xml:space="preserve">30 </w:t>
      </w:r>
      <w:r w:rsidR="0040419B" w:rsidRPr="00986A5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27631F"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="0027631F" w:rsidRPr="00986A55">
        <w:rPr>
          <w:rFonts w:ascii="Angsana New" w:hAnsi="Angsana New" w:cs="Angsana New"/>
          <w:sz w:val="30"/>
          <w:szCs w:val="30"/>
        </w:rPr>
        <w:t xml:space="preserve">2562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บริษัทต้องให้การสนับสนุนทางการเงินแก่ผู้กู้ซึ่งเป็นบริษัทที่เกี่ยวข้องกันตามที่ระบุไว้ในสัญญาเงินกู้ (ดูหมายเหตุข้อ </w:t>
      </w:r>
      <w:r w:rsidR="004F62DB" w:rsidRPr="00986A55">
        <w:rPr>
          <w:rFonts w:ascii="Angsana New" w:hAnsi="Angsana New" w:cs="Angsana New"/>
          <w:sz w:val="30"/>
          <w:szCs w:val="30"/>
        </w:rPr>
        <w:t>1</w:t>
      </w:r>
      <w:r w:rsidR="00601376" w:rsidRPr="00986A55">
        <w:rPr>
          <w:rFonts w:ascii="Angsana New" w:hAnsi="Angsana New" w:cs="Angsana New"/>
          <w:sz w:val="30"/>
          <w:szCs w:val="30"/>
        </w:rPr>
        <w:t>6</w:t>
      </w:r>
      <w:r w:rsidRPr="00986A55">
        <w:rPr>
          <w:rFonts w:ascii="Angsana New" w:hAnsi="Angsana New" w:cs="Angsana New"/>
          <w:sz w:val="30"/>
          <w:szCs w:val="30"/>
        </w:rPr>
        <w:t>)</w:t>
      </w:r>
    </w:p>
    <w:p w14:paraId="3C6C5E5F" w14:textId="77777777" w:rsidR="006504F0" w:rsidRPr="00986A55" w:rsidRDefault="006504F0" w:rsidP="006504F0">
      <w:pPr>
        <w:pStyle w:val="block"/>
        <w:spacing w:after="0" w:line="240" w:lineRule="atLeast"/>
        <w:ind w:left="540" w:hanging="22"/>
        <w:jc w:val="thaiDistribute"/>
        <w:rPr>
          <w:rFonts w:ascii="Angsana New" w:hAnsi="Angsana New" w:cs="Angsana New"/>
          <w:b/>
          <w:bCs/>
          <w:sz w:val="20"/>
          <w:lang w:val="en-US" w:bidi="th-TH"/>
        </w:rPr>
      </w:pPr>
    </w:p>
    <w:p w14:paraId="246D31DD" w14:textId="113809F0" w:rsidR="006504F0" w:rsidRPr="00986A55" w:rsidRDefault="006504F0" w:rsidP="006504F0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7631F" w:rsidRPr="00986A55">
        <w:rPr>
          <w:rFonts w:ascii="Angsana New" w:hAnsi="Angsana New" w:cs="Angsana New"/>
          <w:sz w:val="30"/>
          <w:szCs w:val="30"/>
        </w:rPr>
        <w:t xml:space="preserve">30 </w:t>
      </w:r>
      <w:r w:rsidR="00D730F1" w:rsidRPr="00986A5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27631F"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="0027631F" w:rsidRPr="00986A55">
        <w:rPr>
          <w:rFonts w:ascii="Angsana New" w:hAnsi="Angsana New" w:cs="Angsana New"/>
          <w:sz w:val="30"/>
          <w:szCs w:val="30"/>
        </w:rPr>
        <w:t xml:space="preserve">2562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กลุ่มบริษัทมีวงเงินสินเชื่อที่ยังไม่เบิกใช้รวมเป็นเงินทั้งสิ้น </w:t>
      </w:r>
      <w:r w:rsidR="00903E52" w:rsidRPr="00986A55">
        <w:rPr>
          <w:rFonts w:ascii="Angsana New" w:hAnsi="Angsana New" w:cs="Angsana New"/>
          <w:sz w:val="30"/>
          <w:szCs w:val="30"/>
        </w:rPr>
        <w:t>1,</w:t>
      </w:r>
      <w:r w:rsidR="00601376" w:rsidRPr="00986A55">
        <w:rPr>
          <w:rFonts w:ascii="Angsana New" w:hAnsi="Angsana New" w:cs="Angsana New"/>
          <w:sz w:val="30"/>
          <w:szCs w:val="30"/>
        </w:rPr>
        <w:t>949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ล้านบาท</w:t>
      </w: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4F62DB" w:rsidRPr="00986A55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4F62DB" w:rsidRPr="00986A5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4F62DB" w:rsidRPr="00986A55">
        <w:rPr>
          <w:rFonts w:ascii="Angsana New" w:hAnsi="Angsana New" w:cs="Angsana New"/>
          <w:i/>
          <w:iCs/>
          <w:sz w:val="30"/>
          <w:szCs w:val="30"/>
        </w:rPr>
        <w:t>256</w:t>
      </w:r>
      <w:r w:rsidR="00513E37" w:rsidRPr="00986A55">
        <w:rPr>
          <w:rFonts w:ascii="Angsana New" w:hAnsi="Angsana New" w:cs="Angsana New"/>
          <w:i/>
          <w:iCs/>
          <w:sz w:val="30"/>
          <w:szCs w:val="30"/>
        </w:rPr>
        <w:t>1</w:t>
      </w:r>
      <w:r w:rsidRPr="00986A55">
        <w:rPr>
          <w:rFonts w:ascii="Angsana New" w:hAnsi="Angsana New" w:cs="Angsana New"/>
          <w:i/>
          <w:iCs/>
          <w:sz w:val="30"/>
          <w:szCs w:val="30"/>
        </w:rPr>
        <w:t>:</w:t>
      </w: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513E37" w:rsidRPr="00986A55">
        <w:rPr>
          <w:rFonts w:ascii="Angsana New" w:hAnsi="Angsana New" w:cs="Angsana New"/>
          <w:i/>
          <w:iCs/>
          <w:sz w:val="30"/>
          <w:szCs w:val="30"/>
        </w:rPr>
        <w:t>1,802</w:t>
      </w: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0C1EAC7A" w14:textId="77777777" w:rsidR="006504F0" w:rsidRPr="00986A55" w:rsidRDefault="006504F0" w:rsidP="006504F0">
      <w:pPr>
        <w:pStyle w:val="block"/>
        <w:spacing w:after="0" w:line="240" w:lineRule="atLeast"/>
        <w:ind w:left="540" w:hanging="22"/>
        <w:jc w:val="thaiDistribute"/>
        <w:rPr>
          <w:rFonts w:ascii="Angsana New" w:hAnsi="Angsana New" w:cs="Angsana New"/>
          <w:b/>
          <w:bCs/>
          <w:sz w:val="20"/>
          <w:lang w:bidi="th-TH"/>
        </w:rPr>
      </w:pPr>
    </w:p>
    <w:p w14:paraId="0FCB78D9" w14:textId="77777777" w:rsidR="006504F0" w:rsidRPr="00986A55" w:rsidRDefault="006504F0" w:rsidP="006504F0">
      <w:pPr>
        <w:pStyle w:val="block"/>
        <w:spacing w:after="0" w:line="240" w:lineRule="atLeast"/>
        <w:ind w:left="540" w:hanging="2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986A5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หุ้นกู้</w:t>
      </w:r>
      <w:r w:rsidRPr="00986A55"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0BE7DCF9" w14:textId="77777777" w:rsidR="006504F0" w:rsidRPr="00986A55" w:rsidRDefault="006504F0" w:rsidP="006504F0">
      <w:pPr>
        <w:pStyle w:val="block"/>
        <w:spacing w:after="0" w:line="240" w:lineRule="atLeast"/>
        <w:ind w:left="540" w:hanging="22"/>
        <w:jc w:val="thaiDistribute"/>
        <w:rPr>
          <w:rFonts w:ascii="Angsana New" w:hAnsi="Angsana New" w:cs="Angsana New"/>
          <w:b/>
          <w:bCs/>
          <w:sz w:val="16"/>
          <w:szCs w:val="16"/>
          <w:lang w:bidi="th-TH"/>
        </w:rPr>
      </w:pPr>
    </w:p>
    <w:p w14:paraId="59150284" w14:textId="5D31D4C1" w:rsidR="006504F0" w:rsidRPr="00986A55" w:rsidRDefault="006504F0" w:rsidP="006504F0">
      <w:pPr>
        <w:pStyle w:val="block"/>
        <w:spacing w:after="0" w:line="240" w:lineRule="atLeast"/>
        <w:ind w:left="540" w:hanging="22"/>
        <w:jc w:val="thaiDistribute"/>
        <w:rPr>
          <w:rFonts w:ascii="Angsana New" w:hAnsi="Angsana New" w:cs="Angsana New"/>
          <w:sz w:val="30"/>
          <w:szCs w:val="30"/>
          <w:rtl/>
          <w:cs/>
          <w:lang w:val="en-US" w:bidi="th-TH"/>
        </w:rPr>
      </w:pPr>
      <w:r w:rsidRPr="00986A5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วันที่ 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EC6A34"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0</w:t>
      </w:r>
      <w:r w:rsidR="004F62DB"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D730F1"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 w:rsidR="004F62DB"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4F62DB" w:rsidRPr="00986A55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513E37" w:rsidRPr="00986A55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4F62DB"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F62DB"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4F62DB" w:rsidRPr="00986A55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="00513E37" w:rsidRPr="00986A55">
        <w:rPr>
          <w:rFonts w:ascii="Angsana New" w:hAnsi="Angsana New" w:cs="Angsana New"/>
          <w:sz w:val="30"/>
          <w:szCs w:val="30"/>
          <w:lang w:val="en-US" w:bidi="th-TH"/>
        </w:rPr>
        <w:t xml:space="preserve"> 2561</w:t>
      </w:r>
      <w:r w:rsidRPr="00986A5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กลุ่มบริษัทและบริษัทมีหุ้นกู้ซึ่งมีรายละเอียดดังนี้</w:t>
      </w:r>
    </w:p>
    <w:p w14:paraId="160E556D" w14:textId="77777777" w:rsidR="006504F0" w:rsidRPr="00986A55" w:rsidRDefault="006504F0" w:rsidP="006504F0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16"/>
          <w:szCs w:val="16"/>
          <w:rtl/>
          <w:lang w:val="th-TH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02"/>
        <w:gridCol w:w="1440"/>
        <w:gridCol w:w="270"/>
        <w:gridCol w:w="1350"/>
      </w:tblGrid>
      <w:tr w:rsidR="006504F0" w:rsidRPr="00986A55" w14:paraId="1025FD55" w14:textId="77777777" w:rsidTr="00B87645">
        <w:trPr>
          <w:trHeight w:val="351"/>
        </w:trPr>
        <w:tc>
          <w:tcPr>
            <w:tcW w:w="6102" w:type="dxa"/>
          </w:tcPr>
          <w:p w14:paraId="3EEFF769" w14:textId="77777777" w:rsidR="006504F0" w:rsidRPr="00986A55" w:rsidRDefault="006504F0" w:rsidP="00B87645">
            <w:pPr>
              <w:tabs>
                <w:tab w:val="clear" w:pos="907"/>
                <w:tab w:val="left" w:pos="90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16F3558F" w14:textId="77777777" w:rsidR="006504F0" w:rsidRPr="00986A55" w:rsidRDefault="006504F0" w:rsidP="00B87645">
            <w:pPr>
              <w:spacing w:line="340" w:lineRule="exact"/>
              <w:ind w:left="-18" w:right="-41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986A55">
              <w:rPr>
                <w:rFonts w:ascii="Angsana New" w:hAnsi="Angsana New"/>
                <w:bCs/>
                <w:sz w:val="30"/>
                <w:szCs w:val="30"/>
              </w:rPr>
              <w:t xml:space="preserve"> / </w:t>
            </w:r>
            <w:r w:rsidRPr="00986A55">
              <w:rPr>
                <w:rFonts w:ascii="Angsana New" w:hAnsi="Angsana New"/>
                <w:bCs/>
                <w:sz w:val="30"/>
                <w:szCs w:val="30"/>
                <w:cs/>
              </w:rPr>
              <w:br/>
            </w:r>
            <w:r w:rsidRPr="00986A5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04F0" w:rsidRPr="00986A55" w14:paraId="23241494" w14:textId="77777777" w:rsidTr="00B87645">
        <w:trPr>
          <w:trHeight w:val="351"/>
        </w:trPr>
        <w:tc>
          <w:tcPr>
            <w:tcW w:w="6102" w:type="dxa"/>
          </w:tcPr>
          <w:p w14:paraId="1C746A11" w14:textId="77777777" w:rsidR="006504F0" w:rsidRPr="00986A55" w:rsidRDefault="006504F0" w:rsidP="00B87645">
            <w:pPr>
              <w:tabs>
                <w:tab w:val="clear" w:pos="907"/>
                <w:tab w:val="left" w:pos="90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15CCE4" w14:textId="749A76CD" w:rsidR="004F62DB" w:rsidRPr="00986A55" w:rsidRDefault="00EC6A34" w:rsidP="00B87645">
            <w:pPr>
              <w:spacing w:line="340" w:lineRule="exact"/>
              <w:ind w:left="-18" w:right="-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D730F1"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  <w:p w14:paraId="146221F2" w14:textId="77777777" w:rsidR="006504F0" w:rsidRPr="00986A55" w:rsidRDefault="006504F0" w:rsidP="00B87645">
            <w:pPr>
              <w:spacing w:line="340" w:lineRule="exact"/>
              <w:ind w:left="-18" w:right="-41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4F62DB" w:rsidRPr="00986A5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13E37" w:rsidRPr="00986A5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BCEF99" w14:textId="77777777" w:rsidR="006504F0" w:rsidRPr="00986A55" w:rsidRDefault="006504F0" w:rsidP="00B87645">
            <w:pPr>
              <w:spacing w:line="340" w:lineRule="exact"/>
              <w:ind w:left="-18" w:right="-4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407A47" w14:textId="77777777" w:rsidR="004F62DB" w:rsidRPr="00986A55" w:rsidRDefault="004F62DB" w:rsidP="004F62DB">
            <w:pPr>
              <w:spacing w:line="340" w:lineRule="exact"/>
              <w:ind w:left="-18" w:right="-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  <w:p w14:paraId="0E9FCA64" w14:textId="77777777" w:rsidR="006504F0" w:rsidRPr="00986A55" w:rsidRDefault="004F62DB" w:rsidP="004F62DB">
            <w:pPr>
              <w:spacing w:line="340" w:lineRule="exact"/>
              <w:ind w:left="-18"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13E37" w:rsidRPr="00986A5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6504F0" w:rsidRPr="00986A55" w14:paraId="029C1C21" w14:textId="77777777" w:rsidTr="00B87645">
        <w:trPr>
          <w:trHeight w:val="351"/>
        </w:trPr>
        <w:tc>
          <w:tcPr>
            <w:tcW w:w="6102" w:type="dxa"/>
          </w:tcPr>
          <w:p w14:paraId="3A3638B9" w14:textId="77777777" w:rsidR="006504F0" w:rsidRPr="00986A55" w:rsidRDefault="006504F0" w:rsidP="00B87645">
            <w:pPr>
              <w:tabs>
                <w:tab w:val="clear" w:pos="907"/>
                <w:tab w:val="left" w:pos="90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D2AEB92" w14:textId="77777777" w:rsidR="006504F0" w:rsidRPr="00986A55" w:rsidRDefault="006504F0" w:rsidP="00B87645">
            <w:pPr>
              <w:spacing w:line="340" w:lineRule="exact"/>
              <w:ind w:left="-18" w:right="-4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986A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F62DB" w:rsidRPr="00986A55" w14:paraId="5D3BF9EE" w14:textId="77777777" w:rsidTr="00B87645">
        <w:trPr>
          <w:trHeight w:val="351"/>
        </w:trPr>
        <w:tc>
          <w:tcPr>
            <w:tcW w:w="6102" w:type="dxa"/>
            <w:vAlign w:val="center"/>
          </w:tcPr>
          <w:p w14:paraId="39EFDA88" w14:textId="77777777" w:rsidR="004F62DB" w:rsidRPr="00986A55" w:rsidRDefault="004F62DB" w:rsidP="004F62DB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440" w:type="dxa"/>
            <w:vAlign w:val="bottom"/>
          </w:tcPr>
          <w:p w14:paraId="419F6442" w14:textId="0530E2AE" w:rsidR="004F62DB" w:rsidRPr="00986A55" w:rsidRDefault="00C2787C" w:rsidP="004F62D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8"/>
                <w:lang w:val="en-US" w:bidi="th-TH"/>
              </w:rPr>
            </w:pPr>
            <w:r w:rsidRPr="00986A55">
              <w:rPr>
                <w:rFonts w:ascii="Angsana New" w:hAnsi="Angsana New" w:cs="Angsana New"/>
                <w:bCs/>
                <w:sz w:val="30"/>
                <w:szCs w:val="38"/>
                <w:lang w:val="en-US" w:bidi="th-TH"/>
              </w:rPr>
              <w:t>110,000</w:t>
            </w:r>
          </w:p>
        </w:tc>
        <w:tc>
          <w:tcPr>
            <w:tcW w:w="270" w:type="dxa"/>
            <w:vAlign w:val="bottom"/>
          </w:tcPr>
          <w:p w14:paraId="1AD60215" w14:textId="77777777" w:rsidR="004F62DB" w:rsidRPr="00986A55" w:rsidRDefault="004F62DB" w:rsidP="004F62DB">
            <w:pPr>
              <w:spacing w:line="340" w:lineRule="exact"/>
              <w:ind w:left="-18" w:right="-41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F1AABC2" w14:textId="77777777" w:rsidR="004F62DB" w:rsidRPr="00986A55" w:rsidRDefault="004F62DB" w:rsidP="00513E37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8"/>
                <w:lang w:val="en-US" w:bidi="th-TH"/>
              </w:rPr>
            </w:pPr>
            <w:r w:rsidRPr="00986A55">
              <w:rPr>
                <w:rFonts w:ascii="Angsana New" w:hAnsi="Angsana New" w:cs="Angsana New"/>
                <w:bCs/>
                <w:sz w:val="30"/>
                <w:szCs w:val="38"/>
                <w:lang w:val="en-US" w:bidi="th-TH"/>
              </w:rPr>
              <w:t>1</w:t>
            </w:r>
            <w:r w:rsidR="00513E37" w:rsidRPr="00986A55">
              <w:rPr>
                <w:rFonts w:ascii="Angsana New" w:hAnsi="Angsana New" w:cs="Angsana New"/>
                <w:bCs/>
                <w:sz w:val="30"/>
                <w:szCs w:val="38"/>
                <w:lang w:val="en-US" w:bidi="th-TH"/>
              </w:rPr>
              <w:t>10</w:t>
            </w:r>
            <w:r w:rsidRPr="00986A55">
              <w:rPr>
                <w:rFonts w:ascii="Angsana New" w:hAnsi="Angsana New" w:cs="Angsana New"/>
                <w:bCs/>
                <w:sz w:val="30"/>
                <w:szCs w:val="38"/>
                <w:lang w:val="en-US" w:bidi="th-TH"/>
              </w:rPr>
              <w:t>,000</w:t>
            </w:r>
          </w:p>
        </w:tc>
      </w:tr>
      <w:tr w:rsidR="004F62DB" w:rsidRPr="00986A55" w14:paraId="6BA348B2" w14:textId="77777777" w:rsidTr="00B87645">
        <w:trPr>
          <w:trHeight w:val="351"/>
        </w:trPr>
        <w:tc>
          <w:tcPr>
            <w:tcW w:w="6102" w:type="dxa"/>
            <w:vAlign w:val="center"/>
          </w:tcPr>
          <w:p w14:paraId="60F01219" w14:textId="77777777" w:rsidR="004F62DB" w:rsidRPr="00986A55" w:rsidRDefault="004F62DB" w:rsidP="004F62DB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986A5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F345D6" w14:textId="78DA14E3" w:rsidR="004F62DB" w:rsidRPr="00986A55" w:rsidRDefault="00C2787C" w:rsidP="004F62D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(1,481)</w:t>
            </w:r>
          </w:p>
        </w:tc>
        <w:tc>
          <w:tcPr>
            <w:tcW w:w="270" w:type="dxa"/>
            <w:vAlign w:val="bottom"/>
          </w:tcPr>
          <w:p w14:paraId="33CB0D24" w14:textId="77777777" w:rsidR="004F62DB" w:rsidRPr="00986A55" w:rsidRDefault="004F62DB" w:rsidP="004F62DB">
            <w:pPr>
              <w:spacing w:line="340" w:lineRule="exact"/>
              <w:ind w:left="-18" w:right="-41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C3F539" w14:textId="77777777" w:rsidR="004F62DB" w:rsidRPr="00986A55" w:rsidRDefault="004F62DB" w:rsidP="00513E37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</w:t>
            </w:r>
            <w:r w:rsidR="00513E37" w:rsidRPr="00986A5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1,662</w:t>
            </w:r>
            <w:r w:rsidRPr="00986A5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4F62DB" w:rsidRPr="00986A55" w14:paraId="2323E2BB" w14:textId="77777777" w:rsidTr="00B87645">
        <w:trPr>
          <w:trHeight w:val="351"/>
        </w:trPr>
        <w:tc>
          <w:tcPr>
            <w:tcW w:w="6102" w:type="dxa"/>
            <w:vAlign w:val="center"/>
          </w:tcPr>
          <w:p w14:paraId="7228CF52" w14:textId="77777777" w:rsidR="004F62DB" w:rsidRPr="00986A55" w:rsidRDefault="004F62DB" w:rsidP="004F62DB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A663F8" w14:textId="64793457" w:rsidR="004F62DB" w:rsidRPr="00986A55" w:rsidRDefault="00C2787C" w:rsidP="004F62D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108,519</w:t>
            </w:r>
          </w:p>
        </w:tc>
        <w:tc>
          <w:tcPr>
            <w:tcW w:w="270" w:type="dxa"/>
            <w:vAlign w:val="bottom"/>
          </w:tcPr>
          <w:p w14:paraId="6455D937" w14:textId="77777777" w:rsidR="004F62DB" w:rsidRPr="00986A55" w:rsidRDefault="004F62DB" w:rsidP="004F62DB">
            <w:pPr>
              <w:spacing w:line="340" w:lineRule="exact"/>
              <w:ind w:left="-18" w:right="-4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7AEEB1" w14:textId="77777777" w:rsidR="004F62DB" w:rsidRPr="00986A55" w:rsidRDefault="004F62DB" w:rsidP="00513E37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86A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513E37" w:rsidRPr="00986A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8,338</w:t>
            </w:r>
          </w:p>
        </w:tc>
      </w:tr>
      <w:tr w:rsidR="006504F0" w:rsidRPr="00986A55" w14:paraId="6A5F8C9D" w14:textId="77777777" w:rsidTr="00B87645">
        <w:trPr>
          <w:trHeight w:val="351"/>
        </w:trPr>
        <w:tc>
          <w:tcPr>
            <w:tcW w:w="6102" w:type="dxa"/>
          </w:tcPr>
          <w:p w14:paraId="32BDDF06" w14:textId="77777777" w:rsidR="006504F0" w:rsidRPr="00986A55" w:rsidRDefault="006504F0" w:rsidP="00B87645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921C0C6" w14:textId="77777777" w:rsidR="006504F0" w:rsidRPr="00986A55" w:rsidRDefault="006504F0" w:rsidP="00B87645">
            <w:pPr>
              <w:spacing w:line="240" w:lineRule="auto"/>
              <w:ind w:left="-18" w:right="-41"/>
              <w:jc w:val="center"/>
              <w:rPr>
                <w:rFonts w:ascii="Angsana New" w:hAnsi="Angsana New"/>
                <w:sz w:val="20"/>
                <w:u w:val="single"/>
              </w:rPr>
            </w:pPr>
          </w:p>
        </w:tc>
        <w:tc>
          <w:tcPr>
            <w:tcW w:w="270" w:type="dxa"/>
          </w:tcPr>
          <w:p w14:paraId="5EED2C5E" w14:textId="77777777" w:rsidR="006504F0" w:rsidRPr="00986A55" w:rsidRDefault="006504F0" w:rsidP="00B87645">
            <w:pPr>
              <w:spacing w:line="240" w:lineRule="auto"/>
              <w:ind w:left="-18" w:right="-41"/>
              <w:jc w:val="center"/>
              <w:rPr>
                <w:rFonts w:ascii="Angsana New" w:hAnsi="Angsana New"/>
                <w:sz w:val="20"/>
                <w:u w:val="singl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BCBF414" w14:textId="77777777" w:rsidR="006504F0" w:rsidRPr="00986A55" w:rsidRDefault="006504F0" w:rsidP="00B87645">
            <w:pPr>
              <w:spacing w:line="240" w:lineRule="auto"/>
              <w:ind w:left="-18" w:right="-41"/>
              <w:jc w:val="center"/>
              <w:rPr>
                <w:rFonts w:ascii="Angsana New" w:hAnsi="Angsana New"/>
                <w:sz w:val="20"/>
                <w:u w:val="single"/>
              </w:rPr>
            </w:pPr>
          </w:p>
        </w:tc>
      </w:tr>
    </w:tbl>
    <w:p w14:paraId="6EA24BB5" w14:textId="77777777" w:rsidR="006504F0" w:rsidRPr="00986A55" w:rsidRDefault="006504F0" w:rsidP="006504F0">
      <w:pPr>
        <w:spacing w:line="240" w:lineRule="auto"/>
        <w:rPr>
          <w:rFonts w:ascii="Angsana New" w:hAnsi="Angsana New"/>
          <w:color w:val="FF0000"/>
          <w:sz w:val="4"/>
          <w:szCs w:val="4"/>
        </w:rPr>
      </w:pPr>
    </w:p>
    <w:p w14:paraId="633F5570" w14:textId="48D51EC6" w:rsidR="00513E37" w:rsidRPr="00986A55" w:rsidRDefault="00513E37" w:rsidP="00CA42BB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986A55">
        <w:rPr>
          <w:rFonts w:ascii="Angsana New" w:hAnsi="Angsana New" w:cs="Angsana New"/>
          <w:spacing w:val="-4"/>
          <w:sz w:val="30"/>
          <w:szCs w:val="30"/>
          <w:cs/>
        </w:rPr>
        <w:t>เมื่อวันที่</w:t>
      </w:r>
      <w:r w:rsidRPr="00986A55">
        <w:rPr>
          <w:rFonts w:ascii="Angsana New" w:hAnsi="Angsana New" w:cs="Angsana New"/>
          <w:spacing w:val="-4"/>
          <w:sz w:val="30"/>
          <w:szCs w:val="30"/>
        </w:rPr>
        <w:t xml:space="preserve"> 25 </w:t>
      </w:r>
      <w:r w:rsidRPr="00986A5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ตุลาคม </w:t>
      </w:r>
      <w:r w:rsidRPr="00986A55">
        <w:rPr>
          <w:rFonts w:ascii="Angsana New" w:hAnsi="Angsana New" w:cs="Angsana New"/>
          <w:spacing w:val="-4"/>
          <w:sz w:val="30"/>
          <w:szCs w:val="30"/>
        </w:rPr>
        <w:t xml:space="preserve">2561 </w:t>
      </w:r>
      <w:r w:rsidRPr="00986A55">
        <w:rPr>
          <w:rFonts w:ascii="Angsana New" w:hAnsi="Angsana New" w:cs="Angsana New"/>
          <w:spacing w:val="-4"/>
          <w:sz w:val="30"/>
          <w:szCs w:val="30"/>
          <w:cs/>
        </w:rPr>
        <w:t>ที่ประชุม</w:t>
      </w:r>
      <w:r w:rsidRPr="00986A55">
        <w:rPr>
          <w:rFonts w:ascii="Angsana New" w:hAnsi="Angsana New" w:cs="Angsana New" w:hint="cs"/>
          <w:spacing w:val="-4"/>
          <w:sz w:val="30"/>
          <w:szCs w:val="30"/>
          <w:cs/>
        </w:rPr>
        <w:t>วิ</w:t>
      </w:r>
      <w:r w:rsidRPr="00986A55">
        <w:rPr>
          <w:rFonts w:ascii="Angsana New" w:hAnsi="Angsana New" w:cs="Angsana New"/>
          <w:spacing w:val="-4"/>
          <w:sz w:val="30"/>
          <w:szCs w:val="30"/>
          <w:cs/>
        </w:rPr>
        <w:t>สามัญผู้ถือหุ้นของบริษัท มีมติอนุมัติให้บริษัทออกและเสนอขาย</w:t>
      </w:r>
      <w:r w:rsidRPr="00986A55">
        <w:rPr>
          <w:rFonts w:ascii="Angsana New" w:hAnsi="Angsana New" w:cs="Angsana New" w:hint="cs"/>
          <w:spacing w:val="-4"/>
          <w:sz w:val="30"/>
          <w:szCs w:val="30"/>
          <w:cs/>
        </w:rPr>
        <w:t>ตั๋วแลกเงินหรือ</w:t>
      </w:r>
      <w:r w:rsidRPr="00986A55">
        <w:rPr>
          <w:rFonts w:ascii="Angsana New" w:hAnsi="Angsana New" w:cs="Angsana New"/>
          <w:spacing w:val="-4"/>
          <w:sz w:val="30"/>
          <w:szCs w:val="30"/>
          <w:cs/>
        </w:rPr>
        <w:t>หุ้นกู้</w:t>
      </w:r>
      <w:r w:rsidRPr="00986A5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โดย</w:t>
      </w:r>
      <w:r w:rsidRPr="00986A55">
        <w:rPr>
          <w:rFonts w:ascii="Angsana New" w:hAnsi="Angsana New" w:cs="Angsana New"/>
          <w:spacing w:val="-4"/>
          <w:sz w:val="30"/>
          <w:szCs w:val="30"/>
          <w:cs/>
        </w:rPr>
        <w:t>มีวงเงินรวมไม่เกิน</w:t>
      </w:r>
      <w:r w:rsidRPr="00986A55">
        <w:rPr>
          <w:rFonts w:ascii="Angsana New" w:hAnsi="Angsana New" w:cs="Angsana New"/>
          <w:spacing w:val="-4"/>
          <w:sz w:val="30"/>
          <w:szCs w:val="30"/>
        </w:rPr>
        <w:t xml:space="preserve"> 300 </w:t>
      </w:r>
      <w:r w:rsidRPr="00986A55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Pr="00986A55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Pr="00986A55">
        <w:rPr>
          <w:rFonts w:ascii="Angsana New" w:hAnsi="Angsana New" w:cs="Angsana New"/>
          <w:spacing w:val="-4"/>
          <w:sz w:val="30"/>
          <w:szCs w:val="30"/>
          <w:cs/>
        </w:rPr>
        <w:t xml:space="preserve">มีอายุไม่เกิน </w:t>
      </w:r>
      <w:r w:rsidRPr="00986A55">
        <w:rPr>
          <w:rFonts w:ascii="Angsana New" w:hAnsi="Angsana New" w:cs="Angsana New"/>
          <w:spacing w:val="-4"/>
          <w:sz w:val="30"/>
          <w:szCs w:val="30"/>
        </w:rPr>
        <w:t>5</w:t>
      </w:r>
      <w:r w:rsidRPr="00986A55">
        <w:rPr>
          <w:rFonts w:ascii="Angsana New" w:hAnsi="Angsana New" w:cs="Angsana New"/>
          <w:spacing w:val="-4"/>
          <w:sz w:val="30"/>
          <w:szCs w:val="30"/>
          <w:cs/>
        </w:rPr>
        <w:t xml:space="preserve"> ปี </w:t>
      </w:r>
    </w:p>
    <w:p w14:paraId="1190F91F" w14:textId="77777777" w:rsidR="00D6354D" w:rsidRPr="00986A55" w:rsidRDefault="00D6354D" w:rsidP="00513E37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FBD9F1A" w14:textId="08C891E0" w:rsidR="00513E37" w:rsidRPr="00986A55" w:rsidRDefault="00513E37" w:rsidP="00513E37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986A5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ในระหว่างปีสิ้นสุดวันที่ </w:t>
      </w:r>
      <w:r w:rsidRPr="00986A55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986A5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986A55">
        <w:rPr>
          <w:rFonts w:ascii="Angsana New" w:hAnsi="Angsana New" w:cs="Angsana New"/>
          <w:spacing w:val="-4"/>
          <w:sz w:val="30"/>
          <w:szCs w:val="30"/>
        </w:rPr>
        <w:t xml:space="preserve">2561 </w:t>
      </w:r>
      <w:r w:rsidRPr="00986A5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บริษัทลงนามในสัญญาบริการที่ปรึกษาทางการเงินในการจัดหาแหล่งเงินทุนกับสถาบันการเงินแห่งหนึ่ง เพื่อออกและเสนอขายหุ้นกู้ในจำนวนรวมไม่เกิน </w:t>
      </w:r>
      <w:r w:rsidRPr="00986A55">
        <w:rPr>
          <w:rFonts w:ascii="Angsana New" w:hAnsi="Angsana New" w:cs="Angsana New"/>
          <w:spacing w:val="-4"/>
          <w:sz w:val="30"/>
          <w:szCs w:val="30"/>
        </w:rPr>
        <w:t xml:space="preserve">110 </w:t>
      </w:r>
      <w:r w:rsidRPr="00986A55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</w:p>
    <w:p w14:paraId="788D741F" w14:textId="77777777" w:rsidR="00513E37" w:rsidRPr="00986A55" w:rsidRDefault="00513E37" w:rsidP="00513E37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5ACB4A2" w14:textId="20514FD6" w:rsidR="00513E37" w:rsidRDefault="00513E37" w:rsidP="00513E37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986A55">
        <w:rPr>
          <w:rFonts w:ascii="Angsana New" w:hAnsi="Angsana New" w:cs="Angsana New" w:hint="cs"/>
          <w:spacing w:val="-4"/>
          <w:sz w:val="30"/>
          <w:szCs w:val="30"/>
          <w:cs/>
        </w:rPr>
        <w:t>ระหว่างไตรมาสที่สี่ของปี</w:t>
      </w:r>
      <w:r w:rsidRPr="00986A55">
        <w:rPr>
          <w:rFonts w:ascii="Angsana New" w:hAnsi="Angsana New" w:cs="Angsana New"/>
          <w:spacing w:val="-4"/>
          <w:sz w:val="30"/>
          <w:szCs w:val="30"/>
          <w:rtl/>
          <w:cs/>
        </w:rPr>
        <w:t xml:space="preserve"> </w:t>
      </w:r>
      <w:r w:rsidRPr="00986A55">
        <w:rPr>
          <w:rFonts w:ascii="Angsana New" w:hAnsi="Angsana New" w:cs="Angsana New"/>
          <w:spacing w:val="-4"/>
          <w:sz w:val="30"/>
          <w:szCs w:val="30"/>
        </w:rPr>
        <w:t>2561</w:t>
      </w:r>
      <w:r w:rsidRPr="00986A55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บริษัทได้ออกจำหน่ายหุ้นกู้ชนิดระบุชื่อผู้ถือ ประเภทมีหลักประกันไม่ด้อยสิทธิ และมีผู้แทนผู้ถือหุ้นกู้ เป็นจำนวนเงิน</w:t>
      </w:r>
      <w:r w:rsidRPr="00986A55">
        <w:rPr>
          <w:rFonts w:ascii="Angsana New" w:hAnsi="Angsana New" w:cs="Angsana New"/>
          <w:spacing w:val="-4"/>
          <w:sz w:val="30"/>
          <w:szCs w:val="30"/>
        </w:rPr>
        <w:t xml:space="preserve"> 110</w:t>
      </w:r>
      <w:r w:rsidRPr="00986A55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</w:t>
      </w:r>
      <w:r w:rsidRPr="00986A55">
        <w:rPr>
          <w:rFonts w:ascii="Angsana New" w:hAnsi="Angsana New" w:cs="Angsana New"/>
          <w:spacing w:val="-4"/>
          <w:sz w:val="30"/>
          <w:szCs w:val="30"/>
        </w:rPr>
        <w:t xml:space="preserve">(110,000 </w:t>
      </w:r>
      <w:r w:rsidRPr="00986A55">
        <w:rPr>
          <w:rFonts w:ascii="Angsana New" w:hAnsi="Angsana New" w:cs="Angsana New"/>
          <w:spacing w:val="-4"/>
          <w:sz w:val="30"/>
          <w:szCs w:val="30"/>
          <w:cs/>
        </w:rPr>
        <w:t xml:space="preserve">หน่วย มูลค่าที่ตราไว้หน่วยละ </w:t>
      </w:r>
      <w:r w:rsidRPr="00986A55">
        <w:rPr>
          <w:rFonts w:ascii="Angsana New" w:hAnsi="Angsana New" w:cs="Angsana New"/>
          <w:spacing w:val="-4"/>
          <w:sz w:val="30"/>
          <w:szCs w:val="30"/>
        </w:rPr>
        <w:t>1,000</w:t>
      </w:r>
      <w:r w:rsidRPr="00986A55">
        <w:rPr>
          <w:rFonts w:ascii="Angsana New" w:hAnsi="Angsana New" w:cs="Angsana New"/>
          <w:spacing w:val="-4"/>
          <w:sz w:val="30"/>
          <w:szCs w:val="30"/>
          <w:cs/>
        </w:rPr>
        <w:t xml:space="preserve"> บาท</w:t>
      </w:r>
      <w:r w:rsidRPr="00986A55">
        <w:rPr>
          <w:rFonts w:ascii="Angsana New" w:hAnsi="Angsana New" w:cs="Angsana New"/>
          <w:spacing w:val="-4"/>
          <w:sz w:val="30"/>
          <w:szCs w:val="30"/>
        </w:rPr>
        <w:t>)</w:t>
      </w:r>
      <w:r w:rsidRPr="00986A55">
        <w:rPr>
          <w:rFonts w:ascii="Angsana New" w:hAnsi="Angsana New" w:cs="Angsana New"/>
          <w:spacing w:val="-4"/>
          <w:sz w:val="30"/>
          <w:szCs w:val="30"/>
          <w:cs/>
        </w:rPr>
        <w:t xml:space="preserve">  โดยมีอายุ </w:t>
      </w:r>
      <w:r w:rsidRPr="00986A55">
        <w:rPr>
          <w:rFonts w:ascii="Angsana New" w:hAnsi="Angsana New" w:cs="Angsana New"/>
          <w:spacing w:val="-4"/>
          <w:sz w:val="30"/>
          <w:szCs w:val="30"/>
        </w:rPr>
        <w:t xml:space="preserve">9 </w:t>
      </w:r>
      <w:r w:rsidRPr="00986A55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986A55">
        <w:rPr>
          <w:rFonts w:ascii="Angsana New" w:hAnsi="Angsana New" w:cs="Angsana New"/>
          <w:spacing w:val="-4"/>
          <w:sz w:val="30"/>
          <w:szCs w:val="30"/>
          <w:cs/>
        </w:rPr>
        <w:t xml:space="preserve"> ครบกำหนดไถ่ถอนใน</w:t>
      </w:r>
      <w:r w:rsidR="005D528C">
        <w:rPr>
          <w:rFonts w:ascii="Angsana New" w:hAnsi="Angsana New" w:cs="Angsana New" w:hint="cs"/>
          <w:spacing w:val="-4"/>
          <w:sz w:val="30"/>
          <w:szCs w:val="30"/>
          <w:cs/>
        </w:rPr>
        <w:t>ไตรมาสที่สามของปี</w:t>
      </w:r>
      <w:r w:rsidRPr="00986A5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pacing w:val="-4"/>
          <w:sz w:val="30"/>
          <w:szCs w:val="30"/>
        </w:rPr>
        <w:t xml:space="preserve">2562 </w:t>
      </w:r>
      <w:r w:rsidRPr="00986A55">
        <w:rPr>
          <w:rFonts w:ascii="Angsana New" w:hAnsi="Angsana New" w:cs="Angsana New"/>
          <w:spacing w:val="-4"/>
          <w:sz w:val="30"/>
          <w:szCs w:val="30"/>
          <w:cs/>
        </w:rPr>
        <w:t xml:space="preserve">และมีอัตราดอกเบี้ยคงที่ร้อยละ </w:t>
      </w:r>
      <w:r w:rsidRPr="00986A55">
        <w:rPr>
          <w:rFonts w:ascii="Angsana New" w:hAnsi="Angsana New" w:cs="Angsana New"/>
          <w:spacing w:val="-4"/>
          <w:sz w:val="30"/>
          <w:szCs w:val="30"/>
        </w:rPr>
        <w:t>7.5</w:t>
      </w:r>
      <w:r w:rsidRPr="00986A55">
        <w:rPr>
          <w:rFonts w:ascii="Angsana New" w:hAnsi="Angsana New" w:cs="Angsana New"/>
          <w:spacing w:val="-4"/>
          <w:sz w:val="30"/>
          <w:szCs w:val="30"/>
          <w:cs/>
        </w:rPr>
        <w:t xml:space="preserve"> ต่อปี ซึ่งชำระดอกเบี้ยทุก </w:t>
      </w:r>
      <w:r w:rsidRPr="00986A55">
        <w:rPr>
          <w:rFonts w:ascii="Angsana New" w:hAnsi="Angsana New" w:cs="Angsana New"/>
          <w:spacing w:val="-4"/>
          <w:sz w:val="30"/>
          <w:szCs w:val="30"/>
        </w:rPr>
        <w:t>3</w:t>
      </w:r>
      <w:r w:rsidRPr="00986A55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 </w:t>
      </w:r>
    </w:p>
    <w:p w14:paraId="6A709AE8" w14:textId="7CF3B222" w:rsidR="00E64454" w:rsidRDefault="00E64454" w:rsidP="00513E37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C05CC39" w14:textId="4E50CEF0" w:rsidR="00E64454" w:rsidRPr="00E64454" w:rsidRDefault="00E64454" w:rsidP="00513E37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ระหว่างไตรมาสที่สามของปี </w:t>
      </w:r>
      <w:r>
        <w:rPr>
          <w:rFonts w:ascii="Angsana New" w:hAnsi="Angsana New" w:cs="Angsana New"/>
          <w:spacing w:val="-4"/>
          <w:sz w:val="30"/>
          <w:szCs w:val="30"/>
        </w:rPr>
        <w:t xml:space="preserve">2562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บริษัทได้ออก</w:t>
      </w:r>
      <w:r w:rsidR="00D57BA8">
        <w:rPr>
          <w:rFonts w:ascii="Angsana New" w:hAnsi="Angsana New" w:cs="Angsana New" w:hint="cs"/>
          <w:spacing w:val="-4"/>
          <w:sz w:val="30"/>
          <w:szCs w:val="30"/>
          <w:cs/>
        </w:rPr>
        <w:t>จำหน่าย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หุ้นกู้ชนิดระบุชื่อผู้ถือ</w:t>
      </w:r>
      <w:r w:rsidR="00BA621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A6218" w:rsidRPr="00986A55">
        <w:rPr>
          <w:rFonts w:ascii="Angsana New" w:hAnsi="Angsana New" w:cs="Angsana New"/>
          <w:spacing w:val="-4"/>
          <w:sz w:val="30"/>
          <w:szCs w:val="30"/>
          <w:cs/>
        </w:rPr>
        <w:t>ประเภทมีหลักประกันไม่ด้อยสิทธิ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เพื่อทดแทนหุ้นกู้ที่ครบกำหนดในระหว่างไตรมาส หุ้นกู้ดังกล่าวมีอายุ </w:t>
      </w:r>
      <w:r>
        <w:rPr>
          <w:rFonts w:ascii="Angsana New" w:hAnsi="Angsana New" w:cs="Angsana New"/>
          <w:spacing w:val="-4"/>
          <w:sz w:val="30"/>
          <w:szCs w:val="30"/>
        </w:rPr>
        <w:t xml:space="preserve">6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 จำนวน </w:t>
      </w:r>
      <w:r>
        <w:rPr>
          <w:rFonts w:ascii="Angsana New" w:hAnsi="Angsana New" w:cs="Angsana New"/>
          <w:spacing w:val="-4"/>
          <w:sz w:val="30"/>
          <w:szCs w:val="30"/>
        </w:rPr>
        <w:t>90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</w:t>
      </w:r>
      <w:r w:rsidR="00E21F55">
        <w:rPr>
          <w:rFonts w:ascii="Angsana New" w:hAnsi="Angsana New" w:cs="Angsana New"/>
          <w:spacing w:val="-4"/>
          <w:sz w:val="30"/>
          <w:szCs w:val="30"/>
        </w:rPr>
        <w:t xml:space="preserve">(90,000 </w:t>
      </w:r>
      <w:r w:rsidR="00E21F5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หน่วย มูลค่าที่ตราไว้หน่วยละ </w:t>
      </w:r>
      <w:r w:rsidR="00E21F55">
        <w:rPr>
          <w:rFonts w:ascii="Angsana New" w:hAnsi="Angsana New" w:cs="Angsana New"/>
          <w:spacing w:val="-4"/>
          <w:sz w:val="30"/>
          <w:szCs w:val="30"/>
        </w:rPr>
        <w:t xml:space="preserve">1,000  </w:t>
      </w:r>
      <w:r w:rsidR="00E21F55">
        <w:rPr>
          <w:rFonts w:ascii="Angsana New" w:hAnsi="Angsana New" w:cs="Angsana New" w:hint="cs"/>
          <w:spacing w:val="-4"/>
          <w:sz w:val="30"/>
          <w:szCs w:val="30"/>
          <w:cs/>
        </w:rPr>
        <w:t>บาท</w:t>
      </w:r>
      <w:r w:rsidR="00E21F55">
        <w:rPr>
          <w:rFonts w:ascii="Angsana New" w:hAnsi="Angsana New" w:cs="Angsana New"/>
          <w:spacing w:val="-4"/>
          <w:sz w:val="30"/>
          <w:szCs w:val="30"/>
        </w:rPr>
        <w:t>)</w:t>
      </w:r>
      <w:r w:rsidR="00E21F5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และอายุ </w:t>
      </w:r>
      <w:r>
        <w:rPr>
          <w:rFonts w:ascii="Angsana New" w:hAnsi="Angsana New" w:cs="Angsana New"/>
          <w:spacing w:val="-4"/>
          <w:sz w:val="30"/>
          <w:szCs w:val="30"/>
        </w:rPr>
        <w:t xml:space="preserve">3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 จำนวน </w:t>
      </w:r>
      <w:r>
        <w:rPr>
          <w:rFonts w:ascii="Angsana New" w:hAnsi="Angsana New" w:cs="Angsana New"/>
          <w:spacing w:val="-4"/>
          <w:sz w:val="30"/>
          <w:szCs w:val="30"/>
        </w:rPr>
        <w:t xml:space="preserve">20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="00E21F5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E21F55">
        <w:rPr>
          <w:rFonts w:ascii="Angsana New" w:hAnsi="Angsana New" w:cs="Angsana New"/>
          <w:spacing w:val="-4"/>
          <w:sz w:val="30"/>
          <w:szCs w:val="30"/>
        </w:rPr>
        <w:t xml:space="preserve">(20,000 </w:t>
      </w:r>
      <w:r w:rsidR="00E21F5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หน่วย มูลค่าที่ตราไว้หน่วยละ </w:t>
      </w:r>
      <w:r w:rsidR="00E21F55">
        <w:rPr>
          <w:rFonts w:ascii="Angsana New" w:hAnsi="Angsana New" w:cs="Angsana New"/>
          <w:spacing w:val="-4"/>
          <w:sz w:val="30"/>
          <w:szCs w:val="30"/>
        </w:rPr>
        <w:t xml:space="preserve">1,000 </w:t>
      </w:r>
      <w:r w:rsidR="00E21F55">
        <w:rPr>
          <w:rFonts w:ascii="Angsana New" w:hAnsi="Angsana New" w:cs="Angsana New" w:hint="cs"/>
          <w:spacing w:val="-4"/>
          <w:sz w:val="30"/>
          <w:szCs w:val="30"/>
          <w:cs/>
        </w:rPr>
        <w:t>บาท</w:t>
      </w:r>
      <w:r w:rsidR="00E21F55">
        <w:rPr>
          <w:rFonts w:ascii="Angsana New" w:hAnsi="Angsana New" w:cs="Angsana New"/>
          <w:spacing w:val="-4"/>
          <w:sz w:val="30"/>
          <w:szCs w:val="30"/>
        </w:rPr>
        <w:t>)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โดยมีอัตราดอกเบี้ย</w:t>
      </w:r>
      <w:r w:rsidR="00D57BA8">
        <w:rPr>
          <w:rFonts w:ascii="Angsana New" w:hAnsi="Angsana New" w:cs="Angsana New" w:hint="cs"/>
          <w:spacing w:val="-4"/>
          <w:sz w:val="30"/>
          <w:szCs w:val="30"/>
          <w:cs/>
        </w:rPr>
        <w:t>คงที่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pacing w:val="-4"/>
          <w:sz w:val="30"/>
          <w:szCs w:val="30"/>
        </w:rPr>
        <w:t xml:space="preserve">7.5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 </w:t>
      </w:r>
      <w:r w:rsidR="00E21F55">
        <w:rPr>
          <w:rFonts w:ascii="Angsana New" w:hAnsi="Angsana New" w:cs="Angsana New" w:hint="cs"/>
          <w:spacing w:val="-4"/>
          <w:sz w:val="30"/>
          <w:szCs w:val="30"/>
          <w:cs/>
        </w:rPr>
        <w:t>ซึ่ง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ชำระดอกเบี้ยทุก </w:t>
      </w:r>
      <w:r>
        <w:rPr>
          <w:rFonts w:ascii="Angsana New" w:hAnsi="Angsana New" w:cs="Angsana New"/>
          <w:spacing w:val="-4"/>
          <w:sz w:val="30"/>
          <w:szCs w:val="30"/>
        </w:rPr>
        <w:t xml:space="preserve">3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</w:p>
    <w:p w14:paraId="2D9A8FEE" w14:textId="77777777" w:rsidR="00513E37" w:rsidRPr="00986A55" w:rsidRDefault="00513E37" w:rsidP="00513E37">
      <w:pPr>
        <w:ind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D907893" w14:textId="77777777" w:rsidR="00513E37" w:rsidRPr="00986A55" w:rsidRDefault="00513E37" w:rsidP="00513E37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986A5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การออกหุ้นกู้ดังกล่าวมีเงื่อนไขทุก </w:t>
      </w:r>
      <w:r w:rsidRPr="00986A55">
        <w:rPr>
          <w:rFonts w:ascii="Angsana New" w:hAnsi="Angsana New" w:cs="Angsana New"/>
          <w:spacing w:val="-4"/>
          <w:sz w:val="30"/>
          <w:szCs w:val="30"/>
        </w:rPr>
        <w:t xml:space="preserve">10 </w:t>
      </w:r>
      <w:r w:rsidRPr="00986A5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ล้านบาทของมูลค่าหุ้นกู้จะมีสิทธิซื้อหุ้นที่จะเสนอขายหุ้นให้แก่ประชาชนทั่วไปครั้งแรกมูลค่า </w:t>
      </w:r>
      <w:r w:rsidRPr="00986A55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Pr="00986A55">
        <w:rPr>
          <w:rFonts w:ascii="Angsana New" w:hAnsi="Angsana New" w:cs="Angsana New" w:hint="cs"/>
          <w:spacing w:val="-4"/>
          <w:sz w:val="30"/>
          <w:szCs w:val="30"/>
          <w:cs/>
        </w:rPr>
        <w:t>ล้านบาทที่ราคาปกติที่นำเสนอขายให้ประชาชนครั้งแรก</w:t>
      </w:r>
    </w:p>
    <w:p w14:paraId="4A6E7472" w14:textId="77777777" w:rsidR="00513E37" w:rsidRPr="00986A55" w:rsidRDefault="00513E37" w:rsidP="00513E37">
      <w:pPr>
        <w:ind w:left="540" w:right="-25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p w14:paraId="0A76197A" w14:textId="77777777" w:rsidR="00513E37" w:rsidRPr="00986A55" w:rsidRDefault="00513E37" w:rsidP="00513E37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986A55">
        <w:rPr>
          <w:rFonts w:ascii="Angsana New" w:hAnsi="Angsana New" w:cs="Angsana New"/>
          <w:color w:val="000000"/>
          <w:sz w:val="30"/>
          <w:szCs w:val="30"/>
        </w:rPr>
        <w:t xml:space="preserve">Element Capital Mauritius Ltd., </w:t>
      </w:r>
      <w:r w:rsidRPr="00986A55">
        <w:rPr>
          <w:rFonts w:ascii="Angsana New" w:hAnsi="Angsana New" w:cs="Angsana New" w:hint="cs"/>
          <w:color w:val="000000"/>
          <w:sz w:val="30"/>
          <w:szCs w:val="30"/>
          <w:cs/>
        </w:rPr>
        <w:t>ซึ่งเป็นผู้ถือหุ้นของบริษัทได้ค้ำประกันหุ้นกู้ด้วยหุ้นสามัญจำนวน</w:t>
      </w:r>
      <w:r w:rsidRPr="00986A55">
        <w:rPr>
          <w:rFonts w:ascii="Angsana New" w:hAnsi="Angsana New" w:cs="Angsana New" w:hint="cs"/>
          <w:sz w:val="30"/>
          <w:szCs w:val="30"/>
          <w:rtl/>
          <w:cs/>
          <w:lang w:val="th-TH"/>
        </w:rPr>
        <w:t xml:space="preserve"> </w:t>
      </w:r>
      <w:r w:rsidRPr="00986A55">
        <w:rPr>
          <w:rFonts w:ascii="Angsana New" w:hAnsi="Angsana New" w:cs="Angsana New"/>
          <w:sz w:val="30"/>
          <w:szCs w:val="30"/>
        </w:rPr>
        <w:t xml:space="preserve">74.64 </w:t>
      </w:r>
      <w:r w:rsidRPr="00986A55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986A5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คิดเป็นร้อยละ </w:t>
      </w:r>
      <w:r w:rsidRPr="00986A55">
        <w:rPr>
          <w:rFonts w:ascii="Angsana New" w:hAnsi="Angsana New" w:cs="Angsana New"/>
          <w:color w:val="000000"/>
          <w:sz w:val="30"/>
          <w:szCs w:val="30"/>
        </w:rPr>
        <w:t xml:space="preserve">91 </w:t>
      </w:r>
      <w:r w:rsidRPr="00986A55">
        <w:rPr>
          <w:rFonts w:ascii="Angsana New" w:hAnsi="Angsana New" w:cs="Angsana New" w:hint="cs"/>
          <w:color w:val="000000"/>
          <w:sz w:val="30"/>
          <w:szCs w:val="30"/>
          <w:cs/>
        </w:rPr>
        <w:t>ของจำนวนหุ้นที่ถือโดย</w:t>
      </w:r>
      <w:r w:rsidRPr="00986A55">
        <w:rPr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color w:val="000000"/>
          <w:sz w:val="30"/>
          <w:szCs w:val="30"/>
        </w:rPr>
        <w:t xml:space="preserve">Element Capital Mauritius Ltd. </w:t>
      </w:r>
      <w:r w:rsidRPr="00986A55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986A55">
        <w:rPr>
          <w:rFonts w:ascii="Angsana New" w:hAnsi="Angsana New" w:cs="Angsana New"/>
          <w:color w:val="000000"/>
          <w:sz w:val="30"/>
          <w:szCs w:val="30"/>
        </w:rPr>
        <w:t xml:space="preserve"> Zenith Holding Mauritius Limited </w:t>
      </w:r>
      <w:r w:rsidRPr="00986A55">
        <w:rPr>
          <w:rFonts w:ascii="Angsana New" w:hAnsi="Angsana New" w:cs="Angsana New" w:hint="cs"/>
          <w:color w:val="000000"/>
          <w:sz w:val="30"/>
          <w:szCs w:val="30"/>
          <w:cs/>
        </w:rPr>
        <w:t>ซึ่งเป็นผู้ถือหุ้นของบริษัทได้ค้ำประกันหุ้นกู้ด้วยหุ้นสามัญจำนวน</w:t>
      </w:r>
      <w:r w:rsidRPr="00986A55">
        <w:rPr>
          <w:rFonts w:ascii="Angsana New" w:hAnsi="Angsana New" w:cs="Angsana New" w:hint="cs"/>
          <w:sz w:val="30"/>
          <w:szCs w:val="30"/>
          <w:rtl/>
          <w:cs/>
          <w:lang w:val="th-TH"/>
        </w:rPr>
        <w:t xml:space="preserve"> </w:t>
      </w:r>
      <w:r w:rsidRPr="00986A55">
        <w:rPr>
          <w:rFonts w:ascii="Angsana New" w:hAnsi="Angsana New" w:cs="Angsana New"/>
          <w:sz w:val="30"/>
          <w:szCs w:val="30"/>
        </w:rPr>
        <w:t xml:space="preserve">16.58 </w:t>
      </w:r>
      <w:r w:rsidRPr="00986A55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986A5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คิดเป็นร้อยละ </w:t>
      </w:r>
      <w:r w:rsidRPr="00986A55">
        <w:rPr>
          <w:rFonts w:ascii="Angsana New" w:hAnsi="Angsana New" w:cs="Angsana New"/>
          <w:color w:val="000000"/>
          <w:sz w:val="30"/>
          <w:szCs w:val="30"/>
        </w:rPr>
        <w:t xml:space="preserve">49 </w:t>
      </w:r>
      <w:r w:rsidRPr="00986A55">
        <w:rPr>
          <w:rFonts w:ascii="Angsana New" w:hAnsi="Angsana New" w:cs="Angsana New" w:hint="cs"/>
          <w:color w:val="000000"/>
          <w:sz w:val="30"/>
          <w:szCs w:val="30"/>
          <w:cs/>
        </w:rPr>
        <w:t>ของจำนวนหุ้นที่ถือโดย</w:t>
      </w:r>
      <w:r w:rsidRPr="00986A55">
        <w:rPr>
          <w:rFonts w:ascii="Angsana New" w:hAnsi="Angsana New" w:cs="Angsana New"/>
          <w:color w:val="000000"/>
          <w:sz w:val="30"/>
          <w:szCs w:val="30"/>
        </w:rPr>
        <w:t xml:space="preserve"> Zenith Holding Mauritius Limited</w:t>
      </w:r>
    </w:p>
    <w:p w14:paraId="6FBC0B8C" w14:textId="77777777" w:rsidR="00513E37" w:rsidRPr="00986A55" w:rsidRDefault="00513E37" w:rsidP="00513E37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C13FCD6" w14:textId="77777777" w:rsidR="00513E37" w:rsidRPr="00986A55" w:rsidRDefault="00513E37" w:rsidP="00513E37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986A55">
        <w:rPr>
          <w:rFonts w:ascii="Angsana New" w:hAnsi="Angsana New" w:cs="Angsana New"/>
          <w:spacing w:val="-4"/>
          <w:sz w:val="30"/>
          <w:szCs w:val="30"/>
          <w:cs/>
        </w:rPr>
        <w:t xml:space="preserve">ทั้งนี้ </w:t>
      </w:r>
      <w:r w:rsidRPr="00986A55">
        <w:rPr>
          <w:rFonts w:ascii="Angsana New" w:hAnsi="Angsana New" w:cs="Angsana New" w:hint="cs"/>
          <w:spacing w:val="-4"/>
          <w:sz w:val="30"/>
          <w:szCs w:val="30"/>
          <w:cs/>
        </w:rPr>
        <w:t>บริษัทต้องปฏิบัติตามเงื่อนไขที่กำหนดและดำรงอัตราส่วนตามเกณฑ์ที่กำหนดตลอดอายุของหุ้นกู้</w:t>
      </w:r>
    </w:p>
    <w:p w14:paraId="7372145D" w14:textId="00F6E254" w:rsidR="0052679B" w:rsidRPr="00986A55" w:rsidRDefault="00414698" w:rsidP="00833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214899D5" w14:textId="0A00CF67" w:rsidR="00CD68B2" w:rsidRPr="00986A55" w:rsidRDefault="00373E12" w:rsidP="00CD68B2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86A5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1</w:t>
      </w:r>
      <w:r w:rsidR="00D14CEA" w:rsidRPr="00986A55">
        <w:rPr>
          <w:rFonts w:ascii="Angsana New" w:hAnsi="Angsana New" w:cs="Angsana New"/>
          <w:b/>
          <w:bCs/>
          <w:sz w:val="30"/>
          <w:szCs w:val="30"/>
          <w:lang w:val="en-US" w:bidi="th-TH"/>
        </w:rPr>
        <w:t>0</w:t>
      </w:r>
      <w:r w:rsidRPr="00986A5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ab/>
      </w:r>
      <w:r w:rsidRPr="00986A55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25E72550" w14:textId="73989401" w:rsidR="00CD68B2" w:rsidRPr="00986A55" w:rsidRDefault="00373E12" w:rsidP="009D63E2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</w:pPr>
      <w:r w:rsidRPr="00986A55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ab/>
      </w:r>
    </w:p>
    <w:p w14:paraId="16D60BAE" w14:textId="52140471" w:rsidR="00373E12" w:rsidRPr="00986A55" w:rsidRDefault="00373E12" w:rsidP="00373E12">
      <w:pPr>
        <w:pStyle w:val="block"/>
        <w:spacing w:after="0" w:line="240" w:lineRule="atLeast"/>
        <w:ind w:left="540" w:hanging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986A55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ab/>
      </w:r>
      <w:r w:rsidRPr="00986A55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Pr="00986A55">
        <w:rPr>
          <w:rFonts w:asciiTheme="majorBidi" w:hAnsiTheme="majorBidi" w:cstheme="majorBidi"/>
          <w:sz w:val="30"/>
          <w:szCs w:val="30"/>
        </w:rPr>
        <w:t xml:space="preserve"> 5 </w:t>
      </w:r>
      <w:r w:rsidRPr="00986A55">
        <w:rPr>
          <w:rFonts w:asciiTheme="majorBidi" w:hAnsiTheme="majorBidi" w:cstheme="majorBidi"/>
          <w:sz w:val="30"/>
          <w:szCs w:val="30"/>
          <w:cs/>
          <w:lang w:bidi="th-TH"/>
        </w:rPr>
        <w:t>เมษายน</w:t>
      </w:r>
      <w:r w:rsidRPr="00986A55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986A55">
        <w:rPr>
          <w:rFonts w:asciiTheme="majorBidi" w:hAnsiTheme="majorBidi" w:cstheme="majorBidi"/>
          <w:sz w:val="30"/>
          <w:szCs w:val="30"/>
        </w:rPr>
        <w:t xml:space="preserve">2562 </w:t>
      </w:r>
      <w:r w:rsidRPr="00986A5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986A55">
        <w:rPr>
          <w:rFonts w:asciiTheme="majorBidi" w:hAnsiTheme="majorBidi" w:cstheme="majorBidi"/>
          <w:sz w:val="30"/>
          <w:szCs w:val="30"/>
        </w:rPr>
        <w:t>20</w:t>
      </w:r>
      <w:r w:rsidRPr="00986A5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986A55">
        <w:rPr>
          <w:rFonts w:asciiTheme="majorBidi" w:hAnsiTheme="majorBidi" w:cstheme="majorBidi"/>
          <w:sz w:val="30"/>
          <w:szCs w:val="30"/>
        </w:rPr>
        <w:t>400</w:t>
      </w:r>
      <w:r w:rsidRPr="00986A5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</w:t>
      </w:r>
      <w:r w:rsidRPr="00986A55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986A55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Pr="00986A55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986A5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ปี </w:t>
      </w:r>
      <w:r w:rsidRPr="00986A55">
        <w:rPr>
          <w:rFonts w:asciiTheme="majorBidi" w:hAnsiTheme="majorBidi" w:cstheme="majorBidi"/>
          <w:sz w:val="30"/>
          <w:szCs w:val="30"/>
        </w:rPr>
        <w:t>2562</w:t>
      </w:r>
      <w:r w:rsidRPr="00986A5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986A55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986A55">
        <w:rPr>
          <w:rFonts w:asciiTheme="majorBidi" w:hAnsiTheme="majorBidi" w:cstheme="majorBidi"/>
          <w:sz w:val="30"/>
          <w:szCs w:val="30"/>
        </w:rPr>
        <w:t xml:space="preserve">30 </w:t>
      </w:r>
      <w:r w:rsidR="00D14CEA" w:rsidRPr="00986A55">
        <w:rPr>
          <w:rFonts w:asciiTheme="majorBidi" w:hAnsiTheme="majorBidi" w:cstheme="majorBidi" w:hint="cs"/>
          <w:sz w:val="30"/>
          <w:szCs w:val="30"/>
          <w:cs/>
          <w:lang w:bidi="th-TH"/>
        </w:rPr>
        <w:t>กันยา</w:t>
      </w:r>
      <w:r w:rsidRPr="00986A5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ยน </w:t>
      </w:r>
      <w:r w:rsidRPr="00986A55">
        <w:rPr>
          <w:rFonts w:asciiTheme="majorBidi" w:hAnsiTheme="majorBidi" w:cstheme="majorBidi"/>
          <w:sz w:val="30"/>
          <w:szCs w:val="30"/>
        </w:rPr>
        <w:t>2562</w:t>
      </w:r>
      <w:r w:rsidRPr="00986A55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986A55">
        <w:rPr>
          <w:rFonts w:asciiTheme="majorBidi" w:hAnsiTheme="majorBidi" w:cstheme="majorBidi"/>
          <w:sz w:val="30"/>
          <w:szCs w:val="30"/>
          <w:cs/>
          <w:lang w:bidi="th-TH"/>
        </w:rPr>
        <w:t>และต้นทุนบริการในอดีตเพิ่มขึ้นสำหรับงวด</w:t>
      </w:r>
      <w:r w:rsidR="00D14CEA" w:rsidRPr="00986A55">
        <w:rPr>
          <w:rFonts w:asciiTheme="majorBidi" w:hAnsiTheme="majorBidi" w:cstheme="majorBidi" w:hint="cs"/>
          <w:sz w:val="30"/>
          <w:szCs w:val="30"/>
          <w:cs/>
          <w:lang w:bidi="th-TH"/>
        </w:rPr>
        <w:t>เก้า</w:t>
      </w:r>
      <w:r w:rsidRPr="00986A55">
        <w:rPr>
          <w:rFonts w:asciiTheme="majorBidi" w:hAnsiTheme="majorBidi" w:cstheme="majorBidi"/>
          <w:sz w:val="30"/>
          <w:szCs w:val="30"/>
          <w:cs/>
          <w:lang w:bidi="th-TH"/>
        </w:rPr>
        <w:t>เดือนสิ้นสุดวันเดียวกันในงบการเงินรวมและงบการเงินเฉพาะกิจการจำนวน</w:t>
      </w:r>
      <w:r w:rsidRPr="00986A55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="0038264D" w:rsidRPr="00986A55">
        <w:rPr>
          <w:rFonts w:asciiTheme="majorBidi" w:hAnsiTheme="majorBidi" w:cstheme="majorBidi"/>
          <w:sz w:val="30"/>
          <w:szCs w:val="30"/>
          <w:lang w:val="en-US" w:bidi="th-TH"/>
        </w:rPr>
        <w:t>3.27</w:t>
      </w:r>
      <w:r w:rsidRPr="00986A55">
        <w:rPr>
          <w:rFonts w:asciiTheme="majorBidi" w:hAnsiTheme="majorBidi" w:cstheme="majorBidi"/>
          <w:sz w:val="30"/>
          <w:szCs w:val="30"/>
        </w:rPr>
        <w:t xml:space="preserve"> </w:t>
      </w:r>
      <w:r w:rsidRPr="00986A55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986A55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986A5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="0038264D" w:rsidRPr="00986A55">
        <w:rPr>
          <w:rFonts w:asciiTheme="majorBidi" w:hAnsiTheme="majorBidi" w:cstheme="majorBidi"/>
          <w:sz w:val="30"/>
          <w:szCs w:val="30"/>
          <w:lang w:bidi="th-TH"/>
        </w:rPr>
        <w:t>2.96</w:t>
      </w:r>
      <w:r w:rsidRPr="00986A55">
        <w:rPr>
          <w:rFonts w:asciiTheme="majorBidi" w:hAnsiTheme="majorBidi" w:cstheme="majorBidi"/>
          <w:sz w:val="30"/>
          <w:szCs w:val="30"/>
        </w:rPr>
        <w:t xml:space="preserve"> </w:t>
      </w:r>
      <w:r w:rsidRPr="00986A55">
        <w:rPr>
          <w:rFonts w:asciiTheme="majorBidi" w:hAnsiTheme="majorBidi" w:cstheme="majorBidi"/>
          <w:sz w:val="30"/>
          <w:szCs w:val="30"/>
          <w:cs/>
          <w:lang w:bidi="th-TH"/>
        </w:rPr>
        <w:t>ล้านบาท ตามลำดับ</w:t>
      </w:r>
    </w:p>
    <w:p w14:paraId="4E280476" w14:textId="77777777" w:rsidR="00414698" w:rsidRDefault="00414698" w:rsidP="00414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shd w:val="clear" w:color="auto" w:fill="D9D9D9" w:themeFill="background1" w:themeFillShade="D9"/>
        </w:rPr>
      </w:pPr>
    </w:p>
    <w:p w14:paraId="370E58BB" w14:textId="5B4A583D" w:rsidR="00460191" w:rsidRPr="00986A55" w:rsidRDefault="00082E69" w:rsidP="00414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rtl/>
          <w:cs/>
          <w:lang w:val="th-TH"/>
        </w:rPr>
      </w:pPr>
      <w:r w:rsidRPr="00986A55">
        <w:rPr>
          <w:rFonts w:ascii="Angsana New" w:hAnsi="Angsana New" w:cs="Angsana New"/>
          <w:b/>
          <w:bCs/>
          <w:sz w:val="30"/>
          <w:szCs w:val="30"/>
          <w:rtl/>
          <w:cs/>
          <w:lang w:val="th-TH"/>
        </w:rPr>
        <w:t>1</w:t>
      </w:r>
      <w:r w:rsidR="00D14CEA" w:rsidRPr="00986A55">
        <w:rPr>
          <w:rFonts w:ascii="Angsana New" w:hAnsi="Angsana New" w:cs="Arial" w:hint="cs"/>
          <w:b/>
          <w:bCs/>
          <w:sz w:val="30"/>
          <w:szCs w:val="30"/>
          <w:rtl/>
          <w:lang w:val="th-TH"/>
        </w:rPr>
        <w:t>1</w:t>
      </w:r>
      <w:r w:rsidR="00D6354D" w:rsidRPr="00986A55">
        <w:rPr>
          <w:rFonts w:ascii="Angsana New" w:hAnsi="Angsana New" w:cs="Angsana New"/>
          <w:b/>
          <w:bCs/>
          <w:sz w:val="30"/>
          <w:szCs w:val="30"/>
          <w:rtl/>
          <w:cs/>
          <w:lang w:val="th-TH"/>
        </w:rPr>
        <w:tab/>
      </w:r>
      <w:r w:rsidR="00460191" w:rsidRPr="00986A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  <w:r w:rsidR="002C5EFD" w:rsidRPr="00986A5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และ</w:t>
      </w:r>
      <w:r w:rsidR="003F6B65" w:rsidRPr="00986A5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การจำแนก</w:t>
      </w:r>
      <w:r w:rsidR="002C5EFD" w:rsidRPr="00986A5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รายได้</w:t>
      </w:r>
    </w:p>
    <w:p w14:paraId="3C6EDB25" w14:textId="77777777" w:rsidR="00460191" w:rsidRPr="00986A55" w:rsidRDefault="00460191" w:rsidP="00460191">
      <w:pPr>
        <w:pStyle w:val="Heading1"/>
        <w:numPr>
          <w:ilvl w:val="0"/>
          <w:numId w:val="0"/>
        </w:numPr>
        <w:ind w:left="540"/>
        <w:jc w:val="thaiDistribute"/>
        <w:rPr>
          <w:rFonts w:ascii="Angsana New" w:eastAsia="Calibri" w:hAnsi="Angsana New" w:cs="Angsana New"/>
          <w:b w:val="0"/>
          <w:bCs w:val="0"/>
          <w:sz w:val="22"/>
          <w:szCs w:val="22"/>
          <w:u w:val="none"/>
          <w:lang w:eastAsia="en-GB"/>
        </w:rPr>
      </w:pPr>
    </w:p>
    <w:p w14:paraId="03D9F2C9" w14:textId="77777777" w:rsidR="00460191" w:rsidRPr="00986A55" w:rsidRDefault="00460191" w:rsidP="00460191">
      <w:pPr>
        <w:ind w:left="518"/>
        <w:jc w:val="thaiDistribute"/>
        <w:rPr>
          <w:rFonts w:ascii="Angsana New" w:hAnsi="Angsana New" w:cs="Angsana New"/>
          <w:b/>
          <w:bCs/>
          <w:color w:val="0000CC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Pr="00986A55">
        <w:rPr>
          <w:rFonts w:ascii="Angsana New" w:hAnsi="Angsana New" w:cs="Angsana New"/>
          <w:sz w:val="30"/>
          <w:szCs w:val="30"/>
        </w:rPr>
        <w:t xml:space="preserve">3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5B43C26A" w14:textId="77777777" w:rsidR="00460191" w:rsidRPr="00986A55" w:rsidRDefault="00460191" w:rsidP="00460191">
      <w:pPr>
        <w:spacing w:line="240" w:lineRule="auto"/>
        <w:rPr>
          <w:rFonts w:ascii="Angsana New" w:hAnsi="Angsana New" w:cs="Angsana New"/>
          <w:sz w:val="22"/>
          <w:szCs w:val="22"/>
          <w:cs/>
        </w:rPr>
      </w:pPr>
    </w:p>
    <w:p w14:paraId="51863B97" w14:textId="77777777" w:rsidR="00460191" w:rsidRPr="00986A55" w:rsidRDefault="00460191" w:rsidP="00E51DAA">
      <w:pPr>
        <w:pStyle w:val="ListParagraph"/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986A55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Pr="00986A55">
        <w:rPr>
          <w:rFonts w:ascii="Angsana New" w:hAnsi="Angsana New"/>
          <w:i/>
          <w:iCs/>
          <w:sz w:val="30"/>
          <w:szCs w:val="30"/>
        </w:rPr>
        <w:t>1</w:t>
      </w:r>
      <w:r w:rsidRPr="00986A55">
        <w:rPr>
          <w:rFonts w:ascii="Angsana New" w:hAnsi="Angsana New"/>
          <w:sz w:val="30"/>
          <w:szCs w:val="30"/>
          <w:cs/>
        </w:rPr>
        <w:t xml:space="preserve"> ให้บริการที่พักโรงแรมและอพาร์ทเม้นท์</w:t>
      </w:r>
    </w:p>
    <w:p w14:paraId="25A8FCF4" w14:textId="77777777" w:rsidR="00460191" w:rsidRPr="00986A55" w:rsidRDefault="00460191" w:rsidP="00E51DAA">
      <w:pPr>
        <w:pStyle w:val="ListParagraph"/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986A55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Pr="00986A55">
        <w:rPr>
          <w:rFonts w:ascii="Angsana New" w:hAnsi="Angsana New"/>
          <w:i/>
          <w:iCs/>
          <w:sz w:val="30"/>
          <w:szCs w:val="30"/>
        </w:rPr>
        <w:t>2</w:t>
      </w:r>
      <w:r w:rsidRPr="00986A55">
        <w:rPr>
          <w:rFonts w:ascii="Angsana New" w:hAnsi="Angsana New"/>
          <w:sz w:val="30"/>
          <w:szCs w:val="30"/>
          <w:cs/>
        </w:rPr>
        <w:t xml:space="preserve"> ศูนย์การค้าชุมชนและ</w:t>
      </w:r>
      <w:r w:rsidR="00093D38" w:rsidRPr="00986A55">
        <w:rPr>
          <w:rFonts w:ascii="Angsana New" w:hAnsi="Angsana New" w:hint="cs"/>
          <w:sz w:val="30"/>
          <w:szCs w:val="30"/>
          <w:cs/>
        </w:rPr>
        <w:t>อาคารสำนักงาน</w:t>
      </w:r>
    </w:p>
    <w:p w14:paraId="5EFCE219" w14:textId="77777777" w:rsidR="00460191" w:rsidRPr="00986A55" w:rsidRDefault="00460191" w:rsidP="00E51DAA">
      <w:pPr>
        <w:pStyle w:val="ListParagraph"/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986A55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Pr="00986A55">
        <w:rPr>
          <w:rFonts w:ascii="Angsana New" w:hAnsi="Angsana New"/>
          <w:i/>
          <w:iCs/>
          <w:sz w:val="30"/>
          <w:szCs w:val="30"/>
        </w:rPr>
        <w:t>3</w:t>
      </w:r>
      <w:r w:rsidRPr="00986A55">
        <w:rPr>
          <w:rFonts w:ascii="Angsana New" w:hAnsi="Angsana New"/>
          <w:sz w:val="30"/>
          <w:szCs w:val="30"/>
          <w:cs/>
        </w:rPr>
        <w:t xml:space="preserve"> ให้บริการบริหารจัดการและอื่นๆ</w:t>
      </w:r>
    </w:p>
    <w:p w14:paraId="267AC189" w14:textId="0EB18232" w:rsidR="00D0573F" w:rsidRPr="00986A55" w:rsidRDefault="00D05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14:paraId="4E5F6030" w14:textId="77777777" w:rsidR="00460191" w:rsidRPr="00986A55" w:rsidRDefault="00460191" w:rsidP="00460191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986A55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BF9ECDA" w14:textId="77777777" w:rsidR="001C5310" w:rsidRPr="00986A55" w:rsidRDefault="001C5310" w:rsidP="001C5310">
      <w:pPr>
        <w:rPr>
          <w:rFonts w:ascii="Angsana New" w:hAnsi="Angsana New" w:cs="Angsana New"/>
          <w:sz w:val="22"/>
          <w:szCs w:val="22"/>
        </w:rPr>
      </w:pPr>
    </w:p>
    <w:p w14:paraId="7E0031BF" w14:textId="77777777" w:rsidR="001C5310" w:rsidRPr="00986A55" w:rsidRDefault="001C5310" w:rsidP="001C5310">
      <w:pPr>
        <w:ind w:left="540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รายได้</w:t>
      </w:r>
      <w:r w:rsidRPr="00986A55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986A55">
        <w:rPr>
          <w:rFonts w:ascii="Angsana New" w:hAnsi="Angsana New" w:cs="Angsana New"/>
          <w:sz w:val="30"/>
          <w:szCs w:val="30"/>
          <w:cs/>
        </w:rPr>
        <w:t>ของกลุ่มบริษัทได้มาจากสัญญาที่ทำกับลูกค้า</w:t>
      </w:r>
    </w:p>
    <w:p w14:paraId="68816252" w14:textId="77777777" w:rsidR="001C5310" w:rsidRPr="00986A55" w:rsidRDefault="001C5310" w:rsidP="001C5310">
      <w:pPr>
        <w:rPr>
          <w:rFonts w:ascii="Angsana New" w:hAnsi="Angsana New" w:cs="Angsana New"/>
          <w:i/>
          <w:iCs/>
          <w:sz w:val="24"/>
          <w:szCs w:val="24"/>
          <w:lang w:val="en-AU"/>
        </w:rPr>
      </w:pPr>
    </w:p>
    <w:p w14:paraId="46A5E065" w14:textId="77777777" w:rsidR="00743EE7" w:rsidRPr="00986A55" w:rsidRDefault="00743EE7" w:rsidP="00743EE7">
      <w:pPr>
        <w:ind w:left="810" w:hanging="270"/>
        <w:rPr>
          <w:rFonts w:ascii="Angsana New" w:hAnsi="Angsana New" w:cs="Angsana New"/>
          <w:i/>
          <w:iCs/>
          <w:sz w:val="30"/>
          <w:szCs w:val="30"/>
          <w:cs/>
          <w:lang w:val="en-AU"/>
        </w:rPr>
        <w:sectPr w:rsidR="00743EE7" w:rsidRPr="00986A55" w:rsidSect="001A66CE">
          <w:headerReference w:type="default" r:id="rId20"/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</w:p>
    <w:p w14:paraId="2AB53A8E" w14:textId="77777777" w:rsidR="004F62DB" w:rsidRPr="00986A55" w:rsidRDefault="004F62DB" w:rsidP="004F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86A5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</w:t>
      </w:r>
      <w:r w:rsidRPr="00986A5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เกี่ยวกับ</w:t>
      </w:r>
      <w:r w:rsidRPr="00986A5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ส่วนงานที่รายงาน</w:t>
      </w:r>
      <w:r w:rsidR="00230AB4" w:rsidRPr="00986A5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และจังหวะเวลาในการรับรู้รายได้</w:t>
      </w:r>
      <w:r w:rsidRPr="00986A5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66614787" w14:textId="77777777" w:rsidR="00F35D0C" w:rsidRPr="00986A55" w:rsidRDefault="00F35D0C" w:rsidP="00F35D0C">
      <w:pPr>
        <w:shd w:val="clear" w:color="auto" w:fill="FFFFFF"/>
        <w:ind w:right="-79"/>
        <w:rPr>
          <w:rFonts w:ascii="Angsana New" w:hAnsi="Angsana New" w:cs="Angsana New"/>
          <w:sz w:val="24"/>
          <w:szCs w:val="24"/>
        </w:rPr>
      </w:pPr>
      <w:bookmarkStart w:id="2" w:name="OLE_LINK105"/>
      <w:bookmarkStart w:id="3" w:name="OLE_LINK106"/>
    </w:p>
    <w:tbl>
      <w:tblPr>
        <w:tblW w:w="13869" w:type="dxa"/>
        <w:tblInd w:w="-9" w:type="dxa"/>
        <w:tblLayout w:type="fixed"/>
        <w:tblLook w:val="01E0" w:firstRow="1" w:lastRow="1" w:firstColumn="1" w:lastColumn="1" w:noHBand="0" w:noVBand="0"/>
      </w:tblPr>
      <w:tblGrid>
        <w:gridCol w:w="3357"/>
        <w:gridCol w:w="1197"/>
        <w:gridCol w:w="270"/>
        <w:gridCol w:w="1170"/>
        <w:gridCol w:w="270"/>
        <w:gridCol w:w="1035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F35D0C" w:rsidRPr="00986A55" w14:paraId="6475BB49" w14:textId="77777777" w:rsidTr="00D32CB9">
        <w:tc>
          <w:tcPr>
            <w:tcW w:w="3357" w:type="dxa"/>
          </w:tcPr>
          <w:p w14:paraId="3D01F6F6" w14:textId="77777777" w:rsidR="00F35D0C" w:rsidRPr="00986A55" w:rsidRDefault="00F35D0C" w:rsidP="00D32CB9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637" w:type="dxa"/>
            <w:gridSpan w:val="3"/>
          </w:tcPr>
          <w:p w14:paraId="0F6C0AF2" w14:textId="77777777" w:rsidR="00F35D0C" w:rsidRPr="00986A55" w:rsidRDefault="00F35D0C" w:rsidP="00D32CB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986A55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EEC95A5" w14:textId="77777777" w:rsidR="00F35D0C" w:rsidRPr="00986A55" w:rsidRDefault="00F35D0C" w:rsidP="00D32CB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95" w:type="dxa"/>
            <w:gridSpan w:val="3"/>
          </w:tcPr>
          <w:p w14:paraId="1535A978" w14:textId="77777777" w:rsidR="00F35D0C" w:rsidRPr="00986A55" w:rsidRDefault="00F35D0C" w:rsidP="00D32CB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986A55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6B321DB" w14:textId="77777777" w:rsidR="00F35D0C" w:rsidRPr="00986A55" w:rsidRDefault="00F35D0C" w:rsidP="00D32CB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126B06A" w14:textId="77777777" w:rsidR="00F35D0C" w:rsidRPr="00986A55" w:rsidRDefault="00F35D0C" w:rsidP="00D32CB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986A55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44AB4E4" w14:textId="77777777" w:rsidR="00F35D0C" w:rsidRPr="00986A55" w:rsidRDefault="00F35D0C" w:rsidP="00D32CB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10A5542" w14:textId="77777777" w:rsidR="00F35D0C" w:rsidRPr="00986A55" w:rsidRDefault="00F35D0C" w:rsidP="00D32CB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35D0C" w:rsidRPr="00986A55" w14:paraId="04A5CFAA" w14:textId="77777777" w:rsidTr="00D32CB9">
        <w:tc>
          <w:tcPr>
            <w:tcW w:w="3357" w:type="dxa"/>
            <w:vAlign w:val="center"/>
          </w:tcPr>
          <w:p w14:paraId="139ED875" w14:textId="77777777" w:rsidR="00F35D0C" w:rsidRPr="00986A55" w:rsidRDefault="00F35D0C" w:rsidP="00F35D0C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97" w:type="dxa"/>
            <w:vAlign w:val="bottom"/>
          </w:tcPr>
          <w:p w14:paraId="4FE2BA6C" w14:textId="06AD8DB6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4816AABC" w14:textId="77777777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A0BE8C" w14:textId="795ACA21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39BAC8F1" w14:textId="77777777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DBB9559" w14:textId="43023E50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305D6255" w14:textId="77777777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92190B" w14:textId="29903AF2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44D77D62" w14:textId="77777777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F1EFE5" w14:textId="3DD275F9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718CEF1E" w14:textId="77777777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BE4450" w14:textId="2115D7D9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0C4F98FE" w14:textId="77777777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ACF946" w14:textId="5969A37A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6574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AE3EAB0" w14:textId="77777777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AF503B" w14:textId="66372337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6574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F35D0C" w:rsidRPr="00986A55" w14:paraId="6515341F" w14:textId="77777777" w:rsidTr="00D32CB9">
        <w:tc>
          <w:tcPr>
            <w:tcW w:w="3357" w:type="dxa"/>
            <w:vAlign w:val="center"/>
          </w:tcPr>
          <w:p w14:paraId="7ABF024A" w14:textId="77777777" w:rsidR="00F35D0C" w:rsidRPr="00986A55" w:rsidRDefault="00F35D0C" w:rsidP="00D32CB9">
            <w:pPr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2" w:type="dxa"/>
            <w:gridSpan w:val="15"/>
            <w:vAlign w:val="bottom"/>
          </w:tcPr>
          <w:p w14:paraId="0CC7B91D" w14:textId="77777777" w:rsidR="00F35D0C" w:rsidRPr="00986A55" w:rsidRDefault="00F35D0C" w:rsidP="00D32CB9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07A9" w:rsidRPr="00986A55" w14:paraId="17FE86A1" w14:textId="77777777" w:rsidTr="00D32CB9">
        <w:tc>
          <w:tcPr>
            <w:tcW w:w="3357" w:type="dxa"/>
            <w:vAlign w:val="center"/>
          </w:tcPr>
          <w:p w14:paraId="797D7801" w14:textId="77777777" w:rsidR="005807A9" w:rsidRPr="00986A55" w:rsidRDefault="005807A9" w:rsidP="005807A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97" w:type="dxa"/>
            <w:vAlign w:val="bottom"/>
          </w:tcPr>
          <w:p w14:paraId="5D71AA09" w14:textId="6D1A7514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41,</w:t>
            </w:r>
            <w:r w:rsidR="00065749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62287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C94F5DB" w14:textId="77777777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A8C38D" w14:textId="4F20808D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29,716</w:t>
            </w:r>
          </w:p>
        </w:tc>
        <w:tc>
          <w:tcPr>
            <w:tcW w:w="270" w:type="dxa"/>
            <w:vAlign w:val="bottom"/>
          </w:tcPr>
          <w:p w14:paraId="4A62CEC4" w14:textId="77777777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BA3072D" w14:textId="7AECA577" w:rsidR="005807A9" w:rsidRPr="00986A55" w:rsidRDefault="0006574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612</w:t>
            </w:r>
          </w:p>
        </w:tc>
        <w:tc>
          <w:tcPr>
            <w:tcW w:w="270" w:type="dxa"/>
            <w:vAlign w:val="bottom"/>
          </w:tcPr>
          <w:p w14:paraId="4857183F" w14:textId="77777777" w:rsidR="005807A9" w:rsidRPr="00986A55" w:rsidRDefault="005807A9" w:rsidP="005807A9">
            <w:pPr>
              <w:tabs>
                <w:tab w:val="decimal" w:pos="813"/>
              </w:tabs>
              <w:ind w:left="-115" w:right="-115"/>
              <w:rPr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4A0CFE" w14:textId="754FAA58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17,51</w:t>
            </w:r>
            <w:r w:rsidR="00014DC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3E13986" w14:textId="77777777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68ADEF" w14:textId="5BF76E46" w:rsidR="005807A9" w:rsidRPr="00986A55" w:rsidRDefault="0006574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5,100</w:t>
            </w:r>
          </w:p>
        </w:tc>
        <w:tc>
          <w:tcPr>
            <w:tcW w:w="270" w:type="dxa"/>
          </w:tcPr>
          <w:p w14:paraId="74E58502" w14:textId="77777777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2CA01B" w14:textId="4FD43283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4,239</w:t>
            </w:r>
          </w:p>
        </w:tc>
        <w:tc>
          <w:tcPr>
            <w:tcW w:w="270" w:type="dxa"/>
            <w:vAlign w:val="bottom"/>
          </w:tcPr>
          <w:p w14:paraId="5F06E161" w14:textId="77777777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014192" w14:textId="460F201F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47,25</w:t>
            </w:r>
            <w:r w:rsidR="00014DC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93D5722" w14:textId="77777777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4465B4" w14:textId="287124B2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51,47</w:t>
            </w:r>
            <w:r w:rsidR="00014DC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5807A9" w:rsidRPr="00986A55" w14:paraId="6E19EDC9" w14:textId="77777777" w:rsidTr="00D32CB9">
        <w:tc>
          <w:tcPr>
            <w:tcW w:w="3357" w:type="dxa"/>
            <w:vAlign w:val="center"/>
          </w:tcPr>
          <w:p w14:paraId="1A7F98F8" w14:textId="77777777" w:rsidR="005807A9" w:rsidRPr="00986A55" w:rsidRDefault="005807A9" w:rsidP="005807A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2C1C2AB3" w14:textId="1ED61DD1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13,</w:t>
            </w:r>
            <w:r w:rsidR="00065749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A1776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4F9EEF3E" w14:textId="77777777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4CEBAD" w14:textId="239664FE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2,022</w:t>
            </w:r>
          </w:p>
        </w:tc>
        <w:tc>
          <w:tcPr>
            <w:tcW w:w="270" w:type="dxa"/>
            <w:vAlign w:val="bottom"/>
          </w:tcPr>
          <w:p w14:paraId="64FA10A1" w14:textId="77777777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85CE6F3" w14:textId="277F8E66" w:rsidR="005807A9" w:rsidRPr="00986A55" w:rsidRDefault="00065749" w:rsidP="00A17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right="-12" w:firstLine="36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(1,70</w:t>
            </w:r>
            <w:r w:rsidR="00A17763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F14D8C9" w14:textId="77777777" w:rsidR="005807A9" w:rsidRPr="00986A55" w:rsidRDefault="005807A9" w:rsidP="005807A9">
            <w:pPr>
              <w:tabs>
                <w:tab w:val="decimal" w:pos="813"/>
              </w:tabs>
              <w:ind w:left="-115" w:right="-115"/>
              <w:rPr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CD6F0F" w14:textId="2D59327E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902</w:t>
            </w:r>
          </w:p>
        </w:tc>
        <w:tc>
          <w:tcPr>
            <w:tcW w:w="270" w:type="dxa"/>
          </w:tcPr>
          <w:p w14:paraId="7D2A7CB2" w14:textId="77777777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FEA861" w14:textId="46C1C22C" w:rsidR="005807A9" w:rsidRPr="00986A55" w:rsidRDefault="0006574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121,84</w:t>
            </w:r>
            <w:r w:rsidR="00A1776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8E8ADA" w14:textId="77777777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71791A" w14:textId="7BFE685F" w:rsidR="005807A9" w:rsidRPr="00986A55" w:rsidRDefault="00014DC0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34,723</w:t>
            </w:r>
          </w:p>
        </w:tc>
        <w:tc>
          <w:tcPr>
            <w:tcW w:w="270" w:type="dxa"/>
            <w:vAlign w:val="bottom"/>
          </w:tcPr>
          <w:p w14:paraId="203FC539" w14:textId="77777777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7DD46D" w14:textId="55FEE217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133,37</w:t>
            </w:r>
            <w:r w:rsidR="00A1776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B4B46B1" w14:textId="77777777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E3E020" w14:textId="6FE605FC" w:rsidR="005807A9" w:rsidRPr="00986A55" w:rsidRDefault="00014DC0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37,647</w:t>
            </w:r>
          </w:p>
        </w:tc>
      </w:tr>
      <w:tr w:rsidR="005807A9" w:rsidRPr="00986A55" w14:paraId="2C5C7B0F" w14:textId="77777777" w:rsidTr="00D32CB9">
        <w:tc>
          <w:tcPr>
            <w:tcW w:w="3357" w:type="dxa"/>
            <w:vAlign w:val="center"/>
          </w:tcPr>
          <w:p w14:paraId="73C420C4" w14:textId="77777777" w:rsidR="005807A9" w:rsidRPr="00986A55" w:rsidRDefault="005807A9" w:rsidP="005807A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9FD02" w14:textId="6F833568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54,78</w:t>
            </w:r>
            <w:r w:rsidR="00A177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3DC0EAA" w14:textId="77777777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B80E6" w14:textId="1B69476F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31,738</w:t>
            </w:r>
          </w:p>
        </w:tc>
        <w:tc>
          <w:tcPr>
            <w:tcW w:w="270" w:type="dxa"/>
            <w:vAlign w:val="bottom"/>
          </w:tcPr>
          <w:p w14:paraId="6BFCDC08" w14:textId="77777777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20EFF" w14:textId="5BE51B98" w:rsidR="005807A9" w:rsidRPr="00986A55" w:rsidRDefault="005807A9" w:rsidP="00A17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right="-12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(1,09</w:t>
            </w:r>
            <w:r w:rsidR="00A177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45642A7" w14:textId="77777777" w:rsidR="005807A9" w:rsidRPr="00986A55" w:rsidRDefault="005807A9" w:rsidP="005807A9">
            <w:pPr>
              <w:tabs>
                <w:tab w:val="decimal" w:pos="813"/>
              </w:tabs>
              <w:ind w:left="-115" w:right="-115"/>
              <w:rPr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7B75E" w14:textId="1A074540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18,42</w:t>
            </w:r>
            <w:r w:rsidR="00014D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6525B8E" w14:textId="77777777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F183A" w14:textId="2E2C9A81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126,94</w:t>
            </w:r>
            <w:r w:rsidR="00A177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CA1210B" w14:textId="77777777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D70C6" w14:textId="54AB55D9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38,962</w:t>
            </w:r>
          </w:p>
        </w:tc>
        <w:tc>
          <w:tcPr>
            <w:tcW w:w="270" w:type="dxa"/>
            <w:vAlign w:val="bottom"/>
          </w:tcPr>
          <w:p w14:paraId="335C243D" w14:textId="77777777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6F67F" w14:textId="2D88E396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180,6</w:t>
            </w:r>
            <w:r w:rsidR="000657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A177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678B6B22" w14:textId="77777777" w:rsidR="005807A9" w:rsidRPr="00986A55" w:rsidRDefault="005807A9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9E113" w14:textId="2B0CD59C" w:rsidR="005807A9" w:rsidRPr="00986A55" w:rsidRDefault="00014DC0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89,120</w:t>
            </w:r>
          </w:p>
        </w:tc>
      </w:tr>
      <w:tr w:rsidR="00805C78" w:rsidRPr="00986A55" w14:paraId="7D8C9D49" w14:textId="77777777" w:rsidTr="00805C78">
        <w:tc>
          <w:tcPr>
            <w:tcW w:w="3357" w:type="dxa"/>
            <w:vAlign w:val="center"/>
          </w:tcPr>
          <w:p w14:paraId="7E472F36" w14:textId="77777777" w:rsidR="00805C78" w:rsidRPr="00986A55" w:rsidRDefault="00805C78" w:rsidP="005807A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auto"/>
            </w:tcBorders>
            <w:vAlign w:val="bottom"/>
          </w:tcPr>
          <w:p w14:paraId="0BEB2341" w14:textId="77777777" w:rsidR="00805C78" w:rsidRPr="00986A55" w:rsidRDefault="00805C78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B4392C" w14:textId="77777777" w:rsidR="00805C78" w:rsidRPr="00986A55" w:rsidRDefault="00805C78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  <w:vAlign w:val="bottom"/>
          </w:tcPr>
          <w:p w14:paraId="5B022E8A" w14:textId="77777777" w:rsidR="00805C78" w:rsidRPr="00986A55" w:rsidRDefault="00805C78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C05100" w14:textId="77777777" w:rsidR="00805C78" w:rsidRPr="00986A55" w:rsidRDefault="00805C78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vMerge w:val="restart"/>
            <w:tcBorders>
              <w:top w:val="single" w:sz="4" w:space="0" w:color="auto"/>
            </w:tcBorders>
            <w:vAlign w:val="bottom"/>
          </w:tcPr>
          <w:p w14:paraId="55F06A47" w14:textId="77777777" w:rsidR="00805C78" w:rsidRPr="00986A55" w:rsidRDefault="00805C78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2A1A9C" w14:textId="77777777" w:rsidR="00805C78" w:rsidRPr="00986A55" w:rsidRDefault="00805C78" w:rsidP="005807A9">
            <w:pPr>
              <w:tabs>
                <w:tab w:val="decimal" w:pos="813"/>
              </w:tabs>
              <w:ind w:left="-115" w:right="-115"/>
              <w:rPr>
                <w:b/>
                <w:bCs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</w:tcBorders>
            <w:vAlign w:val="bottom"/>
          </w:tcPr>
          <w:p w14:paraId="014B8CF8" w14:textId="77777777" w:rsidR="00805C78" w:rsidRPr="00986A55" w:rsidRDefault="00805C78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6BC5B6" w14:textId="77777777" w:rsidR="00805C78" w:rsidRPr="00986A55" w:rsidRDefault="00805C78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</w:tcBorders>
            <w:vAlign w:val="bottom"/>
          </w:tcPr>
          <w:p w14:paraId="238CA9C2" w14:textId="77777777" w:rsidR="00805C78" w:rsidRPr="00986A55" w:rsidRDefault="00805C78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594B9E" w14:textId="77777777" w:rsidR="00805C78" w:rsidRPr="00986A55" w:rsidRDefault="00805C78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</w:tcBorders>
            <w:vAlign w:val="bottom"/>
          </w:tcPr>
          <w:p w14:paraId="0AB6EBEE" w14:textId="77777777" w:rsidR="00805C78" w:rsidRPr="00986A55" w:rsidRDefault="00805C78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vAlign w:val="bottom"/>
          </w:tcPr>
          <w:p w14:paraId="2685C2C8" w14:textId="77777777" w:rsidR="00805C78" w:rsidRPr="00986A55" w:rsidRDefault="00805C78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E4AC5" w14:textId="77777777" w:rsidR="00805C78" w:rsidRPr="00986A55" w:rsidRDefault="00805C78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D758C9" w14:textId="77777777" w:rsidR="00805C78" w:rsidRPr="00986A55" w:rsidRDefault="00805C78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  <w:vAlign w:val="bottom"/>
          </w:tcPr>
          <w:p w14:paraId="0D75DC2F" w14:textId="77777777" w:rsidR="00805C78" w:rsidRPr="00986A55" w:rsidRDefault="00805C78" w:rsidP="0058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05C78" w:rsidRPr="00986A55" w14:paraId="2A4BDCDE" w14:textId="77777777" w:rsidTr="00805C78">
        <w:tc>
          <w:tcPr>
            <w:tcW w:w="3357" w:type="dxa"/>
          </w:tcPr>
          <w:p w14:paraId="5C0C316A" w14:textId="77777777" w:rsidR="00805C78" w:rsidRDefault="00805C78" w:rsidP="00805C7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  <w:p w14:paraId="44101972" w14:textId="5AD0A97D" w:rsidR="00805C78" w:rsidRPr="00986A55" w:rsidRDefault="00805C78" w:rsidP="00805C7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   จากลูกค้าภายนอก</w:t>
            </w:r>
          </w:p>
        </w:tc>
        <w:tc>
          <w:tcPr>
            <w:tcW w:w="1197" w:type="dxa"/>
            <w:vMerge/>
            <w:vAlign w:val="bottom"/>
          </w:tcPr>
          <w:p w14:paraId="38ACF6FE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8C3A2D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Merge/>
            <w:vAlign w:val="bottom"/>
          </w:tcPr>
          <w:p w14:paraId="44A0AA43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B0A4FA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Merge/>
            <w:vAlign w:val="bottom"/>
          </w:tcPr>
          <w:p w14:paraId="2DB60674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225EBE" w14:textId="77777777" w:rsidR="00805C78" w:rsidRPr="00986A55" w:rsidRDefault="00805C78" w:rsidP="00805C78">
            <w:pPr>
              <w:tabs>
                <w:tab w:val="decimal" w:pos="813"/>
              </w:tabs>
              <w:ind w:left="-115" w:right="-115"/>
              <w:rPr>
                <w:szCs w:val="22"/>
              </w:rPr>
            </w:pPr>
          </w:p>
        </w:tc>
        <w:tc>
          <w:tcPr>
            <w:tcW w:w="990" w:type="dxa"/>
            <w:vMerge/>
            <w:vAlign w:val="bottom"/>
          </w:tcPr>
          <w:p w14:paraId="30996741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1B065A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Merge/>
            <w:vAlign w:val="bottom"/>
          </w:tcPr>
          <w:p w14:paraId="0FCF6717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B2A045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Merge/>
            <w:vAlign w:val="bottom"/>
          </w:tcPr>
          <w:p w14:paraId="39BB3269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Merge/>
            <w:vAlign w:val="bottom"/>
          </w:tcPr>
          <w:p w14:paraId="5D89BA96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07C80189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EF8D9C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Merge/>
            <w:vAlign w:val="bottom"/>
          </w:tcPr>
          <w:p w14:paraId="67184CEC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32D7B" w:rsidRPr="00986A55" w14:paraId="5F0155FE" w14:textId="77777777" w:rsidTr="00D42A4C">
        <w:tc>
          <w:tcPr>
            <w:tcW w:w="3357" w:type="dxa"/>
            <w:vAlign w:val="bottom"/>
          </w:tcPr>
          <w:p w14:paraId="20B58B18" w14:textId="12031587" w:rsidR="00432D7B" w:rsidRPr="00986A55" w:rsidRDefault="00432D7B" w:rsidP="00432D7B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197" w:type="dxa"/>
            <w:vAlign w:val="bottom"/>
          </w:tcPr>
          <w:p w14:paraId="6FA5D049" w14:textId="0AA6A8C4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40,530</w:t>
            </w:r>
          </w:p>
        </w:tc>
        <w:tc>
          <w:tcPr>
            <w:tcW w:w="270" w:type="dxa"/>
            <w:vAlign w:val="bottom"/>
          </w:tcPr>
          <w:p w14:paraId="4734860B" w14:textId="77777777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0721D9" w14:textId="6E4A0146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28,773</w:t>
            </w:r>
          </w:p>
        </w:tc>
        <w:tc>
          <w:tcPr>
            <w:tcW w:w="270" w:type="dxa"/>
            <w:vAlign w:val="bottom"/>
          </w:tcPr>
          <w:p w14:paraId="3DAA511B" w14:textId="77777777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9F65964" w14:textId="438AF2AE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612</w:t>
            </w:r>
          </w:p>
        </w:tc>
        <w:tc>
          <w:tcPr>
            <w:tcW w:w="270" w:type="dxa"/>
            <w:vAlign w:val="bottom"/>
          </w:tcPr>
          <w:p w14:paraId="0AD03057" w14:textId="77777777" w:rsidR="00432D7B" w:rsidRPr="00986A55" w:rsidRDefault="00432D7B" w:rsidP="00432D7B">
            <w:pPr>
              <w:tabs>
                <w:tab w:val="decimal" w:pos="813"/>
              </w:tabs>
              <w:ind w:left="-115" w:right="-115"/>
              <w:rPr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FDB395E" w14:textId="48C8F4F5" w:rsidR="00432D7B" w:rsidRPr="00986A55" w:rsidRDefault="00432D7B" w:rsidP="009C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282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34BB17" w14:textId="77777777" w:rsidR="00432D7B" w:rsidRPr="00986A55" w:rsidRDefault="00432D7B" w:rsidP="009C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282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FA4995" w14:textId="4FA01F5E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5749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A1776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06574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1E5A602" w14:textId="77777777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1E5C23" w14:textId="09C131B4" w:rsidR="00432D7B" w:rsidRPr="009C0915" w:rsidRDefault="009C0915" w:rsidP="009C091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3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1C19A83" w14:textId="77777777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515E5E" w14:textId="5DC3E3BD" w:rsidR="00432D7B" w:rsidRPr="00432D7B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2D7B">
              <w:rPr>
                <w:rFonts w:ascii="Angsana New" w:hAnsi="Angsana New" w:cs="Angsana New"/>
                <w:sz w:val="30"/>
                <w:szCs w:val="30"/>
              </w:rPr>
              <w:t xml:space="preserve"> 41,12</w:t>
            </w:r>
            <w:r w:rsidR="00A1776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32D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B9E20A1" w14:textId="77777777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568A38" w14:textId="311C8C05" w:rsidR="00432D7B" w:rsidRPr="00432D7B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2D7B">
              <w:rPr>
                <w:rFonts w:ascii="Angsana New" w:hAnsi="Angsana New" w:cs="Angsana New"/>
                <w:sz w:val="30"/>
                <w:szCs w:val="30"/>
              </w:rPr>
              <w:t xml:space="preserve"> 28,773 </w:t>
            </w:r>
          </w:p>
        </w:tc>
      </w:tr>
      <w:tr w:rsidR="00432D7B" w:rsidRPr="00986A55" w14:paraId="04B9408A" w14:textId="77777777" w:rsidTr="00D42A4C">
        <w:tc>
          <w:tcPr>
            <w:tcW w:w="3357" w:type="dxa"/>
            <w:vAlign w:val="bottom"/>
          </w:tcPr>
          <w:p w14:paraId="3449B6C4" w14:textId="758292A3" w:rsidR="00432D7B" w:rsidRPr="00986A55" w:rsidRDefault="00432D7B" w:rsidP="00432D7B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0AF5442A" w14:textId="055CEEC1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="00014DC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E44B341" w14:textId="77777777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9DC711" w14:textId="52385036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943</w:t>
            </w:r>
          </w:p>
        </w:tc>
        <w:tc>
          <w:tcPr>
            <w:tcW w:w="270" w:type="dxa"/>
            <w:vAlign w:val="bottom"/>
          </w:tcPr>
          <w:p w14:paraId="3BEA93CB" w14:textId="77777777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134AA90" w14:textId="6BB54D49" w:rsidR="00432D7B" w:rsidRPr="00065749" w:rsidRDefault="00432D7B" w:rsidP="009C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282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802BA8" w14:textId="77777777" w:rsidR="00432D7B" w:rsidRPr="00986A55" w:rsidRDefault="00432D7B" w:rsidP="00432D7B">
            <w:pPr>
              <w:tabs>
                <w:tab w:val="decimal" w:pos="813"/>
              </w:tabs>
              <w:ind w:left="-115" w:right="-115"/>
              <w:rPr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17A199" w14:textId="6C7AD5F0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17,518</w:t>
            </w:r>
          </w:p>
        </w:tc>
        <w:tc>
          <w:tcPr>
            <w:tcW w:w="270" w:type="dxa"/>
          </w:tcPr>
          <w:p w14:paraId="619F550E" w14:textId="77777777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8ED846" w14:textId="4F395DAB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5749">
              <w:rPr>
                <w:rFonts w:ascii="Angsana New" w:hAnsi="Angsana New" w:cs="Angsana New"/>
                <w:sz w:val="30"/>
                <w:szCs w:val="30"/>
              </w:rPr>
              <w:t>5,11</w:t>
            </w:r>
            <w:r w:rsidR="00A1776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B0BB544" w14:textId="77777777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35E89D" w14:textId="57B7B839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2D7B">
              <w:rPr>
                <w:rFonts w:ascii="Angsana New" w:hAnsi="Angsana New" w:cs="Angsana New"/>
                <w:sz w:val="30"/>
                <w:szCs w:val="30"/>
              </w:rPr>
              <w:t xml:space="preserve"> 4,2</w:t>
            </w:r>
            <w:r w:rsidR="00014DC0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Pr="00432D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E29B2FE" w14:textId="77777777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C479BC" w14:textId="73806D19" w:rsidR="00432D7B" w:rsidRPr="00432D7B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2D7B">
              <w:rPr>
                <w:rFonts w:ascii="Angsana New" w:hAnsi="Angsana New" w:cs="Angsana New"/>
                <w:sz w:val="30"/>
                <w:szCs w:val="30"/>
              </w:rPr>
              <w:t xml:space="preserve"> 6,1</w:t>
            </w:r>
            <w:r w:rsidR="00A17763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432D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C7F1BBB" w14:textId="77777777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57A747" w14:textId="0AB06AB3" w:rsidR="00432D7B" w:rsidRPr="00432D7B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2D7B">
              <w:rPr>
                <w:rFonts w:ascii="Angsana New" w:hAnsi="Angsana New" w:cs="Angsana New"/>
                <w:sz w:val="30"/>
                <w:szCs w:val="30"/>
              </w:rPr>
              <w:t xml:space="preserve"> 22,70</w:t>
            </w:r>
            <w:r w:rsidR="00014DC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32D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32D7B" w:rsidRPr="00986A55" w14:paraId="0DC62532" w14:textId="77777777" w:rsidTr="00D42A4C">
        <w:tc>
          <w:tcPr>
            <w:tcW w:w="3357" w:type="dxa"/>
          </w:tcPr>
          <w:p w14:paraId="72E9AA2A" w14:textId="2D9F6602" w:rsidR="00432D7B" w:rsidRPr="00986A55" w:rsidRDefault="00432D7B" w:rsidP="00432D7B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>จากลูกค้าภายนอก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2048C" w14:textId="0A32D769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41,54</w:t>
            </w:r>
            <w:r w:rsidR="00014D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5EE528ED" w14:textId="77777777" w:rsidR="00432D7B" w:rsidRPr="00805C78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00389" w14:textId="549FEB51" w:rsidR="00432D7B" w:rsidRPr="00805C78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29,716</w:t>
            </w:r>
          </w:p>
        </w:tc>
        <w:tc>
          <w:tcPr>
            <w:tcW w:w="270" w:type="dxa"/>
            <w:vAlign w:val="bottom"/>
          </w:tcPr>
          <w:p w14:paraId="367466C7" w14:textId="77777777" w:rsidR="00432D7B" w:rsidRPr="00805C78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7A920" w14:textId="3244100D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612</w:t>
            </w:r>
          </w:p>
        </w:tc>
        <w:tc>
          <w:tcPr>
            <w:tcW w:w="270" w:type="dxa"/>
            <w:vAlign w:val="bottom"/>
          </w:tcPr>
          <w:p w14:paraId="173FF962" w14:textId="77777777" w:rsidR="00432D7B" w:rsidRPr="00805C78" w:rsidRDefault="00432D7B" w:rsidP="00432D7B">
            <w:pPr>
              <w:tabs>
                <w:tab w:val="decimal" w:pos="813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EE664" w14:textId="2332A842" w:rsidR="00432D7B" w:rsidRPr="00805C78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17,518</w:t>
            </w:r>
          </w:p>
        </w:tc>
        <w:tc>
          <w:tcPr>
            <w:tcW w:w="270" w:type="dxa"/>
          </w:tcPr>
          <w:p w14:paraId="49E9503C" w14:textId="77777777" w:rsidR="00432D7B" w:rsidRPr="00805C78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7F9B2" w14:textId="5C05C257" w:rsidR="00432D7B" w:rsidRPr="00986A55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57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5,100</w:t>
            </w:r>
          </w:p>
        </w:tc>
        <w:tc>
          <w:tcPr>
            <w:tcW w:w="270" w:type="dxa"/>
          </w:tcPr>
          <w:p w14:paraId="2AF2EAB9" w14:textId="77777777" w:rsidR="00432D7B" w:rsidRPr="00805C78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4237281" w14:textId="5287530E" w:rsidR="00432D7B" w:rsidRPr="00DB3DA2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3D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4,2</w:t>
            </w:r>
            <w:r w:rsidR="00014DC0" w:rsidRPr="00DB3D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</w:t>
            </w:r>
            <w:r w:rsidRPr="00DB3D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EEC9AA7" w14:textId="77777777" w:rsidR="00432D7B" w:rsidRPr="00DB3DA2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5BFB2" w14:textId="55A37D40" w:rsidR="00432D7B" w:rsidRPr="00DB3DA2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3D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47,25</w:t>
            </w:r>
            <w:r w:rsidR="00014DC0" w:rsidRPr="00DB3D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DB3D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FC8175B" w14:textId="77777777" w:rsidR="00432D7B" w:rsidRPr="00DB3DA2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34FC76" w14:textId="37D8BC89" w:rsidR="00432D7B" w:rsidRPr="00DB3DA2" w:rsidRDefault="00432D7B" w:rsidP="004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3D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51,47</w:t>
            </w:r>
            <w:r w:rsidR="00014DC0" w:rsidRPr="00DB3D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DB3D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05C78" w:rsidRPr="00986A55" w14:paraId="7C63DF45" w14:textId="77777777" w:rsidTr="00805C78">
        <w:tc>
          <w:tcPr>
            <w:tcW w:w="3357" w:type="dxa"/>
          </w:tcPr>
          <w:p w14:paraId="255F72C6" w14:textId="77777777" w:rsidR="00805C78" w:rsidRPr="0065169C" w:rsidRDefault="00805C78" w:rsidP="00805C7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59C2E1FB" w14:textId="77777777" w:rsidR="00805C78" w:rsidRPr="0065169C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644209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54623AB" w14:textId="77777777" w:rsidR="00805C78" w:rsidRPr="0065169C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D32D23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667785A2" w14:textId="77777777" w:rsidR="00805C78" w:rsidRPr="0065169C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4E839A" w14:textId="77777777" w:rsidR="00805C78" w:rsidRPr="00986A55" w:rsidRDefault="00805C78" w:rsidP="00805C78">
            <w:pPr>
              <w:tabs>
                <w:tab w:val="decimal" w:pos="813"/>
              </w:tabs>
              <w:ind w:left="-115" w:right="-115"/>
              <w:rPr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91B6610" w14:textId="77777777" w:rsidR="00805C78" w:rsidRPr="0065169C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759B7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FA99C86" w14:textId="77777777" w:rsidR="00805C78" w:rsidRPr="0065169C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66863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A3FA882" w14:textId="77777777" w:rsidR="00805C78" w:rsidRPr="0065169C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305786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9A706B" w14:textId="77777777" w:rsidR="00805C78" w:rsidRPr="0065169C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D79050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FC825EE" w14:textId="77777777" w:rsidR="00805C78" w:rsidRPr="0065169C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05C78" w:rsidRPr="00986A55" w14:paraId="306084DD" w14:textId="77777777" w:rsidTr="00805C78">
        <w:tc>
          <w:tcPr>
            <w:tcW w:w="3357" w:type="dxa"/>
          </w:tcPr>
          <w:p w14:paraId="31218D81" w14:textId="533E1E1A" w:rsidR="00805C78" w:rsidRPr="0065169C" w:rsidRDefault="00805C78" w:rsidP="00805C7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 (ขาดทุน) ตามส่วนงาน</w:t>
            </w:r>
          </w:p>
        </w:tc>
        <w:tc>
          <w:tcPr>
            <w:tcW w:w="1197" w:type="dxa"/>
            <w:vAlign w:val="bottom"/>
          </w:tcPr>
          <w:p w14:paraId="6F3E6CF2" w14:textId="77777777" w:rsidR="00805C78" w:rsidRPr="0065169C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E66D02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F0D18C" w14:textId="77777777" w:rsidR="00805C78" w:rsidRPr="0065169C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A3D050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0E7B487C" w14:textId="77777777" w:rsidR="00805C78" w:rsidRPr="0065169C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987219" w14:textId="77777777" w:rsidR="00805C78" w:rsidRPr="00986A55" w:rsidRDefault="00805C78" w:rsidP="00805C78">
            <w:pPr>
              <w:tabs>
                <w:tab w:val="decimal" w:pos="813"/>
              </w:tabs>
              <w:ind w:left="-115" w:right="-115"/>
              <w:rPr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55DF3A3" w14:textId="77777777" w:rsidR="00805C78" w:rsidRPr="0065169C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5883C9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C4B27B" w14:textId="77777777" w:rsidR="00805C78" w:rsidRPr="0065169C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FC0EC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98E5F7" w14:textId="77777777" w:rsidR="00805C78" w:rsidRPr="0065169C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BB1276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041FC" w14:textId="77777777" w:rsidR="00805C78" w:rsidRPr="0065169C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B049F9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129EBD" w14:textId="77777777" w:rsidR="00805C78" w:rsidRPr="0065169C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05C78" w:rsidRPr="00986A55" w14:paraId="619EE09F" w14:textId="77777777" w:rsidTr="00D32CB9">
        <w:tc>
          <w:tcPr>
            <w:tcW w:w="3357" w:type="dxa"/>
            <w:vAlign w:val="center"/>
          </w:tcPr>
          <w:p w14:paraId="058D98FA" w14:textId="77777777" w:rsidR="00805C78" w:rsidRPr="00986A55" w:rsidRDefault="00805C78" w:rsidP="00805C7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ก่อนหักภาษีเงินได้</w:t>
            </w: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24326FEF" w14:textId="1E7116DE" w:rsidR="00805C78" w:rsidRPr="00986A55" w:rsidRDefault="00FD09EE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09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(65,618)</w:t>
            </w:r>
          </w:p>
        </w:tc>
        <w:tc>
          <w:tcPr>
            <w:tcW w:w="270" w:type="dxa"/>
            <w:vAlign w:val="bottom"/>
          </w:tcPr>
          <w:p w14:paraId="3DFCF7BF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CB91EA6" w14:textId="21CF3978" w:rsidR="00805C78" w:rsidRPr="00986A55" w:rsidRDefault="00FD09EE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09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(42,40</w:t>
            </w:r>
            <w:r w:rsidR="00014D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FD09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4D98BFD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38DC3FE7" w14:textId="312AE776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(8,12</w:t>
            </w:r>
            <w:r w:rsidR="00A177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48C5655" w14:textId="77777777" w:rsidR="00805C78" w:rsidRPr="00986A55" w:rsidRDefault="00805C78" w:rsidP="00805C78">
            <w:pPr>
              <w:tabs>
                <w:tab w:val="decimal" w:pos="813"/>
              </w:tabs>
              <w:ind w:left="-115" w:right="-115"/>
              <w:rPr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6D8FDC7" w14:textId="23C015E1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(7,719)</w:t>
            </w:r>
          </w:p>
        </w:tc>
        <w:tc>
          <w:tcPr>
            <w:tcW w:w="270" w:type="dxa"/>
          </w:tcPr>
          <w:p w14:paraId="0D8CA1B9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724F54B" w14:textId="1E5ECE58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53,00</w:t>
            </w:r>
            <w:r w:rsidR="00A177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E33C34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B895755" w14:textId="59359125" w:rsidR="00805C78" w:rsidRPr="00986A55" w:rsidRDefault="00FD09EE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09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14D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3,450</w:t>
            </w:r>
            <w:r w:rsidRPr="00FD09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EE81372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3EE5C4" w14:textId="2A3A7EDA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(20,737)</w:t>
            </w:r>
          </w:p>
        </w:tc>
        <w:tc>
          <w:tcPr>
            <w:tcW w:w="270" w:type="dxa"/>
            <w:vAlign w:val="bottom"/>
          </w:tcPr>
          <w:p w14:paraId="100152AB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DCD2205" w14:textId="244CBCC7" w:rsidR="00805C78" w:rsidRPr="00986A55" w:rsidRDefault="00FD09EE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15" w:firstLine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09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14D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53,576</w:t>
            </w:r>
            <w:r w:rsidRPr="00FD09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805C78" w:rsidRPr="00986A55" w14:paraId="27DBA9BD" w14:textId="77777777" w:rsidTr="00D32CB9">
        <w:tc>
          <w:tcPr>
            <w:tcW w:w="3357" w:type="dxa"/>
            <w:vAlign w:val="center"/>
          </w:tcPr>
          <w:p w14:paraId="271C268E" w14:textId="77777777" w:rsidR="00805C78" w:rsidRPr="00986A55" w:rsidRDefault="00805C78" w:rsidP="00805C7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7DFFD38C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63AA61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C8C2348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32450A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0E8F8034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361020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F156F2B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6B2C4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D14E37F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82DE4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8B56ADB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D12407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6023E4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4DCBB3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68C851F" w14:textId="77777777" w:rsidR="00805C78" w:rsidRPr="00986A55" w:rsidRDefault="00805C78" w:rsidP="008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57E54C58" w14:textId="77777777" w:rsidR="006A7458" w:rsidRPr="00274E5C" w:rsidRDefault="006A7458">
      <w:pPr>
        <w:rPr>
          <w:rFonts w:cstheme="minorBidi"/>
          <w:cs/>
        </w:rPr>
      </w:pPr>
      <w:r>
        <w:br w:type="page"/>
      </w:r>
    </w:p>
    <w:tbl>
      <w:tblPr>
        <w:tblW w:w="13869" w:type="dxa"/>
        <w:tblInd w:w="-9" w:type="dxa"/>
        <w:tblLayout w:type="fixed"/>
        <w:tblLook w:val="01E0" w:firstRow="1" w:lastRow="1" w:firstColumn="1" w:lastColumn="1" w:noHBand="0" w:noVBand="0"/>
      </w:tblPr>
      <w:tblGrid>
        <w:gridCol w:w="3357"/>
        <w:gridCol w:w="1197"/>
        <w:gridCol w:w="270"/>
        <w:gridCol w:w="1170"/>
        <w:gridCol w:w="270"/>
        <w:gridCol w:w="1035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805C78" w:rsidRPr="00986A55" w14:paraId="22351943" w14:textId="77777777" w:rsidTr="00D32CB9">
        <w:tc>
          <w:tcPr>
            <w:tcW w:w="3357" w:type="dxa"/>
          </w:tcPr>
          <w:p w14:paraId="310B8955" w14:textId="22B3698F" w:rsidR="00805C78" w:rsidRPr="00986A55" w:rsidRDefault="00805C78" w:rsidP="00805C78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637" w:type="dxa"/>
            <w:gridSpan w:val="3"/>
          </w:tcPr>
          <w:p w14:paraId="22A05B45" w14:textId="001E3635" w:rsidR="00805C78" w:rsidRPr="00805C78" w:rsidRDefault="00805C78" w:rsidP="00805C7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6A55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986A55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CDA344A" w14:textId="77777777" w:rsidR="00805C78" w:rsidRPr="00986A55" w:rsidRDefault="00805C78" w:rsidP="00805C7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95" w:type="dxa"/>
            <w:gridSpan w:val="3"/>
          </w:tcPr>
          <w:p w14:paraId="5A14ECFF" w14:textId="221249DA" w:rsidR="00805C78" w:rsidRPr="00986A55" w:rsidRDefault="00805C78" w:rsidP="00805C7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986A55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D4E50D" w14:textId="77777777" w:rsidR="00805C78" w:rsidRPr="00986A55" w:rsidRDefault="00805C78" w:rsidP="00805C7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5640B93" w14:textId="32A7E552" w:rsidR="00805C78" w:rsidRPr="00986A55" w:rsidRDefault="00805C78" w:rsidP="00805C7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986A55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A1CD6F2" w14:textId="77777777" w:rsidR="00805C78" w:rsidRPr="00986A55" w:rsidRDefault="00805C78" w:rsidP="00805C7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F6F0C3B" w14:textId="6E155AB2" w:rsidR="00805C78" w:rsidRPr="00986A55" w:rsidRDefault="00805C78" w:rsidP="00805C7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65749" w:rsidRPr="00986A55" w14:paraId="2F95A5B2" w14:textId="77777777" w:rsidTr="00D32CB9">
        <w:tc>
          <w:tcPr>
            <w:tcW w:w="3357" w:type="dxa"/>
            <w:vAlign w:val="center"/>
          </w:tcPr>
          <w:p w14:paraId="6A16F368" w14:textId="31755D81" w:rsidR="00065749" w:rsidRPr="00986A55" w:rsidRDefault="00065749" w:rsidP="00065749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97" w:type="dxa"/>
            <w:vAlign w:val="bottom"/>
          </w:tcPr>
          <w:p w14:paraId="0D84D558" w14:textId="7E90EB09" w:rsidR="00065749" w:rsidRPr="00986A55" w:rsidRDefault="00065749" w:rsidP="00065749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3BF94E69" w14:textId="77777777" w:rsidR="00065749" w:rsidRPr="00986A55" w:rsidRDefault="00065749" w:rsidP="00065749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41E9E2" w14:textId="1895BBEC" w:rsidR="00065749" w:rsidRPr="00986A55" w:rsidRDefault="00065749" w:rsidP="00065749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09B677D8" w14:textId="77777777" w:rsidR="00065749" w:rsidRPr="00986A55" w:rsidRDefault="00065749" w:rsidP="00065749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8204CCC" w14:textId="435705C1" w:rsidR="00065749" w:rsidRPr="00986A55" w:rsidRDefault="00065749" w:rsidP="00065749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4A2EF1D8" w14:textId="77777777" w:rsidR="00065749" w:rsidRPr="00986A55" w:rsidRDefault="00065749" w:rsidP="00065749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00CD1B" w14:textId="7C849FB7" w:rsidR="00065749" w:rsidRPr="00986A55" w:rsidRDefault="00065749" w:rsidP="00065749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67C92BEB" w14:textId="77777777" w:rsidR="00065749" w:rsidRPr="00986A55" w:rsidRDefault="00065749" w:rsidP="00065749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A6CF88" w14:textId="35F7F163" w:rsidR="00065749" w:rsidRPr="00986A55" w:rsidRDefault="00065749" w:rsidP="00065749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3974633B" w14:textId="77777777" w:rsidR="00065749" w:rsidRPr="00986A55" w:rsidRDefault="00065749" w:rsidP="00065749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0FAB92" w14:textId="03F43C49" w:rsidR="00065749" w:rsidRPr="00986A55" w:rsidRDefault="00065749" w:rsidP="00065749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1135D16A" w14:textId="77777777" w:rsidR="00065749" w:rsidRPr="00986A55" w:rsidRDefault="00065749" w:rsidP="00065749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AF8D06" w14:textId="60EDA4B7" w:rsidR="00065749" w:rsidRPr="00986A55" w:rsidRDefault="00065749" w:rsidP="00065749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61C1FDE3" w14:textId="77777777" w:rsidR="00065749" w:rsidRPr="00986A55" w:rsidRDefault="00065749" w:rsidP="00065749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35DE14" w14:textId="17D4F0E0" w:rsidR="00065749" w:rsidRPr="00986A55" w:rsidRDefault="00065749" w:rsidP="00065749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065749" w:rsidRPr="00986A55" w14:paraId="6CFA14C7" w14:textId="77777777" w:rsidTr="00D42A4C">
        <w:tc>
          <w:tcPr>
            <w:tcW w:w="3357" w:type="dxa"/>
            <w:vAlign w:val="center"/>
          </w:tcPr>
          <w:p w14:paraId="334B7618" w14:textId="77777777" w:rsidR="00065749" w:rsidRPr="00986A55" w:rsidRDefault="00065749" w:rsidP="00065749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512" w:type="dxa"/>
            <w:gridSpan w:val="15"/>
            <w:vAlign w:val="bottom"/>
          </w:tcPr>
          <w:p w14:paraId="58CDDF3D" w14:textId="7209E181" w:rsidR="00065749" w:rsidRPr="00986A55" w:rsidRDefault="00065749" w:rsidP="00065749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09EE" w:rsidRPr="00986A55" w14:paraId="7BE7AF9C" w14:textId="77777777" w:rsidTr="00D42A4C">
        <w:tc>
          <w:tcPr>
            <w:tcW w:w="3357" w:type="dxa"/>
            <w:vAlign w:val="center"/>
          </w:tcPr>
          <w:p w14:paraId="1B025DE1" w14:textId="77777777" w:rsidR="00FD09EE" w:rsidRPr="00986A55" w:rsidRDefault="00FD09EE" w:rsidP="00FD09E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97" w:type="dxa"/>
            <w:vAlign w:val="bottom"/>
          </w:tcPr>
          <w:p w14:paraId="44D84DC4" w14:textId="13989226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118,6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392C278E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F633C5" w14:textId="11824908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413,10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92D0DD2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077F180" w14:textId="05722E30" w:rsidR="00FD09EE" w:rsidRPr="00002037" w:rsidRDefault="00FD09EE" w:rsidP="0000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002037">
              <w:rPr>
                <w:rFonts w:ascii="Angsana New" w:hAnsi="Angsana New" w:cs="Angsana New"/>
                <w:sz w:val="30"/>
                <w:szCs w:val="30"/>
              </w:rPr>
              <w:t xml:space="preserve"> 579,31</w:t>
            </w:r>
            <w:r w:rsidR="00385A99" w:rsidRPr="0000203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00203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478AEE4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DA302D" w14:textId="188540E4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49,463</w:t>
            </w:r>
          </w:p>
        </w:tc>
        <w:tc>
          <w:tcPr>
            <w:tcW w:w="270" w:type="dxa"/>
          </w:tcPr>
          <w:p w14:paraId="217715E7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8FF371" w14:textId="6F7AA8ED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FD09EE">
              <w:rPr>
                <w:rFonts w:ascii="Angsana New" w:hAnsi="Angsana New" w:cs="Angsana New"/>
                <w:sz w:val="30"/>
                <w:szCs w:val="30"/>
              </w:rPr>
              <w:t xml:space="preserve"> 25,147 </w:t>
            </w:r>
          </w:p>
        </w:tc>
        <w:tc>
          <w:tcPr>
            <w:tcW w:w="270" w:type="dxa"/>
          </w:tcPr>
          <w:p w14:paraId="5D7B1C8D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0339A5" w14:textId="1BFB06C1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20,170</w:t>
            </w:r>
          </w:p>
        </w:tc>
        <w:tc>
          <w:tcPr>
            <w:tcW w:w="270" w:type="dxa"/>
            <w:vAlign w:val="bottom"/>
          </w:tcPr>
          <w:p w14:paraId="31C7426A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4B9D52" w14:textId="456ABA1F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723,13</w:t>
            </w:r>
            <w:r w:rsidR="00385A9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3DF3133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6F4645" w14:textId="71D249D3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482,739</w:t>
            </w:r>
          </w:p>
        </w:tc>
      </w:tr>
      <w:tr w:rsidR="00FD09EE" w:rsidRPr="00986A55" w14:paraId="11080134" w14:textId="77777777" w:rsidTr="00D42A4C">
        <w:tc>
          <w:tcPr>
            <w:tcW w:w="3357" w:type="dxa"/>
            <w:vAlign w:val="center"/>
          </w:tcPr>
          <w:p w14:paraId="0248FF1E" w14:textId="77777777" w:rsidR="00FD09EE" w:rsidRPr="00986A55" w:rsidRDefault="00FD09EE" w:rsidP="00FD09E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56FD6B9" w14:textId="2404E48A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19,6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6E8D5338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BE7E49" w14:textId="796A3BF2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(4,11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CFF8293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14102E3" w14:textId="59E078E8" w:rsidR="00FD09EE" w:rsidRPr="00986A55" w:rsidRDefault="00FD09EE" w:rsidP="0000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D09EE">
              <w:rPr>
                <w:rFonts w:ascii="Angsana New" w:hAnsi="Angsana New" w:cs="Angsana New"/>
                <w:sz w:val="30"/>
                <w:szCs w:val="30"/>
              </w:rPr>
              <w:t xml:space="preserve"> (11,940)</w:t>
            </w:r>
          </w:p>
        </w:tc>
        <w:tc>
          <w:tcPr>
            <w:tcW w:w="270" w:type="dxa"/>
            <w:vAlign w:val="bottom"/>
          </w:tcPr>
          <w:p w14:paraId="1618B53B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ED4816" w14:textId="516562D6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2,649</w:t>
            </w:r>
          </w:p>
        </w:tc>
        <w:tc>
          <w:tcPr>
            <w:tcW w:w="270" w:type="dxa"/>
          </w:tcPr>
          <w:p w14:paraId="45F361E9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001365" w14:textId="1AD1ACBA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FD09EE">
              <w:rPr>
                <w:rFonts w:ascii="Angsana New" w:hAnsi="Angsana New" w:cs="Angsana New"/>
                <w:sz w:val="30"/>
                <w:szCs w:val="30"/>
              </w:rPr>
              <w:t xml:space="preserve"> 215,738 </w:t>
            </w:r>
          </w:p>
        </w:tc>
        <w:tc>
          <w:tcPr>
            <w:tcW w:w="270" w:type="dxa"/>
          </w:tcPr>
          <w:p w14:paraId="0EF4C4D0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2F1F1A" w14:textId="2CE259D2" w:rsidR="00FD09EE" w:rsidRPr="00986A55" w:rsidRDefault="003920AB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139,697</w:t>
            </w:r>
          </w:p>
        </w:tc>
        <w:tc>
          <w:tcPr>
            <w:tcW w:w="270" w:type="dxa"/>
            <w:vAlign w:val="bottom"/>
          </w:tcPr>
          <w:p w14:paraId="2DC9037C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977A20" w14:textId="5655613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223,412</w:t>
            </w:r>
          </w:p>
        </w:tc>
        <w:tc>
          <w:tcPr>
            <w:tcW w:w="270" w:type="dxa"/>
            <w:vAlign w:val="bottom"/>
          </w:tcPr>
          <w:p w14:paraId="3534DB71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D35245" w14:textId="5061E47D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920AB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302B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920AB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</w:tr>
      <w:tr w:rsidR="00FD09EE" w:rsidRPr="00986A55" w14:paraId="0447E487" w14:textId="77777777" w:rsidTr="00D42A4C">
        <w:tc>
          <w:tcPr>
            <w:tcW w:w="3357" w:type="dxa"/>
            <w:vAlign w:val="center"/>
          </w:tcPr>
          <w:p w14:paraId="7B22DD16" w14:textId="77777777" w:rsidR="00FD09EE" w:rsidRPr="00986A55" w:rsidRDefault="00FD09EE" w:rsidP="00FD09E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893DA" w14:textId="5928883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138,284</w:t>
            </w:r>
          </w:p>
        </w:tc>
        <w:tc>
          <w:tcPr>
            <w:tcW w:w="270" w:type="dxa"/>
            <w:vAlign w:val="bottom"/>
          </w:tcPr>
          <w:p w14:paraId="299CB33E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508F8" w14:textId="438BF2BE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408,993</w:t>
            </w:r>
          </w:p>
        </w:tc>
        <w:tc>
          <w:tcPr>
            <w:tcW w:w="270" w:type="dxa"/>
            <w:vAlign w:val="bottom"/>
          </w:tcPr>
          <w:p w14:paraId="1F85FBD2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21A6627" w14:textId="4AA14BE3" w:rsidR="00FD09EE" w:rsidRPr="00FD09EE" w:rsidRDefault="00FD09EE" w:rsidP="0000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09E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567,37</w:t>
            </w:r>
            <w:r w:rsidR="00385A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FD09E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9CDCF37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3644B" w14:textId="03844B3D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52,112</w:t>
            </w:r>
          </w:p>
        </w:tc>
        <w:tc>
          <w:tcPr>
            <w:tcW w:w="270" w:type="dxa"/>
          </w:tcPr>
          <w:p w14:paraId="1C7B8011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ECD874" w14:textId="3017100E" w:rsidR="00FD09EE" w:rsidRPr="00FD09EE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09E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240,885 </w:t>
            </w:r>
          </w:p>
        </w:tc>
        <w:tc>
          <w:tcPr>
            <w:tcW w:w="270" w:type="dxa"/>
          </w:tcPr>
          <w:p w14:paraId="4138B088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93BCE" w14:textId="51B1982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3920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920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6D824FA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0F6E2C" w14:textId="1E83D7DF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946,54</w:t>
            </w:r>
            <w:r w:rsidR="00A32B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040288A5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0E2C0" w14:textId="49E416D9" w:rsidR="00FD09EE" w:rsidRPr="00986A55" w:rsidRDefault="00302BBA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3920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920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972</w:t>
            </w:r>
          </w:p>
        </w:tc>
      </w:tr>
      <w:tr w:rsidR="00FD09EE" w:rsidRPr="00986A55" w14:paraId="5EB61427" w14:textId="77777777" w:rsidTr="00B058A1">
        <w:tc>
          <w:tcPr>
            <w:tcW w:w="3357" w:type="dxa"/>
            <w:vAlign w:val="center"/>
          </w:tcPr>
          <w:p w14:paraId="4F2198B2" w14:textId="77777777" w:rsidR="00FD09EE" w:rsidRPr="00986A55" w:rsidRDefault="00FD09EE" w:rsidP="00FD09E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56EBC1B9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73C6FA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DA52675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C134D6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3614E9E2" w14:textId="77777777" w:rsidR="00FD09EE" w:rsidRPr="00FD09EE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5D4B68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22B97D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32A8AE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7E04DB" w14:textId="77777777" w:rsidR="00FD09EE" w:rsidRPr="00FD09EE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D4A1B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260D416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B52782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98610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58D380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B6BE79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D09EE" w:rsidRPr="00986A55" w14:paraId="2CFFFC93" w14:textId="77777777" w:rsidTr="00B058A1">
        <w:tc>
          <w:tcPr>
            <w:tcW w:w="3357" w:type="dxa"/>
          </w:tcPr>
          <w:p w14:paraId="36B9448E" w14:textId="77777777" w:rsidR="00FD09EE" w:rsidRDefault="00FD09EE" w:rsidP="00FD09E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  <w:p w14:paraId="1F95625E" w14:textId="7C87BE6B" w:rsidR="00FD09EE" w:rsidRPr="00986A55" w:rsidRDefault="00FD09EE" w:rsidP="00FD09E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   จากลูกค้าภายนอก</w:t>
            </w:r>
          </w:p>
        </w:tc>
        <w:tc>
          <w:tcPr>
            <w:tcW w:w="1197" w:type="dxa"/>
            <w:vAlign w:val="bottom"/>
          </w:tcPr>
          <w:p w14:paraId="40EB6A4B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59974A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0DB5C4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030FC6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780E429" w14:textId="77777777" w:rsidR="00FD09EE" w:rsidRPr="00FD09EE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BDF2CD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18909E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70D7B0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0F500E" w14:textId="77777777" w:rsidR="00FD09EE" w:rsidRPr="00FD09EE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7F101D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99F903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F29EB6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BF95EC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E71E21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7BB5F3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058A1" w:rsidRPr="00986A55" w14:paraId="1702F1F4" w14:textId="77777777" w:rsidTr="00D42A4C">
        <w:tc>
          <w:tcPr>
            <w:tcW w:w="3357" w:type="dxa"/>
            <w:vAlign w:val="bottom"/>
          </w:tcPr>
          <w:p w14:paraId="0E1EE625" w14:textId="7EA10FF8" w:rsidR="00B058A1" w:rsidRPr="00986A55" w:rsidRDefault="00B058A1" w:rsidP="00B058A1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197" w:type="dxa"/>
          </w:tcPr>
          <w:p w14:paraId="526FC99F" w14:textId="292D7C93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115,415 </w:t>
            </w:r>
          </w:p>
        </w:tc>
        <w:tc>
          <w:tcPr>
            <w:tcW w:w="270" w:type="dxa"/>
            <w:vAlign w:val="bottom"/>
          </w:tcPr>
          <w:p w14:paraId="2596AABC" w14:textId="77777777" w:rsidR="00B058A1" w:rsidRPr="00986A55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20BD33" w14:textId="246D28FA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410,01</w:t>
            </w:r>
            <w:r w:rsidR="00D947AC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3070B45" w14:textId="77777777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0482351" w14:textId="23E2265B" w:rsidR="00B058A1" w:rsidRPr="00002037" w:rsidRDefault="00B058A1" w:rsidP="0000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002037">
              <w:rPr>
                <w:rFonts w:ascii="Angsana New" w:hAnsi="Angsana New" w:cs="Angsana New"/>
                <w:sz w:val="30"/>
                <w:szCs w:val="30"/>
              </w:rPr>
              <w:t xml:space="preserve"> 523,42</w:t>
            </w:r>
            <w:r w:rsidR="00385A99" w:rsidRPr="0000203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00203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A7FBEAE" w14:textId="77777777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C2F467" w14:textId="6B54C2B1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48 </w:t>
            </w:r>
          </w:p>
        </w:tc>
        <w:tc>
          <w:tcPr>
            <w:tcW w:w="270" w:type="dxa"/>
          </w:tcPr>
          <w:p w14:paraId="4F26C911" w14:textId="77777777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FC6D1D" w14:textId="5831BF75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11,265 </w:t>
            </w:r>
          </w:p>
        </w:tc>
        <w:tc>
          <w:tcPr>
            <w:tcW w:w="270" w:type="dxa"/>
            <w:vAlign w:val="bottom"/>
          </w:tcPr>
          <w:p w14:paraId="77F2C680" w14:textId="77777777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B61BF4" w14:textId="393DA9D6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7,445 </w:t>
            </w:r>
          </w:p>
        </w:tc>
        <w:tc>
          <w:tcPr>
            <w:tcW w:w="270" w:type="dxa"/>
            <w:vAlign w:val="bottom"/>
          </w:tcPr>
          <w:p w14:paraId="605B386E" w14:textId="77777777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90B72B" w14:textId="222509E5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650,10</w:t>
            </w:r>
            <w:r w:rsidR="00385A9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8CFB2FB" w14:textId="77777777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121029" w14:textId="19317D52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417,50</w:t>
            </w:r>
            <w:r w:rsidR="00D947A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B058A1" w:rsidRPr="00986A55" w14:paraId="647D14C6" w14:textId="77777777" w:rsidTr="00D42A4C">
        <w:tc>
          <w:tcPr>
            <w:tcW w:w="3357" w:type="dxa"/>
            <w:vAlign w:val="bottom"/>
          </w:tcPr>
          <w:p w14:paraId="1D97473E" w14:textId="754DA730" w:rsidR="00B058A1" w:rsidRPr="00986A55" w:rsidRDefault="00B058A1" w:rsidP="00B058A1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F94CFE4" w14:textId="0F39AE6B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3,255 </w:t>
            </w:r>
          </w:p>
        </w:tc>
        <w:tc>
          <w:tcPr>
            <w:tcW w:w="270" w:type="dxa"/>
            <w:vAlign w:val="bottom"/>
          </w:tcPr>
          <w:p w14:paraId="1AF84AC7" w14:textId="77777777" w:rsidR="00B058A1" w:rsidRPr="00986A55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596BD1" w14:textId="41BD9D0E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3,092 </w:t>
            </w:r>
          </w:p>
        </w:tc>
        <w:tc>
          <w:tcPr>
            <w:tcW w:w="270" w:type="dxa"/>
            <w:vAlign w:val="bottom"/>
          </w:tcPr>
          <w:p w14:paraId="7B89FB40" w14:textId="77777777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778CDA4" w14:textId="55779D5F" w:rsidR="00B058A1" w:rsidRPr="00002037" w:rsidRDefault="00B058A1" w:rsidP="0000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002037">
              <w:rPr>
                <w:rFonts w:ascii="Angsana New" w:hAnsi="Angsana New" w:cs="Angsana New"/>
                <w:sz w:val="30"/>
                <w:szCs w:val="30"/>
              </w:rPr>
              <w:t xml:space="preserve"> 55,894 </w:t>
            </w:r>
          </w:p>
        </w:tc>
        <w:tc>
          <w:tcPr>
            <w:tcW w:w="270" w:type="dxa"/>
          </w:tcPr>
          <w:p w14:paraId="70761578" w14:textId="77777777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229766" w14:textId="6BCD3620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49,415 </w:t>
            </w:r>
          </w:p>
        </w:tc>
        <w:tc>
          <w:tcPr>
            <w:tcW w:w="270" w:type="dxa"/>
          </w:tcPr>
          <w:p w14:paraId="3317192B" w14:textId="77777777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2D5CDE" w14:textId="7273CA9F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13,882 </w:t>
            </w:r>
          </w:p>
        </w:tc>
        <w:tc>
          <w:tcPr>
            <w:tcW w:w="270" w:type="dxa"/>
          </w:tcPr>
          <w:p w14:paraId="1F5066C0" w14:textId="77777777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828CC5" w14:textId="31FB6785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12,725 </w:t>
            </w:r>
          </w:p>
        </w:tc>
        <w:tc>
          <w:tcPr>
            <w:tcW w:w="270" w:type="dxa"/>
            <w:vAlign w:val="bottom"/>
          </w:tcPr>
          <w:p w14:paraId="2D5F442C" w14:textId="77777777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C72753" w14:textId="20601EA7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73,03</w:t>
            </w:r>
            <w:r w:rsidR="00EF170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53C5EBE" w14:textId="77777777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0B4C5A" w14:textId="1FAA6573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65,232 </w:t>
            </w:r>
          </w:p>
        </w:tc>
      </w:tr>
      <w:tr w:rsidR="00B058A1" w:rsidRPr="00986A55" w14:paraId="3C28CF1F" w14:textId="77777777" w:rsidTr="00D42A4C">
        <w:tc>
          <w:tcPr>
            <w:tcW w:w="3357" w:type="dxa"/>
          </w:tcPr>
          <w:p w14:paraId="0974D4B6" w14:textId="5FCC8D5C" w:rsidR="00B058A1" w:rsidRPr="00986A55" w:rsidRDefault="00B058A1" w:rsidP="00B058A1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>จากลูกค้าภายนอก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2110349" w14:textId="13D33646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058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118,670 </w:t>
            </w:r>
          </w:p>
        </w:tc>
        <w:tc>
          <w:tcPr>
            <w:tcW w:w="270" w:type="dxa"/>
            <w:vAlign w:val="bottom"/>
          </w:tcPr>
          <w:p w14:paraId="41B7F810" w14:textId="77777777" w:rsidR="00B058A1" w:rsidRPr="00986A55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B450E8" w14:textId="7AAC7288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413,10</w:t>
            </w:r>
            <w:r w:rsidR="00D947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B058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590BEFB" w14:textId="77777777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3CFB6FD6" w14:textId="5BF44C55" w:rsidR="00B058A1" w:rsidRPr="00B058A1" w:rsidRDefault="00B058A1" w:rsidP="0000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579,31</w:t>
            </w:r>
            <w:r w:rsidR="00385A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B058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4FE379E" w14:textId="77777777" w:rsidR="00B058A1" w:rsidRPr="00B058A1" w:rsidRDefault="00B058A1" w:rsidP="00385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A857D3" w14:textId="041BD7D5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49,463 </w:t>
            </w:r>
          </w:p>
        </w:tc>
        <w:tc>
          <w:tcPr>
            <w:tcW w:w="270" w:type="dxa"/>
          </w:tcPr>
          <w:p w14:paraId="103E3909" w14:textId="77777777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1EB9A7" w14:textId="7A1342F6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25,147 </w:t>
            </w:r>
          </w:p>
        </w:tc>
        <w:tc>
          <w:tcPr>
            <w:tcW w:w="270" w:type="dxa"/>
          </w:tcPr>
          <w:p w14:paraId="3BC51C07" w14:textId="77777777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D102A6" w14:textId="04684ABC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20,170 </w:t>
            </w:r>
          </w:p>
        </w:tc>
        <w:tc>
          <w:tcPr>
            <w:tcW w:w="270" w:type="dxa"/>
            <w:vAlign w:val="bottom"/>
          </w:tcPr>
          <w:p w14:paraId="545F666E" w14:textId="77777777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978C7" w14:textId="0287B104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723,13</w:t>
            </w:r>
            <w:r w:rsidR="00385A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B058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9CB5CF0" w14:textId="77777777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B9135E" w14:textId="3D2AACE2" w:rsidR="00B058A1" w:rsidRPr="00B058A1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58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482,73</w:t>
            </w:r>
            <w:r w:rsidR="00D947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B058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058A1" w:rsidRPr="00986A55" w14:paraId="6A057251" w14:textId="77777777" w:rsidTr="00B058A1">
        <w:tc>
          <w:tcPr>
            <w:tcW w:w="3357" w:type="dxa"/>
          </w:tcPr>
          <w:p w14:paraId="787CBF6C" w14:textId="77777777" w:rsidR="00B058A1" w:rsidRPr="0065169C" w:rsidRDefault="00B058A1" w:rsidP="00FD09E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4C87A3C" w14:textId="77777777" w:rsidR="00B058A1" w:rsidRDefault="00B058A1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062E21" w14:textId="77777777" w:rsidR="00B058A1" w:rsidRPr="00986A55" w:rsidRDefault="00B058A1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A249C20" w14:textId="77777777" w:rsidR="00B058A1" w:rsidRDefault="00B058A1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866672" w14:textId="77777777" w:rsidR="00B058A1" w:rsidRPr="00986A55" w:rsidRDefault="00B058A1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414EFB1" w14:textId="77777777" w:rsidR="00B058A1" w:rsidRDefault="00B058A1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3C2FB1" w14:textId="77777777" w:rsidR="00B058A1" w:rsidRPr="00986A55" w:rsidRDefault="00B058A1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FE83B4" w14:textId="77777777" w:rsidR="00B058A1" w:rsidRDefault="00B058A1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F412C" w14:textId="77777777" w:rsidR="00B058A1" w:rsidRPr="00986A55" w:rsidRDefault="00B058A1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43F1FA" w14:textId="77777777" w:rsidR="00B058A1" w:rsidRPr="00065749" w:rsidRDefault="00B058A1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A6D81D" w14:textId="77777777" w:rsidR="00B058A1" w:rsidRPr="00986A55" w:rsidRDefault="00B058A1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BDB7A3" w14:textId="77777777" w:rsidR="00B058A1" w:rsidRPr="00B058A1" w:rsidRDefault="00B058A1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3ABFA8" w14:textId="77777777" w:rsidR="00B058A1" w:rsidRPr="00986A55" w:rsidRDefault="00B058A1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D768E6" w14:textId="77777777" w:rsidR="00B058A1" w:rsidRPr="00B058A1" w:rsidRDefault="00B058A1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E0035D" w14:textId="77777777" w:rsidR="00B058A1" w:rsidRPr="00986A55" w:rsidRDefault="00B058A1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EDEF62" w14:textId="77777777" w:rsidR="00B058A1" w:rsidRPr="00B058A1" w:rsidRDefault="00B058A1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D09EE" w:rsidRPr="00986A55" w14:paraId="0373D34B" w14:textId="77777777" w:rsidTr="00B058A1">
        <w:tc>
          <w:tcPr>
            <w:tcW w:w="3357" w:type="dxa"/>
            <w:vAlign w:val="center"/>
          </w:tcPr>
          <w:p w14:paraId="5516BD6C" w14:textId="77777777" w:rsidR="00FD09EE" w:rsidRPr="00986A55" w:rsidRDefault="00FD09EE" w:rsidP="00FD09E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 (ขาดทุน) ตามส่วนงาน</w:t>
            </w:r>
          </w:p>
        </w:tc>
        <w:tc>
          <w:tcPr>
            <w:tcW w:w="1197" w:type="dxa"/>
            <w:vAlign w:val="bottom"/>
          </w:tcPr>
          <w:p w14:paraId="646DC2C8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D657BC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F0A268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936B31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A83F093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B0EC9A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71A86F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579804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6FCEA9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57F0F3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C38607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F975A9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23BA4B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AED0A5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873E74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D09EE" w:rsidRPr="00986A55" w14:paraId="5EE6FB89" w14:textId="77777777" w:rsidTr="00D32CB9">
        <w:tc>
          <w:tcPr>
            <w:tcW w:w="3357" w:type="dxa"/>
            <w:vAlign w:val="center"/>
          </w:tcPr>
          <w:p w14:paraId="0D7D8E22" w14:textId="77777777" w:rsidR="00FD09EE" w:rsidRPr="00986A55" w:rsidRDefault="00FD09EE" w:rsidP="00FD09E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ก่อนหักภาษีเงินได้</w:t>
            </w: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24C2766F" w14:textId="3F60C772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(173,729)</w:t>
            </w:r>
          </w:p>
        </w:tc>
        <w:tc>
          <w:tcPr>
            <w:tcW w:w="270" w:type="dxa"/>
            <w:vAlign w:val="bottom"/>
          </w:tcPr>
          <w:p w14:paraId="5346501F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B7CA042" w14:textId="0166B8CD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167,003</w:t>
            </w:r>
          </w:p>
        </w:tc>
        <w:tc>
          <w:tcPr>
            <w:tcW w:w="270" w:type="dxa"/>
            <w:vAlign w:val="bottom"/>
          </w:tcPr>
          <w:p w14:paraId="071CEC81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7BA9D33F" w14:textId="6CDE016C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476,365</w:t>
            </w:r>
          </w:p>
        </w:tc>
        <w:tc>
          <w:tcPr>
            <w:tcW w:w="270" w:type="dxa"/>
            <w:vAlign w:val="bottom"/>
          </w:tcPr>
          <w:p w14:paraId="3D1A158B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CB94080" w14:textId="1302BF7A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(22,079)</w:t>
            </w:r>
          </w:p>
        </w:tc>
        <w:tc>
          <w:tcPr>
            <w:tcW w:w="270" w:type="dxa"/>
          </w:tcPr>
          <w:p w14:paraId="59EC4185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79A6F0B" w14:textId="7B89479F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60,040</w:t>
            </w:r>
          </w:p>
        </w:tc>
        <w:tc>
          <w:tcPr>
            <w:tcW w:w="270" w:type="dxa"/>
          </w:tcPr>
          <w:p w14:paraId="5AA2F021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7E31AD9" w14:textId="084AA2DA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4,126</w:t>
            </w:r>
          </w:p>
        </w:tc>
        <w:tc>
          <w:tcPr>
            <w:tcW w:w="270" w:type="dxa"/>
            <w:vAlign w:val="bottom"/>
          </w:tcPr>
          <w:p w14:paraId="1E89D026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030910" w14:textId="69173D54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362,676</w:t>
            </w:r>
          </w:p>
        </w:tc>
        <w:tc>
          <w:tcPr>
            <w:tcW w:w="270" w:type="dxa"/>
            <w:vAlign w:val="bottom"/>
          </w:tcPr>
          <w:p w14:paraId="177F7AB0" w14:textId="77777777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0927D8B" w14:textId="31DCCFBE" w:rsidR="00FD09EE" w:rsidRPr="00986A55" w:rsidRDefault="00FD09EE" w:rsidP="00FD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149,050</w:t>
            </w:r>
          </w:p>
        </w:tc>
      </w:tr>
    </w:tbl>
    <w:p w14:paraId="709348AA" w14:textId="71BFEC1C" w:rsidR="00FD09EE" w:rsidRDefault="00FD09EE" w:rsidP="00FD09EE">
      <w:pPr>
        <w:tabs>
          <w:tab w:val="left" w:pos="540"/>
        </w:tabs>
        <w:jc w:val="both"/>
        <w:rPr>
          <w:b/>
          <w:bCs/>
          <w:i/>
          <w:iCs/>
          <w:szCs w:val="22"/>
        </w:rPr>
      </w:pPr>
      <w:r>
        <w:rPr>
          <w:b/>
          <w:bCs/>
          <w:i/>
          <w:iCs/>
          <w:szCs w:val="22"/>
        </w:rPr>
        <w:br/>
      </w:r>
      <w:r>
        <w:rPr>
          <w:b/>
          <w:bCs/>
          <w:i/>
          <w:iCs/>
          <w:szCs w:val="22"/>
        </w:rPr>
        <w:br/>
      </w:r>
    </w:p>
    <w:p w14:paraId="6AD1E0BC" w14:textId="10A7822A" w:rsidR="00FD09EE" w:rsidRDefault="00FD09EE" w:rsidP="00FD09EE">
      <w:pPr>
        <w:tabs>
          <w:tab w:val="left" w:pos="540"/>
        </w:tabs>
        <w:jc w:val="both"/>
        <w:rPr>
          <w:b/>
          <w:bCs/>
          <w:i/>
          <w:iCs/>
          <w:szCs w:val="22"/>
        </w:rPr>
      </w:pPr>
    </w:p>
    <w:p w14:paraId="05392E19" w14:textId="7DAA2854" w:rsidR="00FD09EE" w:rsidRDefault="00FD09EE" w:rsidP="00FD09EE">
      <w:pPr>
        <w:tabs>
          <w:tab w:val="left" w:pos="540"/>
        </w:tabs>
        <w:jc w:val="both"/>
        <w:rPr>
          <w:b/>
          <w:bCs/>
          <w:i/>
          <w:iCs/>
          <w:szCs w:val="22"/>
        </w:rPr>
      </w:pPr>
    </w:p>
    <w:p w14:paraId="03DA2803" w14:textId="77777777" w:rsidR="00FD09EE" w:rsidRPr="00986A55" w:rsidRDefault="00FD09EE" w:rsidP="00FD09EE">
      <w:pPr>
        <w:tabs>
          <w:tab w:val="left" w:pos="540"/>
        </w:tabs>
        <w:jc w:val="both"/>
        <w:rPr>
          <w:b/>
          <w:bCs/>
          <w:i/>
          <w:iCs/>
          <w:szCs w:val="22"/>
        </w:rPr>
      </w:pPr>
    </w:p>
    <w:tbl>
      <w:tblPr>
        <w:tblW w:w="13869" w:type="dxa"/>
        <w:tblInd w:w="-9" w:type="dxa"/>
        <w:tblLayout w:type="fixed"/>
        <w:tblLook w:val="01E0" w:firstRow="1" w:lastRow="1" w:firstColumn="1" w:lastColumn="1" w:noHBand="0" w:noVBand="0"/>
      </w:tblPr>
      <w:tblGrid>
        <w:gridCol w:w="3357"/>
        <w:gridCol w:w="1197"/>
        <w:gridCol w:w="270"/>
        <w:gridCol w:w="1170"/>
        <w:gridCol w:w="270"/>
        <w:gridCol w:w="1035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F35D0C" w:rsidRPr="00986A55" w14:paraId="187EEBBA" w14:textId="77777777" w:rsidTr="00D32CB9">
        <w:tc>
          <w:tcPr>
            <w:tcW w:w="3357" w:type="dxa"/>
          </w:tcPr>
          <w:p w14:paraId="3C9EE7F6" w14:textId="77777777" w:rsidR="00F35D0C" w:rsidRPr="00986A55" w:rsidRDefault="00F35D0C" w:rsidP="00D32CB9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3735A50E" w14:textId="77777777" w:rsidR="00F35D0C" w:rsidRPr="00986A55" w:rsidRDefault="00F35D0C" w:rsidP="00D32CB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986A55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09D803" w14:textId="77777777" w:rsidR="00F35D0C" w:rsidRPr="00986A55" w:rsidRDefault="00F35D0C" w:rsidP="00D32CB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95" w:type="dxa"/>
            <w:gridSpan w:val="3"/>
          </w:tcPr>
          <w:p w14:paraId="34B0C155" w14:textId="77777777" w:rsidR="00F35D0C" w:rsidRPr="00986A55" w:rsidRDefault="00F35D0C" w:rsidP="00D32CB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986A55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BF5B656" w14:textId="77777777" w:rsidR="00F35D0C" w:rsidRPr="00986A55" w:rsidRDefault="00F35D0C" w:rsidP="00D32CB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C6106FE" w14:textId="77777777" w:rsidR="00F35D0C" w:rsidRPr="00986A55" w:rsidRDefault="00F35D0C" w:rsidP="00D32CB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986A55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155FA97" w14:textId="77777777" w:rsidR="00F35D0C" w:rsidRPr="00986A55" w:rsidRDefault="00F35D0C" w:rsidP="00D32CB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A7B5529" w14:textId="77777777" w:rsidR="00F35D0C" w:rsidRPr="00986A55" w:rsidRDefault="00F35D0C" w:rsidP="00D32CB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35D0C" w:rsidRPr="00986A55" w14:paraId="3B090C0F" w14:textId="77777777" w:rsidTr="00D32CB9">
        <w:tc>
          <w:tcPr>
            <w:tcW w:w="3357" w:type="dxa"/>
            <w:vAlign w:val="center"/>
          </w:tcPr>
          <w:p w14:paraId="5825EC47" w14:textId="77777777" w:rsidR="00F35D0C" w:rsidRPr="00986A55" w:rsidRDefault="00F35D0C" w:rsidP="00F35D0C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vAlign w:val="bottom"/>
          </w:tcPr>
          <w:p w14:paraId="41E631FD" w14:textId="0EFEF658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37189AB7" w14:textId="77777777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F43639" w14:textId="56F624BB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44D0F715" w14:textId="77777777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FA3BA52" w14:textId="4F9A2997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672F9F86" w14:textId="77777777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07B950" w14:textId="23089ABE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285CFF8A" w14:textId="77777777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C423EF" w14:textId="39616816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09A3304A" w14:textId="77777777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803DA8" w14:textId="64607AD5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56CA2767" w14:textId="77777777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567E4D" w14:textId="2A2E6CBA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25380852" w14:textId="77777777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A3FC0A" w14:textId="78456016" w:rsidR="00F35D0C" w:rsidRPr="00986A55" w:rsidRDefault="00F35D0C" w:rsidP="00F35D0C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F35D0C" w:rsidRPr="00986A55" w14:paraId="3E6D6B2B" w14:textId="77777777" w:rsidTr="00D32CB9">
        <w:tc>
          <w:tcPr>
            <w:tcW w:w="3357" w:type="dxa"/>
            <w:vAlign w:val="center"/>
          </w:tcPr>
          <w:p w14:paraId="6520822D" w14:textId="77777777" w:rsidR="00F35D0C" w:rsidRPr="00986A55" w:rsidRDefault="00F35D0C" w:rsidP="00D32CB9">
            <w:pPr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2" w:type="dxa"/>
            <w:gridSpan w:val="15"/>
            <w:vAlign w:val="bottom"/>
          </w:tcPr>
          <w:p w14:paraId="2B2ED350" w14:textId="77777777" w:rsidR="00F35D0C" w:rsidRPr="00986A55" w:rsidRDefault="00F35D0C" w:rsidP="00D32CB9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D0C" w:rsidRPr="00986A55" w14:paraId="56E028BA" w14:textId="77777777" w:rsidTr="00D32CB9">
        <w:tc>
          <w:tcPr>
            <w:tcW w:w="3357" w:type="dxa"/>
            <w:vAlign w:val="center"/>
          </w:tcPr>
          <w:p w14:paraId="06B538ED" w14:textId="77777777" w:rsidR="00F35D0C" w:rsidRPr="00986A55" w:rsidRDefault="00F35D0C" w:rsidP="00D32CB9">
            <w:pPr>
              <w:tabs>
                <w:tab w:val="clear" w:pos="2580"/>
              </w:tabs>
              <w:spacing w:line="240" w:lineRule="auto"/>
              <w:ind w:right="-39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1197" w:type="dxa"/>
            <w:vAlign w:val="bottom"/>
          </w:tcPr>
          <w:p w14:paraId="71558994" w14:textId="77777777" w:rsidR="00F35D0C" w:rsidRPr="00986A55" w:rsidRDefault="00F35D0C" w:rsidP="00D32CB9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8BD66B" w14:textId="77777777" w:rsidR="00F35D0C" w:rsidRPr="00986A55" w:rsidRDefault="00F35D0C" w:rsidP="00D32CB9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ADB731" w14:textId="77777777" w:rsidR="00F35D0C" w:rsidRPr="00986A55" w:rsidRDefault="00F35D0C" w:rsidP="00D32CB9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599112" w14:textId="77777777" w:rsidR="00F35D0C" w:rsidRPr="00986A55" w:rsidRDefault="00F35D0C" w:rsidP="00D32CB9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21F10D7" w14:textId="77777777" w:rsidR="00F35D0C" w:rsidRPr="00986A55" w:rsidRDefault="00F35D0C" w:rsidP="00D32CB9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D5F5E0" w14:textId="77777777" w:rsidR="00F35D0C" w:rsidRPr="00986A55" w:rsidRDefault="00F35D0C" w:rsidP="00D32CB9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467030" w14:textId="77777777" w:rsidR="00F35D0C" w:rsidRPr="00986A55" w:rsidRDefault="00F35D0C" w:rsidP="00D32CB9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4AA4CD" w14:textId="77777777" w:rsidR="00F35D0C" w:rsidRPr="00986A55" w:rsidRDefault="00F35D0C" w:rsidP="00D32CB9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A10B43" w14:textId="77777777" w:rsidR="00F35D0C" w:rsidRPr="00986A55" w:rsidRDefault="00F35D0C" w:rsidP="00D32CB9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39EB6C" w14:textId="77777777" w:rsidR="00F35D0C" w:rsidRPr="00986A55" w:rsidRDefault="00F35D0C" w:rsidP="00D32CB9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095F29" w14:textId="77777777" w:rsidR="00F35D0C" w:rsidRPr="00986A55" w:rsidRDefault="00F35D0C" w:rsidP="00D32CB9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9461F7" w14:textId="77777777" w:rsidR="00F35D0C" w:rsidRPr="00986A55" w:rsidRDefault="00F35D0C" w:rsidP="00D32CB9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7F11CE" w14:textId="77777777" w:rsidR="00F35D0C" w:rsidRPr="00986A55" w:rsidRDefault="00F35D0C" w:rsidP="00D32CB9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DAD3D7" w14:textId="77777777" w:rsidR="00F35D0C" w:rsidRPr="00986A55" w:rsidRDefault="00F35D0C" w:rsidP="00D32CB9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FDCE4C" w14:textId="77777777" w:rsidR="00F35D0C" w:rsidRPr="00986A55" w:rsidRDefault="00F35D0C" w:rsidP="00D32CB9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58A1" w:rsidRPr="00986A55" w14:paraId="12E757A3" w14:textId="77777777" w:rsidTr="00D42A4C">
        <w:tc>
          <w:tcPr>
            <w:tcW w:w="3357" w:type="dxa"/>
            <w:vAlign w:val="center"/>
          </w:tcPr>
          <w:p w14:paraId="70874FB8" w14:textId="77777777" w:rsidR="00B058A1" w:rsidRPr="00986A55" w:rsidRDefault="00B058A1" w:rsidP="00B058A1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  <w:r w:rsidRPr="00986A5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986A5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กันยายน/ </w:t>
            </w: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986A5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97" w:type="dxa"/>
            <w:vAlign w:val="bottom"/>
          </w:tcPr>
          <w:p w14:paraId="120A321E" w14:textId="1C10D3D8" w:rsidR="00B058A1" w:rsidRPr="00986A55" w:rsidRDefault="00B058A1" w:rsidP="00B058A1">
            <w:pPr>
              <w:tabs>
                <w:tab w:val="decimal" w:pos="824"/>
              </w:tabs>
              <w:spacing w:line="240" w:lineRule="auto"/>
              <w:ind w:left="-108" w:right="-36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2,814,275</w:t>
            </w:r>
          </w:p>
        </w:tc>
        <w:tc>
          <w:tcPr>
            <w:tcW w:w="270" w:type="dxa"/>
            <w:vAlign w:val="bottom"/>
          </w:tcPr>
          <w:p w14:paraId="2C316E82" w14:textId="77777777" w:rsidR="00B058A1" w:rsidRPr="00986A55" w:rsidRDefault="00B058A1" w:rsidP="00B058A1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69413F" w14:textId="0AE04366" w:rsidR="00B058A1" w:rsidRPr="00986A55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2,607,510</w:t>
            </w:r>
          </w:p>
        </w:tc>
        <w:tc>
          <w:tcPr>
            <w:tcW w:w="270" w:type="dxa"/>
            <w:vAlign w:val="center"/>
          </w:tcPr>
          <w:p w14:paraId="03F90DCB" w14:textId="77777777" w:rsidR="00B058A1" w:rsidRPr="00986A55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0492DAA0" w14:textId="568FD9D3" w:rsidR="00B058A1" w:rsidRPr="00986A55" w:rsidRDefault="00B058A1" w:rsidP="00B058A1">
            <w:pPr>
              <w:tabs>
                <w:tab w:val="clear" w:pos="907"/>
                <w:tab w:val="left" w:pos="819"/>
              </w:tabs>
              <w:spacing w:line="240" w:lineRule="auto"/>
              <w:ind w:left="-108" w:right="9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112,071</w:t>
            </w:r>
          </w:p>
        </w:tc>
        <w:tc>
          <w:tcPr>
            <w:tcW w:w="270" w:type="dxa"/>
            <w:vAlign w:val="bottom"/>
          </w:tcPr>
          <w:p w14:paraId="10D9D03E" w14:textId="77777777" w:rsidR="00B058A1" w:rsidRPr="00986A55" w:rsidRDefault="00B058A1" w:rsidP="00B058A1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16A322" w14:textId="1DCD60BE" w:rsidR="00B058A1" w:rsidRPr="00986A55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449,624</w:t>
            </w:r>
          </w:p>
        </w:tc>
        <w:tc>
          <w:tcPr>
            <w:tcW w:w="270" w:type="dxa"/>
            <w:vAlign w:val="center"/>
          </w:tcPr>
          <w:p w14:paraId="727D0333" w14:textId="77777777" w:rsidR="00B058A1" w:rsidRPr="00986A55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F0B00B" w14:textId="63015974" w:rsidR="00B058A1" w:rsidRPr="00986A55" w:rsidRDefault="00B058A1" w:rsidP="00B058A1">
            <w:pPr>
              <w:tabs>
                <w:tab w:val="clear" w:pos="907"/>
                <w:tab w:val="left" w:pos="774"/>
                <w:tab w:val="decimal" w:pos="824"/>
              </w:tabs>
              <w:spacing w:line="240" w:lineRule="auto"/>
              <w:ind w:left="-108" w:right="9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96,518</w:t>
            </w:r>
          </w:p>
        </w:tc>
        <w:tc>
          <w:tcPr>
            <w:tcW w:w="270" w:type="dxa"/>
            <w:vAlign w:val="bottom"/>
          </w:tcPr>
          <w:p w14:paraId="6C9E5ADA" w14:textId="77777777" w:rsidR="00B058A1" w:rsidRPr="00986A55" w:rsidRDefault="00B058A1" w:rsidP="00B058A1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105AA1" w14:textId="41B12149" w:rsidR="00B058A1" w:rsidRPr="00986A55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44,632</w:t>
            </w:r>
          </w:p>
        </w:tc>
        <w:tc>
          <w:tcPr>
            <w:tcW w:w="270" w:type="dxa"/>
          </w:tcPr>
          <w:p w14:paraId="187188AA" w14:textId="77777777" w:rsidR="00B058A1" w:rsidRPr="00986A55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94A1BF" w14:textId="634C1057" w:rsidR="00B058A1" w:rsidRPr="00986A55" w:rsidRDefault="00B058A1" w:rsidP="00B058A1">
            <w:pPr>
              <w:tabs>
                <w:tab w:val="clear" w:pos="907"/>
                <w:tab w:val="decimal" w:pos="824"/>
                <w:tab w:val="left" w:pos="855"/>
              </w:tabs>
              <w:spacing w:line="240" w:lineRule="auto"/>
              <w:ind w:left="-108" w:right="9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3,022,864</w:t>
            </w:r>
          </w:p>
        </w:tc>
        <w:tc>
          <w:tcPr>
            <w:tcW w:w="270" w:type="dxa"/>
            <w:vAlign w:val="bottom"/>
          </w:tcPr>
          <w:p w14:paraId="1F0DFAE0" w14:textId="77777777" w:rsidR="00B058A1" w:rsidRPr="00986A55" w:rsidRDefault="00B058A1" w:rsidP="00B058A1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5E18B9" w14:textId="491492C6" w:rsidR="00B058A1" w:rsidRPr="00986A55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3,101,766</w:t>
            </w:r>
          </w:p>
        </w:tc>
      </w:tr>
      <w:tr w:rsidR="00B058A1" w:rsidRPr="00986A55" w14:paraId="218B3E32" w14:textId="77777777" w:rsidTr="00D42A4C">
        <w:trPr>
          <w:trHeight w:val="153"/>
        </w:trPr>
        <w:tc>
          <w:tcPr>
            <w:tcW w:w="3357" w:type="dxa"/>
            <w:vAlign w:val="center"/>
          </w:tcPr>
          <w:p w14:paraId="5019C761" w14:textId="77777777" w:rsidR="00B058A1" w:rsidRPr="00986A55" w:rsidRDefault="00B058A1" w:rsidP="00B058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9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0802B2CD" w14:textId="77777777" w:rsidR="00B058A1" w:rsidRPr="00986A55" w:rsidRDefault="00B058A1" w:rsidP="00B058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9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A921ECA" w14:textId="77777777" w:rsidR="00B058A1" w:rsidRPr="00986A55" w:rsidRDefault="00B058A1" w:rsidP="00B058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9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2B40DB1" w14:textId="77777777" w:rsidR="00B058A1" w:rsidRPr="00986A55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7DFEC4" w14:textId="77777777" w:rsidR="00B058A1" w:rsidRPr="00986A55" w:rsidRDefault="00B058A1" w:rsidP="00B058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9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35" w:type="dxa"/>
            <w:vAlign w:val="bottom"/>
          </w:tcPr>
          <w:p w14:paraId="0CA37947" w14:textId="77777777" w:rsidR="00B058A1" w:rsidRPr="00986A55" w:rsidRDefault="00B058A1" w:rsidP="00B058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9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6705BA0" w14:textId="77777777" w:rsidR="00B058A1" w:rsidRPr="00986A55" w:rsidRDefault="00B058A1" w:rsidP="00B058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9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F780A3A" w14:textId="77777777" w:rsidR="00B058A1" w:rsidRPr="00986A55" w:rsidRDefault="00B058A1" w:rsidP="00B058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9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B2D2BB6" w14:textId="77777777" w:rsidR="00B058A1" w:rsidRPr="00986A55" w:rsidRDefault="00B058A1" w:rsidP="00B058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9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EF2BA63" w14:textId="77777777" w:rsidR="00B058A1" w:rsidRPr="00986A55" w:rsidRDefault="00B058A1" w:rsidP="00B058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9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0E53690" w14:textId="77777777" w:rsidR="00B058A1" w:rsidRPr="00986A55" w:rsidRDefault="00B058A1" w:rsidP="00B058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9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</w:tcPr>
          <w:p w14:paraId="546B20E8" w14:textId="77777777" w:rsidR="00B058A1" w:rsidRPr="00986A55" w:rsidRDefault="00B058A1" w:rsidP="00B058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9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CDA4205" w14:textId="77777777" w:rsidR="00B058A1" w:rsidRPr="00986A55" w:rsidRDefault="00B058A1" w:rsidP="00B058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9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C237635" w14:textId="77777777" w:rsidR="00B058A1" w:rsidRPr="00986A55" w:rsidRDefault="00B058A1" w:rsidP="00B058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9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77AB888" w14:textId="77777777" w:rsidR="00B058A1" w:rsidRPr="00986A55" w:rsidRDefault="00B058A1" w:rsidP="00B058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9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A05F4C1" w14:textId="77777777" w:rsidR="00B058A1" w:rsidRPr="00986A55" w:rsidRDefault="00B058A1" w:rsidP="00B058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9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</w:tr>
      <w:tr w:rsidR="00B058A1" w:rsidRPr="00986A55" w14:paraId="2006E278" w14:textId="77777777" w:rsidTr="00D42A4C">
        <w:tc>
          <w:tcPr>
            <w:tcW w:w="3357" w:type="dxa"/>
            <w:vAlign w:val="center"/>
          </w:tcPr>
          <w:p w14:paraId="75DDD2D6" w14:textId="77777777" w:rsidR="00B058A1" w:rsidRPr="00986A55" w:rsidRDefault="00B058A1" w:rsidP="00B058A1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1197" w:type="dxa"/>
            <w:vAlign w:val="bottom"/>
          </w:tcPr>
          <w:p w14:paraId="59EE514E" w14:textId="77777777" w:rsidR="00B058A1" w:rsidRPr="00986A55" w:rsidRDefault="00B058A1" w:rsidP="00B058A1">
            <w:pPr>
              <w:tabs>
                <w:tab w:val="decimal" w:pos="824"/>
              </w:tabs>
              <w:spacing w:line="240" w:lineRule="auto"/>
              <w:ind w:left="-108" w:right="-36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B1F707" w14:textId="77777777" w:rsidR="00B058A1" w:rsidRPr="00986A55" w:rsidRDefault="00B058A1" w:rsidP="00B058A1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5E8B48" w14:textId="77777777" w:rsidR="00B058A1" w:rsidRPr="00986A55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12046E" w14:textId="77777777" w:rsidR="00B058A1" w:rsidRPr="00986A55" w:rsidRDefault="00B058A1" w:rsidP="00B058A1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0409712" w14:textId="77777777" w:rsidR="00B058A1" w:rsidRPr="00986A55" w:rsidRDefault="00B058A1" w:rsidP="00B058A1">
            <w:pPr>
              <w:tabs>
                <w:tab w:val="clear" w:pos="907"/>
                <w:tab w:val="left" w:pos="819"/>
              </w:tabs>
              <w:spacing w:line="240" w:lineRule="auto"/>
              <w:ind w:left="-108" w:right="9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F086B2" w14:textId="77777777" w:rsidR="00B058A1" w:rsidRPr="00986A55" w:rsidRDefault="00B058A1" w:rsidP="00B058A1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6C4FED" w14:textId="77777777" w:rsidR="00B058A1" w:rsidRPr="00986A55" w:rsidRDefault="00B058A1" w:rsidP="00B058A1">
            <w:pPr>
              <w:tabs>
                <w:tab w:val="clear" w:pos="907"/>
                <w:tab w:val="left" w:pos="819"/>
              </w:tabs>
              <w:spacing w:line="240" w:lineRule="auto"/>
              <w:ind w:left="-108" w:right="9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431B46" w14:textId="77777777" w:rsidR="00B058A1" w:rsidRPr="00986A55" w:rsidRDefault="00B058A1" w:rsidP="00B058A1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7A4704" w14:textId="77777777" w:rsidR="00B058A1" w:rsidRPr="00986A55" w:rsidRDefault="00B058A1" w:rsidP="00B058A1">
            <w:pPr>
              <w:tabs>
                <w:tab w:val="clear" w:pos="907"/>
                <w:tab w:val="left" w:pos="774"/>
                <w:tab w:val="decimal" w:pos="824"/>
              </w:tabs>
              <w:spacing w:line="240" w:lineRule="auto"/>
              <w:ind w:left="-108" w:right="9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031E3A" w14:textId="77777777" w:rsidR="00B058A1" w:rsidRPr="00986A55" w:rsidRDefault="00B058A1" w:rsidP="00B058A1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AB4C46" w14:textId="77777777" w:rsidR="00B058A1" w:rsidRPr="00986A55" w:rsidRDefault="00B058A1" w:rsidP="00B058A1">
            <w:pPr>
              <w:tabs>
                <w:tab w:val="clear" w:pos="907"/>
                <w:tab w:val="left" w:pos="774"/>
                <w:tab w:val="decimal" w:pos="824"/>
              </w:tabs>
              <w:spacing w:line="240" w:lineRule="auto"/>
              <w:ind w:left="-108" w:right="9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99CB8F" w14:textId="77777777" w:rsidR="00B058A1" w:rsidRPr="00986A55" w:rsidRDefault="00B058A1" w:rsidP="00B058A1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22F449" w14:textId="77777777" w:rsidR="00B058A1" w:rsidRPr="00986A55" w:rsidRDefault="00B058A1" w:rsidP="00B058A1">
            <w:pPr>
              <w:tabs>
                <w:tab w:val="clear" w:pos="907"/>
                <w:tab w:val="decimal" w:pos="824"/>
                <w:tab w:val="left" w:pos="855"/>
              </w:tabs>
              <w:spacing w:line="240" w:lineRule="auto"/>
              <w:ind w:left="-108" w:right="9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024500" w14:textId="77777777" w:rsidR="00B058A1" w:rsidRPr="00986A55" w:rsidRDefault="00B058A1" w:rsidP="00B058A1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1DD87B" w14:textId="77777777" w:rsidR="00B058A1" w:rsidRPr="00986A55" w:rsidRDefault="00B058A1" w:rsidP="00B058A1">
            <w:pPr>
              <w:tabs>
                <w:tab w:val="clear" w:pos="907"/>
                <w:tab w:val="decimal" w:pos="824"/>
                <w:tab w:val="left" w:pos="855"/>
              </w:tabs>
              <w:spacing w:line="240" w:lineRule="auto"/>
              <w:ind w:left="-108" w:right="9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58A1" w:rsidRPr="00986A55" w14:paraId="3F86F5FA" w14:textId="77777777" w:rsidTr="00D42A4C">
        <w:tc>
          <w:tcPr>
            <w:tcW w:w="3357" w:type="dxa"/>
            <w:vAlign w:val="center"/>
          </w:tcPr>
          <w:p w14:paraId="432ACBC4" w14:textId="77777777" w:rsidR="00B058A1" w:rsidRPr="00986A55" w:rsidRDefault="00B058A1" w:rsidP="00B058A1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  <w:r w:rsidRPr="00986A5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986A5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กันยายน/ </w:t>
            </w: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986A5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97" w:type="dxa"/>
            <w:vAlign w:val="bottom"/>
          </w:tcPr>
          <w:p w14:paraId="5BD8048E" w14:textId="5D06DEDB" w:rsidR="00B058A1" w:rsidRPr="00986A55" w:rsidRDefault="00B058A1" w:rsidP="00B058A1">
            <w:pPr>
              <w:tabs>
                <w:tab w:val="decimal" w:pos="824"/>
              </w:tabs>
              <w:spacing w:line="240" w:lineRule="auto"/>
              <w:ind w:left="-108" w:right="-36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2,272,687</w:t>
            </w:r>
          </w:p>
        </w:tc>
        <w:tc>
          <w:tcPr>
            <w:tcW w:w="270" w:type="dxa"/>
            <w:vAlign w:val="bottom"/>
          </w:tcPr>
          <w:p w14:paraId="09339A13" w14:textId="77777777" w:rsidR="00B058A1" w:rsidRPr="00986A55" w:rsidRDefault="00B058A1" w:rsidP="00B058A1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AA8041" w14:textId="321772E9" w:rsidR="00B058A1" w:rsidRPr="00986A55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1,953,544</w:t>
            </w:r>
          </w:p>
        </w:tc>
        <w:tc>
          <w:tcPr>
            <w:tcW w:w="270" w:type="dxa"/>
            <w:vAlign w:val="center"/>
          </w:tcPr>
          <w:p w14:paraId="7706FDAD" w14:textId="77777777" w:rsidR="00B058A1" w:rsidRPr="00986A55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23EBB4C" w14:textId="2AC0EF64" w:rsidR="00B058A1" w:rsidRPr="00986A55" w:rsidRDefault="00B058A1" w:rsidP="00B058A1">
            <w:pPr>
              <w:tabs>
                <w:tab w:val="clear" w:pos="907"/>
                <w:tab w:val="left" w:pos="819"/>
              </w:tabs>
              <w:spacing w:line="240" w:lineRule="auto"/>
              <w:ind w:left="-108" w:right="9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81,562</w:t>
            </w:r>
          </w:p>
        </w:tc>
        <w:tc>
          <w:tcPr>
            <w:tcW w:w="270" w:type="dxa"/>
            <w:vAlign w:val="bottom"/>
          </w:tcPr>
          <w:p w14:paraId="1BA450B7" w14:textId="77777777" w:rsidR="00B058A1" w:rsidRPr="00986A55" w:rsidRDefault="00B058A1" w:rsidP="00B058A1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B94ADC" w14:textId="3D6C88C6" w:rsidR="00B058A1" w:rsidRPr="00986A55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417,779</w:t>
            </w:r>
          </w:p>
        </w:tc>
        <w:tc>
          <w:tcPr>
            <w:tcW w:w="270" w:type="dxa"/>
            <w:vAlign w:val="center"/>
          </w:tcPr>
          <w:p w14:paraId="24798D40" w14:textId="77777777" w:rsidR="00B058A1" w:rsidRPr="00986A55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2C93FC" w14:textId="7B9F3A57" w:rsidR="00B058A1" w:rsidRPr="00986A55" w:rsidRDefault="00B058A1" w:rsidP="00B058A1">
            <w:pPr>
              <w:tabs>
                <w:tab w:val="clear" w:pos="907"/>
                <w:tab w:val="left" w:pos="774"/>
                <w:tab w:val="decimal" w:pos="824"/>
              </w:tabs>
              <w:spacing w:line="240" w:lineRule="auto"/>
              <w:ind w:left="-108" w:right="9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109,308</w:t>
            </w:r>
          </w:p>
        </w:tc>
        <w:tc>
          <w:tcPr>
            <w:tcW w:w="270" w:type="dxa"/>
            <w:vAlign w:val="bottom"/>
          </w:tcPr>
          <w:p w14:paraId="57360C2D" w14:textId="77777777" w:rsidR="00B058A1" w:rsidRPr="00986A55" w:rsidRDefault="00B058A1" w:rsidP="00B058A1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7E0E30" w14:textId="74A37526" w:rsidR="00B058A1" w:rsidRPr="00986A55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108,932</w:t>
            </w:r>
          </w:p>
        </w:tc>
        <w:tc>
          <w:tcPr>
            <w:tcW w:w="270" w:type="dxa"/>
          </w:tcPr>
          <w:p w14:paraId="31F31A3C" w14:textId="77777777" w:rsidR="00B058A1" w:rsidRPr="00986A55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423E9F" w14:textId="28D8B3FE" w:rsidR="00B058A1" w:rsidRPr="00986A55" w:rsidRDefault="00B058A1" w:rsidP="00B058A1">
            <w:pPr>
              <w:tabs>
                <w:tab w:val="clear" w:pos="907"/>
                <w:tab w:val="decimal" w:pos="824"/>
                <w:tab w:val="left" w:pos="855"/>
              </w:tabs>
              <w:spacing w:line="240" w:lineRule="auto"/>
              <w:ind w:left="-108" w:right="9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2,463,557</w:t>
            </w:r>
          </w:p>
        </w:tc>
        <w:tc>
          <w:tcPr>
            <w:tcW w:w="270" w:type="dxa"/>
            <w:vAlign w:val="bottom"/>
          </w:tcPr>
          <w:p w14:paraId="466936E6" w14:textId="77777777" w:rsidR="00B058A1" w:rsidRPr="00986A55" w:rsidRDefault="00B058A1" w:rsidP="00B058A1">
            <w:pPr>
              <w:tabs>
                <w:tab w:val="decimal" w:pos="824"/>
              </w:tabs>
              <w:spacing w:line="240" w:lineRule="auto"/>
              <w:ind w:left="-108" w:right="-108" w:firstLine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6BE6ED" w14:textId="48344B46" w:rsidR="00B058A1" w:rsidRPr="00986A55" w:rsidRDefault="00B058A1" w:rsidP="00B0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2,480,255</w:t>
            </w:r>
          </w:p>
        </w:tc>
      </w:tr>
    </w:tbl>
    <w:p w14:paraId="37975688" w14:textId="77777777" w:rsidR="00F35D0C" w:rsidRPr="00986A55" w:rsidRDefault="00F35D0C" w:rsidP="00F35D0C">
      <w:pPr>
        <w:rPr>
          <w:vanish/>
        </w:rPr>
      </w:pPr>
    </w:p>
    <w:p w14:paraId="43DF69A9" w14:textId="77777777" w:rsidR="00F35D0C" w:rsidRPr="00986A55" w:rsidRDefault="00F35D0C" w:rsidP="00F35D0C">
      <w:pPr>
        <w:shd w:val="clear" w:color="auto" w:fill="FFFFFF"/>
        <w:spacing w:line="240" w:lineRule="auto"/>
        <w:ind w:right="-79"/>
        <w:rPr>
          <w:rFonts w:ascii="Angsana New" w:hAnsi="Angsana New" w:cs="Angsana New"/>
          <w:color w:val="000000"/>
          <w:sz w:val="30"/>
          <w:szCs w:val="30"/>
          <w:cs/>
        </w:rPr>
        <w:sectPr w:rsidR="00F35D0C" w:rsidRPr="00986A55" w:rsidSect="00D32CB9">
          <w:headerReference w:type="default" r:id="rId21"/>
          <w:footerReference w:type="default" r:id="rId22"/>
          <w:pgSz w:w="16839" w:h="11907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9152" w:type="dxa"/>
        <w:tblInd w:w="519" w:type="dxa"/>
        <w:tblLayout w:type="fixed"/>
        <w:tblCellMar>
          <w:left w:w="79" w:type="dxa"/>
          <w:right w:w="79" w:type="dxa"/>
        </w:tblCellMar>
        <w:tblLook w:val="00A0" w:firstRow="1" w:lastRow="0" w:firstColumn="1" w:lastColumn="0" w:noHBand="0" w:noVBand="0"/>
      </w:tblPr>
      <w:tblGrid>
        <w:gridCol w:w="6265"/>
        <w:gridCol w:w="1368"/>
        <w:gridCol w:w="180"/>
        <w:gridCol w:w="1330"/>
        <w:gridCol w:w="9"/>
      </w:tblGrid>
      <w:tr w:rsidR="00D14CEA" w:rsidRPr="00986A55" w14:paraId="5A5FFCD4" w14:textId="77777777" w:rsidTr="00A04D5F">
        <w:trPr>
          <w:cantSplit/>
          <w:trHeight w:val="288"/>
        </w:trPr>
        <w:tc>
          <w:tcPr>
            <w:tcW w:w="6265" w:type="dxa"/>
          </w:tcPr>
          <w:p w14:paraId="400DF5CE" w14:textId="77777777" w:rsidR="00D14CEA" w:rsidRPr="00986A55" w:rsidRDefault="00D14CEA" w:rsidP="00A04D5F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87" w:type="dxa"/>
            <w:gridSpan w:val="4"/>
          </w:tcPr>
          <w:p w14:paraId="729BB447" w14:textId="77777777" w:rsidR="00D14CEA" w:rsidRPr="00986A55" w:rsidRDefault="00D14CEA" w:rsidP="00A04D5F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4CEA" w:rsidRPr="00986A55" w14:paraId="26343DA1" w14:textId="77777777" w:rsidTr="00A04D5F">
        <w:trPr>
          <w:gridAfter w:val="1"/>
          <w:wAfter w:w="9" w:type="dxa"/>
          <w:cantSplit/>
          <w:trHeight w:val="351"/>
        </w:trPr>
        <w:tc>
          <w:tcPr>
            <w:tcW w:w="6265" w:type="dxa"/>
          </w:tcPr>
          <w:p w14:paraId="2F7346BB" w14:textId="77717C22" w:rsidR="00D14CEA" w:rsidRPr="00986A55" w:rsidRDefault="00D14CEA" w:rsidP="00A04D5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8" w:type="dxa"/>
          </w:tcPr>
          <w:p w14:paraId="746D351E" w14:textId="77777777" w:rsidR="00D14CEA" w:rsidRPr="00986A55" w:rsidRDefault="00D14CEA" w:rsidP="00A04D5F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14:paraId="1C9BC127" w14:textId="77777777" w:rsidR="00D14CEA" w:rsidRPr="00986A55" w:rsidRDefault="00D14CEA" w:rsidP="00A04D5F">
            <w:pPr>
              <w:pStyle w:val="BodyText"/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</w:tcPr>
          <w:p w14:paraId="1E4DB562" w14:textId="77777777" w:rsidR="00D14CEA" w:rsidRPr="00986A55" w:rsidRDefault="00D14CEA" w:rsidP="00A04D5F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D14CEA" w:rsidRPr="00986A55" w14:paraId="62846522" w14:textId="77777777" w:rsidTr="00A04D5F">
        <w:trPr>
          <w:gridAfter w:val="1"/>
          <w:wAfter w:w="9" w:type="dxa"/>
          <w:cantSplit/>
          <w:trHeight w:val="351"/>
        </w:trPr>
        <w:tc>
          <w:tcPr>
            <w:tcW w:w="6265" w:type="dxa"/>
          </w:tcPr>
          <w:p w14:paraId="3D2D18D6" w14:textId="77777777" w:rsidR="00D14CEA" w:rsidRPr="00986A55" w:rsidRDefault="00D14CEA" w:rsidP="00A04D5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8" w:type="dxa"/>
            <w:gridSpan w:val="3"/>
            <w:vAlign w:val="bottom"/>
          </w:tcPr>
          <w:p w14:paraId="061EB14C" w14:textId="77777777" w:rsidR="00D14CEA" w:rsidRPr="00986A55" w:rsidRDefault="00D14CEA" w:rsidP="00A04D5F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4CEA" w:rsidRPr="00986A55" w14:paraId="6542C2DE" w14:textId="77777777" w:rsidTr="00A04D5F">
        <w:trPr>
          <w:gridAfter w:val="1"/>
          <w:wAfter w:w="9" w:type="dxa"/>
          <w:cantSplit/>
          <w:trHeight w:val="351"/>
        </w:trPr>
        <w:tc>
          <w:tcPr>
            <w:tcW w:w="6265" w:type="dxa"/>
          </w:tcPr>
          <w:p w14:paraId="0C28AFDB" w14:textId="77777777" w:rsidR="00D14CEA" w:rsidRPr="00986A55" w:rsidRDefault="00D14CEA" w:rsidP="00A04D5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878" w:type="dxa"/>
            <w:gridSpan w:val="3"/>
            <w:vAlign w:val="bottom"/>
          </w:tcPr>
          <w:p w14:paraId="0FEF2A9F" w14:textId="77777777" w:rsidR="00D14CEA" w:rsidRPr="00986A55" w:rsidRDefault="00D14CEA" w:rsidP="00A04D5F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14CEA" w:rsidRPr="00986A55" w14:paraId="627AD76E" w14:textId="77777777" w:rsidTr="00A04D5F">
        <w:trPr>
          <w:gridAfter w:val="1"/>
          <w:wAfter w:w="9" w:type="dxa"/>
          <w:cantSplit/>
          <w:trHeight w:val="245"/>
        </w:trPr>
        <w:tc>
          <w:tcPr>
            <w:tcW w:w="6265" w:type="dxa"/>
            <w:vAlign w:val="bottom"/>
          </w:tcPr>
          <w:p w14:paraId="4D3AA5D3" w14:textId="77777777" w:rsidR="00D14CEA" w:rsidRPr="00986A55" w:rsidRDefault="00D14CEA" w:rsidP="00A04D5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368" w:type="dxa"/>
            <w:vAlign w:val="bottom"/>
          </w:tcPr>
          <w:p w14:paraId="5DF86E0F" w14:textId="7238B8B6" w:rsidR="00D14CEA" w:rsidRPr="00986A55" w:rsidRDefault="00E87D7C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40,89</w:t>
            </w:r>
            <w:r w:rsidR="00D42A4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1EA3308F" w14:textId="77777777" w:rsidR="00D14CEA" w:rsidRPr="00986A55" w:rsidRDefault="00D14CEA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vAlign w:val="bottom"/>
          </w:tcPr>
          <w:p w14:paraId="758AA222" w14:textId="50737EE8" w:rsidR="00D14CEA" w:rsidRPr="00986A55" w:rsidRDefault="00324AA4" w:rsidP="00324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738"/>
              </w:tabs>
              <w:ind w:left="-115" w:right="3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14CEA" w:rsidRPr="00986A55" w14:paraId="63D905B3" w14:textId="77777777" w:rsidTr="00A04D5F">
        <w:trPr>
          <w:gridAfter w:val="1"/>
          <w:wAfter w:w="9" w:type="dxa"/>
          <w:cantSplit/>
          <w:trHeight w:val="288"/>
        </w:trPr>
        <w:tc>
          <w:tcPr>
            <w:tcW w:w="6265" w:type="dxa"/>
            <w:vAlign w:val="bottom"/>
          </w:tcPr>
          <w:p w14:paraId="1DA77227" w14:textId="77777777" w:rsidR="00D14CEA" w:rsidRPr="00986A55" w:rsidRDefault="00D14CEA" w:rsidP="00A04D5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368" w:type="dxa"/>
          </w:tcPr>
          <w:p w14:paraId="3BD2F7D1" w14:textId="1A2A8B22" w:rsidR="00D14CEA" w:rsidRPr="00986A55" w:rsidRDefault="00E87D7C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40,21</w:t>
            </w:r>
            <w:r w:rsidR="004C68B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2779E8DD" w14:textId="77777777" w:rsidR="00D14CEA" w:rsidRPr="00986A55" w:rsidRDefault="00D14CEA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73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0AE73B42" w14:textId="518DAFB8" w:rsidR="00D14CEA" w:rsidRPr="00986A55" w:rsidRDefault="00E87D7C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73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38,96</w:t>
            </w:r>
            <w:r w:rsidR="00324AA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D14CEA" w:rsidRPr="00986A55" w14:paraId="30DD8168" w14:textId="77777777" w:rsidTr="004C68BD">
        <w:trPr>
          <w:gridAfter w:val="1"/>
          <w:wAfter w:w="9" w:type="dxa"/>
          <w:cantSplit/>
          <w:trHeight w:val="288"/>
        </w:trPr>
        <w:tc>
          <w:tcPr>
            <w:tcW w:w="6265" w:type="dxa"/>
            <w:vAlign w:val="bottom"/>
          </w:tcPr>
          <w:p w14:paraId="17BCA31C" w14:textId="77777777" w:rsidR="00D14CEA" w:rsidRPr="00986A55" w:rsidRDefault="00D14CEA" w:rsidP="00A04D5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ACA1F0C" w14:textId="5CB9CB5E" w:rsidR="00D14CEA" w:rsidRPr="00986A55" w:rsidRDefault="00E87D7C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81,110</w:t>
            </w:r>
          </w:p>
        </w:tc>
        <w:tc>
          <w:tcPr>
            <w:tcW w:w="180" w:type="dxa"/>
            <w:vAlign w:val="bottom"/>
          </w:tcPr>
          <w:p w14:paraId="7715D9D6" w14:textId="77777777" w:rsidR="00D14CEA" w:rsidRPr="00986A55" w:rsidRDefault="00D14CEA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1C52D5B7" w14:textId="547FEC75" w:rsidR="00D14CEA" w:rsidRPr="00324AA4" w:rsidRDefault="00324AA4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4A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38,963</w:t>
            </w:r>
          </w:p>
        </w:tc>
      </w:tr>
      <w:tr w:rsidR="004C68BD" w:rsidRPr="00986A55" w14:paraId="70586640" w14:textId="77777777" w:rsidTr="004C68BD">
        <w:trPr>
          <w:gridAfter w:val="1"/>
          <w:wAfter w:w="9" w:type="dxa"/>
          <w:cantSplit/>
          <w:trHeight w:val="288"/>
        </w:trPr>
        <w:tc>
          <w:tcPr>
            <w:tcW w:w="6265" w:type="dxa"/>
            <w:vAlign w:val="bottom"/>
          </w:tcPr>
          <w:p w14:paraId="49E7737F" w14:textId="77777777" w:rsidR="004C68BD" w:rsidRPr="00986A55" w:rsidRDefault="004C68BD" w:rsidP="00A04D5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4F46A827" w14:textId="77777777" w:rsidR="004C68BD" w:rsidRPr="00986A55" w:rsidRDefault="004C68BD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ADB1EA" w14:textId="77777777" w:rsidR="004C68BD" w:rsidRPr="00986A55" w:rsidRDefault="004C68BD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</w:tcPr>
          <w:p w14:paraId="768F3E5D" w14:textId="77777777" w:rsidR="004C68BD" w:rsidRDefault="004C68BD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14CEA" w:rsidRPr="00986A55" w14:paraId="2081F94C" w14:textId="77777777" w:rsidTr="00A04D5F">
        <w:trPr>
          <w:cantSplit/>
          <w:trHeight w:val="288"/>
        </w:trPr>
        <w:tc>
          <w:tcPr>
            <w:tcW w:w="6265" w:type="dxa"/>
          </w:tcPr>
          <w:p w14:paraId="0801311A" w14:textId="77777777" w:rsidR="00D14CEA" w:rsidRPr="00986A55" w:rsidRDefault="00D14CEA" w:rsidP="00A04D5F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87" w:type="dxa"/>
            <w:gridSpan w:val="4"/>
          </w:tcPr>
          <w:p w14:paraId="30C56A0B" w14:textId="77777777" w:rsidR="00D14CEA" w:rsidRPr="00986A55" w:rsidRDefault="00D14CEA" w:rsidP="00A04D5F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4CEA" w:rsidRPr="00986A55" w14:paraId="46FB04CA" w14:textId="77777777" w:rsidTr="00A04D5F">
        <w:trPr>
          <w:gridAfter w:val="1"/>
          <w:wAfter w:w="9" w:type="dxa"/>
          <w:cantSplit/>
          <w:trHeight w:val="351"/>
        </w:trPr>
        <w:tc>
          <w:tcPr>
            <w:tcW w:w="6265" w:type="dxa"/>
          </w:tcPr>
          <w:p w14:paraId="35458F28" w14:textId="03737E75" w:rsidR="00D14CEA" w:rsidRPr="00986A55" w:rsidRDefault="00D14CEA" w:rsidP="00A04D5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8" w:type="dxa"/>
          </w:tcPr>
          <w:p w14:paraId="4891D45D" w14:textId="77777777" w:rsidR="00D14CEA" w:rsidRPr="00986A55" w:rsidRDefault="00D14CEA" w:rsidP="00A04D5F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14:paraId="1D8CBDAB" w14:textId="77777777" w:rsidR="00D14CEA" w:rsidRPr="00986A55" w:rsidRDefault="00D14CEA" w:rsidP="00A04D5F">
            <w:pPr>
              <w:pStyle w:val="BodyText"/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</w:tcPr>
          <w:p w14:paraId="3B550058" w14:textId="77777777" w:rsidR="00D14CEA" w:rsidRPr="00986A55" w:rsidRDefault="00D14CEA" w:rsidP="00A04D5F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D14CEA" w:rsidRPr="00986A55" w14:paraId="4562270F" w14:textId="77777777" w:rsidTr="00A04D5F">
        <w:trPr>
          <w:gridAfter w:val="1"/>
          <w:wAfter w:w="9" w:type="dxa"/>
          <w:cantSplit/>
          <w:trHeight w:val="351"/>
        </w:trPr>
        <w:tc>
          <w:tcPr>
            <w:tcW w:w="6265" w:type="dxa"/>
          </w:tcPr>
          <w:p w14:paraId="26F3848A" w14:textId="77777777" w:rsidR="00D14CEA" w:rsidRPr="00986A55" w:rsidRDefault="00D14CEA" w:rsidP="00A04D5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8" w:type="dxa"/>
            <w:gridSpan w:val="3"/>
            <w:vAlign w:val="bottom"/>
          </w:tcPr>
          <w:p w14:paraId="67305CBA" w14:textId="77777777" w:rsidR="00D14CEA" w:rsidRPr="00986A55" w:rsidRDefault="00D14CEA" w:rsidP="00A04D5F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4CEA" w:rsidRPr="00986A55" w14:paraId="686BE31C" w14:textId="77777777" w:rsidTr="00A04D5F">
        <w:trPr>
          <w:gridAfter w:val="1"/>
          <w:wAfter w:w="9" w:type="dxa"/>
          <w:cantSplit/>
          <w:trHeight w:val="351"/>
        </w:trPr>
        <w:tc>
          <w:tcPr>
            <w:tcW w:w="6265" w:type="dxa"/>
          </w:tcPr>
          <w:p w14:paraId="61813BF8" w14:textId="77777777" w:rsidR="00D14CEA" w:rsidRPr="00986A55" w:rsidRDefault="00D14CEA" w:rsidP="00A04D5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878" w:type="dxa"/>
            <w:gridSpan w:val="3"/>
            <w:vAlign w:val="bottom"/>
          </w:tcPr>
          <w:p w14:paraId="35E68AE9" w14:textId="77777777" w:rsidR="00D14CEA" w:rsidRPr="00986A55" w:rsidRDefault="00D14CEA" w:rsidP="00A04D5F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14CEA" w:rsidRPr="00986A55" w14:paraId="30D482E2" w14:textId="77777777" w:rsidTr="00A04D5F">
        <w:trPr>
          <w:gridAfter w:val="1"/>
          <w:wAfter w:w="9" w:type="dxa"/>
          <w:cantSplit/>
          <w:trHeight w:val="245"/>
        </w:trPr>
        <w:tc>
          <w:tcPr>
            <w:tcW w:w="6265" w:type="dxa"/>
            <w:vAlign w:val="bottom"/>
          </w:tcPr>
          <w:p w14:paraId="0DF49A8B" w14:textId="77777777" w:rsidR="00D14CEA" w:rsidRPr="00986A55" w:rsidRDefault="00D14CEA" w:rsidP="00A04D5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368" w:type="dxa"/>
            <w:vAlign w:val="bottom"/>
          </w:tcPr>
          <w:p w14:paraId="7BD97326" w14:textId="6EE13D5C" w:rsidR="00D14CEA" w:rsidRPr="00986A55" w:rsidRDefault="00E87D7C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64,542</w:t>
            </w:r>
          </w:p>
        </w:tc>
        <w:tc>
          <w:tcPr>
            <w:tcW w:w="180" w:type="dxa"/>
            <w:vAlign w:val="bottom"/>
          </w:tcPr>
          <w:p w14:paraId="602382E5" w14:textId="77777777" w:rsidR="00D14CEA" w:rsidRPr="00986A55" w:rsidRDefault="00D14CEA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1190"/>
              </w:tabs>
              <w:ind w:left="-115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vAlign w:val="bottom"/>
          </w:tcPr>
          <w:p w14:paraId="4D618267" w14:textId="4F82F5BF" w:rsidR="00D14CEA" w:rsidRPr="00986A55" w:rsidRDefault="00324AA4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69,775</w:t>
            </w:r>
          </w:p>
        </w:tc>
      </w:tr>
      <w:tr w:rsidR="00D14CEA" w:rsidRPr="00986A55" w14:paraId="315AA293" w14:textId="77777777" w:rsidTr="00A04D5F">
        <w:trPr>
          <w:gridAfter w:val="1"/>
          <w:wAfter w:w="9" w:type="dxa"/>
          <w:cantSplit/>
          <w:trHeight w:val="288"/>
        </w:trPr>
        <w:tc>
          <w:tcPr>
            <w:tcW w:w="6265" w:type="dxa"/>
            <w:vAlign w:val="bottom"/>
          </w:tcPr>
          <w:p w14:paraId="63ADED4B" w14:textId="77777777" w:rsidR="00D14CEA" w:rsidRPr="00986A55" w:rsidRDefault="00D14CEA" w:rsidP="00A04D5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75443E" w14:textId="49A57227" w:rsidR="00D14CEA" w:rsidRPr="00986A55" w:rsidRDefault="00E87D7C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130,512</w:t>
            </w:r>
          </w:p>
        </w:tc>
        <w:tc>
          <w:tcPr>
            <w:tcW w:w="180" w:type="dxa"/>
            <w:vAlign w:val="bottom"/>
          </w:tcPr>
          <w:p w14:paraId="07C7CAE1" w14:textId="77777777" w:rsidR="00D14CEA" w:rsidRPr="00986A55" w:rsidRDefault="00D14CEA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738"/>
                <w:tab w:val="decimal" w:pos="1190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16BED0BD" w14:textId="338D4A7C" w:rsidR="00D14CEA" w:rsidRPr="00986A55" w:rsidRDefault="00E87D7C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73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102,172</w:t>
            </w:r>
          </w:p>
        </w:tc>
      </w:tr>
      <w:tr w:rsidR="00D14CEA" w:rsidRPr="00986A55" w14:paraId="63DA73C4" w14:textId="77777777" w:rsidTr="00A04D5F">
        <w:trPr>
          <w:gridAfter w:val="1"/>
          <w:wAfter w:w="9" w:type="dxa"/>
          <w:cantSplit/>
          <w:trHeight w:val="288"/>
        </w:trPr>
        <w:tc>
          <w:tcPr>
            <w:tcW w:w="6265" w:type="dxa"/>
            <w:vAlign w:val="bottom"/>
          </w:tcPr>
          <w:p w14:paraId="7D1BB8EA" w14:textId="77777777" w:rsidR="00D14CEA" w:rsidRPr="00986A55" w:rsidRDefault="00D14CEA" w:rsidP="00A04D5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B91EF35" w14:textId="743D42AF" w:rsidR="00D14CEA" w:rsidRPr="00986A55" w:rsidRDefault="00E87D7C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195,054</w:t>
            </w:r>
          </w:p>
        </w:tc>
        <w:tc>
          <w:tcPr>
            <w:tcW w:w="180" w:type="dxa"/>
            <w:vAlign w:val="bottom"/>
          </w:tcPr>
          <w:p w14:paraId="18928405" w14:textId="77777777" w:rsidR="00D14CEA" w:rsidRPr="00986A55" w:rsidRDefault="00D14CEA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190"/>
              </w:tabs>
              <w:ind w:left="-115" w:right="-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47DF7D65" w14:textId="4E11CA66" w:rsidR="00D14CEA" w:rsidRPr="00986A55" w:rsidRDefault="00324AA4" w:rsidP="00A0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171,947</w:t>
            </w:r>
          </w:p>
        </w:tc>
      </w:tr>
    </w:tbl>
    <w:p w14:paraId="7A0FCF59" w14:textId="77777777" w:rsidR="00D14CEA" w:rsidRPr="00986A55" w:rsidRDefault="00D14CEA" w:rsidP="00D14CE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4B928CE8" w14:textId="77777777" w:rsidR="00D14CEA" w:rsidRPr="00986A55" w:rsidRDefault="00D14CEA" w:rsidP="00D14CE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86A5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การกระทบยอดกำไรหรือขาดทุน</w:t>
      </w:r>
      <w:r w:rsidRPr="00986A5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และสินทรัพย์ของส่วนงานที่รายงาน</w:t>
      </w:r>
    </w:p>
    <w:p w14:paraId="40329227" w14:textId="77777777" w:rsidR="00D14CEA" w:rsidRPr="00986A55" w:rsidRDefault="00D14CEA" w:rsidP="00D14CE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tbl>
      <w:tblPr>
        <w:tblW w:w="9152" w:type="dxa"/>
        <w:tblInd w:w="519" w:type="dxa"/>
        <w:tblLayout w:type="fixed"/>
        <w:tblCellMar>
          <w:left w:w="79" w:type="dxa"/>
          <w:right w:w="79" w:type="dxa"/>
        </w:tblCellMar>
        <w:tblLook w:val="00A0" w:firstRow="1" w:lastRow="0" w:firstColumn="1" w:lastColumn="0" w:noHBand="0" w:noVBand="0"/>
      </w:tblPr>
      <w:tblGrid>
        <w:gridCol w:w="10"/>
        <w:gridCol w:w="6255"/>
        <w:gridCol w:w="1368"/>
        <w:gridCol w:w="180"/>
        <w:gridCol w:w="9"/>
        <w:gridCol w:w="1278"/>
        <w:gridCol w:w="43"/>
        <w:gridCol w:w="9"/>
      </w:tblGrid>
      <w:tr w:rsidR="00F35D0C" w:rsidRPr="00986A55" w14:paraId="77DED203" w14:textId="77777777" w:rsidTr="00D32CB9">
        <w:trPr>
          <w:cantSplit/>
          <w:trHeight w:val="288"/>
        </w:trPr>
        <w:tc>
          <w:tcPr>
            <w:tcW w:w="6265" w:type="dxa"/>
            <w:gridSpan w:val="2"/>
          </w:tcPr>
          <w:p w14:paraId="58AA2E18" w14:textId="77777777" w:rsidR="00F35D0C" w:rsidRPr="00986A55" w:rsidRDefault="00F35D0C" w:rsidP="00D32CB9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87" w:type="dxa"/>
            <w:gridSpan w:val="6"/>
          </w:tcPr>
          <w:p w14:paraId="13B73E54" w14:textId="77777777" w:rsidR="00F35D0C" w:rsidRPr="00986A55" w:rsidRDefault="00F35D0C" w:rsidP="00D32CB9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ส่วนงานที่รายงาน</w:t>
            </w:r>
          </w:p>
        </w:tc>
      </w:tr>
      <w:tr w:rsidR="00F35D0C" w:rsidRPr="00986A55" w14:paraId="7A1A69E7" w14:textId="77777777" w:rsidTr="00D32CB9">
        <w:trPr>
          <w:gridAfter w:val="1"/>
          <w:wAfter w:w="9" w:type="dxa"/>
          <w:cantSplit/>
          <w:trHeight w:val="351"/>
        </w:trPr>
        <w:tc>
          <w:tcPr>
            <w:tcW w:w="6265" w:type="dxa"/>
            <w:gridSpan w:val="2"/>
          </w:tcPr>
          <w:p w14:paraId="3A2BB174" w14:textId="77777777" w:rsidR="00F35D0C" w:rsidRPr="00986A55" w:rsidRDefault="00F35D0C" w:rsidP="00D32CB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39438C6D" w14:textId="7002F04A" w:rsidR="00F35D0C" w:rsidRPr="00986A55" w:rsidRDefault="00F35D0C" w:rsidP="00D32CB9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14:paraId="6F6F10E7" w14:textId="77777777" w:rsidR="00F35D0C" w:rsidRPr="00986A55" w:rsidRDefault="00F35D0C" w:rsidP="00D32CB9">
            <w:pPr>
              <w:pStyle w:val="BodyText"/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gridSpan w:val="3"/>
          </w:tcPr>
          <w:p w14:paraId="12E86FEC" w14:textId="2F15BE3A" w:rsidR="00F35D0C" w:rsidRPr="00986A55" w:rsidRDefault="00F35D0C" w:rsidP="00D32CB9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F35D0C" w:rsidRPr="00986A55" w14:paraId="722AEFCE" w14:textId="77777777" w:rsidTr="00D32CB9">
        <w:trPr>
          <w:gridAfter w:val="1"/>
          <w:wAfter w:w="9" w:type="dxa"/>
          <w:cantSplit/>
          <w:trHeight w:val="351"/>
        </w:trPr>
        <w:tc>
          <w:tcPr>
            <w:tcW w:w="6265" w:type="dxa"/>
            <w:gridSpan w:val="2"/>
          </w:tcPr>
          <w:p w14:paraId="625DB375" w14:textId="77777777" w:rsidR="00F35D0C" w:rsidRPr="00986A55" w:rsidRDefault="00F35D0C" w:rsidP="00D32CB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8" w:type="dxa"/>
            <w:gridSpan w:val="5"/>
            <w:vAlign w:val="bottom"/>
          </w:tcPr>
          <w:p w14:paraId="3FBA891D" w14:textId="77777777" w:rsidR="00F35D0C" w:rsidRPr="00986A55" w:rsidRDefault="00F35D0C" w:rsidP="00D32CB9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643B" w:rsidRPr="00986A55" w14:paraId="0147CD6D" w14:textId="77777777" w:rsidTr="00D32CB9">
        <w:trPr>
          <w:gridAfter w:val="1"/>
          <w:wAfter w:w="9" w:type="dxa"/>
          <w:cantSplit/>
          <w:trHeight w:val="245"/>
        </w:trPr>
        <w:tc>
          <w:tcPr>
            <w:tcW w:w="6265" w:type="dxa"/>
            <w:gridSpan w:val="2"/>
            <w:vAlign w:val="bottom"/>
          </w:tcPr>
          <w:p w14:paraId="743E9C9B" w14:textId="77777777" w:rsidR="0041643B" w:rsidRPr="00986A55" w:rsidRDefault="0041643B" w:rsidP="0041643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รว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ขาดทุนก่อนภาษีเงินได้จากส่วนงานที่รายงาน</w:t>
            </w:r>
          </w:p>
        </w:tc>
        <w:tc>
          <w:tcPr>
            <w:tcW w:w="1368" w:type="dxa"/>
            <w:vAlign w:val="bottom"/>
          </w:tcPr>
          <w:p w14:paraId="210AE05E" w14:textId="2FD6970A" w:rsidR="0041643B" w:rsidRPr="00986A55" w:rsidRDefault="0041643B" w:rsidP="0041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(20,737)</w:t>
            </w:r>
          </w:p>
        </w:tc>
        <w:tc>
          <w:tcPr>
            <w:tcW w:w="180" w:type="dxa"/>
          </w:tcPr>
          <w:p w14:paraId="394E4BF1" w14:textId="77777777" w:rsidR="0041643B" w:rsidRPr="00986A55" w:rsidRDefault="0041643B" w:rsidP="0041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gridSpan w:val="3"/>
            <w:vAlign w:val="bottom"/>
          </w:tcPr>
          <w:p w14:paraId="0BC43592" w14:textId="2F096E43" w:rsidR="0041643B" w:rsidRPr="00986A55" w:rsidRDefault="0041643B" w:rsidP="00D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50EE3">
              <w:rPr>
                <w:rFonts w:ascii="Angsana New" w:hAnsi="Angsana New" w:cs="Angsana New"/>
                <w:sz w:val="30"/>
                <w:szCs w:val="30"/>
              </w:rPr>
              <w:t>53,576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1643B" w:rsidRPr="00986A55" w14:paraId="4E529F95" w14:textId="77777777" w:rsidTr="00D32CB9">
        <w:trPr>
          <w:gridAfter w:val="1"/>
          <w:wAfter w:w="9" w:type="dxa"/>
          <w:cantSplit/>
          <w:trHeight w:val="288"/>
        </w:trPr>
        <w:tc>
          <w:tcPr>
            <w:tcW w:w="6265" w:type="dxa"/>
            <w:gridSpan w:val="2"/>
            <w:vAlign w:val="bottom"/>
          </w:tcPr>
          <w:p w14:paraId="3AA08898" w14:textId="77777777" w:rsidR="0041643B" w:rsidRPr="00986A55" w:rsidRDefault="0041643B" w:rsidP="0041643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368" w:type="dxa"/>
          </w:tcPr>
          <w:p w14:paraId="3BA4F953" w14:textId="413F5F4E" w:rsidR="0041643B" w:rsidRPr="00986A55" w:rsidRDefault="0041643B" w:rsidP="0041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(8</w:t>
            </w:r>
            <w:r w:rsidR="000E73E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E73ED">
              <w:rPr>
                <w:rFonts w:ascii="Angsana New" w:hAnsi="Angsana New" w:cs="Angsana New"/>
                <w:sz w:val="30"/>
                <w:szCs w:val="30"/>
              </w:rPr>
              <w:t>013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2FDBCBE" w14:textId="77777777" w:rsidR="0041643B" w:rsidRPr="00986A55" w:rsidRDefault="0041643B" w:rsidP="0041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gridSpan w:val="3"/>
          </w:tcPr>
          <w:p w14:paraId="1B3EABD4" w14:textId="5E912DB0" w:rsidR="0041643B" w:rsidRPr="00986A55" w:rsidRDefault="00D50EE3" w:rsidP="00D5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3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643B" w:rsidRPr="00986A55" w14:paraId="07DAF68D" w14:textId="77777777" w:rsidTr="00D32CB9">
        <w:trPr>
          <w:gridAfter w:val="1"/>
          <w:wAfter w:w="9" w:type="dxa"/>
          <w:cantSplit/>
          <w:trHeight w:val="288"/>
        </w:trPr>
        <w:tc>
          <w:tcPr>
            <w:tcW w:w="6265" w:type="dxa"/>
            <w:gridSpan w:val="2"/>
            <w:vAlign w:val="bottom"/>
          </w:tcPr>
          <w:p w14:paraId="52C1007A" w14:textId="77777777" w:rsidR="0041643B" w:rsidRPr="00986A55" w:rsidRDefault="0041643B" w:rsidP="0041643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ขาดทุนรวมก่อนภาษีเงินได้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513C30FF" w14:textId="57A047A0" w:rsidR="0041643B" w:rsidRPr="00986A55" w:rsidRDefault="0041643B" w:rsidP="0041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</w:t>
            </w:r>
            <w:r w:rsidR="000E73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E73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750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D3076F7" w14:textId="77777777" w:rsidR="0041643B" w:rsidRPr="00986A55" w:rsidRDefault="0041643B" w:rsidP="0041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7508A6B" w14:textId="4F872E0F" w:rsidR="0041643B" w:rsidRPr="00986A55" w:rsidRDefault="0041643B" w:rsidP="00D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(53,57</w:t>
            </w:r>
            <w:r w:rsidR="00D50E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F35D0C" w:rsidRPr="00986A55" w14:paraId="70C9942D" w14:textId="77777777" w:rsidTr="00D32CB9">
        <w:trPr>
          <w:gridAfter w:val="1"/>
          <w:wAfter w:w="9" w:type="dxa"/>
          <w:cantSplit/>
          <w:trHeight w:val="288"/>
        </w:trPr>
        <w:tc>
          <w:tcPr>
            <w:tcW w:w="6265" w:type="dxa"/>
            <w:gridSpan w:val="2"/>
            <w:vAlign w:val="bottom"/>
          </w:tcPr>
          <w:p w14:paraId="7631443B" w14:textId="77777777" w:rsidR="00F35D0C" w:rsidRPr="00986A55" w:rsidRDefault="00F35D0C" w:rsidP="00F35D0C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137070" w14:textId="77777777" w:rsidR="00F35D0C" w:rsidRPr="00986A55" w:rsidRDefault="00F35D0C" w:rsidP="00F3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3CD4CD6" w14:textId="77777777" w:rsidR="00F35D0C" w:rsidRPr="00986A55" w:rsidRDefault="00F35D0C" w:rsidP="00F3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</w:tcBorders>
          </w:tcPr>
          <w:p w14:paraId="4609608B" w14:textId="77777777" w:rsidR="00F35D0C" w:rsidRPr="00986A55" w:rsidRDefault="00F35D0C" w:rsidP="00F35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72" w:right="-7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35D0C" w:rsidRPr="00986A55" w14:paraId="5B72A319" w14:textId="77777777" w:rsidTr="00D32CB9">
        <w:trPr>
          <w:cantSplit/>
          <w:trHeight w:val="288"/>
        </w:trPr>
        <w:tc>
          <w:tcPr>
            <w:tcW w:w="6265" w:type="dxa"/>
            <w:gridSpan w:val="2"/>
          </w:tcPr>
          <w:p w14:paraId="004680D5" w14:textId="77777777" w:rsidR="00F35D0C" w:rsidRPr="00986A55" w:rsidRDefault="00F35D0C" w:rsidP="00F35D0C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986A5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986A5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87" w:type="dxa"/>
            <w:gridSpan w:val="6"/>
          </w:tcPr>
          <w:p w14:paraId="2BC90FDF" w14:textId="77777777" w:rsidR="00F35D0C" w:rsidRPr="00986A55" w:rsidRDefault="00F35D0C" w:rsidP="00F35D0C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ส่วนงานที่รายงาน</w:t>
            </w:r>
          </w:p>
        </w:tc>
      </w:tr>
      <w:tr w:rsidR="00F35D0C" w:rsidRPr="00986A55" w14:paraId="37BE4376" w14:textId="77777777" w:rsidTr="00D32CB9">
        <w:trPr>
          <w:gridAfter w:val="1"/>
          <w:wAfter w:w="9" w:type="dxa"/>
          <w:cantSplit/>
          <w:trHeight w:val="351"/>
        </w:trPr>
        <w:tc>
          <w:tcPr>
            <w:tcW w:w="6265" w:type="dxa"/>
            <w:gridSpan w:val="2"/>
          </w:tcPr>
          <w:p w14:paraId="57E7CA13" w14:textId="77777777" w:rsidR="00F35D0C" w:rsidRPr="00986A55" w:rsidRDefault="00F35D0C" w:rsidP="00F35D0C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72402C7E" w14:textId="1137650B" w:rsidR="00F35D0C" w:rsidRPr="00986A55" w:rsidRDefault="00F35D0C" w:rsidP="00F35D0C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14:paraId="22F7C5B3" w14:textId="77777777" w:rsidR="00F35D0C" w:rsidRPr="00986A55" w:rsidRDefault="00F35D0C" w:rsidP="00F35D0C">
            <w:pPr>
              <w:pStyle w:val="BodyText"/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gridSpan w:val="3"/>
          </w:tcPr>
          <w:p w14:paraId="16683B79" w14:textId="565B2CF7" w:rsidR="00F35D0C" w:rsidRPr="00986A55" w:rsidRDefault="00F35D0C" w:rsidP="00F35D0C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F35D0C" w:rsidRPr="00986A55" w14:paraId="35F7E642" w14:textId="77777777" w:rsidTr="00D32CB9">
        <w:trPr>
          <w:gridAfter w:val="1"/>
          <w:wAfter w:w="9" w:type="dxa"/>
          <w:cantSplit/>
          <w:trHeight w:val="351"/>
        </w:trPr>
        <w:tc>
          <w:tcPr>
            <w:tcW w:w="6265" w:type="dxa"/>
            <w:gridSpan w:val="2"/>
          </w:tcPr>
          <w:p w14:paraId="769F3C11" w14:textId="77777777" w:rsidR="00F35D0C" w:rsidRPr="00986A55" w:rsidRDefault="00F35D0C" w:rsidP="00F35D0C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8" w:type="dxa"/>
            <w:gridSpan w:val="5"/>
            <w:vAlign w:val="bottom"/>
          </w:tcPr>
          <w:p w14:paraId="55D05FCC" w14:textId="77777777" w:rsidR="00F35D0C" w:rsidRPr="00986A55" w:rsidRDefault="00F35D0C" w:rsidP="00F35D0C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643B" w:rsidRPr="00986A55" w14:paraId="38A4C745" w14:textId="77777777" w:rsidTr="00D32CB9">
        <w:trPr>
          <w:gridAfter w:val="1"/>
          <w:wAfter w:w="9" w:type="dxa"/>
          <w:cantSplit/>
          <w:trHeight w:val="245"/>
        </w:trPr>
        <w:tc>
          <w:tcPr>
            <w:tcW w:w="6265" w:type="dxa"/>
            <w:gridSpan w:val="2"/>
            <w:vAlign w:val="bottom"/>
          </w:tcPr>
          <w:p w14:paraId="024940F4" w14:textId="77777777" w:rsidR="0041643B" w:rsidRPr="00986A55" w:rsidRDefault="0041643B" w:rsidP="0041643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 w:rsidRPr="00986A55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368" w:type="dxa"/>
            <w:vAlign w:val="bottom"/>
          </w:tcPr>
          <w:p w14:paraId="4F4D9559" w14:textId="6B4DF3DE" w:rsidR="0041643B" w:rsidRPr="00986A55" w:rsidRDefault="0041643B" w:rsidP="0041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362,676</w:t>
            </w:r>
          </w:p>
        </w:tc>
        <w:tc>
          <w:tcPr>
            <w:tcW w:w="180" w:type="dxa"/>
            <w:vAlign w:val="bottom"/>
          </w:tcPr>
          <w:p w14:paraId="6E6766D3" w14:textId="77777777" w:rsidR="0041643B" w:rsidRPr="00986A55" w:rsidRDefault="0041643B" w:rsidP="0041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1190"/>
              </w:tabs>
              <w:ind w:left="-115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gridSpan w:val="3"/>
            <w:vAlign w:val="bottom"/>
          </w:tcPr>
          <w:p w14:paraId="0FE0A84A" w14:textId="124D45B6" w:rsidR="0041643B" w:rsidRPr="00986A55" w:rsidRDefault="0041643B" w:rsidP="0041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515FD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D50E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515FD">
              <w:rPr>
                <w:rFonts w:ascii="Angsana New" w:hAnsi="Angsana New" w:cs="Angsana New"/>
                <w:sz w:val="30"/>
                <w:szCs w:val="30"/>
              </w:rPr>
              <w:t>050</w:t>
            </w:r>
          </w:p>
        </w:tc>
      </w:tr>
      <w:tr w:rsidR="0041643B" w:rsidRPr="00986A55" w14:paraId="53D79619" w14:textId="77777777" w:rsidTr="00D32CB9">
        <w:trPr>
          <w:gridAfter w:val="1"/>
          <w:wAfter w:w="9" w:type="dxa"/>
          <w:cantSplit/>
          <w:trHeight w:val="288"/>
        </w:trPr>
        <w:tc>
          <w:tcPr>
            <w:tcW w:w="6265" w:type="dxa"/>
            <w:gridSpan w:val="2"/>
            <w:vAlign w:val="bottom"/>
          </w:tcPr>
          <w:p w14:paraId="247D783C" w14:textId="77777777" w:rsidR="0041643B" w:rsidRPr="00986A55" w:rsidRDefault="0041643B" w:rsidP="0041643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368" w:type="dxa"/>
          </w:tcPr>
          <w:p w14:paraId="7C7A6B49" w14:textId="289174B4" w:rsidR="0041643B" w:rsidRPr="00986A55" w:rsidRDefault="0041643B" w:rsidP="00D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(72,013)</w:t>
            </w:r>
          </w:p>
        </w:tc>
        <w:tc>
          <w:tcPr>
            <w:tcW w:w="180" w:type="dxa"/>
            <w:vAlign w:val="bottom"/>
          </w:tcPr>
          <w:p w14:paraId="7F72D962" w14:textId="77777777" w:rsidR="0041643B" w:rsidRPr="00986A55" w:rsidRDefault="0041643B" w:rsidP="0041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1190"/>
              </w:tabs>
              <w:ind w:left="-115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gridSpan w:val="3"/>
          </w:tcPr>
          <w:p w14:paraId="740A8D31" w14:textId="008EC495" w:rsidR="0041643B" w:rsidRPr="00986A55" w:rsidRDefault="0041643B" w:rsidP="00D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515FD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D50E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515FD">
              <w:rPr>
                <w:rFonts w:ascii="Angsana New" w:hAnsi="Angsana New" w:cs="Angsana New"/>
                <w:sz w:val="30"/>
                <w:szCs w:val="30"/>
              </w:rPr>
              <w:t>919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1643B" w:rsidRPr="00986A55" w14:paraId="5BE28BF0" w14:textId="77777777" w:rsidTr="00D32CB9">
        <w:trPr>
          <w:gridAfter w:val="1"/>
          <w:wAfter w:w="9" w:type="dxa"/>
          <w:cantSplit/>
          <w:trHeight w:val="288"/>
        </w:trPr>
        <w:tc>
          <w:tcPr>
            <w:tcW w:w="6265" w:type="dxa"/>
            <w:gridSpan w:val="2"/>
            <w:vAlign w:val="bottom"/>
          </w:tcPr>
          <w:p w14:paraId="10A61C52" w14:textId="77777777" w:rsidR="0041643B" w:rsidRPr="00986A55" w:rsidRDefault="0041643B" w:rsidP="0041643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F992418" w14:textId="6F36DAE7" w:rsidR="0041643B" w:rsidRPr="00986A55" w:rsidRDefault="0041643B" w:rsidP="0041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290,663</w:t>
            </w:r>
          </w:p>
        </w:tc>
        <w:tc>
          <w:tcPr>
            <w:tcW w:w="180" w:type="dxa"/>
            <w:vAlign w:val="bottom"/>
          </w:tcPr>
          <w:p w14:paraId="410A904C" w14:textId="77777777" w:rsidR="0041643B" w:rsidRPr="00986A55" w:rsidRDefault="0041643B" w:rsidP="0041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1190"/>
              </w:tabs>
              <w:ind w:left="-115" w:right="-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D4E9CCF" w14:textId="01DE9DD9" w:rsidR="0041643B" w:rsidRPr="00986A55" w:rsidRDefault="0041643B" w:rsidP="00D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115,131</w:t>
            </w:r>
          </w:p>
        </w:tc>
      </w:tr>
      <w:bookmarkEnd w:id="2"/>
      <w:bookmarkEnd w:id="3"/>
      <w:tr w:rsidR="00460191" w:rsidRPr="00986A55" w14:paraId="7DD3C24C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</w:tcPr>
          <w:p w14:paraId="3BCF15B2" w14:textId="77777777" w:rsidR="00460191" w:rsidRPr="00986A55" w:rsidRDefault="00460191" w:rsidP="00D1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3936CA73" w14:textId="634E1E77" w:rsidR="00AD4F99" w:rsidRPr="00986A55" w:rsidRDefault="00EC6A34" w:rsidP="009977D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30 </w:t>
            </w:r>
            <w:r w:rsidR="00AD4F99" w:rsidRPr="00986A5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</w:t>
            </w:r>
            <w:r w:rsidR="0041643B" w:rsidRPr="00986A5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น</w:t>
            </w:r>
          </w:p>
          <w:p w14:paraId="128015E6" w14:textId="2B716B86" w:rsidR="00460191" w:rsidRPr="00986A55" w:rsidRDefault="00460191" w:rsidP="009977D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</w:t>
            </w:r>
            <w:r w:rsidR="00513E37" w:rsidRPr="00986A55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189" w:type="dxa"/>
            <w:gridSpan w:val="2"/>
          </w:tcPr>
          <w:p w14:paraId="56D4CFED" w14:textId="77777777" w:rsidR="00460191" w:rsidRPr="00986A55" w:rsidRDefault="00460191" w:rsidP="009977D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3D3999DB" w14:textId="77777777" w:rsidR="00460191" w:rsidRPr="00986A55" w:rsidRDefault="00460191" w:rsidP="009977D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sz w:val="30"/>
                <w:szCs w:val="30"/>
                <w:cs/>
              </w:rPr>
              <w:t>31 ธันวาคม</w:t>
            </w:r>
          </w:p>
          <w:p w14:paraId="65D02978" w14:textId="77777777" w:rsidR="00460191" w:rsidRPr="00986A55" w:rsidRDefault="00460191" w:rsidP="009977D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="00907CA9" w:rsidRPr="00986A55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  <w:r w:rsidR="00513E37" w:rsidRPr="00986A55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</w:tr>
      <w:tr w:rsidR="00460191" w:rsidRPr="00986A55" w14:paraId="6CC35CED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</w:tcPr>
          <w:p w14:paraId="3FD1D86B" w14:textId="77777777" w:rsidR="00460191" w:rsidRPr="00986A55" w:rsidRDefault="00460191" w:rsidP="009977D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4"/>
            <w:vAlign w:val="bottom"/>
          </w:tcPr>
          <w:p w14:paraId="70684F9E" w14:textId="77777777" w:rsidR="00460191" w:rsidRPr="00986A55" w:rsidRDefault="00460191" w:rsidP="009977DA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0191" w:rsidRPr="00986A55" w14:paraId="00DA6BD8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  <w:trHeight w:val="80"/>
        </w:trPr>
        <w:tc>
          <w:tcPr>
            <w:tcW w:w="6255" w:type="dxa"/>
          </w:tcPr>
          <w:p w14:paraId="1DD0EC1B" w14:textId="77777777" w:rsidR="00460191" w:rsidRPr="00986A55" w:rsidRDefault="00460191" w:rsidP="009977D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68" w:type="dxa"/>
            <w:vAlign w:val="bottom"/>
          </w:tcPr>
          <w:p w14:paraId="72FE92F5" w14:textId="77777777" w:rsidR="00460191" w:rsidRPr="00986A55" w:rsidRDefault="00460191" w:rsidP="0099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2B58C853" w14:textId="77777777" w:rsidR="00460191" w:rsidRPr="00986A55" w:rsidRDefault="00460191" w:rsidP="0099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0809F3CB" w14:textId="77777777" w:rsidR="00460191" w:rsidRPr="00986A55" w:rsidRDefault="00460191" w:rsidP="0099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3638" w:rsidRPr="00986A55" w14:paraId="1C675708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</w:tcPr>
          <w:p w14:paraId="566800AE" w14:textId="77777777" w:rsidR="00FA3638" w:rsidRPr="00986A55" w:rsidRDefault="00FA3638" w:rsidP="00FA363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สินทรัพย์รวมตามส่วนงานที่รายงาน</w:t>
            </w:r>
          </w:p>
        </w:tc>
        <w:tc>
          <w:tcPr>
            <w:tcW w:w="1368" w:type="dxa"/>
          </w:tcPr>
          <w:p w14:paraId="6EEEEA6D" w14:textId="74580B36" w:rsidR="00FA3638" w:rsidRPr="00986A55" w:rsidRDefault="0041643B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</w:rPr>
              <w:t>3,022,864</w:t>
            </w:r>
          </w:p>
        </w:tc>
        <w:tc>
          <w:tcPr>
            <w:tcW w:w="189" w:type="dxa"/>
            <w:gridSpan w:val="2"/>
            <w:vAlign w:val="bottom"/>
          </w:tcPr>
          <w:p w14:paraId="5EA44D62" w14:textId="77777777" w:rsidR="00FA3638" w:rsidRPr="00986A55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039971F" w14:textId="77777777" w:rsidR="00FA3638" w:rsidRPr="00986A55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</w:rPr>
              <w:t>3,101,766</w:t>
            </w:r>
          </w:p>
        </w:tc>
      </w:tr>
      <w:tr w:rsidR="00FA3638" w:rsidRPr="00986A55" w14:paraId="4E80D6EA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</w:tcPr>
          <w:p w14:paraId="43828E6B" w14:textId="77777777" w:rsidR="00FA3638" w:rsidRPr="00986A55" w:rsidRDefault="00FA3638" w:rsidP="00FA363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จำนวนอื่นที่ไม่ได้ปันส่วน</w:t>
            </w:r>
          </w:p>
        </w:tc>
        <w:tc>
          <w:tcPr>
            <w:tcW w:w="1368" w:type="dxa"/>
          </w:tcPr>
          <w:p w14:paraId="029E87C6" w14:textId="77777777" w:rsidR="00FA3638" w:rsidRPr="00986A55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16CB75CC" w14:textId="77777777" w:rsidR="00FA3638" w:rsidRPr="00986A55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672D5CD" w14:textId="77777777" w:rsidR="00FA3638" w:rsidRPr="00986A55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A3638" w:rsidRPr="00986A55" w14:paraId="3E66FF85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  <w:trHeight w:val="74"/>
        </w:trPr>
        <w:tc>
          <w:tcPr>
            <w:tcW w:w="6255" w:type="dxa"/>
          </w:tcPr>
          <w:p w14:paraId="3FC1A6C0" w14:textId="77777777" w:rsidR="00FA3638" w:rsidRPr="00986A55" w:rsidRDefault="00FA3638" w:rsidP="00FA3638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4"/>
              <w:contextualSpacing w:val="0"/>
              <w:rPr>
                <w:rFonts w:ascii="Angsana New" w:hAnsi="Angsana New"/>
                <w:b/>
                <w:sz w:val="30"/>
                <w:szCs w:val="30"/>
              </w:rPr>
            </w:pPr>
            <w:r w:rsidRPr="00986A55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</w:tcPr>
          <w:p w14:paraId="0326E221" w14:textId="3D1DE43E" w:rsidR="00FA3638" w:rsidRPr="00986A55" w:rsidRDefault="0041643B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</w:rPr>
              <w:t>16,435</w:t>
            </w:r>
          </w:p>
        </w:tc>
        <w:tc>
          <w:tcPr>
            <w:tcW w:w="189" w:type="dxa"/>
            <w:gridSpan w:val="2"/>
            <w:vAlign w:val="bottom"/>
          </w:tcPr>
          <w:p w14:paraId="05BDBF51" w14:textId="77777777" w:rsidR="00FA3638" w:rsidRPr="00986A55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B614A29" w14:textId="77777777" w:rsidR="00FA3638" w:rsidRPr="00986A55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</w:rPr>
              <w:t>21,124</w:t>
            </w:r>
          </w:p>
        </w:tc>
      </w:tr>
      <w:tr w:rsidR="00FA3638" w:rsidRPr="00986A55" w14:paraId="1C106479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  <w:trHeight w:val="70"/>
        </w:trPr>
        <w:tc>
          <w:tcPr>
            <w:tcW w:w="6255" w:type="dxa"/>
          </w:tcPr>
          <w:p w14:paraId="10656CCF" w14:textId="77777777" w:rsidR="00FA3638" w:rsidRPr="00986A55" w:rsidRDefault="00FA3638" w:rsidP="00FA3638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4"/>
              <w:contextualSpacing w:val="0"/>
              <w:rPr>
                <w:rFonts w:ascii="Angsana New" w:hAnsi="Angsana New"/>
                <w:b/>
                <w:sz w:val="30"/>
                <w:szCs w:val="30"/>
              </w:rPr>
            </w:pPr>
            <w:r w:rsidRPr="00986A55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0BEC5C" w14:textId="5FA3CFA1" w:rsidR="00FA3638" w:rsidRPr="00986A55" w:rsidRDefault="0041643B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</w:rPr>
              <w:t>441,115</w:t>
            </w:r>
          </w:p>
        </w:tc>
        <w:tc>
          <w:tcPr>
            <w:tcW w:w="189" w:type="dxa"/>
            <w:gridSpan w:val="2"/>
            <w:vAlign w:val="bottom"/>
          </w:tcPr>
          <w:p w14:paraId="4A7750E0" w14:textId="77777777" w:rsidR="00FA3638" w:rsidRPr="00986A55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E6677D7" w14:textId="77777777" w:rsidR="00FA3638" w:rsidRPr="00986A55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</w:rPr>
              <w:t>364,650</w:t>
            </w:r>
          </w:p>
        </w:tc>
      </w:tr>
      <w:tr w:rsidR="00FA3638" w:rsidRPr="00986A55" w14:paraId="5CDEF9BD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</w:tcPr>
          <w:p w14:paraId="3BEB48FA" w14:textId="77777777" w:rsidR="00FA3638" w:rsidRPr="00986A55" w:rsidRDefault="00FA3638" w:rsidP="00FA3638">
            <w:pPr>
              <w:pStyle w:val="ListParagraph"/>
              <w:ind w:left="38"/>
              <w:contextualSpacing w:val="0"/>
              <w:rPr>
                <w:rFonts w:ascii="Angsana New" w:hAnsi="Angsana New"/>
                <w:bCs/>
                <w:sz w:val="30"/>
                <w:szCs w:val="30"/>
              </w:rPr>
            </w:pPr>
            <w:r w:rsidRPr="00986A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C5B828D" w14:textId="47910BE2" w:rsidR="00FA3638" w:rsidRPr="00986A55" w:rsidRDefault="0041643B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3,480,414</w:t>
            </w:r>
          </w:p>
        </w:tc>
        <w:tc>
          <w:tcPr>
            <w:tcW w:w="189" w:type="dxa"/>
            <w:gridSpan w:val="2"/>
            <w:vAlign w:val="bottom"/>
          </w:tcPr>
          <w:p w14:paraId="6DAC2BFE" w14:textId="77777777" w:rsidR="00FA3638" w:rsidRPr="00986A55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120A823" w14:textId="77777777" w:rsidR="00FA3638" w:rsidRPr="00986A55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3,487,540</w:t>
            </w:r>
          </w:p>
        </w:tc>
      </w:tr>
      <w:tr w:rsidR="00A90FC2" w:rsidRPr="00986A55" w14:paraId="5C09EDF3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</w:tcPr>
          <w:p w14:paraId="711FBC3F" w14:textId="77777777" w:rsidR="00A90FC2" w:rsidRPr="00986A55" w:rsidRDefault="00A90FC2" w:rsidP="00A90FC2">
            <w:pPr>
              <w:pStyle w:val="ListParagraph"/>
              <w:ind w:left="38"/>
              <w:contextualSpacing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6985BA77" w14:textId="77777777" w:rsidR="00A90FC2" w:rsidRPr="00986A55" w:rsidRDefault="00A90FC2" w:rsidP="00C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4A4F518E" w14:textId="77777777" w:rsidR="00A90FC2" w:rsidRPr="00986A55" w:rsidRDefault="00A90FC2" w:rsidP="00A9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5FF884C2" w14:textId="77777777" w:rsidR="00A90FC2" w:rsidRPr="00986A55" w:rsidRDefault="00A90FC2" w:rsidP="00A9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90FC2" w:rsidRPr="00986A55" w14:paraId="53FDACF7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</w:tcPr>
          <w:p w14:paraId="03FA7D90" w14:textId="77777777" w:rsidR="00A90FC2" w:rsidRPr="00986A55" w:rsidRDefault="00A90FC2" w:rsidP="00A90FC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</w:tcPr>
          <w:p w14:paraId="3BAFC193" w14:textId="77777777" w:rsidR="00A90FC2" w:rsidRPr="00986A55" w:rsidRDefault="00A90FC2" w:rsidP="00A9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60A1EA16" w14:textId="77777777" w:rsidR="00A90FC2" w:rsidRPr="00986A55" w:rsidRDefault="00A90FC2" w:rsidP="00A9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E9E24FC" w14:textId="77777777" w:rsidR="00A90FC2" w:rsidRPr="00986A55" w:rsidRDefault="00A90FC2" w:rsidP="00A9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3E37" w:rsidRPr="00986A55" w14:paraId="7239560B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</w:tcPr>
          <w:p w14:paraId="45E15C44" w14:textId="77777777" w:rsidR="00513E37" w:rsidRPr="00986A55" w:rsidRDefault="00513E37" w:rsidP="00513E37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หนี้สินรวมตามส่วนงานที่รายงาน</w:t>
            </w:r>
          </w:p>
        </w:tc>
        <w:tc>
          <w:tcPr>
            <w:tcW w:w="1368" w:type="dxa"/>
          </w:tcPr>
          <w:p w14:paraId="719D830D" w14:textId="76F66802" w:rsidR="00513E37" w:rsidRPr="00986A55" w:rsidRDefault="0041643B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2,463,557</w:t>
            </w:r>
          </w:p>
        </w:tc>
        <w:tc>
          <w:tcPr>
            <w:tcW w:w="189" w:type="dxa"/>
            <w:gridSpan w:val="2"/>
            <w:vAlign w:val="bottom"/>
          </w:tcPr>
          <w:p w14:paraId="42B98E92" w14:textId="77777777" w:rsidR="00513E37" w:rsidRPr="00986A55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39F52D3" w14:textId="77777777" w:rsidR="00513E37" w:rsidRPr="00986A55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</w:rPr>
              <w:t>2,480,255</w:t>
            </w:r>
          </w:p>
        </w:tc>
      </w:tr>
      <w:tr w:rsidR="00513E37" w:rsidRPr="00986A55" w14:paraId="2C659270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</w:tcPr>
          <w:p w14:paraId="1CA6EBB2" w14:textId="77777777" w:rsidR="00513E37" w:rsidRPr="00986A55" w:rsidRDefault="00513E37" w:rsidP="00513E3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จำนวนอื่นที่ไม่ได้ปันส่วน</w:t>
            </w:r>
          </w:p>
        </w:tc>
        <w:tc>
          <w:tcPr>
            <w:tcW w:w="1368" w:type="dxa"/>
          </w:tcPr>
          <w:p w14:paraId="4AACBD57" w14:textId="77777777" w:rsidR="00513E37" w:rsidRPr="00986A55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5FE89CDA" w14:textId="77777777" w:rsidR="00513E37" w:rsidRPr="00986A55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9D646C3" w14:textId="77777777" w:rsidR="00513E37" w:rsidRPr="00986A55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13E37" w:rsidRPr="00986A55" w14:paraId="2CC3CEEB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</w:tcPr>
          <w:p w14:paraId="4FAFA63B" w14:textId="77777777" w:rsidR="00513E37" w:rsidRPr="00986A55" w:rsidRDefault="00513E37" w:rsidP="00513E37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4"/>
              <w:contextualSpacing w:val="0"/>
              <w:rPr>
                <w:rFonts w:ascii="Angsana New" w:hAnsi="Angsana New"/>
                <w:b/>
                <w:sz w:val="30"/>
                <w:szCs w:val="30"/>
              </w:rPr>
            </w:pPr>
            <w:r w:rsidRPr="00986A55">
              <w:rPr>
                <w:rFonts w:ascii="Angsana New" w:hAnsi="Angsana New"/>
                <w:b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</w:tcPr>
          <w:p w14:paraId="20891395" w14:textId="1571A408" w:rsidR="00513E37" w:rsidRPr="00986A55" w:rsidRDefault="0041643B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104,983</w:t>
            </w:r>
          </w:p>
        </w:tc>
        <w:tc>
          <w:tcPr>
            <w:tcW w:w="189" w:type="dxa"/>
            <w:gridSpan w:val="2"/>
            <w:vAlign w:val="bottom"/>
          </w:tcPr>
          <w:p w14:paraId="45C0EF0E" w14:textId="77777777" w:rsidR="00513E37" w:rsidRPr="00986A55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59FC135" w14:textId="77777777" w:rsidR="00513E37" w:rsidRPr="00986A55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</w:rPr>
              <w:t>103,014</w:t>
            </w:r>
          </w:p>
        </w:tc>
      </w:tr>
      <w:tr w:rsidR="00513E37" w:rsidRPr="00986A55" w14:paraId="6D8A0C8C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  <w:tcBorders>
              <w:bottom w:val="nil"/>
            </w:tcBorders>
          </w:tcPr>
          <w:p w14:paraId="6EE5DDD7" w14:textId="77777777" w:rsidR="00513E37" w:rsidRPr="00986A55" w:rsidRDefault="00513E37" w:rsidP="00513E37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4"/>
              <w:contextualSpacing w:val="0"/>
              <w:rPr>
                <w:rFonts w:ascii="Angsana New" w:hAnsi="Angsana New"/>
                <w:b/>
                <w:sz w:val="30"/>
                <w:szCs w:val="30"/>
              </w:rPr>
            </w:pPr>
            <w:r w:rsidRPr="00986A55">
              <w:rPr>
                <w:rFonts w:ascii="Angsana New" w:hAnsi="Angsana New"/>
                <w:b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7C8475" w14:textId="55859A42" w:rsidR="00513E37" w:rsidRPr="00986A55" w:rsidRDefault="0041643B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263,769</w:t>
            </w:r>
          </w:p>
        </w:tc>
        <w:tc>
          <w:tcPr>
            <w:tcW w:w="189" w:type="dxa"/>
            <w:gridSpan w:val="2"/>
            <w:tcBorders>
              <w:bottom w:val="nil"/>
            </w:tcBorders>
            <w:vAlign w:val="bottom"/>
          </w:tcPr>
          <w:p w14:paraId="5AF24003" w14:textId="77777777" w:rsidR="00513E37" w:rsidRPr="00986A55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A8EA62F" w14:textId="77777777" w:rsidR="00513E37" w:rsidRPr="00986A55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</w:rPr>
              <w:t>370,744</w:t>
            </w:r>
          </w:p>
        </w:tc>
      </w:tr>
      <w:tr w:rsidR="00513E37" w:rsidRPr="00986A55" w14:paraId="02CFBFF3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  <w:tcBorders>
              <w:bottom w:val="nil"/>
            </w:tcBorders>
          </w:tcPr>
          <w:p w14:paraId="64104EE5" w14:textId="77777777" w:rsidR="00513E37" w:rsidRPr="00986A55" w:rsidRDefault="00513E37" w:rsidP="00513E37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หนี้สินรวม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0AF80BB" w14:textId="05E77495" w:rsidR="00513E37" w:rsidRPr="00986A55" w:rsidRDefault="0041643B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2,832,309</w:t>
            </w:r>
          </w:p>
        </w:tc>
        <w:tc>
          <w:tcPr>
            <w:tcW w:w="189" w:type="dxa"/>
            <w:gridSpan w:val="2"/>
            <w:tcBorders>
              <w:bottom w:val="nil"/>
            </w:tcBorders>
            <w:vAlign w:val="bottom"/>
          </w:tcPr>
          <w:p w14:paraId="47EA6218" w14:textId="77777777" w:rsidR="00513E37" w:rsidRPr="00986A55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5C21C99" w14:textId="77777777" w:rsidR="00513E37" w:rsidRPr="00986A55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2,954,013</w:t>
            </w:r>
          </w:p>
        </w:tc>
      </w:tr>
    </w:tbl>
    <w:p w14:paraId="2E5E411C" w14:textId="77777777" w:rsidR="0098680E" w:rsidRPr="00986A55" w:rsidRDefault="0098680E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</w:pPr>
    </w:p>
    <w:p w14:paraId="5C6F3DC9" w14:textId="0FEA662B" w:rsidR="00460191" w:rsidRPr="00986A55" w:rsidRDefault="00460191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</w:pPr>
      <w:r w:rsidRPr="00986A55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eastAsia="en-GB"/>
        </w:rPr>
        <w:t>ส่วนงานภูมิศาสตร์</w:t>
      </w:r>
      <w:r w:rsidRPr="00986A55"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  <w:t xml:space="preserve"> </w:t>
      </w:r>
    </w:p>
    <w:p w14:paraId="32A2387D" w14:textId="77777777" w:rsidR="00460191" w:rsidRPr="00986A55" w:rsidRDefault="00460191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eastAsia="en-GB"/>
        </w:rPr>
      </w:pPr>
    </w:p>
    <w:p w14:paraId="145DDF8A" w14:textId="77777777" w:rsidR="00BB3BF3" w:rsidRPr="00986A55" w:rsidRDefault="00BB3BF3" w:rsidP="00BB3BF3">
      <w:pPr>
        <w:pStyle w:val="BodyText"/>
        <w:widowControl w:val="0"/>
        <w:spacing w:after="0" w:line="240" w:lineRule="auto"/>
        <w:ind w:left="547"/>
        <w:contextualSpacing/>
        <w:rPr>
          <w:rFonts w:ascii="Angsana New" w:eastAsia="Calibri" w:hAnsi="Angsana New" w:cs="Angsana New"/>
          <w:sz w:val="30"/>
          <w:szCs w:val="30"/>
          <w:lang w:eastAsia="en-GB"/>
        </w:rPr>
      </w:pPr>
      <w:r w:rsidRPr="00986A55">
        <w:rPr>
          <w:rFonts w:ascii="Angsana New" w:eastAsia="Calibri" w:hAnsi="Angsana New" w:cs="Angsana New" w:hint="cs"/>
          <w:sz w:val="30"/>
          <w:szCs w:val="30"/>
          <w:cs/>
          <w:lang w:eastAsia="en-GB"/>
        </w:rPr>
        <w:t>กลุ่มบริษัทมีการบริหารและจัดการหลักในประเทศไทย โดยไม่มีรายได้ที่สำคัญหรือสินทรัพย์ใดที่มาจากหรืออยู่ในต่างประเทศ</w:t>
      </w:r>
    </w:p>
    <w:p w14:paraId="70557996" w14:textId="77777777" w:rsidR="00460191" w:rsidRPr="00986A55" w:rsidRDefault="00460191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</w:pPr>
    </w:p>
    <w:p w14:paraId="1A266223" w14:textId="77777777" w:rsidR="00460191" w:rsidRPr="00986A55" w:rsidRDefault="00460191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</w:pPr>
      <w:r w:rsidRPr="00986A55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eastAsia="en-GB"/>
        </w:rPr>
        <w:t>ลูกค้ารายใหญ่</w:t>
      </w:r>
    </w:p>
    <w:p w14:paraId="4D8F88E5" w14:textId="77777777" w:rsidR="00460191" w:rsidRPr="00986A55" w:rsidRDefault="00460191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eastAsia="en-GB"/>
        </w:rPr>
      </w:pPr>
    </w:p>
    <w:p w14:paraId="16838B2A" w14:textId="6F488843" w:rsidR="0077070C" w:rsidRPr="00374871" w:rsidRDefault="00BB3BF3" w:rsidP="008130B2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contextualSpacing/>
        <w:jc w:val="thaiDistribute"/>
        <w:rPr>
          <w:rFonts w:ascii="Angsana New" w:eastAsia="Calibri" w:hAnsi="Angsana New" w:cs="Angsana New"/>
          <w:spacing w:val="-2"/>
          <w:sz w:val="30"/>
          <w:szCs w:val="30"/>
          <w:lang w:eastAsia="en-GB"/>
        </w:rPr>
      </w:pPr>
      <w:r w:rsidRPr="00374871">
        <w:rPr>
          <w:rFonts w:ascii="Angsana New" w:eastAsia="Calibri" w:hAnsi="Angsana New" w:cs="Angsana New" w:hint="cs"/>
          <w:spacing w:val="-2"/>
          <w:sz w:val="30"/>
          <w:szCs w:val="30"/>
          <w:cs/>
          <w:lang w:eastAsia="en-GB"/>
        </w:rPr>
        <w:t>กลุ่มบริษัทไม่มีรายได้จากลูกค้ารายใหญ่ที่มีมูลค่ามากกว่าหรือเท่ากับร้อยละ</w:t>
      </w:r>
      <w:r w:rsidRPr="00374871">
        <w:rPr>
          <w:rFonts w:ascii="Angsana New" w:eastAsia="Calibri" w:hAnsi="Angsana New" w:cs="Angsana New"/>
          <w:spacing w:val="-2"/>
          <w:sz w:val="30"/>
          <w:szCs w:val="30"/>
          <w:cs/>
          <w:lang w:eastAsia="en-GB"/>
        </w:rPr>
        <w:t xml:space="preserve"> 10 </w:t>
      </w:r>
      <w:r w:rsidRPr="00374871">
        <w:rPr>
          <w:rFonts w:ascii="Angsana New" w:eastAsia="Calibri" w:hAnsi="Angsana New" w:cs="Angsana New" w:hint="cs"/>
          <w:spacing w:val="-2"/>
          <w:sz w:val="30"/>
          <w:szCs w:val="30"/>
          <w:cs/>
          <w:lang w:eastAsia="en-GB"/>
        </w:rPr>
        <w:t>ของรายได้รวมของกลุ่มบริษัท</w:t>
      </w:r>
      <w:r w:rsidRPr="00374871">
        <w:rPr>
          <w:rFonts w:ascii="Angsana New" w:eastAsia="Calibri" w:hAnsi="Angsana New" w:cs="Angsana New"/>
          <w:spacing w:val="-2"/>
          <w:sz w:val="30"/>
          <w:szCs w:val="30"/>
          <w:cs/>
          <w:lang w:eastAsia="en-GB"/>
        </w:rPr>
        <w:t xml:space="preserve"> </w:t>
      </w:r>
      <w:r w:rsidRPr="00374871">
        <w:rPr>
          <w:rFonts w:ascii="Angsana New" w:eastAsia="Calibri" w:hAnsi="Angsana New" w:cs="Angsana New" w:hint="cs"/>
          <w:spacing w:val="-2"/>
          <w:sz w:val="30"/>
          <w:szCs w:val="30"/>
          <w:cs/>
          <w:lang w:eastAsia="en-GB"/>
        </w:rPr>
        <w:t>ยกเว้นกำไรจากการขายเงินลงทุนในบริษัทย่อย</w:t>
      </w:r>
      <w:r w:rsidR="00E1347F" w:rsidRPr="00374871">
        <w:rPr>
          <w:rFonts w:ascii="Angsana New" w:eastAsia="Calibri" w:hAnsi="Angsana New" w:cs="Angsana New" w:hint="cs"/>
          <w:spacing w:val="-2"/>
          <w:sz w:val="30"/>
          <w:szCs w:val="30"/>
          <w:cs/>
          <w:lang w:eastAsia="en-GB"/>
        </w:rPr>
        <w:t xml:space="preserve"> สำหรับงวด</w:t>
      </w:r>
      <w:r w:rsidR="00BC1B8A" w:rsidRPr="00374871">
        <w:rPr>
          <w:rFonts w:ascii="Angsana New" w:eastAsia="Calibri" w:hAnsi="Angsana New" w:cs="Angsana New" w:hint="cs"/>
          <w:spacing w:val="-2"/>
          <w:sz w:val="30"/>
          <w:szCs w:val="30"/>
          <w:cs/>
          <w:lang w:eastAsia="en-GB"/>
        </w:rPr>
        <w:t>เก้า</w:t>
      </w:r>
      <w:r w:rsidR="003F3011" w:rsidRPr="00374871">
        <w:rPr>
          <w:rFonts w:ascii="Angsana New" w:eastAsia="Calibri" w:hAnsi="Angsana New" w:cs="Angsana New" w:hint="cs"/>
          <w:spacing w:val="-2"/>
          <w:sz w:val="30"/>
          <w:szCs w:val="30"/>
          <w:cs/>
          <w:lang w:eastAsia="en-GB"/>
        </w:rPr>
        <w:t xml:space="preserve">เดือนสิ้นสุดวันที่ </w:t>
      </w:r>
      <w:r w:rsidR="00C96C01" w:rsidRPr="00374871">
        <w:rPr>
          <w:rFonts w:ascii="Angsana New" w:eastAsia="Calibri" w:hAnsi="Angsana New" w:cs="Angsana New"/>
          <w:spacing w:val="-2"/>
          <w:sz w:val="30"/>
          <w:szCs w:val="30"/>
          <w:lang w:eastAsia="en-GB"/>
        </w:rPr>
        <w:t xml:space="preserve">30 </w:t>
      </w:r>
      <w:r w:rsidR="00BC1B8A" w:rsidRPr="00374871">
        <w:rPr>
          <w:rFonts w:ascii="Angsana New" w:eastAsia="Calibri" w:hAnsi="Angsana New" w:cs="Angsana New" w:hint="cs"/>
          <w:spacing w:val="-2"/>
          <w:sz w:val="30"/>
          <w:szCs w:val="30"/>
          <w:cs/>
          <w:lang w:eastAsia="en-GB"/>
        </w:rPr>
        <w:t>กันยา</w:t>
      </w:r>
      <w:r w:rsidR="00C96C01" w:rsidRPr="00374871">
        <w:rPr>
          <w:rFonts w:ascii="Angsana New" w:eastAsia="Calibri" w:hAnsi="Angsana New" w:cs="Angsana New" w:hint="cs"/>
          <w:spacing w:val="-2"/>
          <w:sz w:val="30"/>
          <w:szCs w:val="30"/>
          <w:cs/>
          <w:lang w:eastAsia="en-GB"/>
        </w:rPr>
        <w:t>ยน</w:t>
      </w:r>
      <w:r w:rsidR="003F3011" w:rsidRPr="00374871">
        <w:rPr>
          <w:rFonts w:ascii="Angsana New" w:eastAsia="Calibri" w:hAnsi="Angsana New" w:cs="Angsana New" w:hint="cs"/>
          <w:spacing w:val="-2"/>
          <w:sz w:val="30"/>
          <w:szCs w:val="30"/>
          <w:cs/>
          <w:lang w:eastAsia="en-GB"/>
        </w:rPr>
        <w:t xml:space="preserve"> </w:t>
      </w:r>
      <w:r w:rsidR="003F3011" w:rsidRPr="00374871">
        <w:rPr>
          <w:rFonts w:ascii="Angsana New" w:eastAsia="Calibri" w:hAnsi="Angsana New" w:cs="Angsana New"/>
          <w:spacing w:val="-2"/>
          <w:sz w:val="30"/>
          <w:szCs w:val="30"/>
          <w:lang w:eastAsia="en-GB"/>
        </w:rPr>
        <w:t>256</w:t>
      </w:r>
      <w:r w:rsidR="00E1347F" w:rsidRPr="00374871">
        <w:rPr>
          <w:rFonts w:ascii="Angsana New" w:eastAsia="Calibri" w:hAnsi="Angsana New" w:cs="Angsana New"/>
          <w:spacing w:val="-2"/>
          <w:sz w:val="30"/>
          <w:szCs w:val="30"/>
          <w:lang w:eastAsia="en-GB"/>
        </w:rPr>
        <w:t>2</w:t>
      </w:r>
      <w:r w:rsidR="00B16B7D" w:rsidRPr="00374871">
        <w:rPr>
          <w:rFonts w:ascii="Angsana New" w:eastAsia="Calibri" w:hAnsi="Angsana New" w:cs="Angsana New" w:hint="cs"/>
          <w:spacing w:val="-2"/>
          <w:sz w:val="30"/>
          <w:szCs w:val="30"/>
          <w:cs/>
          <w:lang w:eastAsia="en-GB"/>
        </w:rPr>
        <w:t xml:space="preserve"> จำนวน</w:t>
      </w:r>
      <w:r w:rsidR="001F67FF" w:rsidRPr="00374871">
        <w:rPr>
          <w:rFonts w:ascii="Angsana New" w:eastAsia="Calibri" w:hAnsi="Angsana New" w:cs="Angsana New" w:hint="cs"/>
          <w:spacing w:val="-2"/>
          <w:sz w:val="30"/>
          <w:szCs w:val="30"/>
          <w:cs/>
          <w:lang w:eastAsia="en-GB"/>
        </w:rPr>
        <w:t xml:space="preserve"> </w:t>
      </w:r>
      <w:r w:rsidR="0062053F">
        <w:rPr>
          <w:rFonts w:ascii="Angsana New" w:eastAsia="Calibri" w:hAnsi="Angsana New" w:cs="Angsana New"/>
          <w:spacing w:val="-2"/>
          <w:sz w:val="30"/>
          <w:szCs w:val="30"/>
          <w:lang w:eastAsia="en-GB"/>
        </w:rPr>
        <w:t>52</w:t>
      </w:r>
      <w:r w:rsidR="00002037">
        <w:rPr>
          <w:rFonts w:ascii="Angsana New" w:eastAsia="Calibri" w:hAnsi="Angsana New" w:cs="Angsana New"/>
          <w:spacing w:val="-2"/>
          <w:sz w:val="30"/>
          <w:szCs w:val="30"/>
          <w:lang w:eastAsia="en-GB"/>
        </w:rPr>
        <w:t>2</w:t>
      </w:r>
      <w:r w:rsidR="00E1347F" w:rsidRPr="00374871">
        <w:rPr>
          <w:rFonts w:ascii="Angsana New" w:eastAsia="Calibri" w:hAnsi="Angsana New" w:cs="Angsana New" w:hint="cs"/>
          <w:spacing w:val="-2"/>
          <w:sz w:val="30"/>
          <w:szCs w:val="30"/>
          <w:cs/>
          <w:lang w:eastAsia="en-GB"/>
        </w:rPr>
        <w:t xml:space="preserve"> ล้านบาท </w:t>
      </w:r>
      <w:r w:rsidR="00E1347F" w:rsidRPr="00374871">
        <w:rPr>
          <w:rFonts w:ascii="Angsana New" w:eastAsia="Calibri" w:hAnsi="Angsana New" w:cs="Angsana New" w:hint="cs"/>
          <w:i/>
          <w:iCs/>
          <w:spacing w:val="-2"/>
          <w:sz w:val="30"/>
          <w:szCs w:val="30"/>
          <w:cs/>
          <w:lang w:eastAsia="en-GB"/>
        </w:rPr>
        <w:t>(</w:t>
      </w:r>
      <w:r w:rsidR="00E1347F" w:rsidRPr="00374871">
        <w:rPr>
          <w:rFonts w:ascii="Angsana New" w:eastAsia="Calibri" w:hAnsi="Angsana New" w:cs="Angsana New"/>
          <w:i/>
          <w:iCs/>
          <w:spacing w:val="-2"/>
          <w:sz w:val="30"/>
          <w:szCs w:val="30"/>
          <w:lang w:eastAsia="en-GB"/>
        </w:rPr>
        <w:t xml:space="preserve">2561 : </w:t>
      </w:r>
      <w:r w:rsidR="001F67FF" w:rsidRPr="00374871">
        <w:rPr>
          <w:rFonts w:ascii="Angsana New" w:eastAsia="Calibri" w:hAnsi="Angsana New" w:cs="Angsana New"/>
          <w:i/>
          <w:iCs/>
          <w:spacing w:val="-2"/>
          <w:sz w:val="30"/>
          <w:szCs w:val="30"/>
          <w:lang w:eastAsia="en-GB"/>
        </w:rPr>
        <w:t xml:space="preserve">273 </w:t>
      </w:r>
      <w:r w:rsidR="001F67FF" w:rsidRPr="00374871">
        <w:rPr>
          <w:rFonts w:ascii="Angsana New" w:eastAsia="Calibri" w:hAnsi="Angsana New" w:cs="Angsana New" w:hint="cs"/>
          <w:i/>
          <w:iCs/>
          <w:spacing w:val="-2"/>
          <w:sz w:val="30"/>
          <w:szCs w:val="30"/>
          <w:cs/>
          <w:lang w:eastAsia="en-GB"/>
        </w:rPr>
        <w:t>ล้านบาท</w:t>
      </w:r>
      <w:r w:rsidR="00E1347F" w:rsidRPr="00374871">
        <w:rPr>
          <w:rFonts w:ascii="Angsana New" w:eastAsia="Calibri" w:hAnsi="Angsana New" w:cs="Angsana New"/>
          <w:i/>
          <w:iCs/>
          <w:spacing w:val="-2"/>
          <w:sz w:val="30"/>
          <w:szCs w:val="30"/>
          <w:lang w:eastAsia="en-GB"/>
        </w:rPr>
        <w:t>)</w:t>
      </w:r>
    </w:p>
    <w:p w14:paraId="4F7E9928" w14:textId="77777777" w:rsidR="00BB3BF3" w:rsidRPr="00986A55" w:rsidRDefault="00BB3BF3" w:rsidP="001B7B6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</w:p>
    <w:p w14:paraId="7553B634" w14:textId="77777777" w:rsidR="0098680E" w:rsidRPr="00986A55" w:rsidRDefault="00986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86A55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46C677A3" w14:textId="304236C1" w:rsidR="00721EC2" w:rsidRPr="00986A55" w:rsidRDefault="00721EC2" w:rsidP="00721EC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986A5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1</w:t>
      </w:r>
      <w:r w:rsidR="005F7891" w:rsidRPr="00986A5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2</w:t>
      </w:r>
      <w:r w:rsidRPr="00986A55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Pr="00986A5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ภาษีเงินได้</w:t>
      </w:r>
      <w:r w:rsidRPr="00986A55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46E87577" w14:textId="77777777" w:rsidR="00721EC2" w:rsidRPr="00986A55" w:rsidRDefault="00721EC2" w:rsidP="00721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40C9B184" w14:textId="0EFDE93A" w:rsidR="00C364FB" w:rsidRPr="00986A55" w:rsidRDefault="003F3011" w:rsidP="00C364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6A55">
        <w:rPr>
          <w:rFonts w:ascii="Angsana New" w:hAnsi="Angsana New" w:hint="cs"/>
          <w:sz w:val="30"/>
          <w:szCs w:val="30"/>
          <w:cs/>
          <w:lang w:val="th-TH"/>
        </w:rPr>
        <w:t>จำนวนภาษีเงินได้ในงบกำไรขาดทุนเบ็ดเสร็จรวม</w:t>
      </w:r>
      <w:r w:rsidR="00AB079B">
        <w:rPr>
          <w:rFonts w:ascii="Angsana New" w:hAnsi="Angsana New" w:hint="cs"/>
          <w:sz w:val="30"/>
          <w:szCs w:val="30"/>
          <w:cs/>
          <w:lang w:val="th-TH"/>
        </w:rPr>
        <w:t xml:space="preserve">และเฉพาะกิจการ </w:t>
      </w:r>
      <w:r w:rsidRPr="00986A55">
        <w:rPr>
          <w:rFonts w:ascii="Angsana New" w:hAnsi="Angsana New" w:hint="cs"/>
          <w:sz w:val="30"/>
          <w:szCs w:val="30"/>
          <w:cs/>
          <w:lang w:val="th-TH"/>
        </w:rPr>
        <w:t>สำหรับงวด</w:t>
      </w:r>
      <w:r w:rsidR="005F7891" w:rsidRPr="00986A55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986A55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851197" w:rsidRPr="00986A55">
        <w:rPr>
          <w:rFonts w:ascii="Angsana New" w:hAnsi="Angsana New"/>
          <w:sz w:val="30"/>
          <w:szCs w:val="30"/>
        </w:rPr>
        <w:t xml:space="preserve">30 </w:t>
      </w:r>
      <w:r w:rsidR="005F7891" w:rsidRPr="00986A55">
        <w:rPr>
          <w:rFonts w:ascii="Angsana New" w:hAnsi="Angsana New" w:hint="cs"/>
          <w:sz w:val="30"/>
          <w:szCs w:val="30"/>
          <w:cs/>
        </w:rPr>
        <w:t>กันยา</w:t>
      </w:r>
      <w:r w:rsidR="00851197" w:rsidRPr="00986A55">
        <w:rPr>
          <w:rFonts w:ascii="Angsana New" w:hAnsi="Angsana New" w:hint="cs"/>
          <w:sz w:val="30"/>
          <w:szCs w:val="30"/>
          <w:cs/>
        </w:rPr>
        <w:t>ยน</w:t>
      </w:r>
      <w:r w:rsidRPr="00986A55">
        <w:rPr>
          <w:rFonts w:ascii="Angsana New" w:hAnsi="Angsana New" w:hint="cs"/>
          <w:sz w:val="30"/>
          <w:szCs w:val="30"/>
          <w:cs/>
        </w:rPr>
        <w:t xml:space="preserve"> </w:t>
      </w:r>
      <w:r w:rsidRPr="00986A55">
        <w:rPr>
          <w:rFonts w:ascii="Angsana New" w:hAnsi="Angsana New"/>
          <w:sz w:val="30"/>
          <w:szCs w:val="30"/>
        </w:rPr>
        <w:t xml:space="preserve">2562 </w:t>
      </w:r>
      <w:r w:rsidR="00413B8F" w:rsidRPr="00986A55">
        <w:rPr>
          <w:rFonts w:ascii="Angsana New" w:hAnsi="Angsana New" w:hint="cs"/>
          <w:sz w:val="30"/>
          <w:szCs w:val="30"/>
          <w:cs/>
        </w:rPr>
        <w:t xml:space="preserve">และ </w:t>
      </w:r>
      <w:r w:rsidR="00413B8F" w:rsidRPr="00986A55">
        <w:rPr>
          <w:rFonts w:ascii="Angsana New" w:hAnsi="Angsana New"/>
          <w:sz w:val="30"/>
          <w:szCs w:val="30"/>
        </w:rPr>
        <w:t>2561</w:t>
      </w:r>
      <w:r w:rsidR="00C64E14">
        <w:rPr>
          <w:rFonts w:ascii="Angsana New" w:hAnsi="Angsana New" w:hint="cs"/>
          <w:sz w:val="30"/>
          <w:szCs w:val="30"/>
          <w:cs/>
        </w:rPr>
        <w:t xml:space="preserve"> </w:t>
      </w:r>
      <w:r w:rsidR="00C364FB" w:rsidRPr="00986A55">
        <w:rPr>
          <w:rFonts w:ascii="Angsana New" w:hAnsi="Angsana New" w:hint="cs"/>
          <w:sz w:val="30"/>
          <w:szCs w:val="30"/>
          <w:cs/>
        </w:rPr>
        <w:t>น้อย</w:t>
      </w:r>
      <w:r w:rsidRPr="00986A55">
        <w:rPr>
          <w:rFonts w:ascii="Angsana New" w:hAnsi="Angsana New" w:hint="cs"/>
          <w:sz w:val="30"/>
          <w:szCs w:val="30"/>
          <w:cs/>
        </w:rPr>
        <w:t>กว่าจำนวนภาษีเงินได้ที่คำนวณโดยการใช้อัตราภาษีเงินได้คูณกับยอดกำไรสำหรับงวดตามบัญชี</w:t>
      </w:r>
      <w:r w:rsidR="00C364FB" w:rsidRPr="00986A55">
        <w:rPr>
          <w:rFonts w:ascii="Angsana New" w:hAnsi="Angsana New"/>
          <w:sz w:val="30"/>
          <w:szCs w:val="30"/>
          <w:cs/>
        </w:rPr>
        <w:t>เนื่องจากความแตกต่างระหว่างการรับรู้รายได้ทางบัญชีกับรายได้ทางภาษีบางรายการโดยเฉพาะอย่างยิ่งในเรื่องเกี่ยวกับกำไรที่รับรู้ในงบกำไรขาดทุน</w:t>
      </w:r>
      <w:r w:rsidR="00C364FB" w:rsidRPr="00986A55">
        <w:rPr>
          <w:rFonts w:ascii="Angsana New" w:hAnsi="Angsana New" w:hint="cs"/>
          <w:sz w:val="30"/>
          <w:szCs w:val="30"/>
          <w:cs/>
        </w:rPr>
        <w:t>เบ็ดเสร็จรวม</w:t>
      </w:r>
      <w:r w:rsidR="00C364FB" w:rsidRPr="00986A55">
        <w:rPr>
          <w:rFonts w:ascii="Angsana New" w:hAnsi="Angsana New"/>
          <w:sz w:val="30"/>
          <w:szCs w:val="30"/>
          <w:cs/>
        </w:rPr>
        <w:t>จากการขาย</w:t>
      </w:r>
      <w:r w:rsidR="00C364FB" w:rsidRPr="00986A55">
        <w:rPr>
          <w:rFonts w:ascii="Angsana New" w:hAnsi="Angsana New" w:hint="cs"/>
          <w:sz w:val="30"/>
          <w:szCs w:val="30"/>
          <w:cs/>
        </w:rPr>
        <w:t>เงินลงทุนในบริษัทย่อยทางอ้อม</w:t>
      </w:r>
      <w:r w:rsidR="00C364FB" w:rsidRPr="00986A55">
        <w:rPr>
          <w:rFonts w:ascii="Angsana New" w:hAnsi="Angsana New"/>
          <w:sz w:val="30"/>
          <w:szCs w:val="30"/>
        </w:rPr>
        <w:t xml:space="preserve"> </w:t>
      </w:r>
      <w:r w:rsidR="00AB079B">
        <w:rPr>
          <w:rFonts w:ascii="Angsana New" w:hAnsi="Angsana New" w:hint="cs"/>
          <w:sz w:val="30"/>
          <w:szCs w:val="30"/>
          <w:cs/>
        </w:rPr>
        <w:t>และรายได้จากเงินปันผลรับ</w:t>
      </w:r>
    </w:p>
    <w:p w14:paraId="0EC3E990" w14:textId="0CE4043F" w:rsidR="006F7828" w:rsidRPr="00986A55" w:rsidRDefault="006F7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B681141" w14:textId="1FCCF095" w:rsidR="006F7828" w:rsidRPr="00986A55" w:rsidRDefault="006F7828" w:rsidP="006F782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986A55">
        <w:rPr>
          <w:rFonts w:ascii="Angsana New" w:hAnsi="Angsana New" w:cs="Angsana New"/>
          <w:sz w:val="30"/>
          <w:szCs w:val="30"/>
          <w:u w:val="none"/>
          <w:cs/>
          <w:lang w:val="th-TH"/>
        </w:rPr>
        <w:t>1</w:t>
      </w:r>
      <w:r w:rsidR="005F7891" w:rsidRPr="00986A55">
        <w:rPr>
          <w:rFonts w:ascii="Angsana New" w:hAnsi="Angsana New" w:cs="Angsana New"/>
          <w:sz w:val="30"/>
          <w:szCs w:val="30"/>
          <w:u w:val="none"/>
        </w:rPr>
        <w:t>3</w:t>
      </w:r>
      <w:r w:rsidRPr="00986A55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Pr="00986A5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526ABB03" w14:textId="77777777" w:rsidR="006F7828" w:rsidRPr="00986A55" w:rsidRDefault="006F7828" w:rsidP="006F7828">
      <w:pPr>
        <w:rPr>
          <w:rFonts w:cs="Cordia New"/>
          <w:sz w:val="30"/>
          <w:szCs w:val="30"/>
          <w:cs/>
          <w:lang w:val="th-TH"/>
        </w:rPr>
      </w:pPr>
    </w:p>
    <w:p w14:paraId="22838A94" w14:textId="6395381B" w:rsidR="006F7828" w:rsidRPr="00986A55" w:rsidRDefault="006F7828" w:rsidP="006F78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86A55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986A55">
        <w:rPr>
          <w:rFonts w:ascii="Angsana New" w:hAnsi="Angsana New"/>
          <w:sz w:val="30"/>
          <w:szCs w:val="30"/>
        </w:rPr>
        <w:t xml:space="preserve"> 27 </w:t>
      </w:r>
      <w:r w:rsidRPr="00986A55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986A55">
        <w:rPr>
          <w:rFonts w:ascii="Angsana New" w:hAnsi="Angsana New"/>
          <w:sz w:val="30"/>
          <w:szCs w:val="30"/>
        </w:rPr>
        <w:t>2561</w:t>
      </w:r>
      <w:r w:rsidRPr="00986A55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Pr="00986A55">
        <w:rPr>
          <w:rFonts w:ascii="Angsana New" w:hAnsi="Angsana New"/>
          <w:sz w:val="30"/>
          <w:szCs w:val="30"/>
        </w:rPr>
        <w:t xml:space="preserve">0.15 </w:t>
      </w:r>
      <w:r w:rsidRPr="00986A55"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 w:rsidRPr="00986A55">
        <w:rPr>
          <w:rFonts w:ascii="Angsana New" w:hAnsi="Angsana New"/>
          <w:sz w:val="30"/>
          <w:szCs w:val="30"/>
        </w:rPr>
        <w:t xml:space="preserve">51 </w:t>
      </w:r>
      <w:r w:rsidRPr="00986A55">
        <w:rPr>
          <w:rFonts w:ascii="Angsana New" w:hAnsi="Angsana New" w:hint="cs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เงินปันผลดังกล่าวได้จ่ายให้แก่ผู้ถือหุ้นในระหว่างเดือนพฤษภาคม </w:t>
      </w:r>
      <w:r w:rsidRPr="00986A55">
        <w:rPr>
          <w:rFonts w:ascii="Angsana New" w:hAnsi="Angsana New"/>
          <w:sz w:val="30"/>
          <w:szCs w:val="30"/>
        </w:rPr>
        <w:t>2561</w:t>
      </w:r>
    </w:p>
    <w:p w14:paraId="4FACC823" w14:textId="2781D743" w:rsidR="003B0015" w:rsidRPr="00986A55" w:rsidRDefault="003B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86100D4" w14:textId="7F6D4210" w:rsidR="003F3011" w:rsidRPr="00986A55" w:rsidRDefault="003F3011" w:rsidP="003F301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986A5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1</w:t>
      </w:r>
      <w:r w:rsidR="005F7891" w:rsidRPr="00986A5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4</w:t>
      </w:r>
      <w:r w:rsidRPr="00986A55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F129C8" w:rsidRPr="00986A5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2C698E72" w14:textId="77777777" w:rsidR="005A37CC" w:rsidRPr="00986A55" w:rsidRDefault="005A37CC" w:rsidP="005A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88A858D" w14:textId="77777777" w:rsidR="00A75A4F" w:rsidRPr="00986A55" w:rsidRDefault="00A75A4F" w:rsidP="00812437">
      <w:pPr>
        <w:tabs>
          <w:tab w:val="clear" w:pos="454"/>
          <w:tab w:val="clear" w:pos="680"/>
          <w:tab w:val="clear" w:pos="907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86A5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มูลค่ายุติธรรมของเครื่องมือทางการเงิน</w:t>
      </w:r>
    </w:p>
    <w:p w14:paraId="25325FC5" w14:textId="77777777" w:rsidR="00A75A4F" w:rsidRPr="00986A55" w:rsidRDefault="00A75A4F" w:rsidP="00A75A4F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1890D179" w14:textId="77777777" w:rsidR="00A75A4F" w:rsidRPr="00986A55" w:rsidRDefault="00A75A4F" w:rsidP="00A75A4F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บริษัทและบริษัทย่อยมีการประมาณการมูลค่ายุติธรรมของเครื่องมือทางการเงินตามหลักเกณฑ์ดังนี้</w:t>
      </w:r>
    </w:p>
    <w:p w14:paraId="06C0DEAF" w14:textId="77777777" w:rsidR="00A75A4F" w:rsidRPr="00986A55" w:rsidRDefault="00A75A4F" w:rsidP="000D6D19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4"/>
          <w:szCs w:val="24"/>
        </w:rPr>
      </w:pPr>
    </w:p>
    <w:p w14:paraId="302B9D3E" w14:textId="77777777" w:rsidR="00A75A4F" w:rsidRPr="00986A55" w:rsidRDefault="00A75A4F" w:rsidP="000D6D19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เจ้าหนี้และหนี้สินตามสัญญาเช่าการเงิน แสดงมูลค่ายุติธรรมโดยประมาณตามมูลค่าตามบัญชีที่แสดงในงบแสดงฐานะการเงิน</w:t>
      </w:r>
    </w:p>
    <w:p w14:paraId="143C19CF" w14:textId="77777777" w:rsidR="00A75A4F" w:rsidRPr="00986A55" w:rsidRDefault="00A75A4F" w:rsidP="000D6D19">
      <w:pPr>
        <w:spacing w:line="240" w:lineRule="auto"/>
        <w:jc w:val="both"/>
        <w:rPr>
          <w:rFonts w:ascii="Angsana New" w:hAnsi="Angsana New" w:cs="Angsana New"/>
          <w:sz w:val="24"/>
          <w:szCs w:val="24"/>
        </w:rPr>
      </w:pPr>
    </w:p>
    <w:p w14:paraId="2D92A44C" w14:textId="77777777" w:rsidR="0079262F" w:rsidRPr="00986A55" w:rsidRDefault="00A75A4F" w:rsidP="0070329A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</w:t>
      </w:r>
      <w:r w:rsidR="0092759F" w:rsidRPr="00986A55">
        <w:rPr>
          <w:rFonts w:ascii="Angsana New" w:hAnsi="Angsana New" w:cs="Angsana New" w:hint="cs"/>
          <w:sz w:val="30"/>
          <w:szCs w:val="30"/>
          <w:cs/>
        </w:rPr>
        <w:t xml:space="preserve">ี่แสดงในงบแสดงฐานะการเงิน </w:t>
      </w:r>
    </w:p>
    <w:p w14:paraId="6DB5CB14" w14:textId="77777777" w:rsidR="0079262F" w:rsidRPr="00986A55" w:rsidRDefault="0079262F" w:rsidP="0079262F">
      <w:pPr>
        <w:pStyle w:val="ListParagraph"/>
        <w:rPr>
          <w:rFonts w:ascii="Angsana New" w:hAnsi="Angsana New"/>
          <w:b/>
          <w:bCs/>
          <w:sz w:val="24"/>
          <w:szCs w:val="24"/>
        </w:rPr>
      </w:pPr>
    </w:p>
    <w:p w14:paraId="1F5FB69D" w14:textId="77777777" w:rsidR="0098680E" w:rsidRPr="00986A55" w:rsidRDefault="00986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86A55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21A4017F" w14:textId="2CC25169" w:rsidR="00804175" w:rsidRPr="00986A55" w:rsidRDefault="000961D5" w:rsidP="0079262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986A55">
        <w:rPr>
          <w:rFonts w:ascii="Angsana New" w:hAnsi="Angsana New" w:cs="Angsana New"/>
          <w:sz w:val="30"/>
          <w:szCs w:val="30"/>
          <w:u w:val="none"/>
          <w:cs/>
          <w:lang w:val="th-TH"/>
        </w:rPr>
        <w:t>1</w:t>
      </w:r>
      <w:r w:rsidR="005F7891" w:rsidRPr="00986A5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5</w:t>
      </w:r>
      <w:r w:rsidRPr="00986A55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804175" w:rsidRPr="00986A55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BDA2F51" w14:textId="77777777" w:rsidR="001B7B66" w:rsidRPr="00986A55" w:rsidRDefault="001B7B66" w:rsidP="001B7B66">
      <w:pPr>
        <w:rPr>
          <w:rFonts w:ascii="Angsana New" w:hAnsi="Angsana New" w:cs="Angsana New"/>
          <w:sz w:val="12"/>
          <w:szCs w:val="12"/>
          <w:cs/>
          <w:lang w:val="th-TH"/>
        </w:rPr>
      </w:pPr>
    </w:p>
    <w:tbl>
      <w:tblPr>
        <w:tblW w:w="922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1"/>
        <w:gridCol w:w="1100"/>
        <w:gridCol w:w="279"/>
        <w:gridCol w:w="1035"/>
        <w:gridCol w:w="269"/>
        <w:gridCol w:w="1091"/>
        <w:gridCol w:w="269"/>
        <w:gridCol w:w="1045"/>
      </w:tblGrid>
      <w:tr w:rsidR="001B7B66" w:rsidRPr="00986A55" w14:paraId="69173B00" w14:textId="77777777" w:rsidTr="00F34C80">
        <w:trPr>
          <w:tblHeader/>
        </w:trPr>
        <w:tc>
          <w:tcPr>
            <w:tcW w:w="2243" w:type="pct"/>
          </w:tcPr>
          <w:p w14:paraId="6C560985" w14:textId="77777777" w:rsidR="001B7B66" w:rsidRPr="00986A55" w:rsidRDefault="001B7B66" w:rsidP="001B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3BB81E04" w14:textId="77777777" w:rsidR="001B7B66" w:rsidRPr="00986A55" w:rsidRDefault="001B7B66" w:rsidP="005A3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1644C1B" w14:textId="77777777" w:rsidR="001B7B66" w:rsidRPr="00986A55" w:rsidRDefault="001B7B66" w:rsidP="005A3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1FC87AAE" w14:textId="77777777" w:rsidR="001B7B66" w:rsidRPr="00986A55" w:rsidRDefault="001B7B66" w:rsidP="005A3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D4F99" w:rsidRPr="00986A55" w14:paraId="1D59E2B4" w14:textId="77777777" w:rsidTr="00106992">
        <w:trPr>
          <w:trHeight w:val="344"/>
          <w:tblHeader/>
        </w:trPr>
        <w:tc>
          <w:tcPr>
            <w:tcW w:w="2243" w:type="pct"/>
          </w:tcPr>
          <w:p w14:paraId="3B3F6E61" w14:textId="77777777" w:rsidR="00AD4F99" w:rsidRPr="00986A55" w:rsidRDefault="00AD4F99" w:rsidP="00AD4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B7A50FD" w14:textId="3B81C0F8" w:rsidR="00AD4F99" w:rsidRPr="00986A55" w:rsidRDefault="00AD4F99" w:rsidP="00AD4F99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30 กันยายน</w:t>
            </w:r>
            <w:r w:rsidRPr="00986A5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</w:t>
            </w:r>
            <w:r w:rsidRPr="00986A55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151" w:type="pct"/>
          </w:tcPr>
          <w:p w14:paraId="6E81B3E7" w14:textId="77777777" w:rsidR="00AD4F99" w:rsidRPr="00986A55" w:rsidRDefault="00AD4F99" w:rsidP="00AD4F99">
            <w:pPr>
              <w:ind w:left="-108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00DF9564" w14:textId="77777777" w:rsidR="00AD4F99" w:rsidRPr="00986A55" w:rsidRDefault="00AD4F99" w:rsidP="00AD4F99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Pr="00986A55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ธันวาคม</w:t>
            </w:r>
          </w:p>
          <w:p w14:paraId="1C72C32B" w14:textId="77777777" w:rsidR="00AD4F99" w:rsidRPr="00986A55" w:rsidRDefault="00AD4F99" w:rsidP="00AD4F99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Pr="00986A55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14:paraId="79B6180B" w14:textId="77777777" w:rsidR="00AD4F99" w:rsidRPr="00986A55" w:rsidRDefault="00AD4F99" w:rsidP="00AD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9C55804" w14:textId="674F57F6" w:rsidR="00AD4F99" w:rsidRPr="00986A55" w:rsidRDefault="00AD4F99" w:rsidP="00837A83">
            <w:pPr>
              <w:tabs>
                <w:tab w:val="clear" w:pos="680"/>
                <w:tab w:val="clear" w:pos="907"/>
                <w:tab w:val="left" w:pos="872"/>
              </w:tabs>
              <w:ind w:lef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30 กันยายน</w:t>
            </w:r>
            <w:r w:rsidRPr="00986A5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</w:t>
            </w:r>
            <w:r w:rsidRPr="00986A55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02CE76FC" w14:textId="77777777" w:rsidR="00AD4F99" w:rsidRPr="00986A55" w:rsidRDefault="00AD4F99" w:rsidP="00AD4F99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45B759BE" w14:textId="77777777" w:rsidR="00AD4F99" w:rsidRPr="00986A55" w:rsidRDefault="00AD4F99" w:rsidP="00AD4F99">
            <w:pPr>
              <w:ind w:lef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Pr="00986A55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ธันวาคม</w:t>
            </w:r>
          </w:p>
          <w:p w14:paraId="25FAB0B5" w14:textId="77777777" w:rsidR="00AD4F99" w:rsidRPr="00986A55" w:rsidRDefault="00AD4F99" w:rsidP="00AD4F99">
            <w:pPr>
              <w:ind w:lef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Pr="00986A55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</w:tr>
      <w:tr w:rsidR="00AD4F99" w:rsidRPr="00986A55" w14:paraId="2048B8EB" w14:textId="77777777" w:rsidTr="00812437">
        <w:trPr>
          <w:tblHeader/>
        </w:trPr>
        <w:tc>
          <w:tcPr>
            <w:tcW w:w="2243" w:type="pct"/>
          </w:tcPr>
          <w:p w14:paraId="1C5AC9CB" w14:textId="77777777" w:rsidR="00AD4F99" w:rsidRPr="00986A55" w:rsidRDefault="00AD4F99" w:rsidP="00AD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7" w:type="pct"/>
            <w:gridSpan w:val="7"/>
          </w:tcPr>
          <w:p w14:paraId="61FC1F46" w14:textId="77777777" w:rsidR="00AD4F99" w:rsidRPr="00986A55" w:rsidRDefault="00AD4F99" w:rsidP="00AD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4F99" w:rsidRPr="00986A55" w14:paraId="090B4ED1" w14:textId="77777777" w:rsidTr="00106992">
        <w:tc>
          <w:tcPr>
            <w:tcW w:w="2243" w:type="pct"/>
          </w:tcPr>
          <w:p w14:paraId="20EAC5D9" w14:textId="77777777" w:rsidR="00AD4F99" w:rsidRPr="00986A55" w:rsidRDefault="00AD4F99" w:rsidP="00AD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6" w:type="pct"/>
          </w:tcPr>
          <w:p w14:paraId="69B4CB54" w14:textId="77777777" w:rsidR="00AD4F99" w:rsidRPr="00986A55" w:rsidRDefault="00AD4F99" w:rsidP="00AD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57E949E1" w14:textId="77777777" w:rsidR="00AD4F99" w:rsidRPr="00986A55" w:rsidRDefault="00AD4F99" w:rsidP="00AD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BC419F3" w14:textId="77777777" w:rsidR="00AD4F99" w:rsidRPr="00986A55" w:rsidRDefault="00AD4F99" w:rsidP="00AD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D24579F" w14:textId="77777777" w:rsidR="00AD4F99" w:rsidRPr="00986A55" w:rsidRDefault="00AD4F99" w:rsidP="00AD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6422829" w14:textId="77777777" w:rsidR="00AD4F99" w:rsidRPr="00986A55" w:rsidRDefault="00AD4F99" w:rsidP="00AD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0B659F" w14:textId="77777777" w:rsidR="00AD4F99" w:rsidRPr="00986A55" w:rsidRDefault="00AD4F99" w:rsidP="00AD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7462521" w14:textId="77777777" w:rsidR="00AD4F99" w:rsidRPr="00986A55" w:rsidRDefault="00AD4F99" w:rsidP="00AD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99" w:rsidRPr="00986A55" w14:paraId="0A4F0E19" w14:textId="77777777" w:rsidTr="00106992">
        <w:tc>
          <w:tcPr>
            <w:tcW w:w="2243" w:type="pct"/>
          </w:tcPr>
          <w:p w14:paraId="11DB5AA8" w14:textId="77777777" w:rsidR="00AD4F99" w:rsidRPr="00986A55" w:rsidRDefault="00AD4F99" w:rsidP="00AD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96" w:type="pct"/>
          </w:tcPr>
          <w:p w14:paraId="27319163" w14:textId="77777777" w:rsidR="00AD4F99" w:rsidRPr="00986A55" w:rsidRDefault="00AD4F99" w:rsidP="00AD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33A338D7" w14:textId="77777777" w:rsidR="00AD4F99" w:rsidRPr="00986A55" w:rsidRDefault="00AD4F99" w:rsidP="00AD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17C85A96" w14:textId="77777777" w:rsidR="00AD4F99" w:rsidRPr="00986A55" w:rsidRDefault="00AD4F99" w:rsidP="00AD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47F518" w14:textId="77777777" w:rsidR="00AD4F99" w:rsidRPr="00986A55" w:rsidRDefault="00AD4F99" w:rsidP="00AD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F929A4B" w14:textId="77777777" w:rsidR="00AD4F99" w:rsidRPr="00986A55" w:rsidRDefault="00AD4F99" w:rsidP="00AD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63623C2" w14:textId="77777777" w:rsidR="00AD4F99" w:rsidRPr="00986A55" w:rsidRDefault="00AD4F99" w:rsidP="00AD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606B4B3" w14:textId="77777777" w:rsidR="00AD4F99" w:rsidRPr="00986A55" w:rsidRDefault="00AD4F99" w:rsidP="00AD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7D7C" w:rsidRPr="00986A55" w14:paraId="4802D37C" w14:textId="77777777" w:rsidTr="00F34C80">
        <w:tc>
          <w:tcPr>
            <w:tcW w:w="2243" w:type="pct"/>
          </w:tcPr>
          <w:p w14:paraId="15DC8B1C" w14:textId="77777777" w:rsidR="00E87D7C" w:rsidRPr="00986A55" w:rsidRDefault="00E87D7C" w:rsidP="00E87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48D16339" w14:textId="72161E26" w:rsidR="00E87D7C" w:rsidRPr="00986A55" w:rsidRDefault="00EE4B3B" w:rsidP="00E87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837A8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,7</w:t>
            </w:r>
            <w:r w:rsidR="00837A83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151" w:type="pct"/>
          </w:tcPr>
          <w:p w14:paraId="23D86870" w14:textId="77777777" w:rsidR="00E87D7C" w:rsidRPr="00986A55" w:rsidRDefault="00E87D7C" w:rsidP="00E87D7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402B454A" w14:textId="77777777" w:rsidR="00E87D7C" w:rsidRPr="00986A55" w:rsidRDefault="00E87D7C" w:rsidP="00E87D7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259,593</w:t>
            </w:r>
          </w:p>
        </w:tc>
        <w:tc>
          <w:tcPr>
            <w:tcW w:w="146" w:type="pct"/>
          </w:tcPr>
          <w:p w14:paraId="570DEEFD" w14:textId="77777777" w:rsidR="00E87D7C" w:rsidRPr="00986A55" w:rsidRDefault="00E87D7C" w:rsidP="00E87D7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4C964836" w14:textId="2805E194" w:rsidR="00E87D7C" w:rsidRPr="00986A55" w:rsidRDefault="0013299E" w:rsidP="0013299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EE4B3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3C5D1376" w14:textId="47C66DD7" w:rsidR="00E87D7C" w:rsidRPr="00986A55" w:rsidRDefault="00E87D7C" w:rsidP="00E87D7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59C07985" w14:textId="77777777" w:rsidR="00E87D7C" w:rsidRPr="00986A55" w:rsidRDefault="00E87D7C" w:rsidP="00C64E14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87D7C" w:rsidRPr="00986A55" w14:paraId="56991E38" w14:textId="77777777" w:rsidTr="00F34C80">
        <w:tc>
          <w:tcPr>
            <w:tcW w:w="2243" w:type="pct"/>
          </w:tcPr>
          <w:p w14:paraId="2F7812AA" w14:textId="77777777" w:rsidR="00E87D7C" w:rsidRPr="00986A55" w:rsidRDefault="00E87D7C" w:rsidP="00E87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0DCB3" w14:textId="2A81BDE5" w:rsidR="00E87D7C" w:rsidRPr="00986A55" w:rsidRDefault="00EE4B3B" w:rsidP="00E87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</w:t>
            </w:r>
            <w:r w:rsidR="00837A8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837A8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734</w:t>
            </w:r>
          </w:p>
        </w:tc>
        <w:tc>
          <w:tcPr>
            <w:tcW w:w="151" w:type="pct"/>
          </w:tcPr>
          <w:p w14:paraId="00CF89CF" w14:textId="77777777" w:rsidR="00E87D7C" w:rsidRPr="00986A55" w:rsidRDefault="00E87D7C" w:rsidP="00E87D7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34E68851" w14:textId="77777777" w:rsidR="00E87D7C" w:rsidRPr="00986A55" w:rsidRDefault="00E87D7C" w:rsidP="00E87D7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259,593</w:t>
            </w:r>
          </w:p>
        </w:tc>
        <w:tc>
          <w:tcPr>
            <w:tcW w:w="146" w:type="pct"/>
          </w:tcPr>
          <w:p w14:paraId="0B085529" w14:textId="77777777" w:rsidR="00E87D7C" w:rsidRPr="00986A55" w:rsidRDefault="00E87D7C" w:rsidP="00E87D7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9B7BAAE" w14:textId="344FF78D" w:rsidR="00E87D7C" w:rsidRPr="00986A55" w:rsidRDefault="00EE4B3B" w:rsidP="0013299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146" w:type="pct"/>
          </w:tcPr>
          <w:p w14:paraId="788190EB" w14:textId="77777777" w:rsidR="00E87D7C" w:rsidRPr="00986A55" w:rsidRDefault="00E87D7C" w:rsidP="00E87D7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1DA17884" w14:textId="77777777" w:rsidR="00E87D7C" w:rsidRPr="00986A55" w:rsidRDefault="00E87D7C" w:rsidP="00C64E14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E87D7C" w:rsidRPr="00986A55" w14:paraId="6C4325D8" w14:textId="77777777" w:rsidTr="00F34C80">
        <w:tc>
          <w:tcPr>
            <w:tcW w:w="2243" w:type="pct"/>
          </w:tcPr>
          <w:p w14:paraId="4B292202" w14:textId="77777777" w:rsidR="00E87D7C" w:rsidRPr="00986A55" w:rsidRDefault="00E87D7C" w:rsidP="00E87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040A9480" w14:textId="77777777" w:rsidR="00E87D7C" w:rsidRPr="00986A55" w:rsidRDefault="00E87D7C" w:rsidP="00E87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51" w:type="pct"/>
          </w:tcPr>
          <w:p w14:paraId="24EFA9F3" w14:textId="77777777" w:rsidR="00E87D7C" w:rsidRPr="00986A55" w:rsidRDefault="00E87D7C" w:rsidP="00E87D7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195792A4" w14:textId="77777777" w:rsidR="00E87D7C" w:rsidRPr="00986A55" w:rsidRDefault="00E87D7C" w:rsidP="00E87D7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46" w:type="pct"/>
          </w:tcPr>
          <w:p w14:paraId="4FA15C5E" w14:textId="77777777" w:rsidR="00E87D7C" w:rsidRPr="00986A55" w:rsidRDefault="00E87D7C" w:rsidP="00E87D7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7C61643A" w14:textId="77777777" w:rsidR="00E87D7C" w:rsidRPr="00986A55" w:rsidRDefault="00E87D7C" w:rsidP="00E87D7C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46" w:type="pct"/>
          </w:tcPr>
          <w:p w14:paraId="3F4EFC5B" w14:textId="77777777" w:rsidR="00E87D7C" w:rsidRPr="00986A55" w:rsidRDefault="00E87D7C" w:rsidP="00E87D7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54340F7E" w14:textId="77777777" w:rsidR="00E87D7C" w:rsidRPr="00986A55" w:rsidRDefault="00E87D7C" w:rsidP="00E87D7C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E87D7C" w:rsidRPr="00986A55" w14:paraId="41B388A3" w14:textId="77777777" w:rsidTr="003912D9">
        <w:tc>
          <w:tcPr>
            <w:tcW w:w="2243" w:type="pct"/>
          </w:tcPr>
          <w:p w14:paraId="670FBDD6" w14:textId="77777777" w:rsidR="00E87D7C" w:rsidRPr="00986A55" w:rsidRDefault="00E87D7C" w:rsidP="00E87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6" w:type="pct"/>
          </w:tcPr>
          <w:p w14:paraId="61F2AA02" w14:textId="77777777" w:rsidR="00E87D7C" w:rsidRPr="00986A55" w:rsidRDefault="00E87D7C" w:rsidP="00E87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357104D1" w14:textId="77777777" w:rsidR="00E87D7C" w:rsidRPr="00986A55" w:rsidRDefault="00E87D7C" w:rsidP="00E87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4BD28397" w14:textId="77777777" w:rsidR="00E87D7C" w:rsidRPr="00986A55" w:rsidRDefault="00E87D7C" w:rsidP="00E87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60F2480" w14:textId="77777777" w:rsidR="00E87D7C" w:rsidRPr="00986A55" w:rsidRDefault="00E87D7C" w:rsidP="00E87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DF82ADF" w14:textId="77777777" w:rsidR="00E87D7C" w:rsidRPr="00986A55" w:rsidRDefault="00E87D7C" w:rsidP="00E87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91AE30" w14:textId="77777777" w:rsidR="00E87D7C" w:rsidRPr="00986A55" w:rsidRDefault="00E87D7C" w:rsidP="00E87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3D446F9" w14:textId="77777777" w:rsidR="00E87D7C" w:rsidRPr="00986A55" w:rsidRDefault="00E87D7C" w:rsidP="00E87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7D7C" w:rsidRPr="00986A55" w14:paraId="525B32A0" w14:textId="77777777" w:rsidTr="00106992">
        <w:tc>
          <w:tcPr>
            <w:tcW w:w="2243" w:type="pct"/>
          </w:tcPr>
          <w:p w14:paraId="1F8DA850" w14:textId="77777777" w:rsidR="00E87D7C" w:rsidRPr="00986A55" w:rsidRDefault="00E87D7C" w:rsidP="00E87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187EC966" w14:textId="3AEE1F08" w:rsidR="00E87D7C" w:rsidRPr="00986A55" w:rsidRDefault="00A77EB8" w:rsidP="00CF41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412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151" w:type="pct"/>
            <w:vAlign w:val="bottom"/>
          </w:tcPr>
          <w:p w14:paraId="53011AB5" w14:textId="77777777" w:rsidR="00E87D7C" w:rsidRPr="00986A55" w:rsidRDefault="00E87D7C" w:rsidP="00E87D7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  <w:vAlign w:val="bottom"/>
          </w:tcPr>
          <w:p w14:paraId="6C6A649F" w14:textId="77777777" w:rsidR="00E87D7C" w:rsidRPr="00986A55" w:rsidRDefault="00E87D7C" w:rsidP="00E87D7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800</w:t>
            </w:r>
          </w:p>
        </w:tc>
        <w:tc>
          <w:tcPr>
            <w:tcW w:w="146" w:type="pct"/>
            <w:vAlign w:val="bottom"/>
          </w:tcPr>
          <w:p w14:paraId="48A323EB" w14:textId="77777777" w:rsidR="00E87D7C" w:rsidRPr="00986A55" w:rsidRDefault="00E87D7C" w:rsidP="00E87D7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35A5C776" w14:textId="576626DC" w:rsidR="00E87D7C" w:rsidRPr="00986A55" w:rsidRDefault="00E87D7C" w:rsidP="00E87D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5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33E1D295" w14:textId="62560ACF" w:rsidR="00E87D7C" w:rsidRPr="00986A55" w:rsidRDefault="00E87D7C" w:rsidP="00E87D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5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vAlign w:val="bottom"/>
          </w:tcPr>
          <w:p w14:paraId="79587A5D" w14:textId="77777777" w:rsidR="00E87D7C" w:rsidRPr="00986A55" w:rsidRDefault="00E87D7C" w:rsidP="00C64E14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right="-5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</w:tbl>
    <w:p w14:paraId="0FB2133F" w14:textId="0AA58C91" w:rsidR="00D5644F" w:rsidRPr="00986A55" w:rsidRDefault="00D5644F" w:rsidP="00D5644F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40"/>
        <w:jc w:val="both"/>
        <w:rPr>
          <w:rFonts w:ascii="Angsana New" w:hAnsi="Angsana New" w:cs="Angsana New"/>
          <w:b w:val="0"/>
          <w:bCs w:val="0"/>
          <w:sz w:val="24"/>
          <w:szCs w:val="24"/>
          <w:u w:val="none"/>
        </w:rPr>
      </w:pPr>
    </w:p>
    <w:p w14:paraId="3D9919AD" w14:textId="77777777" w:rsidR="00AF54EB" w:rsidRPr="00986A55" w:rsidRDefault="00AF54EB" w:rsidP="00E51DAA">
      <w:pPr>
        <w:pStyle w:val="Heading1"/>
        <w:keepNext w:val="0"/>
        <w:numPr>
          <w:ilvl w:val="1"/>
          <w:numId w:val="2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  <w:u w:val="none"/>
        </w:rPr>
      </w:pPr>
      <w:r w:rsidRPr="00986A55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ภาระผูกพันตามส</w:t>
      </w:r>
      <w:r w:rsidR="00872EF7" w:rsidRPr="00986A55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ัญญาเช่าดำเนินงานและค่าบริการ</w:t>
      </w:r>
    </w:p>
    <w:p w14:paraId="357AC7C2" w14:textId="77777777" w:rsidR="001B7B66" w:rsidRPr="00986A55" w:rsidRDefault="001B7B66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24"/>
          <w:szCs w:val="24"/>
        </w:rPr>
      </w:pPr>
    </w:p>
    <w:p w14:paraId="424E2303" w14:textId="77777777" w:rsidR="00F6401D" w:rsidRPr="00986A55" w:rsidRDefault="00AF54EB" w:rsidP="00D81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บริษัทและบริษัทย่อยได้เข้าทำสัญญาเช่าดำเนินงานที่เกี่ยวข้องกับการเช่าที่ดิน พื้นที่ในอาคาร รถยนต์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และสัญญาให้บริการระยะยาว </w:t>
      </w:r>
    </w:p>
    <w:p w14:paraId="4AA1F325" w14:textId="35ED62B4" w:rsidR="003B0015" w:rsidRPr="00986A55" w:rsidRDefault="003B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41F9B01A" w14:textId="77777777" w:rsidR="00AF54EB" w:rsidRPr="00986A55" w:rsidRDefault="00AF54EB" w:rsidP="00D81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จำนวนเงินขั้นต่ำที่ต้องจ่ายในอนาคตตามสัญญาเช่าดังกล่าว สรุปได้ดังต่อไปนี้</w:t>
      </w:r>
    </w:p>
    <w:p w14:paraId="22E5B13C" w14:textId="77777777" w:rsidR="00A862D1" w:rsidRPr="00986A55" w:rsidRDefault="00A862D1" w:rsidP="00A862D1">
      <w:pPr>
        <w:rPr>
          <w:rFonts w:ascii="Angsana New" w:hAnsi="Angsana New" w:cs="Angsana New"/>
        </w:rPr>
      </w:pPr>
    </w:p>
    <w:tbl>
      <w:tblPr>
        <w:tblW w:w="929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28"/>
        <w:gridCol w:w="1078"/>
        <w:gridCol w:w="15"/>
        <w:gridCol w:w="268"/>
        <w:gridCol w:w="1127"/>
        <w:gridCol w:w="271"/>
        <w:gridCol w:w="1082"/>
        <w:gridCol w:w="271"/>
        <w:gridCol w:w="1157"/>
      </w:tblGrid>
      <w:tr w:rsidR="001B7B66" w:rsidRPr="00986A55" w14:paraId="5FB9A327" w14:textId="77777777" w:rsidTr="00106992">
        <w:tc>
          <w:tcPr>
            <w:tcW w:w="2166" w:type="pct"/>
          </w:tcPr>
          <w:p w14:paraId="60CD11D4" w14:textId="77777777" w:rsidR="001B7B66" w:rsidRPr="00986A55" w:rsidRDefault="001B7B66" w:rsidP="001B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pct"/>
            <w:gridSpan w:val="4"/>
          </w:tcPr>
          <w:p w14:paraId="3631D359" w14:textId="77777777" w:rsidR="001B7B66" w:rsidRPr="00986A55" w:rsidRDefault="001B7B66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085D54D" w14:textId="77777777" w:rsidR="001B7B66" w:rsidRPr="00986A55" w:rsidRDefault="001B7B66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1954A7E4" w14:textId="77777777" w:rsidR="001B7B66" w:rsidRPr="00986A55" w:rsidRDefault="001B7B66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1726E" w:rsidRPr="00986A55" w14:paraId="2405FAE5" w14:textId="77777777" w:rsidTr="00106992">
        <w:trPr>
          <w:trHeight w:val="344"/>
        </w:trPr>
        <w:tc>
          <w:tcPr>
            <w:tcW w:w="2166" w:type="pct"/>
          </w:tcPr>
          <w:p w14:paraId="6FB4FA63" w14:textId="77777777" w:rsidR="0081726E" w:rsidRPr="00986A55" w:rsidRDefault="0081726E" w:rsidP="00817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CF6A566" w14:textId="7D566CA2" w:rsidR="0081726E" w:rsidRPr="00986A55" w:rsidRDefault="0081726E" w:rsidP="0081726E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30 กันยายน</w:t>
            </w:r>
            <w:r w:rsidRPr="00986A5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</w:t>
            </w:r>
            <w:r w:rsidRPr="00986A55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152" w:type="pct"/>
            <w:gridSpan w:val="2"/>
          </w:tcPr>
          <w:p w14:paraId="6D33F03A" w14:textId="77777777" w:rsidR="0081726E" w:rsidRPr="00986A55" w:rsidRDefault="0081726E" w:rsidP="0081726E">
            <w:pPr>
              <w:ind w:left="-108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7C93C76B" w14:textId="77777777" w:rsidR="0081726E" w:rsidRPr="00986A55" w:rsidRDefault="0081726E" w:rsidP="0081726E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sz w:val="30"/>
                <w:szCs w:val="30"/>
                <w:cs/>
              </w:rPr>
              <w:t>31 ธันวาคม</w:t>
            </w:r>
          </w:p>
          <w:p w14:paraId="4C5658DE" w14:textId="77777777" w:rsidR="0081726E" w:rsidRPr="00986A55" w:rsidRDefault="0081726E" w:rsidP="0081726E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Pr="00986A55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14:paraId="279C2660" w14:textId="77777777" w:rsidR="0081726E" w:rsidRPr="00986A55" w:rsidRDefault="0081726E" w:rsidP="0081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C78EFAB" w14:textId="78C25723" w:rsidR="0081726E" w:rsidRPr="00986A55" w:rsidRDefault="0081726E" w:rsidP="0081726E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30 กันยายน</w:t>
            </w:r>
            <w:r w:rsidRPr="00986A5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</w:t>
            </w:r>
            <w:r w:rsidRPr="00986A55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368F2ED7" w14:textId="77777777" w:rsidR="0081726E" w:rsidRPr="00986A55" w:rsidRDefault="0081726E" w:rsidP="0081726E">
            <w:pPr>
              <w:ind w:left="-108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14:paraId="2E04BF08" w14:textId="77777777" w:rsidR="0081726E" w:rsidRPr="00986A55" w:rsidRDefault="0081726E" w:rsidP="0081726E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sz w:val="30"/>
                <w:szCs w:val="30"/>
                <w:cs/>
              </w:rPr>
              <w:t>31 ธันวาคม</w:t>
            </w:r>
          </w:p>
          <w:p w14:paraId="07214FFB" w14:textId="77777777" w:rsidR="0081726E" w:rsidRPr="00986A55" w:rsidRDefault="0081726E" w:rsidP="0081726E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Pr="00986A55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</w:tr>
      <w:tr w:rsidR="0081726E" w:rsidRPr="00986A55" w14:paraId="2B91AE2E" w14:textId="77777777" w:rsidTr="00106992">
        <w:tc>
          <w:tcPr>
            <w:tcW w:w="2166" w:type="pct"/>
          </w:tcPr>
          <w:p w14:paraId="1476EB33" w14:textId="77777777" w:rsidR="0081726E" w:rsidRPr="00986A55" w:rsidRDefault="0081726E" w:rsidP="0081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4" w:type="pct"/>
            <w:gridSpan w:val="8"/>
          </w:tcPr>
          <w:p w14:paraId="3129CC5C" w14:textId="77777777" w:rsidR="0081726E" w:rsidRPr="00986A55" w:rsidRDefault="0081726E" w:rsidP="0081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726E" w:rsidRPr="00986A55" w14:paraId="23376400" w14:textId="77777777" w:rsidTr="00106992">
        <w:trPr>
          <w:trHeight w:val="452"/>
        </w:trPr>
        <w:tc>
          <w:tcPr>
            <w:tcW w:w="2166" w:type="pct"/>
          </w:tcPr>
          <w:p w14:paraId="0ED3DC80" w14:textId="77777777" w:rsidR="0081726E" w:rsidRPr="00986A55" w:rsidRDefault="0081726E" w:rsidP="0081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88" w:type="pct"/>
            <w:gridSpan w:val="2"/>
            <w:shd w:val="clear" w:color="auto" w:fill="auto"/>
          </w:tcPr>
          <w:p w14:paraId="70BEE068" w14:textId="0CECF328" w:rsidR="0081726E" w:rsidRPr="00986A55" w:rsidRDefault="00D55B1B" w:rsidP="0081726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16,</w:t>
            </w:r>
            <w:r w:rsidR="00A86295">
              <w:rPr>
                <w:rFonts w:ascii="Angsana New" w:hAnsi="Angsana New" w:cs="Angsana New"/>
                <w:sz w:val="30"/>
                <w:szCs w:val="30"/>
              </w:rPr>
              <w:t>531</w:t>
            </w:r>
          </w:p>
        </w:tc>
        <w:tc>
          <w:tcPr>
            <w:tcW w:w="144" w:type="pct"/>
          </w:tcPr>
          <w:p w14:paraId="65B3E1AD" w14:textId="77777777" w:rsidR="0081726E" w:rsidRPr="00986A55" w:rsidRDefault="0081726E" w:rsidP="0081726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0E59944" w14:textId="77777777" w:rsidR="0081726E" w:rsidRPr="00986A55" w:rsidRDefault="0081726E" w:rsidP="008172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40,393</w:t>
            </w:r>
          </w:p>
        </w:tc>
        <w:tc>
          <w:tcPr>
            <w:tcW w:w="146" w:type="pct"/>
          </w:tcPr>
          <w:p w14:paraId="4335A35D" w14:textId="77777777" w:rsidR="0081726E" w:rsidRPr="00986A55" w:rsidRDefault="0081726E" w:rsidP="0081726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BC90292" w14:textId="46F1F634" w:rsidR="0081726E" w:rsidRPr="00986A55" w:rsidRDefault="008D0C1B" w:rsidP="0081726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lang w:bidi="th-TH"/>
              </w:rPr>
              <w:t>8,017</w:t>
            </w:r>
          </w:p>
        </w:tc>
        <w:tc>
          <w:tcPr>
            <w:tcW w:w="146" w:type="pct"/>
          </w:tcPr>
          <w:p w14:paraId="6974886F" w14:textId="77777777" w:rsidR="0081726E" w:rsidRPr="00986A55" w:rsidRDefault="0081726E" w:rsidP="0081726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6A2EBA8" w14:textId="77777777" w:rsidR="0081726E" w:rsidRPr="00986A55" w:rsidRDefault="0081726E" w:rsidP="008172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7,246</w:t>
            </w:r>
          </w:p>
        </w:tc>
      </w:tr>
      <w:tr w:rsidR="0081726E" w:rsidRPr="00986A55" w14:paraId="69B22F79" w14:textId="77777777" w:rsidTr="00106992">
        <w:tc>
          <w:tcPr>
            <w:tcW w:w="2166" w:type="pct"/>
          </w:tcPr>
          <w:p w14:paraId="1F0410EB" w14:textId="77777777" w:rsidR="0081726E" w:rsidRPr="00986A55" w:rsidRDefault="0081726E" w:rsidP="0081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88" w:type="pct"/>
            <w:gridSpan w:val="2"/>
            <w:shd w:val="clear" w:color="auto" w:fill="auto"/>
          </w:tcPr>
          <w:p w14:paraId="7A09D4B2" w14:textId="5148195F" w:rsidR="0081726E" w:rsidRPr="00986A55" w:rsidRDefault="0013299E" w:rsidP="0081726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38,748</w:t>
            </w:r>
          </w:p>
        </w:tc>
        <w:tc>
          <w:tcPr>
            <w:tcW w:w="144" w:type="pct"/>
          </w:tcPr>
          <w:p w14:paraId="66319BE2" w14:textId="77777777" w:rsidR="0081726E" w:rsidRPr="00986A55" w:rsidRDefault="0081726E" w:rsidP="0081726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8362A9C" w14:textId="77777777" w:rsidR="0081726E" w:rsidRPr="00986A55" w:rsidRDefault="0081726E" w:rsidP="008172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117,280</w:t>
            </w:r>
          </w:p>
        </w:tc>
        <w:tc>
          <w:tcPr>
            <w:tcW w:w="146" w:type="pct"/>
          </w:tcPr>
          <w:p w14:paraId="710D5FA9" w14:textId="77777777" w:rsidR="0081726E" w:rsidRPr="00986A55" w:rsidRDefault="0081726E" w:rsidP="0081726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91BD10E" w14:textId="42D17B53" w:rsidR="0081726E" w:rsidRPr="00986A55" w:rsidRDefault="008D0C1B" w:rsidP="0081726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9,766</w:t>
            </w:r>
          </w:p>
        </w:tc>
        <w:tc>
          <w:tcPr>
            <w:tcW w:w="146" w:type="pct"/>
          </w:tcPr>
          <w:p w14:paraId="2B2FC6E7" w14:textId="77777777" w:rsidR="0081726E" w:rsidRPr="00986A55" w:rsidRDefault="0081726E" w:rsidP="0081726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2EE43F6" w14:textId="77777777" w:rsidR="0081726E" w:rsidRPr="00986A55" w:rsidRDefault="0081726E" w:rsidP="008172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7,881</w:t>
            </w:r>
          </w:p>
        </w:tc>
      </w:tr>
      <w:tr w:rsidR="0081726E" w:rsidRPr="00986A55" w14:paraId="3FD11FCB" w14:textId="77777777" w:rsidTr="00106992">
        <w:tc>
          <w:tcPr>
            <w:tcW w:w="2166" w:type="pct"/>
          </w:tcPr>
          <w:p w14:paraId="73D41F81" w14:textId="77777777" w:rsidR="0081726E" w:rsidRPr="00986A55" w:rsidRDefault="0081726E" w:rsidP="0081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C97CF1" w14:textId="1854AC41" w:rsidR="0081726E" w:rsidRPr="00986A55" w:rsidRDefault="0013299E" w:rsidP="0081726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177,805</w:t>
            </w:r>
          </w:p>
        </w:tc>
        <w:tc>
          <w:tcPr>
            <w:tcW w:w="144" w:type="pct"/>
          </w:tcPr>
          <w:p w14:paraId="6BCB04BC" w14:textId="77777777" w:rsidR="0081726E" w:rsidRPr="00986A55" w:rsidRDefault="0081726E" w:rsidP="0081726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81A2AC" w14:textId="77777777" w:rsidR="0081726E" w:rsidRPr="00986A55" w:rsidRDefault="0081726E" w:rsidP="008172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696,752</w:t>
            </w:r>
          </w:p>
        </w:tc>
        <w:tc>
          <w:tcPr>
            <w:tcW w:w="146" w:type="pct"/>
          </w:tcPr>
          <w:p w14:paraId="164A7C6D" w14:textId="77777777" w:rsidR="0081726E" w:rsidRPr="00986A55" w:rsidRDefault="0081726E" w:rsidP="0081726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2941034" w14:textId="3B6B27E9" w:rsidR="0081726E" w:rsidRPr="00986A55" w:rsidRDefault="008D0C1B" w:rsidP="00C64E1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53E73FB" w14:textId="77777777" w:rsidR="0081726E" w:rsidRPr="00986A55" w:rsidRDefault="0081726E" w:rsidP="0081726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43CE7" w14:textId="77777777" w:rsidR="0081726E" w:rsidRPr="00986A55" w:rsidRDefault="0081726E" w:rsidP="00C64E14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1726E" w:rsidRPr="00986A55" w14:paraId="483E3635" w14:textId="77777777" w:rsidTr="00106992">
        <w:tc>
          <w:tcPr>
            <w:tcW w:w="2166" w:type="pct"/>
          </w:tcPr>
          <w:p w14:paraId="54BD7939" w14:textId="77777777" w:rsidR="0081726E" w:rsidRPr="00986A55" w:rsidRDefault="0081726E" w:rsidP="0081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06EAE" w14:textId="7EDE51D4" w:rsidR="0081726E" w:rsidRPr="00986A55" w:rsidRDefault="0013299E" w:rsidP="0081726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233,0</w:t>
            </w:r>
            <w:r w:rsidR="00EE4B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5402BD0F" w14:textId="77777777" w:rsidR="0081726E" w:rsidRPr="00986A55" w:rsidRDefault="0081726E" w:rsidP="0081726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BDCF7" w14:textId="77777777" w:rsidR="0081726E" w:rsidRPr="00986A55" w:rsidRDefault="0081726E" w:rsidP="008172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854,425</w:t>
            </w:r>
          </w:p>
        </w:tc>
        <w:tc>
          <w:tcPr>
            <w:tcW w:w="146" w:type="pct"/>
          </w:tcPr>
          <w:p w14:paraId="2FF8B484" w14:textId="77777777" w:rsidR="0081726E" w:rsidRPr="00986A55" w:rsidRDefault="0081726E" w:rsidP="0081726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331FC0C" w14:textId="287D0761" w:rsidR="0081726E" w:rsidRPr="00986A55" w:rsidRDefault="008D0C1B" w:rsidP="0081726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17,783</w:t>
            </w:r>
          </w:p>
        </w:tc>
        <w:tc>
          <w:tcPr>
            <w:tcW w:w="146" w:type="pct"/>
          </w:tcPr>
          <w:p w14:paraId="5F9F5F3B" w14:textId="77777777" w:rsidR="0081726E" w:rsidRPr="00986A55" w:rsidRDefault="0081726E" w:rsidP="0081726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5327B" w14:textId="77777777" w:rsidR="0081726E" w:rsidRPr="00986A55" w:rsidRDefault="0081726E" w:rsidP="0081726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15,127</w:t>
            </w:r>
          </w:p>
        </w:tc>
      </w:tr>
    </w:tbl>
    <w:p w14:paraId="03D39573" w14:textId="77777777" w:rsidR="003B0015" w:rsidRPr="00986A55" w:rsidRDefault="003B0015" w:rsidP="003B0015">
      <w:pPr>
        <w:rPr>
          <w:rFonts w:ascii="Angsana New" w:hAnsi="Angsana New" w:cs="Angsana New"/>
          <w:i/>
          <w:iCs/>
          <w:sz w:val="30"/>
          <w:szCs w:val="30"/>
        </w:rPr>
      </w:pPr>
    </w:p>
    <w:p w14:paraId="15AD03DD" w14:textId="77777777" w:rsidR="0098680E" w:rsidRPr="00986A55" w:rsidRDefault="00986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986A55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495417AA" w14:textId="6EF059AC" w:rsidR="00BB3BF3" w:rsidRPr="00986A55" w:rsidRDefault="00BB3BF3" w:rsidP="00BB3BF3">
      <w:pPr>
        <w:pStyle w:val="Heading1"/>
        <w:keepNext w:val="0"/>
        <w:numPr>
          <w:ilvl w:val="0"/>
          <w:numId w:val="0"/>
        </w:numPr>
        <w:spacing w:line="240" w:lineRule="auto"/>
        <w:ind w:firstLine="540"/>
        <w:jc w:val="both"/>
        <w:rPr>
          <w:rFonts w:ascii="Angsana New" w:hAnsi="Angsana New" w:cs="Angsana New"/>
          <w:i/>
          <w:iCs/>
          <w:sz w:val="30"/>
          <w:szCs w:val="30"/>
          <w:u w:val="none"/>
          <w:cs/>
        </w:rPr>
      </w:pPr>
      <w:r w:rsidRPr="00986A55">
        <w:rPr>
          <w:rFonts w:ascii="Angsana New" w:hAnsi="Angsana New" w:cs="Angsana New" w:hint="cs"/>
          <w:i/>
          <w:iCs/>
          <w:sz w:val="30"/>
          <w:szCs w:val="30"/>
          <w:u w:val="none"/>
          <w:cs/>
        </w:rPr>
        <w:t>สัญญาเช่าที่ดิน</w:t>
      </w:r>
    </w:p>
    <w:p w14:paraId="58631D74" w14:textId="77777777" w:rsidR="00BB3BF3" w:rsidRPr="00986A55" w:rsidRDefault="00BB3BF3" w:rsidP="00BB3BF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D6DC43A" w14:textId="13D40A1C" w:rsidR="00106992" w:rsidRPr="00986A55" w:rsidRDefault="00106992" w:rsidP="0010699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986A55">
        <w:rPr>
          <w:rFonts w:ascii="Angsana New" w:hAnsi="Angsana New" w:cs="Angsana New"/>
          <w:sz w:val="30"/>
          <w:szCs w:val="30"/>
        </w:rPr>
        <w:t xml:space="preserve">2555 </w:t>
      </w:r>
      <w:r w:rsidRPr="00986A55">
        <w:rPr>
          <w:rFonts w:ascii="Angsana New" w:hAnsi="Angsana New" w:cs="Angsana New"/>
          <w:sz w:val="30"/>
          <w:szCs w:val="30"/>
          <w:cs/>
        </w:rPr>
        <w:t>กรรมการบริษัทได้ทำบันทึกข้อตกลงและสัญญาเช่าที่ดินกับบริษัท</w:t>
      </w:r>
      <w:r w:rsidRPr="00986A55">
        <w:rPr>
          <w:rFonts w:ascii="Angsana New" w:hAnsi="Angsana New" w:cs="Angsana New" w:hint="cs"/>
          <w:sz w:val="30"/>
          <w:szCs w:val="30"/>
          <w:cs/>
        </w:rPr>
        <w:t>ผู้ให้เช่าช่วงที่ดินและได้ชำระ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เงิน</w:t>
      </w:r>
      <w:r w:rsidRPr="00986A55">
        <w:rPr>
          <w:rFonts w:ascii="Angsana New" w:hAnsi="Angsana New" w:cs="Angsana New" w:hint="cs"/>
          <w:sz w:val="30"/>
          <w:szCs w:val="30"/>
          <w:cs/>
        </w:rPr>
        <w:t>ประกันตามสัญญาเช่า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986A55">
        <w:rPr>
          <w:rFonts w:ascii="Angsana New" w:hAnsi="Angsana New" w:cs="Angsana New"/>
          <w:sz w:val="30"/>
          <w:szCs w:val="30"/>
        </w:rPr>
        <w:t xml:space="preserve">7.7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ล้านบาท และในปี </w:t>
      </w:r>
      <w:r w:rsidRPr="00986A55">
        <w:rPr>
          <w:rFonts w:ascii="Angsana New" w:hAnsi="Angsana New" w:cs="Angsana New"/>
          <w:sz w:val="30"/>
          <w:szCs w:val="30"/>
        </w:rPr>
        <w:t xml:space="preserve">2559 </w:t>
      </w:r>
      <w:r w:rsidRPr="00986A55">
        <w:rPr>
          <w:rFonts w:ascii="Angsana New" w:hAnsi="Angsana New" w:cs="Angsana New"/>
          <w:sz w:val="30"/>
          <w:szCs w:val="30"/>
          <w:cs/>
        </w:rPr>
        <w:t>บริษัท</w:t>
      </w:r>
      <w:r w:rsidRPr="00986A55">
        <w:rPr>
          <w:rFonts w:ascii="Angsana New" w:hAnsi="Angsana New" w:cs="Angsana New" w:hint="cs"/>
          <w:sz w:val="30"/>
          <w:szCs w:val="30"/>
          <w:cs/>
        </w:rPr>
        <w:t>ย่อยดังกล่าว</w:t>
      </w:r>
      <w:r w:rsidRPr="00986A55">
        <w:rPr>
          <w:rFonts w:ascii="Angsana New" w:hAnsi="Angsana New" w:cs="Angsana New"/>
          <w:sz w:val="30"/>
          <w:szCs w:val="30"/>
          <w:cs/>
        </w:rPr>
        <w:t>ได้</w:t>
      </w:r>
      <w:r w:rsidRPr="00986A55">
        <w:rPr>
          <w:rFonts w:ascii="Angsana New" w:hAnsi="Angsana New" w:cs="Angsana New" w:hint="cs"/>
          <w:sz w:val="30"/>
          <w:szCs w:val="30"/>
          <w:cs/>
        </w:rPr>
        <w:t>รับ</w:t>
      </w:r>
      <w:r w:rsidRPr="00986A55">
        <w:rPr>
          <w:rFonts w:ascii="Angsana New" w:hAnsi="Angsana New" w:cs="Angsana New"/>
          <w:sz w:val="30"/>
          <w:szCs w:val="30"/>
          <w:cs/>
        </w:rPr>
        <w:t>โอนสิทธิ์</w:t>
      </w:r>
      <w:r w:rsidRPr="00986A55">
        <w:rPr>
          <w:rFonts w:ascii="Angsana New" w:hAnsi="Angsana New" w:cs="Angsana New" w:hint="cs"/>
          <w:sz w:val="30"/>
          <w:szCs w:val="30"/>
          <w:cs/>
        </w:rPr>
        <w:t>และหน้าที่ตามสัญญาเช่าที่ดินจาก</w:t>
      </w:r>
      <w:r w:rsidRPr="00986A55">
        <w:rPr>
          <w:rFonts w:ascii="Angsana New" w:hAnsi="Angsana New" w:cs="Angsana New"/>
          <w:sz w:val="30"/>
          <w:szCs w:val="30"/>
          <w:cs/>
        </w:rPr>
        <w:t>กรรมการ</w:t>
      </w:r>
      <w:r w:rsidRPr="00986A55">
        <w:rPr>
          <w:rFonts w:ascii="Angsana New" w:hAnsi="Angsana New" w:cs="Angsana New" w:hint="cs"/>
          <w:sz w:val="30"/>
          <w:szCs w:val="30"/>
          <w:cs/>
        </w:rPr>
        <w:t>บริษัท โดยจ่าย</w:t>
      </w:r>
      <w:r w:rsidRPr="00986A55">
        <w:rPr>
          <w:rFonts w:ascii="Angsana New" w:hAnsi="Angsana New" w:cs="Angsana New"/>
          <w:sz w:val="30"/>
          <w:szCs w:val="30"/>
          <w:cs/>
        </w:rPr>
        <w:t>ค่าตอบแทนการ</w:t>
      </w:r>
      <w:r w:rsidRPr="00986A55">
        <w:rPr>
          <w:rFonts w:ascii="Angsana New" w:hAnsi="Angsana New" w:cs="Angsana New" w:hint="cs"/>
          <w:sz w:val="30"/>
          <w:szCs w:val="30"/>
          <w:cs/>
        </w:rPr>
        <w:t>ให้เช่าช่วงแก่ผู้ให้เช่าช่วง</w:t>
      </w:r>
      <w:r w:rsidRPr="00986A55">
        <w:rPr>
          <w:rFonts w:ascii="Angsana New" w:hAnsi="Angsana New" w:cs="Angsana New"/>
          <w:sz w:val="30"/>
          <w:szCs w:val="30"/>
          <w:cs/>
        </w:rPr>
        <w:t>เป็นจำนวนเงิน 77 ล้านบาท</w:t>
      </w:r>
    </w:p>
    <w:p w14:paraId="270DE427" w14:textId="77777777" w:rsidR="00106992" w:rsidRPr="00986A55" w:rsidRDefault="00106992" w:rsidP="0010699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AF6620A" w14:textId="77777777" w:rsidR="00106992" w:rsidRPr="00986A55" w:rsidRDefault="00106992" w:rsidP="0010699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>เพื่อเป็นไป</w:t>
      </w:r>
      <w:r w:rsidRPr="00986A55">
        <w:rPr>
          <w:rFonts w:ascii="Angsana New" w:hAnsi="Angsana New" w:cs="Angsana New"/>
          <w:sz w:val="30"/>
          <w:szCs w:val="30"/>
          <w:cs/>
        </w:rPr>
        <w:t>ตามนโยบายของสถาบันการเงินผู้ให้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สินเชื่อ </w:t>
      </w:r>
      <w:r w:rsidRPr="00986A55">
        <w:rPr>
          <w:rFonts w:ascii="Angsana New" w:hAnsi="Angsana New" w:cs="Angsana New"/>
          <w:sz w:val="30"/>
          <w:szCs w:val="30"/>
          <w:cs/>
        </w:rPr>
        <w:t>การโอนสิทธิการเช่า</w:t>
      </w:r>
      <w:r w:rsidRPr="00986A55">
        <w:rPr>
          <w:rFonts w:ascii="Angsana New" w:hAnsi="Angsana New" w:cs="Angsana New" w:hint="cs"/>
          <w:sz w:val="30"/>
          <w:szCs w:val="30"/>
          <w:cs/>
        </w:rPr>
        <w:t>ที่ดินและความยินยอมในการโอนสิทธิการเช่าจากผู้ซึ่งเป็นเจ้าของที่ดิน</w:t>
      </w:r>
    </w:p>
    <w:p w14:paraId="391C0A7A" w14:textId="77777777" w:rsidR="00106992" w:rsidRPr="00986A55" w:rsidRDefault="00106992" w:rsidP="00106992">
      <w:pPr>
        <w:tabs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3CAB2EE" w14:textId="77777777" w:rsidR="00BB3BF3" w:rsidRPr="00986A55" w:rsidRDefault="00BB3BF3" w:rsidP="00BB3BF3">
      <w:pPr>
        <w:tabs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 xml:space="preserve">ในเดือนกันยายน 2559 ในบันทึกข้อตกลงโอนสิทธิการเช่าที่ดินระหว่าง เจ้าของที่ดินในฐานะผู้ให้เช่า กรรมการบริษัทในฐานะผู้โอนสิทธิ และบริษัท บูทิค พระโขนง วัน จำกัด บริษัท บูทิค พระโขนง ทู จำกัด และบริษัท บูทิค      พระโขนง ทรี จำกัด ในฐานะผู้รับโอนสิทธิตามบันทึกข้อตกลงและสัญญาเช่า ระหว่างผู้ให้เช่ากับกรรมการบริษัท    เป็นระยะเวลา </w:t>
      </w:r>
      <w:r w:rsidRPr="00986A55">
        <w:rPr>
          <w:rFonts w:ascii="Angsana New" w:hAnsi="Angsana New" w:cs="Angsana New"/>
          <w:sz w:val="30"/>
          <w:szCs w:val="30"/>
        </w:rPr>
        <w:t xml:space="preserve">3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ปี โดยเริ่มตั้งแต่ 15 กันยายน 2559 ถึงวันที่ 14 กันยายน 2562 (บริษัท บูทิค พระโขนง วัน จำกัด และบริษัท บูทิค พระโขนง ทู จำกัด และบริษัท บูทิค พระโขนง ทรี จำกัด ค่าเช่าที่ดินแปลงละ </w:t>
      </w:r>
      <w:r w:rsidRPr="00986A55">
        <w:rPr>
          <w:rFonts w:ascii="Angsana New" w:hAnsi="Angsana New" w:cs="Angsana New"/>
          <w:sz w:val="30"/>
          <w:szCs w:val="30"/>
        </w:rPr>
        <w:t>1,000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บาทต่อเดือน)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และ</w:t>
      </w:r>
      <w:r w:rsidRPr="00986A55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30 ปี ตั้งแต่วันที่ 15 กันยายน 2562 ถึงวันที่ 14 กันยายน 2592 รวมเป็นเงินประมาณ </w:t>
      </w:r>
      <w:r w:rsidRPr="00986A55">
        <w:rPr>
          <w:rFonts w:ascii="Angsana New" w:hAnsi="Angsana New" w:cs="Angsana New"/>
          <w:sz w:val="30"/>
          <w:szCs w:val="30"/>
        </w:rPr>
        <w:t>1,355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ล้านบาท และมีสิทธิต่อสัญญาได้อีก </w:t>
      </w:r>
      <w:r w:rsidRPr="00986A55">
        <w:rPr>
          <w:rFonts w:ascii="Angsana New" w:hAnsi="Angsana New" w:cs="Angsana New"/>
          <w:sz w:val="30"/>
          <w:szCs w:val="30"/>
        </w:rPr>
        <w:t xml:space="preserve">5 </w:t>
      </w:r>
      <w:r w:rsidRPr="00986A55">
        <w:rPr>
          <w:rFonts w:ascii="Angsana New" w:hAnsi="Angsana New" w:cs="Angsana New" w:hint="cs"/>
          <w:sz w:val="30"/>
          <w:szCs w:val="30"/>
          <w:cs/>
        </w:rPr>
        <w:t>ปี  ณ วันที่สิ้นสุดสัญญาเช่า อาคารสิ่งปลูกสร้างบนที่ดินเช่าจะโอนกรรมสิทธิ์ให้แก่เจ้าของที่ดิน</w:t>
      </w:r>
    </w:p>
    <w:p w14:paraId="123F0850" w14:textId="2979E9D0" w:rsidR="003B0015" w:rsidRPr="00986A55" w:rsidRDefault="003B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4AE9744D" w14:textId="77777777" w:rsidR="00BB3BF3" w:rsidRPr="00986A55" w:rsidRDefault="00BB3BF3" w:rsidP="00BB3BF3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ในเดือนกรกฎาคม</w:t>
      </w:r>
      <w:r w:rsidRPr="00986A55">
        <w:rPr>
          <w:rFonts w:ascii="Angsana New" w:hAnsi="Angsana New" w:cs="Angsana New"/>
          <w:sz w:val="30"/>
          <w:szCs w:val="30"/>
        </w:rPr>
        <w:t> 2560 </w:t>
      </w:r>
      <w:r w:rsidRPr="00986A55">
        <w:rPr>
          <w:rFonts w:ascii="Angsana New" w:hAnsi="Angsana New" w:cs="Angsana New"/>
          <w:sz w:val="30"/>
          <w:szCs w:val="30"/>
          <w:cs/>
        </w:rPr>
        <w:t>บริษัท บูทิค พระโขนง ทรี จำกัด ได้ทำบันทึกข้อตกลงที่จะจ่ายค่าตอบแทนที่ดินเพิ่มเติมรายเดือนแก่ผู้ให้เช่า โดยเริ่มชำระเมื่อบริษัทย่อยได้ให้เช่าหรือให้บริการบนที่ดินเช่า</w:t>
      </w:r>
      <w:r w:rsidRPr="00986A55">
        <w:rPr>
          <w:rFonts w:ascii="Angsana New" w:hAnsi="Angsana New" w:cs="Angsana New" w:hint="cs"/>
          <w:sz w:val="30"/>
          <w:szCs w:val="30"/>
          <w:cs/>
        </w:rPr>
        <w:t>แก่บุคคลภายนอก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จนถึงวันครบกำหนดสามปีนับแต่วันเริ่ม</w:t>
      </w:r>
      <w:r w:rsidRPr="00986A55">
        <w:rPr>
          <w:rFonts w:ascii="Angsana New" w:hAnsi="Angsana New" w:cs="Angsana New" w:hint="cs"/>
          <w:sz w:val="30"/>
          <w:szCs w:val="30"/>
          <w:cs/>
        </w:rPr>
        <w:t>ทำ</w:t>
      </w:r>
      <w:r w:rsidRPr="00986A55">
        <w:rPr>
          <w:rFonts w:ascii="Angsana New" w:hAnsi="Angsana New" w:cs="Angsana New"/>
          <w:sz w:val="30"/>
          <w:szCs w:val="30"/>
          <w:cs/>
        </w:rPr>
        <w:t>สัญญากับผู้ให้เช่า หรือเมื่อบริษัทย่อยได้เลิกให้เช่าหรือให้บริการกับบุคคลภายนอกบน</w:t>
      </w:r>
      <w:r w:rsidRPr="00986A55">
        <w:rPr>
          <w:rFonts w:ascii="Angsana New" w:hAnsi="Angsana New" w:cs="Angsana New"/>
          <w:spacing w:val="-2"/>
          <w:sz w:val="30"/>
          <w:szCs w:val="30"/>
          <w:cs/>
        </w:rPr>
        <w:t xml:space="preserve">ที่ดินดังกล่าว </w:t>
      </w:r>
      <w:r w:rsidRPr="00986A55">
        <w:rPr>
          <w:rFonts w:ascii="Angsana New" w:hAnsi="Angsana New" w:cs="Angsana New" w:hint="cs"/>
          <w:spacing w:val="-2"/>
          <w:sz w:val="30"/>
          <w:szCs w:val="30"/>
          <w:cs/>
        </w:rPr>
        <w:t>แล้วแต่ว่าเหตุการณ์ใดจะเกิดขึ้นก่อน</w:t>
      </w:r>
      <w:r w:rsidRPr="00986A5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pacing w:val="-2"/>
          <w:sz w:val="30"/>
          <w:szCs w:val="30"/>
          <w:cs/>
        </w:rPr>
        <w:t>ซึ่งค่าตอบแทนที่ดินเพิ่มเติมรายเดือนเป็นจำนวนเงิน</w:t>
      </w:r>
      <w:r w:rsidRPr="00986A55">
        <w:rPr>
          <w:rFonts w:ascii="Angsana New" w:hAnsi="Angsana New" w:cs="Angsana New"/>
          <w:spacing w:val="-2"/>
          <w:sz w:val="30"/>
          <w:szCs w:val="30"/>
        </w:rPr>
        <w:t> 0.08 </w:t>
      </w:r>
      <w:r w:rsidRPr="00986A55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</w:p>
    <w:p w14:paraId="791F8E8D" w14:textId="77777777" w:rsidR="00BB3BF3" w:rsidRPr="00986A55" w:rsidRDefault="00BB3BF3" w:rsidP="00BB3BF3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AACBC98" w14:textId="3702F56E" w:rsidR="00BB3BF3" w:rsidRPr="00986A55" w:rsidRDefault="00BB3BF3" w:rsidP="00BB3BF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ในเดือนธันวาคม </w:t>
      </w:r>
      <w:r w:rsidRPr="00986A55">
        <w:rPr>
          <w:rFonts w:ascii="Angsana New" w:hAnsi="Angsana New" w:cs="Angsana New"/>
          <w:spacing w:val="-2"/>
          <w:sz w:val="30"/>
          <w:szCs w:val="30"/>
        </w:rPr>
        <w:t xml:space="preserve">2560 </w:t>
      </w:r>
      <w:r w:rsidRPr="00986A55">
        <w:rPr>
          <w:rFonts w:ascii="Angsana New" w:hAnsi="Angsana New" w:cs="Angsana New"/>
          <w:spacing w:val="-8"/>
          <w:sz w:val="30"/>
          <w:szCs w:val="30"/>
          <w:cs/>
        </w:rPr>
        <w:t>บริษัท บูทิค พระโขนง วัน จำกัด บริษัท บูทิค พระโขนง ทู จำกัด</w:t>
      </w:r>
      <w:r w:rsidRPr="00986A55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และ</w:t>
      </w:r>
      <w:r w:rsidRPr="00986A55">
        <w:rPr>
          <w:rFonts w:ascii="Angsana New" w:hAnsi="Angsana New" w:cs="Angsana New"/>
          <w:spacing w:val="-8"/>
          <w:sz w:val="30"/>
          <w:szCs w:val="30"/>
          <w:cs/>
        </w:rPr>
        <w:t>บริษัท บูทิค พระโขนง ทรี จำกัด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ได้ทำบันทึกข้อตกลงกับผู้ให้เช่าในการกำหนดวิธีการคำนวณค่าเช่าที่ระบุไว้ในสัญญาเช่าที่ดิน โดยกำหนดอัตราค่าเช่าพื้นฐานบวกอัตราเงินเฟ้อที่ตกลงร่วมกันเป็นรายปี</w:t>
      </w:r>
    </w:p>
    <w:p w14:paraId="078E4772" w14:textId="785782A7" w:rsidR="005B442F" w:rsidRPr="00986A55" w:rsidRDefault="005B442F" w:rsidP="00BB3BF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3C413F" w14:textId="70F36CE0" w:rsidR="005B442F" w:rsidRPr="00986A55" w:rsidRDefault="005B442F" w:rsidP="00BB3BF3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อย่างไรก็ตาม เมื่อวันที่ </w:t>
      </w:r>
      <w:r w:rsidRPr="00986A55">
        <w:rPr>
          <w:rFonts w:ascii="Angsana New" w:hAnsi="Angsana New" w:cs="Angsana New"/>
          <w:sz w:val="30"/>
          <w:szCs w:val="30"/>
        </w:rPr>
        <w:t xml:space="preserve">27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986A55">
        <w:rPr>
          <w:rFonts w:ascii="Angsana New" w:hAnsi="Angsana New" w:cs="Angsana New"/>
          <w:sz w:val="30"/>
          <w:szCs w:val="30"/>
        </w:rPr>
        <w:t xml:space="preserve">2562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กลุ่มบริษัทได้จำหน่ายเงินลงทุนในหุ้นสามัญทั้งหมดในบริษัท บูทิค </w:t>
      </w:r>
      <w:r w:rsidRPr="00986A55">
        <w:rPr>
          <w:rFonts w:ascii="Angsana New" w:hAnsi="Angsana New" w:cs="Angsana New"/>
          <w:sz w:val="30"/>
          <w:szCs w:val="30"/>
          <w:cs/>
        </w:rPr>
        <w:br/>
      </w:r>
      <w:r w:rsidRPr="00986A55">
        <w:rPr>
          <w:rFonts w:ascii="Angsana New" w:hAnsi="Angsana New" w:cs="Angsana New" w:hint="cs"/>
          <w:sz w:val="30"/>
          <w:szCs w:val="30"/>
          <w:cs/>
        </w:rPr>
        <w:t>พระโขนง วัน จำกัด และ บริษัท บูทิค พระโขนง ทู จำกัด แล้วตามที่ได้กล่าวในหมายเหตุข้อ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="00F6696A">
        <w:rPr>
          <w:rFonts w:ascii="Angsana New" w:hAnsi="Angsana New" w:cs="Angsana New"/>
          <w:sz w:val="30"/>
          <w:szCs w:val="30"/>
        </w:rPr>
        <w:t>3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ดังนั้น ณ วันที่ </w:t>
      </w:r>
      <w:r w:rsidRPr="00986A55">
        <w:rPr>
          <w:rFonts w:ascii="Angsana New" w:hAnsi="Angsana New" w:cs="Angsana New"/>
          <w:sz w:val="30"/>
          <w:szCs w:val="30"/>
          <w:cs/>
        </w:rPr>
        <w:br/>
      </w:r>
      <w:r w:rsidRPr="00986A55">
        <w:rPr>
          <w:rFonts w:ascii="Angsana New" w:hAnsi="Angsana New" w:cs="Angsana New"/>
          <w:sz w:val="30"/>
          <w:szCs w:val="30"/>
        </w:rPr>
        <w:t xml:space="preserve">30 </w:t>
      </w:r>
      <w:r w:rsidR="00996C8D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Pr="00986A55">
        <w:rPr>
          <w:rFonts w:ascii="Angsana New" w:hAnsi="Angsana New" w:cs="Angsana New"/>
          <w:sz w:val="30"/>
          <w:szCs w:val="30"/>
        </w:rPr>
        <w:t xml:space="preserve">2562 </w:t>
      </w:r>
      <w:r w:rsidRPr="00986A55">
        <w:rPr>
          <w:rFonts w:ascii="Angsana New" w:hAnsi="Angsana New" w:cs="Angsana New" w:hint="cs"/>
          <w:sz w:val="30"/>
          <w:szCs w:val="30"/>
          <w:cs/>
        </w:rPr>
        <w:t>กลุ่มบริษัทเหลือสัญญาเช่าที่ดินของ บริษัท บูทิค พระโขนง ทรี จำกัด เท่านั้น</w:t>
      </w:r>
    </w:p>
    <w:p w14:paraId="25F9AE0A" w14:textId="3F69B308" w:rsidR="00EE12AF" w:rsidRPr="00986A55" w:rsidRDefault="00EE1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F2994EA" w14:textId="77777777" w:rsidR="000210A9" w:rsidRPr="00986A55" w:rsidRDefault="000210A9" w:rsidP="00E51DAA">
      <w:pPr>
        <w:pStyle w:val="Heading1"/>
        <w:keepNext w:val="0"/>
        <w:numPr>
          <w:ilvl w:val="1"/>
          <w:numId w:val="2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  <w:u w:val="none"/>
        </w:rPr>
      </w:pPr>
      <w:r w:rsidRPr="00986A55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สัญญาบริหารจัดการโรงแรม</w:t>
      </w:r>
    </w:p>
    <w:p w14:paraId="694296B8" w14:textId="77777777" w:rsidR="001B7B66" w:rsidRPr="00986A55" w:rsidRDefault="001B7B66" w:rsidP="00D813B6">
      <w:pPr>
        <w:rPr>
          <w:rFonts w:ascii="Angsana New" w:hAnsi="Angsana New" w:cs="Angsana New"/>
          <w:sz w:val="30"/>
          <w:szCs w:val="30"/>
        </w:rPr>
      </w:pPr>
    </w:p>
    <w:p w14:paraId="3A9CF626" w14:textId="77777777" w:rsidR="00BB3BF3" w:rsidRPr="00986A55" w:rsidRDefault="00BB3BF3" w:rsidP="005A37CC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  <w:r w:rsidRPr="00986A55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u w:val="none"/>
          <w:cs/>
        </w:rPr>
        <w:t>บริษัทย่อย</w:t>
      </w:r>
    </w:p>
    <w:p w14:paraId="329BD976" w14:textId="77777777" w:rsidR="00F34C80" w:rsidRPr="00986A55" w:rsidRDefault="00F34C80" w:rsidP="00F34C80">
      <w:pPr>
        <w:rPr>
          <w:cs/>
        </w:rPr>
      </w:pPr>
    </w:p>
    <w:p w14:paraId="1FF24C8D" w14:textId="77777777" w:rsidR="000210A9" w:rsidRPr="00986A55" w:rsidRDefault="000210A9" w:rsidP="005A37CC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  <w:r w:rsidRPr="00986A55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 xml:space="preserve">บริษัท บูทิค เซอร์วิสท์ อพาร์ทเม้นท์ส จำกัด </w:t>
      </w:r>
    </w:p>
    <w:p w14:paraId="2D6F780B" w14:textId="77777777" w:rsidR="001B7B66" w:rsidRPr="00986A55" w:rsidRDefault="001B7B66" w:rsidP="005A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285D0807" w14:textId="77777777" w:rsidR="000210A9" w:rsidRPr="00986A55" w:rsidRDefault="00106992" w:rsidP="005A37CC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ในเดือนมกราคม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2548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บริษัทย่อยได้ทำสัญญาบริหารจัดการกับบริษัท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โอ๊ควู้ด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แมเนจเมนท์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เซอร์วิสเซส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(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ไทยแลนด์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)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จำกัด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โดยบริษัทดังกล่าวจะให้ความช่วยเหลือด้านการบริหารเซอร์วิสอพาร์ทเม้นท์ของบริษัทย่อย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สัญญาดังกล่าวมีอายุ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10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ปี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นับจากวันที่เริ่มดำเนินโครงการและมีสิทธิที่จะต่ออายุสัญญาต่อไปได้อีกเป็นเวลา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10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ปี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โดยขึ้นอยู่กับข้อตกลงร่วมกันของทั้งสองฝ่าย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บริษัทย่อยจะต้องจ่ายค่าธรรมเนียมต่างๆ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ซึ่งคิดตามอัตราร้อยละของยอดรายได้รวมและ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/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หรือกำไรขั้นต้นจากการดำเนินงานของโครงการตามที่ระบุไว้ในสัญญา</w:t>
      </w:r>
      <w:r w:rsidR="000210A9"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</w:p>
    <w:p w14:paraId="1409B9B4" w14:textId="77777777" w:rsidR="000210A9" w:rsidRPr="00986A55" w:rsidRDefault="000210A9" w:rsidP="005A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5425FAF7" w14:textId="77777777" w:rsidR="00CB320B" w:rsidRPr="00986A55" w:rsidRDefault="00CB320B" w:rsidP="005A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>ในเดือน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86A55">
        <w:rPr>
          <w:rFonts w:ascii="Angsana New" w:hAnsi="Angsana New" w:cs="Angsana New"/>
          <w:sz w:val="30"/>
          <w:szCs w:val="30"/>
        </w:rPr>
        <w:t xml:space="preserve">2548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บริษัทย่อยได้ทำสัญญาค่าลิขสิทธิ์กับ </w:t>
      </w:r>
      <w:r w:rsidRPr="00986A55">
        <w:rPr>
          <w:rFonts w:ascii="Angsana New" w:hAnsi="Angsana New" w:cs="Angsana New"/>
          <w:sz w:val="30"/>
          <w:szCs w:val="30"/>
        </w:rPr>
        <w:t xml:space="preserve">Oakwood Asia Pacific Ltd.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โดยบริษัทดังกล่าวให้สิทธิ์แก่บริษัทย่อยในการใช้ชื่อและตรายี่ห้อ </w:t>
      </w:r>
      <w:r w:rsidRPr="00986A55">
        <w:rPr>
          <w:rFonts w:ascii="Angsana New" w:hAnsi="Angsana New" w:cs="Angsana New"/>
          <w:sz w:val="30"/>
          <w:szCs w:val="30"/>
        </w:rPr>
        <w:t xml:space="preserve">“Oakwood”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สัญญาดังกล่าวมีอายุ </w:t>
      </w:r>
      <w:r w:rsidRPr="00986A55">
        <w:rPr>
          <w:rFonts w:ascii="Angsana New" w:hAnsi="Angsana New" w:cs="Angsana New"/>
          <w:sz w:val="30"/>
          <w:szCs w:val="30"/>
        </w:rPr>
        <w:t xml:space="preserve">10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ปี นับจากวันที่เริ่มดำเนินโครงการและมีสิทธิ์ที่จะต่ออายุสัญญาต่อไปได้อีกเป็นเวลา </w:t>
      </w:r>
      <w:r w:rsidRPr="00986A55">
        <w:rPr>
          <w:rFonts w:ascii="Angsana New" w:hAnsi="Angsana New" w:cs="Angsana New"/>
          <w:sz w:val="30"/>
          <w:szCs w:val="30"/>
        </w:rPr>
        <w:t xml:space="preserve">10 </w:t>
      </w:r>
      <w:r w:rsidRPr="00986A55">
        <w:rPr>
          <w:rFonts w:ascii="Angsana New" w:hAnsi="Angsana New" w:cs="Angsana New"/>
          <w:sz w:val="30"/>
          <w:szCs w:val="30"/>
          <w:cs/>
        </w:rPr>
        <w:t>ปีโดยขึ้นอยู่กับข้อตกลงร่วมกันของทั้งสองฝ่าย บริษัทย่อยจะต้องจ่ายค่าธรรมเนียมการใช้สิทธิ์ซึ่งคิดตามอัตราร้อยละของยอดรายได้รวม</w:t>
      </w:r>
    </w:p>
    <w:p w14:paraId="5019C7FF" w14:textId="450B90B3" w:rsidR="003B0015" w:rsidRPr="00986A55" w:rsidRDefault="003B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081A5B8E" w14:textId="77777777" w:rsidR="00106992" w:rsidRPr="00986A55" w:rsidRDefault="00106992" w:rsidP="00106992">
      <w:pPr>
        <w:pStyle w:val="Heading1"/>
        <w:numPr>
          <w:ilvl w:val="0"/>
          <w:numId w:val="0"/>
        </w:numPr>
        <w:tabs>
          <w:tab w:val="left" w:pos="720"/>
        </w:tabs>
        <w:spacing w:line="240" w:lineRule="auto"/>
        <w:ind w:left="540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  <w:r w:rsidRPr="00986A55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>บริษัท บูทิค เชียงใหม่ นิมมาน วัน</w:t>
      </w:r>
      <w:r w:rsidRPr="00986A55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  <w:t xml:space="preserve"> </w:t>
      </w:r>
      <w:r w:rsidRPr="00986A55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>จำกัด</w:t>
      </w:r>
    </w:p>
    <w:p w14:paraId="763708DC" w14:textId="77777777" w:rsidR="00106992" w:rsidRPr="00986A55" w:rsidRDefault="00106992" w:rsidP="001E1E0B">
      <w:pPr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385BDB8E" w14:textId="77777777" w:rsidR="00106992" w:rsidRPr="00986A55" w:rsidRDefault="00106992" w:rsidP="00106992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 w:rsidRPr="00986A55">
        <w:rPr>
          <w:rFonts w:ascii="Angsana New" w:hAnsi="Angsana New" w:cs="Angsana New"/>
          <w:sz w:val="30"/>
          <w:szCs w:val="30"/>
        </w:rPr>
        <w:t xml:space="preserve">2561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บริษัทย่อยทำสัญญาบริหารจัดการกับ </w:t>
      </w:r>
      <w:hyperlink r:id="rId23" w:history="1">
        <w:r w:rsidRPr="00986A55">
          <w:rPr>
            <w:rFonts w:ascii="Angsana New" w:hAnsi="Angsana New" w:cs="Angsana New"/>
            <w:sz w:val="30"/>
            <w:szCs w:val="30"/>
            <w:cs/>
          </w:rPr>
          <w:t xml:space="preserve">บริษัท </w:t>
        </w:r>
        <w:r w:rsidRPr="00986A55">
          <w:rPr>
            <w:rFonts w:ascii="Angsana New" w:hAnsi="Angsana New" w:cs="Angsana New" w:hint="cs"/>
            <w:sz w:val="30"/>
            <w:szCs w:val="30"/>
            <w:cs/>
          </w:rPr>
          <w:t>เอเอพีซี</w:t>
        </w:r>
        <w:r w:rsidRPr="00986A55">
          <w:rPr>
            <w:rFonts w:ascii="Angsana New" w:hAnsi="Angsana New" w:cs="Angsana New"/>
            <w:sz w:val="30"/>
            <w:szCs w:val="30"/>
            <w:cs/>
          </w:rPr>
          <w:t xml:space="preserve"> (ประเทศไทย) จำกัด </w:t>
        </w:r>
      </w:hyperlink>
      <w:r w:rsidRPr="00986A55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986A55">
        <w:rPr>
          <w:rFonts w:ascii="Angsana New" w:hAnsi="Angsana New" w:cs="Angsana New"/>
          <w:sz w:val="30"/>
          <w:szCs w:val="30"/>
          <w:cs/>
        </w:rPr>
        <w:t>รับหน้าที่บริหาร</w:t>
      </w:r>
      <w:r w:rsidRPr="00986A55">
        <w:rPr>
          <w:rFonts w:ascii="Angsana New" w:hAnsi="Angsana New" w:cs="Angsana New" w:hint="cs"/>
          <w:sz w:val="30"/>
          <w:szCs w:val="30"/>
          <w:cs/>
        </w:rPr>
        <w:t>โรงแรม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ของบริษัทย่อย สัญญามีอายุ </w:t>
      </w:r>
      <w:r w:rsidRPr="00986A55">
        <w:rPr>
          <w:rFonts w:ascii="Angsana New" w:hAnsi="Angsana New" w:cs="Angsana New"/>
          <w:sz w:val="30"/>
          <w:szCs w:val="30"/>
        </w:rPr>
        <w:t xml:space="preserve">15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ปี นับจากวันที่โครงการเปิดดำเนินงาน และสามารถต่ออายุได้อีกครั้งละ </w:t>
      </w:r>
      <w:r w:rsidRPr="00986A55">
        <w:rPr>
          <w:rFonts w:ascii="Angsana New" w:hAnsi="Angsana New" w:cs="Angsana New"/>
          <w:sz w:val="30"/>
          <w:szCs w:val="30"/>
        </w:rPr>
        <w:t xml:space="preserve">10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986A55">
        <w:rPr>
          <w:rFonts w:ascii="Angsana New" w:hAnsi="Angsana New" w:cs="Angsana New" w:hint="cs"/>
          <w:sz w:val="30"/>
          <w:szCs w:val="30"/>
          <w:cs/>
        </w:rPr>
        <w:t>โดยขึ้นอยู่กับ</w:t>
      </w:r>
      <w:r w:rsidRPr="00986A55">
        <w:rPr>
          <w:rFonts w:ascii="Angsana New" w:hAnsi="Angsana New" w:cs="Angsana New"/>
          <w:sz w:val="30"/>
          <w:szCs w:val="30"/>
          <w:cs/>
        </w:rPr>
        <w:t>สัญญาจะตกลงกัน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บริษัทย่อยต้องจ่ายค่าบริหารจัดการซึ่งคำนวณจากร้อยละของรายได้</w:t>
      </w:r>
      <w:r w:rsidRPr="00986A55">
        <w:rPr>
          <w:rFonts w:ascii="Angsana New" w:hAnsi="Angsana New" w:cs="Angsana New" w:hint="cs"/>
          <w:sz w:val="30"/>
          <w:szCs w:val="30"/>
          <w:cs/>
        </w:rPr>
        <w:t>รวม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และ/หรือตาม</w:t>
      </w:r>
      <w:r w:rsidRPr="00986A55">
        <w:rPr>
          <w:rFonts w:ascii="Angsana New" w:hAnsi="Angsana New" w:cs="Angsana New" w:hint="cs"/>
          <w:sz w:val="30"/>
          <w:szCs w:val="30"/>
          <w:cs/>
        </w:rPr>
        <w:t>ที่ระบุ</w:t>
      </w:r>
      <w:r w:rsidRPr="00986A55">
        <w:rPr>
          <w:rFonts w:ascii="Angsana New" w:hAnsi="Angsana New" w:cs="Angsana New"/>
          <w:sz w:val="30"/>
          <w:szCs w:val="30"/>
          <w:cs/>
        </w:rPr>
        <w:t>ไว้ในสัญญา</w:t>
      </w:r>
    </w:p>
    <w:p w14:paraId="3702A556" w14:textId="77777777" w:rsidR="00106992" w:rsidRPr="00986A55" w:rsidRDefault="00106992" w:rsidP="00106992">
      <w:pPr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7B8DAA68" w14:textId="77777777" w:rsidR="00106992" w:rsidRPr="00986A55" w:rsidRDefault="00106992" w:rsidP="00106992">
      <w:pPr>
        <w:ind w:left="540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i/>
          <w:iCs/>
          <w:sz w:val="30"/>
          <w:szCs w:val="30"/>
          <w:cs/>
        </w:rPr>
        <w:t>บริษัท</w:t>
      </w: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i/>
          <w:iCs/>
          <w:sz w:val="30"/>
          <w:szCs w:val="30"/>
          <w:cs/>
        </w:rPr>
        <w:t>บูทิค</w:t>
      </w: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i/>
          <w:iCs/>
          <w:sz w:val="30"/>
          <w:szCs w:val="30"/>
          <w:cs/>
        </w:rPr>
        <w:t>กมลา</w:t>
      </w: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986A55">
        <w:rPr>
          <w:rFonts w:ascii="Angsana New" w:hAnsi="Angsana New"/>
          <w:i/>
          <w:iCs/>
          <w:sz w:val="30"/>
          <w:szCs w:val="30"/>
        </w:rPr>
        <w:t>1</w:t>
      </w: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 xml:space="preserve">  </w:t>
      </w:r>
      <w:r w:rsidRPr="00986A55">
        <w:rPr>
          <w:rFonts w:ascii="Angsana New" w:hAnsi="Angsana New" w:cs="Angsana New" w:hint="cs"/>
          <w:i/>
          <w:iCs/>
          <w:sz w:val="30"/>
          <w:szCs w:val="30"/>
          <w:cs/>
        </w:rPr>
        <w:t>จำกัด</w:t>
      </w:r>
    </w:p>
    <w:p w14:paraId="04CF53A4" w14:textId="77777777" w:rsidR="00106992" w:rsidRPr="00986A55" w:rsidRDefault="00106992" w:rsidP="00106992">
      <w:pPr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20C877CC" w14:textId="77777777" w:rsidR="00CB320B" w:rsidRPr="00986A55" w:rsidRDefault="00106992" w:rsidP="00106992">
      <w:pPr>
        <w:ind w:left="540" w:right="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>ในเดือนธันวาคม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/>
          <w:sz w:val="30"/>
          <w:szCs w:val="30"/>
        </w:rPr>
        <w:t xml:space="preserve">2561 </w:t>
      </w:r>
      <w:r w:rsidRPr="00986A55">
        <w:rPr>
          <w:rFonts w:ascii="Angsana New" w:hAnsi="Angsana New" w:cs="Angsana New" w:hint="cs"/>
          <w:sz w:val="30"/>
          <w:szCs w:val="30"/>
          <w:cs/>
        </w:rPr>
        <w:t>บริษัทย่อยทำสัญญาบริหารจัดการกับ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เอ็มเอช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แอนด์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อาร์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แมน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(</w:t>
      </w:r>
      <w:r w:rsidRPr="00986A55"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) </w:t>
      </w:r>
      <w:r w:rsidRPr="00986A55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ซึ่งรับหน้าที่บริหารโรงแรมของบริษัทย่อย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สัญญามีอายุ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/>
          <w:sz w:val="30"/>
          <w:szCs w:val="30"/>
        </w:rPr>
        <w:t xml:space="preserve">15 </w:t>
      </w:r>
      <w:r w:rsidRPr="00986A55">
        <w:rPr>
          <w:rFonts w:ascii="Angsana New" w:hAnsi="Angsana New" w:cs="Angsana New" w:hint="cs"/>
          <w:sz w:val="30"/>
          <w:szCs w:val="30"/>
          <w:cs/>
        </w:rPr>
        <w:t>ปี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นับจากวันที่โครงการเปิดดำเนินงาน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และสามารถต่ออายุได้อีกครั้งละ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/>
          <w:sz w:val="30"/>
          <w:szCs w:val="30"/>
        </w:rPr>
        <w:t xml:space="preserve">10 </w:t>
      </w:r>
      <w:r w:rsidRPr="00986A55">
        <w:rPr>
          <w:rFonts w:ascii="Angsana New" w:hAnsi="Angsana New" w:cs="Angsana New" w:hint="cs"/>
          <w:sz w:val="30"/>
          <w:szCs w:val="30"/>
          <w:cs/>
        </w:rPr>
        <w:t>ปี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โดยขึ้นอยู่กับสัญญาจะตกลงกัน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บริษัทย่อยต้องจ่ายค่าบริหารจัดการซึ่งคำนวณจากร้อยละของรายได้รวม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และ</w:t>
      </w:r>
      <w:r w:rsidRPr="00986A55">
        <w:rPr>
          <w:rFonts w:ascii="Angsana New" w:hAnsi="Angsana New" w:cs="Angsana New"/>
          <w:sz w:val="30"/>
          <w:szCs w:val="30"/>
          <w:cs/>
        </w:rPr>
        <w:t>/</w:t>
      </w:r>
      <w:r w:rsidRPr="00986A55">
        <w:rPr>
          <w:rFonts w:ascii="Angsana New" w:hAnsi="Angsana New" w:cs="Angsana New" w:hint="cs"/>
          <w:sz w:val="30"/>
          <w:szCs w:val="30"/>
          <w:cs/>
        </w:rPr>
        <w:t>หรือตามที่ระบุไว้ในสัญญา</w:t>
      </w:r>
    </w:p>
    <w:p w14:paraId="6944886E" w14:textId="77777777" w:rsidR="003B0015" w:rsidRPr="00986A55" w:rsidRDefault="003B0015" w:rsidP="00CB320B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</w:p>
    <w:p w14:paraId="171FE767" w14:textId="77777777" w:rsidR="0098680E" w:rsidRPr="00986A55" w:rsidRDefault="00986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986A5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5A88FF2" w14:textId="524AB573" w:rsidR="00DC6466" w:rsidRPr="00986A55" w:rsidRDefault="00DC6466" w:rsidP="00CB320B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  <w:r w:rsidRPr="00986A55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 xml:space="preserve">บริษัท บูทิค </w:t>
      </w:r>
      <w:r w:rsidRPr="00986A55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u w:val="none"/>
          <w:cs/>
        </w:rPr>
        <w:t>ป่าตอง สาย</w:t>
      </w:r>
      <w:r w:rsidRPr="00986A55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  <w:t>3</w:t>
      </w:r>
      <w:r w:rsidRPr="00986A55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 xml:space="preserve"> จำกัด </w:t>
      </w:r>
    </w:p>
    <w:p w14:paraId="6EA711A6" w14:textId="77777777" w:rsidR="00DC6466" w:rsidRPr="00986A55" w:rsidRDefault="00DC6466" w:rsidP="001E1E0B">
      <w:pPr>
        <w:ind w:left="540" w:right="45"/>
        <w:jc w:val="thaiDistribute"/>
        <w:rPr>
          <w:rFonts w:ascii="Angsana New" w:hAnsi="Angsana New" w:cs="Angsana New"/>
          <w:sz w:val="22"/>
          <w:szCs w:val="22"/>
        </w:rPr>
      </w:pPr>
    </w:p>
    <w:p w14:paraId="1A5D0C3C" w14:textId="43994BA3" w:rsidR="00DC6466" w:rsidRPr="00986A55" w:rsidRDefault="00DC6466" w:rsidP="00DC6466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ในเดือ</w:t>
      </w:r>
      <w:r w:rsidR="007C4914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นตุลาคม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25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6</w:t>
      </w:r>
      <w:r w:rsidR="007C4914"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1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บริษัทได้ทำสัญญาบริหารจัดการกับบริษัท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โอ๊ควู้ด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แมเนจเมนท์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เซอร์วิสเซส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(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ไทยแลนด์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)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จำกัด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โดยบริษัทดังกล่าวจะให้ความช่วยเหลือด้านการบริหารโรงแรมของบริษัทย่อย</w:t>
      </w:r>
      <w:r w:rsidR="001E5C77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และอนุญาตให้ใช้เ</w:t>
      </w:r>
      <w:r w:rsidR="00426AB1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ค</w:t>
      </w:r>
      <w:r w:rsidR="001E5C77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รื่องหมายการค้าและตราสัญลักษณ์ </w:t>
      </w:r>
      <w:r w:rsidR="001E5C77"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“</w:t>
      </w:r>
      <w:r w:rsidR="001E5C77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โอ๊ควู้ด</w:t>
      </w:r>
      <w:r w:rsidR="001E5C77"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”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สัญญาดังกล่าวมีอายุ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10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ปี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นับจากวันที่เริ่มดำเนินโครงการและมีสิทธิที่จะต่ออายุสัญญาต่อไปได้อีกเป็นเวลา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10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ปี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โดยขึ้นอยู่กับข้อตกลงร่วมกันของทั้งสองฝ่าย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บริษัทย่อยจะต้องจ่ายค่าธรรมเนียมต่างๆ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ซึ่งคิดตามอัตราร้อยละของยอดรายได้รวมและ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/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หรือกำไรขั้นต้นจากการดำเนินงานของโครงการตามที่ระบุไว้ในสัญญา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</w:p>
    <w:p w14:paraId="6AF7775E" w14:textId="77777777" w:rsidR="00405FD1" w:rsidRPr="00986A55" w:rsidRDefault="00405FD1" w:rsidP="00DA06B5">
      <w:pPr>
        <w:ind w:left="540" w:right="45"/>
        <w:jc w:val="thaiDistribute"/>
        <w:rPr>
          <w:rFonts w:cs="Cordia New"/>
          <w:sz w:val="22"/>
          <w:szCs w:val="22"/>
        </w:rPr>
      </w:pPr>
    </w:p>
    <w:p w14:paraId="7EAB283E" w14:textId="77777777" w:rsidR="007C4914" w:rsidRPr="00986A55" w:rsidRDefault="007C4914" w:rsidP="007C4914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 xml:space="preserve">ในเดือนกุมภาพันธ์ </w:t>
      </w:r>
      <w:r w:rsidRPr="00986A55">
        <w:rPr>
          <w:rFonts w:ascii="Angsana New" w:hAnsi="Angsana New" w:cs="Angsana New" w:hint="cs"/>
          <w:sz w:val="30"/>
          <w:szCs w:val="30"/>
        </w:rPr>
        <w:t>2562</w:t>
      </w:r>
      <w:r w:rsidRPr="00986A55">
        <w:rPr>
          <w:rFonts w:ascii="Angsana New" w:hAnsi="Angsana New" w:cs="Angsana New" w:hint="cs"/>
          <w:b/>
          <w:bCs/>
          <w:sz w:val="30"/>
          <w:szCs w:val="30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บริษัทและบริษัทย่อยได้เข้าทำสัญญาเพิ่มเติมกับบริษัท โอ๊ควู้ด แมเนจเมนท์ เซอร์วิสเซส (ไทยแลนด์) จำกัด เพื่อใช้เครื่องหมายการค้าและความช่วยเหลือด้านการบริหารโรงแรมของบริษัทย่อย ภายใต้เงื่อนไขตามที่กำหนดในสัญญาหลัก</w:t>
      </w:r>
    </w:p>
    <w:p w14:paraId="0733D98C" w14:textId="77777777" w:rsidR="007C4914" w:rsidRPr="00986A55" w:rsidRDefault="007C4914" w:rsidP="003B0015">
      <w:pPr>
        <w:ind w:left="540" w:right="45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6B2D8F9F" w14:textId="77777777" w:rsidR="00DC6466" w:rsidRPr="00986A55" w:rsidRDefault="00DC6466" w:rsidP="00DC6466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  <w:r w:rsidRPr="00986A55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 xml:space="preserve">บริษัท บูทิค </w:t>
      </w:r>
      <w:r w:rsidRPr="00986A55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u w:val="none"/>
          <w:cs/>
        </w:rPr>
        <w:t>มิดเทียร์</w:t>
      </w:r>
      <w:r w:rsidR="0042328A" w:rsidRPr="00986A55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u w:val="none"/>
          <w:cs/>
        </w:rPr>
        <w:t xml:space="preserve"> </w:t>
      </w:r>
      <w:r w:rsidR="0042328A" w:rsidRPr="00986A55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  <w:t>2</w:t>
      </w:r>
      <w:r w:rsidRPr="00986A55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u w:val="none"/>
          <w:cs/>
        </w:rPr>
        <w:t xml:space="preserve"> จำกัด</w:t>
      </w:r>
      <w:r w:rsidRPr="00986A55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 xml:space="preserve"> </w:t>
      </w:r>
    </w:p>
    <w:p w14:paraId="4DEBB6B4" w14:textId="77777777" w:rsidR="00F34C80" w:rsidRPr="00986A55" w:rsidRDefault="00F34C80" w:rsidP="00F34C80">
      <w:pPr>
        <w:rPr>
          <w:sz w:val="22"/>
          <w:szCs w:val="22"/>
        </w:rPr>
      </w:pPr>
    </w:p>
    <w:p w14:paraId="66CCFF9D" w14:textId="77777777" w:rsidR="00DC6466" w:rsidRPr="00986A55" w:rsidRDefault="00DC6466" w:rsidP="00DC6466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ในเดือน</w:t>
      </w:r>
      <w:r w:rsidR="007C4914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ตุลาคม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25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6</w:t>
      </w:r>
      <w:r w:rsidR="007C4914"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1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บริษัทได้ทำสัญญาบริหารจัดการกับบริษัท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โอ๊ควู้ด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แมเนจเมนท์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เซอร์วิสเซส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(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ไทยแลนด์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)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จำกัด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โดยบริษัทดังกล่าวจะให้ความช่วยเหลือด้านการบริหารโรงแรมของบริษัทย่อย</w:t>
      </w:r>
      <w:r w:rsidR="005248C1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และอนุญาตให้ใช้เ</w:t>
      </w:r>
      <w:r w:rsidR="00426AB1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ค</w:t>
      </w:r>
      <w:r w:rsidR="005248C1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รื่องหมายการค้าและตราสัญลักษณ์ </w:t>
      </w:r>
      <w:r w:rsidR="005248C1"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“</w:t>
      </w:r>
      <w:r w:rsidR="005248C1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โอ๊ควู้ด</w:t>
      </w:r>
      <w:r w:rsidR="005248C1"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”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สัญญาดังกล่าวมีอายุ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10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ปี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นับจากวันที่เริ่มดำเนินโครงการและมีสิทธิที่จะต่ออายุสัญญาต่อไปได้อีกเป็นเวลา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10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ปี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โดยขึ้นอยู่กับข้อตกลงร่วมกันของทั้งสองฝ่าย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บริษัทย่อยจะต้องจ่ายค่าธรรมเนียมต่างๆ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ซึ่งคิดตามอัตราร้อยละของยอดรายได้รวมและ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/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หรือกำไรขั้นต้นจากการดำเนินงานของโครงการตามที่ระบุไว้ในสัญญา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</w:p>
    <w:p w14:paraId="10288A59" w14:textId="77777777" w:rsidR="0098680E" w:rsidRPr="00986A55" w:rsidRDefault="0098680E" w:rsidP="007C4914">
      <w:pPr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31AAEE35" w14:textId="58780A1B" w:rsidR="008555A7" w:rsidRPr="00986A55" w:rsidRDefault="007C4914" w:rsidP="007C491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 xml:space="preserve">ในเดือนกุมภาพันธ์ </w:t>
      </w:r>
      <w:r w:rsidRPr="00986A55">
        <w:rPr>
          <w:rFonts w:ascii="Angsana New" w:hAnsi="Angsana New" w:cs="Angsana New" w:hint="cs"/>
          <w:sz w:val="30"/>
          <w:szCs w:val="30"/>
        </w:rPr>
        <w:t>2562</w:t>
      </w:r>
      <w:r w:rsidRPr="00986A55">
        <w:rPr>
          <w:rFonts w:ascii="Angsana New" w:hAnsi="Angsana New" w:cs="Angsana New" w:hint="cs"/>
          <w:b/>
          <w:bCs/>
          <w:sz w:val="30"/>
          <w:szCs w:val="30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บริษัทและบริษัทย่อยได้เข้าทำสัญญาเพิ่มเติมกับบริษัท โอ๊ควู้ด แมเนจเมนท์ เซอร์วิสเซส (ไทยแลนด์) จำกัด เพื่อใช้เครื่องหมายการค้าและความช่วยเหลือด้านการบริหารโรงแรมของบริษัทย่อย ภายใต้เงื่อนไขตามที่กำหนดในสัญญาหลัก</w:t>
      </w:r>
    </w:p>
    <w:p w14:paraId="63CEA2B1" w14:textId="77777777" w:rsidR="00EE12AF" w:rsidRPr="00986A55" w:rsidRDefault="00EE12AF" w:rsidP="007C4914">
      <w:pPr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058130B0" w14:textId="38319BD6" w:rsidR="000210A9" w:rsidRPr="00986A55" w:rsidRDefault="005A37CC" w:rsidP="00855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  <w:r w:rsidRPr="00986A55"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5F7891" w:rsidRPr="00986A55">
        <w:rPr>
          <w:rFonts w:ascii="Angsana New" w:hAnsi="Angsana New" w:cs="Angsana New"/>
          <w:b/>
          <w:bCs/>
          <w:sz w:val="30"/>
          <w:szCs w:val="30"/>
        </w:rPr>
        <w:t>6</w:t>
      </w:r>
      <w:r w:rsidR="001B7B66" w:rsidRPr="00986A5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0210A9" w:rsidRPr="00986A55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14:paraId="483583B6" w14:textId="77777777" w:rsidR="001B7B66" w:rsidRPr="00986A55" w:rsidRDefault="001B7B66" w:rsidP="00D203BD">
      <w:pPr>
        <w:pStyle w:val="Heading1"/>
        <w:keepNext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 w:right="-45"/>
        <w:jc w:val="thaiDistribute"/>
        <w:rPr>
          <w:rFonts w:ascii="Angsana New" w:hAnsi="Angsana New" w:cs="Angsana New"/>
          <w:b w:val="0"/>
          <w:bCs w:val="0"/>
          <w:i/>
          <w:iCs/>
          <w:sz w:val="22"/>
          <w:szCs w:val="22"/>
          <w:u w:val="none"/>
        </w:rPr>
      </w:pPr>
    </w:p>
    <w:p w14:paraId="480ACAAA" w14:textId="77777777" w:rsidR="000210A9" w:rsidRPr="00986A55" w:rsidRDefault="000210A9" w:rsidP="00D203BD">
      <w:pPr>
        <w:pStyle w:val="Heading1"/>
        <w:keepNext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 w:right="-45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  <w:r w:rsidRPr="00986A55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>การให้การสนับสนุนทางการเงิน</w:t>
      </w:r>
    </w:p>
    <w:p w14:paraId="610DA4A9" w14:textId="77777777" w:rsidR="001B7B66" w:rsidRPr="00986A55" w:rsidRDefault="001B7B66" w:rsidP="00D203BD">
      <w:pPr>
        <w:tabs>
          <w:tab w:val="left" w:pos="540"/>
        </w:tabs>
        <w:rPr>
          <w:rFonts w:ascii="Angsana New" w:hAnsi="Angsana New" w:cs="Angsana New"/>
          <w:sz w:val="22"/>
          <w:szCs w:val="22"/>
        </w:rPr>
      </w:pPr>
    </w:p>
    <w:p w14:paraId="6372DD7B" w14:textId="77777777" w:rsidR="00105447" w:rsidRPr="00986A55" w:rsidRDefault="00105447" w:rsidP="00D203BD">
      <w:pPr>
        <w:tabs>
          <w:tab w:val="clear" w:pos="454"/>
          <w:tab w:val="clear" w:pos="680"/>
          <w:tab w:val="clear" w:pos="907"/>
          <w:tab w:val="left" w:pos="630"/>
          <w:tab w:val="left" w:pos="90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ตามที่ระบุไว้ในสัญญาเงินกู้ บริษัทและบริษัทย่อยต้องให้การสนับสนุนทางการเงิน</w:t>
      </w:r>
      <w:r w:rsidR="00D203BD" w:rsidRPr="00986A55">
        <w:rPr>
          <w:rFonts w:ascii="Angsana New" w:hAnsi="Angsana New" w:cs="Angsana New"/>
          <w:sz w:val="30"/>
          <w:szCs w:val="30"/>
          <w:cs/>
        </w:rPr>
        <w:t>แก่ผู้กู้และดำเนินการเพื่อให้กา</w:t>
      </w:r>
      <w:r w:rsidR="00D203BD" w:rsidRPr="00986A55">
        <w:rPr>
          <w:rFonts w:ascii="Angsana New" w:hAnsi="Angsana New" w:cs="Angsana New" w:hint="cs"/>
          <w:sz w:val="30"/>
          <w:szCs w:val="30"/>
          <w:cs/>
        </w:rPr>
        <w:t>ร</w:t>
      </w:r>
      <w:r w:rsidRPr="00986A55">
        <w:rPr>
          <w:rFonts w:ascii="Angsana New" w:hAnsi="Angsana New" w:cs="Angsana New"/>
          <w:sz w:val="30"/>
          <w:szCs w:val="30"/>
          <w:cs/>
        </w:rPr>
        <w:t>สนับสนุนทางการเงินด้วยวิธีที่ดีที่สุดแก่ผู้กู้ยืม</w:t>
      </w:r>
    </w:p>
    <w:p w14:paraId="48A79BB6" w14:textId="77777777" w:rsidR="001B7B66" w:rsidRPr="00986A55" w:rsidRDefault="001B7B66" w:rsidP="00D203BD">
      <w:pPr>
        <w:tabs>
          <w:tab w:val="left" w:pos="540"/>
        </w:tabs>
        <w:rPr>
          <w:rFonts w:ascii="Angsana New" w:hAnsi="Angsana New" w:cs="Angsana New"/>
          <w:sz w:val="22"/>
          <w:szCs w:val="22"/>
        </w:rPr>
      </w:pPr>
    </w:p>
    <w:p w14:paraId="668D8046" w14:textId="77777777" w:rsidR="0098680E" w:rsidRPr="00986A55" w:rsidRDefault="00986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986A55">
        <w:rPr>
          <w:rFonts w:ascii="Angsana New" w:hAnsi="Angsana New" w:cs="Angsana New"/>
          <w:sz w:val="30"/>
          <w:szCs w:val="30"/>
          <w:cs/>
        </w:rPr>
        <w:br w:type="page"/>
      </w:r>
    </w:p>
    <w:p w14:paraId="610D81C3" w14:textId="7C2F9724" w:rsidR="00BB3BF3" w:rsidRPr="00986A55" w:rsidRDefault="00BB3BF3" w:rsidP="00BB3BF3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05FD1" w:rsidRPr="00986A55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81726E" w:rsidRPr="00986A5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06992" w:rsidRPr="00986A55">
        <w:rPr>
          <w:rFonts w:ascii="Angsana New" w:hAnsi="Angsana New" w:cs="Angsana New"/>
          <w:sz w:val="30"/>
          <w:szCs w:val="30"/>
        </w:rPr>
        <w:t>2562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986A55">
        <w:rPr>
          <w:rFonts w:ascii="Angsana New" w:hAnsi="Angsana New" w:cs="Angsana New"/>
          <w:sz w:val="30"/>
          <w:szCs w:val="30"/>
        </w:rPr>
        <w:t xml:space="preserve">31 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106992" w:rsidRPr="00986A55">
        <w:rPr>
          <w:rFonts w:ascii="Angsana New" w:hAnsi="Angsana New" w:cs="Angsana New"/>
          <w:sz w:val="30"/>
          <w:szCs w:val="30"/>
        </w:rPr>
        <w:t>2561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รายละเอียดของผู้ให้การสนับสนุน ผู้กู้ยืม และเงินกู้ยืมคงเหลือ แสดงได้ดังนี้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</w:p>
    <w:p w14:paraId="5E37FE37" w14:textId="77777777" w:rsidR="000A5D7B" w:rsidRPr="00986A55" w:rsidRDefault="000A5D7B"/>
    <w:tbl>
      <w:tblPr>
        <w:tblW w:w="95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2790"/>
        <w:gridCol w:w="1175"/>
        <w:gridCol w:w="1165"/>
        <w:gridCol w:w="1073"/>
        <w:gridCol w:w="7"/>
      </w:tblGrid>
      <w:tr w:rsidR="000210A9" w:rsidRPr="00986A55" w14:paraId="45266E34" w14:textId="77777777" w:rsidTr="00405FD1">
        <w:trPr>
          <w:tblHeader/>
        </w:trPr>
        <w:tc>
          <w:tcPr>
            <w:tcW w:w="3348" w:type="dxa"/>
            <w:shd w:val="clear" w:color="auto" w:fill="auto"/>
            <w:vAlign w:val="bottom"/>
          </w:tcPr>
          <w:p w14:paraId="25205ECC" w14:textId="77777777" w:rsidR="000210A9" w:rsidRPr="00986A55" w:rsidRDefault="000A5D7B" w:rsidP="001E261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0210A9"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ผู้ให้การสนับสนุน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65E17147" w14:textId="77777777" w:rsidR="000210A9" w:rsidRPr="00986A55" w:rsidRDefault="000210A9" w:rsidP="000D2E24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บริษัทผู้กู้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4C3A157" w14:textId="77777777" w:rsidR="000210A9" w:rsidRPr="00986A55" w:rsidRDefault="000210A9" w:rsidP="007A1DA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ความสัมพันธ์กับบริษัท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0113357" w14:textId="4694B24C" w:rsidR="000210A9" w:rsidRPr="00986A55" w:rsidRDefault="00405FD1" w:rsidP="0000187C">
            <w:pPr>
              <w:spacing w:line="240" w:lineRule="auto"/>
              <w:ind w:left="-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81726E" w:rsidRPr="00986A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0210A9"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5A37CC"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</w:t>
            </w:r>
            <w:r w:rsidR="00106992"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EEB54F1" w14:textId="77777777" w:rsidR="000210A9" w:rsidRPr="00986A55" w:rsidRDefault="000210A9" w:rsidP="0000187C">
            <w:pPr>
              <w:spacing w:line="240" w:lineRule="auto"/>
              <w:ind w:lef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F80843"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106992"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2C750B" w:rsidRPr="00986A55" w14:paraId="0E8A0AF1" w14:textId="77777777" w:rsidTr="00405FD1">
        <w:trPr>
          <w:gridAfter w:val="1"/>
          <w:wAfter w:w="7" w:type="dxa"/>
          <w:tblHeader/>
        </w:trPr>
        <w:tc>
          <w:tcPr>
            <w:tcW w:w="3348" w:type="dxa"/>
            <w:shd w:val="clear" w:color="auto" w:fill="auto"/>
            <w:vAlign w:val="bottom"/>
          </w:tcPr>
          <w:p w14:paraId="6E5E93C2" w14:textId="77777777" w:rsidR="002C750B" w:rsidRPr="00986A55" w:rsidRDefault="002C750B" w:rsidP="000D2E24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3D5775A2" w14:textId="77777777" w:rsidR="002C750B" w:rsidRPr="00986A55" w:rsidRDefault="002C750B" w:rsidP="000D2E24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F48A0F1" w14:textId="77777777" w:rsidR="002C750B" w:rsidRPr="00986A55" w:rsidRDefault="002C750B" w:rsidP="000D2E24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2"/>
            <w:shd w:val="clear" w:color="auto" w:fill="auto"/>
            <w:vAlign w:val="bottom"/>
          </w:tcPr>
          <w:p w14:paraId="00531645" w14:textId="77777777" w:rsidR="002C750B" w:rsidRPr="00986A55" w:rsidRDefault="00BE1F62" w:rsidP="000D2E24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</w:t>
            </w:r>
            <w:r w:rsidR="002C750B" w:rsidRPr="00986A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A37CC" w:rsidRPr="00986A55" w14:paraId="67D97C33" w14:textId="77777777" w:rsidTr="00405FD1">
        <w:tc>
          <w:tcPr>
            <w:tcW w:w="3348" w:type="dxa"/>
            <w:shd w:val="clear" w:color="auto" w:fill="auto"/>
          </w:tcPr>
          <w:p w14:paraId="60D28A07" w14:textId="77777777" w:rsidR="001D3109" w:rsidRPr="00986A55" w:rsidRDefault="005A37CC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</w:p>
          <w:p w14:paraId="08062BE2" w14:textId="77777777" w:rsidR="005A37CC" w:rsidRPr="00986A55" w:rsidRDefault="005A37CC" w:rsidP="005A3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shd w:val="clear" w:color="auto" w:fill="auto"/>
          </w:tcPr>
          <w:p w14:paraId="6FCE3405" w14:textId="77777777" w:rsidR="001D3109" w:rsidRPr="00986A55" w:rsidRDefault="001D3109" w:rsidP="001D3109">
            <w:pPr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บูทิค เซอร์วิสท์ </w:t>
            </w:r>
          </w:p>
          <w:p w14:paraId="54AEA97D" w14:textId="77777777" w:rsidR="005A37CC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อพาร์ทเม้นท์ส จำกัด</w:t>
            </w:r>
          </w:p>
        </w:tc>
        <w:tc>
          <w:tcPr>
            <w:tcW w:w="1175" w:type="dxa"/>
            <w:shd w:val="clear" w:color="auto" w:fill="auto"/>
          </w:tcPr>
          <w:p w14:paraId="4BA8FC0C" w14:textId="77777777" w:rsidR="001D3109" w:rsidRPr="00986A55" w:rsidRDefault="001D3109" w:rsidP="005A3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CDA37D2" w14:textId="77777777" w:rsidR="005A37CC" w:rsidRPr="00986A55" w:rsidRDefault="001D3109" w:rsidP="005A3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  <w:shd w:val="clear" w:color="auto" w:fill="auto"/>
          </w:tcPr>
          <w:p w14:paraId="4595239D" w14:textId="77777777" w:rsidR="005A37CC" w:rsidRPr="00986A55" w:rsidRDefault="005A37CC" w:rsidP="005A3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5E3A3B7" w14:textId="0369EF3D" w:rsidR="008D0C1B" w:rsidRPr="00986A55" w:rsidRDefault="008D0C1B" w:rsidP="005A3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75,000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90C8DCD" w14:textId="77777777" w:rsidR="005A37CC" w:rsidRPr="00986A55" w:rsidRDefault="005A37CC" w:rsidP="005A3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1A8E803" w14:textId="472BDD55" w:rsidR="001D3109" w:rsidRPr="00986A55" w:rsidRDefault="008D0C1B" w:rsidP="005A3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75,000</w:t>
            </w:r>
          </w:p>
        </w:tc>
      </w:tr>
      <w:tr w:rsidR="001D3109" w:rsidRPr="00986A55" w14:paraId="773BA2CC" w14:textId="77777777" w:rsidTr="00405FD1">
        <w:tc>
          <w:tcPr>
            <w:tcW w:w="3348" w:type="dxa"/>
            <w:shd w:val="clear" w:color="auto" w:fill="auto"/>
          </w:tcPr>
          <w:p w14:paraId="1F6BB1D3" w14:textId="70E6A6B2" w:rsidR="001D3109" w:rsidRPr="00986A55" w:rsidRDefault="001D3109" w:rsidP="0002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 และ</w:t>
            </w:r>
            <w:r w:rsidR="00026A74" w:rsidRPr="00986A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 บูทิค กรุ๊ป จำกัด</w:t>
            </w:r>
          </w:p>
        </w:tc>
        <w:tc>
          <w:tcPr>
            <w:tcW w:w="2790" w:type="dxa"/>
            <w:shd w:val="clear" w:color="auto" w:fill="auto"/>
          </w:tcPr>
          <w:p w14:paraId="0191B157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 บูทิค แอสเซ็ท จำกัด</w:t>
            </w:r>
          </w:p>
          <w:p w14:paraId="4D4D073C" w14:textId="77777777" w:rsidR="001D3109" w:rsidRPr="00986A55" w:rsidRDefault="009F3D7B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right="-108" w:hanging="90"/>
              <w:rPr>
                <w:rFonts w:ascii="Angsana New" w:hAnsi="Angsana New" w:cs="Angsana New"/>
                <w:sz w:val="30"/>
                <w:szCs w:val="30"/>
              </w:rPr>
            </w:pPr>
            <w:hyperlink r:id="rId24" w:history="1">
              <w:r w:rsidR="001D3109" w:rsidRPr="00986A55">
                <w:rPr>
                  <w:rFonts w:ascii="Angsana New" w:hAnsi="Angsana New" w:cs="Angsana New"/>
                  <w:sz w:val="30"/>
                  <w:szCs w:val="30"/>
                  <w:cs/>
                </w:rPr>
                <w:t>บริษัท บูทิค บูเลอวาร์ด จำกัด</w:t>
              </w:r>
            </w:hyperlink>
          </w:p>
          <w:p w14:paraId="1F1B5E38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 บูทิค แลนด์ จำกัด</w:t>
            </w:r>
          </w:p>
          <w:p w14:paraId="77FA4BFA" w14:textId="77777777" w:rsidR="001D3109" w:rsidRPr="00986A55" w:rsidRDefault="009F3D7B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rPr>
                <w:rFonts w:ascii="Angsana New" w:hAnsi="Angsana New" w:cs="Angsana New"/>
                <w:sz w:val="30"/>
                <w:szCs w:val="30"/>
              </w:rPr>
            </w:pPr>
            <w:hyperlink r:id="rId25" w:history="1">
              <w:r w:rsidR="001D3109" w:rsidRPr="00986A55">
                <w:rPr>
                  <w:rFonts w:ascii="Angsana New" w:hAnsi="Angsana New" w:cs="Angsana New"/>
                  <w:sz w:val="30"/>
                  <w:szCs w:val="30"/>
                  <w:cs/>
                </w:rPr>
                <w:t xml:space="preserve">บริษัท บูทิค เรียลตี้ จำกัด </w:t>
              </w:r>
            </w:hyperlink>
          </w:p>
        </w:tc>
        <w:tc>
          <w:tcPr>
            <w:tcW w:w="1175" w:type="dxa"/>
            <w:shd w:val="clear" w:color="auto" w:fill="auto"/>
          </w:tcPr>
          <w:p w14:paraId="5841BA84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C9D4E2A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9CC96E5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8C5AFEC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5" w:type="dxa"/>
            <w:shd w:val="clear" w:color="auto" w:fill="auto"/>
          </w:tcPr>
          <w:p w14:paraId="21C523CD" w14:textId="77777777" w:rsidR="00761110" w:rsidRPr="00986A55" w:rsidRDefault="00761110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058B721" w14:textId="77777777" w:rsidR="00000D24" w:rsidRPr="00986A55" w:rsidRDefault="00000D24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249DC3D" w14:textId="77777777" w:rsidR="00000D24" w:rsidRPr="00986A55" w:rsidRDefault="00000D24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7830340" w14:textId="17E464B6" w:rsidR="00000D24" w:rsidRPr="00986A55" w:rsidRDefault="00000D24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515,407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820B4F8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9CB7EB7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EC8E642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C363928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561,047</w:t>
            </w:r>
          </w:p>
        </w:tc>
      </w:tr>
      <w:tr w:rsidR="001D3109" w:rsidRPr="00986A55" w14:paraId="2A11CCFA" w14:textId="77777777" w:rsidTr="00405FD1">
        <w:tc>
          <w:tcPr>
            <w:tcW w:w="3348" w:type="dxa"/>
            <w:shd w:val="clear" w:color="auto" w:fill="auto"/>
          </w:tcPr>
          <w:p w14:paraId="45E16245" w14:textId="77777777" w:rsidR="001D3109" w:rsidRPr="00986A55" w:rsidRDefault="001D3109" w:rsidP="001D3109">
            <w:pPr>
              <w:spacing w:line="240" w:lineRule="auto"/>
              <w:ind w:left="72" w:right="-198" w:hanging="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บูทิค ป่าตอง สาย</w:t>
            </w: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โฮลดิ้งส์ จำกัด</w:t>
            </w:r>
          </w:p>
        </w:tc>
        <w:tc>
          <w:tcPr>
            <w:tcW w:w="2790" w:type="dxa"/>
            <w:shd w:val="clear" w:color="auto" w:fill="auto"/>
          </w:tcPr>
          <w:p w14:paraId="7283DC23" w14:textId="77777777" w:rsidR="001D3109" w:rsidRPr="00986A55" w:rsidRDefault="001D3109" w:rsidP="001D3109">
            <w:pPr>
              <w:spacing w:line="240" w:lineRule="auto"/>
              <w:ind w:right="-1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บูทิค ป่าตอง สาย</w:t>
            </w: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5" w:type="dxa"/>
            <w:shd w:val="clear" w:color="auto" w:fill="auto"/>
          </w:tcPr>
          <w:p w14:paraId="47A11A35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  <w:shd w:val="clear" w:color="auto" w:fill="auto"/>
          </w:tcPr>
          <w:p w14:paraId="0A7747E3" w14:textId="61310BA2" w:rsidR="001D3109" w:rsidRPr="00986A55" w:rsidRDefault="00000D24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326,115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D0D80C5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328,000</w:t>
            </w:r>
          </w:p>
        </w:tc>
      </w:tr>
      <w:tr w:rsidR="001D3109" w:rsidRPr="00986A55" w14:paraId="1E1FA9A7" w14:textId="77777777" w:rsidTr="00405FD1">
        <w:tc>
          <w:tcPr>
            <w:tcW w:w="3348" w:type="dxa"/>
            <w:shd w:val="clear" w:color="auto" w:fill="auto"/>
          </w:tcPr>
          <w:p w14:paraId="07F14A45" w14:textId="77777777" w:rsidR="001D3109" w:rsidRPr="00986A55" w:rsidRDefault="001D3109" w:rsidP="001D3109">
            <w:pPr>
              <w:spacing w:line="240" w:lineRule="auto"/>
              <w:ind w:left="-18" w:right="-1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บูทิค  พระโขนง ทู จำกัด และ</w:t>
            </w: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 xml:space="preserve">   บริษัท บูทิค พีเคเอ็น จำกัด </w:t>
            </w:r>
          </w:p>
        </w:tc>
        <w:tc>
          <w:tcPr>
            <w:tcW w:w="2790" w:type="dxa"/>
            <w:shd w:val="clear" w:color="auto" w:fill="auto"/>
          </w:tcPr>
          <w:p w14:paraId="4EBAFC6D" w14:textId="77777777" w:rsidR="001D3109" w:rsidRPr="00986A55" w:rsidRDefault="001D3109" w:rsidP="001D3109">
            <w:pPr>
              <w:spacing w:line="240" w:lineRule="auto"/>
              <w:ind w:right="-1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7672C6BF" w14:textId="77777777" w:rsidR="001D3109" w:rsidRPr="00986A55" w:rsidRDefault="001D3109" w:rsidP="001D3109">
            <w:pPr>
              <w:spacing w:line="240" w:lineRule="auto"/>
              <w:ind w:right="-1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บูทิค  พระโขนง วัน จำกัด</w:t>
            </w:r>
          </w:p>
        </w:tc>
        <w:tc>
          <w:tcPr>
            <w:tcW w:w="1175" w:type="dxa"/>
            <w:shd w:val="clear" w:color="auto" w:fill="auto"/>
          </w:tcPr>
          <w:p w14:paraId="2C3F95D5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E63DD61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  <w:shd w:val="clear" w:color="auto" w:fill="auto"/>
          </w:tcPr>
          <w:p w14:paraId="4648BAEB" w14:textId="77777777" w:rsidR="00761110" w:rsidRPr="00986A55" w:rsidRDefault="00761110" w:rsidP="000B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945"/>
                <w:tab w:val="decimal" w:pos="1037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A8ED7BE" w14:textId="6B44C8CF" w:rsidR="00000D24" w:rsidRPr="00986A55" w:rsidRDefault="00000D24" w:rsidP="0000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945"/>
                <w:tab w:val="decimal" w:pos="1037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4F782D7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66364D2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100,300</w:t>
            </w:r>
          </w:p>
        </w:tc>
      </w:tr>
      <w:tr w:rsidR="001D3109" w:rsidRPr="00986A55" w14:paraId="4DA547AD" w14:textId="77777777" w:rsidTr="00405FD1">
        <w:tc>
          <w:tcPr>
            <w:tcW w:w="3348" w:type="dxa"/>
            <w:shd w:val="clear" w:color="auto" w:fill="auto"/>
          </w:tcPr>
          <w:p w14:paraId="3FBC2B95" w14:textId="77777777" w:rsidR="001D3109" w:rsidRPr="00986A55" w:rsidRDefault="001D3109" w:rsidP="001D3109">
            <w:pPr>
              <w:spacing w:line="240" w:lineRule="auto"/>
              <w:ind w:right="-198" w:hanging="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บูทิค  พระโขนง วัน จำกัด และ</w:t>
            </w: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 xml:space="preserve">   บริษัท บูทิค พีเคเอ็น จำกัด </w:t>
            </w:r>
          </w:p>
        </w:tc>
        <w:tc>
          <w:tcPr>
            <w:tcW w:w="2790" w:type="dxa"/>
            <w:shd w:val="clear" w:color="auto" w:fill="auto"/>
          </w:tcPr>
          <w:p w14:paraId="30E0CAA5" w14:textId="77777777" w:rsidR="001D3109" w:rsidRPr="00986A55" w:rsidRDefault="001D3109" w:rsidP="001D3109">
            <w:pPr>
              <w:spacing w:line="240" w:lineRule="auto"/>
              <w:ind w:right="-1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3ACAFBC6" w14:textId="77777777" w:rsidR="001D3109" w:rsidRPr="00986A55" w:rsidRDefault="001D3109" w:rsidP="001D3109">
            <w:pPr>
              <w:spacing w:line="240" w:lineRule="auto"/>
              <w:ind w:right="-1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บูทิค  พระโขนง ทู จำกัด</w:t>
            </w:r>
          </w:p>
        </w:tc>
        <w:tc>
          <w:tcPr>
            <w:tcW w:w="1175" w:type="dxa"/>
            <w:shd w:val="clear" w:color="auto" w:fill="auto"/>
          </w:tcPr>
          <w:p w14:paraId="1829C0FC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4DD4629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7D958BB" w14:textId="4BB3EA82" w:rsidR="001D3109" w:rsidRPr="00986A55" w:rsidRDefault="00000D24" w:rsidP="000B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65"/>
                <w:tab w:val="decimal" w:pos="1037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82DBC80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123,950</w:t>
            </w:r>
          </w:p>
        </w:tc>
      </w:tr>
      <w:tr w:rsidR="001D3109" w:rsidRPr="00986A55" w14:paraId="7A04DA60" w14:textId="77777777" w:rsidTr="00405FD1">
        <w:tc>
          <w:tcPr>
            <w:tcW w:w="3348" w:type="dxa"/>
            <w:shd w:val="clear" w:color="auto" w:fill="auto"/>
          </w:tcPr>
          <w:p w14:paraId="58BB9522" w14:textId="77777777" w:rsidR="001D3109" w:rsidRPr="00986A55" w:rsidRDefault="001D3109" w:rsidP="001D3109">
            <w:pPr>
              <w:spacing w:line="240" w:lineRule="auto"/>
              <w:ind w:left="72" w:right="-198" w:hanging="9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บูทิค พีเคเอ็นเอส จำกัด</w:t>
            </w:r>
          </w:p>
        </w:tc>
        <w:tc>
          <w:tcPr>
            <w:tcW w:w="2790" w:type="dxa"/>
            <w:shd w:val="clear" w:color="auto" w:fill="auto"/>
          </w:tcPr>
          <w:p w14:paraId="2F5518A9" w14:textId="77777777" w:rsidR="001D3109" w:rsidRPr="00986A55" w:rsidRDefault="001D3109" w:rsidP="001D3109">
            <w:pPr>
              <w:spacing w:line="240" w:lineRule="auto"/>
              <w:ind w:right="-1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บูทิค  พระโขนง ทรี จำกัด</w:t>
            </w:r>
          </w:p>
        </w:tc>
        <w:tc>
          <w:tcPr>
            <w:tcW w:w="1175" w:type="dxa"/>
            <w:shd w:val="clear" w:color="auto" w:fill="auto"/>
          </w:tcPr>
          <w:p w14:paraId="6E9FE708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76EFD5E" w14:textId="585E697C" w:rsidR="001D3109" w:rsidRPr="00986A55" w:rsidRDefault="00000D24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39,400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7FAC282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6,200</w:t>
            </w:r>
          </w:p>
        </w:tc>
      </w:tr>
      <w:tr w:rsidR="00A71D3E" w:rsidRPr="00986A55" w14:paraId="2860AB19" w14:textId="77777777" w:rsidTr="00405FD1">
        <w:tc>
          <w:tcPr>
            <w:tcW w:w="3348" w:type="dxa"/>
            <w:shd w:val="clear" w:color="auto" w:fill="auto"/>
          </w:tcPr>
          <w:p w14:paraId="273A9D52" w14:textId="77777777" w:rsidR="00A71D3E" w:rsidRPr="00986A55" w:rsidRDefault="00A71D3E" w:rsidP="00A71D3E">
            <w:pPr>
              <w:spacing w:line="240" w:lineRule="auto"/>
              <w:ind w:left="180" w:right="-198" w:hanging="1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บูทิค แบงค็อก สุขุมวิท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16-2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โฮลดิ้งส์ จำกัด</w:t>
            </w:r>
          </w:p>
        </w:tc>
        <w:tc>
          <w:tcPr>
            <w:tcW w:w="2790" w:type="dxa"/>
            <w:shd w:val="clear" w:color="auto" w:fill="auto"/>
          </w:tcPr>
          <w:p w14:paraId="0EB223CA" w14:textId="77777777" w:rsidR="00A71D3E" w:rsidRPr="00986A55" w:rsidRDefault="00A71D3E" w:rsidP="00A71D3E">
            <w:pPr>
              <w:pStyle w:val="acctfourfigures"/>
              <w:tabs>
                <w:tab w:val="clear" w:pos="765"/>
              </w:tabs>
              <w:spacing w:line="240" w:lineRule="auto"/>
              <w:ind w:left="191" w:right="11" w:hanging="180"/>
              <w:rPr>
                <w:rFonts w:ascii="Angsana New" w:hAnsi="Angsana New" w:cs="Angsana New"/>
                <w:spacing w:val="-8"/>
                <w:sz w:val="30"/>
                <w:szCs w:val="30"/>
                <w:rtl/>
                <w:cs/>
              </w:rPr>
            </w:pPr>
            <w:r w:rsidRPr="00986A55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 xml:space="preserve">บริษัท บูทิค แบงค็อก สุขุมวิท </w:t>
            </w:r>
            <w:r w:rsidRPr="00986A5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 </w:t>
            </w:r>
            <w:r w:rsidRPr="00986A55"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  <w:t xml:space="preserve">16-2 </w:t>
            </w:r>
            <w:r w:rsidRPr="00986A55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175" w:type="dxa"/>
            <w:shd w:val="clear" w:color="auto" w:fill="auto"/>
          </w:tcPr>
          <w:p w14:paraId="6313BD6B" w14:textId="77777777" w:rsidR="00A71D3E" w:rsidRPr="00986A55" w:rsidRDefault="00A71D3E" w:rsidP="00A7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756A531" w14:textId="77777777" w:rsidR="00A71D3E" w:rsidRPr="00986A55" w:rsidRDefault="00A71D3E" w:rsidP="00A7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20BEAD2" w14:textId="7D9BCC75" w:rsidR="00A71D3E" w:rsidRPr="00986A55" w:rsidRDefault="00000D24" w:rsidP="00A7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88,670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E3C3F99" w14:textId="77777777" w:rsidR="00A71D3E" w:rsidRPr="00986A55" w:rsidRDefault="00A71D3E" w:rsidP="00A7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73,600</w:t>
            </w:r>
          </w:p>
        </w:tc>
      </w:tr>
      <w:tr w:rsidR="00A71D3E" w:rsidRPr="00986A55" w14:paraId="685793A7" w14:textId="77777777" w:rsidTr="00405FD1">
        <w:tc>
          <w:tcPr>
            <w:tcW w:w="3348" w:type="dxa"/>
            <w:shd w:val="clear" w:color="auto" w:fill="auto"/>
          </w:tcPr>
          <w:p w14:paraId="11712688" w14:textId="77777777" w:rsidR="00A71D3E" w:rsidRPr="00986A55" w:rsidRDefault="00A71D3E" w:rsidP="00A71D3E">
            <w:pPr>
              <w:spacing w:line="240" w:lineRule="auto"/>
              <w:ind w:left="72" w:right="-198" w:hanging="9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 บูทิค กมลา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โฮลดิ้งส์ จำกัด</w:t>
            </w:r>
          </w:p>
        </w:tc>
        <w:tc>
          <w:tcPr>
            <w:tcW w:w="2790" w:type="dxa"/>
            <w:shd w:val="clear" w:color="auto" w:fill="auto"/>
          </w:tcPr>
          <w:p w14:paraId="3CDFDBB0" w14:textId="77777777" w:rsidR="00A71D3E" w:rsidRPr="00986A55" w:rsidRDefault="00A71D3E" w:rsidP="00A71D3E">
            <w:pPr>
              <w:spacing w:line="240" w:lineRule="auto"/>
              <w:ind w:right="-1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 บูทิค กมลา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5" w:type="dxa"/>
            <w:shd w:val="clear" w:color="auto" w:fill="auto"/>
          </w:tcPr>
          <w:p w14:paraId="72FBD630" w14:textId="77777777" w:rsidR="00A71D3E" w:rsidRPr="00986A55" w:rsidRDefault="00A71D3E" w:rsidP="00A7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  <w:shd w:val="clear" w:color="auto" w:fill="auto"/>
          </w:tcPr>
          <w:p w14:paraId="4254D4D1" w14:textId="653A0C86" w:rsidR="00A71D3E" w:rsidRPr="00986A55" w:rsidRDefault="00000D24" w:rsidP="00A71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44,300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B7526A0" w14:textId="77777777" w:rsidR="00A71D3E" w:rsidRPr="00986A55" w:rsidRDefault="00A71D3E" w:rsidP="00A71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</w:rPr>
              <w:t>44,300</w:t>
            </w:r>
          </w:p>
        </w:tc>
      </w:tr>
      <w:tr w:rsidR="001D3109" w:rsidRPr="00986A55" w14:paraId="026951E1" w14:textId="77777777" w:rsidTr="00405FD1">
        <w:tc>
          <w:tcPr>
            <w:tcW w:w="7313" w:type="dxa"/>
            <w:gridSpan w:val="3"/>
            <w:shd w:val="clear" w:color="auto" w:fill="auto"/>
          </w:tcPr>
          <w:p w14:paraId="02C84B1C" w14:textId="77777777" w:rsidR="001D3109" w:rsidRPr="00986A55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รวมหนี้สินที่อาจเกิดขึ้นจากการให้การสนับสนุนทางการเงิน</w:t>
            </w:r>
          </w:p>
        </w:tc>
        <w:tc>
          <w:tcPr>
            <w:tcW w:w="1165" w:type="dxa"/>
            <w:shd w:val="clear" w:color="auto" w:fill="auto"/>
          </w:tcPr>
          <w:p w14:paraId="58F611B1" w14:textId="6E1EF983" w:rsidR="001D3109" w:rsidRPr="00986A55" w:rsidRDefault="00000D24" w:rsidP="001D31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1,088,892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31186B2" w14:textId="5B272CAA" w:rsidR="001D3109" w:rsidRPr="00986A55" w:rsidRDefault="00761110" w:rsidP="001D31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5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1,312,397</w:t>
            </w:r>
          </w:p>
        </w:tc>
      </w:tr>
    </w:tbl>
    <w:p w14:paraId="641AC75D" w14:textId="77777777" w:rsidR="00A66D84" w:rsidRPr="00986A55" w:rsidRDefault="00A66D84" w:rsidP="001E2612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7346082B" w14:textId="2FD04604" w:rsidR="001E2612" w:rsidRPr="00986A55" w:rsidRDefault="001E2612" w:rsidP="001E2612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>สัญญา</w:t>
      </w:r>
      <w:r w:rsidRPr="00986A55">
        <w:rPr>
          <w:rFonts w:ascii="Angsana New" w:hAnsi="Angsana New" w:cs="Angsana New" w:hint="cs"/>
          <w:i/>
          <w:iCs/>
          <w:sz w:val="30"/>
          <w:szCs w:val="30"/>
          <w:cs/>
        </w:rPr>
        <w:t>จำหน่าย</w:t>
      </w: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เงินลงทุนในบริษัทย่อย</w:t>
      </w:r>
    </w:p>
    <w:p w14:paraId="60B45A7F" w14:textId="77777777" w:rsidR="001E2612" w:rsidRPr="00986A55" w:rsidRDefault="001E2612" w:rsidP="001E2612">
      <w:pPr>
        <w:spacing w:line="240" w:lineRule="auto"/>
        <w:ind w:left="540" w:right="-45"/>
        <w:jc w:val="thaiDistribute"/>
        <w:rPr>
          <w:rFonts w:ascii="Angsana New" w:hAnsi="Angsana New" w:cs="Angsana New"/>
          <w:b/>
        </w:rPr>
      </w:pPr>
    </w:p>
    <w:p w14:paraId="0200A42A" w14:textId="77777777" w:rsidR="00972751" w:rsidRPr="00986A55" w:rsidRDefault="00972751" w:rsidP="001E2612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i/>
          <w:iCs/>
          <w:sz w:val="30"/>
          <w:szCs w:val="30"/>
        </w:rPr>
      </w:pPr>
      <w:r w:rsidRPr="00986A55">
        <w:rPr>
          <w:rFonts w:ascii="Angsana New" w:hAnsi="Angsana New" w:cs="Angsana New" w:hint="cs"/>
          <w:bCs/>
          <w:i/>
          <w:iCs/>
          <w:sz w:val="30"/>
          <w:szCs w:val="30"/>
          <w:cs/>
        </w:rPr>
        <w:t xml:space="preserve">โครงการ </w:t>
      </w:r>
      <w:r w:rsidRPr="00986A55">
        <w:rPr>
          <w:rFonts w:ascii="Angsana New" w:hAnsi="Angsana New" w:cs="Angsana New"/>
          <w:b/>
          <w:i/>
          <w:iCs/>
          <w:sz w:val="30"/>
          <w:szCs w:val="30"/>
        </w:rPr>
        <w:t>OZO</w:t>
      </w:r>
    </w:p>
    <w:p w14:paraId="6DA6938E" w14:textId="77777777" w:rsidR="00972751" w:rsidRPr="00986A55" w:rsidRDefault="00972751" w:rsidP="001E2612">
      <w:pPr>
        <w:spacing w:line="240" w:lineRule="auto"/>
        <w:ind w:left="540" w:right="-45"/>
        <w:jc w:val="thaiDistribute"/>
        <w:rPr>
          <w:rFonts w:ascii="Angsana New" w:hAnsi="Angsana New" w:cs="Angsana New"/>
          <w:b/>
        </w:rPr>
      </w:pPr>
    </w:p>
    <w:p w14:paraId="030D4A96" w14:textId="59E82DCD" w:rsidR="0098680E" w:rsidRPr="00986A55" w:rsidRDefault="000210A9" w:rsidP="0098680E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31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</w:pP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Mid Tier Holding</w:t>
      </w:r>
      <w:r w:rsidR="000A0675"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s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Mauritius Ltd</w:t>
      </w:r>
      <w:r w:rsidR="00010B3F"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.</w:t>
      </w:r>
      <w:r w:rsidR="00C137EF"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(“ผู้ขาย</w:t>
      </w:r>
      <w:r w:rsidR="00010B3F"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”) </w:t>
      </w:r>
      <w:r w:rsidR="00C137EF"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มีหนี้สินที่อาจเกิดขึ้นจากสัญญาจำหน่ายเงินลงทุนในบริษัทย่อย ซึ่งรวมถึงหนี้สินที่อาจเกิดขึ้นหากผู้ขายผิดเงื่อนไขที่ระบุไว้ในสัญญา</w:t>
      </w:r>
      <w:r w:rsidR="00C137EF"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</w:t>
      </w:r>
      <w:r w:rsidR="00C137EF"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เช่น</w:t>
      </w:r>
      <w:r w:rsidR="00C137EF"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</w:t>
      </w:r>
      <w:r w:rsidR="00C137EF"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การรับประกันและการให้ข้อมูลเกี่ยวกับบริษัทที่จำหน่าย</w:t>
      </w:r>
      <w:r w:rsidR="00C137EF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="00C137EF"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ในกรณีเช่นนี้ความรับผิดรวมของผู้ขายจะต้องไม่เกินราคาซื้อและ</w:t>
      </w:r>
      <w:r w:rsidR="00C137EF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ผู้ซื้อต้องส่งหนังสือแจ้งเป็นลายลักษณ์อักษร </w:t>
      </w:r>
      <w:r w:rsidR="003C5564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ภายใน</w:t>
      </w:r>
      <w:r w:rsidR="00972751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วันที่ </w:t>
      </w:r>
      <w:r w:rsidR="00972751"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16</w:t>
      </w:r>
      <w:r w:rsidR="0086612E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 ธันวา</w:t>
      </w:r>
      <w:r w:rsidR="00972751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คม </w:t>
      </w:r>
      <w:r w:rsidR="000A0C0A"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2560</w:t>
      </w:r>
      <w:r w:rsidR="003C5564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 (ภายใน </w:t>
      </w:r>
      <w:r w:rsidR="003C5564"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2</w:t>
      </w:r>
      <w:r w:rsidR="003C5564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 ปีนับจากวันปิดสมุดทะเบียน)</w:t>
      </w:r>
      <w:r w:rsidR="0086612E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="00C137EF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สำหรับการเรียกร้องสิทธิใดๆ นอกเหนือจากภาระผูกพันทางภาษี </w:t>
      </w:r>
      <w:r w:rsidR="003C5564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และภายใน</w:t>
      </w:r>
      <w:r w:rsidR="00972751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วันที่ </w:t>
      </w:r>
      <w:r w:rsidR="00972751"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16</w:t>
      </w:r>
      <w:r w:rsidR="00972751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 ธันวาคม </w:t>
      </w:r>
      <w:r w:rsidR="00972751"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2563</w:t>
      </w:r>
      <w:r w:rsidR="0086612E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="003C5564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(ภายใน </w:t>
      </w:r>
      <w:r w:rsidR="003C5564"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5 </w:t>
      </w:r>
      <w:r w:rsidR="003C5564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ปีนับจากวันปิดสมุดทะเบียน) </w:t>
      </w:r>
      <w:r w:rsidR="00C137EF"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สำหรับการเรียกร้องใดๆ ที่เกี่ยวข้องกับ</w:t>
      </w:r>
      <w:r w:rsidR="00C137EF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ภาระผูกพันทางภาษี</w:t>
      </w:r>
    </w:p>
    <w:p w14:paraId="4B3D3248" w14:textId="0819CB56" w:rsidR="005A37CC" w:rsidRPr="00986A55" w:rsidRDefault="0098680E" w:rsidP="00A66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31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86A5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5A37CC" w:rsidRPr="00986A5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โครงการ </w:t>
      </w:r>
      <w:r w:rsidR="005A37CC" w:rsidRPr="00986A55">
        <w:rPr>
          <w:rFonts w:ascii="Angsana New" w:hAnsi="Angsana New" w:cs="Angsana New"/>
          <w:b/>
          <w:bCs/>
          <w:i/>
          <w:iCs/>
          <w:sz w:val="30"/>
          <w:szCs w:val="30"/>
        </w:rPr>
        <w:t>Rainhill</w:t>
      </w:r>
      <w:r w:rsidR="00150B8B" w:rsidRPr="00986A55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05BEE3CE" w14:textId="77777777" w:rsidR="00ED1CDB" w:rsidRPr="00986A55" w:rsidRDefault="00ED1CDB" w:rsidP="004E4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i/>
          <w:iCs/>
        </w:rPr>
      </w:pPr>
    </w:p>
    <w:p w14:paraId="0735FBAE" w14:textId="77777777" w:rsidR="00BF664A" w:rsidRPr="00986A55" w:rsidRDefault="00ED1CDB" w:rsidP="005C0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 xml:space="preserve">บริษัท บูทิค เอ็มที โฮลดิ้งส์ จำกัด  และ </w:t>
      </w:r>
      <w:r w:rsidRPr="00986A55">
        <w:rPr>
          <w:rFonts w:ascii="Angsana New" w:hAnsi="Angsana New" w:cs="Angsana New"/>
          <w:sz w:val="30"/>
          <w:szCs w:val="30"/>
        </w:rPr>
        <w:t>Chinese Panda Ltd (“</w:t>
      </w:r>
      <w:r w:rsidR="001A28B2" w:rsidRPr="00986A55">
        <w:rPr>
          <w:rFonts w:ascii="Angsana New" w:hAnsi="Angsana New" w:cs="Angsana New"/>
          <w:sz w:val="30"/>
          <w:szCs w:val="30"/>
          <w:cs/>
        </w:rPr>
        <w:t>ผู้ขาย</w:t>
      </w:r>
      <w:r w:rsidR="001A28B2" w:rsidRPr="00986A55">
        <w:rPr>
          <w:rFonts w:ascii="Angsana New" w:hAnsi="Angsana New" w:cs="Angsana New" w:hint="cs"/>
          <w:sz w:val="30"/>
          <w:szCs w:val="30"/>
          <w:cs/>
        </w:rPr>
        <w:t>”</w:t>
      </w:r>
      <w:r w:rsidRPr="00986A55">
        <w:rPr>
          <w:rFonts w:ascii="Angsana New" w:hAnsi="Angsana New" w:cs="Angsana New"/>
          <w:sz w:val="30"/>
          <w:szCs w:val="30"/>
          <w:cs/>
        </w:rPr>
        <w:t>) มีหนี้สินที่อาจเกิด</w:t>
      </w:r>
      <w:r w:rsidR="004E41E4" w:rsidRPr="00986A55">
        <w:rPr>
          <w:rFonts w:ascii="Angsana New" w:hAnsi="Angsana New" w:cs="Angsana New"/>
          <w:sz w:val="30"/>
          <w:szCs w:val="30"/>
          <w:cs/>
        </w:rPr>
        <w:t>ขึ้นจาก</w:t>
      </w:r>
      <w:r w:rsidR="0026480D" w:rsidRPr="00986A55">
        <w:rPr>
          <w:rFonts w:ascii="Angsana New" w:hAnsi="Angsana New" w:cs="Angsana New"/>
          <w:sz w:val="30"/>
          <w:szCs w:val="30"/>
          <w:cs/>
        </w:rPr>
        <w:t>สัญญาจำหน่ายเงินลงทุนในบริษัทย่อย</w:t>
      </w:r>
      <w:r w:rsidR="006723E0" w:rsidRPr="00986A55">
        <w:rPr>
          <w:rFonts w:ascii="Angsana New" w:hAnsi="Angsana New" w:cs="Angsana New"/>
          <w:sz w:val="30"/>
          <w:szCs w:val="30"/>
          <w:cs/>
        </w:rPr>
        <w:t xml:space="preserve"> ซึ่งรวมถึงหนี้สินที่อาจ</w:t>
      </w:r>
      <w:r w:rsidRPr="00986A55">
        <w:rPr>
          <w:rFonts w:ascii="Angsana New" w:hAnsi="Angsana New" w:cs="Angsana New"/>
          <w:sz w:val="30"/>
          <w:szCs w:val="30"/>
          <w:cs/>
        </w:rPr>
        <w:t>เกิดขึ้นหากผู้ขายผิดเงื่อนไขที่ระบุไว้ในสัญญา</w:t>
      </w:r>
      <w:r w:rsidR="0026480D"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เช่น</w:t>
      </w:r>
      <w:r w:rsidR="0026480D"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การรับประกันและ</w:t>
      </w:r>
      <w:r w:rsidR="005C0D41" w:rsidRPr="00986A55">
        <w:rPr>
          <w:rFonts w:ascii="Angsana New" w:hAnsi="Angsana New" w:cs="Angsana New"/>
          <w:sz w:val="30"/>
          <w:szCs w:val="30"/>
          <w:cs/>
        </w:rPr>
        <w:t>การให้ข้อมูลเกี่ยวกับบริษัทที่จำหน่าย</w:t>
      </w:r>
      <w:r w:rsidR="005C0D41" w:rsidRPr="00986A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ในกรณีเช่นนี้ความรับผิดรวมของผู้ขายจะต้องไม่เกินราคาซื้อและ</w:t>
      </w:r>
      <w:r w:rsidR="005C0D41" w:rsidRPr="00986A55">
        <w:rPr>
          <w:rFonts w:ascii="Angsana New" w:hAnsi="Angsana New" w:cs="Angsana New" w:hint="cs"/>
          <w:sz w:val="30"/>
          <w:szCs w:val="30"/>
          <w:cs/>
        </w:rPr>
        <w:t>ผู้ซื้อต้องส่งหนังสือแจ้งเป็นลายลักษณ์อักษร</w:t>
      </w:r>
      <w:r w:rsidR="005C0D41" w:rsidRPr="00986A5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ภายในวั</w:t>
      </w:r>
      <w:r w:rsidR="00972751" w:rsidRPr="00986A55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="00972751" w:rsidRPr="00986A55">
        <w:rPr>
          <w:rFonts w:ascii="Angsana New" w:hAnsi="Angsana New" w:cs="Angsana New"/>
          <w:sz w:val="30"/>
          <w:szCs w:val="30"/>
        </w:rPr>
        <w:t>24</w:t>
      </w:r>
      <w:r w:rsidR="00972751" w:rsidRPr="00986A55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972751" w:rsidRPr="00986A55">
        <w:rPr>
          <w:rFonts w:ascii="Angsana New" w:hAnsi="Angsana New" w:cs="Angsana New"/>
          <w:sz w:val="30"/>
          <w:szCs w:val="30"/>
        </w:rPr>
        <w:t>2561</w:t>
      </w:r>
      <w:r w:rsidR="00972751" w:rsidRPr="00986A55">
        <w:rPr>
          <w:rFonts w:ascii="Angsana New" w:hAnsi="Angsana New" w:cs="Angsana New"/>
          <w:sz w:val="30"/>
          <w:szCs w:val="30"/>
          <w:cs/>
        </w:rPr>
        <w:t xml:space="preserve"> (ภายใน </w:t>
      </w:r>
      <w:r w:rsidR="00972751" w:rsidRPr="00986A55">
        <w:rPr>
          <w:rFonts w:ascii="Angsana New" w:hAnsi="Angsana New" w:cs="Angsana New"/>
          <w:sz w:val="30"/>
          <w:szCs w:val="30"/>
        </w:rPr>
        <w:t>1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ปีนับจากวันที่ปิด</w:t>
      </w:r>
      <w:r w:rsidR="0026480D" w:rsidRPr="00986A55">
        <w:rPr>
          <w:rFonts w:ascii="Angsana New" w:hAnsi="Angsana New" w:cs="Angsana New" w:hint="cs"/>
          <w:sz w:val="30"/>
          <w:szCs w:val="30"/>
          <w:cs/>
        </w:rPr>
        <w:t>สมุดทะเบียน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) </w:t>
      </w:r>
      <w:r w:rsidR="005C0D41" w:rsidRPr="00986A55">
        <w:rPr>
          <w:rFonts w:ascii="Angsana New" w:hAnsi="Angsana New" w:cs="Angsana New" w:hint="cs"/>
          <w:sz w:val="30"/>
          <w:szCs w:val="30"/>
          <w:cs/>
        </w:rPr>
        <w:t xml:space="preserve">สำหรับการเรียกร้องสิทธิใดๆ นอกเหนือจากภาระผูกพันทางภาษี </w:t>
      </w:r>
      <w:r w:rsidRPr="00986A55">
        <w:rPr>
          <w:rFonts w:ascii="Angsana New" w:hAnsi="Angsana New" w:cs="Angsana New"/>
          <w:sz w:val="30"/>
          <w:szCs w:val="30"/>
          <w:cs/>
        </w:rPr>
        <w:t>แ</w:t>
      </w:r>
      <w:r w:rsidR="00972751" w:rsidRPr="00986A55">
        <w:rPr>
          <w:rFonts w:ascii="Angsana New" w:hAnsi="Angsana New" w:cs="Angsana New"/>
          <w:sz w:val="30"/>
          <w:szCs w:val="30"/>
          <w:cs/>
        </w:rPr>
        <w:t xml:space="preserve">ละภายในวันที่ </w:t>
      </w:r>
      <w:r w:rsidR="00972751" w:rsidRPr="00986A55">
        <w:rPr>
          <w:rFonts w:ascii="Angsana New" w:hAnsi="Angsana New" w:cs="Angsana New"/>
          <w:sz w:val="30"/>
          <w:szCs w:val="30"/>
        </w:rPr>
        <w:t>24</w:t>
      </w:r>
      <w:r w:rsidR="00972751" w:rsidRPr="00986A55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972751" w:rsidRPr="00986A55">
        <w:rPr>
          <w:rFonts w:ascii="Angsana New" w:hAnsi="Angsana New" w:cs="Angsana New"/>
          <w:sz w:val="30"/>
          <w:szCs w:val="30"/>
        </w:rPr>
        <w:t>2562</w:t>
      </w:r>
      <w:r w:rsidR="00972751" w:rsidRPr="00986A55">
        <w:rPr>
          <w:rFonts w:ascii="Angsana New" w:hAnsi="Angsana New" w:cs="Angsana New"/>
          <w:sz w:val="30"/>
          <w:szCs w:val="30"/>
          <w:cs/>
        </w:rPr>
        <w:t xml:space="preserve"> (ภายใน </w:t>
      </w:r>
      <w:r w:rsidR="00972751" w:rsidRPr="00986A55">
        <w:rPr>
          <w:rFonts w:ascii="Angsana New" w:hAnsi="Angsana New" w:cs="Angsana New"/>
          <w:sz w:val="30"/>
          <w:szCs w:val="30"/>
        </w:rPr>
        <w:t>2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ปีนับจากวันปิดสม</w:t>
      </w:r>
      <w:r w:rsidR="005C0D41" w:rsidRPr="00986A55">
        <w:rPr>
          <w:rFonts w:ascii="Angsana New" w:hAnsi="Angsana New" w:cs="Angsana New"/>
          <w:sz w:val="30"/>
          <w:szCs w:val="30"/>
          <w:cs/>
        </w:rPr>
        <w:t>ุดทะเบียน) สำหรับการเรียกร้องใด</w:t>
      </w:r>
      <w:r w:rsidRPr="00986A55">
        <w:rPr>
          <w:rFonts w:ascii="Angsana New" w:hAnsi="Angsana New" w:cs="Angsana New"/>
          <w:sz w:val="30"/>
          <w:szCs w:val="30"/>
          <w:cs/>
        </w:rPr>
        <w:t>ๆ ที่เกี่ยวข้องกับ</w:t>
      </w:r>
      <w:r w:rsidR="005C0D41" w:rsidRPr="00986A55">
        <w:rPr>
          <w:rFonts w:ascii="Angsana New" w:hAnsi="Angsana New" w:cs="Angsana New" w:hint="cs"/>
          <w:sz w:val="30"/>
          <w:szCs w:val="30"/>
          <w:cs/>
        </w:rPr>
        <w:t>ภาระผูกพันทางภาษี</w:t>
      </w:r>
    </w:p>
    <w:p w14:paraId="3D04EB46" w14:textId="54A9FDE4" w:rsidR="003B0015" w:rsidRPr="00986A55" w:rsidRDefault="003B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s/>
        </w:rPr>
      </w:pPr>
    </w:p>
    <w:p w14:paraId="00C2A497" w14:textId="77777777" w:rsidR="00BF664A" w:rsidRPr="00986A55" w:rsidRDefault="00BF664A" w:rsidP="00BF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86A5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โครงการ </w:t>
      </w:r>
      <w:r w:rsidRPr="00986A55">
        <w:rPr>
          <w:rFonts w:ascii="Angsana New" w:hAnsi="Angsana New" w:cs="Angsana New"/>
          <w:b/>
          <w:bCs/>
          <w:i/>
          <w:iCs/>
          <w:sz w:val="30"/>
          <w:szCs w:val="30"/>
        </w:rPr>
        <w:t>Hyatt</w:t>
      </w:r>
    </w:p>
    <w:p w14:paraId="4630E542" w14:textId="77777777" w:rsidR="00BF664A" w:rsidRPr="00986A55" w:rsidRDefault="00BF664A" w:rsidP="00BF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i/>
          <w:iCs/>
        </w:rPr>
      </w:pPr>
    </w:p>
    <w:p w14:paraId="5CD7FBDA" w14:textId="77777777" w:rsidR="00BF664A" w:rsidRPr="00986A55" w:rsidRDefault="00BF664A" w:rsidP="00736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</w:rPr>
        <w:t>BT Phuket Holdings Ltd (“</w:t>
      </w:r>
      <w:r w:rsidRPr="00986A55">
        <w:rPr>
          <w:rFonts w:ascii="Angsana New" w:hAnsi="Angsana New" w:cs="Angsana New"/>
          <w:sz w:val="30"/>
          <w:szCs w:val="30"/>
          <w:cs/>
        </w:rPr>
        <w:t>ผู้ขาย</w:t>
      </w:r>
      <w:r w:rsidRPr="00986A55">
        <w:rPr>
          <w:rFonts w:ascii="Angsana New" w:hAnsi="Angsana New" w:cs="Angsana New" w:hint="cs"/>
          <w:sz w:val="30"/>
          <w:szCs w:val="30"/>
          <w:cs/>
        </w:rPr>
        <w:t>”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) </w:t>
      </w:r>
      <w:r w:rsidR="00736463" w:rsidRPr="00986A55">
        <w:rPr>
          <w:rFonts w:ascii="Angsana New" w:hAnsi="Angsana New" w:cs="Angsana New"/>
          <w:sz w:val="30"/>
          <w:szCs w:val="30"/>
          <w:cs/>
        </w:rPr>
        <w:t>มีหนี้สินที่อาจเกิดขึ้นจากสัญญาจำหน่ายเงินลงทุนในบริษัทย่อย ซึ่งรวมถึงหนี้สินที่อาจเกิดขึ้นหากผู้ขายผิดเงื่อนไขที่ระบุไว้ในสัญญา</w:t>
      </w:r>
      <w:r w:rsidR="00736463" w:rsidRPr="00986A55">
        <w:rPr>
          <w:rFonts w:ascii="Angsana New" w:hAnsi="Angsana New" w:cs="Angsana New"/>
          <w:sz w:val="30"/>
          <w:szCs w:val="30"/>
        </w:rPr>
        <w:t xml:space="preserve"> </w:t>
      </w:r>
      <w:r w:rsidR="00736463" w:rsidRPr="00986A55">
        <w:rPr>
          <w:rFonts w:ascii="Angsana New" w:hAnsi="Angsana New" w:cs="Angsana New"/>
          <w:sz w:val="30"/>
          <w:szCs w:val="30"/>
          <w:cs/>
        </w:rPr>
        <w:t>เช่น</w:t>
      </w:r>
      <w:r w:rsidR="00736463" w:rsidRPr="00986A55">
        <w:rPr>
          <w:rFonts w:ascii="Angsana New" w:hAnsi="Angsana New" w:cs="Angsana New"/>
          <w:sz w:val="30"/>
          <w:szCs w:val="30"/>
        </w:rPr>
        <w:t xml:space="preserve"> </w:t>
      </w:r>
      <w:r w:rsidR="00736463" w:rsidRPr="00986A55">
        <w:rPr>
          <w:rFonts w:ascii="Angsana New" w:hAnsi="Angsana New" w:cs="Angsana New"/>
          <w:sz w:val="30"/>
          <w:szCs w:val="30"/>
          <w:cs/>
        </w:rPr>
        <w:t>การรับประกันและการให้ข้อมูลเกี่ยวกับบริษัทที่จำหน่าย</w:t>
      </w:r>
      <w:r w:rsidR="00736463" w:rsidRPr="00986A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36463" w:rsidRPr="00986A55">
        <w:rPr>
          <w:rFonts w:ascii="Angsana New" w:hAnsi="Angsana New" w:cs="Angsana New"/>
          <w:sz w:val="30"/>
          <w:szCs w:val="30"/>
          <w:cs/>
        </w:rPr>
        <w:t>ในกรณีเช่นนี้ความรับผิดรวมของผู้ขายจะต้องไม่เกินราคาซื้อและ</w:t>
      </w:r>
      <w:r w:rsidR="00736463" w:rsidRPr="00986A55">
        <w:rPr>
          <w:rFonts w:ascii="Angsana New" w:hAnsi="Angsana New" w:cs="Angsana New" w:hint="cs"/>
          <w:sz w:val="30"/>
          <w:szCs w:val="30"/>
          <w:cs/>
        </w:rPr>
        <w:t>ผู้ซื้อต้องส่งหนังสือแจ้งเป็นลายลักษณ์อักษร</w:t>
      </w:r>
      <w:r w:rsidR="00736463"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ภายในวันที่ </w:t>
      </w:r>
      <w:r w:rsidRPr="00986A55">
        <w:rPr>
          <w:rFonts w:ascii="Angsana New" w:hAnsi="Angsana New" w:cs="Angsana New"/>
          <w:sz w:val="30"/>
          <w:szCs w:val="30"/>
        </w:rPr>
        <w:t>28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986A55">
        <w:rPr>
          <w:rFonts w:ascii="Angsana New" w:hAnsi="Angsana New" w:cs="Angsana New"/>
          <w:sz w:val="30"/>
          <w:szCs w:val="30"/>
        </w:rPr>
        <w:t>256</w:t>
      </w:r>
      <w:r w:rsidR="00821F8A" w:rsidRPr="00986A55">
        <w:rPr>
          <w:rFonts w:ascii="Angsana New" w:hAnsi="Angsana New" w:cs="Angsana New"/>
          <w:sz w:val="30"/>
          <w:szCs w:val="30"/>
        </w:rPr>
        <w:t>3</w:t>
      </w:r>
      <w:r w:rsidR="000A0675" w:rsidRPr="00986A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(ภายใน </w:t>
      </w:r>
      <w:r w:rsidRPr="00986A55">
        <w:rPr>
          <w:rFonts w:ascii="Angsana New" w:hAnsi="Angsana New" w:cs="Angsana New"/>
          <w:sz w:val="30"/>
          <w:szCs w:val="30"/>
        </w:rPr>
        <w:t>2</w:t>
      </w:r>
      <w:r w:rsidR="000A0675" w:rsidRPr="00986A55">
        <w:rPr>
          <w:rFonts w:ascii="Angsana New" w:hAnsi="Angsana New" w:cs="Angsana New"/>
          <w:sz w:val="30"/>
          <w:szCs w:val="30"/>
          <w:cs/>
        </w:rPr>
        <w:t xml:space="preserve"> ปีนับจากวันที่ปิดสมุดทะเบียน) </w:t>
      </w:r>
      <w:r w:rsidR="00736463" w:rsidRPr="00986A55">
        <w:rPr>
          <w:rFonts w:ascii="Angsana New" w:hAnsi="Angsana New" w:cs="Angsana New" w:hint="cs"/>
          <w:sz w:val="30"/>
          <w:szCs w:val="30"/>
          <w:cs/>
        </w:rPr>
        <w:t>สำหรับการเรียกร้องสิทธิใดๆ นอกเหนือจากภาระผูกพันทางภาษี</w:t>
      </w:r>
      <w:r w:rsidR="00736463" w:rsidRPr="00986A55">
        <w:rPr>
          <w:rFonts w:ascii="Angsana New" w:hAnsi="Angsana New" w:cs="Angsana New"/>
          <w:sz w:val="30"/>
          <w:szCs w:val="30"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และภายในวันที่ </w:t>
      </w:r>
      <w:r w:rsidRPr="00986A55">
        <w:rPr>
          <w:rFonts w:ascii="Angsana New" w:hAnsi="Angsana New" w:cs="Angsana New"/>
          <w:sz w:val="30"/>
          <w:szCs w:val="30"/>
        </w:rPr>
        <w:t>28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986A55">
        <w:rPr>
          <w:rFonts w:ascii="Angsana New" w:hAnsi="Angsana New" w:cs="Angsana New"/>
          <w:sz w:val="30"/>
          <w:szCs w:val="30"/>
        </w:rPr>
        <w:t>2566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(ภายใน </w:t>
      </w:r>
      <w:r w:rsidRPr="00986A55">
        <w:rPr>
          <w:rFonts w:ascii="Angsana New" w:hAnsi="Angsana New" w:cs="Angsana New"/>
          <w:sz w:val="30"/>
          <w:szCs w:val="30"/>
        </w:rPr>
        <w:t>5</w:t>
      </w:r>
      <w:r w:rsidRPr="00986A55">
        <w:rPr>
          <w:rFonts w:ascii="Angsana New" w:hAnsi="Angsana New" w:cs="Angsana New"/>
          <w:sz w:val="30"/>
          <w:szCs w:val="30"/>
          <w:cs/>
        </w:rPr>
        <w:t xml:space="preserve"> ปีนับจากวันปิดสมุดทะเบียน) </w:t>
      </w:r>
      <w:r w:rsidR="00736463" w:rsidRPr="00986A55">
        <w:rPr>
          <w:rFonts w:ascii="Angsana New" w:hAnsi="Angsana New" w:cs="Angsana New"/>
          <w:sz w:val="30"/>
          <w:szCs w:val="30"/>
          <w:cs/>
        </w:rPr>
        <w:t>สำหรับการเรียกร้องใดๆ ที่เกี่ยวข้องกับ</w:t>
      </w:r>
      <w:r w:rsidR="00736463" w:rsidRPr="00986A55">
        <w:rPr>
          <w:rFonts w:ascii="Angsana New" w:hAnsi="Angsana New" w:cs="Angsana New" w:hint="cs"/>
          <w:sz w:val="30"/>
          <w:szCs w:val="30"/>
          <w:cs/>
        </w:rPr>
        <w:t>ภาระผูกพันทางภาษี</w:t>
      </w:r>
    </w:p>
    <w:p w14:paraId="64E5CE8F" w14:textId="77777777" w:rsidR="003912D9" w:rsidRPr="00986A55" w:rsidRDefault="003912D9" w:rsidP="00BF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</w:rPr>
      </w:pPr>
    </w:p>
    <w:p w14:paraId="5F322129" w14:textId="77777777" w:rsidR="00ED1CDB" w:rsidRPr="00986A55" w:rsidRDefault="00BF664A" w:rsidP="00BF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</w:rPr>
        <w:t>นอกจากนี้ ตามหนังสือสัญญาซื้อขายหุ้น ผู้ขายและผู้ซื้อตกลงว่าราคาขายขึ้นอยู่กับการปรับปรุงรายการภายหลังการซื้อที่จะดำเนินการและคำนวณโดยผู้ขาย</w:t>
      </w:r>
      <w:r w:rsidRPr="00986A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6A55">
        <w:rPr>
          <w:rFonts w:ascii="Angsana New" w:hAnsi="Angsana New" w:cs="Angsana New"/>
          <w:sz w:val="30"/>
          <w:szCs w:val="30"/>
          <w:cs/>
        </w:rPr>
        <w:t>รวมทั้งสอบทานโดยผู้ซื้อ</w:t>
      </w:r>
    </w:p>
    <w:p w14:paraId="1C86D9C8" w14:textId="609A659A" w:rsidR="004D2205" w:rsidRPr="00986A55" w:rsidRDefault="004D2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6675661" w14:textId="5F258380" w:rsidR="000D500E" w:rsidRPr="00986A55" w:rsidRDefault="000D500E" w:rsidP="000D500E">
      <w:pPr>
        <w:ind w:left="531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86A5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โครงการ พระโขนง</w:t>
      </w:r>
    </w:p>
    <w:p w14:paraId="3D32AF99" w14:textId="77777777" w:rsidR="000D500E" w:rsidRPr="00986A55" w:rsidRDefault="000D500E" w:rsidP="000D500E">
      <w:pPr>
        <w:ind w:left="531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26031410" w14:textId="75F607DD" w:rsidR="000D500E" w:rsidRPr="00986A55" w:rsidRDefault="00306D87" w:rsidP="000D500E">
      <w:pPr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>บริษัท บูทิค พีเคเอ็น จำกัด</w:t>
      </w:r>
      <w:r w:rsidR="000D500E" w:rsidRPr="00986A55">
        <w:rPr>
          <w:rFonts w:ascii="Angsana New" w:hAnsi="Angsana New" w:cs="Angsana New" w:hint="cs"/>
          <w:sz w:val="30"/>
          <w:szCs w:val="30"/>
        </w:rPr>
        <w:t xml:space="preserve"> </w:t>
      </w:r>
      <w:r w:rsidR="000D500E" w:rsidRPr="00986A55">
        <w:rPr>
          <w:rFonts w:ascii="Angsana New" w:hAnsi="Angsana New" w:cs="Angsana New" w:hint="cs"/>
          <w:sz w:val="30"/>
          <w:szCs w:val="30"/>
          <w:cs/>
        </w:rPr>
        <w:t>และ</w:t>
      </w:r>
      <w:r w:rsidR="000D500E" w:rsidRPr="00986A55">
        <w:rPr>
          <w:rFonts w:ascii="Angsana New" w:hAnsi="Angsana New" w:cs="Angsana New" w:hint="cs"/>
          <w:sz w:val="30"/>
          <w:szCs w:val="30"/>
        </w:rPr>
        <w:t xml:space="preserve"> BT PKN Holdings Limited (“</w:t>
      </w:r>
      <w:r w:rsidR="000D500E" w:rsidRPr="00986A55">
        <w:rPr>
          <w:rFonts w:ascii="Angsana New" w:hAnsi="Angsana New" w:cs="Angsana New" w:hint="cs"/>
          <w:sz w:val="30"/>
          <w:szCs w:val="30"/>
          <w:cs/>
        </w:rPr>
        <w:t>ผู้ขาย</w:t>
      </w:r>
      <w:r w:rsidR="000D500E" w:rsidRPr="00986A55">
        <w:rPr>
          <w:rFonts w:ascii="Angsana New" w:hAnsi="Angsana New" w:cs="Angsana New" w:hint="cs"/>
          <w:sz w:val="30"/>
          <w:szCs w:val="30"/>
        </w:rPr>
        <w:t xml:space="preserve">”) </w:t>
      </w:r>
      <w:r w:rsidR="000D500E" w:rsidRPr="00986A55">
        <w:rPr>
          <w:rFonts w:ascii="Angsana New" w:hAnsi="Angsana New" w:cs="Angsana New" w:hint="cs"/>
          <w:sz w:val="30"/>
          <w:szCs w:val="30"/>
          <w:cs/>
        </w:rPr>
        <w:t xml:space="preserve">มีหนี้สินที่อาจเกิดขึ้นจากสัญญาจำหน่ายเงินลงทุนในบริษัทย่อย ซึ่งรวมถึงหนี้สินที่อาจเกิดขึ้นหากผู้ขายผิดเงื่อนไขที่ระบุไว้ในสัญญา เช่น การรับประกันและการให้ข้อมูลเกี่ยวกับบริษัทที่จำหน่าย ตามสัญญาซื้อขาย </w:t>
      </w:r>
    </w:p>
    <w:p w14:paraId="50CFA575" w14:textId="2F6FEFBB" w:rsidR="000D500E" w:rsidRPr="00986A55" w:rsidRDefault="000D500E" w:rsidP="000D500E">
      <w:pPr>
        <w:ind w:left="531"/>
        <w:jc w:val="thaiDistribute"/>
        <w:rPr>
          <w:rFonts w:ascii="Angsana New" w:hAnsi="Angsana New" w:cs="Angsana New"/>
        </w:rPr>
      </w:pPr>
    </w:p>
    <w:p w14:paraId="3D5668E5" w14:textId="7EF3462C" w:rsidR="005B442F" w:rsidRPr="00986A55" w:rsidRDefault="002161D0" w:rsidP="0033695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5B442F" w:rsidRPr="00986A55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B442F" w:rsidRPr="00986A55">
        <w:rPr>
          <w:rFonts w:ascii="Angsana New" w:hAnsi="Angsana New" w:cs="Angsana New" w:hint="cs"/>
          <w:sz w:val="30"/>
          <w:szCs w:val="30"/>
        </w:rPr>
        <w:t xml:space="preserve">4 </w:t>
      </w:r>
      <w:r w:rsidR="005B442F" w:rsidRPr="00986A55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="005B442F" w:rsidRPr="00986A55">
        <w:rPr>
          <w:rFonts w:ascii="Angsana New" w:hAnsi="Angsana New" w:cs="Angsana New" w:hint="cs"/>
          <w:sz w:val="30"/>
          <w:szCs w:val="30"/>
        </w:rPr>
        <w:t xml:space="preserve">2562 </w:t>
      </w:r>
      <w:r w:rsidR="005B442F" w:rsidRPr="00986A55">
        <w:rPr>
          <w:rFonts w:ascii="Angsana New" w:hAnsi="Angsana New" w:cs="Angsana New" w:hint="cs"/>
          <w:sz w:val="30"/>
          <w:szCs w:val="30"/>
          <w:cs/>
        </w:rPr>
        <w:t>บริษัท บูทิค พีเคเอ็น จำกัดและ</w:t>
      </w:r>
      <w:r w:rsidR="005B442F" w:rsidRPr="00986A55">
        <w:rPr>
          <w:rFonts w:ascii="Angsana New" w:hAnsi="Angsana New" w:cs="Angsana New" w:hint="cs"/>
          <w:sz w:val="30"/>
          <w:szCs w:val="30"/>
        </w:rPr>
        <w:t xml:space="preserve"> BT PKN Holdings Limited</w:t>
      </w:r>
      <w:r w:rsidR="005B442F" w:rsidRPr="00986A55">
        <w:rPr>
          <w:rFonts w:ascii="Angsana New" w:hAnsi="Angsana New" w:cs="Angsana New" w:hint="cs"/>
          <w:sz w:val="30"/>
          <w:szCs w:val="30"/>
          <w:cs/>
        </w:rPr>
        <w:t xml:space="preserve"> ได้ทำหนังสือค้ำประกันจากธนาคารพาณิชย์แห่งหนึ่งและมอบให้แก่ผู้ซื้อเพื่อค้ำประกันหนี้สินที่อาจเกิดขึ้นหากผู้ขายผิดเงื่อนไขที่ระบุไว้</w:t>
      </w:r>
      <w:r w:rsidR="00670C26" w:rsidRPr="00986A55">
        <w:rPr>
          <w:rFonts w:ascii="Angsana New" w:hAnsi="Angsana New" w:cs="Angsana New"/>
          <w:sz w:val="30"/>
          <w:szCs w:val="30"/>
        </w:rPr>
        <w:br/>
      </w:r>
      <w:r w:rsidR="005B442F" w:rsidRPr="00986A55">
        <w:rPr>
          <w:rFonts w:ascii="Angsana New" w:hAnsi="Angsana New" w:cs="Angsana New" w:hint="cs"/>
          <w:sz w:val="30"/>
          <w:szCs w:val="30"/>
          <w:cs/>
        </w:rPr>
        <w:t xml:space="preserve">ในสัญญา เป็นจำนวน </w:t>
      </w:r>
      <w:r w:rsidR="005B442F" w:rsidRPr="00986A55">
        <w:rPr>
          <w:rFonts w:ascii="Angsana New" w:hAnsi="Angsana New" w:cs="Angsana New" w:hint="cs"/>
          <w:sz w:val="30"/>
          <w:szCs w:val="30"/>
        </w:rPr>
        <w:t xml:space="preserve">47.85 </w:t>
      </w:r>
      <w:r w:rsidR="005B442F" w:rsidRPr="00986A55">
        <w:rPr>
          <w:rFonts w:ascii="Angsana New" w:hAnsi="Angsana New" w:cs="Angsana New" w:hint="cs"/>
          <w:sz w:val="30"/>
          <w:szCs w:val="30"/>
          <w:cs/>
        </w:rPr>
        <w:t>ล้านบาท โดย</w:t>
      </w:r>
      <w:r w:rsidRPr="00986A55">
        <w:rPr>
          <w:rFonts w:ascii="Angsana New" w:hAnsi="Angsana New" w:cs="Angsana New" w:hint="cs"/>
          <w:sz w:val="30"/>
          <w:szCs w:val="30"/>
          <w:cs/>
        </w:rPr>
        <w:t>การค้ำประกัน</w:t>
      </w:r>
      <w:r w:rsidR="005B442F" w:rsidRPr="00986A55">
        <w:rPr>
          <w:rFonts w:ascii="Angsana New" w:hAnsi="Angsana New" w:cs="Angsana New" w:hint="cs"/>
          <w:sz w:val="30"/>
          <w:szCs w:val="30"/>
          <w:cs/>
        </w:rPr>
        <w:t xml:space="preserve">จะสิ้นสุดในปี </w:t>
      </w:r>
      <w:r w:rsidR="005B442F" w:rsidRPr="00986A55">
        <w:rPr>
          <w:rFonts w:ascii="Angsana New" w:hAnsi="Angsana New" w:cs="Angsana New"/>
          <w:sz w:val="30"/>
          <w:szCs w:val="30"/>
        </w:rPr>
        <w:t>2565</w:t>
      </w:r>
    </w:p>
    <w:p w14:paraId="744CB205" w14:textId="77777777" w:rsidR="005B442F" w:rsidRPr="00986A55" w:rsidRDefault="005B442F" w:rsidP="000D500E">
      <w:pPr>
        <w:ind w:left="531"/>
        <w:jc w:val="thaiDistribute"/>
        <w:rPr>
          <w:rFonts w:ascii="Angsana New" w:hAnsi="Angsana New" w:cs="Angsana New"/>
        </w:rPr>
      </w:pPr>
    </w:p>
    <w:p w14:paraId="3655EC03" w14:textId="48C8E870" w:rsidR="000D500E" w:rsidRPr="00986A55" w:rsidRDefault="000D500E" w:rsidP="000D500E">
      <w:pPr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 w:hint="cs"/>
          <w:sz w:val="30"/>
          <w:szCs w:val="30"/>
          <w:cs/>
        </w:rPr>
        <w:t>นอกจากนี้ ตามหนังสือสัญญาซื้อขายหุ้น ผู้ขายและผู้ซื้อตกลงว่าราคาขายขึ้นอยู่กับการปรับปรุงรายการภายหลังการซื้อที่จะดำเนินการและคำนวณโดยผู้ขาย รวมทั้งสอบทานโดยผู้ซื้อ</w:t>
      </w:r>
    </w:p>
    <w:p w14:paraId="7E3259F8" w14:textId="77777777" w:rsidR="00670C26" w:rsidRPr="00986A55" w:rsidRDefault="00670C26" w:rsidP="00670C26">
      <w:pPr>
        <w:ind w:left="531"/>
        <w:jc w:val="thaiDistribute"/>
        <w:rPr>
          <w:rFonts w:ascii="Angsana New" w:hAnsi="Angsana New" w:cs="Angsana New"/>
        </w:rPr>
      </w:pPr>
    </w:p>
    <w:p w14:paraId="15ED1259" w14:textId="5A118A6B" w:rsidR="0098680E" w:rsidRPr="00986A55" w:rsidRDefault="0033695C" w:rsidP="0098680E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31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</w:pP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ณ วันที่ 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30 </w:t>
      </w:r>
      <w:r w:rsidR="002919A2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กันยายน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2562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ผู้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ขาย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(บริษัทย่อย) ไม่ได้รับ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หนังสือแจ้งภาระหนี้</w:t>
      </w:r>
      <w:r w:rsidR="002161D0"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สิน</w:t>
      </w:r>
      <w:r w:rsidRPr="00986A55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ดังกล่าวจากผู้</w:t>
      </w:r>
      <w:r w:rsidRPr="00986A55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ซื้อ</w:t>
      </w:r>
    </w:p>
    <w:p w14:paraId="1F4CC44F" w14:textId="77777777" w:rsidR="0098680E" w:rsidRPr="00986A55" w:rsidRDefault="00986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986A5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903149B" w14:textId="12AF23DD" w:rsidR="00386172" w:rsidRPr="00515A5F" w:rsidRDefault="004B1130" w:rsidP="00386172">
      <w:pPr>
        <w:pStyle w:val="Heading1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u w:val="none"/>
        </w:rPr>
      </w:pPr>
      <w:bookmarkStart w:id="4" w:name="_Hlk23770429"/>
      <w:r w:rsidRPr="00515A5F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1</w:t>
      </w:r>
      <w:r w:rsidR="005F7891" w:rsidRPr="00515A5F">
        <w:rPr>
          <w:rFonts w:ascii="Angsana New" w:hAnsi="Angsana New" w:cs="Angsana New"/>
          <w:sz w:val="30"/>
          <w:szCs w:val="30"/>
          <w:u w:val="none"/>
        </w:rPr>
        <w:t>7</w:t>
      </w:r>
      <w:r w:rsidR="00885105" w:rsidRPr="00515A5F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885105" w:rsidRPr="00515A5F">
        <w:rPr>
          <w:rFonts w:ascii="Angsana New" w:hAnsi="Angsana New" w:cs="Angsana New" w:hint="cs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63FF9B44" w14:textId="29E1D3C5" w:rsidR="00386172" w:rsidRPr="00515A5F" w:rsidRDefault="00386172" w:rsidP="005D611E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14:paraId="41C372B4" w14:textId="1983F771" w:rsidR="00753C1D" w:rsidRPr="00515A5F" w:rsidRDefault="007D0A37" w:rsidP="00A966E8">
      <w:pPr>
        <w:pStyle w:val="block"/>
        <w:numPr>
          <w:ilvl w:val="0"/>
          <w:numId w:val="29"/>
        </w:numPr>
        <w:spacing w:after="0" w:line="240" w:lineRule="atLeast"/>
        <w:ind w:left="1170" w:hanging="630"/>
        <w:jc w:val="thaiDistribute"/>
        <w:rPr>
          <w:rFonts w:ascii="Angsana New" w:hAnsi="Angsana New" w:cs="Angsana New"/>
          <w:sz w:val="30"/>
          <w:szCs w:val="30"/>
        </w:rPr>
      </w:pPr>
      <w:r w:rsidRPr="00515A5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ในระหว่างวันที่ </w:t>
      </w:r>
      <w:r w:rsidR="000D34CD" w:rsidRPr="00515A5F">
        <w:rPr>
          <w:rFonts w:ascii="Angsana New" w:hAnsi="Angsana New" w:cs="Angsana New"/>
          <w:sz w:val="30"/>
          <w:szCs w:val="30"/>
          <w:lang w:val="en-US" w:bidi="th-TH"/>
        </w:rPr>
        <w:t>5 -</w:t>
      </w:r>
      <w:r w:rsidRPr="00515A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0D34CD" w:rsidRPr="00515A5F">
        <w:rPr>
          <w:rFonts w:ascii="Angsana New" w:hAnsi="Angsana New" w:cs="Angsana New"/>
          <w:sz w:val="30"/>
          <w:szCs w:val="30"/>
          <w:lang w:val="en-US" w:bidi="th-TH"/>
        </w:rPr>
        <w:t xml:space="preserve">7 </w:t>
      </w:r>
      <w:r w:rsidR="000D34CD" w:rsidRPr="00515A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พฤศจิกายน </w:t>
      </w:r>
      <w:r w:rsidR="000D34CD" w:rsidRPr="00515A5F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515A5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86172" w:rsidRPr="00515A5F">
        <w:rPr>
          <w:rFonts w:ascii="Angsana New" w:hAnsi="Angsana New" w:cs="Angsana New"/>
          <w:sz w:val="30"/>
          <w:szCs w:val="30"/>
          <w:cs/>
        </w:rPr>
        <w:t>บริษัทได้เสนอขายหุ้น</w:t>
      </w:r>
      <w:r w:rsidRPr="00515A5F">
        <w:rPr>
          <w:rFonts w:ascii="Angsana New" w:hAnsi="Angsana New" w:cs="Angsana New" w:hint="cs"/>
          <w:sz w:val="30"/>
          <w:szCs w:val="30"/>
          <w:cs/>
          <w:lang w:bidi="th-TH"/>
        </w:rPr>
        <w:t>สามัญที่ออกใหม่</w:t>
      </w:r>
      <w:r w:rsidR="00386172" w:rsidRPr="00515A5F">
        <w:rPr>
          <w:rFonts w:ascii="Angsana New" w:hAnsi="Angsana New" w:cs="Angsana New"/>
          <w:sz w:val="30"/>
          <w:szCs w:val="30"/>
          <w:cs/>
        </w:rPr>
        <w:t>ให้แก่ประชาชนทั่วไปเป็น</w:t>
      </w:r>
      <w:r w:rsidR="00386172" w:rsidRPr="00DE535E">
        <w:rPr>
          <w:rFonts w:ascii="Angsana New" w:hAnsi="Angsana New" w:cs="Angsana New"/>
          <w:spacing w:val="-2"/>
          <w:sz w:val="30"/>
          <w:szCs w:val="30"/>
          <w:cs/>
        </w:rPr>
        <w:t>ครั้งแรก</w:t>
      </w:r>
      <w:r w:rsidRPr="00DE535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เป็น</w:t>
      </w:r>
      <w:r w:rsidR="00386172" w:rsidRPr="00DE535E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 </w:t>
      </w:r>
      <w:r w:rsidR="00386172" w:rsidRPr="00DE535E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167 </w:t>
      </w:r>
      <w:r w:rsidR="00386172" w:rsidRPr="00DE535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ล้าน</w:t>
      </w:r>
      <w:r w:rsidR="00386172" w:rsidRPr="00DE535E">
        <w:rPr>
          <w:rFonts w:ascii="Angsana New" w:hAnsi="Angsana New" w:cs="Angsana New"/>
          <w:spacing w:val="-2"/>
          <w:sz w:val="30"/>
          <w:szCs w:val="30"/>
          <w:cs/>
        </w:rPr>
        <w:t>หุ้น</w:t>
      </w:r>
      <w:r w:rsidR="00753C1D" w:rsidRPr="00DE535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มูลค่าที่ตราไว้หุ้นละ </w:t>
      </w:r>
      <w:r w:rsidR="00753C1D" w:rsidRPr="00DE535E">
        <w:rPr>
          <w:rFonts w:ascii="Angsana New" w:hAnsi="Angsana New" w:cs="Angsana New"/>
          <w:spacing w:val="-2"/>
          <w:sz w:val="30"/>
          <w:szCs w:val="30"/>
          <w:lang w:val="en-US" w:bidi="th-TH"/>
        </w:rPr>
        <w:t>1</w:t>
      </w:r>
      <w:r w:rsidR="00753C1D" w:rsidRPr="00DE535E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 บาท ตามที่ได้รับอนุมัติในที่ประชุมวิสามัญผู้ถือหุ้น</w:t>
      </w:r>
      <w:r w:rsidR="00753C1D" w:rsidRPr="00515A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ครั้งที่ </w:t>
      </w:r>
      <w:r w:rsidR="00753C1D" w:rsidRPr="00515A5F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753C1D" w:rsidRPr="00515A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วันที่ </w:t>
      </w:r>
      <w:r w:rsidR="00753C1D" w:rsidRPr="00515A5F">
        <w:rPr>
          <w:rFonts w:ascii="Angsana New" w:hAnsi="Angsana New" w:cs="Angsana New"/>
          <w:sz w:val="30"/>
          <w:szCs w:val="30"/>
          <w:lang w:val="en-US" w:bidi="th-TH"/>
        </w:rPr>
        <w:t xml:space="preserve">8 </w:t>
      </w:r>
      <w:r w:rsidR="00753C1D" w:rsidRPr="00515A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มิถุนายน </w:t>
      </w:r>
      <w:r w:rsidR="00753C1D" w:rsidRPr="00515A5F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="00753C1D" w:rsidRPr="00515A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โดย</w:t>
      </w:r>
      <w:r w:rsidRPr="00515A5F">
        <w:rPr>
          <w:rFonts w:ascii="Angsana New" w:hAnsi="Angsana New" w:cs="Angsana New" w:hint="cs"/>
          <w:sz w:val="30"/>
          <w:szCs w:val="30"/>
          <w:cs/>
          <w:lang w:bidi="th-TH"/>
        </w:rPr>
        <w:t>ราคาเสนอขาย</w:t>
      </w:r>
      <w:r w:rsidR="00386172" w:rsidRPr="00515A5F">
        <w:rPr>
          <w:rFonts w:ascii="Angsana New" w:hAnsi="Angsana New" w:cs="Angsana New"/>
          <w:sz w:val="30"/>
          <w:szCs w:val="30"/>
          <w:cs/>
        </w:rPr>
        <w:t xml:space="preserve">หุ้นละ </w:t>
      </w:r>
      <w:r w:rsidR="00203478" w:rsidRPr="00515A5F">
        <w:rPr>
          <w:rFonts w:ascii="Angsana New" w:hAnsi="Angsana New" w:cs="Angsana New"/>
          <w:sz w:val="30"/>
          <w:szCs w:val="30"/>
          <w:lang w:bidi="th-TH"/>
        </w:rPr>
        <w:t>2.86</w:t>
      </w:r>
      <w:r w:rsidR="00386172" w:rsidRPr="00515A5F">
        <w:rPr>
          <w:rFonts w:ascii="Angsana New" w:hAnsi="Angsana New" w:cs="Angsana New"/>
          <w:sz w:val="30"/>
          <w:szCs w:val="30"/>
          <w:lang w:bidi="th-TH"/>
        </w:rPr>
        <w:t xml:space="preserve">  </w:t>
      </w:r>
      <w:r w:rsidR="00386172" w:rsidRPr="00515A5F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Pr="00515A5F">
        <w:rPr>
          <w:rFonts w:ascii="Angsana New" w:hAnsi="Angsana New" w:cs="Angsana New" w:hint="cs"/>
          <w:sz w:val="30"/>
          <w:szCs w:val="30"/>
          <w:cs/>
          <w:lang w:bidi="th-TH"/>
        </w:rPr>
        <w:t>คิด</w:t>
      </w:r>
      <w:r w:rsidR="00386172" w:rsidRPr="00515A5F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515A5F">
        <w:rPr>
          <w:rFonts w:ascii="Angsana New" w:hAnsi="Angsana New" w:cs="Angsana New" w:hint="cs"/>
          <w:sz w:val="30"/>
          <w:szCs w:val="30"/>
          <w:cs/>
          <w:lang w:bidi="th-TH"/>
        </w:rPr>
        <w:t>เงิน</w:t>
      </w:r>
      <w:r w:rsidR="00386172" w:rsidRPr="00515A5F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515A5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203478" w:rsidRPr="00515A5F">
        <w:rPr>
          <w:rFonts w:ascii="Angsana New" w:hAnsi="Angsana New" w:cs="Angsana New"/>
          <w:sz w:val="30"/>
          <w:szCs w:val="30"/>
          <w:lang w:bidi="th-TH"/>
        </w:rPr>
        <w:t>477.62</w:t>
      </w:r>
      <w:r w:rsidR="00386172" w:rsidRPr="00515A5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76B857AE" w14:textId="77777777" w:rsidR="00753C1D" w:rsidRPr="00515A5F" w:rsidRDefault="00753C1D" w:rsidP="00A966E8">
      <w:pPr>
        <w:pStyle w:val="block"/>
        <w:spacing w:after="0" w:line="240" w:lineRule="atLeast"/>
        <w:ind w:left="1170" w:hanging="360"/>
        <w:jc w:val="thaiDistribute"/>
        <w:rPr>
          <w:rFonts w:ascii="Angsana New" w:hAnsi="Angsana New" w:cs="Angsana New"/>
          <w:sz w:val="18"/>
          <w:szCs w:val="18"/>
        </w:rPr>
      </w:pPr>
    </w:p>
    <w:p w14:paraId="51D85C48" w14:textId="69CE337B" w:rsidR="00753C1D" w:rsidRPr="00515A5F" w:rsidRDefault="00386172" w:rsidP="00A966E8">
      <w:pPr>
        <w:pStyle w:val="block"/>
        <w:numPr>
          <w:ilvl w:val="0"/>
          <w:numId w:val="29"/>
        </w:numPr>
        <w:spacing w:after="0" w:line="240" w:lineRule="atLeast"/>
        <w:ind w:left="1170" w:hanging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15A5F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="00203478" w:rsidRPr="00515A5F">
        <w:rPr>
          <w:rFonts w:ascii="Angsana New" w:hAnsi="Angsana New" w:cs="Angsana New"/>
          <w:sz w:val="30"/>
          <w:szCs w:val="30"/>
          <w:lang w:bidi="th-TH"/>
        </w:rPr>
        <w:t xml:space="preserve">8 </w:t>
      </w:r>
      <w:r w:rsidR="00203478" w:rsidRPr="00515A5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พฤศจิกายน </w:t>
      </w:r>
      <w:r w:rsidR="00203478" w:rsidRPr="00515A5F">
        <w:rPr>
          <w:rFonts w:ascii="Angsana New" w:hAnsi="Angsana New" w:cs="Angsana New"/>
          <w:sz w:val="30"/>
          <w:szCs w:val="30"/>
          <w:lang w:bidi="th-TH"/>
        </w:rPr>
        <w:t>2562</w:t>
      </w:r>
      <w:r w:rsidRPr="00515A5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15A5F">
        <w:rPr>
          <w:rFonts w:ascii="Angsana New" w:hAnsi="Angsana New" w:cs="Angsana New"/>
          <w:sz w:val="30"/>
          <w:szCs w:val="30"/>
          <w:cs/>
        </w:rPr>
        <w:t>บริษัทได้รับ</w:t>
      </w:r>
      <w:r w:rsidR="007D0A37" w:rsidRPr="00515A5F">
        <w:rPr>
          <w:rFonts w:ascii="Angsana New" w:hAnsi="Angsana New" w:cs="Angsana New" w:hint="cs"/>
          <w:sz w:val="30"/>
          <w:szCs w:val="30"/>
          <w:cs/>
          <w:lang w:bidi="th-TH"/>
        </w:rPr>
        <w:t>ชำระค่าหุ้นเพิ่มทุนดังกล่าวแล้วทั้งจำนวนและได้จดทะเบียน</w:t>
      </w:r>
      <w:r w:rsidR="007D0A37" w:rsidRPr="00DE535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เปลี่ยนแปลงทุนที่ออกจำหน่ายและชำระแล้ว</w:t>
      </w:r>
      <w:r w:rsidR="00950975" w:rsidRPr="00DE535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จากจำนวน </w:t>
      </w:r>
      <w:r w:rsidR="00950975" w:rsidRPr="00DE535E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340 </w:t>
      </w:r>
      <w:r w:rsidR="00950975" w:rsidRPr="00DE535E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ล้านบาท </w:t>
      </w:r>
      <w:r w:rsidR="00950975" w:rsidRPr="00DE535E">
        <w:rPr>
          <w:rFonts w:ascii="Angsana New" w:hAnsi="Angsana New" w:cs="Angsana New"/>
          <w:spacing w:val="-2"/>
          <w:sz w:val="30"/>
          <w:szCs w:val="30"/>
          <w:lang w:val="en-US"/>
        </w:rPr>
        <w:t>(</w:t>
      </w:r>
      <w:r w:rsidR="00950975" w:rsidRPr="00DE535E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หุ้นสามัญ </w:t>
      </w:r>
      <w:r w:rsidR="00950975" w:rsidRPr="00DE535E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340 </w:t>
      </w:r>
      <w:r w:rsidR="00950975" w:rsidRPr="00DE535E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ล้านหุ้น มูลค่าที่ตราไว้</w:t>
      </w:r>
      <w:r w:rsidR="00950975" w:rsidRPr="00515A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หุ้นละ </w:t>
      </w:r>
      <w:r w:rsidR="00950975" w:rsidRPr="00515A5F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="00950975" w:rsidRPr="00515A5F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="00950975" w:rsidRPr="00515A5F">
        <w:rPr>
          <w:rFonts w:ascii="Angsana New" w:hAnsi="Angsana New" w:cs="Angsana New"/>
          <w:sz w:val="30"/>
          <w:szCs w:val="30"/>
          <w:lang w:val="en-US"/>
        </w:rPr>
        <w:t>)</w:t>
      </w:r>
      <w:r w:rsidR="00950975" w:rsidRPr="00515A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515A5F">
        <w:rPr>
          <w:rFonts w:ascii="Angsana New" w:hAnsi="Angsana New" w:cs="Angsana New"/>
          <w:sz w:val="30"/>
          <w:szCs w:val="30"/>
          <w:cs/>
        </w:rPr>
        <w:t xml:space="preserve"> เป็นจำนวน</w:t>
      </w:r>
      <w:r w:rsidR="00950975" w:rsidRPr="00515A5F">
        <w:rPr>
          <w:rFonts w:ascii="Angsana New" w:hAnsi="Angsana New" w:cs="Angsana New"/>
          <w:sz w:val="30"/>
          <w:szCs w:val="30"/>
        </w:rPr>
        <w:t xml:space="preserve"> 507</w:t>
      </w:r>
      <w:r w:rsidR="00203478" w:rsidRPr="00515A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5A5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950975" w:rsidRPr="00515A5F">
        <w:rPr>
          <w:rFonts w:ascii="Angsana New" w:hAnsi="Angsana New" w:cs="Angsana New"/>
          <w:sz w:val="30"/>
          <w:szCs w:val="30"/>
          <w:lang w:val="en-US"/>
        </w:rPr>
        <w:t>(</w:t>
      </w:r>
      <w:r w:rsidR="00950975" w:rsidRPr="00515A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หุ้นสามัญ </w:t>
      </w:r>
      <w:r w:rsidR="00950975" w:rsidRPr="00515A5F">
        <w:rPr>
          <w:rFonts w:ascii="Angsana New" w:hAnsi="Angsana New" w:cs="Angsana New"/>
          <w:sz w:val="30"/>
          <w:szCs w:val="30"/>
          <w:lang w:val="en-US" w:bidi="th-TH"/>
        </w:rPr>
        <w:t xml:space="preserve">507 </w:t>
      </w:r>
      <w:r w:rsidR="00950975" w:rsidRPr="00515A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ล้านหุ้น มูลค่าที่ตราไว้หุ้นละ </w:t>
      </w:r>
      <w:r w:rsidR="00950975" w:rsidRPr="00515A5F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="00950975" w:rsidRPr="00515A5F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="00950975" w:rsidRPr="00515A5F">
        <w:rPr>
          <w:rFonts w:ascii="Angsana New" w:hAnsi="Angsana New" w:cs="Angsana New"/>
          <w:sz w:val="30"/>
          <w:szCs w:val="30"/>
          <w:lang w:val="en-US"/>
        </w:rPr>
        <w:t>)</w:t>
      </w:r>
      <w:r w:rsidR="00950975" w:rsidRPr="00515A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กับกระทรวงพาณิชย์เมื่อวันที่ </w:t>
      </w:r>
      <w:r w:rsidR="000D34CD" w:rsidRPr="00515A5F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="00F9404C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0D34CD" w:rsidRPr="00515A5F">
        <w:rPr>
          <w:rFonts w:ascii="Angsana New" w:hAnsi="Angsana New" w:cs="Angsana New" w:hint="cs"/>
          <w:sz w:val="30"/>
          <w:szCs w:val="30"/>
          <w:lang w:val="en-US" w:bidi="th-TH"/>
        </w:rPr>
        <w:t xml:space="preserve"> </w:t>
      </w:r>
      <w:r w:rsidR="000D34CD" w:rsidRPr="00515A5F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="000D34CD" w:rsidRPr="00515A5F">
        <w:rPr>
          <w:rFonts w:ascii="Angsana New" w:hAnsi="Angsana New" w:cs="Angsana New" w:hint="cs"/>
          <w:sz w:val="30"/>
          <w:szCs w:val="30"/>
          <w:lang w:val="en-US" w:bidi="th-TH"/>
        </w:rPr>
        <w:t xml:space="preserve"> 2562</w:t>
      </w:r>
      <w:r w:rsidR="000D34CD" w:rsidRPr="00515A5F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74590C05" w14:textId="77777777" w:rsidR="00753C1D" w:rsidRPr="00515A5F" w:rsidRDefault="00753C1D" w:rsidP="00A966E8">
      <w:pPr>
        <w:pStyle w:val="ListParagraph"/>
        <w:ind w:left="1170" w:hanging="360"/>
        <w:rPr>
          <w:rFonts w:ascii="Angsana New" w:hAnsi="Angsana New"/>
          <w:szCs w:val="18"/>
          <w:cs/>
        </w:rPr>
      </w:pPr>
    </w:p>
    <w:p w14:paraId="130B1E1E" w14:textId="0AC710C3" w:rsidR="00386172" w:rsidRPr="00515A5F" w:rsidRDefault="00C41B82" w:rsidP="00A966E8">
      <w:pPr>
        <w:pStyle w:val="block"/>
        <w:numPr>
          <w:ilvl w:val="0"/>
          <w:numId w:val="29"/>
        </w:numPr>
        <w:spacing w:after="0" w:line="240" w:lineRule="atLeast"/>
        <w:ind w:left="1170" w:hanging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15A5F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="00DF319F" w:rsidRPr="00515A5F">
        <w:rPr>
          <w:rFonts w:ascii="Angsana New" w:hAnsi="Angsana New" w:cs="Angsana New" w:hint="cs"/>
          <w:sz w:val="30"/>
          <w:szCs w:val="30"/>
          <w:cs/>
          <w:lang w:bidi="th-TH"/>
        </w:rPr>
        <w:t>จะ</w:t>
      </w:r>
      <w:r w:rsidR="00386172" w:rsidRPr="00515A5F">
        <w:rPr>
          <w:rFonts w:ascii="Angsana New" w:hAnsi="Angsana New" w:cs="Angsana New"/>
          <w:sz w:val="30"/>
          <w:szCs w:val="30"/>
          <w:cs/>
        </w:rPr>
        <w:t>เริ่ม</w:t>
      </w:r>
      <w:r w:rsidR="00950975" w:rsidRPr="00515A5F">
        <w:rPr>
          <w:rFonts w:ascii="Angsana New" w:hAnsi="Angsana New" w:cs="Angsana New" w:hint="cs"/>
          <w:sz w:val="30"/>
          <w:szCs w:val="30"/>
          <w:cs/>
          <w:lang w:bidi="th-TH"/>
        </w:rPr>
        <w:t>ทำ</w:t>
      </w:r>
      <w:r w:rsidR="00386172" w:rsidRPr="00515A5F">
        <w:rPr>
          <w:rFonts w:ascii="Angsana New" w:hAnsi="Angsana New" w:cs="Angsana New"/>
          <w:sz w:val="30"/>
          <w:szCs w:val="30"/>
          <w:cs/>
        </w:rPr>
        <w:t xml:space="preserve">การซื้อขายในตลาดหลักทรัพย์ในวันที่ </w:t>
      </w:r>
      <w:r w:rsidR="00203478" w:rsidRPr="00515A5F">
        <w:rPr>
          <w:rFonts w:ascii="Angsana New" w:hAnsi="Angsana New" w:cs="Angsana New"/>
          <w:sz w:val="30"/>
          <w:szCs w:val="30"/>
          <w:lang w:bidi="th-TH"/>
        </w:rPr>
        <w:t xml:space="preserve">14 </w:t>
      </w:r>
      <w:r w:rsidR="00203478" w:rsidRPr="00515A5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พฤศจิกายน </w:t>
      </w:r>
      <w:r w:rsidR="00950975" w:rsidRPr="00515A5F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203478" w:rsidRPr="00515A5F">
        <w:rPr>
          <w:rFonts w:ascii="Angsana New" w:hAnsi="Angsana New" w:cs="Angsana New"/>
          <w:sz w:val="30"/>
          <w:szCs w:val="30"/>
          <w:lang w:bidi="th-TH"/>
        </w:rPr>
        <w:t>62</w:t>
      </w:r>
      <w:r w:rsidR="00386172" w:rsidRPr="00515A5F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bookmarkEnd w:id="4"/>
    <w:p w14:paraId="3E75ABEE" w14:textId="77777777" w:rsidR="00A0691C" w:rsidRPr="00950975" w:rsidRDefault="00A0691C" w:rsidP="00A0691C">
      <w:pPr>
        <w:rPr>
          <w:cs/>
          <w:lang w:val="en-GB"/>
        </w:rPr>
      </w:pPr>
    </w:p>
    <w:p w14:paraId="2F40555E" w14:textId="26399D95" w:rsidR="004B1130" w:rsidRPr="00986A55" w:rsidRDefault="0079262F" w:rsidP="004B113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986A5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1</w:t>
      </w:r>
      <w:r w:rsidR="005F7891" w:rsidRPr="00986A5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8</w:t>
      </w:r>
      <w:r w:rsidR="00885105" w:rsidRPr="00986A55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4B1130" w:rsidRPr="00986A5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มาตรฐานการรายงานทางการเงินที่ยังไม่ได้ใช้</w:t>
      </w:r>
    </w:p>
    <w:p w14:paraId="5217C1B4" w14:textId="77777777" w:rsidR="004B1130" w:rsidRPr="00986A55" w:rsidRDefault="004B1130" w:rsidP="00EA3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</w:rPr>
      </w:pPr>
    </w:p>
    <w:p w14:paraId="746EE5F6" w14:textId="75B83D5F" w:rsidR="005B012A" w:rsidRPr="00986A55" w:rsidRDefault="00FB0814" w:rsidP="005A7AF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86A55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มาตรฐานการรายงานทางการเงินที่ออก</w:t>
      </w:r>
      <w:r w:rsidR="008937C8"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ใหม่</w:t>
      </w:r>
      <w:r w:rsidR="00B779C4"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 xml:space="preserve">เกี่ยวกับการดำเนินงานของกลุ่มบริษัท </w:t>
      </w:r>
      <w:r w:rsidR="005D04CA"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>คาดว่าจะมีผลกระทบ</w:t>
      </w:r>
      <w:r w:rsidR="00670C26" w:rsidRPr="00986A55">
        <w:rPr>
          <w:rFonts w:ascii="Angsana New" w:hAnsi="Angsana New" w:cs="Angsana New"/>
          <w:sz w:val="30"/>
          <w:szCs w:val="30"/>
          <w:lang w:bidi="th-TH"/>
        </w:rPr>
        <w:br/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>ที่มีสาระสำคัญต่องบการเงินรวมและงบการเงินเฉพาะกิจการของบริษัท เมื่อนำมาถือปฏิบัติเป็นครั้งแรก</w:t>
      </w:r>
      <w:r w:rsidRPr="00986A55">
        <w:rPr>
          <w:rFonts w:ascii="Angsana New" w:hAnsi="Angsana New" w:cs="Angsana New"/>
          <w:sz w:val="30"/>
          <w:szCs w:val="30"/>
        </w:rPr>
        <w:t xml:space="preserve"> </w:t>
      </w:r>
      <w:r w:rsidR="00670C26" w:rsidRPr="00986A55">
        <w:rPr>
          <w:rFonts w:ascii="Angsana New" w:hAnsi="Angsana New" w:cs="Angsana New"/>
          <w:sz w:val="30"/>
          <w:szCs w:val="30"/>
        </w:rPr>
        <w:br/>
      </w:r>
      <w:r w:rsidR="005D04CA" w:rsidRPr="00986A55">
        <w:rPr>
          <w:rFonts w:ascii="Angsana New" w:hAnsi="Angsana New" w:cs="Angsana New" w:hint="cs"/>
          <w:sz w:val="30"/>
          <w:szCs w:val="30"/>
          <w:cs/>
          <w:lang w:bidi="th-TH"/>
        </w:rPr>
        <w:t>โดย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 xml:space="preserve"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Pr="00986A55">
        <w:rPr>
          <w:rFonts w:ascii="Angsana New" w:hAnsi="Angsana New" w:cs="Angsana New"/>
          <w:sz w:val="30"/>
          <w:szCs w:val="30"/>
        </w:rPr>
        <w:t>1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986A55">
        <w:rPr>
          <w:rFonts w:ascii="Angsana New" w:hAnsi="Angsana New" w:cs="Angsana New"/>
          <w:sz w:val="30"/>
          <w:szCs w:val="30"/>
        </w:rPr>
        <w:t xml:space="preserve">2563 </w:t>
      </w:r>
      <w:r w:rsidRPr="00986A55">
        <w:rPr>
          <w:rFonts w:ascii="Angsana New" w:hAnsi="Angsana New" w:cs="Angsana New"/>
          <w:sz w:val="30"/>
          <w:szCs w:val="30"/>
          <w:cs/>
          <w:lang w:bidi="th-TH"/>
        </w:rPr>
        <w:t>มีดังต่อไปนี้</w:t>
      </w:r>
    </w:p>
    <w:p w14:paraId="07A10F42" w14:textId="77777777" w:rsidR="003912D9" w:rsidRPr="00986A55" w:rsidRDefault="003912D9" w:rsidP="005A7AF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5A7AF9" w:rsidRPr="00986A55" w14:paraId="282831A6" w14:textId="77777777" w:rsidTr="002510CA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48D2F8D8" w14:textId="77777777" w:rsidR="005A7AF9" w:rsidRPr="00986A55" w:rsidRDefault="005A7AF9" w:rsidP="002510C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A55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14:paraId="60A15434" w14:textId="77777777" w:rsidR="005A7AF9" w:rsidRPr="00986A55" w:rsidRDefault="005A7AF9" w:rsidP="002510CA">
            <w:pPr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86A55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5A7AF9" w:rsidRPr="00986A55" w14:paraId="5D626761" w14:textId="77777777" w:rsidTr="002510CA">
        <w:tc>
          <w:tcPr>
            <w:tcW w:w="3960" w:type="dxa"/>
            <w:shd w:val="clear" w:color="auto" w:fill="auto"/>
          </w:tcPr>
          <w:p w14:paraId="29057038" w14:textId="77777777" w:rsidR="005A7AF9" w:rsidRPr="00986A55" w:rsidRDefault="005A7AF9" w:rsidP="002510CA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86A5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86A55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14:paraId="50AECFB0" w14:textId="77777777" w:rsidR="005A7AF9" w:rsidRPr="00986A55" w:rsidRDefault="005A7AF9" w:rsidP="002510CA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5A7AF9" w:rsidRPr="00986A55" w14:paraId="1CA344E4" w14:textId="77777777" w:rsidTr="002510CA">
        <w:tc>
          <w:tcPr>
            <w:tcW w:w="3960" w:type="dxa"/>
            <w:shd w:val="clear" w:color="auto" w:fill="auto"/>
          </w:tcPr>
          <w:p w14:paraId="2324E947" w14:textId="77777777" w:rsidR="005A7AF9" w:rsidRPr="00986A55" w:rsidRDefault="005A7AF9" w:rsidP="002510CA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14:paraId="5A1617FE" w14:textId="77777777" w:rsidR="005A7AF9" w:rsidRPr="00986A55" w:rsidRDefault="005A7AF9" w:rsidP="002510CA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A7AF9" w:rsidRPr="00986A55" w14:paraId="3C5E4C8F" w14:textId="77777777" w:rsidTr="002510CA">
        <w:tc>
          <w:tcPr>
            <w:tcW w:w="3960" w:type="dxa"/>
            <w:shd w:val="clear" w:color="auto" w:fill="auto"/>
          </w:tcPr>
          <w:p w14:paraId="3E969B98" w14:textId="77777777" w:rsidR="005A7AF9" w:rsidRPr="00986A55" w:rsidRDefault="005A7AF9" w:rsidP="002510CA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86A5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86A55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14:paraId="32DBFBF9" w14:textId="77777777" w:rsidR="005A7AF9" w:rsidRPr="00986A55" w:rsidRDefault="005A7AF9" w:rsidP="002510CA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สัญญาเช่า</w:t>
            </w:r>
            <w:r w:rsidRPr="00986A55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5A7AF9" w:rsidRPr="00986A55" w14:paraId="32BF179E" w14:textId="77777777" w:rsidTr="002510CA">
        <w:tc>
          <w:tcPr>
            <w:tcW w:w="3960" w:type="dxa"/>
            <w:shd w:val="clear" w:color="auto" w:fill="auto"/>
          </w:tcPr>
          <w:p w14:paraId="08ABE045" w14:textId="77777777" w:rsidR="005A7AF9" w:rsidRPr="00986A55" w:rsidRDefault="005A7AF9" w:rsidP="002510CA">
            <w:pPr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14:paraId="44C77422" w14:textId="77777777" w:rsidR="005A7AF9" w:rsidRPr="00986A55" w:rsidRDefault="005A7AF9" w:rsidP="002510C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5A7AF9" w:rsidRPr="00986A55" w14:paraId="724BE668" w14:textId="77777777" w:rsidTr="002510CA">
        <w:tc>
          <w:tcPr>
            <w:tcW w:w="3960" w:type="dxa"/>
            <w:shd w:val="clear" w:color="auto" w:fill="auto"/>
          </w:tcPr>
          <w:p w14:paraId="67F9C503" w14:textId="77777777" w:rsidR="005A7AF9" w:rsidRPr="00986A55" w:rsidRDefault="005A7AF9" w:rsidP="002510CA">
            <w:pPr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14:paraId="74080244" w14:textId="77777777" w:rsidR="005A7AF9" w:rsidRPr="00986A55" w:rsidRDefault="005A7AF9" w:rsidP="002510CA">
            <w:pPr>
              <w:spacing w:line="240" w:lineRule="auto"/>
              <w:ind w:left="201" w:hanging="2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A7AF9" w:rsidRPr="00986A55" w14:paraId="70B2AE0E" w14:textId="77777777" w:rsidTr="002510CA">
        <w:tc>
          <w:tcPr>
            <w:tcW w:w="3960" w:type="dxa"/>
            <w:shd w:val="clear" w:color="auto" w:fill="auto"/>
          </w:tcPr>
          <w:p w14:paraId="64D31FC9" w14:textId="77777777" w:rsidR="005A7AF9" w:rsidRPr="00986A55" w:rsidRDefault="005A7AF9" w:rsidP="002510CA">
            <w:pPr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86A55">
              <w:rPr>
                <w:rFonts w:ascii="Angsana New" w:hAnsi="Angsana New" w:cs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14:paraId="06CC8FBB" w14:textId="77777777" w:rsidR="005A7AF9" w:rsidRPr="00986A55" w:rsidRDefault="005A7AF9" w:rsidP="002510C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A55">
              <w:rPr>
                <w:rFonts w:ascii="Angsana New" w:hAnsi="Angsana New" w:cs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1CC46F9" w14:textId="77777777" w:rsidR="00DC0365" w:rsidRPr="00C81ED0" w:rsidRDefault="00DC0365" w:rsidP="005A7AF9">
      <w:pPr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09D5E560" w14:textId="1B982558" w:rsidR="00A0691C" w:rsidRPr="00986A55" w:rsidRDefault="005A7AF9" w:rsidP="0098680E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86A55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F34C80" w:rsidRPr="00986A55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986A55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36DD5D96" w14:textId="6CFD9A7C" w:rsidR="0098680E" w:rsidRDefault="0098680E" w:rsidP="0098680E">
      <w:pPr>
        <w:ind w:left="540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3A0546A1" w14:textId="5B64D178" w:rsidR="00DF319F" w:rsidRDefault="00DF319F" w:rsidP="0098680E">
      <w:pPr>
        <w:ind w:left="540"/>
        <w:jc w:val="thaiDistribute"/>
        <w:rPr>
          <w:rFonts w:ascii="Angsana New" w:hAnsi="Angsana New" w:cs="Angsana New"/>
          <w:i/>
          <w:iCs/>
          <w:sz w:val="22"/>
          <w:szCs w:val="22"/>
          <w:cs/>
        </w:rPr>
      </w:pPr>
      <w:r>
        <w:rPr>
          <w:rFonts w:ascii="Angsana New" w:hAnsi="Angsana New" w:cs="Angsana New"/>
          <w:i/>
          <w:iCs/>
          <w:sz w:val="22"/>
          <w:szCs w:val="22"/>
          <w:cs/>
        </w:rPr>
        <w:br w:type="page"/>
      </w:r>
    </w:p>
    <w:p w14:paraId="4879B6A5" w14:textId="77777777" w:rsidR="002D359B" w:rsidRPr="00986A55" w:rsidRDefault="002D359B" w:rsidP="002D359B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86A5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060A7F8" w14:textId="77777777" w:rsidR="002D359B" w:rsidRPr="00986A55" w:rsidRDefault="002D359B" w:rsidP="002D35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20"/>
          <w:szCs w:val="20"/>
          <w:shd w:val="clear" w:color="auto" w:fill="D9D9D9"/>
        </w:rPr>
      </w:pPr>
    </w:p>
    <w:p w14:paraId="19907B0C" w14:textId="2AF63062" w:rsidR="00986A55" w:rsidRDefault="00E25B45" w:rsidP="00C81E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86A55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986A55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986A55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5" w:name="_Hlk15580843"/>
      <w:bookmarkStart w:id="6" w:name="_Hlk15582546"/>
      <w:r w:rsidRPr="00986A55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5"/>
      <w:r w:rsidRPr="00986A55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6"/>
    </w:p>
    <w:p w14:paraId="41AAE1FD" w14:textId="77777777" w:rsidR="00DF319F" w:rsidRPr="00DF319F" w:rsidRDefault="00DF319F" w:rsidP="00C81E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Cs w:val="18"/>
        </w:rPr>
      </w:pPr>
    </w:p>
    <w:p w14:paraId="19B9701C" w14:textId="77777777" w:rsidR="002D359B" w:rsidRPr="00986A55" w:rsidRDefault="002D359B" w:rsidP="002D359B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986A5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986A5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986A5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A0E950C" w14:textId="77777777" w:rsidR="002D359B" w:rsidRPr="00986A55" w:rsidRDefault="002D359B" w:rsidP="002D35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1C78D403" w14:textId="5388A8B3" w:rsidR="002D359B" w:rsidRPr="00986A55" w:rsidRDefault="002D359B" w:rsidP="002D35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986A55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986A55">
        <w:rPr>
          <w:rFonts w:asciiTheme="majorBidi" w:hAnsiTheme="majorBidi" w:cstheme="majorBidi"/>
          <w:sz w:val="30"/>
          <w:szCs w:val="30"/>
        </w:rPr>
        <w:t>16</w:t>
      </w:r>
      <w:r w:rsidRPr="00986A55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986A55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986A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86A55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</w:t>
      </w:r>
      <w:r w:rsidRPr="00986A55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</w:t>
      </w:r>
      <w:r w:rsidRPr="00986A55">
        <w:rPr>
          <w:rFonts w:asciiTheme="majorBidi" w:hAnsiTheme="majorBidi" w:cstheme="majorBidi"/>
          <w:color w:val="000000"/>
          <w:sz w:val="30"/>
          <w:szCs w:val="30"/>
          <w:cs/>
        </w:rPr>
        <w:t>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986A55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ไม่แตกต่างจาก</w:t>
      </w:r>
      <w:r w:rsidRPr="00986A55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</w:t>
      </w:r>
      <w:r w:rsidRPr="00986A55">
        <w:rPr>
          <w:rFonts w:asciiTheme="majorBidi" w:hAnsiTheme="majorBidi" w:cstheme="majorBidi" w:hint="cs"/>
          <w:color w:val="000000"/>
          <w:sz w:val="30"/>
          <w:szCs w:val="30"/>
          <w:cs/>
        </w:rPr>
        <w:t>ทุน</w:t>
      </w:r>
      <w:r w:rsidRPr="00986A55">
        <w:rPr>
          <w:rFonts w:asciiTheme="majorBidi" w:hAnsiTheme="majorBidi" w:cstheme="majorBidi"/>
          <w:color w:val="000000"/>
          <w:sz w:val="30"/>
          <w:szCs w:val="30"/>
          <w:cs/>
        </w:rPr>
        <w:t>หรือสัญญาเช่าดำเนินงาน</w:t>
      </w:r>
      <w:r w:rsidRPr="00986A55">
        <w:rPr>
          <w:rFonts w:asciiTheme="majorBidi" w:hAnsiTheme="majorBidi" w:cstheme="majorBidi" w:hint="cs"/>
          <w:color w:val="0000FF"/>
          <w:sz w:val="30"/>
          <w:szCs w:val="30"/>
          <w:cs/>
        </w:rPr>
        <w:t xml:space="preserve"> </w:t>
      </w:r>
      <w:r w:rsidRPr="00986A55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986A55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626A4B3C" w14:textId="77777777" w:rsidR="002D359B" w:rsidRPr="00986A55" w:rsidRDefault="002D359B" w:rsidP="002D35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24"/>
          <w:szCs w:val="24"/>
        </w:rPr>
      </w:pPr>
    </w:p>
    <w:p w14:paraId="1B382CD4" w14:textId="77777777" w:rsidR="00E25B45" w:rsidRDefault="00E25B45" w:rsidP="00E25B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6A55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986A55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986A55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986A55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14:paraId="12B8A338" w14:textId="4940729C" w:rsidR="005972A6" w:rsidRPr="0098680E" w:rsidRDefault="005972A6" w:rsidP="00151C4F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sectPr w:rsidR="005972A6" w:rsidRPr="0098680E" w:rsidSect="005670FC">
      <w:headerReference w:type="default" r:id="rId2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7AD60" w14:textId="77777777" w:rsidR="00AB079B" w:rsidRDefault="00AB079B">
      <w:r>
        <w:separator/>
      </w:r>
    </w:p>
  </w:endnote>
  <w:endnote w:type="continuationSeparator" w:id="0">
    <w:p w14:paraId="64AD9578" w14:textId="77777777" w:rsidR="00AB079B" w:rsidRDefault="00AB0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67798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8419BA5" w14:textId="77777777" w:rsidR="00AB079B" w:rsidRDefault="00AB079B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2705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705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70570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49</w:t>
        </w:r>
        <w:r w:rsidRPr="002705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  <w:p w14:paraId="3032F897" w14:textId="44CFF047" w:rsidR="00AB079B" w:rsidRPr="00270570" w:rsidRDefault="009F3D7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D6629" w14:textId="18174A45" w:rsidR="00AB079B" w:rsidRPr="00C827F6" w:rsidRDefault="00AB079B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9F3D7B">
      <w:rPr>
        <w:rFonts w:ascii="Angsana New" w:hAnsi="Angsana New"/>
        <w:noProof/>
        <w:sz w:val="30"/>
        <w:szCs w:val="30"/>
        <w:lang w:val="fr-FR"/>
      </w:rPr>
      <w:t>bct3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9D52756" w14:textId="77777777" w:rsidR="00AB079B" w:rsidRPr="00C827F6" w:rsidRDefault="00AB079B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072B" w14:textId="1BD33B36" w:rsidR="00AB079B" w:rsidRPr="007B26E4" w:rsidRDefault="00AB079B">
    <w:pPr>
      <w:pStyle w:val="Footer"/>
      <w:jc w:val="center"/>
      <w:rPr>
        <w:rFonts w:ascii="Angsana New" w:hAnsi="Angsana New" w:cs="Angsana New"/>
        <w:sz w:val="30"/>
      </w:rPr>
    </w:pPr>
    <w:r w:rsidRPr="007B26E4">
      <w:rPr>
        <w:rFonts w:ascii="Angsana New" w:hAnsi="Angsana New" w:cs="Angsana New"/>
        <w:sz w:val="30"/>
      </w:rPr>
      <w:fldChar w:fldCharType="begin"/>
    </w:r>
    <w:r w:rsidRPr="007B26E4">
      <w:rPr>
        <w:rFonts w:ascii="Angsana New" w:hAnsi="Angsana New" w:cs="Angsana New"/>
        <w:sz w:val="30"/>
      </w:rPr>
      <w:instrText xml:space="preserve"> PAGE   \* MERGEFORMAT </w:instrText>
    </w:r>
    <w:r w:rsidRPr="007B26E4">
      <w:rPr>
        <w:rFonts w:ascii="Angsana New" w:hAnsi="Angsana New" w:cs="Angsana New"/>
        <w:sz w:val="30"/>
      </w:rPr>
      <w:fldChar w:fldCharType="separate"/>
    </w:r>
    <w:r>
      <w:rPr>
        <w:rFonts w:ascii="Angsana New" w:hAnsi="Angsana New" w:cs="Angsana New"/>
        <w:noProof/>
        <w:sz w:val="30"/>
      </w:rPr>
      <w:t>50</w:t>
    </w:r>
    <w:r w:rsidRPr="007B26E4">
      <w:rPr>
        <w:rFonts w:ascii="Angsana New" w:hAnsi="Angsana New" w:cs="Angsana New"/>
        <w:noProof/>
        <w:sz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43F7A" w14:textId="179758BF" w:rsidR="00AB079B" w:rsidRPr="00020AE2" w:rsidRDefault="00AB079B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20AE2">
      <w:rPr>
        <w:rFonts w:ascii="Angsana New" w:hAnsi="Angsana New" w:cs="Angsana New"/>
        <w:sz w:val="30"/>
        <w:szCs w:val="30"/>
      </w:rPr>
      <w:fldChar w:fldCharType="begin"/>
    </w:r>
    <w:r w:rsidRPr="00020AE2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20AE2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60</w:t>
    </w:r>
    <w:r w:rsidRPr="00020AE2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9D659" w14:textId="77777777" w:rsidR="00AB079B" w:rsidRDefault="00AB079B">
      <w:r>
        <w:separator/>
      </w:r>
    </w:p>
  </w:footnote>
  <w:footnote w:type="continuationSeparator" w:id="0">
    <w:p w14:paraId="39C2ED1B" w14:textId="77777777" w:rsidR="00AB079B" w:rsidRDefault="00AB0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C5FA8" w14:textId="77777777" w:rsidR="00AB079B" w:rsidRPr="00FA7747" w:rsidRDefault="00AB079B" w:rsidP="002901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30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</w:t>
    </w:r>
  </w:p>
  <w:p w14:paraId="000EA692" w14:textId="5BF02BCA" w:rsidR="00AB079B" w:rsidRPr="00FA7747" w:rsidRDefault="00AB079B" w:rsidP="002901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594D6A9" w14:textId="077AFE0D" w:rsidR="00AB079B" w:rsidRPr="00E3083B" w:rsidRDefault="00AB079B" w:rsidP="0066418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สามเดือนและเก้า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>เดือน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สิ้นสุดวันที่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30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กันยายน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256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2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E3083B">
      <w:rPr>
        <w:rFonts w:ascii="Angsana New" w:hAnsi="Angsana New" w:cs="Angsana New"/>
        <w:bCs/>
        <w:sz w:val="32"/>
        <w:szCs w:val="32"/>
        <w:lang w:bidi="th-TH"/>
      </w:rPr>
      <w:t>(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E3083B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50C79BD4" w14:textId="77777777" w:rsidR="00AB079B" w:rsidRPr="00664184" w:rsidRDefault="00AB079B" w:rsidP="00022177">
    <w:pPr>
      <w:pStyle w:val="acctmainheading"/>
      <w:spacing w:after="0" w:line="240" w:lineRule="atLeast"/>
      <w:jc w:val="right"/>
      <w:rPr>
        <w:rFonts w:ascii="Angsana New" w:hAnsi="Angsana New" w:cs="Angsana New"/>
        <w:b w:val="0"/>
        <w:bCs/>
        <w:sz w:val="20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4C24E" w14:textId="77777777" w:rsidR="00AB079B" w:rsidRPr="00FA7747" w:rsidRDefault="00AB079B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05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</w:t>
    </w:r>
  </w:p>
  <w:p w14:paraId="4E7F1B24" w14:textId="160AD9E3" w:rsidR="00AB079B" w:rsidRPr="00FA7747" w:rsidRDefault="00AB079B" w:rsidP="004137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20E1786" w14:textId="77777777" w:rsidR="00AB079B" w:rsidRPr="00E3083B" w:rsidRDefault="00AB079B" w:rsidP="00F35D0C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สามเดือนและเก้า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>เดือน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cs="Angsana New"/>
        <w:bCs/>
        <w:sz w:val="32"/>
        <w:szCs w:val="32"/>
        <w:lang w:bidi="th-TH"/>
      </w:rPr>
      <w:t xml:space="preserve"> 3</w:t>
    </w:r>
    <w:r>
      <w:rPr>
        <w:rFonts w:ascii="Angsana New" w:hAnsi="Angsana New" w:cs="Angsana New"/>
        <w:bCs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กันยายน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256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2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E3083B">
      <w:rPr>
        <w:rFonts w:ascii="Angsana New" w:hAnsi="Angsana New" w:cs="Angsana New"/>
        <w:bCs/>
        <w:sz w:val="32"/>
        <w:szCs w:val="32"/>
        <w:lang w:bidi="th-TH"/>
      </w:rPr>
      <w:t>(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E3083B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438364C2" w14:textId="77777777" w:rsidR="00AB079B" w:rsidRPr="00F35D0C" w:rsidRDefault="00AB079B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7B4E5" w14:textId="77777777" w:rsidR="00AB079B" w:rsidRPr="00FA7747" w:rsidRDefault="00AB079B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7723A0B6" w14:textId="77777777" w:rsidR="00AB079B" w:rsidRPr="00FA7747" w:rsidRDefault="00AB079B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2CD9590F" w14:textId="77777777" w:rsidR="00AB079B" w:rsidRPr="00074891" w:rsidRDefault="00AB079B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4F65A" w14:textId="77777777" w:rsidR="00AB079B" w:rsidRPr="00FA7747" w:rsidRDefault="00AB079B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30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                     </w:t>
    </w:r>
  </w:p>
  <w:p w14:paraId="50BBAB18" w14:textId="58B1A34D" w:rsidR="00AB079B" w:rsidRPr="00FA7747" w:rsidRDefault="00AB079B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89A556C" w14:textId="77777777" w:rsidR="00AB079B" w:rsidRPr="00E3083B" w:rsidRDefault="00AB079B" w:rsidP="002976CA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สามเดือนและเก้า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>เดือน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สิ้นสุดวันที่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30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กันยายน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256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2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E3083B">
      <w:rPr>
        <w:rFonts w:ascii="Angsana New" w:hAnsi="Angsana New" w:cs="Angsana New"/>
        <w:bCs/>
        <w:sz w:val="32"/>
        <w:szCs w:val="32"/>
        <w:lang w:bidi="th-TH"/>
      </w:rPr>
      <w:t>(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E3083B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660D5337" w14:textId="77777777" w:rsidR="00AB079B" w:rsidRPr="002976CA" w:rsidRDefault="00AB079B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BD10C" w14:textId="77777777" w:rsidR="00AB079B" w:rsidRDefault="00AB079B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0EF6A" w14:textId="77777777" w:rsidR="00AB079B" w:rsidRPr="00FA7747" w:rsidRDefault="00AB079B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30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</w:t>
    </w:r>
  </w:p>
  <w:p w14:paraId="579D672F" w14:textId="38CB6628" w:rsidR="00AB079B" w:rsidRPr="00FA7747" w:rsidRDefault="00AB079B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3CBDBAF" w14:textId="77777777" w:rsidR="00AB079B" w:rsidRPr="00E3083B" w:rsidRDefault="00AB079B" w:rsidP="002976CA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สามเดือนและเก้า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>เดือน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สิ้นสุดวันที่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30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กันยายน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256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2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E3083B">
      <w:rPr>
        <w:rFonts w:ascii="Angsana New" w:hAnsi="Angsana New" w:cs="Angsana New"/>
        <w:bCs/>
        <w:sz w:val="32"/>
        <w:szCs w:val="32"/>
        <w:lang w:bidi="th-TH"/>
      </w:rPr>
      <w:t>(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E3083B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4058195C" w14:textId="77777777" w:rsidR="00AB079B" w:rsidRPr="002976CA" w:rsidRDefault="00AB079B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03794" w14:textId="77777777" w:rsidR="00AB079B" w:rsidRPr="00FA7747" w:rsidRDefault="00AB079B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30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             </w:t>
    </w:r>
  </w:p>
  <w:p w14:paraId="20E0F08D" w14:textId="657E84E8" w:rsidR="00AB079B" w:rsidRPr="00FA7747" w:rsidRDefault="00AB079B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B1CF1CA" w14:textId="77777777" w:rsidR="00AB079B" w:rsidRPr="00E3083B" w:rsidRDefault="00AB079B" w:rsidP="002976CA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สามเดือนและเก้า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>เดือน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สิ้นสุดวันที่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30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กันยายน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256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2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E3083B">
      <w:rPr>
        <w:rFonts w:ascii="Angsana New" w:hAnsi="Angsana New" w:cs="Angsana New"/>
        <w:bCs/>
        <w:sz w:val="32"/>
        <w:szCs w:val="32"/>
        <w:lang w:bidi="th-TH"/>
      </w:rPr>
      <w:t>(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E3083B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6DC757EC" w14:textId="77777777" w:rsidR="00AB079B" w:rsidRPr="002976CA" w:rsidRDefault="00AB079B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90C63" w14:textId="77777777" w:rsidR="00AB079B" w:rsidRPr="00FA7747" w:rsidRDefault="00AB079B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</w:t>
    </w:r>
  </w:p>
  <w:p w14:paraId="03AD15EC" w14:textId="4ECC9944" w:rsidR="00AB079B" w:rsidRPr="00FA7747" w:rsidRDefault="00AB079B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0747F0A" w14:textId="77777777" w:rsidR="00AB079B" w:rsidRPr="00E3083B" w:rsidRDefault="00AB079B" w:rsidP="002976CA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สามเดือนและเก้า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>เดือน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สิ้นสุดวันที่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30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กันยายน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256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2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E3083B">
      <w:rPr>
        <w:rFonts w:ascii="Angsana New" w:hAnsi="Angsana New" w:cs="Angsana New"/>
        <w:bCs/>
        <w:sz w:val="32"/>
        <w:szCs w:val="32"/>
        <w:lang w:bidi="th-TH"/>
      </w:rPr>
      <w:t>(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E3083B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76437E98" w14:textId="77777777" w:rsidR="00AB079B" w:rsidRPr="002976CA" w:rsidRDefault="00AB079B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B72FF" w14:textId="77777777" w:rsidR="00AB079B" w:rsidRPr="00FA7747" w:rsidRDefault="00AB079B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</w:t>
    </w:r>
  </w:p>
  <w:p w14:paraId="4B175DB4" w14:textId="795A80C0" w:rsidR="00AB079B" w:rsidRPr="00FA7747" w:rsidRDefault="00AB079B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D830477" w14:textId="77777777" w:rsidR="00AB079B" w:rsidRPr="00E3083B" w:rsidRDefault="00AB079B" w:rsidP="00D730F1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สามเดือนและเก้า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>เดือน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สิ้นสุดวันที่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30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กันยายน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256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2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E3083B">
      <w:rPr>
        <w:rFonts w:ascii="Angsana New" w:hAnsi="Angsana New" w:cs="Angsana New"/>
        <w:bCs/>
        <w:sz w:val="32"/>
        <w:szCs w:val="32"/>
        <w:lang w:bidi="th-TH"/>
      </w:rPr>
      <w:t>(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E3083B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7A16F2A5" w14:textId="77777777" w:rsidR="00AB079B" w:rsidRPr="00D730F1" w:rsidRDefault="00AB079B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55275" w14:textId="77777777" w:rsidR="00AB079B" w:rsidRPr="00E3083B" w:rsidRDefault="00AB079B" w:rsidP="00D32C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07"/>
      <w:rPr>
        <w:rFonts w:ascii="Angsana New" w:hAnsi="Angsana New" w:cs="Angsana New"/>
        <w:b/>
        <w:bCs/>
        <w:cs/>
      </w:rPr>
    </w:pPr>
    <w:r w:rsidRPr="00E308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E3083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E3083B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E3083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E3083B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E3083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E3083B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E3083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E3083B">
      <w:rPr>
        <w:rFonts w:ascii="Angsana New" w:hAnsi="Angsana New" w:cs="Angsana New" w:hint="cs"/>
        <w:b/>
        <w:bCs/>
        <w:sz w:val="32"/>
        <w:szCs w:val="32"/>
        <w:cs/>
      </w:rPr>
      <w:t xml:space="preserve">(มหาชน) และบริษัทย่อย                                                                </w:t>
    </w:r>
  </w:p>
  <w:p w14:paraId="34993915" w14:textId="77777777" w:rsidR="00AB079B" w:rsidRPr="00E3083B" w:rsidRDefault="00AB079B" w:rsidP="00D32C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E3083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52FA7BA" w14:textId="53D6F563" w:rsidR="00AB079B" w:rsidRPr="00E3083B" w:rsidRDefault="00AB079B" w:rsidP="00D32CB9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สามเดือนและเก้า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>เดือน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cs="Angsana New"/>
        <w:bCs/>
        <w:sz w:val="32"/>
        <w:szCs w:val="32"/>
        <w:lang w:bidi="th-TH"/>
      </w:rPr>
      <w:t xml:space="preserve"> 3</w:t>
    </w:r>
    <w:r>
      <w:rPr>
        <w:rFonts w:ascii="Angsana New" w:hAnsi="Angsana New" w:cs="Angsana New"/>
        <w:bCs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กันยายน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256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2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E3083B">
      <w:rPr>
        <w:rFonts w:ascii="Angsana New" w:hAnsi="Angsana New" w:cs="Angsana New"/>
        <w:bCs/>
        <w:sz w:val="32"/>
        <w:szCs w:val="32"/>
        <w:lang w:bidi="th-TH"/>
      </w:rPr>
      <w:t>(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E3083B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40428740" w14:textId="77777777" w:rsidR="00AB079B" w:rsidRPr="00E4443A" w:rsidRDefault="00AB079B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D20E21CA"/>
    <w:lvl w:ilvl="0" w:tplc="578852BE">
      <w:start w:val="3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634932"/>
    <w:multiLevelType w:val="hybridMultilevel"/>
    <w:tmpl w:val="A6C68AA6"/>
    <w:lvl w:ilvl="0" w:tplc="AF8E7276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1E21C99"/>
    <w:multiLevelType w:val="hybridMultilevel"/>
    <w:tmpl w:val="E520876E"/>
    <w:lvl w:ilvl="0" w:tplc="8B465EB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07E0FB0"/>
    <w:multiLevelType w:val="hybridMultilevel"/>
    <w:tmpl w:val="AE94ED64"/>
    <w:lvl w:ilvl="0" w:tplc="EECCA43A">
      <w:numFmt w:val="bullet"/>
      <w:lvlText w:val="-"/>
      <w:lvlJc w:val="left"/>
      <w:pPr>
        <w:ind w:left="405" w:hanging="360"/>
      </w:pPr>
      <w:rPr>
        <w:rFonts w:ascii="Cordia New" w:eastAsia="Calibri" w:hAnsi="Cordia New" w:cs="Cordia New" w:hint="default"/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904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624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9344" w:hanging="360"/>
      </w:pPr>
      <w:rPr>
        <w:rFonts w:ascii="Wingdings" w:hAnsi="Wingdings" w:hint="default"/>
      </w:rPr>
    </w:lvl>
  </w:abstractNum>
  <w:abstractNum w:abstractNumId="10" w15:restartNumberingAfterBreak="0">
    <w:nsid w:val="41576839"/>
    <w:multiLevelType w:val="hybridMultilevel"/>
    <w:tmpl w:val="CE4E0ACC"/>
    <w:lvl w:ilvl="0" w:tplc="A6406ABA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C2186"/>
    <w:multiLevelType w:val="hybridMultilevel"/>
    <w:tmpl w:val="803E4222"/>
    <w:lvl w:ilvl="0" w:tplc="5AD044B6">
      <w:start w:val="3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3" w15:restartNumberingAfterBreak="0">
    <w:nsid w:val="5CA2020A"/>
    <w:multiLevelType w:val="hybridMultilevel"/>
    <w:tmpl w:val="CC36DCC4"/>
    <w:lvl w:ilvl="0" w:tplc="DD3CCC82">
      <w:start w:val="1"/>
      <w:numFmt w:val="thaiLetters"/>
      <w:lvlText w:val="(%1)"/>
      <w:lvlJc w:val="left"/>
      <w:pPr>
        <w:ind w:left="900" w:hanging="54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A616253"/>
    <w:multiLevelType w:val="hybridMultilevel"/>
    <w:tmpl w:val="F8D237EE"/>
    <w:lvl w:ilvl="0" w:tplc="610EEE34">
      <w:start w:val="2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212E19"/>
    <w:multiLevelType w:val="multilevel"/>
    <w:tmpl w:val="40E03F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thaiLetters"/>
      <w:lvlText w:val="%2)"/>
      <w:lvlJc w:val="left"/>
      <w:pPr>
        <w:ind w:left="97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BE20AF2"/>
    <w:multiLevelType w:val="hybridMultilevel"/>
    <w:tmpl w:val="D764A0FE"/>
    <w:lvl w:ilvl="0" w:tplc="063CAB3E">
      <w:start w:val="16"/>
      <w:numFmt w:val="bullet"/>
      <w:lvlText w:val="-"/>
      <w:lvlJc w:val="left"/>
      <w:pPr>
        <w:ind w:left="5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abstractNum w:abstractNumId="1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EB6C3F"/>
    <w:multiLevelType w:val="multilevel"/>
    <w:tmpl w:val="D1C0626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F85E03"/>
    <w:multiLevelType w:val="hybridMultilevel"/>
    <w:tmpl w:val="D8C0E952"/>
    <w:lvl w:ilvl="0" w:tplc="224E4D5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9"/>
  </w:num>
  <w:num w:numId="4">
    <w:abstractNumId w:val="19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3"/>
  </w:num>
  <w:num w:numId="9">
    <w:abstractNumId w:val="7"/>
  </w:num>
  <w:num w:numId="10">
    <w:abstractNumId w:val="0"/>
  </w:num>
  <w:num w:numId="11">
    <w:abstractNumId w:val="6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  <w:num w:numId="16">
    <w:abstractNumId w:val="5"/>
  </w:num>
  <w:num w:numId="17">
    <w:abstractNumId w:val="20"/>
  </w:num>
  <w:num w:numId="18">
    <w:abstractNumId w:val="0"/>
  </w:num>
  <w:num w:numId="19">
    <w:abstractNumId w:val="11"/>
  </w:num>
  <w:num w:numId="20">
    <w:abstractNumId w:val="0"/>
  </w:num>
  <w:num w:numId="21">
    <w:abstractNumId w:val="1"/>
  </w:num>
  <w:num w:numId="22">
    <w:abstractNumId w:val="18"/>
  </w:num>
  <w:num w:numId="23">
    <w:abstractNumId w:val="0"/>
  </w:num>
  <w:num w:numId="24">
    <w:abstractNumId w:val="15"/>
  </w:num>
  <w:num w:numId="25">
    <w:abstractNumId w:val="17"/>
  </w:num>
  <w:num w:numId="26">
    <w:abstractNumId w:val="10"/>
  </w:num>
  <w:num w:numId="27">
    <w:abstractNumId w:val="21"/>
  </w:num>
  <w:num w:numId="28">
    <w:abstractNumId w:val="4"/>
  </w:num>
  <w:num w:numId="2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C1"/>
    <w:rsid w:val="000004AA"/>
    <w:rsid w:val="00000635"/>
    <w:rsid w:val="00000D24"/>
    <w:rsid w:val="00001534"/>
    <w:rsid w:val="0000187C"/>
    <w:rsid w:val="00001894"/>
    <w:rsid w:val="00001A35"/>
    <w:rsid w:val="00001BEF"/>
    <w:rsid w:val="00001CD6"/>
    <w:rsid w:val="00001EA5"/>
    <w:rsid w:val="00002037"/>
    <w:rsid w:val="000023B1"/>
    <w:rsid w:val="00002D6B"/>
    <w:rsid w:val="00003243"/>
    <w:rsid w:val="000039AE"/>
    <w:rsid w:val="000042C1"/>
    <w:rsid w:val="0000435C"/>
    <w:rsid w:val="0000464A"/>
    <w:rsid w:val="00004819"/>
    <w:rsid w:val="00004C7D"/>
    <w:rsid w:val="00005185"/>
    <w:rsid w:val="00005ACB"/>
    <w:rsid w:val="00005BAB"/>
    <w:rsid w:val="00005C31"/>
    <w:rsid w:val="00005D4F"/>
    <w:rsid w:val="00006518"/>
    <w:rsid w:val="000070A0"/>
    <w:rsid w:val="0000724D"/>
    <w:rsid w:val="00007B57"/>
    <w:rsid w:val="00010374"/>
    <w:rsid w:val="0001093A"/>
    <w:rsid w:val="00010B3F"/>
    <w:rsid w:val="00010DB4"/>
    <w:rsid w:val="000112EE"/>
    <w:rsid w:val="0001192B"/>
    <w:rsid w:val="00012E83"/>
    <w:rsid w:val="000132AE"/>
    <w:rsid w:val="000135F7"/>
    <w:rsid w:val="0001364C"/>
    <w:rsid w:val="000141F7"/>
    <w:rsid w:val="00014273"/>
    <w:rsid w:val="00014609"/>
    <w:rsid w:val="00014CAB"/>
    <w:rsid w:val="00014DC0"/>
    <w:rsid w:val="00015C52"/>
    <w:rsid w:val="00016616"/>
    <w:rsid w:val="00016879"/>
    <w:rsid w:val="00016F96"/>
    <w:rsid w:val="000179F5"/>
    <w:rsid w:val="00020021"/>
    <w:rsid w:val="00020144"/>
    <w:rsid w:val="0002055E"/>
    <w:rsid w:val="00020882"/>
    <w:rsid w:val="00020AE2"/>
    <w:rsid w:val="00020E35"/>
    <w:rsid w:val="00020F08"/>
    <w:rsid w:val="000210A9"/>
    <w:rsid w:val="00021255"/>
    <w:rsid w:val="000212B6"/>
    <w:rsid w:val="00021763"/>
    <w:rsid w:val="00022087"/>
    <w:rsid w:val="00022177"/>
    <w:rsid w:val="00022CE8"/>
    <w:rsid w:val="00023124"/>
    <w:rsid w:val="00023CE6"/>
    <w:rsid w:val="00023DF4"/>
    <w:rsid w:val="00024953"/>
    <w:rsid w:val="00024F30"/>
    <w:rsid w:val="00025447"/>
    <w:rsid w:val="000260E3"/>
    <w:rsid w:val="00026132"/>
    <w:rsid w:val="0002666D"/>
    <w:rsid w:val="00026A74"/>
    <w:rsid w:val="000274A2"/>
    <w:rsid w:val="00027A4F"/>
    <w:rsid w:val="00027BD5"/>
    <w:rsid w:val="00027E89"/>
    <w:rsid w:val="00030570"/>
    <w:rsid w:val="00031662"/>
    <w:rsid w:val="000317BD"/>
    <w:rsid w:val="00031980"/>
    <w:rsid w:val="00031A44"/>
    <w:rsid w:val="00031ADE"/>
    <w:rsid w:val="0003275A"/>
    <w:rsid w:val="00032ABF"/>
    <w:rsid w:val="00033141"/>
    <w:rsid w:val="0003340E"/>
    <w:rsid w:val="00033483"/>
    <w:rsid w:val="00033EFB"/>
    <w:rsid w:val="000351D6"/>
    <w:rsid w:val="00035878"/>
    <w:rsid w:val="00035A15"/>
    <w:rsid w:val="00036C24"/>
    <w:rsid w:val="00036E95"/>
    <w:rsid w:val="00037979"/>
    <w:rsid w:val="00037BA7"/>
    <w:rsid w:val="00037CD5"/>
    <w:rsid w:val="00037D2E"/>
    <w:rsid w:val="00037E4A"/>
    <w:rsid w:val="000401DD"/>
    <w:rsid w:val="000404E2"/>
    <w:rsid w:val="00040791"/>
    <w:rsid w:val="00040952"/>
    <w:rsid w:val="00040E69"/>
    <w:rsid w:val="00041597"/>
    <w:rsid w:val="00041C82"/>
    <w:rsid w:val="00041E72"/>
    <w:rsid w:val="00042456"/>
    <w:rsid w:val="00042F74"/>
    <w:rsid w:val="0004334B"/>
    <w:rsid w:val="00043355"/>
    <w:rsid w:val="000434F1"/>
    <w:rsid w:val="00043DDD"/>
    <w:rsid w:val="00043EF5"/>
    <w:rsid w:val="00044066"/>
    <w:rsid w:val="000440DA"/>
    <w:rsid w:val="000442C0"/>
    <w:rsid w:val="0004445C"/>
    <w:rsid w:val="000444A8"/>
    <w:rsid w:val="00045687"/>
    <w:rsid w:val="00045E6A"/>
    <w:rsid w:val="000463AC"/>
    <w:rsid w:val="000463FD"/>
    <w:rsid w:val="000503C0"/>
    <w:rsid w:val="000504AC"/>
    <w:rsid w:val="00050935"/>
    <w:rsid w:val="0005093E"/>
    <w:rsid w:val="00050DDE"/>
    <w:rsid w:val="00051417"/>
    <w:rsid w:val="00051C68"/>
    <w:rsid w:val="00051E25"/>
    <w:rsid w:val="00052251"/>
    <w:rsid w:val="000529F4"/>
    <w:rsid w:val="00052DE8"/>
    <w:rsid w:val="000531F8"/>
    <w:rsid w:val="00054433"/>
    <w:rsid w:val="0005542F"/>
    <w:rsid w:val="00055589"/>
    <w:rsid w:val="00055624"/>
    <w:rsid w:val="000558C4"/>
    <w:rsid w:val="00056D92"/>
    <w:rsid w:val="00060551"/>
    <w:rsid w:val="00060AEA"/>
    <w:rsid w:val="00061B0E"/>
    <w:rsid w:val="00061CDD"/>
    <w:rsid w:val="00061D9B"/>
    <w:rsid w:val="00062766"/>
    <w:rsid w:val="0006276B"/>
    <w:rsid w:val="00062B25"/>
    <w:rsid w:val="000636F6"/>
    <w:rsid w:val="000639A9"/>
    <w:rsid w:val="00063AB3"/>
    <w:rsid w:val="00064272"/>
    <w:rsid w:val="000643EC"/>
    <w:rsid w:val="00065008"/>
    <w:rsid w:val="0006537A"/>
    <w:rsid w:val="00065604"/>
    <w:rsid w:val="00065749"/>
    <w:rsid w:val="00065C76"/>
    <w:rsid w:val="00065E8B"/>
    <w:rsid w:val="00066A79"/>
    <w:rsid w:val="00067074"/>
    <w:rsid w:val="000672F9"/>
    <w:rsid w:val="000675C1"/>
    <w:rsid w:val="00067E20"/>
    <w:rsid w:val="00070559"/>
    <w:rsid w:val="0007075C"/>
    <w:rsid w:val="0007137C"/>
    <w:rsid w:val="0007159A"/>
    <w:rsid w:val="00071E82"/>
    <w:rsid w:val="00072552"/>
    <w:rsid w:val="000728D7"/>
    <w:rsid w:val="00073367"/>
    <w:rsid w:val="00073956"/>
    <w:rsid w:val="00074891"/>
    <w:rsid w:val="00074F14"/>
    <w:rsid w:val="00075883"/>
    <w:rsid w:val="00075907"/>
    <w:rsid w:val="0007591A"/>
    <w:rsid w:val="00075927"/>
    <w:rsid w:val="00075FFE"/>
    <w:rsid w:val="00076180"/>
    <w:rsid w:val="00076853"/>
    <w:rsid w:val="000771D7"/>
    <w:rsid w:val="00077245"/>
    <w:rsid w:val="00077E11"/>
    <w:rsid w:val="0008005E"/>
    <w:rsid w:val="0008103C"/>
    <w:rsid w:val="00081500"/>
    <w:rsid w:val="0008157C"/>
    <w:rsid w:val="00082371"/>
    <w:rsid w:val="00082630"/>
    <w:rsid w:val="00082881"/>
    <w:rsid w:val="00082944"/>
    <w:rsid w:val="00082E69"/>
    <w:rsid w:val="00083CE4"/>
    <w:rsid w:val="00084299"/>
    <w:rsid w:val="00084E43"/>
    <w:rsid w:val="00084E93"/>
    <w:rsid w:val="00085378"/>
    <w:rsid w:val="00085EAB"/>
    <w:rsid w:val="000860CB"/>
    <w:rsid w:val="00086220"/>
    <w:rsid w:val="00086754"/>
    <w:rsid w:val="00086C73"/>
    <w:rsid w:val="00087087"/>
    <w:rsid w:val="00087870"/>
    <w:rsid w:val="000900D2"/>
    <w:rsid w:val="000901E2"/>
    <w:rsid w:val="000904B7"/>
    <w:rsid w:val="00090EBA"/>
    <w:rsid w:val="00090F48"/>
    <w:rsid w:val="000913A0"/>
    <w:rsid w:val="000913ED"/>
    <w:rsid w:val="00091BAB"/>
    <w:rsid w:val="00092224"/>
    <w:rsid w:val="00092A94"/>
    <w:rsid w:val="00092B09"/>
    <w:rsid w:val="00092F3B"/>
    <w:rsid w:val="0009353D"/>
    <w:rsid w:val="00093B30"/>
    <w:rsid w:val="00093D38"/>
    <w:rsid w:val="00094082"/>
    <w:rsid w:val="000941FC"/>
    <w:rsid w:val="0009470A"/>
    <w:rsid w:val="0009485C"/>
    <w:rsid w:val="00094BAF"/>
    <w:rsid w:val="00094D1B"/>
    <w:rsid w:val="00094FB4"/>
    <w:rsid w:val="00095034"/>
    <w:rsid w:val="000956E5"/>
    <w:rsid w:val="00095A5F"/>
    <w:rsid w:val="00095E09"/>
    <w:rsid w:val="000961D5"/>
    <w:rsid w:val="00096240"/>
    <w:rsid w:val="000962E5"/>
    <w:rsid w:val="0009679C"/>
    <w:rsid w:val="000967D6"/>
    <w:rsid w:val="00096D10"/>
    <w:rsid w:val="0009727F"/>
    <w:rsid w:val="0009741A"/>
    <w:rsid w:val="00097659"/>
    <w:rsid w:val="000A0559"/>
    <w:rsid w:val="000A0675"/>
    <w:rsid w:val="000A08AB"/>
    <w:rsid w:val="000A0BB9"/>
    <w:rsid w:val="000A0C0A"/>
    <w:rsid w:val="000A0C6C"/>
    <w:rsid w:val="000A0FBB"/>
    <w:rsid w:val="000A12A1"/>
    <w:rsid w:val="000A171A"/>
    <w:rsid w:val="000A1E4E"/>
    <w:rsid w:val="000A203A"/>
    <w:rsid w:val="000A270B"/>
    <w:rsid w:val="000A35B9"/>
    <w:rsid w:val="000A37E2"/>
    <w:rsid w:val="000A42BF"/>
    <w:rsid w:val="000A4553"/>
    <w:rsid w:val="000A4D19"/>
    <w:rsid w:val="000A5C1A"/>
    <w:rsid w:val="000A5D7B"/>
    <w:rsid w:val="000A5E94"/>
    <w:rsid w:val="000A6842"/>
    <w:rsid w:val="000A6A14"/>
    <w:rsid w:val="000A6B33"/>
    <w:rsid w:val="000A6D5A"/>
    <w:rsid w:val="000A74A7"/>
    <w:rsid w:val="000A7855"/>
    <w:rsid w:val="000A78E1"/>
    <w:rsid w:val="000B00A5"/>
    <w:rsid w:val="000B0D32"/>
    <w:rsid w:val="000B142E"/>
    <w:rsid w:val="000B14A1"/>
    <w:rsid w:val="000B162A"/>
    <w:rsid w:val="000B1C16"/>
    <w:rsid w:val="000B1CB1"/>
    <w:rsid w:val="000B2816"/>
    <w:rsid w:val="000B287F"/>
    <w:rsid w:val="000B2B3D"/>
    <w:rsid w:val="000B33FE"/>
    <w:rsid w:val="000B3A8A"/>
    <w:rsid w:val="000B57F9"/>
    <w:rsid w:val="000B5A36"/>
    <w:rsid w:val="000B607E"/>
    <w:rsid w:val="000B6B90"/>
    <w:rsid w:val="000B6CDD"/>
    <w:rsid w:val="000B7292"/>
    <w:rsid w:val="000B7375"/>
    <w:rsid w:val="000B7961"/>
    <w:rsid w:val="000C004B"/>
    <w:rsid w:val="000C00BB"/>
    <w:rsid w:val="000C0FCF"/>
    <w:rsid w:val="000C1276"/>
    <w:rsid w:val="000C135C"/>
    <w:rsid w:val="000C1616"/>
    <w:rsid w:val="000C1B71"/>
    <w:rsid w:val="000C1FD2"/>
    <w:rsid w:val="000C2074"/>
    <w:rsid w:val="000C2129"/>
    <w:rsid w:val="000C2252"/>
    <w:rsid w:val="000C22C9"/>
    <w:rsid w:val="000C2819"/>
    <w:rsid w:val="000C3693"/>
    <w:rsid w:val="000C3C9D"/>
    <w:rsid w:val="000C3F16"/>
    <w:rsid w:val="000C451D"/>
    <w:rsid w:val="000C4592"/>
    <w:rsid w:val="000C4A5A"/>
    <w:rsid w:val="000C4ACA"/>
    <w:rsid w:val="000C4D86"/>
    <w:rsid w:val="000C4D91"/>
    <w:rsid w:val="000C4DF0"/>
    <w:rsid w:val="000C539F"/>
    <w:rsid w:val="000C582A"/>
    <w:rsid w:val="000C6620"/>
    <w:rsid w:val="000C698D"/>
    <w:rsid w:val="000C6B3B"/>
    <w:rsid w:val="000C7A25"/>
    <w:rsid w:val="000D041B"/>
    <w:rsid w:val="000D0AE2"/>
    <w:rsid w:val="000D0CDC"/>
    <w:rsid w:val="000D0E3C"/>
    <w:rsid w:val="000D0FED"/>
    <w:rsid w:val="000D165D"/>
    <w:rsid w:val="000D16F5"/>
    <w:rsid w:val="000D1947"/>
    <w:rsid w:val="000D1F12"/>
    <w:rsid w:val="000D2500"/>
    <w:rsid w:val="000D2E24"/>
    <w:rsid w:val="000D30D7"/>
    <w:rsid w:val="000D320E"/>
    <w:rsid w:val="000D34CD"/>
    <w:rsid w:val="000D3629"/>
    <w:rsid w:val="000D3C54"/>
    <w:rsid w:val="000D3E01"/>
    <w:rsid w:val="000D3EDE"/>
    <w:rsid w:val="000D3F3E"/>
    <w:rsid w:val="000D4323"/>
    <w:rsid w:val="000D492A"/>
    <w:rsid w:val="000D4AED"/>
    <w:rsid w:val="000D4CEA"/>
    <w:rsid w:val="000D4E2B"/>
    <w:rsid w:val="000D4EAE"/>
    <w:rsid w:val="000D500E"/>
    <w:rsid w:val="000D5A9D"/>
    <w:rsid w:val="000D5B0C"/>
    <w:rsid w:val="000D6696"/>
    <w:rsid w:val="000D6971"/>
    <w:rsid w:val="000D6D19"/>
    <w:rsid w:val="000D6EB4"/>
    <w:rsid w:val="000D6FB3"/>
    <w:rsid w:val="000D7072"/>
    <w:rsid w:val="000E006D"/>
    <w:rsid w:val="000E069E"/>
    <w:rsid w:val="000E1133"/>
    <w:rsid w:val="000E14C0"/>
    <w:rsid w:val="000E164D"/>
    <w:rsid w:val="000E16D7"/>
    <w:rsid w:val="000E24EE"/>
    <w:rsid w:val="000E260C"/>
    <w:rsid w:val="000E28E6"/>
    <w:rsid w:val="000E2F85"/>
    <w:rsid w:val="000E34C1"/>
    <w:rsid w:val="000E3890"/>
    <w:rsid w:val="000E3977"/>
    <w:rsid w:val="000E42B7"/>
    <w:rsid w:val="000E479B"/>
    <w:rsid w:val="000E48D8"/>
    <w:rsid w:val="000E4BD7"/>
    <w:rsid w:val="000E56AF"/>
    <w:rsid w:val="000E5B65"/>
    <w:rsid w:val="000E5F52"/>
    <w:rsid w:val="000E6788"/>
    <w:rsid w:val="000E73ED"/>
    <w:rsid w:val="000F0522"/>
    <w:rsid w:val="000F0747"/>
    <w:rsid w:val="000F08E2"/>
    <w:rsid w:val="000F08EA"/>
    <w:rsid w:val="000F0BC4"/>
    <w:rsid w:val="000F0BC6"/>
    <w:rsid w:val="000F0BF1"/>
    <w:rsid w:val="000F0C51"/>
    <w:rsid w:val="000F1002"/>
    <w:rsid w:val="000F1A6F"/>
    <w:rsid w:val="000F23A9"/>
    <w:rsid w:val="000F2C64"/>
    <w:rsid w:val="000F3119"/>
    <w:rsid w:val="000F3FED"/>
    <w:rsid w:val="000F549F"/>
    <w:rsid w:val="000F58A1"/>
    <w:rsid w:val="000F61AB"/>
    <w:rsid w:val="000F6F02"/>
    <w:rsid w:val="000F7AAD"/>
    <w:rsid w:val="00100142"/>
    <w:rsid w:val="00100A6A"/>
    <w:rsid w:val="00101E1D"/>
    <w:rsid w:val="001020C1"/>
    <w:rsid w:val="001028C1"/>
    <w:rsid w:val="00103304"/>
    <w:rsid w:val="0010448D"/>
    <w:rsid w:val="00104960"/>
    <w:rsid w:val="00104A0C"/>
    <w:rsid w:val="00104C7B"/>
    <w:rsid w:val="00105447"/>
    <w:rsid w:val="001055E1"/>
    <w:rsid w:val="00105833"/>
    <w:rsid w:val="00105E29"/>
    <w:rsid w:val="00105EFE"/>
    <w:rsid w:val="00106242"/>
    <w:rsid w:val="00106992"/>
    <w:rsid w:val="00106CE0"/>
    <w:rsid w:val="00106D74"/>
    <w:rsid w:val="0010723D"/>
    <w:rsid w:val="0011021A"/>
    <w:rsid w:val="00110C30"/>
    <w:rsid w:val="001111E1"/>
    <w:rsid w:val="00111498"/>
    <w:rsid w:val="00111B6B"/>
    <w:rsid w:val="00112640"/>
    <w:rsid w:val="00112677"/>
    <w:rsid w:val="00113787"/>
    <w:rsid w:val="00113FF0"/>
    <w:rsid w:val="001144C8"/>
    <w:rsid w:val="00114C11"/>
    <w:rsid w:val="00114C2E"/>
    <w:rsid w:val="00114DEB"/>
    <w:rsid w:val="00115730"/>
    <w:rsid w:val="00115967"/>
    <w:rsid w:val="00115B1E"/>
    <w:rsid w:val="00115C30"/>
    <w:rsid w:val="00115D9F"/>
    <w:rsid w:val="00116429"/>
    <w:rsid w:val="00116572"/>
    <w:rsid w:val="0011673B"/>
    <w:rsid w:val="001169A2"/>
    <w:rsid w:val="00116D80"/>
    <w:rsid w:val="00116DE5"/>
    <w:rsid w:val="00116EC2"/>
    <w:rsid w:val="00116F60"/>
    <w:rsid w:val="00116FE9"/>
    <w:rsid w:val="0011761B"/>
    <w:rsid w:val="00117648"/>
    <w:rsid w:val="001201B0"/>
    <w:rsid w:val="001202FD"/>
    <w:rsid w:val="00120C4E"/>
    <w:rsid w:val="00120E82"/>
    <w:rsid w:val="00121944"/>
    <w:rsid w:val="00122024"/>
    <w:rsid w:val="00122366"/>
    <w:rsid w:val="0012242A"/>
    <w:rsid w:val="00123587"/>
    <w:rsid w:val="001238A0"/>
    <w:rsid w:val="001239BC"/>
    <w:rsid w:val="00123DBE"/>
    <w:rsid w:val="001249CA"/>
    <w:rsid w:val="00124D9A"/>
    <w:rsid w:val="00125754"/>
    <w:rsid w:val="0012703A"/>
    <w:rsid w:val="001277B2"/>
    <w:rsid w:val="00130A87"/>
    <w:rsid w:val="00130D03"/>
    <w:rsid w:val="00131070"/>
    <w:rsid w:val="001311D3"/>
    <w:rsid w:val="00131892"/>
    <w:rsid w:val="00131B88"/>
    <w:rsid w:val="00131EB2"/>
    <w:rsid w:val="00131ED1"/>
    <w:rsid w:val="00132222"/>
    <w:rsid w:val="001323E8"/>
    <w:rsid w:val="00132980"/>
    <w:rsid w:val="0013299E"/>
    <w:rsid w:val="00132B37"/>
    <w:rsid w:val="00132F57"/>
    <w:rsid w:val="001333FA"/>
    <w:rsid w:val="00133965"/>
    <w:rsid w:val="001340BB"/>
    <w:rsid w:val="00134349"/>
    <w:rsid w:val="001344BD"/>
    <w:rsid w:val="001346D4"/>
    <w:rsid w:val="00134D5F"/>
    <w:rsid w:val="00134FF4"/>
    <w:rsid w:val="00135138"/>
    <w:rsid w:val="0013549D"/>
    <w:rsid w:val="00135511"/>
    <w:rsid w:val="001357F2"/>
    <w:rsid w:val="00135AB7"/>
    <w:rsid w:val="00135B14"/>
    <w:rsid w:val="0013657B"/>
    <w:rsid w:val="00136A5E"/>
    <w:rsid w:val="00136AE7"/>
    <w:rsid w:val="00136AF8"/>
    <w:rsid w:val="00136F2B"/>
    <w:rsid w:val="00137083"/>
    <w:rsid w:val="0013717D"/>
    <w:rsid w:val="0013796D"/>
    <w:rsid w:val="00137E85"/>
    <w:rsid w:val="001400CC"/>
    <w:rsid w:val="001401E0"/>
    <w:rsid w:val="00140292"/>
    <w:rsid w:val="00140407"/>
    <w:rsid w:val="00141481"/>
    <w:rsid w:val="001416CF"/>
    <w:rsid w:val="00141A20"/>
    <w:rsid w:val="00141B5E"/>
    <w:rsid w:val="00141D2E"/>
    <w:rsid w:val="00141FA7"/>
    <w:rsid w:val="0014213E"/>
    <w:rsid w:val="001422FE"/>
    <w:rsid w:val="0014286A"/>
    <w:rsid w:val="00142B35"/>
    <w:rsid w:val="00142C71"/>
    <w:rsid w:val="0014336D"/>
    <w:rsid w:val="001435C0"/>
    <w:rsid w:val="00143F40"/>
    <w:rsid w:val="00144899"/>
    <w:rsid w:val="00144A3C"/>
    <w:rsid w:val="00144D9E"/>
    <w:rsid w:val="0014517B"/>
    <w:rsid w:val="0014738E"/>
    <w:rsid w:val="001476E8"/>
    <w:rsid w:val="00150273"/>
    <w:rsid w:val="00150B8B"/>
    <w:rsid w:val="001511C0"/>
    <w:rsid w:val="00151C4F"/>
    <w:rsid w:val="00151CA8"/>
    <w:rsid w:val="00152657"/>
    <w:rsid w:val="00152B88"/>
    <w:rsid w:val="00152C5E"/>
    <w:rsid w:val="00152DD3"/>
    <w:rsid w:val="00152E00"/>
    <w:rsid w:val="00153123"/>
    <w:rsid w:val="001539D5"/>
    <w:rsid w:val="00153E26"/>
    <w:rsid w:val="00153E7A"/>
    <w:rsid w:val="00154373"/>
    <w:rsid w:val="001544E3"/>
    <w:rsid w:val="0015451C"/>
    <w:rsid w:val="00154776"/>
    <w:rsid w:val="001550B0"/>
    <w:rsid w:val="0015521C"/>
    <w:rsid w:val="00155479"/>
    <w:rsid w:val="00155582"/>
    <w:rsid w:val="001557BD"/>
    <w:rsid w:val="001558B5"/>
    <w:rsid w:val="0015603C"/>
    <w:rsid w:val="00156307"/>
    <w:rsid w:val="00156AA3"/>
    <w:rsid w:val="001573FD"/>
    <w:rsid w:val="00157BA9"/>
    <w:rsid w:val="00157C97"/>
    <w:rsid w:val="0016031D"/>
    <w:rsid w:val="00160769"/>
    <w:rsid w:val="0016098E"/>
    <w:rsid w:val="00160D47"/>
    <w:rsid w:val="0016178C"/>
    <w:rsid w:val="00161AC9"/>
    <w:rsid w:val="00161C6E"/>
    <w:rsid w:val="00161D5F"/>
    <w:rsid w:val="0016204E"/>
    <w:rsid w:val="00162451"/>
    <w:rsid w:val="0016247E"/>
    <w:rsid w:val="00162700"/>
    <w:rsid w:val="00162E95"/>
    <w:rsid w:val="00163745"/>
    <w:rsid w:val="00163FB1"/>
    <w:rsid w:val="00164BF3"/>
    <w:rsid w:val="00164FA7"/>
    <w:rsid w:val="001656BC"/>
    <w:rsid w:val="001657B2"/>
    <w:rsid w:val="00165A2C"/>
    <w:rsid w:val="00165AA5"/>
    <w:rsid w:val="00165AB0"/>
    <w:rsid w:val="00166027"/>
    <w:rsid w:val="00166DB8"/>
    <w:rsid w:val="00167138"/>
    <w:rsid w:val="0016759C"/>
    <w:rsid w:val="00167728"/>
    <w:rsid w:val="00167EB5"/>
    <w:rsid w:val="00167ED8"/>
    <w:rsid w:val="0017045E"/>
    <w:rsid w:val="00170693"/>
    <w:rsid w:val="001707ED"/>
    <w:rsid w:val="00170EB5"/>
    <w:rsid w:val="001711B1"/>
    <w:rsid w:val="00171361"/>
    <w:rsid w:val="001717D4"/>
    <w:rsid w:val="001719AF"/>
    <w:rsid w:val="00173059"/>
    <w:rsid w:val="00174060"/>
    <w:rsid w:val="00174161"/>
    <w:rsid w:val="00174BF5"/>
    <w:rsid w:val="001751A8"/>
    <w:rsid w:val="001757CF"/>
    <w:rsid w:val="00175957"/>
    <w:rsid w:val="00175A2C"/>
    <w:rsid w:val="00175AF6"/>
    <w:rsid w:val="00175D15"/>
    <w:rsid w:val="00175E89"/>
    <w:rsid w:val="00175F1A"/>
    <w:rsid w:val="001762B7"/>
    <w:rsid w:val="00176381"/>
    <w:rsid w:val="001763C4"/>
    <w:rsid w:val="001773DA"/>
    <w:rsid w:val="0017765D"/>
    <w:rsid w:val="0018075B"/>
    <w:rsid w:val="00180B5E"/>
    <w:rsid w:val="00181277"/>
    <w:rsid w:val="00182698"/>
    <w:rsid w:val="00182BD0"/>
    <w:rsid w:val="00182D71"/>
    <w:rsid w:val="001833DA"/>
    <w:rsid w:val="00183C0E"/>
    <w:rsid w:val="00184192"/>
    <w:rsid w:val="00184715"/>
    <w:rsid w:val="00184ACD"/>
    <w:rsid w:val="00184D2E"/>
    <w:rsid w:val="00184D36"/>
    <w:rsid w:val="00184E19"/>
    <w:rsid w:val="001854C0"/>
    <w:rsid w:val="0018561C"/>
    <w:rsid w:val="00185B94"/>
    <w:rsid w:val="00185FDB"/>
    <w:rsid w:val="0018681D"/>
    <w:rsid w:val="00186E89"/>
    <w:rsid w:val="001870F4"/>
    <w:rsid w:val="00187423"/>
    <w:rsid w:val="00187649"/>
    <w:rsid w:val="00190E8C"/>
    <w:rsid w:val="00191564"/>
    <w:rsid w:val="00191940"/>
    <w:rsid w:val="00191B7A"/>
    <w:rsid w:val="001921AD"/>
    <w:rsid w:val="001921AF"/>
    <w:rsid w:val="00192F3E"/>
    <w:rsid w:val="00193725"/>
    <w:rsid w:val="001938EE"/>
    <w:rsid w:val="00193BFA"/>
    <w:rsid w:val="00193C37"/>
    <w:rsid w:val="001949BC"/>
    <w:rsid w:val="00194D35"/>
    <w:rsid w:val="00194D7B"/>
    <w:rsid w:val="00194DD2"/>
    <w:rsid w:val="00195072"/>
    <w:rsid w:val="00195304"/>
    <w:rsid w:val="00195459"/>
    <w:rsid w:val="00195B1F"/>
    <w:rsid w:val="00195CA0"/>
    <w:rsid w:val="00195DC1"/>
    <w:rsid w:val="00196079"/>
    <w:rsid w:val="00196228"/>
    <w:rsid w:val="00196CBF"/>
    <w:rsid w:val="001971BD"/>
    <w:rsid w:val="0019739F"/>
    <w:rsid w:val="00197591"/>
    <w:rsid w:val="00197EE5"/>
    <w:rsid w:val="001A0295"/>
    <w:rsid w:val="001A0B75"/>
    <w:rsid w:val="001A1C31"/>
    <w:rsid w:val="001A28B2"/>
    <w:rsid w:val="001A2ACE"/>
    <w:rsid w:val="001A304A"/>
    <w:rsid w:val="001A3186"/>
    <w:rsid w:val="001A3B7C"/>
    <w:rsid w:val="001A442F"/>
    <w:rsid w:val="001A4825"/>
    <w:rsid w:val="001A485D"/>
    <w:rsid w:val="001A4CC7"/>
    <w:rsid w:val="001A5E35"/>
    <w:rsid w:val="001A6004"/>
    <w:rsid w:val="001A627E"/>
    <w:rsid w:val="001A637E"/>
    <w:rsid w:val="001A66CE"/>
    <w:rsid w:val="001A6BB5"/>
    <w:rsid w:val="001A74B6"/>
    <w:rsid w:val="001A7C18"/>
    <w:rsid w:val="001A7C47"/>
    <w:rsid w:val="001B087C"/>
    <w:rsid w:val="001B0FD1"/>
    <w:rsid w:val="001B1480"/>
    <w:rsid w:val="001B15BE"/>
    <w:rsid w:val="001B1BE6"/>
    <w:rsid w:val="001B1EF5"/>
    <w:rsid w:val="001B1EFC"/>
    <w:rsid w:val="001B2201"/>
    <w:rsid w:val="001B24DE"/>
    <w:rsid w:val="001B279A"/>
    <w:rsid w:val="001B2845"/>
    <w:rsid w:val="001B2937"/>
    <w:rsid w:val="001B2A1B"/>
    <w:rsid w:val="001B36F2"/>
    <w:rsid w:val="001B37F6"/>
    <w:rsid w:val="001B49E6"/>
    <w:rsid w:val="001B4F5D"/>
    <w:rsid w:val="001B5F0C"/>
    <w:rsid w:val="001B5FAE"/>
    <w:rsid w:val="001B61EB"/>
    <w:rsid w:val="001B641A"/>
    <w:rsid w:val="001B662B"/>
    <w:rsid w:val="001B6DC0"/>
    <w:rsid w:val="001B764F"/>
    <w:rsid w:val="001B7900"/>
    <w:rsid w:val="001B7955"/>
    <w:rsid w:val="001B7A21"/>
    <w:rsid w:val="001B7B66"/>
    <w:rsid w:val="001B7B73"/>
    <w:rsid w:val="001B7C18"/>
    <w:rsid w:val="001B7D4C"/>
    <w:rsid w:val="001B7E1F"/>
    <w:rsid w:val="001C008F"/>
    <w:rsid w:val="001C069E"/>
    <w:rsid w:val="001C0CE9"/>
    <w:rsid w:val="001C1415"/>
    <w:rsid w:val="001C1C5B"/>
    <w:rsid w:val="001C2011"/>
    <w:rsid w:val="001C246C"/>
    <w:rsid w:val="001C24AA"/>
    <w:rsid w:val="001C28A3"/>
    <w:rsid w:val="001C351A"/>
    <w:rsid w:val="001C367A"/>
    <w:rsid w:val="001C3B09"/>
    <w:rsid w:val="001C3EB7"/>
    <w:rsid w:val="001C42A8"/>
    <w:rsid w:val="001C4325"/>
    <w:rsid w:val="001C4844"/>
    <w:rsid w:val="001C50F2"/>
    <w:rsid w:val="001C5310"/>
    <w:rsid w:val="001C64F8"/>
    <w:rsid w:val="001C69D8"/>
    <w:rsid w:val="001C6B2D"/>
    <w:rsid w:val="001C74C6"/>
    <w:rsid w:val="001D0EFA"/>
    <w:rsid w:val="001D13A9"/>
    <w:rsid w:val="001D1889"/>
    <w:rsid w:val="001D2044"/>
    <w:rsid w:val="001D2FEC"/>
    <w:rsid w:val="001D308C"/>
    <w:rsid w:val="001D3109"/>
    <w:rsid w:val="001D38AB"/>
    <w:rsid w:val="001D522E"/>
    <w:rsid w:val="001D5861"/>
    <w:rsid w:val="001D5D99"/>
    <w:rsid w:val="001D65E4"/>
    <w:rsid w:val="001D73E2"/>
    <w:rsid w:val="001D74BD"/>
    <w:rsid w:val="001D7CAC"/>
    <w:rsid w:val="001E0206"/>
    <w:rsid w:val="001E04AD"/>
    <w:rsid w:val="001E0976"/>
    <w:rsid w:val="001E0CE4"/>
    <w:rsid w:val="001E152F"/>
    <w:rsid w:val="001E1925"/>
    <w:rsid w:val="001E1C32"/>
    <w:rsid w:val="001E1E0B"/>
    <w:rsid w:val="001E2612"/>
    <w:rsid w:val="001E266D"/>
    <w:rsid w:val="001E2DB0"/>
    <w:rsid w:val="001E35E8"/>
    <w:rsid w:val="001E3ED3"/>
    <w:rsid w:val="001E3F31"/>
    <w:rsid w:val="001E4733"/>
    <w:rsid w:val="001E4FB5"/>
    <w:rsid w:val="001E56F2"/>
    <w:rsid w:val="001E5C77"/>
    <w:rsid w:val="001E5CF6"/>
    <w:rsid w:val="001E5EFA"/>
    <w:rsid w:val="001E5F5B"/>
    <w:rsid w:val="001E67D0"/>
    <w:rsid w:val="001E7747"/>
    <w:rsid w:val="001E7A88"/>
    <w:rsid w:val="001E7E8A"/>
    <w:rsid w:val="001E7EF8"/>
    <w:rsid w:val="001F0B07"/>
    <w:rsid w:val="001F134A"/>
    <w:rsid w:val="001F160F"/>
    <w:rsid w:val="001F18CF"/>
    <w:rsid w:val="001F1C27"/>
    <w:rsid w:val="001F1EF5"/>
    <w:rsid w:val="001F21C6"/>
    <w:rsid w:val="001F2343"/>
    <w:rsid w:val="001F248C"/>
    <w:rsid w:val="001F2725"/>
    <w:rsid w:val="001F2E68"/>
    <w:rsid w:val="001F2ECD"/>
    <w:rsid w:val="001F495A"/>
    <w:rsid w:val="001F568E"/>
    <w:rsid w:val="001F5985"/>
    <w:rsid w:val="001F5C19"/>
    <w:rsid w:val="001F5C3D"/>
    <w:rsid w:val="001F5CF2"/>
    <w:rsid w:val="001F624B"/>
    <w:rsid w:val="001F6556"/>
    <w:rsid w:val="001F67FF"/>
    <w:rsid w:val="001F680F"/>
    <w:rsid w:val="001F6DAD"/>
    <w:rsid w:val="001F7CA1"/>
    <w:rsid w:val="00200787"/>
    <w:rsid w:val="00200861"/>
    <w:rsid w:val="002011EF"/>
    <w:rsid w:val="00201484"/>
    <w:rsid w:val="002014D4"/>
    <w:rsid w:val="0020157D"/>
    <w:rsid w:val="00201958"/>
    <w:rsid w:val="00201CF8"/>
    <w:rsid w:val="00202B12"/>
    <w:rsid w:val="00202E9D"/>
    <w:rsid w:val="00203478"/>
    <w:rsid w:val="00203708"/>
    <w:rsid w:val="00203B9F"/>
    <w:rsid w:val="00203CCC"/>
    <w:rsid w:val="00204641"/>
    <w:rsid w:val="00204E6B"/>
    <w:rsid w:val="00204E7A"/>
    <w:rsid w:val="00204EA3"/>
    <w:rsid w:val="00205C5D"/>
    <w:rsid w:val="0020690E"/>
    <w:rsid w:val="00206DEC"/>
    <w:rsid w:val="00207168"/>
    <w:rsid w:val="00207211"/>
    <w:rsid w:val="00207272"/>
    <w:rsid w:val="00210204"/>
    <w:rsid w:val="0021110A"/>
    <w:rsid w:val="00211165"/>
    <w:rsid w:val="00212214"/>
    <w:rsid w:val="00212331"/>
    <w:rsid w:val="00212722"/>
    <w:rsid w:val="0021287D"/>
    <w:rsid w:val="0021327E"/>
    <w:rsid w:val="002134EA"/>
    <w:rsid w:val="00213688"/>
    <w:rsid w:val="00213B00"/>
    <w:rsid w:val="00214177"/>
    <w:rsid w:val="002141EB"/>
    <w:rsid w:val="002141F0"/>
    <w:rsid w:val="0021470E"/>
    <w:rsid w:val="00214C30"/>
    <w:rsid w:val="00214D38"/>
    <w:rsid w:val="00215113"/>
    <w:rsid w:val="00215396"/>
    <w:rsid w:val="002158A9"/>
    <w:rsid w:val="00215A71"/>
    <w:rsid w:val="00215C27"/>
    <w:rsid w:val="002161D0"/>
    <w:rsid w:val="00216313"/>
    <w:rsid w:val="002175E4"/>
    <w:rsid w:val="0021790A"/>
    <w:rsid w:val="00217A9E"/>
    <w:rsid w:val="00217ABA"/>
    <w:rsid w:val="00217EB0"/>
    <w:rsid w:val="00217F39"/>
    <w:rsid w:val="00220F81"/>
    <w:rsid w:val="00220FDE"/>
    <w:rsid w:val="0022159F"/>
    <w:rsid w:val="00221EB8"/>
    <w:rsid w:val="00221F0A"/>
    <w:rsid w:val="00222360"/>
    <w:rsid w:val="00222558"/>
    <w:rsid w:val="00222634"/>
    <w:rsid w:val="00223650"/>
    <w:rsid w:val="00223AEC"/>
    <w:rsid w:val="00223CD5"/>
    <w:rsid w:val="00224828"/>
    <w:rsid w:val="00224A0D"/>
    <w:rsid w:val="00224BB2"/>
    <w:rsid w:val="00224D67"/>
    <w:rsid w:val="002251CA"/>
    <w:rsid w:val="002254D7"/>
    <w:rsid w:val="00225D4D"/>
    <w:rsid w:val="00226472"/>
    <w:rsid w:val="002265D8"/>
    <w:rsid w:val="00226CF7"/>
    <w:rsid w:val="00226FDE"/>
    <w:rsid w:val="00227207"/>
    <w:rsid w:val="0022736F"/>
    <w:rsid w:val="0022781A"/>
    <w:rsid w:val="00227969"/>
    <w:rsid w:val="00227E99"/>
    <w:rsid w:val="00230127"/>
    <w:rsid w:val="00230246"/>
    <w:rsid w:val="002305C0"/>
    <w:rsid w:val="00230818"/>
    <w:rsid w:val="00230AB4"/>
    <w:rsid w:val="00230DF1"/>
    <w:rsid w:val="00230FE6"/>
    <w:rsid w:val="00231565"/>
    <w:rsid w:val="00231A0C"/>
    <w:rsid w:val="00231C4B"/>
    <w:rsid w:val="0023200A"/>
    <w:rsid w:val="002327EF"/>
    <w:rsid w:val="00232A65"/>
    <w:rsid w:val="002335BC"/>
    <w:rsid w:val="002336AA"/>
    <w:rsid w:val="002338AE"/>
    <w:rsid w:val="00233F08"/>
    <w:rsid w:val="0023412E"/>
    <w:rsid w:val="002349DC"/>
    <w:rsid w:val="00234B12"/>
    <w:rsid w:val="00234DEB"/>
    <w:rsid w:val="0023526E"/>
    <w:rsid w:val="0023547B"/>
    <w:rsid w:val="0023559E"/>
    <w:rsid w:val="00236096"/>
    <w:rsid w:val="00236EFF"/>
    <w:rsid w:val="00236F74"/>
    <w:rsid w:val="00237317"/>
    <w:rsid w:val="00237DA6"/>
    <w:rsid w:val="00237EF0"/>
    <w:rsid w:val="002403EE"/>
    <w:rsid w:val="00240B99"/>
    <w:rsid w:val="00240E83"/>
    <w:rsid w:val="00241035"/>
    <w:rsid w:val="0024228B"/>
    <w:rsid w:val="00242375"/>
    <w:rsid w:val="002423E1"/>
    <w:rsid w:val="00242AF0"/>
    <w:rsid w:val="002434AF"/>
    <w:rsid w:val="0024351C"/>
    <w:rsid w:val="00243551"/>
    <w:rsid w:val="00243648"/>
    <w:rsid w:val="00243E94"/>
    <w:rsid w:val="002440B1"/>
    <w:rsid w:val="0024616F"/>
    <w:rsid w:val="00246F52"/>
    <w:rsid w:val="002473E8"/>
    <w:rsid w:val="00247697"/>
    <w:rsid w:val="002479B2"/>
    <w:rsid w:val="00250423"/>
    <w:rsid w:val="00250B66"/>
    <w:rsid w:val="00250C83"/>
    <w:rsid w:val="00250EF4"/>
    <w:rsid w:val="0025105F"/>
    <w:rsid w:val="002510CA"/>
    <w:rsid w:val="002515FD"/>
    <w:rsid w:val="0025164D"/>
    <w:rsid w:val="00251BB8"/>
    <w:rsid w:val="00251BEC"/>
    <w:rsid w:val="00251E26"/>
    <w:rsid w:val="002523F4"/>
    <w:rsid w:val="00252647"/>
    <w:rsid w:val="00252A5D"/>
    <w:rsid w:val="0025326E"/>
    <w:rsid w:val="00253664"/>
    <w:rsid w:val="002539C6"/>
    <w:rsid w:val="00253ECD"/>
    <w:rsid w:val="0025422D"/>
    <w:rsid w:val="002543C8"/>
    <w:rsid w:val="00254490"/>
    <w:rsid w:val="002544AB"/>
    <w:rsid w:val="00254BD8"/>
    <w:rsid w:val="00254CA5"/>
    <w:rsid w:val="00254FD9"/>
    <w:rsid w:val="00255332"/>
    <w:rsid w:val="002553BC"/>
    <w:rsid w:val="00255407"/>
    <w:rsid w:val="00255C1A"/>
    <w:rsid w:val="00255C3F"/>
    <w:rsid w:val="00256000"/>
    <w:rsid w:val="002571B5"/>
    <w:rsid w:val="002573B5"/>
    <w:rsid w:val="00257E47"/>
    <w:rsid w:val="002603B1"/>
    <w:rsid w:val="0026092F"/>
    <w:rsid w:val="00260F18"/>
    <w:rsid w:val="002615AD"/>
    <w:rsid w:val="0026194B"/>
    <w:rsid w:val="00261A3C"/>
    <w:rsid w:val="00263417"/>
    <w:rsid w:val="00264142"/>
    <w:rsid w:val="00264686"/>
    <w:rsid w:val="002646D4"/>
    <w:rsid w:val="0026480D"/>
    <w:rsid w:val="00264DE8"/>
    <w:rsid w:val="00265F36"/>
    <w:rsid w:val="00265F65"/>
    <w:rsid w:val="002662D6"/>
    <w:rsid w:val="00266610"/>
    <w:rsid w:val="0026688E"/>
    <w:rsid w:val="00267682"/>
    <w:rsid w:val="00267877"/>
    <w:rsid w:val="00270570"/>
    <w:rsid w:val="00270615"/>
    <w:rsid w:val="00270F60"/>
    <w:rsid w:val="00271216"/>
    <w:rsid w:val="002729C6"/>
    <w:rsid w:val="00272D23"/>
    <w:rsid w:val="00272FC2"/>
    <w:rsid w:val="002734AC"/>
    <w:rsid w:val="0027358C"/>
    <w:rsid w:val="0027366A"/>
    <w:rsid w:val="0027389A"/>
    <w:rsid w:val="00273D9A"/>
    <w:rsid w:val="00273E73"/>
    <w:rsid w:val="0027408D"/>
    <w:rsid w:val="00274253"/>
    <w:rsid w:val="00274B49"/>
    <w:rsid w:val="00274E5C"/>
    <w:rsid w:val="0027532D"/>
    <w:rsid w:val="002759A8"/>
    <w:rsid w:val="00275D10"/>
    <w:rsid w:val="00276171"/>
    <w:rsid w:val="0027631F"/>
    <w:rsid w:val="00276423"/>
    <w:rsid w:val="00276EE7"/>
    <w:rsid w:val="00276F0F"/>
    <w:rsid w:val="00276F65"/>
    <w:rsid w:val="0027703D"/>
    <w:rsid w:val="0027745D"/>
    <w:rsid w:val="002775DC"/>
    <w:rsid w:val="00277B19"/>
    <w:rsid w:val="00280135"/>
    <w:rsid w:val="0028029D"/>
    <w:rsid w:val="002802B7"/>
    <w:rsid w:val="002803F6"/>
    <w:rsid w:val="00280B2C"/>
    <w:rsid w:val="00280F23"/>
    <w:rsid w:val="00280FFC"/>
    <w:rsid w:val="002812DE"/>
    <w:rsid w:val="00282600"/>
    <w:rsid w:val="0028327B"/>
    <w:rsid w:val="00284E05"/>
    <w:rsid w:val="00284E24"/>
    <w:rsid w:val="00284FE0"/>
    <w:rsid w:val="00285224"/>
    <w:rsid w:val="00286617"/>
    <w:rsid w:val="00286671"/>
    <w:rsid w:val="00286B84"/>
    <w:rsid w:val="0028724B"/>
    <w:rsid w:val="0028799B"/>
    <w:rsid w:val="00287BAF"/>
    <w:rsid w:val="00287BD2"/>
    <w:rsid w:val="002900A6"/>
    <w:rsid w:val="0029015F"/>
    <w:rsid w:val="002904B9"/>
    <w:rsid w:val="002917D4"/>
    <w:rsid w:val="002917DD"/>
    <w:rsid w:val="002919A2"/>
    <w:rsid w:val="00291FC2"/>
    <w:rsid w:val="002925F7"/>
    <w:rsid w:val="00293041"/>
    <w:rsid w:val="002932B6"/>
    <w:rsid w:val="00293648"/>
    <w:rsid w:val="00293828"/>
    <w:rsid w:val="00293BE2"/>
    <w:rsid w:val="00294056"/>
    <w:rsid w:val="0029489D"/>
    <w:rsid w:val="00294959"/>
    <w:rsid w:val="00294C8E"/>
    <w:rsid w:val="0029672F"/>
    <w:rsid w:val="002968DE"/>
    <w:rsid w:val="00296A92"/>
    <w:rsid w:val="00297137"/>
    <w:rsid w:val="002975B1"/>
    <w:rsid w:val="002976CA"/>
    <w:rsid w:val="00297CAD"/>
    <w:rsid w:val="002A01C2"/>
    <w:rsid w:val="002A03F0"/>
    <w:rsid w:val="002A092F"/>
    <w:rsid w:val="002A09C2"/>
    <w:rsid w:val="002A11D5"/>
    <w:rsid w:val="002A1651"/>
    <w:rsid w:val="002A188B"/>
    <w:rsid w:val="002A1928"/>
    <w:rsid w:val="002A1E07"/>
    <w:rsid w:val="002A26F0"/>
    <w:rsid w:val="002A2C2C"/>
    <w:rsid w:val="002A2D02"/>
    <w:rsid w:val="002A2D24"/>
    <w:rsid w:val="002A2DBB"/>
    <w:rsid w:val="002A3610"/>
    <w:rsid w:val="002A3859"/>
    <w:rsid w:val="002A392E"/>
    <w:rsid w:val="002A3CAA"/>
    <w:rsid w:val="002A443C"/>
    <w:rsid w:val="002A447F"/>
    <w:rsid w:val="002A4893"/>
    <w:rsid w:val="002A495F"/>
    <w:rsid w:val="002A4B3E"/>
    <w:rsid w:val="002A4C02"/>
    <w:rsid w:val="002A617D"/>
    <w:rsid w:val="002A634C"/>
    <w:rsid w:val="002A64CC"/>
    <w:rsid w:val="002A6930"/>
    <w:rsid w:val="002A7BA5"/>
    <w:rsid w:val="002A7D0F"/>
    <w:rsid w:val="002A7E5D"/>
    <w:rsid w:val="002B02F7"/>
    <w:rsid w:val="002B0FDB"/>
    <w:rsid w:val="002B1A21"/>
    <w:rsid w:val="002B25DE"/>
    <w:rsid w:val="002B2633"/>
    <w:rsid w:val="002B27C3"/>
    <w:rsid w:val="002B2E0A"/>
    <w:rsid w:val="002B35E0"/>
    <w:rsid w:val="002B3CF6"/>
    <w:rsid w:val="002B3EC7"/>
    <w:rsid w:val="002B41AE"/>
    <w:rsid w:val="002B5667"/>
    <w:rsid w:val="002B5715"/>
    <w:rsid w:val="002B57A1"/>
    <w:rsid w:val="002B5B13"/>
    <w:rsid w:val="002B5B7D"/>
    <w:rsid w:val="002B6189"/>
    <w:rsid w:val="002B63A5"/>
    <w:rsid w:val="002B64A4"/>
    <w:rsid w:val="002B6838"/>
    <w:rsid w:val="002B7001"/>
    <w:rsid w:val="002B750B"/>
    <w:rsid w:val="002B75DA"/>
    <w:rsid w:val="002B7B20"/>
    <w:rsid w:val="002C03D9"/>
    <w:rsid w:val="002C08A2"/>
    <w:rsid w:val="002C0EED"/>
    <w:rsid w:val="002C26CC"/>
    <w:rsid w:val="002C3463"/>
    <w:rsid w:val="002C4AF6"/>
    <w:rsid w:val="002C595E"/>
    <w:rsid w:val="002C5D29"/>
    <w:rsid w:val="002C5EFD"/>
    <w:rsid w:val="002C750B"/>
    <w:rsid w:val="002C7739"/>
    <w:rsid w:val="002D0165"/>
    <w:rsid w:val="002D03EF"/>
    <w:rsid w:val="002D07E9"/>
    <w:rsid w:val="002D08FC"/>
    <w:rsid w:val="002D0B6C"/>
    <w:rsid w:val="002D0E8D"/>
    <w:rsid w:val="002D160B"/>
    <w:rsid w:val="002D16AB"/>
    <w:rsid w:val="002D304C"/>
    <w:rsid w:val="002D3165"/>
    <w:rsid w:val="002D359B"/>
    <w:rsid w:val="002D369B"/>
    <w:rsid w:val="002D45A1"/>
    <w:rsid w:val="002D53F4"/>
    <w:rsid w:val="002D5537"/>
    <w:rsid w:val="002D55E7"/>
    <w:rsid w:val="002D5678"/>
    <w:rsid w:val="002D56BF"/>
    <w:rsid w:val="002D5BE0"/>
    <w:rsid w:val="002D5C11"/>
    <w:rsid w:val="002D60EF"/>
    <w:rsid w:val="002D6435"/>
    <w:rsid w:val="002D68ED"/>
    <w:rsid w:val="002D6D42"/>
    <w:rsid w:val="002D7384"/>
    <w:rsid w:val="002D7748"/>
    <w:rsid w:val="002D7FA1"/>
    <w:rsid w:val="002E00A6"/>
    <w:rsid w:val="002E02AF"/>
    <w:rsid w:val="002E07B3"/>
    <w:rsid w:val="002E10A1"/>
    <w:rsid w:val="002E1574"/>
    <w:rsid w:val="002E15C5"/>
    <w:rsid w:val="002E2783"/>
    <w:rsid w:val="002E2AD3"/>
    <w:rsid w:val="002E3495"/>
    <w:rsid w:val="002E3FC1"/>
    <w:rsid w:val="002E427A"/>
    <w:rsid w:val="002E4C88"/>
    <w:rsid w:val="002E4D02"/>
    <w:rsid w:val="002E50A6"/>
    <w:rsid w:val="002E5D6C"/>
    <w:rsid w:val="002E6263"/>
    <w:rsid w:val="002E654A"/>
    <w:rsid w:val="002E6591"/>
    <w:rsid w:val="002E6F3B"/>
    <w:rsid w:val="002E6F62"/>
    <w:rsid w:val="002E729E"/>
    <w:rsid w:val="002F03D8"/>
    <w:rsid w:val="002F0F2C"/>
    <w:rsid w:val="002F182A"/>
    <w:rsid w:val="002F1907"/>
    <w:rsid w:val="002F1A0B"/>
    <w:rsid w:val="002F1CCE"/>
    <w:rsid w:val="002F22BB"/>
    <w:rsid w:val="002F2BC3"/>
    <w:rsid w:val="002F2E1C"/>
    <w:rsid w:val="002F33BD"/>
    <w:rsid w:val="002F3407"/>
    <w:rsid w:val="002F366F"/>
    <w:rsid w:val="002F3F31"/>
    <w:rsid w:val="002F485F"/>
    <w:rsid w:val="002F4B48"/>
    <w:rsid w:val="002F4C14"/>
    <w:rsid w:val="002F4D9A"/>
    <w:rsid w:val="002F52CC"/>
    <w:rsid w:val="002F5491"/>
    <w:rsid w:val="002F54B0"/>
    <w:rsid w:val="002F5A75"/>
    <w:rsid w:val="002F6148"/>
    <w:rsid w:val="002F675E"/>
    <w:rsid w:val="002F6A3A"/>
    <w:rsid w:val="002F6E77"/>
    <w:rsid w:val="002F6F5B"/>
    <w:rsid w:val="002F7136"/>
    <w:rsid w:val="00300EFD"/>
    <w:rsid w:val="00301970"/>
    <w:rsid w:val="00301C87"/>
    <w:rsid w:val="003021AC"/>
    <w:rsid w:val="00302BBA"/>
    <w:rsid w:val="00302E85"/>
    <w:rsid w:val="00302EE6"/>
    <w:rsid w:val="003034E8"/>
    <w:rsid w:val="00304604"/>
    <w:rsid w:val="0030490B"/>
    <w:rsid w:val="00304D2A"/>
    <w:rsid w:val="003057FC"/>
    <w:rsid w:val="00305A03"/>
    <w:rsid w:val="00305B63"/>
    <w:rsid w:val="003060A8"/>
    <w:rsid w:val="003066B4"/>
    <w:rsid w:val="00306D87"/>
    <w:rsid w:val="00307C65"/>
    <w:rsid w:val="003105D1"/>
    <w:rsid w:val="00310BAA"/>
    <w:rsid w:val="003117EA"/>
    <w:rsid w:val="00312D54"/>
    <w:rsid w:val="00313335"/>
    <w:rsid w:val="0031345E"/>
    <w:rsid w:val="00313761"/>
    <w:rsid w:val="0031399E"/>
    <w:rsid w:val="00314088"/>
    <w:rsid w:val="00314331"/>
    <w:rsid w:val="0031480B"/>
    <w:rsid w:val="00314B8A"/>
    <w:rsid w:val="00314B95"/>
    <w:rsid w:val="00314E60"/>
    <w:rsid w:val="00315358"/>
    <w:rsid w:val="003177CF"/>
    <w:rsid w:val="00317C3A"/>
    <w:rsid w:val="00317D07"/>
    <w:rsid w:val="00317E7E"/>
    <w:rsid w:val="0032015F"/>
    <w:rsid w:val="0032044C"/>
    <w:rsid w:val="0032060C"/>
    <w:rsid w:val="00321093"/>
    <w:rsid w:val="00321924"/>
    <w:rsid w:val="00321962"/>
    <w:rsid w:val="003230CE"/>
    <w:rsid w:val="0032326B"/>
    <w:rsid w:val="00323369"/>
    <w:rsid w:val="00324055"/>
    <w:rsid w:val="003246A7"/>
    <w:rsid w:val="00324AA4"/>
    <w:rsid w:val="00324AF6"/>
    <w:rsid w:val="00325217"/>
    <w:rsid w:val="0032529C"/>
    <w:rsid w:val="0032578C"/>
    <w:rsid w:val="00325992"/>
    <w:rsid w:val="00325C89"/>
    <w:rsid w:val="00325FA9"/>
    <w:rsid w:val="00326130"/>
    <w:rsid w:val="003262DD"/>
    <w:rsid w:val="003263FC"/>
    <w:rsid w:val="003267BF"/>
    <w:rsid w:val="00326801"/>
    <w:rsid w:val="00326E34"/>
    <w:rsid w:val="00326EE0"/>
    <w:rsid w:val="00327557"/>
    <w:rsid w:val="00327646"/>
    <w:rsid w:val="00327892"/>
    <w:rsid w:val="0033074B"/>
    <w:rsid w:val="00331012"/>
    <w:rsid w:val="00331174"/>
    <w:rsid w:val="00331205"/>
    <w:rsid w:val="0033245B"/>
    <w:rsid w:val="00332962"/>
    <w:rsid w:val="00332D2E"/>
    <w:rsid w:val="003333DC"/>
    <w:rsid w:val="003337E4"/>
    <w:rsid w:val="00333CEF"/>
    <w:rsid w:val="00333E34"/>
    <w:rsid w:val="003342E9"/>
    <w:rsid w:val="00334526"/>
    <w:rsid w:val="003356A5"/>
    <w:rsid w:val="00335D5D"/>
    <w:rsid w:val="00335DB3"/>
    <w:rsid w:val="003368C2"/>
    <w:rsid w:val="0033695C"/>
    <w:rsid w:val="0033781D"/>
    <w:rsid w:val="00340488"/>
    <w:rsid w:val="00340AD1"/>
    <w:rsid w:val="00340B1E"/>
    <w:rsid w:val="003414C0"/>
    <w:rsid w:val="0034156A"/>
    <w:rsid w:val="00341FF0"/>
    <w:rsid w:val="0034224C"/>
    <w:rsid w:val="00342477"/>
    <w:rsid w:val="0034250B"/>
    <w:rsid w:val="00343324"/>
    <w:rsid w:val="003435C8"/>
    <w:rsid w:val="003438EB"/>
    <w:rsid w:val="00343AEA"/>
    <w:rsid w:val="00343EF0"/>
    <w:rsid w:val="0034403B"/>
    <w:rsid w:val="00344073"/>
    <w:rsid w:val="0034504C"/>
    <w:rsid w:val="0034532E"/>
    <w:rsid w:val="00345374"/>
    <w:rsid w:val="0034576D"/>
    <w:rsid w:val="00345D2B"/>
    <w:rsid w:val="00345FDC"/>
    <w:rsid w:val="003463C0"/>
    <w:rsid w:val="003470F8"/>
    <w:rsid w:val="003475AD"/>
    <w:rsid w:val="003501A3"/>
    <w:rsid w:val="003507B3"/>
    <w:rsid w:val="00350981"/>
    <w:rsid w:val="00351089"/>
    <w:rsid w:val="0035123D"/>
    <w:rsid w:val="0035173D"/>
    <w:rsid w:val="00351862"/>
    <w:rsid w:val="00352448"/>
    <w:rsid w:val="0035281F"/>
    <w:rsid w:val="00353720"/>
    <w:rsid w:val="00353C24"/>
    <w:rsid w:val="00353EE4"/>
    <w:rsid w:val="0035407F"/>
    <w:rsid w:val="00354205"/>
    <w:rsid w:val="003549F5"/>
    <w:rsid w:val="00354A33"/>
    <w:rsid w:val="00354FD5"/>
    <w:rsid w:val="0035585D"/>
    <w:rsid w:val="0035592F"/>
    <w:rsid w:val="00355CA1"/>
    <w:rsid w:val="00361B11"/>
    <w:rsid w:val="00361BA2"/>
    <w:rsid w:val="003627C3"/>
    <w:rsid w:val="00362A1B"/>
    <w:rsid w:val="00362A74"/>
    <w:rsid w:val="00362E50"/>
    <w:rsid w:val="0036312F"/>
    <w:rsid w:val="0036363E"/>
    <w:rsid w:val="00363C35"/>
    <w:rsid w:val="003642E0"/>
    <w:rsid w:val="003651FC"/>
    <w:rsid w:val="00365305"/>
    <w:rsid w:val="003657EC"/>
    <w:rsid w:val="00365949"/>
    <w:rsid w:val="00365C86"/>
    <w:rsid w:val="00365F41"/>
    <w:rsid w:val="00366D5B"/>
    <w:rsid w:val="003679B8"/>
    <w:rsid w:val="003679C8"/>
    <w:rsid w:val="00367CED"/>
    <w:rsid w:val="00367E33"/>
    <w:rsid w:val="00367E9C"/>
    <w:rsid w:val="003702BE"/>
    <w:rsid w:val="00370CD5"/>
    <w:rsid w:val="00371424"/>
    <w:rsid w:val="00371BBF"/>
    <w:rsid w:val="00371C96"/>
    <w:rsid w:val="003722BB"/>
    <w:rsid w:val="0037248A"/>
    <w:rsid w:val="0037261E"/>
    <w:rsid w:val="00372A4F"/>
    <w:rsid w:val="00372AAC"/>
    <w:rsid w:val="0037352F"/>
    <w:rsid w:val="00373B75"/>
    <w:rsid w:val="00373E12"/>
    <w:rsid w:val="003741F7"/>
    <w:rsid w:val="003743F7"/>
    <w:rsid w:val="003744FD"/>
    <w:rsid w:val="00374871"/>
    <w:rsid w:val="00374C40"/>
    <w:rsid w:val="0037559B"/>
    <w:rsid w:val="003760D4"/>
    <w:rsid w:val="003765F3"/>
    <w:rsid w:val="00376738"/>
    <w:rsid w:val="00377239"/>
    <w:rsid w:val="003778E0"/>
    <w:rsid w:val="00377CE9"/>
    <w:rsid w:val="00377DDD"/>
    <w:rsid w:val="00377DF9"/>
    <w:rsid w:val="00380079"/>
    <w:rsid w:val="0038051B"/>
    <w:rsid w:val="0038062D"/>
    <w:rsid w:val="003809D4"/>
    <w:rsid w:val="00381236"/>
    <w:rsid w:val="003814BD"/>
    <w:rsid w:val="00381B24"/>
    <w:rsid w:val="0038264D"/>
    <w:rsid w:val="00382906"/>
    <w:rsid w:val="00382DCB"/>
    <w:rsid w:val="003830F0"/>
    <w:rsid w:val="003834B5"/>
    <w:rsid w:val="00383858"/>
    <w:rsid w:val="00383A98"/>
    <w:rsid w:val="00384280"/>
    <w:rsid w:val="00384667"/>
    <w:rsid w:val="00385A99"/>
    <w:rsid w:val="00385CFC"/>
    <w:rsid w:val="00385D88"/>
    <w:rsid w:val="00385EB9"/>
    <w:rsid w:val="00386172"/>
    <w:rsid w:val="00386702"/>
    <w:rsid w:val="00386C1A"/>
    <w:rsid w:val="0038750F"/>
    <w:rsid w:val="00390943"/>
    <w:rsid w:val="003912D9"/>
    <w:rsid w:val="003913A6"/>
    <w:rsid w:val="00391515"/>
    <w:rsid w:val="003918D5"/>
    <w:rsid w:val="00391AC0"/>
    <w:rsid w:val="00391B41"/>
    <w:rsid w:val="00391C09"/>
    <w:rsid w:val="00391C97"/>
    <w:rsid w:val="00391F62"/>
    <w:rsid w:val="00391FAC"/>
    <w:rsid w:val="003920AB"/>
    <w:rsid w:val="00392701"/>
    <w:rsid w:val="00392BAB"/>
    <w:rsid w:val="00393D05"/>
    <w:rsid w:val="003945DC"/>
    <w:rsid w:val="00394663"/>
    <w:rsid w:val="003946D0"/>
    <w:rsid w:val="00394EC8"/>
    <w:rsid w:val="003955B1"/>
    <w:rsid w:val="003956FE"/>
    <w:rsid w:val="00395D09"/>
    <w:rsid w:val="00396930"/>
    <w:rsid w:val="003969E7"/>
    <w:rsid w:val="00396B3E"/>
    <w:rsid w:val="00396DDB"/>
    <w:rsid w:val="00397A0E"/>
    <w:rsid w:val="00397B11"/>
    <w:rsid w:val="003A000F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16BD"/>
    <w:rsid w:val="003A20B0"/>
    <w:rsid w:val="003A22F9"/>
    <w:rsid w:val="003A238F"/>
    <w:rsid w:val="003A24E7"/>
    <w:rsid w:val="003A2785"/>
    <w:rsid w:val="003A2800"/>
    <w:rsid w:val="003A3354"/>
    <w:rsid w:val="003A3575"/>
    <w:rsid w:val="003A3924"/>
    <w:rsid w:val="003A3B2C"/>
    <w:rsid w:val="003A3D7E"/>
    <w:rsid w:val="003A3DEA"/>
    <w:rsid w:val="003A40E3"/>
    <w:rsid w:val="003A412D"/>
    <w:rsid w:val="003A42B4"/>
    <w:rsid w:val="003A42B9"/>
    <w:rsid w:val="003A4497"/>
    <w:rsid w:val="003A4876"/>
    <w:rsid w:val="003A50D0"/>
    <w:rsid w:val="003A52E8"/>
    <w:rsid w:val="003A5C25"/>
    <w:rsid w:val="003A5E36"/>
    <w:rsid w:val="003A5E4E"/>
    <w:rsid w:val="003A6912"/>
    <w:rsid w:val="003A699A"/>
    <w:rsid w:val="003A6A03"/>
    <w:rsid w:val="003A6F0C"/>
    <w:rsid w:val="003A7417"/>
    <w:rsid w:val="003B0015"/>
    <w:rsid w:val="003B025C"/>
    <w:rsid w:val="003B0761"/>
    <w:rsid w:val="003B0A78"/>
    <w:rsid w:val="003B0BE2"/>
    <w:rsid w:val="003B0CA7"/>
    <w:rsid w:val="003B1E77"/>
    <w:rsid w:val="003B1E7C"/>
    <w:rsid w:val="003B1F86"/>
    <w:rsid w:val="003B279C"/>
    <w:rsid w:val="003B2EF1"/>
    <w:rsid w:val="003B32BE"/>
    <w:rsid w:val="003B392D"/>
    <w:rsid w:val="003B40AC"/>
    <w:rsid w:val="003B507A"/>
    <w:rsid w:val="003B50D2"/>
    <w:rsid w:val="003B536B"/>
    <w:rsid w:val="003B54A9"/>
    <w:rsid w:val="003B5D64"/>
    <w:rsid w:val="003B6605"/>
    <w:rsid w:val="003B6776"/>
    <w:rsid w:val="003B68CF"/>
    <w:rsid w:val="003B6E9B"/>
    <w:rsid w:val="003B6FE6"/>
    <w:rsid w:val="003B72CE"/>
    <w:rsid w:val="003B78FE"/>
    <w:rsid w:val="003B7C45"/>
    <w:rsid w:val="003C0587"/>
    <w:rsid w:val="003C094B"/>
    <w:rsid w:val="003C0C88"/>
    <w:rsid w:val="003C1CAE"/>
    <w:rsid w:val="003C1E85"/>
    <w:rsid w:val="003C2133"/>
    <w:rsid w:val="003C30A8"/>
    <w:rsid w:val="003C30BF"/>
    <w:rsid w:val="003C30FC"/>
    <w:rsid w:val="003C3236"/>
    <w:rsid w:val="003C3619"/>
    <w:rsid w:val="003C37B1"/>
    <w:rsid w:val="003C383C"/>
    <w:rsid w:val="003C39D9"/>
    <w:rsid w:val="003C3B03"/>
    <w:rsid w:val="003C3DF1"/>
    <w:rsid w:val="003C45B0"/>
    <w:rsid w:val="003C5564"/>
    <w:rsid w:val="003C5B18"/>
    <w:rsid w:val="003C5D14"/>
    <w:rsid w:val="003C62CC"/>
    <w:rsid w:val="003C63ED"/>
    <w:rsid w:val="003C675C"/>
    <w:rsid w:val="003C6D61"/>
    <w:rsid w:val="003C6D9F"/>
    <w:rsid w:val="003C71E0"/>
    <w:rsid w:val="003C763B"/>
    <w:rsid w:val="003C78F0"/>
    <w:rsid w:val="003C7FBB"/>
    <w:rsid w:val="003D0486"/>
    <w:rsid w:val="003D08E1"/>
    <w:rsid w:val="003D092D"/>
    <w:rsid w:val="003D1062"/>
    <w:rsid w:val="003D1AF0"/>
    <w:rsid w:val="003D1C00"/>
    <w:rsid w:val="003D2CC7"/>
    <w:rsid w:val="003D3101"/>
    <w:rsid w:val="003D323A"/>
    <w:rsid w:val="003D3339"/>
    <w:rsid w:val="003D36A5"/>
    <w:rsid w:val="003D36E9"/>
    <w:rsid w:val="003D3A70"/>
    <w:rsid w:val="003D3B95"/>
    <w:rsid w:val="003D3BFF"/>
    <w:rsid w:val="003D3CDB"/>
    <w:rsid w:val="003D3D3C"/>
    <w:rsid w:val="003D5362"/>
    <w:rsid w:val="003D609A"/>
    <w:rsid w:val="003D6BA4"/>
    <w:rsid w:val="003D71D7"/>
    <w:rsid w:val="003D78FA"/>
    <w:rsid w:val="003E04A7"/>
    <w:rsid w:val="003E0BCC"/>
    <w:rsid w:val="003E0FB3"/>
    <w:rsid w:val="003E10D2"/>
    <w:rsid w:val="003E23E4"/>
    <w:rsid w:val="003E265E"/>
    <w:rsid w:val="003E2695"/>
    <w:rsid w:val="003E2897"/>
    <w:rsid w:val="003E2BF2"/>
    <w:rsid w:val="003E3873"/>
    <w:rsid w:val="003E40F6"/>
    <w:rsid w:val="003E45EC"/>
    <w:rsid w:val="003E4DC0"/>
    <w:rsid w:val="003E4E83"/>
    <w:rsid w:val="003E63A3"/>
    <w:rsid w:val="003E6A5C"/>
    <w:rsid w:val="003E6D58"/>
    <w:rsid w:val="003E7613"/>
    <w:rsid w:val="003F06E0"/>
    <w:rsid w:val="003F148A"/>
    <w:rsid w:val="003F226E"/>
    <w:rsid w:val="003F2371"/>
    <w:rsid w:val="003F2DC4"/>
    <w:rsid w:val="003F3011"/>
    <w:rsid w:val="003F31F5"/>
    <w:rsid w:val="003F3325"/>
    <w:rsid w:val="003F34F7"/>
    <w:rsid w:val="003F39C9"/>
    <w:rsid w:val="003F3D32"/>
    <w:rsid w:val="003F3FAC"/>
    <w:rsid w:val="003F4A01"/>
    <w:rsid w:val="003F4CA6"/>
    <w:rsid w:val="003F4D30"/>
    <w:rsid w:val="003F4DBD"/>
    <w:rsid w:val="003F50EE"/>
    <w:rsid w:val="003F51A4"/>
    <w:rsid w:val="003F5E71"/>
    <w:rsid w:val="003F6B65"/>
    <w:rsid w:val="003F6F38"/>
    <w:rsid w:val="003F759B"/>
    <w:rsid w:val="003F7692"/>
    <w:rsid w:val="003F7BC9"/>
    <w:rsid w:val="00400027"/>
    <w:rsid w:val="004003D7"/>
    <w:rsid w:val="004006EF"/>
    <w:rsid w:val="004011B4"/>
    <w:rsid w:val="004011BF"/>
    <w:rsid w:val="00401310"/>
    <w:rsid w:val="00401335"/>
    <w:rsid w:val="00401596"/>
    <w:rsid w:val="0040164F"/>
    <w:rsid w:val="00401CE5"/>
    <w:rsid w:val="004021F7"/>
    <w:rsid w:val="00402200"/>
    <w:rsid w:val="00402259"/>
    <w:rsid w:val="004022D1"/>
    <w:rsid w:val="0040297E"/>
    <w:rsid w:val="0040306B"/>
    <w:rsid w:val="004035ED"/>
    <w:rsid w:val="00403A67"/>
    <w:rsid w:val="00403D66"/>
    <w:rsid w:val="0040419B"/>
    <w:rsid w:val="00405062"/>
    <w:rsid w:val="00405116"/>
    <w:rsid w:val="004051D7"/>
    <w:rsid w:val="0040570A"/>
    <w:rsid w:val="00405FD1"/>
    <w:rsid w:val="00406487"/>
    <w:rsid w:val="004065C3"/>
    <w:rsid w:val="00406E82"/>
    <w:rsid w:val="0040701A"/>
    <w:rsid w:val="004070F1"/>
    <w:rsid w:val="004077DD"/>
    <w:rsid w:val="0040781F"/>
    <w:rsid w:val="00407A2B"/>
    <w:rsid w:val="00410770"/>
    <w:rsid w:val="00410E02"/>
    <w:rsid w:val="0041106F"/>
    <w:rsid w:val="004113A0"/>
    <w:rsid w:val="00411924"/>
    <w:rsid w:val="004119BC"/>
    <w:rsid w:val="004123F4"/>
    <w:rsid w:val="00413666"/>
    <w:rsid w:val="00413749"/>
    <w:rsid w:val="00413B8F"/>
    <w:rsid w:val="00413F17"/>
    <w:rsid w:val="00413FE6"/>
    <w:rsid w:val="00414665"/>
    <w:rsid w:val="00414698"/>
    <w:rsid w:val="004146E0"/>
    <w:rsid w:val="00414843"/>
    <w:rsid w:val="00414FE9"/>
    <w:rsid w:val="0041541C"/>
    <w:rsid w:val="00415BA7"/>
    <w:rsid w:val="00415BF8"/>
    <w:rsid w:val="00415E3E"/>
    <w:rsid w:val="00415E7F"/>
    <w:rsid w:val="0041643B"/>
    <w:rsid w:val="00416BD0"/>
    <w:rsid w:val="004172D5"/>
    <w:rsid w:val="00420121"/>
    <w:rsid w:val="00420763"/>
    <w:rsid w:val="00420884"/>
    <w:rsid w:val="00420A84"/>
    <w:rsid w:val="00420EDC"/>
    <w:rsid w:val="004210F2"/>
    <w:rsid w:val="004223A0"/>
    <w:rsid w:val="0042290E"/>
    <w:rsid w:val="00422AAB"/>
    <w:rsid w:val="0042328A"/>
    <w:rsid w:val="00423B13"/>
    <w:rsid w:val="00423EDC"/>
    <w:rsid w:val="00424056"/>
    <w:rsid w:val="004240A9"/>
    <w:rsid w:val="00424279"/>
    <w:rsid w:val="0042468B"/>
    <w:rsid w:val="00424869"/>
    <w:rsid w:val="0042491D"/>
    <w:rsid w:val="0042502E"/>
    <w:rsid w:val="0042534C"/>
    <w:rsid w:val="0042693F"/>
    <w:rsid w:val="00426AB1"/>
    <w:rsid w:val="00427443"/>
    <w:rsid w:val="004274B7"/>
    <w:rsid w:val="0042765C"/>
    <w:rsid w:val="00427724"/>
    <w:rsid w:val="00427D4A"/>
    <w:rsid w:val="00427EB9"/>
    <w:rsid w:val="004312D0"/>
    <w:rsid w:val="00431917"/>
    <w:rsid w:val="004319EC"/>
    <w:rsid w:val="00431EC7"/>
    <w:rsid w:val="00432A04"/>
    <w:rsid w:val="00432B27"/>
    <w:rsid w:val="00432D7B"/>
    <w:rsid w:val="0043315F"/>
    <w:rsid w:val="004332E8"/>
    <w:rsid w:val="0043372A"/>
    <w:rsid w:val="00433BD3"/>
    <w:rsid w:val="004342D5"/>
    <w:rsid w:val="004358AD"/>
    <w:rsid w:val="00435DC0"/>
    <w:rsid w:val="00435EFD"/>
    <w:rsid w:val="00436424"/>
    <w:rsid w:val="00436D1A"/>
    <w:rsid w:val="0043728C"/>
    <w:rsid w:val="0043740F"/>
    <w:rsid w:val="00440002"/>
    <w:rsid w:val="00440222"/>
    <w:rsid w:val="0044124A"/>
    <w:rsid w:val="004414A1"/>
    <w:rsid w:val="00441C4C"/>
    <w:rsid w:val="00441D7D"/>
    <w:rsid w:val="00441E8F"/>
    <w:rsid w:val="004426F7"/>
    <w:rsid w:val="0044275B"/>
    <w:rsid w:val="004428E2"/>
    <w:rsid w:val="00442B7B"/>
    <w:rsid w:val="00442CD9"/>
    <w:rsid w:val="00442EF0"/>
    <w:rsid w:val="0044312A"/>
    <w:rsid w:val="004434FD"/>
    <w:rsid w:val="00444592"/>
    <w:rsid w:val="00444AA2"/>
    <w:rsid w:val="00445196"/>
    <w:rsid w:val="004452D4"/>
    <w:rsid w:val="0044554D"/>
    <w:rsid w:val="00445A9C"/>
    <w:rsid w:val="00445C45"/>
    <w:rsid w:val="00445DFC"/>
    <w:rsid w:val="00446A0B"/>
    <w:rsid w:val="0044744C"/>
    <w:rsid w:val="00447BB8"/>
    <w:rsid w:val="00450D66"/>
    <w:rsid w:val="004511FA"/>
    <w:rsid w:val="0045141E"/>
    <w:rsid w:val="00451824"/>
    <w:rsid w:val="00452D91"/>
    <w:rsid w:val="00453071"/>
    <w:rsid w:val="004530EF"/>
    <w:rsid w:val="00453791"/>
    <w:rsid w:val="00453B02"/>
    <w:rsid w:val="00453D93"/>
    <w:rsid w:val="00453F18"/>
    <w:rsid w:val="00454289"/>
    <w:rsid w:val="00454324"/>
    <w:rsid w:val="00454C94"/>
    <w:rsid w:val="004550BD"/>
    <w:rsid w:val="0045575A"/>
    <w:rsid w:val="00455DF9"/>
    <w:rsid w:val="004561B5"/>
    <w:rsid w:val="0045643C"/>
    <w:rsid w:val="00456D39"/>
    <w:rsid w:val="00457DE7"/>
    <w:rsid w:val="00460191"/>
    <w:rsid w:val="0046066E"/>
    <w:rsid w:val="00460722"/>
    <w:rsid w:val="00461E18"/>
    <w:rsid w:val="00461F95"/>
    <w:rsid w:val="00462725"/>
    <w:rsid w:val="00462970"/>
    <w:rsid w:val="00464CBA"/>
    <w:rsid w:val="00464E01"/>
    <w:rsid w:val="00465258"/>
    <w:rsid w:val="004655B7"/>
    <w:rsid w:val="004657CC"/>
    <w:rsid w:val="00465811"/>
    <w:rsid w:val="00465BBC"/>
    <w:rsid w:val="00465BE4"/>
    <w:rsid w:val="00466164"/>
    <w:rsid w:val="004661CA"/>
    <w:rsid w:val="004664B3"/>
    <w:rsid w:val="00466578"/>
    <w:rsid w:val="00466E04"/>
    <w:rsid w:val="00467376"/>
    <w:rsid w:val="00467CF1"/>
    <w:rsid w:val="00467D5D"/>
    <w:rsid w:val="00470444"/>
    <w:rsid w:val="004707F1"/>
    <w:rsid w:val="00470875"/>
    <w:rsid w:val="00470AC8"/>
    <w:rsid w:val="00470E45"/>
    <w:rsid w:val="004712A2"/>
    <w:rsid w:val="0047164F"/>
    <w:rsid w:val="00471900"/>
    <w:rsid w:val="00471CDA"/>
    <w:rsid w:val="00471DC9"/>
    <w:rsid w:val="00471F0B"/>
    <w:rsid w:val="0047202B"/>
    <w:rsid w:val="00472378"/>
    <w:rsid w:val="00472BB2"/>
    <w:rsid w:val="004735E1"/>
    <w:rsid w:val="0047386D"/>
    <w:rsid w:val="0047402E"/>
    <w:rsid w:val="004745E7"/>
    <w:rsid w:val="00474B68"/>
    <w:rsid w:val="00474DC9"/>
    <w:rsid w:val="00475050"/>
    <w:rsid w:val="00475C18"/>
    <w:rsid w:val="00475D1C"/>
    <w:rsid w:val="00476766"/>
    <w:rsid w:val="004769AF"/>
    <w:rsid w:val="004806CA"/>
    <w:rsid w:val="00481826"/>
    <w:rsid w:val="00481832"/>
    <w:rsid w:val="00481D07"/>
    <w:rsid w:val="00482C3C"/>
    <w:rsid w:val="00482DAC"/>
    <w:rsid w:val="004830E6"/>
    <w:rsid w:val="00483120"/>
    <w:rsid w:val="004838FE"/>
    <w:rsid w:val="00483FB3"/>
    <w:rsid w:val="00484B2E"/>
    <w:rsid w:val="004850EE"/>
    <w:rsid w:val="004852C3"/>
    <w:rsid w:val="004859EA"/>
    <w:rsid w:val="00485AA2"/>
    <w:rsid w:val="00485F7F"/>
    <w:rsid w:val="00486725"/>
    <w:rsid w:val="00486847"/>
    <w:rsid w:val="00486B44"/>
    <w:rsid w:val="004871E3"/>
    <w:rsid w:val="00487A07"/>
    <w:rsid w:val="00487F3F"/>
    <w:rsid w:val="004903D6"/>
    <w:rsid w:val="004904A2"/>
    <w:rsid w:val="00490624"/>
    <w:rsid w:val="00490E4D"/>
    <w:rsid w:val="00490F9A"/>
    <w:rsid w:val="004910CA"/>
    <w:rsid w:val="0049131E"/>
    <w:rsid w:val="00491395"/>
    <w:rsid w:val="004916E5"/>
    <w:rsid w:val="00491971"/>
    <w:rsid w:val="004923F9"/>
    <w:rsid w:val="00492AF9"/>
    <w:rsid w:val="00492D44"/>
    <w:rsid w:val="0049305E"/>
    <w:rsid w:val="00493061"/>
    <w:rsid w:val="004931CF"/>
    <w:rsid w:val="004931DB"/>
    <w:rsid w:val="00493E7A"/>
    <w:rsid w:val="00493EEC"/>
    <w:rsid w:val="00493FE9"/>
    <w:rsid w:val="00494348"/>
    <w:rsid w:val="00494C76"/>
    <w:rsid w:val="00495037"/>
    <w:rsid w:val="0049688E"/>
    <w:rsid w:val="00497139"/>
    <w:rsid w:val="00497162"/>
    <w:rsid w:val="004973AE"/>
    <w:rsid w:val="00497E7B"/>
    <w:rsid w:val="004A035D"/>
    <w:rsid w:val="004A03B5"/>
    <w:rsid w:val="004A0B58"/>
    <w:rsid w:val="004A0FA8"/>
    <w:rsid w:val="004A13BA"/>
    <w:rsid w:val="004A140B"/>
    <w:rsid w:val="004A18D8"/>
    <w:rsid w:val="004A195A"/>
    <w:rsid w:val="004A2133"/>
    <w:rsid w:val="004A2683"/>
    <w:rsid w:val="004A2737"/>
    <w:rsid w:val="004A276A"/>
    <w:rsid w:val="004A339F"/>
    <w:rsid w:val="004A3649"/>
    <w:rsid w:val="004A3B48"/>
    <w:rsid w:val="004A5300"/>
    <w:rsid w:val="004A54A5"/>
    <w:rsid w:val="004A562C"/>
    <w:rsid w:val="004A5676"/>
    <w:rsid w:val="004A57EE"/>
    <w:rsid w:val="004A5B77"/>
    <w:rsid w:val="004A5F17"/>
    <w:rsid w:val="004A5F59"/>
    <w:rsid w:val="004A6A7D"/>
    <w:rsid w:val="004A6C0A"/>
    <w:rsid w:val="004A721A"/>
    <w:rsid w:val="004A79A3"/>
    <w:rsid w:val="004A7B84"/>
    <w:rsid w:val="004A7CE5"/>
    <w:rsid w:val="004A7D06"/>
    <w:rsid w:val="004A7E9F"/>
    <w:rsid w:val="004A7FDB"/>
    <w:rsid w:val="004B07AE"/>
    <w:rsid w:val="004B0D3B"/>
    <w:rsid w:val="004B1130"/>
    <w:rsid w:val="004B1689"/>
    <w:rsid w:val="004B1D05"/>
    <w:rsid w:val="004B226C"/>
    <w:rsid w:val="004B234C"/>
    <w:rsid w:val="004B359E"/>
    <w:rsid w:val="004B4180"/>
    <w:rsid w:val="004B419A"/>
    <w:rsid w:val="004B4A44"/>
    <w:rsid w:val="004B5840"/>
    <w:rsid w:val="004B59C5"/>
    <w:rsid w:val="004B5B8D"/>
    <w:rsid w:val="004B6BB8"/>
    <w:rsid w:val="004B6DD6"/>
    <w:rsid w:val="004C01E9"/>
    <w:rsid w:val="004C067E"/>
    <w:rsid w:val="004C0872"/>
    <w:rsid w:val="004C08CA"/>
    <w:rsid w:val="004C0E97"/>
    <w:rsid w:val="004C1586"/>
    <w:rsid w:val="004C1769"/>
    <w:rsid w:val="004C218D"/>
    <w:rsid w:val="004C2BB0"/>
    <w:rsid w:val="004C331E"/>
    <w:rsid w:val="004C3E0C"/>
    <w:rsid w:val="004C3F6B"/>
    <w:rsid w:val="004C3F86"/>
    <w:rsid w:val="004C4058"/>
    <w:rsid w:val="004C44DC"/>
    <w:rsid w:val="004C455E"/>
    <w:rsid w:val="004C4B6E"/>
    <w:rsid w:val="004C5026"/>
    <w:rsid w:val="004C509D"/>
    <w:rsid w:val="004C521B"/>
    <w:rsid w:val="004C5747"/>
    <w:rsid w:val="004C5EB6"/>
    <w:rsid w:val="004C6184"/>
    <w:rsid w:val="004C63DD"/>
    <w:rsid w:val="004C6642"/>
    <w:rsid w:val="004C68BD"/>
    <w:rsid w:val="004C6BDE"/>
    <w:rsid w:val="004C79DB"/>
    <w:rsid w:val="004D01C2"/>
    <w:rsid w:val="004D051D"/>
    <w:rsid w:val="004D0967"/>
    <w:rsid w:val="004D0AB6"/>
    <w:rsid w:val="004D0D33"/>
    <w:rsid w:val="004D0D96"/>
    <w:rsid w:val="004D116E"/>
    <w:rsid w:val="004D142F"/>
    <w:rsid w:val="004D14A5"/>
    <w:rsid w:val="004D1B0E"/>
    <w:rsid w:val="004D1B22"/>
    <w:rsid w:val="004D1E33"/>
    <w:rsid w:val="004D2205"/>
    <w:rsid w:val="004D28AB"/>
    <w:rsid w:val="004D2A02"/>
    <w:rsid w:val="004D2F54"/>
    <w:rsid w:val="004D31B6"/>
    <w:rsid w:val="004D3FA0"/>
    <w:rsid w:val="004D4081"/>
    <w:rsid w:val="004D40BF"/>
    <w:rsid w:val="004D45D1"/>
    <w:rsid w:val="004D478A"/>
    <w:rsid w:val="004D5277"/>
    <w:rsid w:val="004D57EC"/>
    <w:rsid w:val="004D5992"/>
    <w:rsid w:val="004D5BF8"/>
    <w:rsid w:val="004D69E8"/>
    <w:rsid w:val="004D6DFE"/>
    <w:rsid w:val="004D7451"/>
    <w:rsid w:val="004D74E8"/>
    <w:rsid w:val="004D7A58"/>
    <w:rsid w:val="004D7F6C"/>
    <w:rsid w:val="004E018B"/>
    <w:rsid w:val="004E0CBC"/>
    <w:rsid w:val="004E27A4"/>
    <w:rsid w:val="004E29DC"/>
    <w:rsid w:val="004E2B41"/>
    <w:rsid w:val="004E2D87"/>
    <w:rsid w:val="004E2FA7"/>
    <w:rsid w:val="004E353C"/>
    <w:rsid w:val="004E390B"/>
    <w:rsid w:val="004E3A1B"/>
    <w:rsid w:val="004E3DFD"/>
    <w:rsid w:val="004E41E4"/>
    <w:rsid w:val="004E478A"/>
    <w:rsid w:val="004E4A39"/>
    <w:rsid w:val="004E50B8"/>
    <w:rsid w:val="004E6848"/>
    <w:rsid w:val="004E69B8"/>
    <w:rsid w:val="004E6FCF"/>
    <w:rsid w:val="004E7089"/>
    <w:rsid w:val="004E70DA"/>
    <w:rsid w:val="004E7A4C"/>
    <w:rsid w:val="004E7C71"/>
    <w:rsid w:val="004F04EA"/>
    <w:rsid w:val="004F06CE"/>
    <w:rsid w:val="004F0DB2"/>
    <w:rsid w:val="004F11F7"/>
    <w:rsid w:val="004F1D7C"/>
    <w:rsid w:val="004F241A"/>
    <w:rsid w:val="004F27EE"/>
    <w:rsid w:val="004F2D30"/>
    <w:rsid w:val="004F2FA3"/>
    <w:rsid w:val="004F312F"/>
    <w:rsid w:val="004F3823"/>
    <w:rsid w:val="004F3FA9"/>
    <w:rsid w:val="004F4BDF"/>
    <w:rsid w:val="004F5258"/>
    <w:rsid w:val="004F53F4"/>
    <w:rsid w:val="004F5648"/>
    <w:rsid w:val="004F5AD1"/>
    <w:rsid w:val="004F6048"/>
    <w:rsid w:val="004F62DB"/>
    <w:rsid w:val="004F63BB"/>
    <w:rsid w:val="004F701F"/>
    <w:rsid w:val="004F7037"/>
    <w:rsid w:val="004F7310"/>
    <w:rsid w:val="004F7BB4"/>
    <w:rsid w:val="00500768"/>
    <w:rsid w:val="00500C77"/>
    <w:rsid w:val="00500FF5"/>
    <w:rsid w:val="00501565"/>
    <w:rsid w:val="005015EB"/>
    <w:rsid w:val="00501C87"/>
    <w:rsid w:val="00502BA9"/>
    <w:rsid w:val="00502CEB"/>
    <w:rsid w:val="00502FDF"/>
    <w:rsid w:val="00503968"/>
    <w:rsid w:val="00503A39"/>
    <w:rsid w:val="00503F43"/>
    <w:rsid w:val="00504DC5"/>
    <w:rsid w:val="005053F1"/>
    <w:rsid w:val="00506248"/>
    <w:rsid w:val="00506504"/>
    <w:rsid w:val="005067EC"/>
    <w:rsid w:val="00506FE9"/>
    <w:rsid w:val="0050744D"/>
    <w:rsid w:val="00507839"/>
    <w:rsid w:val="00507CE0"/>
    <w:rsid w:val="0051054A"/>
    <w:rsid w:val="00510CCA"/>
    <w:rsid w:val="005127AB"/>
    <w:rsid w:val="00512BB5"/>
    <w:rsid w:val="00512FED"/>
    <w:rsid w:val="00513618"/>
    <w:rsid w:val="00513669"/>
    <w:rsid w:val="00513754"/>
    <w:rsid w:val="005137DC"/>
    <w:rsid w:val="00513E37"/>
    <w:rsid w:val="00514E2A"/>
    <w:rsid w:val="00515A5F"/>
    <w:rsid w:val="00515D06"/>
    <w:rsid w:val="00516DAB"/>
    <w:rsid w:val="00516DD1"/>
    <w:rsid w:val="005170FF"/>
    <w:rsid w:val="005171A5"/>
    <w:rsid w:val="00517326"/>
    <w:rsid w:val="00517632"/>
    <w:rsid w:val="005176DB"/>
    <w:rsid w:val="0051785D"/>
    <w:rsid w:val="00517A12"/>
    <w:rsid w:val="005200AE"/>
    <w:rsid w:val="00521054"/>
    <w:rsid w:val="005215C3"/>
    <w:rsid w:val="00521933"/>
    <w:rsid w:val="00521E1E"/>
    <w:rsid w:val="00522BB3"/>
    <w:rsid w:val="00522F35"/>
    <w:rsid w:val="00522FB2"/>
    <w:rsid w:val="005236D0"/>
    <w:rsid w:val="00523C4F"/>
    <w:rsid w:val="00523CF0"/>
    <w:rsid w:val="00523D79"/>
    <w:rsid w:val="005240BF"/>
    <w:rsid w:val="005248C1"/>
    <w:rsid w:val="00524CC1"/>
    <w:rsid w:val="005250BE"/>
    <w:rsid w:val="005254E6"/>
    <w:rsid w:val="005256C9"/>
    <w:rsid w:val="005259FE"/>
    <w:rsid w:val="005262E5"/>
    <w:rsid w:val="0052679B"/>
    <w:rsid w:val="00526BEC"/>
    <w:rsid w:val="00526F1F"/>
    <w:rsid w:val="005319C4"/>
    <w:rsid w:val="005321B6"/>
    <w:rsid w:val="00532473"/>
    <w:rsid w:val="005325E9"/>
    <w:rsid w:val="00532A75"/>
    <w:rsid w:val="00532C28"/>
    <w:rsid w:val="005337CA"/>
    <w:rsid w:val="00533D9A"/>
    <w:rsid w:val="00534CB5"/>
    <w:rsid w:val="00535F63"/>
    <w:rsid w:val="00536B32"/>
    <w:rsid w:val="00536DE0"/>
    <w:rsid w:val="0053738A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549"/>
    <w:rsid w:val="005432F4"/>
    <w:rsid w:val="005434C7"/>
    <w:rsid w:val="00544316"/>
    <w:rsid w:val="00544944"/>
    <w:rsid w:val="00544B13"/>
    <w:rsid w:val="00544FFF"/>
    <w:rsid w:val="00545D68"/>
    <w:rsid w:val="00545E1E"/>
    <w:rsid w:val="0054623A"/>
    <w:rsid w:val="0054667F"/>
    <w:rsid w:val="00546888"/>
    <w:rsid w:val="00547042"/>
    <w:rsid w:val="0054736A"/>
    <w:rsid w:val="005473D4"/>
    <w:rsid w:val="00547495"/>
    <w:rsid w:val="005474CF"/>
    <w:rsid w:val="00547CB2"/>
    <w:rsid w:val="0055031D"/>
    <w:rsid w:val="00550B8A"/>
    <w:rsid w:val="0055139B"/>
    <w:rsid w:val="0055181F"/>
    <w:rsid w:val="005519A5"/>
    <w:rsid w:val="00552025"/>
    <w:rsid w:val="005528DF"/>
    <w:rsid w:val="00552ABB"/>
    <w:rsid w:val="00552C6E"/>
    <w:rsid w:val="005535E7"/>
    <w:rsid w:val="00553C38"/>
    <w:rsid w:val="00553D3B"/>
    <w:rsid w:val="00555140"/>
    <w:rsid w:val="0055565A"/>
    <w:rsid w:val="00555E9C"/>
    <w:rsid w:val="00555EDF"/>
    <w:rsid w:val="00555F77"/>
    <w:rsid w:val="005563F9"/>
    <w:rsid w:val="00556AD1"/>
    <w:rsid w:val="00556BF3"/>
    <w:rsid w:val="00557086"/>
    <w:rsid w:val="00557B07"/>
    <w:rsid w:val="00557C9C"/>
    <w:rsid w:val="00557E20"/>
    <w:rsid w:val="00560059"/>
    <w:rsid w:val="005606B7"/>
    <w:rsid w:val="00560D49"/>
    <w:rsid w:val="00561060"/>
    <w:rsid w:val="005610B4"/>
    <w:rsid w:val="00561F6D"/>
    <w:rsid w:val="00562729"/>
    <w:rsid w:val="00562944"/>
    <w:rsid w:val="00563832"/>
    <w:rsid w:val="005638F4"/>
    <w:rsid w:val="005643B4"/>
    <w:rsid w:val="00564A31"/>
    <w:rsid w:val="005654C0"/>
    <w:rsid w:val="0056643C"/>
    <w:rsid w:val="00566750"/>
    <w:rsid w:val="005670FC"/>
    <w:rsid w:val="00567CC7"/>
    <w:rsid w:val="00570159"/>
    <w:rsid w:val="00570880"/>
    <w:rsid w:val="00570CF5"/>
    <w:rsid w:val="00570DF9"/>
    <w:rsid w:val="0057153E"/>
    <w:rsid w:val="0057161B"/>
    <w:rsid w:val="0057213F"/>
    <w:rsid w:val="00572A06"/>
    <w:rsid w:val="005734D5"/>
    <w:rsid w:val="00573F6D"/>
    <w:rsid w:val="00574093"/>
    <w:rsid w:val="00574611"/>
    <w:rsid w:val="00574813"/>
    <w:rsid w:val="005748B4"/>
    <w:rsid w:val="0057495B"/>
    <w:rsid w:val="00574A0F"/>
    <w:rsid w:val="00575241"/>
    <w:rsid w:val="005754FE"/>
    <w:rsid w:val="00575EE3"/>
    <w:rsid w:val="0057609D"/>
    <w:rsid w:val="00576E93"/>
    <w:rsid w:val="00577291"/>
    <w:rsid w:val="0057791A"/>
    <w:rsid w:val="00577B93"/>
    <w:rsid w:val="0058029F"/>
    <w:rsid w:val="005804B6"/>
    <w:rsid w:val="005807A9"/>
    <w:rsid w:val="00580C31"/>
    <w:rsid w:val="00580D6D"/>
    <w:rsid w:val="00580E68"/>
    <w:rsid w:val="00580F9E"/>
    <w:rsid w:val="00581131"/>
    <w:rsid w:val="00581152"/>
    <w:rsid w:val="0058129A"/>
    <w:rsid w:val="005816A1"/>
    <w:rsid w:val="00581A14"/>
    <w:rsid w:val="00581AAF"/>
    <w:rsid w:val="00582EDF"/>
    <w:rsid w:val="005832F1"/>
    <w:rsid w:val="0058359A"/>
    <w:rsid w:val="00583CF9"/>
    <w:rsid w:val="00583D0C"/>
    <w:rsid w:val="0058426F"/>
    <w:rsid w:val="0058427B"/>
    <w:rsid w:val="005861B9"/>
    <w:rsid w:val="005867B8"/>
    <w:rsid w:val="00586ABA"/>
    <w:rsid w:val="0058753F"/>
    <w:rsid w:val="00587810"/>
    <w:rsid w:val="00587E6F"/>
    <w:rsid w:val="00590C55"/>
    <w:rsid w:val="0059192C"/>
    <w:rsid w:val="00591A8D"/>
    <w:rsid w:val="00592868"/>
    <w:rsid w:val="0059292F"/>
    <w:rsid w:val="00592E4C"/>
    <w:rsid w:val="0059334C"/>
    <w:rsid w:val="0059371A"/>
    <w:rsid w:val="005937C0"/>
    <w:rsid w:val="005937ED"/>
    <w:rsid w:val="00594653"/>
    <w:rsid w:val="0059569D"/>
    <w:rsid w:val="00595B45"/>
    <w:rsid w:val="00596934"/>
    <w:rsid w:val="005969EC"/>
    <w:rsid w:val="00597128"/>
    <w:rsid w:val="005972A6"/>
    <w:rsid w:val="00597359"/>
    <w:rsid w:val="0059741B"/>
    <w:rsid w:val="005976F0"/>
    <w:rsid w:val="00597F53"/>
    <w:rsid w:val="005A0990"/>
    <w:rsid w:val="005A1437"/>
    <w:rsid w:val="005A1B29"/>
    <w:rsid w:val="005A2042"/>
    <w:rsid w:val="005A2674"/>
    <w:rsid w:val="005A2B08"/>
    <w:rsid w:val="005A2C97"/>
    <w:rsid w:val="005A356F"/>
    <w:rsid w:val="005A37CC"/>
    <w:rsid w:val="005A3C42"/>
    <w:rsid w:val="005A3F43"/>
    <w:rsid w:val="005A468A"/>
    <w:rsid w:val="005A4B77"/>
    <w:rsid w:val="005A5079"/>
    <w:rsid w:val="005A58B4"/>
    <w:rsid w:val="005A5C95"/>
    <w:rsid w:val="005A69DD"/>
    <w:rsid w:val="005A7402"/>
    <w:rsid w:val="005A74C1"/>
    <w:rsid w:val="005A74EB"/>
    <w:rsid w:val="005A7AD7"/>
    <w:rsid w:val="005A7AF9"/>
    <w:rsid w:val="005B012A"/>
    <w:rsid w:val="005B0391"/>
    <w:rsid w:val="005B04C2"/>
    <w:rsid w:val="005B0669"/>
    <w:rsid w:val="005B0F57"/>
    <w:rsid w:val="005B125A"/>
    <w:rsid w:val="005B1578"/>
    <w:rsid w:val="005B16DD"/>
    <w:rsid w:val="005B17A9"/>
    <w:rsid w:val="005B216D"/>
    <w:rsid w:val="005B294D"/>
    <w:rsid w:val="005B33F5"/>
    <w:rsid w:val="005B34C3"/>
    <w:rsid w:val="005B353C"/>
    <w:rsid w:val="005B3561"/>
    <w:rsid w:val="005B35AB"/>
    <w:rsid w:val="005B3852"/>
    <w:rsid w:val="005B40EA"/>
    <w:rsid w:val="005B4286"/>
    <w:rsid w:val="005B442F"/>
    <w:rsid w:val="005B459C"/>
    <w:rsid w:val="005B45C5"/>
    <w:rsid w:val="005B4701"/>
    <w:rsid w:val="005B4A00"/>
    <w:rsid w:val="005B4F6A"/>
    <w:rsid w:val="005B518D"/>
    <w:rsid w:val="005B537B"/>
    <w:rsid w:val="005B5840"/>
    <w:rsid w:val="005B5CDA"/>
    <w:rsid w:val="005B6585"/>
    <w:rsid w:val="005B677E"/>
    <w:rsid w:val="005B6812"/>
    <w:rsid w:val="005B6B41"/>
    <w:rsid w:val="005B6F5D"/>
    <w:rsid w:val="005B762D"/>
    <w:rsid w:val="005B7810"/>
    <w:rsid w:val="005B7CBC"/>
    <w:rsid w:val="005C0AA0"/>
    <w:rsid w:val="005C0D41"/>
    <w:rsid w:val="005C0E8F"/>
    <w:rsid w:val="005C0EA0"/>
    <w:rsid w:val="005C1818"/>
    <w:rsid w:val="005C1997"/>
    <w:rsid w:val="005C22EB"/>
    <w:rsid w:val="005C2894"/>
    <w:rsid w:val="005C2AA0"/>
    <w:rsid w:val="005C2AAD"/>
    <w:rsid w:val="005C323D"/>
    <w:rsid w:val="005C3298"/>
    <w:rsid w:val="005C3439"/>
    <w:rsid w:val="005C35FE"/>
    <w:rsid w:val="005C37A1"/>
    <w:rsid w:val="005C4256"/>
    <w:rsid w:val="005C48B8"/>
    <w:rsid w:val="005C5030"/>
    <w:rsid w:val="005C55F6"/>
    <w:rsid w:val="005C5795"/>
    <w:rsid w:val="005C5B7A"/>
    <w:rsid w:val="005C5D47"/>
    <w:rsid w:val="005C5DCD"/>
    <w:rsid w:val="005C5EF2"/>
    <w:rsid w:val="005C6125"/>
    <w:rsid w:val="005C6B86"/>
    <w:rsid w:val="005C76C7"/>
    <w:rsid w:val="005C77EF"/>
    <w:rsid w:val="005D04CA"/>
    <w:rsid w:val="005D0A36"/>
    <w:rsid w:val="005D0BDB"/>
    <w:rsid w:val="005D0EF8"/>
    <w:rsid w:val="005D0F71"/>
    <w:rsid w:val="005D0FAD"/>
    <w:rsid w:val="005D1409"/>
    <w:rsid w:val="005D1A55"/>
    <w:rsid w:val="005D1C55"/>
    <w:rsid w:val="005D2931"/>
    <w:rsid w:val="005D2D3E"/>
    <w:rsid w:val="005D2E2B"/>
    <w:rsid w:val="005D372C"/>
    <w:rsid w:val="005D438D"/>
    <w:rsid w:val="005D4981"/>
    <w:rsid w:val="005D4A87"/>
    <w:rsid w:val="005D4ED9"/>
    <w:rsid w:val="005D528C"/>
    <w:rsid w:val="005D5FD6"/>
    <w:rsid w:val="005D606D"/>
    <w:rsid w:val="005D611E"/>
    <w:rsid w:val="005D6A03"/>
    <w:rsid w:val="005E0544"/>
    <w:rsid w:val="005E0720"/>
    <w:rsid w:val="005E122B"/>
    <w:rsid w:val="005E17BB"/>
    <w:rsid w:val="005E1DE1"/>
    <w:rsid w:val="005E3070"/>
    <w:rsid w:val="005E3D79"/>
    <w:rsid w:val="005E4C3D"/>
    <w:rsid w:val="005E4E3F"/>
    <w:rsid w:val="005E5A71"/>
    <w:rsid w:val="005E5B33"/>
    <w:rsid w:val="005E64EF"/>
    <w:rsid w:val="005E7266"/>
    <w:rsid w:val="005E72FF"/>
    <w:rsid w:val="005E7466"/>
    <w:rsid w:val="005E7734"/>
    <w:rsid w:val="005E7A01"/>
    <w:rsid w:val="005E7B4F"/>
    <w:rsid w:val="005F00A9"/>
    <w:rsid w:val="005F0A15"/>
    <w:rsid w:val="005F14E1"/>
    <w:rsid w:val="005F17FF"/>
    <w:rsid w:val="005F1A71"/>
    <w:rsid w:val="005F357D"/>
    <w:rsid w:val="005F3B75"/>
    <w:rsid w:val="005F3E86"/>
    <w:rsid w:val="005F4495"/>
    <w:rsid w:val="005F45A6"/>
    <w:rsid w:val="005F4B12"/>
    <w:rsid w:val="005F4D0A"/>
    <w:rsid w:val="005F53C4"/>
    <w:rsid w:val="005F5DDB"/>
    <w:rsid w:val="005F611A"/>
    <w:rsid w:val="005F6137"/>
    <w:rsid w:val="005F61CD"/>
    <w:rsid w:val="005F62F7"/>
    <w:rsid w:val="005F6758"/>
    <w:rsid w:val="005F6B83"/>
    <w:rsid w:val="005F7038"/>
    <w:rsid w:val="005F70F2"/>
    <w:rsid w:val="005F7891"/>
    <w:rsid w:val="005F7D9C"/>
    <w:rsid w:val="005F7FF0"/>
    <w:rsid w:val="00600698"/>
    <w:rsid w:val="00600F88"/>
    <w:rsid w:val="00601376"/>
    <w:rsid w:val="00601898"/>
    <w:rsid w:val="00601A61"/>
    <w:rsid w:val="00601B5A"/>
    <w:rsid w:val="00601BB0"/>
    <w:rsid w:val="00601BBB"/>
    <w:rsid w:val="00601D7B"/>
    <w:rsid w:val="006021B7"/>
    <w:rsid w:val="00603102"/>
    <w:rsid w:val="00603A65"/>
    <w:rsid w:val="006040AC"/>
    <w:rsid w:val="00604294"/>
    <w:rsid w:val="00604FE8"/>
    <w:rsid w:val="006054BE"/>
    <w:rsid w:val="006055A7"/>
    <w:rsid w:val="006057E5"/>
    <w:rsid w:val="00605A61"/>
    <w:rsid w:val="006060EE"/>
    <w:rsid w:val="0060635C"/>
    <w:rsid w:val="00606970"/>
    <w:rsid w:val="00606FF6"/>
    <w:rsid w:val="0060756E"/>
    <w:rsid w:val="00610485"/>
    <w:rsid w:val="0061071E"/>
    <w:rsid w:val="00610728"/>
    <w:rsid w:val="00610873"/>
    <w:rsid w:val="00610948"/>
    <w:rsid w:val="00611251"/>
    <w:rsid w:val="0061133A"/>
    <w:rsid w:val="006113B6"/>
    <w:rsid w:val="0061229C"/>
    <w:rsid w:val="00612512"/>
    <w:rsid w:val="00612561"/>
    <w:rsid w:val="0061317E"/>
    <w:rsid w:val="006133C3"/>
    <w:rsid w:val="006135A4"/>
    <w:rsid w:val="006141B5"/>
    <w:rsid w:val="006156CC"/>
    <w:rsid w:val="00615D6B"/>
    <w:rsid w:val="00615F52"/>
    <w:rsid w:val="00616581"/>
    <w:rsid w:val="0061786B"/>
    <w:rsid w:val="006179C5"/>
    <w:rsid w:val="00620341"/>
    <w:rsid w:val="0062053F"/>
    <w:rsid w:val="006207A6"/>
    <w:rsid w:val="00620955"/>
    <w:rsid w:val="00621B09"/>
    <w:rsid w:val="00621B19"/>
    <w:rsid w:val="006226A1"/>
    <w:rsid w:val="0062287D"/>
    <w:rsid w:val="00623781"/>
    <w:rsid w:val="006238E5"/>
    <w:rsid w:val="006250B8"/>
    <w:rsid w:val="0062544A"/>
    <w:rsid w:val="006256F0"/>
    <w:rsid w:val="00625A0F"/>
    <w:rsid w:val="00627001"/>
    <w:rsid w:val="0062701D"/>
    <w:rsid w:val="0062761F"/>
    <w:rsid w:val="00627C7B"/>
    <w:rsid w:val="00627E26"/>
    <w:rsid w:val="00630950"/>
    <w:rsid w:val="00630CCC"/>
    <w:rsid w:val="00631000"/>
    <w:rsid w:val="0063134C"/>
    <w:rsid w:val="00631B03"/>
    <w:rsid w:val="006323E4"/>
    <w:rsid w:val="00632493"/>
    <w:rsid w:val="00632956"/>
    <w:rsid w:val="00632AC6"/>
    <w:rsid w:val="00633DDC"/>
    <w:rsid w:val="00634010"/>
    <w:rsid w:val="00634C65"/>
    <w:rsid w:val="00634ED1"/>
    <w:rsid w:val="00634F15"/>
    <w:rsid w:val="0063501E"/>
    <w:rsid w:val="006356C3"/>
    <w:rsid w:val="00635A0F"/>
    <w:rsid w:val="00635BD3"/>
    <w:rsid w:val="00636056"/>
    <w:rsid w:val="006361F4"/>
    <w:rsid w:val="006366C3"/>
    <w:rsid w:val="00636DD8"/>
    <w:rsid w:val="0063767F"/>
    <w:rsid w:val="006376AD"/>
    <w:rsid w:val="00637766"/>
    <w:rsid w:val="006378D3"/>
    <w:rsid w:val="00637D2D"/>
    <w:rsid w:val="0064163C"/>
    <w:rsid w:val="00641B33"/>
    <w:rsid w:val="00641C9C"/>
    <w:rsid w:val="00642367"/>
    <w:rsid w:val="006426F2"/>
    <w:rsid w:val="00642B23"/>
    <w:rsid w:val="00642FF1"/>
    <w:rsid w:val="00643728"/>
    <w:rsid w:val="00643D35"/>
    <w:rsid w:val="00643F0D"/>
    <w:rsid w:val="006440B2"/>
    <w:rsid w:val="0064451F"/>
    <w:rsid w:val="00644753"/>
    <w:rsid w:val="00644F26"/>
    <w:rsid w:val="00645069"/>
    <w:rsid w:val="00645AAF"/>
    <w:rsid w:val="006469D5"/>
    <w:rsid w:val="0064740E"/>
    <w:rsid w:val="006504F0"/>
    <w:rsid w:val="006509AF"/>
    <w:rsid w:val="00651289"/>
    <w:rsid w:val="00651313"/>
    <w:rsid w:val="006513C5"/>
    <w:rsid w:val="0065169C"/>
    <w:rsid w:val="00651E4F"/>
    <w:rsid w:val="0065205B"/>
    <w:rsid w:val="006529A5"/>
    <w:rsid w:val="0065301E"/>
    <w:rsid w:val="00653284"/>
    <w:rsid w:val="006547B0"/>
    <w:rsid w:val="00654A8B"/>
    <w:rsid w:val="006550F8"/>
    <w:rsid w:val="006557A3"/>
    <w:rsid w:val="006564E9"/>
    <w:rsid w:val="0065663B"/>
    <w:rsid w:val="00656C2E"/>
    <w:rsid w:val="0065728B"/>
    <w:rsid w:val="006579FB"/>
    <w:rsid w:val="00657F55"/>
    <w:rsid w:val="0066007E"/>
    <w:rsid w:val="0066022F"/>
    <w:rsid w:val="006605CB"/>
    <w:rsid w:val="00660747"/>
    <w:rsid w:val="00660DC7"/>
    <w:rsid w:val="00661421"/>
    <w:rsid w:val="00661CFD"/>
    <w:rsid w:val="006626AF"/>
    <w:rsid w:val="006628A7"/>
    <w:rsid w:val="00662B04"/>
    <w:rsid w:val="00662BB5"/>
    <w:rsid w:val="00663569"/>
    <w:rsid w:val="0066372A"/>
    <w:rsid w:val="00663FB5"/>
    <w:rsid w:val="00664184"/>
    <w:rsid w:val="00664481"/>
    <w:rsid w:val="0066463E"/>
    <w:rsid w:val="00664A91"/>
    <w:rsid w:val="006656FE"/>
    <w:rsid w:val="0066608E"/>
    <w:rsid w:val="00666276"/>
    <w:rsid w:val="00666A03"/>
    <w:rsid w:val="00666C58"/>
    <w:rsid w:val="0066727C"/>
    <w:rsid w:val="0066747C"/>
    <w:rsid w:val="00667662"/>
    <w:rsid w:val="00670232"/>
    <w:rsid w:val="0067024C"/>
    <w:rsid w:val="0067030A"/>
    <w:rsid w:val="00670818"/>
    <w:rsid w:val="00670838"/>
    <w:rsid w:val="00670C26"/>
    <w:rsid w:val="0067166A"/>
    <w:rsid w:val="006719FD"/>
    <w:rsid w:val="00672242"/>
    <w:rsid w:val="006723E0"/>
    <w:rsid w:val="00672897"/>
    <w:rsid w:val="00672EB3"/>
    <w:rsid w:val="006730E9"/>
    <w:rsid w:val="006737C8"/>
    <w:rsid w:val="00673E28"/>
    <w:rsid w:val="00674334"/>
    <w:rsid w:val="00674633"/>
    <w:rsid w:val="00674CFB"/>
    <w:rsid w:val="00674E6D"/>
    <w:rsid w:val="00675193"/>
    <w:rsid w:val="0067536C"/>
    <w:rsid w:val="0067542F"/>
    <w:rsid w:val="00675C8F"/>
    <w:rsid w:val="0067606B"/>
    <w:rsid w:val="006760E8"/>
    <w:rsid w:val="0067660B"/>
    <w:rsid w:val="006766F8"/>
    <w:rsid w:val="0067672C"/>
    <w:rsid w:val="006776B0"/>
    <w:rsid w:val="00677C9B"/>
    <w:rsid w:val="00677F93"/>
    <w:rsid w:val="0068049D"/>
    <w:rsid w:val="00680712"/>
    <w:rsid w:val="006807C8"/>
    <w:rsid w:val="00680F6D"/>
    <w:rsid w:val="00681C3A"/>
    <w:rsid w:val="00682A48"/>
    <w:rsid w:val="00682B0F"/>
    <w:rsid w:val="00683681"/>
    <w:rsid w:val="006836CC"/>
    <w:rsid w:val="00683869"/>
    <w:rsid w:val="00683EDC"/>
    <w:rsid w:val="00683FEA"/>
    <w:rsid w:val="006841EC"/>
    <w:rsid w:val="0068426B"/>
    <w:rsid w:val="00684291"/>
    <w:rsid w:val="00684642"/>
    <w:rsid w:val="00685444"/>
    <w:rsid w:val="00685B00"/>
    <w:rsid w:val="00685B8F"/>
    <w:rsid w:val="00687AB4"/>
    <w:rsid w:val="00687E1C"/>
    <w:rsid w:val="00687E5F"/>
    <w:rsid w:val="00687EBF"/>
    <w:rsid w:val="00690435"/>
    <w:rsid w:val="006905A4"/>
    <w:rsid w:val="006905C5"/>
    <w:rsid w:val="00690AA4"/>
    <w:rsid w:val="0069130B"/>
    <w:rsid w:val="006914C5"/>
    <w:rsid w:val="00691757"/>
    <w:rsid w:val="00691C50"/>
    <w:rsid w:val="006921D8"/>
    <w:rsid w:val="0069232E"/>
    <w:rsid w:val="006928DC"/>
    <w:rsid w:val="0069378A"/>
    <w:rsid w:val="00693A19"/>
    <w:rsid w:val="006941D4"/>
    <w:rsid w:val="00694B55"/>
    <w:rsid w:val="00694B77"/>
    <w:rsid w:val="00695369"/>
    <w:rsid w:val="0069563B"/>
    <w:rsid w:val="0069566C"/>
    <w:rsid w:val="00695900"/>
    <w:rsid w:val="00696A00"/>
    <w:rsid w:val="0069701E"/>
    <w:rsid w:val="006975D7"/>
    <w:rsid w:val="006A0094"/>
    <w:rsid w:val="006A0271"/>
    <w:rsid w:val="006A0451"/>
    <w:rsid w:val="006A12D1"/>
    <w:rsid w:val="006A14CC"/>
    <w:rsid w:val="006A1B0E"/>
    <w:rsid w:val="006A1B37"/>
    <w:rsid w:val="006A1C1A"/>
    <w:rsid w:val="006A1E19"/>
    <w:rsid w:val="006A219A"/>
    <w:rsid w:val="006A2695"/>
    <w:rsid w:val="006A270E"/>
    <w:rsid w:val="006A27E1"/>
    <w:rsid w:val="006A2E23"/>
    <w:rsid w:val="006A2F1D"/>
    <w:rsid w:val="006A2F21"/>
    <w:rsid w:val="006A3427"/>
    <w:rsid w:val="006A3698"/>
    <w:rsid w:val="006A3ED8"/>
    <w:rsid w:val="006A4703"/>
    <w:rsid w:val="006A48F3"/>
    <w:rsid w:val="006A51C3"/>
    <w:rsid w:val="006A643D"/>
    <w:rsid w:val="006A6460"/>
    <w:rsid w:val="006A65E1"/>
    <w:rsid w:val="006A6D47"/>
    <w:rsid w:val="006A708F"/>
    <w:rsid w:val="006A7458"/>
    <w:rsid w:val="006B105C"/>
    <w:rsid w:val="006B1916"/>
    <w:rsid w:val="006B199B"/>
    <w:rsid w:val="006B1C94"/>
    <w:rsid w:val="006B1F4E"/>
    <w:rsid w:val="006B2356"/>
    <w:rsid w:val="006B2B7D"/>
    <w:rsid w:val="006B2BF8"/>
    <w:rsid w:val="006B2F26"/>
    <w:rsid w:val="006B3016"/>
    <w:rsid w:val="006B3754"/>
    <w:rsid w:val="006B3B4D"/>
    <w:rsid w:val="006B3E7C"/>
    <w:rsid w:val="006B4157"/>
    <w:rsid w:val="006B52D2"/>
    <w:rsid w:val="006B5D4C"/>
    <w:rsid w:val="006B6086"/>
    <w:rsid w:val="006B6171"/>
    <w:rsid w:val="006B640E"/>
    <w:rsid w:val="006B68F4"/>
    <w:rsid w:val="006B6A0E"/>
    <w:rsid w:val="006B6ACF"/>
    <w:rsid w:val="006B6C53"/>
    <w:rsid w:val="006B746B"/>
    <w:rsid w:val="006B7632"/>
    <w:rsid w:val="006C000D"/>
    <w:rsid w:val="006C0113"/>
    <w:rsid w:val="006C01F9"/>
    <w:rsid w:val="006C0369"/>
    <w:rsid w:val="006C0B2E"/>
    <w:rsid w:val="006C0B66"/>
    <w:rsid w:val="006C0EDD"/>
    <w:rsid w:val="006C17EE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596"/>
    <w:rsid w:val="006C389D"/>
    <w:rsid w:val="006C3C42"/>
    <w:rsid w:val="006C3F9D"/>
    <w:rsid w:val="006C41D3"/>
    <w:rsid w:val="006C438C"/>
    <w:rsid w:val="006C4F56"/>
    <w:rsid w:val="006C68AC"/>
    <w:rsid w:val="006D03D2"/>
    <w:rsid w:val="006D0638"/>
    <w:rsid w:val="006D0C4B"/>
    <w:rsid w:val="006D0D44"/>
    <w:rsid w:val="006D1512"/>
    <w:rsid w:val="006D17AE"/>
    <w:rsid w:val="006D25B9"/>
    <w:rsid w:val="006D25EE"/>
    <w:rsid w:val="006D28A1"/>
    <w:rsid w:val="006D2BEB"/>
    <w:rsid w:val="006D2F1D"/>
    <w:rsid w:val="006D32CA"/>
    <w:rsid w:val="006D32E8"/>
    <w:rsid w:val="006D33A7"/>
    <w:rsid w:val="006D376F"/>
    <w:rsid w:val="006D3AA0"/>
    <w:rsid w:val="006D3EFC"/>
    <w:rsid w:val="006D4582"/>
    <w:rsid w:val="006D4A37"/>
    <w:rsid w:val="006D4C39"/>
    <w:rsid w:val="006D4D90"/>
    <w:rsid w:val="006D5691"/>
    <w:rsid w:val="006D5AC5"/>
    <w:rsid w:val="006D62D1"/>
    <w:rsid w:val="006D68E2"/>
    <w:rsid w:val="006D6AEB"/>
    <w:rsid w:val="006D6BEC"/>
    <w:rsid w:val="006D6F1A"/>
    <w:rsid w:val="006D7AE7"/>
    <w:rsid w:val="006D7E58"/>
    <w:rsid w:val="006D7E97"/>
    <w:rsid w:val="006E063F"/>
    <w:rsid w:val="006E0758"/>
    <w:rsid w:val="006E1138"/>
    <w:rsid w:val="006E288C"/>
    <w:rsid w:val="006E3658"/>
    <w:rsid w:val="006E3AE1"/>
    <w:rsid w:val="006E3C77"/>
    <w:rsid w:val="006E3DF2"/>
    <w:rsid w:val="006E41EA"/>
    <w:rsid w:val="006E42E5"/>
    <w:rsid w:val="006E47ED"/>
    <w:rsid w:val="006E4E4B"/>
    <w:rsid w:val="006E5898"/>
    <w:rsid w:val="006E5B3B"/>
    <w:rsid w:val="006E5C1C"/>
    <w:rsid w:val="006E651D"/>
    <w:rsid w:val="006E66A2"/>
    <w:rsid w:val="006E6BE6"/>
    <w:rsid w:val="006E74EA"/>
    <w:rsid w:val="006E7916"/>
    <w:rsid w:val="006E7928"/>
    <w:rsid w:val="006F03F0"/>
    <w:rsid w:val="006F08E1"/>
    <w:rsid w:val="006F1845"/>
    <w:rsid w:val="006F1B26"/>
    <w:rsid w:val="006F1BB5"/>
    <w:rsid w:val="006F2E17"/>
    <w:rsid w:val="006F30BF"/>
    <w:rsid w:val="006F347C"/>
    <w:rsid w:val="006F438E"/>
    <w:rsid w:val="006F4402"/>
    <w:rsid w:val="006F5506"/>
    <w:rsid w:val="006F5CF1"/>
    <w:rsid w:val="006F5D80"/>
    <w:rsid w:val="006F66B2"/>
    <w:rsid w:val="006F66E3"/>
    <w:rsid w:val="006F6773"/>
    <w:rsid w:val="006F6EEE"/>
    <w:rsid w:val="006F707F"/>
    <w:rsid w:val="006F765A"/>
    <w:rsid w:val="006F7828"/>
    <w:rsid w:val="007007D0"/>
    <w:rsid w:val="0070116C"/>
    <w:rsid w:val="007015CB"/>
    <w:rsid w:val="00701C00"/>
    <w:rsid w:val="00701C8E"/>
    <w:rsid w:val="00702A9F"/>
    <w:rsid w:val="00702B88"/>
    <w:rsid w:val="00703290"/>
    <w:rsid w:val="0070329A"/>
    <w:rsid w:val="0070380A"/>
    <w:rsid w:val="00703EE1"/>
    <w:rsid w:val="007043E8"/>
    <w:rsid w:val="00704653"/>
    <w:rsid w:val="00704C79"/>
    <w:rsid w:val="00705117"/>
    <w:rsid w:val="0070527A"/>
    <w:rsid w:val="0070567E"/>
    <w:rsid w:val="00705BD2"/>
    <w:rsid w:val="00705CF9"/>
    <w:rsid w:val="00705EFC"/>
    <w:rsid w:val="00706682"/>
    <w:rsid w:val="00706FAA"/>
    <w:rsid w:val="00707617"/>
    <w:rsid w:val="007076E9"/>
    <w:rsid w:val="0070773F"/>
    <w:rsid w:val="007077B5"/>
    <w:rsid w:val="007077D3"/>
    <w:rsid w:val="00707D69"/>
    <w:rsid w:val="007100B1"/>
    <w:rsid w:val="007108B1"/>
    <w:rsid w:val="00710AA6"/>
    <w:rsid w:val="0071119A"/>
    <w:rsid w:val="00711215"/>
    <w:rsid w:val="00711316"/>
    <w:rsid w:val="00711CA0"/>
    <w:rsid w:val="00712F07"/>
    <w:rsid w:val="00712FB6"/>
    <w:rsid w:val="007132DF"/>
    <w:rsid w:val="007133F3"/>
    <w:rsid w:val="00713609"/>
    <w:rsid w:val="00713678"/>
    <w:rsid w:val="007139BC"/>
    <w:rsid w:val="00713C50"/>
    <w:rsid w:val="00713D63"/>
    <w:rsid w:val="00714304"/>
    <w:rsid w:val="00714CB7"/>
    <w:rsid w:val="00714EAF"/>
    <w:rsid w:val="00715114"/>
    <w:rsid w:val="0071520C"/>
    <w:rsid w:val="00715361"/>
    <w:rsid w:val="00715475"/>
    <w:rsid w:val="00715B96"/>
    <w:rsid w:val="00715D75"/>
    <w:rsid w:val="007168E7"/>
    <w:rsid w:val="007169A9"/>
    <w:rsid w:val="00716A80"/>
    <w:rsid w:val="00716C88"/>
    <w:rsid w:val="00716CCF"/>
    <w:rsid w:val="00717098"/>
    <w:rsid w:val="00717B70"/>
    <w:rsid w:val="00717CE9"/>
    <w:rsid w:val="00717E4A"/>
    <w:rsid w:val="00717E8E"/>
    <w:rsid w:val="00717FDD"/>
    <w:rsid w:val="00720458"/>
    <w:rsid w:val="007209C6"/>
    <w:rsid w:val="00720BDA"/>
    <w:rsid w:val="00721152"/>
    <w:rsid w:val="007213D3"/>
    <w:rsid w:val="00721723"/>
    <w:rsid w:val="00721E6C"/>
    <w:rsid w:val="00721EC2"/>
    <w:rsid w:val="0072260F"/>
    <w:rsid w:val="007228A7"/>
    <w:rsid w:val="007228E0"/>
    <w:rsid w:val="00722F84"/>
    <w:rsid w:val="0072373F"/>
    <w:rsid w:val="00723937"/>
    <w:rsid w:val="0072440E"/>
    <w:rsid w:val="007244D1"/>
    <w:rsid w:val="00725188"/>
    <w:rsid w:val="0072560E"/>
    <w:rsid w:val="00725720"/>
    <w:rsid w:val="00725965"/>
    <w:rsid w:val="00725C03"/>
    <w:rsid w:val="00726220"/>
    <w:rsid w:val="00726242"/>
    <w:rsid w:val="0072665A"/>
    <w:rsid w:val="00726A25"/>
    <w:rsid w:val="00726A5E"/>
    <w:rsid w:val="00726EB2"/>
    <w:rsid w:val="007272AD"/>
    <w:rsid w:val="00727C3E"/>
    <w:rsid w:val="00730101"/>
    <w:rsid w:val="007301FD"/>
    <w:rsid w:val="00730432"/>
    <w:rsid w:val="00730B4D"/>
    <w:rsid w:val="00730C99"/>
    <w:rsid w:val="00731227"/>
    <w:rsid w:val="007318F5"/>
    <w:rsid w:val="00731DBF"/>
    <w:rsid w:val="00732268"/>
    <w:rsid w:val="00733200"/>
    <w:rsid w:val="0073350B"/>
    <w:rsid w:val="007335EE"/>
    <w:rsid w:val="00733C2E"/>
    <w:rsid w:val="0073453D"/>
    <w:rsid w:val="007347CC"/>
    <w:rsid w:val="007347F0"/>
    <w:rsid w:val="00734B0F"/>
    <w:rsid w:val="00735005"/>
    <w:rsid w:val="0073511A"/>
    <w:rsid w:val="0073569C"/>
    <w:rsid w:val="00735FA2"/>
    <w:rsid w:val="00736188"/>
    <w:rsid w:val="007362B4"/>
    <w:rsid w:val="00736463"/>
    <w:rsid w:val="007364D9"/>
    <w:rsid w:val="00736F2E"/>
    <w:rsid w:val="00736F65"/>
    <w:rsid w:val="00737B7E"/>
    <w:rsid w:val="00737E95"/>
    <w:rsid w:val="0074001C"/>
    <w:rsid w:val="0074035E"/>
    <w:rsid w:val="00740587"/>
    <w:rsid w:val="00740A08"/>
    <w:rsid w:val="00740D12"/>
    <w:rsid w:val="0074136C"/>
    <w:rsid w:val="00741486"/>
    <w:rsid w:val="0074171D"/>
    <w:rsid w:val="0074235F"/>
    <w:rsid w:val="007423C7"/>
    <w:rsid w:val="00742C89"/>
    <w:rsid w:val="007436C9"/>
    <w:rsid w:val="007436D2"/>
    <w:rsid w:val="00743A26"/>
    <w:rsid w:val="00743EE7"/>
    <w:rsid w:val="0074414F"/>
    <w:rsid w:val="00744503"/>
    <w:rsid w:val="00744F2E"/>
    <w:rsid w:val="007454EA"/>
    <w:rsid w:val="00745640"/>
    <w:rsid w:val="00745E1B"/>
    <w:rsid w:val="007464D0"/>
    <w:rsid w:val="0074652E"/>
    <w:rsid w:val="00746CA5"/>
    <w:rsid w:val="00746D72"/>
    <w:rsid w:val="00747354"/>
    <w:rsid w:val="007477A3"/>
    <w:rsid w:val="0074786B"/>
    <w:rsid w:val="00747D71"/>
    <w:rsid w:val="007501BE"/>
    <w:rsid w:val="007501EC"/>
    <w:rsid w:val="00750278"/>
    <w:rsid w:val="007508BE"/>
    <w:rsid w:val="00750EC8"/>
    <w:rsid w:val="00751963"/>
    <w:rsid w:val="00751E59"/>
    <w:rsid w:val="00752741"/>
    <w:rsid w:val="00752892"/>
    <w:rsid w:val="00752A43"/>
    <w:rsid w:val="00752E1C"/>
    <w:rsid w:val="00753237"/>
    <w:rsid w:val="0075394F"/>
    <w:rsid w:val="00753C1D"/>
    <w:rsid w:val="00754709"/>
    <w:rsid w:val="00754E32"/>
    <w:rsid w:val="00754F4C"/>
    <w:rsid w:val="00754FD8"/>
    <w:rsid w:val="00755249"/>
    <w:rsid w:val="00755579"/>
    <w:rsid w:val="00755EEB"/>
    <w:rsid w:val="007564C5"/>
    <w:rsid w:val="00756FCA"/>
    <w:rsid w:val="00757032"/>
    <w:rsid w:val="0075760D"/>
    <w:rsid w:val="007577E5"/>
    <w:rsid w:val="00757AC1"/>
    <w:rsid w:val="00757B9C"/>
    <w:rsid w:val="007601A2"/>
    <w:rsid w:val="00760D05"/>
    <w:rsid w:val="00761110"/>
    <w:rsid w:val="0076160F"/>
    <w:rsid w:val="00761B52"/>
    <w:rsid w:val="00762034"/>
    <w:rsid w:val="0076284E"/>
    <w:rsid w:val="00762D0F"/>
    <w:rsid w:val="00762E8D"/>
    <w:rsid w:val="00763D4A"/>
    <w:rsid w:val="007644B1"/>
    <w:rsid w:val="00765145"/>
    <w:rsid w:val="0076595B"/>
    <w:rsid w:val="00766131"/>
    <w:rsid w:val="007670AC"/>
    <w:rsid w:val="00767427"/>
    <w:rsid w:val="0076769E"/>
    <w:rsid w:val="00767AED"/>
    <w:rsid w:val="00770158"/>
    <w:rsid w:val="00770363"/>
    <w:rsid w:val="007704E8"/>
    <w:rsid w:val="0077070C"/>
    <w:rsid w:val="00770E7F"/>
    <w:rsid w:val="007711FC"/>
    <w:rsid w:val="0077184B"/>
    <w:rsid w:val="00772ADA"/>
    <w:rsid w:val="00772F4F"/>
    <w:rsid w:val="0077322D"/>
    <w:rsid w:val="00773A3F"/>
    <w:rsid w:val="0077432E"/>
    <w:rsid w:val="00774752"/>
    <w:rsid w:val="007748C5"/>
    <w:rsid w:val="00774B91"/>
    <w:rsid w:val="007751B2"/>
    <w:rsid w:val="007762E3"/>
    <w:rsid w:val="0077647D"/>
    <w:rsid w:val="0077710D"/>
    <w:rsid w:val="0077720F"/>
    <w:rsid w:val="007773CD"/>
    <w:rsid w:val="00777BE9"/>
    <w:rsid w:val="00777EA8"/>
    <w:rsid w:val="00780304"/>
    <w:rsid w:val="007810CD"/>
    <w:rsid w:val="007814B0"/>
    <w:rsid w:val="0078164B"/>
    <w:rsid w:val="007823EA"/>
    <w:rsid w:val="00782549"/>
    <w:rsid w:val="00782D38"/>
    <w:rsid w:val="00782EDE"/>
    <w:rsid w:val="00782F39"/>
    <w:rsid w:val="00782FAC"/>
    <w:rsid w:val="007835D9"/>
    <w:rsid w:val="00783725"/>
    <w:rsid w:val="00783963"/>
    <w:rsid w:val="007840E5"/>
    <w:rsid w:val="0078419C"/>
    <w:rsid w:val="00784597"/>
    <w:rsid w:val="00784966"/>
    <w:rsid w:val="0078614E"/>
    <w:rsid w:val="007863D2"/>
    <w:rsid w:val="00786729"/>
    <w:rsid w:val="00786DA0"/>
    <w:rsid w:val="00786FD4"/>
    <w:rsid w:val="00787819"/>
    <w:rsid w:val="00787C6A"/>
    <w:rsid w:val="0079053A"/>
    <w:rsid w:val="0079110C"/>
    <w:rsid w:val="00791139"/>
    <w:rsid w:val="007916B1"/>
    <w:rsid w:val="007921C7"/>
    <w:rsid w:val="0079262F"/>
    <w:rsid w:val="00792747"/>
    <w:rsid w:val="00792C45"/>
    <w:rsid w:val="00792C66"/>
    <w:rsid w:val="00793293"/>
    <w:rsid w:val="0079392E"/>
    <w:rsid w:val="00793A49"/>
    <w:rsid w:val="0079406C"/>
    <w:rsid w:val="00794714"/>
    <w:rsid w:val="00794D58"/>
    <w:rsid w:val="00795A84"/>
    <w:rsid w:val="007973DF"/>
    <w:rsid w:val="007A03BA"/>
    <w:rsid w:val="007A03FF"/>
    <w:rsid w:val="007A046F"/>
    <w:rsid w:val="007A072A"/>
    <w:rsid w:val="007A0D44"/>
    <w:rsid w:val="007A162D"/>
    <w:rsid w:val="007A1A92"/>
    <w:rsid w:val="007A1DA3"/>
    <w:rsid w:val="007A1DAC"/>
    <w:rsid w:val="007A1DDE"/>
    <w:rsid w:val="007A2310"/>
    <w:rsid w:val="007A2427"/>
    <w:rsid w:val="007A2521"/>
    <w:rsid w:val="007A2BED"/>
    <w:rsid w:val="007A35F8"/>
    <w:rsid w:val="007A3770"/>
    <w:rsid w:val="007A3BA2"/>
    <w:rsid w:val="007A3CD6"/>
    <w:rsid w:val="007A3DD1"/>
    <w:rsid w:val="007A3FE1"/>
    <w:rsid w:val="007A475A"/>
    <w:rsid w:val="007A4883"/>
    <w:rsid w:val="007A4C22"/>
    <w:rsid w:val="007A58AD"/>
    <w:rsid w:val="007A68AA"/>
    <w:rsid w:val="007A7602"/>
    <w:rsid w:val="007A7C76"/>
    <w:rsid w:val="007B045A"/>
    <w:rsid w:val="007B0D41"/>
    <w:rsid w:val="007B0E16"/>
    <w:rsid w:val="007B0F7B"/>
    <w:rsid w:val="007B1801"/>
    <w:rsid w:val="007B189E"/>
    <w:rsid w:val="007B19A8"/>
    <w:rsid w:val="007B20EE"/>
    <w:rsid w:val="007B26D6"/>
    <w:rsid w:val="007B26E4"/>
    <w:rsid w:val="007B27E4"/>
    <w:rsid w:val="007B29FB"/>
    <w:rsid w:val="007B2BF0"/>
    <w:rsid w:val="007B301B"/>
    <w:rsid w:val="007B3FB9"/>
    <w:rsid w:val="007B48C8"/>
    <w:rsid w:val="007B4D56"/>
    <w:rsid w:val="007B5544"/>
    <w:rsid w:val="007B55D6"/>
    <w:rsid w:val="007B585C"/>
    <w:rsid w:val="007B5F61"/>
    <w:rsid w:val="007B6323"/>
    <w:rsid w:val="007B6654"/>
    <w:rsid w:val="007B6821"/>
    <w:rsid w:val="007B6DDF"/>
    <w:rsid w:val="007B6FFE"/>
    <w:rsid w:val="007B76AB"/>
    <w:rsid w:val="007C031C"/>
    <w:rsid w:val="007C2014"/>
    <w:rsid w:val="007C240F"/>
    <w:rsid w:val="007C262E"/>
    <w:rsid w:val="007C28D3"/>
    <w:rsid w:val="007C2A45"/>
    <w:rsid w:val="007C2CD6"/>
    <w:rsid w:val="007C3061"/>
    <w:rsid w:val="007C34D0"/>
    <w:rsid w:val="007C3EAA"/>
    <w:rsid w:val="007C404B"/>
    <w:rsid w:val="007C413A"/>
    <w:rsid w:val="007C414F"/>
    <w:rsid w:val="007C446B"/>
    <w:rsid w:val="007C4914"/>
    <w:rsid w:val="007C4DD0"/>
    <w:rsid w:val="007C6EFD"/>
    <w:rsid w:val="007C793A"/>
    <w:rsid w:val="007C7D99"/>
    <w:rsid w:val="007D0001"/>
    <w:rsid w:val="007D0109"/>
    <w:rsid w:val="007D012F"/>
    <w:rsid w:val="007D01AE"/>
    <w:rsid w:val="007D0519"/>
    <w:rsid w:val="007D07F0"/>
    <w:rsid w:val="007D0A37"/>
    <w:rsid w:val="007D0DCF"/>
    <w:rsid w:val="007D0DF8"/>
    <w:rsid w:val="007D13C5"/>
    <w:rsid w:val="007D145E"/>
    <w:rsid w:val="007D1DC5"/>
    <w:rsid w:val="007D1E97"/>
    <w:rsid w:val="007D1F65"/>
    <w:rsid w:val="007D1F96"/>
    <w:rsid w:val="007D2284"/>
    <w:rsid w:val="007D2B7F"/>
    <w:rsid w:val="007D2CD4"/>
    <w:rsid w:val="007D3285"/>
    <w:rsid w:val="007D3C2B"/>
    <w:rsid w:val="007D3D1F"/>
    <w:rsid w:val="007D3F30"/>
    <w:rsid w:val="007D40B6"/>
    <w:rsid w:val="007D4155"/>
    <w:rsid w:val="007D44C3"/>
    <w:rsid w:val="007D45A4"/>
    <w:rsid w:val="007D46AB"/>
    <w:rsid w:val="007D5368"/>
    <w:rsid w:val="007D580A"/>
    <w:rsid w:val="007D6519"/>
    <w:rsid w:val="007D67E5"/>
    <w:rsid w:val="007D6B05"/>
    <w:rsid w:val="007D709A"/>
    <w:rsid w:val="007D73F8"/>
    <w:rsid w:val="007D781E"/>
    <w:rsid w:val="007D7F09"/>
    <w:rsid w:val="007E1331"/>
    <w:rsid w:val="007E1B50"/>
    <w:rsid w:val="007E1CA3"/>
    <w:rsid w:val="007E1F44"/>
    <w:rsid w:val="007E1FE9"/>
    <w:rsid w:val="007E2097"/>
    <w:rsid w:val="007E2609"/>
    <w:rsid w:val="007E32E8"/>
    <w:rsid w:val="007E3444"/>
    <w:rsid w:val="007E35F5"/>
    <w:rsid w:val="007E3C8C"/>
    <w:rsid w:val="007E411D"/>
    <w:rsid w:val="007E4A65"/>
    <w:rsid w:val="007E5029"/>
    <w:rsid w:val="007E5962"/>
    <w:rsid w:val="007E63AD"/>
    <w:rsid w:val="007E6CC7"/>
    <w:rsid w:val="007E6F26"/>
    <w:rsid w:val="007E6FA2"/>
    <w:rsid w:val="007E7559"/>
    <w:rsid w:val="007E7E60"/>
    <w:rsid w:val="007F010C"/>
    <w:rsid w:val="007F0333"/>
    <w:rsid w:val="007F1003"/>
    <w:rsid w:val="007F182F"/>
    <w:rsid w:val="007F1943"/>
    <w:rsid w:val="007F1C60"/>
    <w:rsid w:val="007F33AD"/>
    <w:rsid w:val="007F4ACF"/>
    <w:rsid w:val="007F5AB8"/>
    <w:rsid w:val="007F5D86"/>
    <w:rsid w:val="007F71DC"/>
    <w:rsid w:val="007F741B"/>
    <w:rsid w:val="007F7F3D"/>
    <w:rsid w:val="00800048"/>
    <w:rsid w:val="00801494"/>
    <w:rsid w:val="0080226D"/>
    <w:rsid w:val="0080231E"/>
    <w:rsid w:val="00802769"/>
    <w:rsid w:val="00802E05"/>
    <w:rsid w:val="0080342D"/>
    <w:rsid w:val="00803609"/>
    <w:rsid w:val="00803A47"/>
    <w:rsid w:val="00804175"/>
    <w:rsid w:val="00804E07"/>
    <w:rsid w:val="00805058"/>
    <w:rsid w:val="00805C78"/>
    <w:rsid w:val="00805D1D"/>
    <w:rsid w:val="00806129"/>
    <w:rsid w:val="0080707E"/>
    <w:rsid w:val="008072E6"/>
    <w:rsid w:val="00807B5A"/>
    <w:rsid w:val="00807E0C"/>
    <w:rsid w:val="00810596"/>
    <w:rsid w:val="00810F7C"/>
    <w:rsid w:val="008121E7"/>
    <w:rsid w:val="00812437"/>
    <w:rsid w:val="0081249E"/>
    <w:rsid w:val="0081281F"/>
    <w:rsid w:val="0081306A"/>
    <w:rsid w:val="008130B2"/>
    <w:rsid w:val="008139A1"/>
    <w:rsid w:val="00814209"/>
    <w:rsid w:val="008147F2"/>
    <w:rsid w:val="00814806"/>
    <w:rsid w:val="00814B6B"/>
    <w:rsid w:val="00815005"/>
    <w:rsid w:val="00815BE1"/>
    <w:rsid w:val="00816692"/>
    <w:rsid w:val="0081726E"/>
    <w:rsid w:val="008173D6"/>
    <w:rsid w:val="00817BEF"/>
    <w:rsid w:val="00820553"/>
    <w:rsid w:val="00820870"/>
    <w:rsid w:val="00821247"/>
    <w:rsid w:val="0082143C"/>
    <w:rsid w:val="008219AB"/>
    <w:rsid w:val="00821F8A"/>
    <w:rsid w:val="00821FCB"/>
    <w:rsid w:val="008223B0"/>
    <w:rsid w:val="00822D4D"/>
    <w:rsid w:val="008232D0"/>
    <w:rsid w:val="00823F7B"/>
    <w:rsid w:val="008242F4"/>
    <w:rsid w:val="00824B74"/>
    <w:rsid w:val="00824F69"/>
    <w:rsid w:val="0082585C"/>
    <w:rsid w:val="00825DAB"/>
    <w:rsid w:val="00826001"/>
    <w:rsid w:val="008261E4"/>
    <w:rsid w:val="00826D36"/>
    <w:rsid w:val="00827324"/>
    <w:rsid w:val="008273A6"/>
    <w:rsid w:val="00827594"/>
    <w:rsid w:val="008275C2"/>
    <w:rsid w:val="00827BC9"/>
    <w:rsid w:val="00827F45"/>
    <w:rsid w:val="00827FB8"/>
    <w:rsid w:val="00831836"/>
    <w:rsid w:val="00831B32"/>
    <w:rsid w:val="00833705"/>
    <w:rsid w:val="00833864"/>
    <w:rsid w:val="00834312"/>
    <w:rsid w:val="00834359"/>
    <w:rsid w:val="0083486D"/>
    <w:rsid w:val="008349E8"/>
    <w:rsid w:val="008350EE"/>
    <w:rsid w:val="00835B3B"/>
    <w:rsid w:val="0083628C"/>
    <w:rsid w:val="00836AF3"/>
    <w:rsid w:val="00836C77"/>
    <w:rsid w:val="00837731"/>
    <w:rsid w:val="00837A83"/>
    <w:rsid w:val="00840532"/>
    <w:rsid w:val="00840649"/>
    <w:rsid w:val="0084071C"/>
    <w:rsid w:val="008407D1"/>
    <w:rsid w:val="008409E1"/>
    <w:rsid w:val="008410C6"/>
    <w:rsid w:val="008415F4"/>
    <w:rsid w:val="00841636"/>
    <w:rsid w:val="008423DF"/>
    <w:rsid w:val="00842534"/>
    <w:rsid w:val="0084293B"/>
    <w:rsid w:val="00843043"/>
    <w:rsid w:val="008433BF"/>
    <w:rsid w:val="00844579"/>
    <w:rsid w:val="008455C5"/>
    <w:rsid w:val="008456F6"/>
    <w:rsid w:val="00846243"/>
    <w:rsid w:val="00846506"/>
    <w:rsid w:val="00846658"/>
    <w:rsid w:val="00846948"/>
    <w:rsid w:val="0084731A"/>
    <w:rsid w:val="0084749C"/>
    <w:rsid w:val="00847836"/>
    <w:rsid w:val="00847EA7"/>
    <w:rsid w:val="008501C9"/>
    <w:rsid w:val="0085076D"/>
    <w:rsid w:val="00850982"/>
    <w:rsid w:val="00850D10"/>
    <w:rsid w:val="00850D3B"/>
    <w:rsid w:val="00851069"/>
    <w:rsid w:val="00851197"/>
    <w:rsid w:val="0085182B"/>
    <w:rsid w:val="00851AAD"/>
    <w:rsid w:val="008520C6"/>
    <w:rsid w:val="008524F0"/>
    <w:rsid w:val="0085380B"/>
    <w:rsid w:val="00853A8C"/>
    <w:rsid w:val="00853D16"/>
    <w:rsid w:val="0085409E"/>
    <w:rsid w:val="008543F9"/>
    <w:rsid w:val="008544D2"/>
    <w:rsid w:val="008547C2"/>
    <w:rsid w:val="0085504B"/>
    <w:rsid w:val="008551AF"/>
    <w:rsid w:val="00855534"/>
    <w:rsid w:val="008555A7"/>
    <w:rsid w:val="008559AE"/>
    <w:rsid w:val="0085643B"/>
    <w:rsid w:val="0085663D"/>
    <w:rsid w:val="0085730E"/>
    <w:rsid w:val="0085758E"/>
    <w:rsid w:val="00857781"/>
    <w:rsid w:val="00857A4B"/>
    <w:rsid w:val="00857AAB"/>
    <w:rsid w:val="0086050C"/>
    <w:rsid w:val="0086083D"/>
    <w:rsid w:val="00860B0A"/>
    <w:rsid w:val="00860DF7"/>
    <w:rsid w:val="00861A00"/>
    <w:rsid w:val="00861A6E"/>
    <w:rsid w:val="008620A9"/>
    <w:rsid w:val="008621D0"/>
    <w:rsid w:val="00862777"/>
    <w:rsid w:val="00862A8A"/>
    <w:rsid w:val="00862C5F"/>
    <w:rsid w:val="008639E1"/>
    <w:rsid w:val="00863C19"/>
    <w:rsid w:val="0086418B"/>
    <w:rsid w:val="0086481B"/>
    <w:rsid w:val="00864E4E"/>
    <w:rsid w:val="0086580B"/>
    <w:rsid w:val="0086583E"/>
    <w:rsid w:val="008659BC"/>
    <w:rsid w:val="00865EA1"/>
    <w:rsid w:val="0086612E"/>
    <w:rsid w:val="00866595"/>
    <w:rsid w:val="008665C6"/>
    <w:rsid w:val="00866996"/>
    <w:rsid w:val="00866EFA"/>
    <w:rsid w:val="00867178"/>
    <w:rsid w:val="008674C7"/>
    <w:rsid w:val="0087038A"/>
    <w:rsid w:val="0087041C"/>
    <w:rsid w:val="0087099E"/>
    <w:rsid w:val="00870BF0"/>
    <w:rsid w:val="00870DA6"/>
    <w:rsid w:val="0087113A"/>
    <w:rsid w:val="00871184"/>
    <w:rsid w:val="008714D3"/>
    <w:rsid w:val="008719F2"/>
    <w:rsid w:val="00871F4D"/>
    <w:rsid w:val="008721C4"/>
    <w:rsid w:val="00872BE2"/>
    <w:rsid w:val="00872EF7"/>
    <w:rsid w:val="00873329"/>
    <w:rsid w:val="00873370"/>
    <w:rsid w:val="0087349A"/>
    <w:rsid w:val="008745D0"/>
    <w:rsid w:val="00874729"/>
    <w:rsid w:val="00874CB4"/>
    <w:rsid w:val="008753BF"/>
    <w:rsid w:val="00875B21"/>
    <w:rsid w:val="00876500"/>
    <w:rsid w:val="0087672C"/>
    <w:rsid w:val="008809BC"/>
    <w:rsid w:val="00880E50"/>
    <w:rsid w:val="008811D0"/>
    <w:rsid w:val="008815C7"/>
    <w:rsid w:val="00881723"/>
    <w:rsid w:val="00881973"/>
    <w:rsid w:val="00881AAB"/>
    <w:rsid w:val="00881DE5"/>
    <w:rsid w:val="008822F9"/>
    <w:rsid w:val="0088230B"/>
    <w:rsid w:val="00882488"/>
    <w:rsid w:val="0088288C"/>
    <w:rsid w:val="00882B8C"/>
    <w:rsid w:val="008830D2"/>
    <w:rsid w:val="008832E2"/>
    <w:rsid w:val="008843F0"/>
    <w:rsid w:val="00884599"/>
    <w:rsid w:val="0088469B"/>
    <w:rsid w:val="00884BC6"/>
    <w:rsid w:val="00885105"/>
    <w:rsid w:val="008852FA"/>
    <w:rsid w:val="00885452"/>
    <w:rsid w:val="00885673"/>
    <w:rsid w:val="008858E7"/>
    <w:rsid w:val="00885975"/>
    <w:rsid w:val="008859A5"/>
    <w:rsid w:val="00886076"/>
    <w:rsid w:val="008862AE"/>
    <w:rsid w:val="00886691"/>
    <w:rsid w:val="00887A9B"/>
    <w:rsid w:val="00887B46"/>
    <w:rsid w:val="008902C8"/>
    <w:rsid w:val="00890B48"/>
    <w:rsid w:val="008913DC"/>
    <w:rsid w:val="00892596"/>
    <w:rsid w:val="008925E3"/>
    <w:rsid w:val="00892D9A"/>
    <w:rsid w:val="00892FF7"/>
    <w:rsid w:val="008930F4"/>
    <w:rsid w:val="008937C8"/>
    <w:rsid w:val="00893C36"/>
    <w:rsid w:val="00893D9D"/>
    <w:rsid w:val="00893F61"/>
    <w:rsid w:val="008942F2"/>
    <w:rsid w:val="00894462"/>
    <w:rsid w:val="008948C4"/>
    <w:rsid w:val="00894EEE"/>
    <w:rsid w:val="008952C7"/>
    <w:rsid w:val="00895419"/>
    <w:rsid w:val="00895713"/>
    <w:rsid w:val="008958CB"/>
    <w:rsid w:val="00895B8E"/>
    <w:rsid w:val="0089621A"/>
    <w:rsid w:val="00896465"/>
    <w:rsid w:val="008965B8"/>
    <w:rsid w:val="00896A97"/>
    <w:rsid w:val="00896AF4"/>
    <w:rsid w:val="00896CC6"/>
    <w:rsid w:val="00897262"/>
    <w:rsid w:val="00897795"/>
    <w:rsid w:val="008978FB"/>
    <w:rsid w:val="008A0797"/>
    <w:rsid w:val="008A0A0A"/>
    <w:rsid w:val="008A0B91"/>
    <w:rsid w:val="008A14A2"/>
    <w:rsid w:val="008A1F75"/>
    <w:rsid w:val="008A2431"/>
    <w:rsid w:val="008A29FD"/>
    <w:rsid w:val="008A2BC7"/>
    <w:rsid w:val="008A2CB2"/>
    <w:rsid w:val="008A2D53"/>
    <w:rsid w:val="008A3506"/>
    <w:rsid w:val="008A352D"/>
    <w:rsid w:val="008A3BFB"/>
    <w:rsid w:val="008A3F84"/>
    <w:rsid w:val="008A4604"/>
    <w:rsid w:val="008A529D"/>
    <w:rsid w:val="008A5E8B"/>
    <w:rsid w:val="008A65CB"/>
    <w:rsid w:val="008A663B"/>
    <w:rsid w:val="008A725F"/>
    <w:rsid w:val="008A7D7A"/>
    <w:rsid w:val="008A7ECD"/>
    <w:rsid w:val="008B0430"/>
    <w:rsid w:val="008B04FB"/>
    <w:rsid w:val="008B09A3"/>
    <w:rsid w:val="008B0D29"/>
    <w:rsid w:val="008B10F1"/>
    <w:rsid w:val="008B1DF8"/>
    <w:rsid w:val="008B24BC"/>
    <w:rsid w:val="008B2636"/>
    <w:rsid w:val="008B2905"/>
    <w:rsid w:val="008B2EE3"/>
    <w:rsid w:val="008B2F9D"/>
    <w:rsid w:val="008B339F"/>
    <w:rsid w:val="008B3A33"/>
    <w:rsid w:val="008B3C3B"/>
    <w:rsid w:val="008B46BC"/>
    <w:rsid w:val="008B5468"/>
    <w:rsid w:val="008B67B9"/>
    <w:rsid w:val="008B6D30"/>
    <w:rsid w:val="008B6D33"/>
    <w:rsid w:val="008B6D6D"/>
    <w:rsid w:val="008B6DD8"/>
    <w:rsid w:val="008B6FBF"/>
    <w:rsid w:val="008C05F5"/>
    <w:rsid w:val="008C1A65"/>
    <w:rsid w:val="008C1AE2"/>
    <w:rsid w:val="008C1D9F"/>
    <w:rsid w:val="008C2C97"/>
    <w:rsid w:val="008C2EA1"/>
    <w:rsid w:val="008C35E2"/>
    <w:rsid w:val="008C3634"/>
    <w:rsid w:val="008C4A02"/>
    <w:rsid w:val="008C4BD5"/>
    <w:rsid w:val="008C4BEF"/>
    <w:rsid w:val="008C5930"/>
    <w:rsid w:val="008C5E39"/>
    <w:rsid w:val="008C63B6"/>
    <w:rsid w:val="008C6503"/>
    <w:rsid w:val="008C6874"/>
    <w:rsid w:val="008C6B48"/>
    <w:rsid w:val="008C6D9D"/>
    <w:rsid w:val="008C7F44"/>
    <w:rsid w:val="008C7F47"/>
    <w:rsid w:val="008D004C"/>
    <w:rsid w:val="008D0565"/>
    <w:rsid w:val="008D06F6"/>
    <w:rsid w:val="008D0C1B"/>
    <w:rsid w:val="008D0CCA"/>
    <w:rsid w:val="008D10DE"/>
    <w:rsid w:val="008D1A95"/>
    <w:rsid w:val="008D1B66"/>
    <w:rsid w:val="008D2582"/>
    <w:rsid w:val="008D295D"/>
    <w:rsid w:val="008D2EFB"/>
    <w:rsid w:val="008D3706"/>
    <w:rsid w:val="008D41DA"/>
    <w:rsid w:val="008D4409"/>
    <w:rsid w:val="008D4E0F"/>
    <w:rsid w:val="008D576F"/>
    <w:rsid w:val="008D592C"/>
    <w:rsid w:val="008D5A8E"/>
    <w:rsid w:val="008D6387"/>
    <w:rsid w:val="008D6623"/>
    <w:rsid w:val="008D7989"/>
    <w:rsid w:val="008D7F4F"/>
    <w:rsid w:val="008D7FBA"/>
    <w:rsid w:val="008D7FD8"/>
    <w:rsid w:val="008E027F"/>
    <w:rsid w:val="008E0440"/>
    <w:rsid w:val="008E09E6"/>
    <w:rsid w:val="008E0A79"/>
    <w:rsid w:val="008E0D4B"/>
    <w:rsid w:val="008E0E17"/>
    <w:rsid w:val="008E134C"/>
    <w:rsid w:val="008E1E2D"/>
    <w:rsid w:val="008E2151"/>
    <w:rsid w:val="008E2361"/>
    <w:rsid w:val="008E36C0"/>
    <w:rsid w:val="008E3C1A"/>
    <w:rsid w:val="008E43F9"/>
    <w:rsid w:val="008E443A"/>
    <w:rsid w:val="008E4A62"/>
    <w:rsid w:val="008E55A2"/>
    <w:rsid w:val="008E5A95"/>
    <w:rsid w:val="008E5FE7"/>
    <w:rsid w:val="008E6196"/>
    <w:rsid w:val="008E629F"/>
    <w:rsid w:val="008E69B4"/>
    <w:rsid w:val="008E6E0F"/>
    <w:rsid w:val="008E716F"/>
    <w:rsid w:val="008E795E"/>
    <w:rsid w:val="008E7C9A"/>
    <w:rsid w:val="008E7F99"/>
    <w:rsid w:val="008F014E"/>
    <w:rsid w:val="008F0300"/>
    <w:rsid w:val="008F0B59"/>
    <w:rsid w:val="008F0ED8"/>
    <w:rsid w:val="008F1006"/>
    <w:rsid w:val="008F1920"/>
    <w:rsid w:val="008F22A0"/>
    <w:rsid w:val="008F25D5"/>
    <w:rsid w:val="008F268C"/>
    <w:rsid w:val="008F26C0"/>
    <w:rsid w:val="008F3229"/>
    <w:rsid w:val="008F33C8"/>
    <w:rsid w:val="008F3F48"/>
    <w:rsid w:val="008F4FC1"/>
    <w:rsid w:val="008F51AA"/>
    <w:rsid w:val="008F6123"/>
    <w:rsid w:val="008F656C"/>
    <w:rsid w:val="008F665D"/>
    <w:rsid w:val="008F6A30"/>
    <w:rsid w:val="008F6E10"/>
    <w:rsid w:val="008F6F36"/>
    <w:rsid w:val="008F7144"/>
    <w:rsid w:val="009003EB"/>
    <w:rsid w:val="00900837"/>
    <w:rsid w:val="009009EF"/>
    <w:rsid w:val="009010EC"/>
    <w:rsid w:val="009025FD"/>
    <w:rsid w:val="0090267E"/>
    <w:rsid w:val="00902792"/>
    <w:rsid w:val="009027DB"/>
    <w:rsid w:val="009028B4"/>
    <w:rsid w:val="00902B2E"/>
    <w:rsid w:val="00903001"/>
    <w:rsid w:val="00903059"/>
    <w:rsid w:val="00903223"/>
    <w:rsid w:val="00903518"/>
    <w:rsid w:val="00903E52"/>
    <w:rsid w:val="00903EC7"/>
    <w:rsid w:val="00904013"/>
    <w:rsid w:val="009041B6"/>
    <w:rsid w:val="009045F2"/>
    <w:rsid w:val="00904B42"/>
    <w:rsid w:val="009052D1"/>
    <w:rsid w:val="009057A9"/>
    <w:rsid w:val="00905A6B"/>
    <w:rsid w:val="00905D55"/>
    <w:rsid w:val="00905F9B"/>
    <w:rsid w:val="00906245"/>
    <w:rsid w:val="00906405"/>
    <w:rsid w:val="0090641B"/>
    <w:rsid w:val="009067CE"/>
    <w:rsid w:val="0090785B"/>
    <w:rsid w:val="00907884"/>
    <w:rsid w:val="009079E5"/>
    <w:rsid w:val="00907CA9"/>
    <w:rsid w:val="00907E44"/>
    <w:rsid w:val="00907F02"/>
    <w:rsid w:val="0091144B"/>
    <w:rsid w:val="009115D5"/>
    <w:rsid w:val="00911699"/>
    <w:rsid w:val="009119E1"/>
    <w:rsid w:val="009119E7"/>
    <w:rsid w:val="00911DB1"/>
    <w:rsid w:val="00911EC9"/>
    <w:rsid w:val="0091257F"/>
    <w:rsid w:val="00912F4F"/>
    <w:rsid w:val="00913498"/>
    <w:rsid w:val="009136F1"/>
    <w:rsid w:val="00913DAE"/>
    <w:rsid w:val="00914F63"/>
    <w:rsid w:val="0091500B"/>
    <w:rsid w:val="00915626"/>
    <w:rsid w:val="00915BFB"/>
    <w:rsid w:val="009160E0"/>
    <w:rsid w:val="00916274"/>
    <w:rsid w:val="009163A6"/>
    <w:rsid w:val="00916B48"/>
    <w:rsid w:val="00916F3D"/>
    <w:rsid w:val="0091704A"/>
    <w:rsid w:val="009175E2"/>
    <w:rsid w:val="00917866"/>
    <w:rsid w:val="00917C5F"/>
    <w:rsid w:val="00917EE6"/>
    <w:rsid w:val="0092066E"/>
    <w:rsid w:val="009207BF"/>
    <w:rsid w:val="00920C2F"/>
    <w:rsid w:val="009217B8"/>
    <w:rsid w:val="009217CE"/>
    <w:rsid w:val="00921C74"/>
    <w:rsid w:val="00922457"/>
    <w:rsid w:val="00922551"/>
    <w:rsid w:val="009229CD"/>
    <w:rsid w:val="00922DB5"/>
    <w:rsid w:val="0092338A"/>
    <w:rsid w:val="009238AC"/>
    <w:rsid w:val="0092434F"/>
    <w:rsid w:val="00924365"/>
    <w:rsid w:val="00924F31"/>
    <w:rsid w:val="0092526C"/>
    <w:rsid w:val="009256B4"/>
    <w:rsid w:val="00925AFE"/>
    <w:rsid w:val="009261A6"/>
    <w:rsid w:val="00926266"/>
    <w:rsid w:val="00926615"/>
    <w:rsid w:val="00926AFC"/>
    <w:rsid w:val="00926DB0"/>
    <w:rsid w:val="0092705E"/>
    <w:rsid w:val="0092719E"/>
    <w:rsid w:val="0092759F"/>
    <w:rsid w:val="009277E1"/>
    <w:rsid w:val="0093012B"/>
    <w:rsid w:val="00930538"/>
    <w:rsid w:val="00930746"/>
    <w:rsid w:val="00930EB7"/>
    <w:rsid w:val="00931E5B"/>
    <w:rsid w:val="00932050"/>
    <w:rsid w:val="00932438"/>
    <w:rsid w:val="00932DC5"/>
    <w:rsid w:val="00933441"/>
    <w:rsid w:val="009334D2"/>
    <w:rsid w:val="009347B1"/>
    <w:rsid w:val="00934B46"/>
    <w:rsid w:val="00934DC3"/>
    <w:rsid w:val="009350C9"/>
    <w:rsid w:val="009353C3"/>
    <w:rsid w:val="00935D1B"/>
    <w:rsid w:val="00935F61"/>
    <w:rsid w:val="00935FF1"/>
    <w:rsid w:val="00936066"/>
    <w:rsid w:val="00936992"/>
    <w:rsid w:val="00936ADF"/>
    <w:rsid w:val="00936B19"/>
    <w:rsid w:val="0093798B"/>
    <w:rsid w:val="00937C2B"/>
    <w:rsid w:val="00937C5D"/>
    <w:rsid w:val="00937CCD"/>
    <w:rsid w:val="00937DBF"/>
    <w:rsid w:val="00937E40"/>
    <w:rsid w:val="00937F80"/>
    <w:rsid w:val="00940378"/>
    <w:rsid w:val="00940437"/>
    <w:rsid w:val="009404E1"/>
    <w:rsid w:val="009407F8"/>
    <w:rsid w:val="00940B37"/>
    <w:rsid w:val="00941192"/>
    <w:rsid w:val="0094165C"/>
    <w:rsid w:val="00942716"/>
    <w:rsid w:val="00943257"/>
    <w:rsid w:val="009436EF"/>
    <w:rsid w:val="00943CCF"/>
    <w:rsid w:val="00943E4C"/>
    <w:rsid w:val="00944477"/>
    <w:rsid w:val="009444BA"/>
    <w:rsid w:val="00944A9F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D8C"/>
    <w:rsid w:val="009501F4"/>
    <w:rsid w:val="00950215"/>
    <w:rsid w:val="00950975"/>
    <w:rsid w:val="00950C9F"/>
    <w:rsid w:val="00951236"/>
    <w:rsid w:val="00951CE8"/>
    <w:rsid w:val="00952848"/>
    <w:rsid w:val="00952E9F"/>
    <w:rsid w:val="0095302A"/>
    <w:rsid w:val="009533D1"/>
    <w:rsid w:val="009535D8"/>
    <w:rsid w:val="00953A9A"/>
    <w:rsid w:val="00953F4F"/>
    <w:rsid w:val="00954970"/>
    <w:rsid w:val="00954BC3"/>
    <w:rsid w:val="00954FA2"/>
    <w:rsid w:val="009553B2"/>
    <w:rsid w:val="00955617"/>
    <w:rsid w:val="00955969"/>
    <w:rsid w:val="009569F3"/>
    <w:rsid w:val="00957136"/>
    <w:rsid w:val="00957775"/>
    <w:rsid w:val="00957E62"/>
    <w:rsid w:val="00957F81"/>
    <w:rsid w:val="00960645"/>
    <w:rsid w:val="00960CE5"/>
    <w:rsid w:val="00960D81"/>
    <w:rsid w:val="0096113A"/>
    <w:rsid w:val="0096172F"/>
    <w:rsid w:val="0096189C"/>
    <w:rsid w:val="00962CB4"/>
    <w:rsid w:val="00963523"/>
    <w:rsid w:val="00963808"/>
    <w:rsid w:val="009654B8"/>
    <w:rsid w:val="00965548"/>
    <w:rsid w:val="009659D7"/>
    <w:rsid w:val="00965EE7"/>
    <w:rsid w:val="00965FEA"/>
    <w:rsid w:val="0096673C"/>
    <w:rsid w:val="009669E9"/>
    <w:rsid w:val="00966BCA"/>
    <w:rsid w:val="00967016"/>
    <w:rsid w:val="00967476"/>
    <w:rsid w:val="00967886"/>
    <w:rsid w:val="009704F5"/>
    <w:rsid w:val="009709E9"/>
    <w:rsid w:val="00970BB9"/>
    <w:rsid w:val="00971175"/>
    <w:rsid w:val="0097180A"/>
    <w:rsid w:val="00971A94"/>
    <w:rsid w:val="009720A2"/>
    <w:rsid w:val="0097260E"/>
    <w:rsid w:val="00972751"/>
    <w:rsid w:val="00972B5A"/>
    <w:rsid w:val="00973A74"/>
    <w:rsid w:val="00974514"/>
    <w:rsid w:val="009747D0"/>
    <w:rsid w:val="00974B5C"/>
    <w:rsid w:val="0097506E"/>
    <w:rsid w:val="009755D9"/>
    <w:rsid w:val="00975FF7"/>
    <w:rsid w:val="009763C3"/>
    <w:rsid w:val="0097710D"/>
    <w:rsid w:val="009778DF"/>
    <w:rsid w:val="00977F07"/>
    <w:rsid w:val="00977F3E"/>
    <w:rsid w:val="009801AA"/>
    <w:rsid w:val="00981477"/>
    <w:rsid w:val="0098192E"/>
    <w:rsid w:val="00981B9E"/>
    <w:rsid w:val="00982385"/>
    <w:rsid w:val="009827AC"/>
    <w:rsid w:val="00982FBE"/>
    <w:rsid w:val="0098475B"/>
    <w:rsid w:val="00984BFA"/>
    <w:rsid w:val="00985FAB"/>
    <w:rsid w:val="00986140"/>
    <w:rsid w:val="00986632"/>
    <w:rsid w:val="0098680E"/>
    <w:rsid w:val="009869D7"/>
    <w:rsid w:val="00986A55"/>
    <w:rsid w:val="00986E64"/>
    <w:rsid w:val="00986F20"/>
    <w:rsid w:val="009870DC"/>
    <w:rsid w:val="0098725F"/>
    <w:rsid w:val="009876D5"/>
    <w:rsid w:val="00987AA6"/>
    <w:rsid w:val="00987D77"/>
    <w:rsid w:val="00987DE5"/>
    <w:rsid w:val="009903EA"/>
    <w:rsid w:val="009906E8"/>
    <w:rsid w:val="00990DC0"/>
    <w:rsid w:val="00990F85"/>
    <w:rsid w:val="009918B9"/>
    <w:rsid w:val="00991E4E"/>
    <w:rsid w:val="00991E7B"/>
    <w:rsid w:val="0099306C"/>
    <w:rsid w:val="009936B0"/>
    <w:rsid w:val="009936BC"/>
    <w:rsid w:val="009936F4"/>
    <w:rsid w:val="00993728"/>
    <w:rsid w:val="009947DA"/>
    <w:rsid w:val="00994D4A"/>
    <w:rsid w:val="00995B45"/>
    <w:rsid w:val="00995C97"/>
    <w:rsid w:val="00996307"/>
    <w:rsid w:val="00996C8D"/>
    <w:rsid w:val="00997089"/>
    <w:rsid w:val="00997418"/>
    <w:rsid w:val="009977DA"/>
    <w:rsid w:val="009A0152"/>
    <w:rsid w:val="009A0E1E"/>
    <w:rsid w:val="009A15C0"/>
    <w:rsid w:val="009A1A9E"/>
    <w:rsid w:val="009A1C69"/>
    <w:rsid w:val="009A267F"/>
    <w:rsid w:val="009A2D9F"/>
    <w:rsid w:val="009A3330"/>
    <w:rsid w:val="009A3B8B"/>
    <w:rsid w:val="009A3BFC"/>
    <w:rsid w:val="009A4328"/>
    <w:rsid w:val="009A4B3C"/>
    <w:rsid w:val="009A4CD3"/>
    <w:rsid w:val="009A56A2"/>
    <w:rsid w:val="009A5B16"/>
    <w:rsid w:val="009A5B7A"/>
    <w:rsid w:val="009A6189"/>
    <w:rsid w:val="009A661F"/>
    <w:rsid w:val="009A6A4F"/>
    <w:rsid w:val="009A6F76"/>
    <w:rsid w:val="009A6FD5"/>
    <w:rsid w:val="009A70DB"/>
    <w:rsid w:val="009A78C9"/>
    <w:rsid w:val="009A7A53"/>
    <w:rsid w:val="009A7EF8"/>
    <w:rsid w:val="009B000D"/>
    <w:rsid w:val="009B0351"/>
    <w:rsid w:val="009B122B"/>
    <w:rsid w:val="009B184A"/>
    <w:rsid w:val="009B196F"/>
    <w:rsid w:val="009B1FCD"/>
    <w:rsid w:val="009B202B"/>
    <w:rsid w:val="009B2FED"/>
    <w:rsid w:val="009B34D6"/>
    <w:rsid w:val="009B4212"/>
    <w:rsid w:val="009B4213"/>
    <w:rsid w:val="009B4AD9"/>
    <w:rsid w:val="009B4B10"/>
    <w:rsid w:val="009B4FAC"/>
    <w:rsid w:val="009B50AA"/>
    <w:rsid w:val="009B6341"/>
    <w:rsid w:val="009B65F6"/>
    <w:rsid w:val="009B6CC0"/>
    <w:rsid w:val="009B6DB6"/>
    <w:rsid w:val="009B70B2"/>
    <w:rsid w:val="009B7681"/>
    <w:rsid w:val="009C0915"/>
    <w:rsid w:val="009C0E8F"/>
    <w:rsid w:val="009C170F"/>
    <w:rsid w:val="009C1C22"/>
    <w:rsid w:val="009C2389"/>
    <w:rsid w:val="009C2A78"/>
    <w:rsid w:val="009C2BFE"/>
    <w:rsid w:val="009C37E9"/>
    <w:rsid w:val="009C3844"/>
    <w:rsid w:val="009C384C"/>
    <w:rsid w:val="009C3859"/>
    <w:rsid w:val="009C49AB"/>
    <w:rsid w:val="009C59AA"/>
    <w:rsid w:val="009C5ECD"/>
    <w:rsid w:val="009C5F2D"/>
    <w:rsid w:val="009C69EB"/>
    <w:rsid w:val="009C6A49"/>
    <w:rsid w:val="009C6D4C"/>
    <w:rsid w:val="009C6DF7"/>
    <w:rsid w:val="009C7504"/>
    <w:rsid w:val="009D01B6"/>
    <w:rsid w:val="009D0550"/>
    <w:rsid w:val="009D06C2"/>
    <w:rsid w:val="009D06E0"/>
    <w:rsid w:val="009D07F9"/>
    <w:rsid w:val="009D0FB6"/>
    <w:rsid w:val="009D16A3"/>
    <w:rsid w:val="009D170B"/>
    <w:rsid w:val="009D182E"/>
    <w:rsid w:val="009D1C37"/>
    <w:rsid w:val="009D1C63"/>
    <w:rsid w:val="009D1C9E"/>
    <w:rsid w:val="009D2335"/>
    <w:rsid w:val="009D2A49"/>
    <w:rsid w:val="009D2E49"/>
    <w:rsid w:val="009D3602"/>
    <w:rsid w:val="009D3820"/>
    <w:rsid w:val="009D41CF"/>
    <w:rsid w:val="009D44F7"/>
    <w:rsid w:val="009D54D1"/>
    <w:rsid w:val="009D559E"/>
    <w:rsid w:val="009D59F9"/>
    <w:rsid w:val="009D60E5"/>
    <w:rsid w:val="009D63E2"/>
    <w:rsid w:val="009D6524"/>
    <w:rsid w:val="009D68C8"/>
    <w:rsid w:val="009D6EA2"/>
    <w:rsid w:val="009D6ECB"/>
    <w:rsid w:val="009D7190"/>
    <w:rsid w:val="009D72B1"/>
    <w:rsid w:val="009D72D0"/>
    <w:rsid w:val="009E0CB6"/>
    <w:rsid w:val="009E0E04"/>
    <w:rsid w:val="009E17EB"/>
    <w:rsid w:val="009E2067"/>
    <w:rsid w:val="009E20CA"/>
    <w:rsid w:val="009E2CC1"/>
    <w:rsid w:val="009E3146"/>
    <w:rsid w:val="009E3D24"/>
    <w:rsid w:val="009E404B"/>
    <w:rsid w:val="009E406A"/>
    <w:rsid w:val="009E4F0F"/>
    <w:rsid w:val="009E5E64"/>
    <w:rsid w:val="009E60BF"/>
    <w:rsid w:val="009E640E"/>
    <w:rsid w:val="009E6D22"/>
    <w:rsid w:val="009E6D31"/>
    <w:rsid w:val="009E70F5"/>
    <w:rsid w:val="009E719C"/>
    <w:rsid w:val="009E7762"/>
    <w:rsid w:val="009F0247"/>
    <w:rsid w:val="009F03A8"/>
    <w:rsid w:val="009F0516"/>
    <w:rsid w:val="009F0555"/>
    <w:rsid w:val="009F184D"/>
    <w:rsid w:val="009F1971"/>
    <w:rsid w:val="009F1AF4"/>
    <w:rsid w:val="009F1DB5"/>
    <w:rsid w:val="009F2075"/>
    <w:rsid w:val="009F22DD"/>
    <w:rsid w:val="009F2AF6"/>
    <w:rsid w:val="009F39A8"/>
    <w:rsid w:val="009F3A05"/>
    <w:rsid w:val="009F3A06"/>
    <w:rsid w:val="009F3D7B"/>
    <w:rsid w:val="009F43D7"/>
    <w:rsid w:val="009F4B99"/>
    <w:rsid w:val="009F4D02"/>
    <w:rsid w:val="009F4F50"/>
    <w:rsid w:val="009F4FDA"/>
    <w:rsid w:val="009F51D5"/>
    <w:rsid w:val="009F51E8"/>
    <w:rsid w:val="009F6763"/>
    <w:rsid w:val="009F6863"/>
    <w:rsid w:val="009F6A28"/>
    <w:rsid w:val="009F6AC3"/>
    <w:rsid w:val="009F6CB3"/>
    <w:rsid w:val="009F6F22"/>
    <w:rsid w:val="009F72DC"/>
    <w:rsid w:val="009F77AF"/>
    <w:rsid w:val="009F7B63"/>
    <w:rsid w:val="00A001BB"/>
    <w:rsid w:val="00A019FB"/>
    <w:rsid w:val="00A01A84"/>
    <w:rsid w:val="00A0288E"/>
    <w:rsid w:val="00A031E2"/>
    <w:rsid w:val="00A03ADA"/>
    <w:rsid w:val="00A03DEA"/>
    <w:rsid w:val="00A04954"/>
    <w:rsid w:val="00A04BAD"/>
    <w:rsid w:val="00A04BDE"/>
    <w:rsid w:val="00A04D5F"/>
    <w:rsid w:val="00A051FD"/>
    <w:rsid w:val="00A05905"/>
    <w:rsid w:val="00A059B7"/>
    <w:rsid w:val="00A060A4"/>
    <w:rsid w:val="00A06857"/>
    <w:rsid w:val="00A0691C"/>
    <w:rsid w:val="00A06A8A"/>
    <w:rsid w:val="00A06BE3"/>
    <w:rsid w:val="00A06CF5"/>
    <w:rsid w:val="00A0707C"/>
    <w:rsid w:val="00A07099"/>
    <w:rsid w:val="00A07804"/>
    <w:rsid w:val="00A07AC3"/>
    <w:rsid w:val="00A07AE2"/>
    <w:rsid w:val="00A07BD1"/>
    <w:rsid w:val="00A07CAB"/>
    <w:rsid w:val="00A07E5D"/>
    <w:rsid w:val="00A1016F"/>
    <w:rsid w:val="00A10388"/>
    <w:rsid w:val="00A10B51"/>
    <w:rsid w:val="00A10C7D"/>
    <w:rsid w:val="00A11265"/>
    <w:rsid w:val="00A11547"/>
    <w:rsid w:val="00A115E6"/>
    <w:rsid w:val="00A11A6D"/>
    <w:rsid w:val="00A1204D"/>
    <w:rsid w:val="00A121B9"/>
    <w:rsid w:val="00A1249D"/>
    <w:rsid w:val="00A12961"/>
    <w:rsid w:val="00A12B5B"/>
    <w:rsid w:val="00A133F5"/>
    <w:rsid w:val="00A14B24"/>
    <w:rsid w:val="00A152FB"/>
    <w:rsid w:val="00A1544E"/>
    <w:rsid w:val="00A15691"/>
    <w:rsid w:val="00A15A80"/>
    <w:rsid w:val="00A15B41"/>
    <w:rsid w:val="00A15CAB"/>
    <w:rsid w:val="00A15D78"/>
    <w:rsid w:val="00A161E9"/>
    <w:rsid w:val="00A16777"/>
    <w:rsid w:val="00A17763"/>
    <w:rsid w:val="00A17ED2"/>
    <w:rsid w:val="00A2011C"/>
    <w:rsid w:val="00A2030E"/>
    <w:rsid w:val="00A203B3"/>
    <w:rsid w:val="00A20844"/>
    <w:rsid w:val="00A20E40"/>
    <w:rsid w:val="00A21078"/>
    <w:rsid w:val="00A21843"/>
    <w:rsid w:val="00A21CF7"/>
    <w:rsid w:val="00A21D4E"/>
    <w:rsid w:val="00A21EFF"/>
    <w:rsid w:val="00A220A5"/>
    <w:rsid w:val="00A22430"/>
    <w:rsid w:val="00A2268E"/>
    <w:rsid w:val="00A22A68"/>
    <w:rsid w:val="00A234F3"/>
    <w:rsid w:val="00A23FD6"/>
    <w:rsid w:val="00A24897"/>
    <w:rsid w:val="00A24C4E"/>
    <w:rsid w:val="00A256BB"/>
    <w:rsid w:val="00A258F6"/>
    <w:rsid w:val="00A25A1B"/>
    <w:rsid w:val="00A30160"/>
    <w:rsid w:val="00A301AA"/>
    <w:rsid w:val="00A308B0"/>
    <w:rsid w:val="00A31842"/>
    <w:rsid w:val="00A31D8A"/>
    <w:rsid w:val="00A3209A"/>
    <w:rsid w:val="00A32204"/>
    <w:rsid w:val="00A32649"/>
    <w:rsid w:val="00A326B0"/>
    <w:rsid w:val="00A32AFD"/>
    <w:rsid w:val="00A32BEF"/>
    <w:rsid w:val="00A3345F"/>
    <w:rsid w:val="00A33517"/>
    <w:rsid w:val="00A337DA"/>
    <w:rsid w:val="00A33898"/>
    <w:rsid w:val="00A33E19"/>
    <w:rsid w:val="00A34143"/>
    <w:rsid w:val="00A35141"/>
    <w:rsid w:val="00A35BEB"/>
    <w:rsid w:val="00A35E16"/>
    <w:rsid w:val="00A36055"/>
    <w:rsid w:val="00A3608C"/>
    <w:rsid w:val="00A360B9"/>
    <w:rsid w:val="00A36386"/>
    <w:rsid w:val="00A3662C"/>
    <w:rsid w:val="00A36DD0"/>
    <w:rsid w:val="00A3742D"/>
    <w:rsid w:val="00A37552"/>
    <w:rsid w:val="00A3764D"/>
    <w:rsid w:val="00A3788E"/>
    <w:rsid w:val="00A37C7F"/>
    <w:rsid w:val="00A408D6"/>
    <w:rsid w:val="00A41074"/>
    <w:rsid w:val="00A41C66"/>
    <w:rsid w:val="00A41F91"/>
    <w:rsid w:val="00A4230F"/>
    <w:rsid w:val="00A428FF"/>
    <w:rsid w:val="00A42E6D"/>
    <w:rsid w:val="00A437BE"/>
    <w:rsid w:val="00A43ADA"/>
    <w:rsid w:val="00A43F7E"/>
    <w:rsid w:val="00A44536"/>
    <w:rsid w:val="00A44AA2"/>
    <w:rsid w:val="00A44E04"/>
    <w:rsid w:val="00A461F7"/>
    <w:rsid w:val="00A4649A"/>
    <w:rsid w:val="00A464EA"/>
    <w:rsid w:val="00A46657"/>
    <w:rsid w:val="00A46A81"/>
    <w:rsid w:val="00A46EF1"/>
    <w:rsid w:val="00A471F1"/>
    <w:rsid w:val="00A479C9"/>
    <w:rsid w:val="00A47DB0"/>
    <w:rsid w:val="00A50766"/>
    <w:rsid w:val="00A5127E"/>
    <w:rsid w:val="00A5154E"/>
    <w:rsid w:val="00A528C8"/>
    <w:rsid w:val="00A52AB3"/>
    <w:rsid w:val="00A5411E"/>
    <w:rsid w:val="00A542F2"/>
    <w:rsid w:val="00A545FC"/>
    <w:rsid w:val="00A54914"/>
    <w:rsid w:val="00A5536E"/>
    <w:rsid w:val="00A5568D"/>
    <w:rsid w:val="00A55778"/>
    <w:rsid w:val="00A557C1"/>
    <w:rsid w:val="00A56448"/>
    <w:rsid w:val="00A5690C"/>
    <w:rsid w:val="00A575B9"/>
    <w:rsid w:val="00A60C15"/>
    <w:rsid w:val="00A61497"/>
    <w:rsid w:val="00A6152D"/>
    <w:rsid w:val="00A6192F"/>
    <w:rsid w:val="00A61DEF"/>
    <w:rsid w:val="00A638B9"/>
    <w:rsid w:val="00A63E4E"/>
    <w:rsid w:val="00A64186"/>
    <w:rsid w:val="00A64CD3"/>
    <w:rsid w:val="00A64D20"/>
    <w:rsid w:val="00A6567A"/>
    <w:rsid w:val="00A65A25"/>
    <w:rsid w:val="00A65ADB"/>
    <w:rsid w:val="00A65B15"/>
    <w:rsid w:val="00A65D2C"/>
    <w:rsid w:val="00A66268"/>
    <w:rsid w:val="00A66D7E"/>
    <w:rsid w:val="00A66D84"/>
    <w:rsid w:val="00A67833"/>
    <w:rsid w:val="00A67A0F"/>
    <w:rsid w:val="00A67E3F"/>
    <w:rsid w:val="00A700FB"/>
    <w:rsid w:val="00A7013A"/>
    <w:rsid w:val="00A70295"/>
    <w:rsid w:val="00A705CB"/>
    <w:rsid w:val="00A70770"/>
    <w:rsid w:val="00A70A73"/>
    <w:rsid w:val="00A70DE6"/>
    <w:rsid w:val="00A7199E"/>
    <w:rsid w:val="00A71A92"/>
    <w:rsid w:val="00A71B5D"/>
    <w:rsid w:val="00A71D3E"/>
    <w:rsid w:val="00A71E89"/>
    <w:rsid w:val="00A720B1"/>
    <w:rsid w:val="00A7243A"/>
    <w:rsid w:val="00A72CA4"/>
    <w:rsid w:val="00A72D19"/>
    <w:rsid w:val="00A72FBA"/>
    <w:rsid w:val="00A73DA4"/>
    <w:rsid w:val="00A74272"/>
    <w:rsid w:val="00A7445B"/>
    <w:rsid w:val="00A74461"/>
    <w:rsid w:val="00A74AA9"/>
    <w:rsid w:val="00A7579D"/>
    <w:rsid w:val="00A75847"/>
    <w:rsid w:val="00A75A4F"/>
    <w:rsid w:val="00A764D0"/>
    <w:rsid w:val="00A77B4C"/>
    <w:rsid w:val="00A77B4E"/>
    <w:rsid w:val="00A77E88"/>
    <w:rsid w:val="00A77EB8"/>
    <w:rsid w:val="00A8097C"/>
    <w:rsid w:val="00A80A1E"/>
    <w:rsid w:val="00A80B9E"/>
    <w:rsid w:val="00A80D71"/>
    <w:rsid w:val="00A8129C"/>
    <w:rsid w:val="00A813DD"/>
    <w:rsid w:val="00A81559"/>
    <w:rsid w:val="00A81995"/>
    <w:rsid w:val="00A819DD"/>
    <w:rsid w:val="00A81C89"/>
    <w:rsid w:val="00A82685"/>
    <w:rsid w:val="00A835F0"/>
    <w:rsid w:val="00A836C8"/>
    <w:rsid w:val="00A83979"/>
    <w:rsid w:val="00A83E7C"/>
    <w:rsid w:val="00A8412C"/>
    <w:rsid w:val="00A8429A"/>
    <w:rsid w:val="00A8433F"/>
    <w:rsid w:val="00A843F5"/>
    <w:rsid w:val="00A8494E"/>
    <w:rsid w:val="00A851C3"/>
    <w:rsid w:val="00A86295"/>
    <w:rsid w:val="00A862D1"/>
    <w:rsid w:val="00A86B46"/>
    <w:rsid w:val="00A86C1B"/>
    <w:rsid w:val="00A86D37"/>
    <w:rsid w:val="00A86E27"/>
    <w:rsid w:val="00A875FE"/>
    <w:rsid w:val="00A87E8D"/>
    <w:rsid w:val="00A90143"/>
    <w:rsid w:val="00A904FC"/>
    <w:rsid w:val="00A90552"/>
    <w:rsid w:val="00A90BE5"/>
    <w:rsid w:val="00A90FA3"/>
    <w:rsid w:val="00A90FC2"/>
    <w:rsid w:val="00A915B3"/>
    <w:rsid w:val="00A92EA7"/>
    <w:rsid w:val="00A93858"/>
    <w:rsid w:val="00A93B63"/>
    <w:rsid w:val="00A94329"/>
    <w:rsid w:val="00A94B5B"/>
    <w:rsid w:val="00A954BA"/>
    <w:rsid w:val="00A956C5"/>
    <w:rsid w:val="00A95B33"/>
    <w:rsid w:val="00A95DE7"/>
    <w:rsid w:val="00A966E8"/>
    <w:rsid w:val="00A96859"/>
    <w:rsid w:val="00A96E9A"/>
    <w:rsid w:val="00A97083"/>
    <w:rsid w:val="00A979FE"/>
    <w:rsid w:val="00A97CAC"/>
    <w:rsid w:val="00AA03E0"/>
    <w:rsid w:val="00AA0DF7"/>
    <w:rsid w:val="00AA1A60"/>
    <w:rsid w:val="00AA1C99"/>
    <w:rsid w:val="00AA1D8A"/>
    <w:rsid w:val="00AA218A"/>
    <w:rsid w:val="00AA284E"/>
    <w:rsid w:val="00AA2ABA"/>
    <w:rsid w:val="00AA2D52"/>
    <w:rsid w:val="00AA326A"/>
    <w:rsid w:val="00AA36EF"/>
    <w:rsid w:val="00AA4199"/>
    <w:rsid w:val="00AA43EE"/>
    <w:rsid w:val="00AA4AFC"/>
    <w:rsid w:val="00AA4B6D"/>
    <w:rsid w:val="00AA4FE4"/>
    <w:rsid w:val="00AA534D"/>
    <w:rsid w:val="00AA5729"/>
    <w:rsid w:val="00AA6B6C"/>
    <w:rsid w:val="00AA706A"/>
    <w:rsid w:val="00AA7325"/>
    <w:rsid w:val="00AA789F"/>
    <w:rsid w:val="00AB0233"/>
    <w:rsid w:val="00AB02A6"/>
    <w:rsid w:val="00AB0319"/>
    <w:rsid w:val="00AB079B"/>
    <w:rsid w:val="00AB08D7"/>
    <w:rsid w:val="00AB0B69"/>
    <w:rsid w:val="00AB0F6C"/>
    <w:rsid w:val="00AB29B0"/>
    <w:rsid w:val="00AB2CD7"/>
    <w:rsid w:val="00AB31CD"/>
    <w:rsid w:val="00AB336D"/>
    <w:rsid w:val="00AB3581"/>
    <w:rsid w:val="00AB39E4"/>
    <w:rsid w:val="00AB3C9D"/>
    <w:rsid w:val="00AB3FD1"/>
    <w:rsid w:val="00AB4004"/>
    <w:rsid w:val="00AB4279"/>
    <w:rsid w:val="00AB5300"/>
    <w:rsid w:val="00AB543B"/>
    <w:rsid w:val="00AB549B"/>
    <w:rsid w:val="00AB5A85"/>
    <w:rsid w:val="00AB6CFB"/>
    <w:rsid w:val="00AB7A85"/>
    <w:rsid w:val="00AB7AC3"/>
    <w:rsid w:val="00AC09E6"/>
    <w:rsid w:val="00AC16D0"/>
    <w:rsid w:val="00AC2050"/>
    <w:rsid w:val="00AC213F"/>
    <w:rsid w:val="00AC2CD9"/>
    <w:rsid w:val="00AC2CFA"/>
    <w:rsid w:val="00AC375F"/>
    <w:rsid w:val="00AC394D"/>
    <w:rsid w:val="00AC3C4A"/>
    <w:rsid w:val="00AC4402"/>
    <w:rsid w:val="00AC5038"/>
    <w:rsid w:val="00AC54F3"/>
    <w:rsid w:val="00AC5673"/>
    <w:rsid w:val="00AC5691"/>
    <w:rsid w:val="00AC5AEE"/>
    <w:rsid w:val="00AC6BC1"/>
    <w:rsid w:val="00AC6D94"/>
    <w:rsid w:val="00AC7FF1"/>
    <w:rsid w:val="00AD0C61"/>
    <w:rsid w:val="00AD0D93"/>
    <w:rsid w:val="00AD1546"/>
    <w:rsid w:val="00AD156B"/>
    <w:rsid w:val="00AD18C3"/>
    <w:rsid w:val="00AD1A1A"/>
    <w:rsid w:val="00AD1B19"/>
    <w:rsid w:val="00AD1D39"/>
    <w:rsid w:val="00AD1EA7"/>
    <w:rsid w:val="00AD2A42"/>
    <w:rsid w:val="00AD2CF6"/>
    <w:rsid w:val="00AD3001"/>
    <w:rsid w:val="00AD31F9"/>
    <w:rsid w:val="00AD38CB"/>
    <w:rsid w:val="00AD3A16"/>
    <w:rsid w:val="00AD3C01"/>
    <w:rsid w:val="00AD47A7"/>
    <w:rsid w:val="00AD4D8E"/>
    <w:rsid w:val="00AD4F99"/>
    <w:rsid w:val="00AD5123"/>
    <w:rsid w:val="00AD573E"/>
    <w:rsid w:val="00AD5972"/>
    <w:rsid w:val="00AD59F9"/>
    <w:rsid w:val="00AD5F7D"/>
    <w:rsid w:val="00AD6136"/>
    <w:rsid w:val="00AD6797"/>
    <w:rsid w:val="00AD6B35"/>
    <w:rsid w:val="00AD6F4D"/>
    <w:rsid w:val="00AD6F74"/>
    <w:rsid w:val="00AD713D"/>
    <w:rsid w:val="00AE0276"/>
    <w:rsid w:val="00AE0428"/>
    <w:rsid w:val="00AE0866"/>
    <w:rsid w:val="00AE0C50"/>
    <w:rsid w:val="00AE0CE8"/>
    <w:rsid w:val="00AE12E3"/>
    <w:rsid w:val="00AE2035"/>
    <w:rsid w:val="00AE2314"/>
    <w:rsid w:val="00AE2B3E"/>
    <w:rsid w:val="00AE3163"/>
    <w:rsid w:val="00AE385C"/>
    <w:rsid w:val="00AE3FD0"/>
    <w:rsid w:val="00AE4658"/>
    <w:rsid w:val="00AE4BFC"/>
    <w:rsid w:val="00AE4F6D"/>
    <w:rsid w:val="00AE4FFB"/>
    <w:rsid w:val="00AE575A"/>
    <w:rsid w:val="00AE58AA"/>
    <w:rsid w:val="00AE5C21"/>
    <w:rsid w:val="00AE5D55"/>
    <w:rsid w:val="00AE64E0"/>
    <w:rsid w:val="00AE6E86"/>
    <w:rsid w:val="00AE6ECD"/>
    <w:rsid w:val="00AE6FFF"/>
    <w:rsid w:val="00AE701B"/>
    <w:rsid w:val="00AE729F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DE4"/>
    <w:rsid w:val="00AF0F5E"/>
    <w:rsid w:val="00AF0FAA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11E"/>
    <w:rsid w:val="00AF316E"/>
    <w:rsid w:val="00AF367B"/>
    <w:rsid w:val="00AF3729"/>
    <w:rsid w:val="00AF3E65"/>
    <w:rsid w:val="00AF4489"/>
    <w:rsid w:val="00AF4E28"/>
    <w:rsid w:val="00AF505C"/>
    <w:rsid w:val="00AF52DB"/>
    <w:rsid w:val="00AF54EB"/>
    <w:rsid w:val="00AF57E6"/>
    <w:rsid w:val="00AF5CC0"/>
    <w:rsid w:val="00AF682C"/>
    <w:rsid w:val="00AF68F7"/>
    <w:rsid w:val="00AF6BD0"/>
    <w:rsid w:val="00AF7056"/>
    <w:rsid w:val="00AF766F"/>
    <w:rsid w:val="00AF77C9"/>
    <w:rsid w:val="00AF7D14"/>
    <w:rsid w:val="00B001DF"/>
    <w:rsid w:val="00B00667"/>
    <w:rsid w:val="00B009AB"/>
    <w:rsid w:val="00B00A3E"/>
    <w:rsid w:val="00B00C33"/>
    <w:rsid w:val="00B00E8F"/>
    <w:rsid w:val="00B0101B"/>
    <w:rsid w:val="00B013FB"/>
    <w:rsid w:val="00B016FF"/>
    <w:rsid w:val="00B01904"/>
    <w:rsid w:val="00B01B41"/>
    <w:rsid w:val="00B01DD0"/>
    <w:rsid w:val="00B01EC0"/>
    <w:rsid w:val="00B022C0"/>
    <w:rsid w:val="00B02385"/>
    <w:rsid w:val="00B02437"/>
    <w:rsid w:val="00B0262E"/>
    <w:rsid w:val="00B02705"/>
    <w:rsid w:val="00B03112"/>
    <w:rsid w:val="00B03277"/>
    <w:rsid w:val="00B03A05"/>
    <w:rsid w:val="00B048DB"/>
    <w:rsid w:val="00B04DC2"/>
    <w:rsid w:val="00B0511F"/>
    <w:rsid w:val="00B05316"/>
    <w:rsid w:val="00B05467"/>
    <w:rsid w:val="00B058A1"/>
    <w:rsid w:val="00B06733"/>
    <w:rsid w:val="00B072D2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319"/>
    <w:rsid w:val="00B12C6E"/>
    <w:rsid w:val="00B13B2B"/>
    <w:rsid w:val="00B13C2E"/>
    <w:rsid w:val="00B13C3F"/>
    <w:rsid w:val="00B13D58"/>
    <w:rsid w:val="00B13EE0"/>
    <w:rsid w:val="00B14168"/>
    <w:rsid w:val="00B144BD"/>
    <w:rsid w:val="00B14FD9"/>
    <w:rsid w:val="00B152F2"/>
    <w:rsid w:val="00B1576D"/>
    <w:rsid w:val="00B1591A"/>
    <w:rsid w:val="00B159AA"/>
    <w:rsid w:val="00B15B2F"/>
    <w:rsid w:val="00B15F66"/>
    <w:rsid w:val="00B166E7"/>
    <w:rsid w:val="00B16898"/>
    <w:rsid w:val="00B16B7D"/>
    <w:rsid w:val="00B16D1C"/>
    <w:rsid w:val="00B16E03"/>
    <w:rsid w:val="00B1749F"/>
    <w:rsid w:val="00B179F9"/>
    <w:rsid w:val="00B17AE5"/>
    <w:rsid w:val="00B17D53"/>
    <w:rsid w:val="00B20424"/>
    <w:rsid w:val="00B20D54"/>
    <w:rsid w:val="00B213E6"/>
    <w:rsid w:val="00B222A9"/>
    <w:rsid w:val="00B22555"/>
    <w:rsid w:val="00B22CFD"/>
    <w:rsid w:val="00B234D1"/>
    <w:rsid w:val="00B234ED"/>
    <w:rsid w:val="00B23C31"/>
    <w:rsid w:val="00B24054"/>
    <w:rsid w:val="00B24D16"/>
    <w:rsid w:val="00B25135"/>
    <w:rsid w:val="00B259A4"/>
    <w:rsid w:val="00B26927"/>
    <w:rsid w:val="00B278DB"/>
    <w:rsid w:val="00B27934"/>
    <w:rsid w:val="00B27F53"/>
    <w:rsid w:val="00B27FA1"/>
    <w:rsid w:val="00B30761"/>
    <w:rsid w:val="00B3089B"/>
    <w:rsid w:val="00B30978"/>
    <w:rsid w:val="00B30AF8"/>
    <w:rsid w:val="00B30DE6"/>
    <w:rsid w:val="00B31343"/>
    <w:rsid w:val="00B317D8"/>
    <w:rsid w:val="00B32473"/>
    <w:rsid w:val="00B326DA"/>
    <w:rsid w:val="00B32B83"/>
    <w:rsid w:val="00B32C1A"/>
    <w:rsid w:val="00B33D34"/>
    <w:rsid w:val="00B34404"/>
    <w:rsid w:val="00B34B59"/>
    <w:rsid w:val="00B3506D"/>
    <w:rsid w:val="00B358F0"/>
    <w:rsid w:val="00B36387"/>
    <w:rsid w:val="00B36414"/>
    <w:rsid w:val="00B36AD2"/>
    <w:rsid w:val="00B36BF8"/>
    <w:rsid w:val="00B37DF8"/>
    <w:rsid w:val="00B41279"/>
    <w:rsid w:val="00B41660"/>
    <w:rsid w:val="00B417AC"/>
    <w:rsid w:val="00B42252"/>
    <w:rsid w:val="00B422F9"/>
    <w:rsid w:val="00B428C2"/>
    <w:rsid w:val="00B429DF"/>
    <w:rsid w:val="00B431B6"/>
    <w:rsid w:val="00B4399A"/>
    <w:rsid w:val="00B43E90"/>
    <w:rsid w:val="00B4468C"/>
    <w:rsid w:val="00B44793"/>
    <w:rsid w:val="00B44825"/>
    <w:rsid w:val="00B448B1"/>
    <w:rsid w:val="00B44A87"/>
    <w:rsid w:val="00B44FBF"/>
    <w:rsid w:val="00B45295"/>
    <w:rsid w:val="00B4532C"/>
    <w:rsid w:val="00B45D7B"/>
    <w:rsid w:val="00B45D84"/>
    <w:rsid w:val="00B45EFF"/>
    <w:rsid w:val="00B475D8"/>
    <w:rsid w:val="00B478CB"/>
    <w:rsid w:val="00B50225"/>
    <w:rsid w:val="00B505C1"/>
    <w:rsid w:val="00B50718"/>
    <w:rsid w:val="00B50D2D"/>
    <w:rsid w:val="00B515CB"/>
    <w:rsid w:val="00B519F6"/>
    <w:rsid w:val="00B51EFE"/>
    <w:rsid w:val="00B5223B"/>
    <w:rsid w:val="00B528DF"/>
    <w:rsid w:val="00B52C1C"/>
    <w:rsid w:val="00B53311"/>
    <w:rsid w:val="00B5382C"/>
    <w:rsid w:val="00B538CC"/>
    <w:rsid w:val="00B53DE5"/>
    <w:rsid w:val="00B5470F"/>
    <w:rsid w:val="00B54A53"/>
    <w:rsid w:val="00B54B3C"/>
    <w:rsid w:val="00B5556B"/>
    <w:rsid w:val="00B55936"/>
    <w:rsid w:val="00B55B6E"/>
    <w:rsid w:val="00B55ED7"/>
    <w:rsid w:val="00B56000"/>
    <w:rsid w:val="00B56B1E"/>
    <w:rsid w:val="00B56D68"/>
    <w:rsid w:val="00B574CE"/>
    <w:rsid w:val="00B5770D"/>
    <w:rsid w:val="00B579FC"/>
    <w:rsid w:val="00B57C26"/>
    <w:rsid w:val="00B60946"/>
    <w:rsid w:val="00B60CB3"/>
    <w:rsid w:val="00B60D5B"/>
    <w:rsid w:val="00B6126D"/>
    <w:rsid w:val="00B62027"/>
    <w:rsid w:val="00B6312C"/>
    <w:rsid w:val="00B634AD"/>
    <w:rsid w:val="00B635D5"/>
    <w:rsid w:val="00B63674"/>
    <w:rsid w:val="00B64E16"/>
    <w:rsid w:val="00B65B2E"/>
    <w:rsid w:val="00B660F3"/>
    <w:rsid w:val="00B66739"/>
    <w:rsid w:val="00B66C42"/>
    <w:rsid w:val="00B67099"/>
    <w:rsid w:val="00B67BC4"/>
    <w:rsid w:val="00B67D8D"/>
    <w:rsid w:val="00B67E3D"/>
    <w:rsid w:val="00B67E8F"/>
    <w:rsid w:val="00B70329"/>
    <w:rsid w:val="00B70A67"/>
    <w:rsid w:val="00B711C6"/>
    <w:rsid w:val="00B712EB"/>
    <w:rsid w:val="00B721EC"/>
    <w:rsid w:val="00B72C7C"/>
    <w:rsid w:val="00B72E54"/>
    <w:rsid w:val="00B732BF"/>
    <w:rsid w:val="00B7333A"/>
    <w:rsid w:val="00B73664"/>
    <w:rsid w:val="00B73787"/>
    <w:rsid w:val="00B73908"/>
    <w:rsid w:val="00B7394A"/>
    <w:rsid w:val="00B73B6C"/>
    <w:rsid w:val="00B73BB4"/>
    <w:rsid w:val="00B73BDA"/>
    <w:rsid w:val="00B73FF6"/>
    <w:rsid w:val="00B759C8"/>
    <w:rsid w:val="00B759F8"/>
    <w:rsid w:val="00B763D2"/>
    <w:rsid w:val="00B767DF"/>
    <w:rsid w:val="00B76C91"/>
    <w:rsid w:val="00B76CD9"/>
    <w:rsid w:val="00B76DE6"/>
    <w:rsid w:val="00B77901"/>
    <w:rsid w:val="00B779C4"/>
    <w:rsid w:val="00B77D9B"/>
    <w:rsid w:val="00B8058C"/>
    <w:rsid w:val="00B8071F"/>
    <w:rsid w:val="00B81A03"/>
    <w:rsid w:val="00B81C5A"/>
    <w:rsid w:val="00B82206"/>
    <w:rsid w:val="00B8226D"/>
    <w:rsid w:val="00B82A2C"/>
    <w:rsid w:val="00B8338D"/>
    <w:rsid w:val="00B8358B"/>
    <w:rsid w:val="00B8359F"/>
    <w:rsid w:val="00B83B48"/>
    <w:rsid w:val="00B83ED1"/>
    <w:rsid w:val="00B83FFC"/>
    <w:rsid w:val="00B840CC"/>
    <w:rsid w:val="00B84248"/>
    <w:rsid w:val="00B845E6"/>
    <w:rsid w:val="00B84898"/>
    <w:rsid w:val="00B84BCC"/>
    <w:rsid w:val="00B85792"/>
    <w:rsid w:val="00B85A41"/>
    <w:rsid w:val="00B861A7"/>
    <w:rsid w:val="00B8655C"/>
    <w:rsid w:val="00B869F1"/>
    <w:rsid w:val="00B86C22"/>
    <w:rsid w:val="00B87056"/>
    <w:rsid w:val="00B872C3"/>
    <w:rsid w:val="00B87645"/>
    <w:rsid w:val="00B87E2B"/>
    <w:rsid w:val="00B90154"/>
    <w:rsid w:val="00B903CF"/>
    <w:rsid w:val="00B90747"/>
    <w:rsid w:val="00B90C40"/>
    <w:rsid w:val="00B90FF5"/>
    <w:rsid w:val="00B918FF"/>
    <w:rsid w:val="00B91A7E"/>
    <w:rsid w:val="00B91AB6"/>
    <w:rsid w:val="00B91DA4"/>
    <w:rsid w:val="00B93226"/>
    <w:rsid w:val="00B933F6"/>
    <w:rsid w:val="00B93816"/>
    <w:rsid w:val="00B942F9"/>
    <w:rsid w:val="00B9481F"/>
    <w:rsid w:val="00B94D9C"/>
    <w:rsid w:val="00B95295"/>
    <w:rsid w:val="00B952DD"/>
    <w:rsid w:val="00B9561A"/>
    <w:rsid w:val="00B95D4B"/>
    <w:rsid w:val="00B9674A"/>
    <w:rsid w:val="00B96B15"/>
    <w:rsid w:val="00B96E6D"/>
    <w:rsid w:val="00B97568"/>
    <w:rsid w:val="00B97804"/>
    <w:rsid w:val="00B97D69"/>
    <w:rsid w:val="00BA00DC"/>
    <w:rsid w:val="00BA0468"/>
    <w:rsid w:val="00BA0DFB"/>
    <w:rsid w:val="00BA1341"/>
    <w:rsid w:val="00BA1C46"/>
    <w:rsid w:val="00BA2298"/>
    <w:rsid w:val="00BA26CF"/>
    <w:rsid w:val="00BA404C"/>
    <w:rsid w:val="00BA40BD"/>
    <w:rsid w:val="00BA434C"/>
    <w:rsid w:val="00BA4871"/>
    <w:rsid w:val="00BA4A81"/>
    <w:rsid w:val="00BA5406"/>
    <w:rsid w:val="00BA54A3"/>
    <w:rsid w:val="00BA54E1"/>
    <w:rsid w:val="00BA568F"/>
    <w:rsid w:val="00BA5701"/>
    <w:rsid w:val="00BA5D9A"/>
    <w:rsid w:val="00BA6218"/>
    <w:rsid w:val="00BA647A"/>
    <w:rsid w:val="00BA647E"/>
    <w:rsid w:val="00BA64BD"/>
    <w:rsid w:val="00BA6505"/>
    <w:rsid w:val="00BA6577"/>
    <w:rsid w:val="00BA699B"/>
    <w:rsid w:val="00BA6D33"/>
    <w:rsid w:val="00BA7663"/>
    <w:rsid w:val="00BB0420"/>
    <w:rsid w:val="00BB09CD"/>
    <w:rsid w:val="00BB0AEE"/>
    <w:rsid w:val="00BB0B1C"/>
    <w:rsid w:val="00BB25EF"/>
    <w:rsid w:val="00BB293C"/>
    <w:rsid w:val="00BB32E1"/>
    <w:rsid w:val="00BB3BF3"/>
    <w:rsid w:val="00BB3CA0"/>
    <w:rsid w:val="00BB4024"/>
    <w:rsid w:val="00BB4070"/>
    <w:rsid w:val="00BB40D2"/>
    <w:rsid w:val="00BB4176"/>
    <w:rsid w:val="00BB420D"/>
    <w:rsid w:val="00BB4915"/>
    <w:rsid w:val="00BB5B1D"/>
    <w:rsid w:val="00BB61EB"/>
    <w:rsid w:val="00BB62CF"/>
    <w:rsid w:val="00BB66B1"/>
    <w:rsid w:val="00BB6BB9"/>
    <w:rsid w:val="00BB734A"/>
    <w:rsid w:val="00BB78B0"/>
    <w:rsid w:val="00BB7B03"/>
    <w:rsid w:val="00BB7BF9"/>
    <w:rsid w:val="00BC00D3"/>
    <w:rsid w:val="00BC0587"/>
    <w:rsid w:val="00BC07C1"/>
    <w:rsid w:val="00BC0AD9"/>
    <w:rsid w:val="00BC1453"/>
    <w:rsid w:val="00BC1A6B"/>
    <w:rsid w:val="00BC1B8A"/>
    <w:rsid w:val="00BC1C19"/>
    <w:rsid w:val="00BC1EA3"/>
    <w:rsid w:val="00BC2147"/>
    <w:rsid w:val="00BC240E"/>
    <w:rsid w:val="00BC2519"/>
    <w:rsid w:val="00BC2665"/>
    <w:rsid w:val="00BC2E1F"/>
    <w:rsid w:val="00BC3061"/>
    <w:rsid w:val="00BC3617"/>
    <w:rsid w:val="00BC3ACF"/>
    <w:rsid w:val="00BC3B4B"/>
    <w:rsid w:val="00BC3D41"/>
    <w:rsid w:val="00BC46F3"/>
    <w:rsid w:val="00BC56F4"/>
    <w:rsid w:val="00BC63F7"/>
    <w:rsid w:val="00BC67D2"/>
    <w:rsid w:val="00BC6AD8"/>
    <w:rsid w:val="00BC6F42"/>
    <w:rsid w:val="00BC7089"/>
    <w:rsid w:val="00BC73F5"/>
    <w:rsid w:val="00BC7635"/>
    <w:rsid w:val="00BC77D4"/>
    <w:rsid w:val="00BC7A3F"/>
    <w:rsid w:val="00BD0ACA"/>
    <w:rsid w:val="00BD15E9"/>
    <w:rsid w:val="00BD16C9"/>
    <w:rsid w:val="00BD3166"/>
    <w:rsid w:val="00BD3376"/>
    <w:rsid w:val="00BD361B"/>
    <w:rsid w:val="00BD3741"/>
    <w:rsid w:val="00BD40D2"/>
    <w:rsid w:val="00BD43E0"/>
    <w:rsid w:val="00BD4A82"/>
    <w:rsid w:val="00BD5B37"/>
    <w:rsid w:val="00BD5B4D"/>
    <w:rsid w:val="00BD5D64"/>
    <w:rsid w:val="00BD6144"/>
    <w:rsid w:val="00BD63A7"/>
    <w:rsid w:val="00BD6AB0"/>
    <w:rsid w:val="00BD6AEC"/>
    <w:rsid w:val="00BD6B70"/>
    <w:rsid w:val="00BD6D37"/>
    <w:rsid w:val="00BD6DED"/>
    <w:rsid w:val="00BD6ECC"/>
    <w:rsid w:val="00BD700C"/>
    <w:rsid w:val="00BD7B59"/>
    <w:rsid w:val="00BE052F"/>
    <w:rsid w:val="00BE0761"/>
    <w:rsid w:val="00BE08DD"/>
    <w:rsid w:val="00BE109F"/>
    <w:rsid w:val="00BE1689"/>
    <w:rsid w:val="00BE1F62"/>
    <w:rsid w:val="00BE1FC9"/>
    <w:rsid w:val="00BE201A"/>
    <w:rsid w:val="00BE24D6"/>
    <w:rsid w:val="00BE2AC1"/>
    <w:rsid w:val="00BE2C6C"/>
    <w:rsid w:val="00BE391C"/>
    <w:rsid w:val="00BE3D37"/>
    <w:rsid w:val="00BE43DC"/>
    <w:rsid w:val="00BE48F9"/>
    <w:rsid w:val="00BE554B"/>
    <w:rsid w:val="00BE5C37"/>
    <w:rsid w:val="00BE5E65"/>
    <w:rsid w:val="00BE6136"/>
    <w:rsid w:val="00BE619C"/>
    <w:rsid w:val="00BE6328"/>
    <w:rsid w:val="00BE6677"/>
    <w:rsid w:val="00BE69E2"/>
    <w:rsid w:val="00BE6E9C"/>
    <w:rsid w:val="00BE7AA7"/>
    <w:rsid w:val="00BE7D6D"/>
    <w:rsid w:val="00BF014C"/>
    <w:rsid w:val="00BF1753"/>
    <w:rsid w:val="00BF1CF1"/>
    <w:rsid w:val="00BF2148"/>
    <w:rsid w:val="00BF23EA"/>
    <w:rsid w:val="00BF24FF"/>
    <w:rsid w:val="00BF2517"/>
    <w:rsid w:val="00BF294B"/>
    <w:rsid w:val="00BF2E5D"/>
    <w:rsid w:val="00BF35BC"/>
    <w:rsid w:val="00BF36D7"/>
    <w:rsid w:val="00BF36EC"/>
    <w:rsid w:val="00BF505F"/>
    <w:rsid w:val="00BF5111"/>
    <w:rsid w:val="00BF5F4A"/>
    <w:rsid w:val="00BF608F"/>
    <w:rsid w:val="00BF6587"/>
    <w:rsid w:val="00BF664A"/>
    <w:rsid w:val="00BF6680"/>
    <w:rsid w:val="00BF69EF"/>
    <w:rsid w:val="00BF6F92"/>
    <w:rsid w:val="00BF73C6"/>
    <w:rsid w:val="00BF745D"/>
    <w:rsid w:val="00BF7892"/>
    <w:rsid w:val="00BF7B91"/>
    <w:rsid w:val="00C0074E"/>
    <w:rsid w:val="00C010AB"/>
    <w:rsid w:val="00C01286"/>
    <w:rsid w:val="00C0156A"/>
    <w:rsid w:val="00C019DA"/>
    <w:rsid w:val="00C024D4"/>
    <w:rsid w:val="00C027A4"/>
    <w:rsid w:val="00C02881"/>
    <w:rsid w:val="00C02BD6"/>
    <w:rsid w:val="00C02CA8"/>
    <w:rsid w:val="00C02F73"/>
    <w:rsid w:val="00C031FA"/>
    <w:rsid w:val="00C04390"/>
    <w:rsid w:val="00C044F9"/>
    <w:rsid w:val="00C04DE0"/>
    <w:rsid w:val="00C05553"/>
    <w:rsid w:val="00C0555D"/>
    <w:rsid w:val="00C06397"/>
    <w:rsid w:val="00C067D0"/>
    <w:rsid w:val="00C076C3"/>
    <w:rsid w:val="00C07B49"/>
    <w:rsid w:val="00C07ED0"/>
    <w:rsid w:val="00C07F3A"/>
    <w:rsid w:val="00C10519"/>
    <w:rsid w:val="00C111A9"/>
    <w:rsid w:val="00C11505"/>
    <w:rsid w:val="00C11933"/>
    <w:rsid w:val="00C11EB9"/>
    <w:rsid w:val="00C1219E"/>
    <w:rsid w:val="00C12551"/>
    <w:rsid w:val="00C126F8"/>
    <w:rsid w:val="00C12810"/>
    <w:rsid w:val="00C12B32"/>
    <w:rsid w:val="00C130F0"/>
    <w:rsid w:val="00C137EF"/>
    <w:rsid w:val="00C142AE"/>
    <w:rsid w:val="00C1453F"/>
    <w:rsid w:val="00C14BA7"/>
    <w:rsid w:val="00C14C1F"/>
    <w:rsid w:val="00C14C2B"/>
    <w:rsid w:val="00C14C2C"/>
    <w:rsid w:val="00C154D8"/>
    <w:rsid w:val="00C15568"/>
    <w:rsid w:val="00C16357"/>
    <w:rsid w:val="00C1674D"/>
    <w:rsid w:val="00C16B4D"/>
    <w:rsid w:val="00C170A5"/>
    <w:rsid w:val="00C172F8"/>
    <w:rsid w:val="00C1751B"/>
    <w:rsid w:val="00C1769D"/>
    <w:rsid w:val="00C17FDF"/>
    <w:rsid w:val="00C20925"/>
    <w:rsid w:val="00C20B81"/>
    <w:rsid w:val="00C21314"/>
    <w:rsid w:val="00C21752"/>
    <w:rsid w:val="00C22BD2"/>
    <w:rsid w:val="00C23145"/>
    <w:rsid w:val="00C233B4"/>
    <w:rsid w:val="00C23679"/>
    <w:rsid w:val="00C23789"/>
    <w:rsid w:val="00C237B9"/>
    <w:rsid w:val="00C23C09"/>
    <w:rsid w:val="00C24395"/>
    <w:rsid w:val="00C24ED8"/>
    <w:rsid w:val="00C25138"/>
    <w:rsid w:val="00C27235"/>
    <w:rsid w:val="00C2787C"/>
    <w:rsid w:val="00C27A52"/>
    <w:rsid w:val="00C30016"/>
    <w:rsid w:val="00C302B1"/>
    <w:rsid w:val="00C31326"/>
    <w:rsid w:val="00C319B0"/>
    <w:rsid w:val="00C31B3A"/>
    <w:rsid w:val="00C31B97"/>
    <w:rsid w:val="00C31BAD"/>
    <w:rsid w:val="00C329CF"/>
    <w:rsid w:val="00C32C73"/>
    <w:rsid w:val="00C33799"/>
    <w:rsid w:val="00C33BDE"/>
    <w:rsid w:val="00C3402B"/>
    <w:rsid w:val="00C34496"/>
    <w:rsid w:val="00C34525"/>
    <w:rsid w:val="00C34844"/>
    <w:rsid w:val="00C348E7"/>
    <w:rsid w:val="00C3515D"/>
    <w:rsid w:val="00C35551"/>
    <w:rsid w:val="00C35688"/>
    <w:rsid w:val="00C35F09"/>
    <w:rsid w:val="00C35F2E"/>
    <w:rsid w:val="00C362FD"/>
    <w:rsid w:val="00C364FB"/>
    <w:rsid w:val="00C3663C"/>
    <w:rsid w:val="00C36F3F"/>
    <w:rsid w:val="00C37F8D"/>
    <w:rsid w:val="00C40165"/>
    <w:rsid w:val="00C40786"/>
    <w:rsid w:val="00C41427"/>
    <w:rsid w:val="00C41B82"/>
    <w:rsid w:val="00C41C9F"/>
    <w:rsid w:val="00C4233A"/>
    <w:rsid w:val="00C432E7"/>
    <w:rsid w:val="00C4391F"/>
    <w:rsid w:val="00C44140"/>
    <w:rsid w:val="00C441B9"/>
    <w:rsid w:val="00C44542"/>
    <w:rsid w:val="00C44622"/>
    <w:rsid w:val="00C451D9"/>
    <w:rsid w:val="00C45A76"/>
    <w:rsid w:val="00C45D3A"/>
    <w:rsid w:val="00C471BF"/>
    <w:rsid w:val="00C474A8"/>
    <w:rsid w:val="00C47CB8"/>
    <w:rsid w:val="00C50B98"/>
    <w:rsid w:val="00C50E23"/>
    <w:rsid w:val="00C50E74"/>
    <w:rsid w:val="00C50F40"/>
    <w:rsid w:val="00C51395"/>
    <w:rsid w:val="00C514D0"/>
    <w:rsid w:val="00C51817"/>
    <w:rsid w:val="00C51B2F"/>
    <w:rsid w:val="00C51B5B"/>
    <w:rsid w:val="00C52354"/>
    <w:rsid w:val="00C52903"/>
    <w:rsid w:val="00C52D2F"/>
    <w:rsid w:val="00C52DD0"/>
    <w:rsid w:val="00C53091"/>
    <w:rsid w:val="00C53633"/>
    <w:rsid w:val="00C53C1A"/>
    <w:rsid w:val="00C544F6"/>
    <w:rsid w:val="00C54580"/>
    <w:rsid w:val="00C54591"/>
    <w:rsid w:val="00C54946"/>
    <w:rsid w:val="00C550F5"/>
    <w:rsid w:val="00C551A3"/>
    <w:rsid w:val="00C551C8"/>
    <w:rsid w:val="00C563F8"/>
    <w:rsid w:val="00C573ED"/>
    <w:rsid w:val="00C575B7"/>
    <w:rsid w:val="00C576CF"/>
    <w:rsid w:val="00C615A4"/>
    <w:rsid w:val="00C61646"/>
    <w:rsid w:val="00C61D1D"/>
    <w:rsid w:val="00C61DFE"/>
    <w:rsid w:val="00C625A4"/>
    <w:rsid w:val="00C63A6D"/>
    <w:rsid w:val="00C64487"/>
    <w:rsid w:val="00C64E14"/>
    <w:rsid w:val="00C64F45"/>
    <w:rsid w:val="00C654C1"/>
    <w:rsid w:val="00C65FF9"/>
    <w:rsid w:val="00C666A2"/>
    <w:rsid w:val="00C66922"/>
    <w:rsid w:val="00C66A4C"/>
    <w:rsid w:val="00C67AC4"/>
    <w:rsid w:val="00C67D57"/>
    <w:rsid w:val="00C67FE9"/>
    <w:rsid w:val="00C70941"/>
    <w:rsid w:val="00C70DC7"/>
    <w:rsid w:val="00C716A9"/>
    <w:rsid w:val="00C71EEF"/>
    <w:rsid w:val="00C72135"/>
    <w:rsid w:val="00C7215C"/>
    <w:rsid w:val="00C72545"/>
    <w:rsid w:val="00C73493"/>
    <w:rsid w:val="00C734BD"/>
    <w:rsid w:val="00C74BE3"/>
    <w:rsid w:val="00C7500A"/>
    <w:rsid w:val="00C75780"/>
    <w:rsid w:val="00C75ABD"/>
    <w:rsid w:val="00C75B95"/>
    <w:rsid w:val="00C75D7A"/>
    <w:rsid w:val="00C77218"/>
    <w:rsid w:val="00C774EB"/>
    <w:rsid w:val="00C77D6C"/>
    <w:rsid w:val="00C77FE4"/>
    <w:rsid w:val="00C8041F"/>
    <w:rsid w:val="00C80570"/>
    <w:rsid w:val="00C80B91"/>
    <w:rsid w:val="00C81533"/>
    <w:rsid w:val="00C81868"/>
    <w:rsid w:val="00C81AD7"/>
    <w:rsid w:val="00C81E76"/>
    <w:rsid w:val="00C81ED0"/>
    <w:rsid w:val="00C827F6"/>
    <w:rsid w:val="00C83367"/>
    <w:rsid w:val="00C83DD0"/>
    <w:rsid w:val="00C84439"/>
    <w:rsid w:val="00C8498B"/>
    <w:rsid w:val="00C85403"/>
    <w:rsid w:val="00C8598B"/>
    <w:rsid w:val="00C85A09"/>
    <w:rsid w:val="00C85ED1"/>
    <w:rsid w:val="00C86579"/>
    <w:rsid w:val="00C8716A"/>
    <w:rsid w:val="00C87717"/>
    <w:rsid w:val="00C87861"/>
    <w:rsid w:val="00C879AA"/>
    <w:rsid w:val="00C87CCE"/>
    <w:rsid w:val="00C87F86"/>
    <w:rsid w:val="00C9042D"/>
    <w:rsid w:val="00C90D36"/>
    <w:rsid w:val="00C910C5"/>
    <w:rsid w:val="00C91A08"/>
    <w:rsid w:val="00C91D85"/>
    <w:rsid w:val="00C92971"/>
    <w:rsid w:val="00C92C5D"/>
    <w:rsid w:val="00C93203"/>
    <w:rsid w:val="00C932AB"/>
    <w:rsid w:val="00C934D5"/>
    <w:rsid w:val="00C937BB"/>
    <w:rsid w:val="00C9390B"/>
    <w:rsid w:val="00C93BB1"/>
    <w:rsid w:val="00C94768"/>
    <w:rsid w:val="00C94E58"/>
    <w:rsid w:val="00C94F19"/>
    <w:rsid w:val="00C954C7"/>
    <w:rsid w:val="00C96070"/>
    <w:rsid w:val="00C9625B"/>
    <w:rsid w:val="00C96320"/>
    <w:rsid w:val="00C96C01"/>
    <w:rsid w:val="00C96E19"/>
    <w:rsid w:val="00C972F4"/>
    <w:rsid w:val="00C97A64"/>
    <w:rsid w:val="00C97D53"/>
    <w:rsid w:val="00C97D91"/>
    <w:rsid w:val="00C97EEE"/>
    <w:rsid w:val="00CA02AB"/>
    <w:rsid w:val="00CA0C52"/>
    <w:rsid w:val="00CA11D5"/>
    <w:rsid w:val="00CA134A"/>
    <w:rsid w:val="00CA1A7A"/>
    <w:rsid w:val="00CA1E5B"/>
    <w:rsid w:val="00CA1E6E"/>
    <w:rsid w:val="00CA28AB"/>
    <w:rsid w:val="00CA32E6"/>
    <w:rsid w:val="00CA34CF"/>
    <w:rsid w:val="00CA3DDF"/>
    <w:rsid w:val="00CA42BB"/>
    <w:rsid w:val="00CA46CA"/>
    <w:rsid w:val="00CA4714"/>
    <w:rsid w:val="00CA4721"/>
    <w:rsid w:val="00CA4974"/>
    <w:rsid w:val="00CA4A66"/>
    <w:rsid w:val="00CA6302"/>
    <w:rsid w:val="00CA6EB5"/>
    <w:rsid w:val="00CA74CE"/>
    <w:rsid w:val="00CA75E7"/>
    <w:rsid w:val="00CA79BB"/>
    <w:rsid w:val="00CB006A"/>
    <w:rsid w:val="00CB0F41"/>
    <w:rsid w:val="00CB1381"/>
    <w:rsid w:val="00CB15C7"/>
    <w:rsid w:val="00CB17C6"/>
    <w:rsid w:val="00CB1E1D"/>
    <w:rsid w:val="00CB287F"/>
    <w:rsid w:val="00CB2A62"/>
    <w:rsid w:val="00CB2BFA"/>
    <w:rsid w:val="00CB2D54"/>
    <w:rsid w:val="00CB320B"/>
    <w:rsid w:val="00CB3761"/>
    <w:rsid w:val="00CB46F5"/>
    <w:rsid w:val="00CB4CF1"/>
    <w:rsid w:val="00CB4F66"/>
    <w:rsid w:val="00CB504E"/>
    <w:rsid w:val="00CB55EC"/>
    <w:rsid w:val="00CB572B"/>
    <w:rsid w:val="00CB5A47"/>
    <w:rsid w:val="00CB5BB6"/>
    <w:rsid w:val="00CB5D65"/>
    <w:rsid w:val="00CB61D9"/>
    <w:rsid w:val="00CB62EF"/>
    <w:rsid w:val="00CB6394"/>
    <w:rsid w:val="00CB6C9E"/>
    <w:rsid w:val="00CB6CFE"/>
    <w:rsid w:val="00CB70CC"/>
    <w:rsid w:val="00CB71C8"/>
    <w:rsid w:val="00CB72BB"/>
    <w:rsid w:val="00CB7C71"/>
    <w:rsid w:val="00CC0598"/>
    <w:rsid w:val="00CC07B8"/>
    <w:rsid w:val="00CC0A5B"/>
    <w:rsid w:val="00CC0DD7"/>
    <w:rsid w:val="00CC1372"/>
    <w:rsid w:val="00CC197A"/>
    <w:rsid w:val="00CC1CC1"/>
    <w:rsid w:val="00CC1E88"/>
    <w:rsid w:val="00CC26D4"/>
    <w:rsid w:val="00CC277C"/>
    <w:rsid w:val="00CC2B76"/>
    <w:rsid w:val="00CC521C"/>
    <w:rsid w:val="00CC5921"/>
    <w:rsid w:val="00CC5D98"/>
    <w:rsid w:val="00CC5E8A"/>
    <w:rsid w:val="00CC651A"/>
    <w:rsid w:val="00CC6D0B"/>
    <w:rsid w:val="00CC72EE"/>
    <w:rsid w:val="00CC7516"/>
    <w:rsid w:val="00CC7F1E"/>
    <w:rsid w:val="00CD0602"/>
    <w:rsid w:val="00CD0EA8"/>
    <w:rsid w:val="00CD129C"/>
    <w:rsid w:val="00CD15F5"/>
    <w:rsid w:val="00CD1E43"/>
    <w:rsid w:val="00CD2552"/>
    <w:rsid w:val="00CD322E"/>
    <w:rsid w:val="00CD3237"/>
    <w:rsid w:val="00CD36F3"/>
    <w:rsid w:val="00CD373C"/>
    <w:rsid w:val="00CD3CEF"/>
    <w:rsid w:val="00CD3F51"/>
    <w:rsid w:val="00CD423C"/>
    <w:rsid w:val="00CD4243"/>
    <w:rsid w:val="00CD4B74"/>
    <w:rsid w:val="00CD4D01"/>
    <w:rsid w:val="00CD4FFC"/>
    <w:rsid w:val="00CD50B1"/>
    <w:rsid w:val="00CD54F6"/>
    <w:rsid w:val="00CD6740"/>
    <w:rsid w:val="00CD68B2"/>
    <w:rsid w:val="00CD78EB"/>
    <w:rsid w:val="00CE00CE"/>
    <w:rsid w:val="00CE0B27"/>
    <w:rsid w:val="00CE1345"/>
    <w:rsid w:val="00CE1899"/>
    <w:rsid w:val="00CE1910"/>
    <w:rsid w:val="00CE23D6"/>
    <w:rsid w:val="00CE2483"/>
    <w:rsid w:val="00CE30F3"/>
    <w:rsid w:val="00CE3F47"/>
    <w:rsid w:val="00CE4108"/>
    <w:rsid w:val="00CE4414"/>
    <w:rsid w:val="00CE4666"/>
    <w:rsid w:val="00CE4CD3"/>
    <w:rsid w:val="00CE4DFE"/>
    <w:rsid w:val="00CE51BC"/>
    <w:rsid w:val="00CE551F"/>
    <w:rsid w:val="00CE57E8"/>
    <w:rsid w:val="00CE5CC5"/>
    <w:rsid w:val="00CE7002"/>
    <w:rsid w:val="00CE72F1"/>
    <w:rsid w:val="00CE7340"/>
    <w:rsid w:val="00CE753A"/>
    <w:rsid w:val="00CE7877"/>
    <w:rsid w:val="00CE79B3"/>
    <w:rsid w:val="00CE7A7D"/>
    <w:rsid w:val="00CF04AF"/>
    <w:rsid w:val="00CF062F"/>
    <w:rsid w:val="00CF0C27"/>
    <w:rsid w:val="00CF1494"/>
    <w:rsid w:val="00CF15D4"/>
    <w:rsid w:val="00CF16D8"/>
    <w:rsid w:val="00CF1802"/>
    <w:rsid w:val="00CF1AB3"/>
    <w:rsid w:val="00CF1E84"/>
    <w:rsid w:val="00CF20E8"/>
    <w:rsid w:val="00CF23F3"/>
    <w:rsid w:val="00CF250A"/>
    <w:rsid w:val="00CF2F81"/>
    <w:rsid w:val="00CF34C0"/>
    <w:rsid w:val="00CF37E0"/>
    <w:rsid w:val="00CF3F67"/>
    <w:rsid w:val="00CF4129"/>
    <w:rsid w:val="00CF4244"/>
    <w:rsid w:val="00CF451F"/>
    <w:rsid w:val="00CF4533"/>
    <w:rsid w:val="00CF4E05"/>
    <w:rsid w:val="00CF55A1"/>
    <w:rsid w:val="00CF58D8"/>
    <w:rsid w:val="00CF5A3E"/>
    <w:rsid w:val="00CF5EC6"/>
    <w:rsid w:val="00CF5F7B"/>
    <w:rsid w:val="00CF6019"/>
    <w:rsid w:val="00CF6370"/>
    <w:rsid w:val="00CF6A53"/>
    <w:rsid w:val="00CF751A"/>
    <w:rsid w:val="00CF77EC"/>
    <w:rsid w:val="00D001CF"/>
    <w:rsid w:val="00D00A59"/>
    <w:rsid w:val="00D00B0B"/>
    <w:rsid w:val="00D01312"/>
    <w:rsid w:val="00D01367"/>
    <w:rsid w:val="00D014CB"/>
    <w:rsid w:val="00D01665"/>
    <w:rsid w:val="00D0246B"/>
    <w:rsid w:val="00D026E6"/>
    <w:rsid w:val="00D03126"/>
    <w:rsid w:val="00D03DE9"/>
    <w:rsid w:val="00D0406D"/>
    <w:rsid w:val="00D0438F"/>
    <w:rsid w:val="00D04464"/>
    <w:rsid w:val="00D04F83"/>
    <w:rsid w:val="00D05081"/>
    <w:rsid w:val="00D050E7"/>
    <w:rsid w:val="00D05163"/>
    <w:rsid w:val="00D0518D"/>
    <w:rsid w:val="00D05423"/>
    <w:rsid w:val="00D05576"/>
    <w:rsid w:val="00D0573F"/>
    <w:rsid w:val="00D062A0"/>
    <w:rsid w:val="00D06AF5"/>
    <w:rsid w:val="00D07D5D"/>
    <w:rsid w:val="00D07E34"/>
    <w:rsid w:val="00D104D0"/>
    <w:rsid w:val="00D10BFF"/>
    <w:rsid w:val="00D10CFF"/>
    <w:rsid w:val="00D112E0"/>
    <w:rsid w:val="00D11329"/>
    <w:rsid w:val="00D1175F"/>
    <w:rsid w:val="00D123FC"/>
    <w:rsid w:val="00D127F4"/>
    <w:rsid w:val="00D1291F"/>
    <w:rsid w:val="00D136E9"/>
    <w:rsid w:val="00D13C2D"/>
    <w:rsid w:val="00D13D29"/>
    <w:rsid w:val="00D1400F"/>
    <w:rsid w:val="00D142BE"/>
    <w:rsid w:val="00D143D1"/>
    <w:rsid w:val="00D147B5"/>
    <w:rsid w:val="00D14B37"/>
    <w:rsid w:val="00D14CEA"/>
    <w:rsid w:val="00D14E0C"/>
    <w:rsid w:val="00D152F2"/>
    <w:rsid w:val="00D1532A"/>
    <w:rsid w:val="00D15BA8"/>
    <w:rsid w:val="00D15D70"/>
    <w:rsid w:val="00D16654"/>
    <w:rsid w:val="00D167AF"/>
    <w:rsid w:val="00D16ADA"/>
    <w:rsid w:val="00D17348"/>
    <w:rsid w:val="00D177C5"/>
    <w:rsid w:val="00D1788F"/>
    <w:rsid w:val="00D17D93"/>
    <w:rsid w:val="00D2000B"/>
    <w:rsid w:val="00D203BD"/>
    <w:rsid w:val="00D20ECA"/>
    <w:rsid w:val="00D20EE7"/>
    <w:rsid w:val="00D20F9C"/>
    <w:rsid w:val="00D2141C"/>
    <w:rsid w:val="00D215AC"/>
    <w:rsid w:val="00D2161A"/>
    <w:rsid w:val="00D2174A"/>
    <w:rsid w:val="00D218A4"/>
    <w:rsid w:val="00D218C1"/>
    <w:rsid w:val="00D21997"/>
    <w:rsid w:val="00D21C0A"/>
    <w:rsid w:val="00D22A79"/>
    <w:rsid w:val="00D2310C"/>
    <w:rsid w:val="00D2346E"/>
    <w:rsid w:val="00D2363F"/>
    <w:rsid w:val="00D23B61"/>
    <w:rsid w:val="00D23E67"/>
    <w:rsid w:val="00D24270"/>
    <w:rsid w:val="00D2454A"/>
    <w:rsid w:val="00D254E9"/>
    <w:rsid w:val="00D25518"/>
    <w:rsid w:val="00D25572"/>
    <w:rsid w:val="00D262A5"/>
    <w:rsid w:val="00D26B8A"/>
    <w:rsid w:val="00D26D8C"/>
    <w:rsid w:val="00D26E77"/>
    <w:rsid w:val="00D27009"/>
    <w:rsid w:val="00D272E6"/>
    <w:rsid w:val="00D27799"/>
    <w:rsid w:val="00D27D6A"/>
    <w:rsid w:val="00D30050"/>
    <w:rsid w:val="00D3028A"/>
    <w:rsid w:val="00D3053D"/>
    <w:rsid w:val="00D308B6"/>
    <w:rsid w:val="00D30F3D"/>
    <w:rsid w:val="00D31286"/>
    <w:rsid w:val="00D31877"/>
    <w:rsid w:val="00D323C3"/>
    <w:rsid w:val="00D329A6"/>
    <w:rsid w:val="00D32CB9"/>
    <w:rsid w:val="00D33068"/>
    <w:rsid w:val="00D331CA"/>
    <w:rsid w:val="00D33632"/>
    <w:rsid w:val="00D33741"/>
    <w:rsid w:val="00D338D0"/>
    <w:rsid w:val="00D33E5F"/>
    <w:rsid w:val="00D34449"/>
    <w:rsid w:val="00D3456C"/>
    <w:rsid w:val="00D346EF"/>
    <w:rsid w:val="00D34734"/>
    <w:rsid w:val="00D34EF7"/>
    <w:rsid w:val="00D352EC"/>
    <w:rsid w:val="00D363DA"/>
    <w:rsid w:val="00D36BE2"/>
    <w:rsid w:val="00D40381"/>
    <w:rsid w:val="00D40E45"/>
    <w:rsid w:val="00D41D39"/>
    <w:rsid w:val="00D41E75"/>
    <w:rsid w:val="00D4285D"/>
    <w:rsid w:val="00D42A4C"/>
    <w:rsid w:val="00D42C39"/>
    <w:rsid w:val="00D4318E"/>
    <w:rsid w:val="00D4338C"/>
    <w:rsid w:val="00D43654"/>
    <w:rsid w:val="00D43A2E"/>
    <w:rsid w:val="00D43EDC"/>
    <w:rsid w:val="00D445A4"/>
    <w:rsid w:val="00D4492F"/>
    <w:rsid w:val="00D45577"/>
    <w:rsid w:val="00D45B20"/>
    <w:rsid w:val="00D45C47"/>
    <w:rsid w:val="00D46367"/>
    <w:rsid w:val="00D464B9"/>
    <w:rsid w:val="00D46C92"/>
    <w:rsid w:val="00D477D5"/>
    <w:rsid w:val="00D47CE1"/>
    <w:rsid w:val="00D50C86"/>
    <w:rsid w:val="00D50CAE"/>
    <w:rsid w:val="00D50EE3"/>
    <w:rsid w:val="00D50F3F"/>
    <w:rsid w:val="00D51252"/>
    <w:rsid w:val="00D5150C"/>
    <w:rsid w:val="00D515A9"/>
    <w:rsid w:val="00D517B9"/>
    <w:rsid w:val="00D519C2"/>
    <w:rsid w:val="00D51E4F"/>
    <w:rsid w:val="00D51FFA"/>
    <w:rsid w:val="00D520EE"/>
    <w:rsid w:val="00D5322D"/>
    <w:rsid w:val="00D532DA"/>
    <w:rsid w:val="00D53E09"/>
    <w:rsid w:val="00D53FD0"/>
    <w:rsid w:val="00D54006"/>
    <w:rsid w:val="00D54938"/>
    <w:rsid w:val="00D54B18"/>
    <w:rsid w:val="00D54F5F"/>
    <w:rsid w:val="00D55910"/>
    <w:rsid w:val="00D55B1B"/>
    <w:rsid w:val="00D5644F"/>
    <w:rsid w:val="00D564CA"/>
    <w:rsid w:val="00D56C30"/>
    <w:rsid w:val="00D57BA8"/>
    <w:rsid w:val="00D6005C"/>
    <w:rsid w:val="00D60153"/>
    <w:rsid w:val="00D604D3"/>
    <w:rsid w:val="00D60F0B"/>
    <w:rsid w:val="00D61C09"/>
    <w:rsid w:val="00D63524"/>
    <w:rsid w:val="00D6354D"/>
    <w:rsid w:val="00D638C3"/>
    <w:rsid w:val="00D63A0E"/>
    <w:rsid w:val="00D63A62"/>
    <w:rsid w:val="00D63C6C"/>
    <w:rsid w:val="00D64DDF"/>
    <w:rsid w:val="00D65382"/>
    <w:rsid w:val="00D655CF"/>
    <w:rsid w:val="00D657D0"/>
    <w:rsid w:val="00D65F3A"/>
    <w:rsid w:val="00D6616F"/>
    <w:rsid w:val="00D66C15"/>
    <w:rsid w:val="00D66D9A"/>
    <w:rsid w:val="00D67281"/>
    <w:rsid w:val="00D700E6"/>
    <w:rsid w:val="00D703E6"/>
    <w:rsid w:val="00D70494"/>
    <w:rsid w:val="00D7055E"/>
    <w:rsid w:val="00D70A3C"/>
    <w:rsid w:val="00D70AEF"/>
    <w:rsid w:val="00D71139"/>
    <w:rsid w:val="00D71471"/>
    <w:rsid w:val="00D71C5B"/>
    <w:rsid w:val="00D71D90"/>
    <w:rsid w:val="00D72FDB"/>
    <w:rsid w:val="00D730F1"/>
    <w:rsid w:val="00D73580"/>
    <w:rsid w:val="00D736B1"/>
    <w:rsid w:val="00D73C91"/>
    <w:rsid w:val="00D741FE"/>
    <w:rsid w:val="00D744A5"/>
    <w:rsid w:val="00D745C5"/>
    <w:rsid w:val="00D754C9"/>
    <w:rsid w:val="00D75615"/>
    <w:rsid w:val="00D758FE"/>
    <w:rsid w:val="00D75CE8"/>
    <w:rsid w:val="00D75D6E"/>
    <w:rsid w:val="00D76011"/>
    <w:rsid w:val="00D763CC"/>
    <w:rsid w:val="00D763E4"/>
    <w:rsid w:val="00D76863"/>
    <w:rsid w:val="00D7694B"/>
    <w:rsid w:val="00D76E54"/>
    <w:rsid w:val="00D77049"/>
    <w:rsid w:val="00D7706B"/>
    <w:rsid w:val="00D774ED"/>
    <w:rsid w:val="00D7755E"/>
    <w:rsid w:val="00D7799A"/>
    <w:rsid w:val="00D77A7B"/>
    <w:rsid w:val="00D77D8D"/>
    <w:rsid w:val="00D77EF8"/>
    <w:rsid w:val="00D77F12"/>
    <w:rsid w:val="00D8061C"/>
    <w:rsid w:val="00D8099E"/>
    <w:rsid w:val="00D80AD4"/>
    <w:rsid w:val="00D80C31"/>
    <w:rsid w:val="00D813B6"/>
    <w:rsid w:val="00D817F9"/>
    <w:rsid w:val="00D82131"/>
    <w:rsid w:val="00D821B3"/>
    <w:rsid w:val="00D82BF9"/>
    <w:rsid w:val="00D82F80"/>
    <w:rsid w:val="00D835B0"/>
    <w:rsid w:val="00D8394C"/>
    <w:rsid w:val="00D84287"/>
    <w:rsid w:val="00D8450C"/>
    <w:rsid w:val="00D85060"/>
    <w:rsid w:val="00D85C12"/>
    <w:rsid w:val="00D85C82"/>
    <w:rsid w:val="00D8644B"/>
    <w:rsid w:val="00D869E6"/>
    <w:rsid w:val="00D86AAC"/>
    <w:rsid w:val="00D86E82"/>
    <w:rsid w:val="00D86F89"/>
    <w:rsid w:val="00D871C9"/>
    <w:rsid w:val="00D871D9"/>
    <w:rsid w:val="00D87467"/>
    <w:rsid w:val="00D87564"/>
    <w:rsid w:val="00D87842"/>
    <w:rsid w:val="00D87AAA"/>
    <w:rsid w:val="00D87F3C"/>
    <w:rsid w:val="00D900F8"/>
    <w:rsid w:val="00D9038E"/>
    <w:rsid w:val="00D90955"/>
    <w:rsid w:val="00D90A48"/>
    <w:rsid w:val="00D90AEA"/>
    <w:rsid w:val="00D90B8C"/>
    <w:rsid w:val="00D913A3"/>
    <w:rsid w:val="00D91CA9"/>
    <w:rsid w:val="00D91E32"/>
    <w:rsid w:val="00D924C9"/>
    <w:rsid w:val="00D92F01"/>
    <w:rsid w:val="00D93F40"/>
    <w:rsid w:val="00D942CC"/>
    <w:rsid w:val="00D946AF"/>
    <w:rsid w:val="00D947AC"/>
    <w:rsid w:val="00D94CCB"/>
    <w:rsid w:val="00D950B4"/>
    <w:rsid w:val="00D96302"/>
    <w:rsid w:val="00D9687A"/>
    <w:rsid w:val="00D96B70"/>
    <w:rsid w:val="00D97790"/>
    <w:rsid w:val="00D97D5F"/>
    <w:rsid w:val="00DA01BE"/>
    <w:rsid w:val="00DA056F"/>
    <w:rsid w:val="00DA06B5"/>
    <w:rsid w:val="00DA12DC"/>
    <w:rsid w:val="00DA1355"/>
    <w:rsid w:val="00DA2167"/>
    <w:rsid w:val="00DA3FD1"/>
    <w:rsid w:val="00DA4076"/>
    <w:rsid w:val="00DA4A2B"/>
    <w:rsid w:val="00DA4FDF"/>
    <w:rsid w:val="00DA5120"/>
    <w:rsid w:val="00DA57BA"/>
    <w:rsid w:val="00DA7CF9"/>
    <w:rsid w:val="00DA7EDD"/>
    <w:rsid w:val="00DB008F"/>
    <w:rsid w:val="00DB0120"/>
    <w:rsid w:val="00DB02D5"/>
    <w:rsid w:val="00DB1138"/>
    <w:rsid w:val="00DB2227"/>
    <w:rsid w:val="00DB2BFB"/>
    <w:rsid w:val="00DB2D51"/>
    <w:rsid w:val="00DB3617"/>
    <w:rsid w:val="00DB3DA2"/>
    <w:rsid w:val="00DB44F0"/>
    <w:rsid w:val="00DB49B6"/>
    <w:rsid w:val="00DB591A"/>
    <w:rsid w:val="00DB6234"/>
    <w:rsid w:val="00DB6426"/>
    <w:rsid w:val="00DB678D"/>
    <w:rsid w:val="00DB6B97"/>
    <w:rsid w:val="00DB7080"/>
    <w:rsid w:val="00DB7F0D"/>
    <w:rsid w:val="00DC020F"/>
    <w:rsid w:val="00DC0365"/>
    <w:rsid w:val="00DC09FD"/>
    <w:rsid w:val="00DC0AB4"/>
    <w:rsid w:val="00DC0E85"/>
    <w:rsid w:val="00DC24F6"/>
    <w:rsid w:val="00DC2893"/>
    <w:rsid w:val="00DC303D"/>
    <w:rsid w:val="00DC3455"/>
    <w:rsid w:val="00DC37E6"/>
    <w:rsid w:val="00DC3E04"/>
    <w:rsid w:val="00DC4063"/>
    <w:rsid w:val="00DC4089"/>
    <w:rsid w:val="00DC47C0"/>
    <w:rsid w:val="00DC4866"/>
    <w:rsid w:val="00DC5508"/>
    <w:rsid w:val="00DC5651"/>
    <w:rsid w:val="00DC6466"/>
    <w:rsid w:val="00DC682B"/>
    <w:rsid w:val="00DC6BFC"/>
    <w:rsid w:val="00DC6C8C"/>
    <w:rsid w:val="00DC6FF7"/>
    <w:rsid w:val="00DD0572"/>
    <w:rsid w:val="00DD08D1"/>
    <w:rsid w:val="00DD0B3B"/>
    <w:rsid w:val="00DD0D3F"/>
    <w:rsid w:val="00DD129C"/>
    <w:rsid w:val="00DD12B9"/>
    <w:rsid w:val="00DD157F"/>
    <w:rsid w:val="00DD15D3"/>
    <w:rsid w:val="00DD15DE"/>
    <w:rsid w:val="00DD2006"/>
    <w:rsid w:val="00DD2032"/>
    <w:rsid w:val="00DD22F9"/>
    <w:rsid w:val="00DD2969"/>
    <w:rsid w:val="00DD2993"/>
    <w:rsid w:val="00DD2C06"/>
    <w:rsid w:val="00DD2E04"/>
    <w:rsid w:val="00DD2FCA"/>
    <w:rsid w:val="00DD34A6"/>
    <w:rsid w:val="00DD4512"/>
    <w:rsid w:val="00DD48EA"/>
    <w:rsid w:val="00DD4B04"/>
    <w:rsid w:val="00DD4B89"/>
    <w:rsid w:val="00DD4F54"/>
    <w:rsid w:val="00DD50E2"/>
    <w:rsid w:val="00DD5272"/>
    <w:rsid w:val="00DD5564"/>
    <w:rsid w:val="00DD57E6"/>
    <w:rsid w:val="00DD5F1F"/>
    <w:rsid w:val="00DD5F3B"/>
    <w:rsid w:val="00DD638F"/>
    <w:rsid w:val="00DD73C0"/>
    <w:rsid w:val="00DD7670"/>
    <w:rsid w:val="00DD776C"/>
    <w:rsid w:val="00DD7AA9"/>
    <w:rsid w:val="00DD7B32"/>
    <w:rsid w:val="00DD7DB1"/>
    <w:rsid w:val="00DE0324"/>
    <w:rsid w:val="00DE096A"/>
    <w:rsid w:val="00DE0B8B"/>
    <w:rsid w:val="00DE1975"/>
    <w:rsid w:val="00DE25FA"/>
    <w:rsid w:val="00DE2C5A"/>
    <w:rsid w:val="00DE3298"/>
    <w:rsid w:val="00DE3723"/>
    <w:rsid w:val="00DE376B"/>
    <w:rsid w:val="00DE39E4"/>
    <w:rsid w:val="00DE3A06"/>
    <w:rsid w:val="00DE426E"/>
    <w:rsid w:val="00DE4696"/>
    <w:rsid w:val="00DE4D22"/>
    <w:rsid w:val="00DE535E"/>
    <w:rsid w:val="00DE5971"/>
    <w:rsid w:val="00DE6318"/>
    <w:rsid w:val="00DE65D6"/>
    <w:rsid w:val="00DE69A2"/>
    <w:rsid w:val="00DE6D8B"/>
    <w:rsid w:val="00DE6F9F"/>
    <w:rsid w:val="00DE71DF"/>
    <w:rsid w:val="00DE728D"/>
    <w:rsid w:val="00DE74BA"/>
    <w:rsid w:val="00DE75B7"/>
    <w:rsid w:val="00DE7CC9"/>
    <w:rsid w:val="00DF0071"/>
    <w:rsid w:val="00DF09DF"/>
    <w:rsid w:val="00DF0D4B"/>
    <w:rsid w:val="00DF1350"/>
    <w:rsid w:val="00DF153A"/>
    <w:rsid w:val="00DF1F57"/>
    <w:rsid w:val="00DF21BC"/>
    <w:rsid w:val="00DF2309"/>
    <w:rsid w:val="00DF2898"/>
    <w:rsid w:val="00DF2E87"/>
    <w:rsid w:val="00DF319F"/>
    <w:rsid w:val="00DF3658"/>
    <w:rsid w:val="00DF38EA"/>
    <w:rsid w:val="00DF3FFE"/>
    <w:rsid w:val="00DF4038"/>
    <w:rsid w:val="00DF4205"/>
    <w:rsid w:val="00DF42C8"/>
    <w:rsid w:val="00DF4382"/>
    <w:rsid w:val="00DF44F6"/>
    <w:rsid w:val="00DF4F4C"/>
    <w:rsid w:val="00DF50A7"/>
    <w:rsid w:val="00DF6002"/>
    <w:rsid w:val="00DF6549"/>
    <w:rsid w:val="00DF69A0"/>
    <w:rsid w:val="00DF7388"/>
    <w:rsid w:val="00DF7AA2"/>
    <w:rsid w:val="00DF7B0A"/>
    <w:rsid w:val="00DF7B4E"/>
    <w:rsid w:val="00DF7B72"/>
    <w:rsid w:val="00DF7CB1"/>
    <w:rsid w:val="00DF7E82"/>
    <w:rsid w:val="00E00E5B"/>
    <w:rsid w:val="00E00F89"/>
    <w:rsid w:val="00E01E6D"/>
    <w:rsid w:val="00E02432"/>
    <w:rsid w:val="00E02748"/>
    <w:rsid w:val="00E0315A"/>
    <w:rsid w:val="00E03DBF"/>
    <w:rsid w:val="00E03DE5"/>
    <w:rsid w:val="00E0401A"/>
    <w:rsid w:val="00E040DA"/>
    <w:rsid w:val="00E0429F"/>
    <w:rsid w:val="00E047CD"/>
    <w:rsid w:val="00E04DF7"/>
    <w:rsid w:val="00E053EE"/>
    <w:rsid w:val="00E057B9"/>
    <w:rsid w:val="00E05DA5"/>
    <w:rsid w:val="00E05DFD"/>
    <w:rsid w:val="00E06A02"/>
    <w:rsid w:val="00E06B57"/>
    <w:rsid w:val="00E0701F"/>
    <w:rsid w:val="00E0759A"/>
    <w:rsid w:val="00E076CC"/>
    <w:rsid w:val="00E07C7A"/>
    <w:rsid w:val="00E07F39"/>
    <w:rsid w:val="00E100CF"/>
    <w:rsid w:val="00E10370"/>
    <w:rsid w:val="00E10902"/>
    <w:rsid w:val="00E10EAD"/>
    <w:rsid w:val="00E1106F"/>
    <w:rsid w:val="00E112DB"/>
    <w:rsid w:val="00E11E6F"/>
    <w:rsid w:val="00E127CE"/>
    <w:rsid w:val="00E128D7"/>
    <w:rsid w:val="00E12B6A"/>
    <w:rsid w:val="00E1347F"/>
    <w:rsid w:val="00E14B6C"/>
    <w:rsid w:val="00E14C63"/>
    <w:rsid w:val="00E150B6"/>
    <w:rsid w:val="00E163C5"/>
    <w:rsid w:val="00E168F8"/>
    <w:rsid w:val="00E168FC"/>
    <w:rsid w:val="00E16966"/>
    <w:rsid w:val="00E1697B"/>
    <w:rsid w:val="00E16C20"/>
    <w:rsid w:val="00E2093A"/>
    <w:rsid w:val="00E214D9"/>
    <w:rsid w:val="00E21F55"/>
    <w:rsid w:val="00E21FFA"/>
    <w:rsid w:val="00E22B7D"/>
    <w:rsid w:val="00E23970"/>
    <w:rsid w:val="00E23DE1"/>
    <w:rsid w:val="00E258C6"/>
    <w:rsid w:val="00E25A73"/>
    <w:rsid w:val="00E25B45"/>
    <w:rsid w:val="00E25E93"/>
    <w:rsid w:val="00E27029"/>
    <w:rsid w:val="00E2770A"/>
    <w:rsid w:val="00E30285"/>
    <w:rsid w:val="00E304B2"/>
    <w:rsid w:val="00E3055E"/>
    <w:rsid w:val="00E30DF2"/>
    <w:rsid w:val="00E32E5D"/>
    <w:rsid w:val="00E33634"/>
    <w:rsid w:val="00E33820"/>
    <w:rsid w:val="00E346A2"/>
    <w:rsid w:val="00E34800"/>
    <w:rsid w:val="00E35648"/>
    <w:rsid w:val="00E37E05"/>
    <w:rsid w:val="00E37E08"/>
    <w:rsid w:val="00E409C0"/>
    <w:rsid w:val="00E41275"/>
    <w:rsid w:val="00E41300"/>
    <w:rsid w:val="00E4167F"/>
    <w:rsid w:val="00E418AE"/>
    <w:rsid w:val="00E41E92"/>
    <w:rsid w:val="00E42114"/>
    <w:rsid w:val="00E426FF"/>
    <w:rsid w:val="00E42C27"/>
    <w:rsid w:val="00E4362E"/>
    <w:rsid w:val="00E43854"/>
    <w:rsid w:val="00E43B9E"/>
    <w:rsid w:val="00E4437A"/>
    <w:rsid w:val="00E4443A"/>
    <w:rsid w:val="00E4459F"/>
    <w:rsid w:val="00E44B91"/>
    <w:rsid w:val="00E44F72"/>
    <w:rsid w:val="00E4515F"/>
    <w:rsid w:val="00E45796"/>
    <w:rsid w:val="00E45BD5"/>
    <w:rsid w:val="00E45FAE"/>
    <w:rsid w:val="00E467F3"/>
    <w:rsid w:val="00E46A17"/>
    <w:rsid w:val="00E46B66"/>
    <w:rsid w:val="00E46DCE"/>
    <w:rsid w:val="00E47B42"/>
    <w:rsid w:val="00E47C69"/>
    <w:rsid w:val="00E47F1F"/>
    <w:rsid w:val="00E50B44"/>
    <w:rsid w:val="00E50E19"/>
    <w:rsid w:val="00E50F5D"/>
    <w:rsid w:val="00E5145D"/>
    <w:rsid w:val="00E51660"/>
    <w:rsid w:val="00E5177D"/>
    <w:rsid w:val="00E5184E"/>
    <w:rsid w:val="00E51917"/>
    <w:rsid w:val="00E51C30"/>
    <w:rsid w:val="00E51DAA"/>
    <w:rsid w:val="00E51E2A"/>
    <w:rsid w:val="00E527E5"/>
    <w:rsid w:val="00E52889"/>
    <w:rsid w:val="00E52ECC"/>
    <w:rsid w:val="00E5317C"/>
    <w:rsid w:val="00E533D1"/>
    <w:rsid w:val="00E53693"/>
    <w:rsid w:val="00E5409F"/>
    <w:rsid w:val="00E54248"/>
    <w:rsid w:val="00E5461B"/>
    <w:rsid w:val="00E54CCD"/>
    <w:rsid w:val="00E552C7"/>
    <w:rsid w:val="00E5556D"/>
    <w:rsid w:val="00E55AD8"/>
    <w:rsid w:val="00E55CD3"/>
    <w:rsid w:val="00E5611F"/>
    <w:rsid w:val="00E57402"/>
    <w:rsid w:val="00E5760B"/>
    <w:rsid w:val="00E60065"/>
    <w:rsid w:val="00E601B2"/>
    <w:rsid w:val="00E60248"/>
    <w:rsid w:val="00E6063C"/>
    <w:rsid w:val="00E60CC6"/>
    <w:rsid w:val="00E60D30"/>
    <w:rsid w:val="00E61211"/>
    <w:rsid w:val="00E61E06"/>
    <w:rsid w:val="00E61E4D"/>
    <w:rsid w:val="00E62163"/>
    <w:rsid w:val="00E62342"/>
    <w:rsid w:val="00E6236C"/>
    <w:rsid w:val="00E626A1"/>
    <w:rsid w:val="00E63422"/>
    <w:rsid w:val="00E6420E"/>
    <w:rsid w:val="00E64454"/>
    <w:rsid w:val="00E64538"/>
    <w:rsid w:val="00E648DF"/>
    <w:rsid w:val="00E65334"/>
    <w:rsid w:val="00E65BFC"/>
    <w:rsid w:val="00E6651F"/>
    <w:rsid w:val="00E66827"/>
    <w:rsid w:val="00E66985"/>
    <w:rsid w:val="00E674DE"/>
    <w:rsid w:val="00E67E37"/>
    <w:rsid w:val="00E67F13"/>
    <w:rsid w:val="00E702E1"/>
    <w:rsid w:val="00E705E6"/>
    <w:rsid w:val="00E7092A"/>
    <w:rsid w:val="00E70AA9"/>
    <w:rsid w:val="00E70F7A"/>
    <w:rsid w:val="00E71806"/>
    <w:rsid w:val="00E723E1"/>
    <w:rsid w:val="00E72901"/>
    <w:rsid w:val="00E72F32"/>
    <w:rsid w:val="00E736D8"/>
    <w:rsid w:val="00E7384F"/>
    <w:rsid w:val="00E73E72"/>
    <w:rsid w:val="00E74163"/>
    <w:rsid w:val="00E7569F"/>
    <w:rsid w:val="00E76089"/>
    <w:rsid w:val="00E77108"/>
    <w:rsid w:val="00E7723F"/>
    <w:rsid w:val="00E77372"/>
    <w:rsid w:val="00E77C21"/>
    <w:rsid w:val="00E8039D"/>
    <w:rsid w:val="00E804D5"/>
    <w:rsid w:val="00E80608"/>
    <w:rsid w:val="00E80C3B"/>
    <w:rsid w:val="00E81353"/>
    <w:rsid w:val="00E81831"/>
    <w:rsid w:val="00E819CC"/>
    <w:rsid w:val="00E819D0"/>
    <w:rsid w:val="00E81BA1"/>
    <w:rsid w:val="00E81C90"/>
    <w:rsid w:val="00E82082"/>
    <w:rsid w:val="00E82177"/>
    <w:rsid w:val="00E8240E"/>
    <w:rsid w:val="00E82BE2"/>
    <w:rsid w:val="00E82FB2"/>
    <w:rsid w:val="00E8320D"/>
    <w:rsid w:val="00E836E3"/>
    <w:rsid w:val="00E83C0D"/>
    <w:rsid w:val="00E84461"/>
    <w:rsid w:val="00E8484E"/>
    <w:rsid w:val="00E84964"/>
    <w:rsid w:val="00E85132"/>
    <w:rsid w:val="00E854E6"/>
    <w:rsid w:val="00E85D79"/>
    <w:rsid w:val="00E85F61"/>
    <w:rsid w:val="00E8699C"/>
    <w:rsid w:val="00E86B5E"/>
    <w:rsid w:val="00E86DD5"/>
    <w:rsid w:val="00E87353"/>
    <w:rsid w:val="00E87797"/>
    <w:rsid w:val="00E87D7C"/>
    <w:rsid w:val="00E90C44"/>
    <w:rsid w:val="00E919AB"/>
    <w:rsid w:val="00E92448"/>
    <w:rsid w:val="00E92880"/>
    <w:rsid w:val="00E92A27"/>
    <w:rsid w:val="00E92C99"/>
    <w:rsid w:val="00E92E2D"/>
    <w:rsid w:val="00E92FD6"/>
    <w:rsid w:val="00E930DC"/>
    <w:rsid w:val="00E949BE"/>
    <w:rsid w:val="00E94DEB"/>
    <w:rsid w:val="00E94DF7"/>
    <w:rsid w:val="00E951E3"/>
    <w:rsid w:val="00E95668"/>
    <w:rsid w:val="00E9602C"/>
    <w:rsid w:val="00E969F7"/>
    <w:rsid w:val="00E96E83"/>
    <w:rsid w:val="00E9717B"/>
    <w:rsid w:val="00E97220"/>
    <w:rsid w:val="00EA02F7"/>
    <w:rsid w:val="00EA0C4C"/>
    <w:rsid w:val="00EA1112"/>
    <w:rsid w:val="00EA12B8"/>
    <w:rsid w:val="00EA13BC"/>
    <w:rsid w:val="00EA142C"/>
    <w:rsid w:val="00EA168F"/>
    <w:rsid w:val="00EA19DD"/>
    <w:rsid w:val="00EA1D37"/>
    <w:rsid w:val="00EA243E"/>
    <w:rsid w:val="00EA2805"/>
    <w:rsid w:val="00EA297B"/>
    <w:rsid w:val="00EA32BD"/>
    <w:rsid w:val="00EA34A1"/>
    <w:rsid w:val="00EA42F2"/>
    <w:rsid w:val="00EA4A90"/>
    <w:rsid w:val="00EA4BB7"/>
    <w:rsid w:val="00EA557B"/>
    <w:rsid w:val="00EA5DCB"/>
    <w:rsid w:val="00EA62DE"/>
    <w:rsid w:val="00EA65FF"/>
    <w:rsid w:val="00EA66DA"/>
    <w:rsid w:val="00EA6783"/>
    <w:rsid w:val="00EA6E4C"/>
    <w:rsid w:val="00EA7691"/>
    <w:rsid w:val="00EA7705"/>
    <w:rsid w:val="00EA7D20"/>
    <w:rsid w:val="00EA7F5F"/>
    <w:rsid w:val="00EB0FC7"/>
    <w:rsid w:val="00EB160B"/>
    <w:rsid w:val="00EB1C5B"/>
    <w:rsid w:val="00EB20C2"/>
    <w:rsid w:val="00EB213D"/>
    <w:rsid w:val="00EB2AB1"/>
    <w:rsid w:val="00EB2D2A"/>
    <w:rsid w:val="00EB30F6"/>
    <w:rsid w:val="00EB3159"/>
    <w:rsid w:val="00EB3F18"/>
    <w:rsid w:val="00EB3F70"/>
    <w:rsid w:val="00EB4002"/>
    <w:rsid w:val="00EB4817"/>
    <w:rsid w:val="00EB49E6"/>
    <w:rsid w:val="00EB4B34"/>
    <w:rsid w:val="00EB4C68"/>
    <w:rsid w:val="00EB5D59"/>
    <w:rsid w:val="00EB63D2"/>
    <w:rsid w:val="00EB6801"/>
    <w:rsid w:val="00EB6A0A"/>
    <w:rsid w:val="00EB6B83"/>
    <w:rsid w:val="00EB6F98"/>
    <w:rsid w:val="00EB7687"/>
    <w:rsid w:val="00EC011A"/>
    <w:rsid w:val="00EC04B0"/>
    <w:rsid w:val="00EC072A"/>
    <w:rsid w:val="00EC07D8"/>
    <w:rsid w:val="00EC12FB"/>
    <w:rsid w:val="00EC2B6C"/>
    <w:rsid w:val="00EC3235"/>
    <w:rsid w:val="00EC3263"/>
    <w:rsid w:val="00EC3C6A"/>
    <w:rsid w:val="00EC3C93"/>
    <w:rsid w:val="00EC3D18"/>
    <w:rsid w:val="00EC412E"/>
    <w:rsid w:val="00EC492E"/>
    <w:rsid w:val="00EC4F67"/>
    <w:rsid w:val="00EC5856"/>
    <w:rsid w:val="00EC5D4A"/>
    <w:rsid w:val="00EC5DA4"/>
    <w:rsid w:val="00EC62F8"/>
    <w:rsid w:val="00EC6A34"/>
    <w:rsid w:val="00EC6F22"/>
    <w:rsid w:val="00EC765C"/>
    <w:rsid w:val="00EC7673"/>
    <w:rsid w:val="00EC770A"/>
    <w:rsid w:val="00EC7E73"/>
    <w:rsid w:val="00ED0012"/>
    <w:rsid w:val="00ED0486"/>
    <w:rsid w:val="00ED057F"/>
    <w:rsid w:val="00ED07DC"/>
    <w:rsid w:val="00ED0D9D"/>
    <w:rsid w:val="00ED1182"/>
    <w:rsid w:val="00ED1771"/>
    <w:rsid w:val="00ED1C34"/>
    <w:rsid w:val="00ED1CDB"/>
    <w:rsid w:val="00ED2275"/>
    <w:rsid w:val="00ED2856"/>
    <w:rsid w:val="00ED2A93"/>
    <w:rsid w:val="00ED2E0B"/>
    <w:rsid w:val="00ED39C8"/>
    <w:rsid w:val="00ED3C77"/>
    <w:rsid w:val="00ED3DF4"/>
    <w:rsid w:val="00ED3E4D"/>
    <w:rsid w:val="00ED4F54"/>
    <w:rsid w:val="00ED5695"/>
    <w:rsid w:val="00ED58E6"/>
    <w:rsid w:val="00ED6EB2"/>
    <w:rsid w:val="00ED6ED6"/>
    <w:rsid w:val="00ED7479"/>
    <w:rsid w:val="00ED797A"/>
    <w:rsid w:val="00ED798E"/>
    <w:rsid w:val="00EE0198"/>
    <w:rsid w:val="00EE047F"/>
    <w:rsid w:val="00EE0FE1"/>
    <w:rsid w:val="00EE12AF"/>
    <w:rsid w:val="00EE1BD8"/>
    <w:rsid w:val="00EE235B"/>
    <w:rsid w:val="00EE237A"/>
    <w:rsid w:val="00EE23BB"/>
    <w:rsid w:val="00EE258A"/>
    <w:rsid w:val="00EE293A"/>
    <w:rsid w:val="00EE3C43"/>
    <w:rsid w:val="00EE4648"/>
    <w:rsid w:val="00EE47CE"/>
    <w:rsid w:val="00EE4B3B"/>
    <w:rsid w:val="00EE4C20"/>
    <w:rsid w:val="00EE4CC9"/>
    <w:rsid w:val="00EE586F"/>
    <w:rsid w:val="00EE6264"/>
    <w:rsid w:val="00EE652E"/>
    <w:rsid w:val="00EE66C6"/>
    <w:rsid w:val="00EE742B"/>
    <w:rsid w:val="00EE7510"/>
    <w:rsid w:val="00EF01A2"/>
    <w:rsid w:val="00EF097C"/>
    <w:rsid w:val="00EF0D0D"/>
    <w:rsid w:val="00EF0D32"/>
    <w:rsid w:val="00EF1003"/>
    <w:rsid w:val="00EF1705"/>
    <w:rsid w:val="00EF1B04"/>
    <w:rsid w:val="00EF2478"/>
    <w:rsid w:val="00EF306B"/>
    <w:rsid w:val="00EF3109"/>
    <w:rsid w:val="00EF322D"/>
    <w:rsid w:val="00EF40B1"/>
    <w:rsid w:val="00EF416F"/>
    <w:rsid w:val="00EF4E88"/>
    <w:rsid w:val="00EF50A3"/>
    <w:rsid w:val="00EF53F2"/>
    <w:rsid w:val="00EF565F"/>
    <w:rsid w:val="00EF58AA"/>
    <w:rsid w:val="00EF5F7B"/>
    <w:rsid w:val="00EF64C0"/>
    <w:rsid w:val="00EF69B5"/>
    <w:rsid w:val="00EF735C"/>
    <w:rsid w:val="00EF7504"/>
    <w:rsid w:val="00EF7B27"/>
    <w:rsid w:val="00EF7E34"/>
    <w:rsid w:val="00F0073C"/>
    <w:rsid w:val="00F00927"/>
    <w:rsid w:val="00F00BC0"/>
    <w:rsid w:val="00F01424"/>
    <w:rsid w:val="00F0233B"/>
    <w:rsid w:val="00F0245D"/>
    <w:rsid w:val="00F02799"/>
    <w:rsid w:val="00F03162"/>
    <w:rsid w:val="00F0321C"/>
    <w:rsid w:val="00F03672"/>
    <w:rsid w:val="00F03D4E"/>
    <w:rsid w:val="00F03FD8"/>
    <w:rsid w:val="00F0422E"/>
    <w:rsid w:val="00F042A9"/>
    <w:rsid w:val="00F045C1"/>
    <w:rsid w:val="00F04DE7"/>
    <w:rsid w:val="00F04FAC"/>
    <w:rsid w:val="00F05A35"/>
    <w:rsid w:val="00F0641C"/>
    <w:rsid w:val="00F067C7"/>
    <w:rsid w:val="00F072A8"/>
    <w:rsid w:val="00F0760E"/>
    <w:rsid w:val="00F07C4B"/>
    <w:rsid w:val="00F10774"/>
    <w:rsid w:val="00F10E89"/>
    <w:rsid w:val="00F11187"/>
    <w:rsid w:val="00F116C1"/>
    <w:rsid w:val="00F11E79"/>
    <w:rsid w:val="00F1201E"/>
    <w:rsid w:val="00F128ED"/>
    <w:rsid w:val="00F129C8"/>
    <w:rsid w:val="00F12A8B"/>
    <w:rsid w:val="00F12C70"/>
    <w:rsid w:val="00F12D81"/>
    <w:rsid w:val="00F12E4E"/>
    <w:rsid w:val="00F12E8D"/>
    <w:rsid w:val="00F12E94"/>
    <w:rsid w:val="00F13E03"/>
    <w:rsid w:val="00F13E85"/>
    <w:rsid w:val="00F13F27"/>
    <w:rsid w:val="00F1427E"/>
    <w:rsid w:val="00F14A83"/>
    <w:rsid w:val="00F14FB1"/>
    <w:rsid w:val="00F15148"/>
    <w:rsid w:val="00F15275"/>
    <w:rsid w:val="00F15451"/>
    <w:rsid w:val="00F15A59"/>
    <w:rsid w:val="00F15CB0"/>
    <w:rsid w:val="00F15D49"/>
    <w:rsid w:val="00F1615D"/>
    <w:rsid w:val="00F16514"/>
    <w:rsid w:val="00F166CC"/>
    <w:rsid w:val="00F16969"/>
    <w:rsid w:val="00F17367"/>
    <w:rsid w:val="00F173F0"/>
    <w:rsid w:val="00F177D2"/>
    <w:rsid w:val="00F17873"/>
    <w:rsid w:val="00F17D71"/>
    <w:rsid w:val="00F17FB3"/>
    <w:rsid w:val="00F2000C"/>
    <w:rsid w:val="00F200E6"/>
    <w:rsid w:val="00F207DB"/>
    <w:rsid w:val="00F20B0B"/>
    <w:rsid w:val="00F21054"/>
    <w:rsid w:val="00F2179A"/>
    <w:rsid w:val="00F21DFE"/>
    <w:rsid w:val="00F21E89"/>
    <w:rsid w:val="00F22CF3"/>
    <w:rsid w:val="00F2327A"/>
    <w:rsid w:val="00F23411"/>
    <w:rsid w:val="00F237A9"/>
    <w:rsid w:val="00F239CD"/>
    <w:rsid w:val="00F2405A"/>
    <w:rsid w:val="00F24239"/>
    <w:rsid w:val="00F24B1F"/>
    <w:rsid w:val="00F24D3E"/>
    <w:rsid w:val="00F24EAF"/>
    <w:rsid w:val="00F25085"/>
    <w:rsid w:val="00F2511E"/>
    <w:rsid w:val="00F25649"/>
    <w:rsid w:val="00F25A81"/>
    <w:rsid w:val="00F260A8"/>
    <w:rsid w:val="00F2662B"/>
    <w:rsid w:val="00F27374"/>
    <w:rsid w:val="00F2798C"/>
    <w:rsid w:val="00F310F6"/>
    <w:rsid w:val="00F31280"/>
    <w:rsid w:val="00F312CE"/>
    <w:rsid w:val="00F31908"/>
    <w:rsid w:val="00F319ED"/>
    <w:rsid w:val="00F32038"/>
    <w:rsid w:val="00F32632"/>
    <w:rsid w:val="00F34C80"/>
    <w:rsid w:val="00F34C85"/>
    <w:rsid w:val="00F35068"/>
    <w:rsid w:val="00F3533B"/>
    <w:rsid w:val="00F35AB9"/>
    <w:rsid w:val="00F35D0C"/>
    <w:rsid w:val="00F36583"/>
    <w:rsid w:val="00F36926"/>
    <w:rsid w:val="00F369BB"/>
    <w:rsid w:val="00F370DE"/>
    <w:rsid w:val="00F3760C"/>
    <w:rsid w:val="00F37D61"/>
    <w:rsid w:val="00F404A1"/>
    <w:rsid w:val="00F430EB"/>
    <w:rsid w:val="00F4323B"/>
    <w:rsid w:val="00F43669"/>
    <w:rsid w:val="00F43EB3"/>
    <w:rsid w:val="00F44030"/>
    <w:rsid w:val="00F4520B"/>
    <w:rsid w:val="00F45A2E"/>
    <w:rsid w:val="00F45B53"/>
    <w:rsid w:val="00F45E3D"/>
    <w:rsid w:val="00F46896"/>
    <w:rsid w:val="00F47820"/>
    <w:rsid w:val="00F47A01"/>
    <w:rsid w:val="00F47B80"/>
    <w:rsid w:val="00F47C39"/>
    <w:rsid w:val="00F47D7D"/>
    <w:rsid w:val="00F47E97"/>
    <w:rsid w:val="00F512FD"/>
    <w:rsid w:val="00F51646"/>
    <w:rsid w:val="00F516B7"/>
    <w:rsid w:val="00F5178C"/>
    <w:rsid w:val="00F51AD7"/>
    <w:rsid w:val="00F51AF3"/>
    <w:rsid w:val="00F5316C"/>
    <w:rsid w:val="00F53230"/>
    <w:rsid w:val="00F5376B"/>
    <w:rsid w:val="00F53B72"/>
    <w:rsid w:val="00F54566"/>
    <w:rsid w:val="00F54B85"/>
    <w:rsid w:val="00F54C3A"/>
    <w:rsid w:val="00F54DF8"/>
    <w:rsid w:val="00F55A0C"/>
    <w:rsid w:val="00F55BB7"/>
    <w:rsid w:val="00F579B0"/>
    <w:rsid w:val="00F60634"/>
    <w:rsid w:val="00F607E0"/>
    <w:rsid w:val="00F609DA"/>
    <w:rsid w:val="00F623BE"/>
    <w:rsid w:val="00F6242C"/>
    <w:rsid w:val="00F625FD"/>
    <w:rsid w:val="00F62B35"/>
    <w:rsid w:val="00F63E2A"/>
    <w:rsid w:val="00F6401D"/>
    <w:rsid w:val="00F6475A"/>
    <w:rsid w:val="00F64EBE"/>
    <w:rsid w:val="00F65E59"/>
    <w:rsid w:val="00F65F91"/>
    <w:rsid w:val="00F6606A"/>
    <w:rsid w:val="00F661DB"/>
    <w:rsid w:val="00F667F0"/>
    <w:rsid w:val="00F6696A"/>
    <w:rsid w:val="00F66C8B"/>
    <w:rsid w:val="00F67133"/>
    <w:rsid w:val="00F702DB"/>
    <w:rsid w:val="00F70540"/>
    <w:rsid w:val="00F70CB7"/>
    <w:rsid w:val="00F713A1"/>
    <w:rsid w:val="00F71596"/>
    <w:rsid w:val="00F727BA"/>
    <w:rsid w:val="00F72C96"/>
    <w:rsid w:val="00F73509"/>
    <w:rsid w:val="00F73736"/>
    <w:rsid w:val="00F73946"/>
    <w:rsid w:val="00F73B99"/>
    <w:rsid w:val="00F742EF"/>
    <w:rsid w:val="00F74717"/>
    <w:rsid w:val="00F75045"/>
    <w:rsid w:val="00F753DC"/>
    <w:rsid w:val="00F754AF"/>
    <w:rsid w:val="00F755BC"/>
    <w:rsid w:val="00F756C1"/>
    <w:rsid w:val="00F75CD1"/>
    <w:rsid w:val="00F76090"/>
    <w:rsid w:val="00F764CC"/>
    <w:rsid w:val="00F76A08"/>
    <w:rsid w:val="00F80843"/>
    <w:rsid w:val="00F81225"/>
    <w:rsid w:val="00F8145B"/>
    <w:rsid w:val="00F823A9"/>
    <w:rsid w:val="00F8282A"/>
    <w:rsid w:val="00F83278"/>
    <w:rsid w:val="00F83621"/>
    <w:rsid w:val="00F83755"/>
    <w:rsid w:val="00F83EB4"/>
    <w:rsid w:val="00F849EC"/>
    <w:rsid w:val="00F84A36"/>
    <w:rsid w:val="00F84AF8"/>
    <w:rsid w:val="00F852FC"/>
    <w:rsid w:val="00F853AE"/>
    <w:rsid w:val="00F85A0C"/>
    <w:rsid w:val="00F85AA2"/>
    <w:rsid w:val="00F85E16"/>
    <w:rsid w:val="00F864B4"/>
    <w:rsid w:val="00F866DB"/>
    <w:rsid w:val="00F872C2"/>
    <w:rsid w:val="00F874A8"/>
    <w:rsid w:val="00F876C2"/>
    <w:rsid w:val="00F8792E"/>
    <w:rsid w:val="00F901E4"/>
    <w:rsid w:val="00F90520"/>
    <w:rsid w:val="00F91527"/>
    <w:rsid w:val="00F9187C"/>
    <w:rsid w:val="00F91C27"/>
    <w:rsid w:val="00F92092"/>
    <w:rsid w:val="00F9272A"/>
    <w:rsid w:val="00F92A72"/>
    <w:rsid w:val="00F92C65"/>
    <w:rsid w:val="00F93598"/>
    <w:rsid w:val="00F93738"/>
    <w:rsid w:val="00F9390D"/>
    <w:rsid w:val="00F93BF8"/>
    <w:rsid w:val="00F93D5B"/>
    <w:rsid w:val="00F93EA0"/>
    <w:rsid w:val="00F9404C"/>
    <w:rsid w:val="00F95116"/>
    <w:rsid w:val="00F96398"/>
    <w:rsid w:val="00F96BC0"/>
    <w:rsid w:val="00F96E32"/>
    <w:rsid w:val="00F97DD8"/>
    <w:rsid w:val="00FA02FC"/>
    <w:rsid w:val="00FA06F8"/>
    <w:rsid w:val="00FA0D15"/>
    <w:rsid w:val="00FA1CAC"/>
    <w:rsid w:val="00FA2377"/>
    <w:rsid w:val="00FA25A3"/>
    <w:rsid w:val="00FA310F"/>
    <w:rsid w:val="00FA35C3"/>
    <w:rsid w:val="00FA3638"/>
    <w:rsid w:val="00FA416A"/>
    <w:rsid w:val="00FA4439"/>
    <w:rsid w:val="00FA47D8"/>
    <w:rsid w:val="00FA5D75"/>
    <w:rsid w:val="00FA67B9"/>
    <w:rsid w:val="00FA69D0"/>
    <w:rsid w:val="00FA6A1B"/>
    <w:rsid w:val="00FA7747"/>
    <w:rsid w:val="00FA7CAE"/>
    <w:rsid w:val="00FB029E"/>
    <w:rsid w:val="00FB0309"/>
    <w:rsid w:val="00FB0322"/>
    <w:rsid w:val="00FB0814"/>
    <w:rsid w:val="00FB115C"/>
    <w:rsid w:val="00FB1860"/>
    <w:rsid w:val="00FB1BC5"/>
    <w:rsid w:val="00FB1C2B"/>
    <w:rsid w:val="00FB1FC8"/>
    <w:rsid w:val="00FB24E0"/>
    <w:rsid w:val="00FB26DC"/>
    <w:rsid w:val="00FB2ECB"/>
    <w:rsid w:val="00FB318F"/>
    <w:rsid w:val="00FB3D33"/>
    <w:rsid w:val="00FB3D37"/>
    <w:rsid w:val="00FB416A"/>
    <w:rsid w:val="00FB47FD"/>
    <w:rsid w:val="00FB4C08"/>
    <w:rsid w:val="00FB57FB"/>
    <w:rsid w:val="00FB59A8"/>
    <w:rsid w:val="00FB5A28"/>
    <w:rsid w:val="00FB5ACA"/>
    <w:rsid w:val="00FB5D89"/>
    <w:rsid w:val="00FB5F83"/>
    <w:rsid w:val="00FB65D5"/>
    <w:rsid w:val="00FB6F33"/>
    <w:rsid w:val="00FB766C"/>
    <w:rsid w:val="00FB7876"/>
    <w:rsid w:val="00FB7BBF"/>
    <w:rsid w:val="00FC0078"/>
    <w:rsid w:val="00FC1C44"/>
    <w:rsid w:val="00FC28E4"/>
    <w:rsid w:val="00FC2B76"/>
    <w:rsid w:val="00FC314A"/>
    <w:rsid w:val="00FC34BD"/>
    <w:rsid w:val="00FC3A9C"/>
    <w:rsid w:val="00FC3CA0"/>
    <w:rsid w:val="00FC4169"/>
    <w:rsid w:val="00FC449E"/>
    <w:rsid w:val="00FC5182"/>
    <w:rsid w:val="00FC598E"/>
    <w:rsid w:val="00FC5FD9"/>
    <w:rsid w:val="00FC608F"/>
    <w:rsid w:val="00FC626E"/>
    <w:rsid w:val="00FC6661"/>
    <w:rsid w:val="00FC67E6"/>
    <w:rsid w:val="00FC6A9B"/>
    <w:rsid w:val="00FC6E47"/>
    <w:rsid w:val="00FC706D"/>
    <w:rsid w:val="00FC74E0"/>
    <w:rsid w:val="00FC771A"/>
    <w:rsid w:val="00FC7A9E"/>
    <w:rsid w:val="00FC7BEC"/>
    <w:rsid w:val="00FC7F72"/>
    <w:rsid w:val="00FD0167"/>
    <w:rsid w:val="00FD0300"/>
    <w:rsid w:val="00FD0379"/>
    <w:rsid w:val="00FD086A"/>
    <w:rsid w:val="00FD09EE"/>
    <w:rsid w:val="00FD128F"/>
    <w:rsid w:val="00FD131D"/>
    <w:rsid w:val="00FD1E7F"/>
    <w:rsid w:val="00FD2344"/>
    <w:rsid w:val="00FD32B5"/>
    <w:rsid w:val="00FD3307"/>
    <w:rsid w:val="00FD3AAE"/>
    <w:rsid w:val="00FD402B"/>
    <w:rsid w:val="00FD4316"/>
    <w:rsid w:val="00FD4A56"/>
    <w:rsid w:val="00FD561F"/>
    <w:rsid w:val="00FD58ED"/>
    <w:rsid w:val="00FD5BA6"/>
    <w:rsid w:val="00FD5DD2"/>
    <w:rsid w:val="00FD6102"/>
    <w:rsid w:val="00FD612B"/>
    <w:rsid w:val="00FD62E9"/>
    <w:rsid w:val="00FD62F3"/>
    <w:rsid w:val="00FD63D5"/>
    <w:rsid w:val="00FD7248"/>
    <w:rsid w:val="00FD7C61"/>
    <w:rsid w:val="00FD7EE3"/>
    <w:rsid w:val="00FE08FA"/>
    <w:rsid w:val="00FE099D"/>
    <w:rsid w:val="00FE10DB"/>
    <w:rsid w:val="00FE1240"/>
    <w:rsid w:val="00FE18E1"/>
    <w:rsid w:val="00FE19FD"/>
    <w:rsid w:val="00FE19FF"/>
    <w:rsid w:val="00FE1CEB"/>
    <w:rsid w:val="00FE20AC"/>
    <w:rsid w:val="00FE2412"/>
    <w:rsid w:val="00FE282D"/>
    <w:rsid w:val="00FE28AB"/>
    <w:rsid w:val="00FE3512"/>
    <w:rsid w:val="00FE3958"/>
    <w:rsid w:val="00FE3AAC"/>
    <w:rsid w:val="00FE4A40"/>
    <w:rsid w:val="00FE4F74"/>
    <w:rsid w:val="00FE507A"/>
    <w:rsid w:val="00FE52EA"/>
    <w:rsid w:val="00FE56B2"/>
    <w:rsid w:val="00FE68A9"/>
    <w:rsid w:val="00FE6AF3"/>
    <w:rsid w:val="00FE7009"/>
    <w:rsid w:val="00FE7B3F"/>
    <w:rsid w:val="00FF0135"/>
    <w:rsid w:val="00FF0216"/>
    <w:rsid w:val="00FF07AF"/>
    <w:rsid w:val="00FF09E9"/>
    <w:rsid w:val="00FF0EEC"/>
    <w:rsid w:val="00FF1A6E"/>
    <w:rsid w:val="00FF1CBF"/>
    <w:rsid w:val="00FF21CB"/>
    <w:rsid w:val="00FF246D"/>
    <w:rsid w:val="00FF275F"/>
    <w:rsid w:val="00FF2A0B"/>
    <w:rsid w:val="00FF2EAB"/>
    <w:rsid w:val="00FF3897"/>
    <w:rsid w:val="00FF3AE1"/>
    <w:rsid w:val="00FF3BCE"/>
    <w:rsid w:val="00FF4444"/>
    <w:rsid w:val="00FF445B"/>
    <w:rsid w:val="00FF55A5"/>
    <w:rsid w:val="00FF599F"/>
    <w:rsid w:val="00FF6411"/>
    <w:rsid w:val="00FF6560"/>
    <w:rsid w:val="00FF6BD9"/>
    <w:rsid w:val="00FF6D94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4:docId w14:val="6C8B21D4"/>
  <w15:chartTrackingRefBased/>
  <w15:docId w15:val="{1FC0E53E-86DD-4A89-AB01-665349107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uiPriority w:val="99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semiHidden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semiHidden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7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uiPriority w:val="99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5" Type="http://schemas.openxmlformats.org/officeDocument/2006/relationships/hyperlink" Target="https://smelink.net/company/boutique-realty-ltd.html" TargetMode="Externa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melink.net/company/boutique-realty-ltd.html" TargetMode="External"/><Relationship Id="rId24" Type="http://schemas.openxmlformats.org/officeDocument/2006/relationships/hyperlink" Target="https://smelink.net/company/boutique-boulevard-ltd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yperlink" Target="https://smelink.net/company/oakwood-management-services-thailand-co-ltd.htm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melink.net/company/boutique-boulevard-ltd.html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9B178-64ED-4D50-960E-55D6D396F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38</Pages>
  <Words>14826</Words>
  <Characters>61260</Characters>
  <Application>Microsoft Office Word</Application>
  <DocSecurity>0</DocSecurity>
  <Lines>510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75935</CharactersWithSpaces>
  <SharedDoc>false</SharedDoc>
  <HLinks>
    <vt:vector size="36" baseType="variant">
      <vt:variant>
        <vt:i4>4390915</vt:i4>
      </vt:variant>
      <vt:variant>
        <vt:i4>15</vt:i4>
      </vt:variant>
      <vt:variant>
        <vt:i4>0</vt:i4>
      </vt:variant>
      <vt:variant>
        <vt:i4>5</vt:i4>
      </vt:variant>
      <vt:variant>
        <vt:lpwstr>https://smelink.net/company/boutique-realty-ltd.html</vt:lpwstr>
      </vt:variant>
      <vt:variant>
        <vt:lpwstr/>
      </vt:variant>
      <vt:variant>
        <vt:i4>3211386</vt:i4>
      </vt:variant>
      <vt:variant>
        <vt:i4>12</vt:i4>
      </vt:variant>
      <vt:variant>
        <vt:i4>0</vt:i4>
      </vt:variant>
      <vt:variant>
        <vt:i4>5</vt:i4>
      </vt:variant>
      <vt:variant>
        <vt:lpwstr>https://smelink.net/company/boutique-boulevard-ltd.html</vt:lpwstr>
      </vt:variant>
      <vt:variant>
        <vt:lpwstr/>
      </vt:variant>
      <vt:variant>
        <vt:i4>4980806</vt:i4>
      </vt:variant>
      <vt:variant>
        <vt:i4>9</vt:i4>
      </vt:variant>
      <vt:variant>
        <vt:i4>0</vt:i4>
      </vt:variant>
      <vt:variant>
        <vt:i4>5</vt:i4>
      </vt:variant>
      <vt:variant>
        <vt:lpwstr>https://smelink.net/company/oakwood-management-services-thailand-co-ltd.html</vt:lpwstr>
      </vt:variant>
      <vt:variant>
        <vt:lpwstr/>
      </vt:variant>
      <vt:variant>
        <vt:i4>4390915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https://smelink.net/company/boutique-realty-ltd.html</vt:lpwstr>
      </vt:variant>
      <vt:variant>
        <vt:lpwstr/>
      </vt:variant>
      <vt:variant>
        <vt:i4>3211386</vt:i4>
      </vt:variant>
      <vt:variant>
        <vt:i4>3</vt:i4>
      </vt:variant>
      <vt:variant>
        <vt:i4>0</vt:i4>
      </vt:variant>
      <vt:variant>
        <vt:i4>5</vt:i4>
      </vt:variant>
      <vt:variant>
        <vt:lpwstr>https://smelink.net/company/boutique-boulevard-ltd.html</vt:lpwstr>
      </vt:variant>
      <vt:variant>
        <vt:lpwstr/>
      </vt:variant>
      <vt:variant>
        <vt:i4>3276854</vt:i4>
      </vt:variant>
      <vt:variant>
        <vt:i4>0</vt:i4>
      </vt:variant>
      <vt:variant>
        <vt:i4>0</vt:i4>
      </vt:variant>
      <vt:variant>
        <vt:i4>5</vt:i4>
      </vt:variant>
      <vt:variant>
        <vt:lpwstr>https://smelink.net/company/the-post-publishing-public-company-limited.html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Kamonpan, Treepopkitti</dc:creator>
  <cp:keywords/>
  <dc:description/>
  <cp:lastModifiedBy>Somjai, Nigonyanont</cp:lastModifiedBy>
  <cp:revision>4</cp:revision>
  <cp:lastPrinted>2019-11-11T08:56:00Z</cp:lastPrinted>
  <dcterms:created xsi:type="dcterms:W3CDTF">2019-11-11T13:15:00Z</dcterms:created>
  <dcterms:modified xsi:type="dcterms:W3CDTF">2019-11-11T13:19:00Z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