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D2BC1" w14:textId="77777777" w:rsidR="00CE1E58" w:rsidRPr="00404386" w:rsidRDefault="001E3D53" w:rsidP="00FA62A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404386">
        <w:rPr>
          <w:rFonts w:ascii="Angsana New" w:hAnsi="Angsana New" w:cs="Angsana New"/>
          <w:b w:val="0"/>
          <w:bCs/>
          <w:noProof/>
          <w:sz w:val="30"/>
          <w:szCs w:val="30"/>
          <w:lang w:val="th-TH" w:bidi="th-TH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39649D8D" wp14:editId="63FCF29A">
                <wp:simplePos x="0" y="0"/>
                <wp:positionH relativeFrom="column">
                  <wp:posOffset>-3918807</wp:posOffset>
                </wp:positionH>
                <wp:positionV relativeFrom="paragraph">
                  <wp:posOffset>179989</wp:posOffset>
                </wp:positionV>
                <wp:extent cx="360" cy="360"/>
                <wp:effectExtent l="95250" t="152400" r="114300" b="152400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940371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-312.8pt;margin-top:5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">
                <v:imagedata r:id="rId18" o:title=""/>
              </v:shape>
            </w:pict>
          </mc:Fallback>
        </mc:AlternateContent>
      </w:r>
      <w:r w:rsidR="00CE1E58" w:rsidRPr="004043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CE1E58" w:rsidRPr="00404386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E1E58" w:rsidRPr="004043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5745165" w14:textId="77777777" w:rsidR="00CE1E58" w:rsidRPr="00404386" w:rsidRDefault="00CE1E58" w:rsidP="00FA62A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A637811" w14:textId="77777777" w:rsidR="00CE1E58" w:rsidRPr="00404386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501FEFE" w14:textId="5B98D24D" w:rsidR="00CE1E58" w:rsidRPr="00404386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404386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53FF6314" w14:textId="6DBF7F73" w:rsidR="00C368DE" w:rsidRPr="00404386" w:rsidRDefault="00C368DE" w:rsidP="00C368DE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นโยบายการบัญชีสำหรับรายการค้าและเหตุการณ์ใหม่</w:t>
      </w:r>
    </w:p>
    <w:p w14:paraId="08A00F73" w14:textId="29E8688B" w:rsidR="006D0D04" w:rsidRPr="00404386" w:rsidRDefault="001E3D53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/>
          <w:noProof/>
          <w:sz w:val="30"/>
          <w:szCs w:val="30"/>
          <w:lang w:val="th-TH" w:bidi="th-TH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9F3E99D" wp14:editId="1D562CEA">
                <wp:simplePos x="0" y="0"/>
                <wp:positionH relativeFrom="column">
                  <wp:posOffset>-1872927</wp:posOffset>
                </wp:positionH>
                <wp:positionV relativeFrom="paragraph">
                  <wp:posOffset>252789</wp:posOffset>
                </wp:positionV>
                <wp:extent cx="360" cy="360"/>
                <wp:effectExtent l="95250" t="152400" r="114300" b="152400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23363F" id="Ink 3" o:spid="_x0000_s1026" type="#_x0000_t75" style="position:absolute;margin-left:-151.7pt;margin-top:11.4pt;width:8.55pt;height:17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">
                <v:imagedata r:id="rId18" o:title=""/>
              </v:shape>
            </w:pict>
          </mc:Fallback>
        </mc:AlternateContent>
      </w:r>
      <w:r w:rsidR="006D0D04" w:rsidRPr="00404386">
        <w:rPr>
          <w:rFonts w:ascii="Angsana New" w:hAnsi="Angsana New" w:cs="Angsana New"/>
          <w:sz w:val="30"/>
          <w:szCs w:val="30"/>
          <w:cs/>
          <w:lang w:bidi="th-TH"/>
        </w:rPr>
        <w:t>การปรับโครงสร้างธุรกิจ และการปรับปรุงใหม่ปี</w:t>
      </w:r>
      <w:r w:rsidR="000001B7" w:rsidRPr="0040438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D0D04" w:rsidRPr="00404386">
        <w:rPr>
          <w:rFonts w:ascii="Angsana New" w:hAnsi="Angsana New" w:cs="Angsana New"/>
          <w:sz w:val="30"/>
          <w:szCs w:val="30"/>
          <w:cs/>
          <w:lang w:bidi="th-TH"/>
        </w:rPr>
        <w:t>256</w:t>
      </w:r>
      <w:r w:rsidR="000001B7" w:rsidRPr="00404386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7F7D5297" w14:textId="77777777" w:rsidR="00CE1E58" w:rsidRPr="00404386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5D66451" w14:textId="77777777" w:rsidR="00CE1E58" w:rsidRPr="00404386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CD33BD7" w14:textId="77777777" w:rsidR="00DD4626" w:rsidRPr="00404386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1E3D53"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14:paraId="1EAB545D" w14:textId="77777777" w:rsidR="001E3D53" w:rsidRPr="00404386" w:rsidRDefault="001E3D53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2DD04289" w14:textId="77777777" w:rsidR="00D301E1" w:rsidRPr="00404386" w:rsidRDefault="00D301E1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299557F0" w14:textId="77777777" w:rsidR="00D301E1" w:rsidRPr="00404386" w:rsidRDefault="00D301E1" w:rsidP="00222B9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15B67AE" w14:textId="77777777" w:rsidR="000B10E3" w:rsidRPr="00404386" w:rsidRDefault="000B10E3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  <w:r w:rsidR="009A7A2A" w:rsidRPr="00404386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0AA561B8" w14:textId="77777777" w:rsidR="0018456B" w:rsidRPr="00404386" w:rsidRDefault="0018456B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0001B7"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05A28BB7" w14:textId="77777777" w:rsidR="00644ED8" w:rsidRPr="00404386" w:rsidRDefault="00644ED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7D126F"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เรือนหุ้น</w:t>
      </w:r>
    </w:p>
    <w:p w14:paraId="47D6A3FA" w14:textId="77777777" w:rsidR="00DD4626" w:rsidRPr="00404386" w:rsidRDefault="00290012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105D8604" w14:textId="77777777" w:rsidR="00DC09CE" w:rsidRPr="00404386" w:rsidRDefault="00DC09CE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6EEAF2E9" w14:textId="77777777" w:rsidR="00DC794B" w:rsidRPr="00404386" w:rsidRDefault="00DC794B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675BBF8" w14:textId="46CB05CC" w:rsidR="00DD4626" w:rsidRPr="00404386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8F172F" w:rsidRPr="00404386">
        <w:rPr>
          <w:rFonts w:ascii="Angsana New" w:hAnsi="Angsana New" w:cs="Angsana New"/>
          <w:sz w:val="30"/>
          <w:szCs w:val="30"/>
          <w:cs/>
          <w:lang w:bidi="th-TH"/>
        </w:rPr>
        <w:t>ขั้นพื้นฐาน</w:t>
      </w:r>
    </w:p>
    <w:p w14:paraId="2DB90584" w14:textId="77777777" w:rsidR="00DD4626" w:rsidRPr="00404386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156C6D" w14:textId="30EE5AEA" w:rsidR="00DD4626" w:rsidRPr="00404386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D53E5F"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</w:t>
      </w:r>
      <w:r w:rsidR="00035259" w:rsidRPr="00404386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43228120" w14:textId="0872545D" w:rsidR="00596E4F" w:rsidRPr="00404386" w:rsidRDefault="00F227DA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6ED526A" w14:textId="77777777" w:rsidR="00FE6ECF" w:rsidRPr="00404386" w:rsidRDefault="00A6010E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97F648E" w14:textId="77777777" w:rsidR="00E57CFF" w:rsidRPr="00404386" w:rsidRDefault="00E57CFF" w:rsidP="00FA62A2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</w:p>
    <w:p w14:paraId="07417055" w14:textId="77777777" w:rsidR="0025275A" w:rsidRPr="00404386" w:rsidRDefault="002371CF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b/>
          <w:bCs/>
        </w:rPr>
        <w:br w:type="page"/>
      </w:r>
      <w:r w:rsidR="005B4D2F" w:rsidRPr="004043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47F3110" w14:textId="77777777" w:rsidR="0025275A" w:rsidRPr="00404386" w:rsidRDefault="0025275A" w:rsidP="00A71B6F">
      <w:pPr>
        <w:pStyle w:val="BodyText2"/>
        <w:tabs>
          <w:tab w:val="clear" w:pos="540"/>
        </w:tabs>
        <w:rPr>
          <w:sz w:val="16"/>
          <w:szCs w:val="16"/>
          <w:lang w:val="en-US" w:eastAsia="en-US"/>
        </w:rPr>
      </w:pPr>
    </w:p>
    <w:p w14:paraId="6539644F" w14:textId="2142574E" w:rsidR="007A751E" w:rsidRPr="00404386" w:rsidRDefault="0025275A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404386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404386">
        <w:rPr>
          <w:rFonts w:ascii="Angsana New" w:hAnsi="Angsana New"/>
          <w:sz w:val="30"/>
          <w:szCs w:val="30"/>
          <w:cs/>
        </w:rPr>
        <w:t>นี้</w:t>
      </w:r>
      <w:r w:rsidRPr="00404386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404386">
        <w:rPr>
          <w:rFonts w:ascii="Angsana New" w:hAnsi="Angsana New"/>
          <w:sz w:val="30"/>
          <w:szCs w:val="30"/>
          <w:cs/>
        </w:rPr>
        <w:t>ติ</w:t>
      </w:r>
      <w:r w:rsidR="00C67B97" w:rsidRPr="00404386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404386">
        <w:rPr>
          <w:rFonts w:ascii="Angsana New" w:hAnsi="Angsana New"/>
          <w:sz w:val="30"/>
          <w:szCs w:val="30"/>
          <w:cs/>
        </w:rPr>
        <w:t>จาก</w:t>
      </w:r>
      <w:r w:rsidR="00723C61" w:rsidRPr="00404386">
        <w:rPr>
          <w:rFonts w:ascii="Angsana New" w:hAnsi="Angsana New" w:hint="cs"/>
          <w:sz w:val="30"/>
          <w:szCs w:val="30"/>
          <w:cs/>
        </w:rPr>
        <w:t>คณะ</w:t>
      </w:r>
      <w:r w:rsidR="006322AD" w:rsidRPr="00404386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404386">
        <w:rPr>
          <w:rFonts w:ascii="Angsana New" w:hAnsi="Angsana New"/>
          <w:sz w:val="30"/>
          <w:szCs w:val="30"/>
          <w:cs/>
        </w:rPr>
        <w:t>วันที่</w:t>
      </w:r>
      <w:r w:rsidR="00125715" w:rsidRPr="00404386">
        <w:rPr>
          <w:rFonts w:ascii="Angsana New" w:hAnsi="Angsana New"/>
          <w:sz w:val="30"/>
          <w:szCs w:val="30"/>
        </w:rPr>
        <w:t xml:space="preserve"> </w:t>
      </w:r>
      <w:r w:rsidR="00A912F7" w:rsidRPr="00404386">
        <w:rPr>
          <w:rFonts w:ascii="Angsana New" w:hAnsi="Angsana New"/>
          <w:sz w:val="30"/>
          <w:szCs w:val="30"/>
        </w:rPr>
        <w:t xml:space="preserve">13 </w:t>
      </w:r>
      <w:r w:rsidR="007A751E" w:rsidRPr="0040438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7A751E" w:rsidRPr="00404386">
        <w:rPr>
          <w:rFonts w:ascii="Angsana New" w:hAnsi="Angsana New"/>
          <w:sz w:val="30"/>
          <w:szCs w:val="30"/>
        </w:rPr>
        <w:t>2562</w:t>
      </w:r>
    </w:p>
    <w:p w14:paraId="4E8A17E4" w14:textId="10F6C03B" w:rsidR="0025275A" w:rsidRPr="00404386" w:rsidRDefault="0025275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6DB277" w14:textId="77777777" w:rsidR="00E66B73" w:rsidRPr="00404386" w:rsidRDefault="0025275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404386">
        <w:rPr>
          <w:rFonts w:ascii="Angsana New" w:hAnsi="Angsana New"/>
          <w:b/>
          <w:bCs/>
          <w:sz w:val="30"/>
          <w:szCs w:val="30"/>
        </w:rPr>
        <w:tab/>
      </w:r>
      <w:r w:rsidR="00A55A02" w:rsidRPr="00404386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404386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40438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53EB5CB" w14:textId="77777777" w:rsidR="00203704" w:rsidRDefault="00203704" w:rsidP="00203704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63C4BC" w14:textId="2393F6B4" w:rsidR="00203704" w:rsidRPr="00BC4778" w:rsidRDefault="00203704" w:rsidP="00B12EAC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5C6758">
        <w:rPr>
          <w:rFonts w:ascii="Angsana New" w:hAnsi="Angsana New"/>
          <w:snapToGrid w:val="0"/>
          <w:sz w:val="30"/>
          <w:szCs w:val="30"/>
          <w:lang w:eastAsia="th-TH"/>
        </w:rPr>
        <w:t>18</w:t>
      </w:r>
      <w:r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กันยายน </w:t>
      </w:r>
      <w:r w:rsidRPr="005C6758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B12EAC"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กลุ่มสิริวัฒนภักดี ซึ่งเป็นผู้ถือหุ้นรายใหญ่ของบริษัท</w:t>
      </w:r>
      <w:r w:rsidR="00B12EAC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ได้ซื้อหุ้น</w:t>
      </w:r>
      <w:r w:rsidR="00B12EAC"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จำนวน </w:t>
      </w:r>
      <w:r w:rsidR="00B12EAC" w:rsidRPr="005C6758">
        <w:rPr>
          <w:rFonts w:ascii="Angsana New" w:hAnsi="Angsana New"/>
          <w:snapToGrid w:val="0"/>
          <w:sz w:val="30"/>
          <w:szCs w:val="30"/>
          <w:lang w:eastAsia="th-TH"/>
        </w:rPr>
        <w:t>2,700,000,000</w:t>
      </w:r>
      <w:r w:rsidR="00B12EAC"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</w:t>
      </w:r>
      <w:r w:rsidR="00B12EAC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จาก</w:t>
      </w:r>
      <w:r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ทีซีซี</w:t>
      </w:r>
      <w:r w:rsidR="004D30B1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กรุ๊ป อินเตอร์เนชั่นแนล ลิมิเต็ด</w:t>
      </w:r>
      <w:r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B12EAC" w:rsidRPr="005C6758">
        <w:rPr>
          <w:rFonts w:ascii="Angsana New" w:hAnsi="Angsana New" w:hint="cs"/>
          <w:spacing w:val="-6"/>
          <w:sz w:val="30"/>
          <w:szCs w:val="30"/>
          <w:cs/>
        </w:rPr>
        <w:t>นิติบุคคลที่</w:t>
      </w:r>
      <w:r w:rsidR="00B12EAC" w:rsidRPr="005C6758">
        <w:rPr>
          <w:rFonts w:ascii="Angsana New" w:hAnsi="Angsana New"/>
          <w:sz w:val="30"/>
          <w:szCs w:val="30"/>
          <w:cs/>
        </w:rPr>
        <w:t>จัดตั้งขึ้นในหมู่เกาะบริติชเวอร์จิน</w:t>
      </w:r>
      <w:r w:rsidR="00B12EAC" w:rsidRPr="005C6758">
        <w:rPr>
          <w:rFonts w:ascii="Angsana New" w:hAnsi="Angsana New" w:hint="cs"/>
          <w:sz w:val="30"/>
          <w:szCs w:val="30"/>
          <w:cs/>
        </w:rPr>
        <w:t xml:space="preserve"> ทำให้วันที่</w:t>
      </w:r>
      <w:r w:rsidR="00B12EAC" w:rsidRPr="005C6758">
        <w:rPr>
          <w:rFonts w:ascii="Angsana New" w:hAnsi="Angsana New"/>
          <w:sz w:val="30"/>
          <w:szCs w:val="30"/>
        </w:rPr>
        <w:br/>
        <w:t xml:space="preserve">30 </w:t>
      </w:r>
      <w:r w:rsidR="00B12EAC" w:rsidRPr="005C67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12EAC" w:rsidRPr="005C6758">
        <w:rPr>
          <w:rFonts w:ascii="Angsana New" w:hAnsi="Angsana New"/>
          <w:sz w:val="30"/>
          <w:szCs w:val="30"/>
        </w:rPr>
        <w:t xml:space="preserve">2562 </w:t>
      </w:r>
      <w:r w:rsidR="00B12EAC" w:rsidRPr="005C6758">
        <w:rPr>
          <w:rFonts w:ascii="Angsana New" w:hAnsi="Angsana New" w:hint="cs"/>
          <w:sz w:val="30"/>
          <w:szCs w:val="30"/>
          <w:cs/>
        </w:rPr>
        <w:t>กลุ่ม</w:t>
      </w:r>
      <w:r w:rsidR="00B12EAC"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>สิริวัฒนภักดี</w:t>
      </w:r>
      <w:r w:rsidR="00B12EAC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ถือหุ้นร้อยละ </w:t>
      </w:r>
      <w:r w:rsidR="00B12EAC" w:rsidRPr="005C6758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="005C6758" w:rsidRPr="005C6758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="00B12EAC" w:rsidRPr="005C6758">
        <w:rPr>
          <w:rFonts w:ascii="Angsana New" w:hAnsi="Angsana New"/>
          <w:snapToGrid w:val="0"/>
          <w:sz w:val="30"/>
          <w:szCs w:val="30"/>
          <w:lang w:eastAsia="th-TH"/>
        </w:rPr>
        <w:t xml:space="preserve">.25 </w:t>
      </w:r>
      <w:r w:rsidR="00B12EAC" w:rsidRPr="00BE6BB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(31 </w:t>
      </w:r>
      <w:r w:rsidR="00B12EAC" w:rsidRPr="00BE6BB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="00B12EAC" w:rsidRPr="00BE6BB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2561 : </w:t>
      </w:r>
      <w:r w:rsidR="00B12EAC" w:rsidRPr="00BE6BB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ร้อยละ</w:t>
      </w:r>
      <w:r w:rsidR="00B12EAC" w:rsidRPr="00BE6BB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51)</w:t>
      </w:r>
      <w:r w:rsidR="00B12EAC" w:rsidRPr="005C675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B12EAC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และบริษัท </w:t>
      </w:r>
      <w:r w:rsidR="00B12EAC"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>ที</w:t>
      </w:r>
      <w:r w:rsidR="005C6758"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>ซีซี</w:t>
      </w:r>
      <w:r w:rsidR="005C6758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กรุ๊ป อินเตอร์เนชั่นแนล ลิมิเต็ด</w:t>
      </w:r>
      <w:r w:rsidR="005C6758" w:rsidRPr="005C675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C6758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ถือหุ้นร้อยละ </w:t>
      </w:r>
      <w:r w:rsidR="005C6758" w:rsidRPr="005C6758">
        <w:rPr>
          <w:rFonts w:ascii="Angsana New" w:hAnsi="Angsana New"/>
          <w:snapToGrid w:val="0"/>
          <w:sz w:val="30"/>
          <w:szCs w:val="30"/>
          <w:lang w:eastAsia="th-TH"/>
        </w:rPr>
        <w:t xml:space="preserve">37.75 </w:t>
      </w:r>
      <w:r w:rsidR="00B12EAC" w:rsidRPr="005C67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12EAC" w:rsidRPr="00BE6BB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(31 </w:t>
      </w:r>
      <w:r w:rsidR="00B12EAC" w:rsidRPr="00BE6BB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="00B12EAC" w:rsidRPr="00BE6BB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2561 : </w:t>
      </w:r>
      <w:r w:rsidR="00B12EAC" w:rsidRPr="00BE6BB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ร้อยละ</w:t>
      </w:r>
      <w:r w:rsidR="00B12EAC" w:rsidRPr="00BE6BB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49)</w:t>
      </w:r>
    </w:p>
    <w:p w14:paraId="116A7C76" w14:textId="77777777" w:rsidR="00B12EAC" w:rsidRPr="00203704" w:rsidRDefault="00B12EAC" w:rsidP="00B12EAC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059642" w14:textId="1C1EBF24" w:rsidR="00A30BD6" w:rsidRPr="00404386" w:rsidRDefault="00FD748A" w:rsidP="00EC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กลุ่มบริษัทดำเนินธุรกิจหลักเกี่ยวกับการประกอบธุรกิจโรงแรม</w:t>
      </w:r>
      <w:r w:rsidR="00CE335A" w:rsidRPr="00CE335A">
        <w:rPr>
          <w:rFonts w:ascii="Angsana New" w:hAnsi="Angsana New"/>
          <w:sz w:val="30"/>
          <w:szCs w:val="30"/>
          <w:cs/>
        </w:rPr>
        <w:t>และบริการที่เกี่ยวข้อง</w:t>
      </w:r>
      <w:r w:rsidRPr="00404386">
        <w:rPr>
          <w:rFonts w:ascii="Angsana New" w:hAnsi="Angsana New"/>
          <w:sz w:val="30"/>
          <w:szCs w:val="30"/>
          <w:cs/>
        </w:rPr>
        <w:t>และธุรกิจให้เช่าและให้บริการอาคารพาณิชยกรรม</w:t>
      </w:r>
    </w:p>
    <w:p w14:paraId="600BA636" w14:textId="77777777" w:rsidR="00A30BD6" w:rsidRPr="00404386" w:rsidRDefault="00A30BD6" w:rsidP="00A30BD6">
      <w:pPr>
        <w:pStyle w:val="BodyText2"/>
        <w:rPr>
          <w:sz w:val="16"/>
          <w:szCs w:val="16"/>
          <w:lang w:val="en-US" w:eastAsia="en-US"/>
        </w:rPr>
      </w:pPr>
    </w:p>
    <w:p w14:paraId="0EE7CEA2" w14:textId="77777777" w:rsidR="00E66B73" w:rsidRPr="00404386" w:rsidRDefault="0025275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404386">
        <w:rPr>
          <w:rFonts w:ascii="Angsana New" w:hAnsi="Angsana New"/>
          <w:b/>
          <w:bCs/>
          <w:sz w:val="30"/>
          <w:szCs w:val="30"/>
        </w:rPr>
        <w:tab/>
      </w:r>
      <w:r w:rsidR="00E66B73" w:rsidRPr="004043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404386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6DEED2B9" w14:textId="77777777" w:rsidR="001001BD" w:rsidRPr="00404386" w:rsidRDefault="001001BD" w:rsidP="004E5AE0">
      <w:pPr>
        <w:pStyle w:val="BodyText2"/>
        <w:tabs>
          <w:tab w:val="clear" w:pos="540"/>
        </w:tabs>
        <w:rPr>
          <w:sz w:val="16"/>
          <w:szCs w:val="16"/>
          <w:lang w:val="en-US" w:eastAsia="en-US"/>
        </w:rPr>
      </w:pPr>
    </w:p>
    <w:p w14:paraId="7E16F40C" w14:textId="77777777" w:rsidR="00716186" w:rsidRPr="00404386" w:rsidRDefault="00716186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4386">
        <w:rPr>
          <w:rFonts w:ascii="Angsana New" w:hAnsi="Angsana New"/>
          <w:i/>
          <w:iCs/>
          <w:sz w:val="30"/>
          <w:szCs w:val="30"/>
          <w:cs/>
        </w:rPr>
        <w:t>(ก)</w:t>
      </w:r>
      <w:r w:rsidRPr="0040438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519D5F7A" w14:textId="77777777" w:rsidR="00716186" w:rsidRPr="00404386" w:rsidRDefault="00716186" w:rsidP="004E5AE0">
      <w:pPr>
        <w:pStyle w:val="BodyText2"/>
        <w:tabs>
          <w:tab w:val="clear" w:pos="540"/>
        </w:tabs>
        <w:rPr>
          <w:sz w:val="16"/>
          <w:szCs w:val="16"/>
          <w:lang w:val="en-US" w:eastAsia="en-US"/>
        </w:rPr>
      </w:pPr>
    </w:p>
    <w:p w14:paraId="734CC66C" w14:textId="4E115A6C" w:rsidR="007A751E" w:rsidRPr="00404386" w:rsidRDefault="007A751E" w:rsidP="007A7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งบการเงินระหว่างกา</w:t>
      </w:r>
      <w:r w:rsidR="001A0A17" w:rsidRPr="00404386">
        <w:rPr>
          <w:rFonts w:ascii="Angsana New" w:hAnsi="Angsana New" w:hint="cs"/>
          <w:sz w:val="30"/>
          <w:szCs w:val="30"/>
          <w:cs/>
        </w:rPr>
        <w:t>ล</w:t>
      </w:r>
      <w:r w:rsidR="00B12EAC">
        <w:rPr>
          <w:rFonts w:ascii="Angsana New" w:hAnsi="Angsana New" w:hint="cs"/>
          <w:sz w:val="30"/>
          <w:szCs w:val="30"/>
          <w:cs/>
        </w:rPr>
        <w:t>แบบย่อ</w:t>
      </w:r>
      <w:r w:rsidRPr="0040438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</w:t>
      </w:r>
      <w:r w:rsidR="000C29AC">
        <w:rPr>
          <w:rFonts w:ascii="Angsana New" w:hAnsi="Angsana New" w:hint="cs"/>
          <w:sz w:val="30"/>
          <w:szCs w:val="30"/>
          <w:cs/>
        </w:rPr>
        <w:t>จัดทำ</w:t>
      </w:r>
      <w:r w:rsidR="001A0A17" w:rsidRPr="00404386">
        <w:rPr>
          <w:rFonts w:ascii="Angsana New" w:hAnsi="Angsana New" w:hint="cs"/>
          <w:sz w:val="30"/>
          <w:szCs w:val="30"/>
          <w:cs/>
        </w:rPr>
        <w:t>ห</w:t>
      </w:r>
      <w:r w:rsidRPr="00404386">
        <w:rPr>
          <w:rFonts w:ascii="Angsana New" w:hAnsi="Angsana New"/>
          <w:sz w:val="30"/>
          <w:szCs w:val="30"/>
          <w:cs/>
        </w:rPr>
        <w:t>มายเหตุประกอบงบการเงินระหว่างกาลในรูปแบบย่อ</w:t>
      </w:r>
      <w:r w:rsidR="00B12EAC">
        <w:rPr>
          <w:rFonts w:ascii="Angsana New" w:hAnsi="Angsana New" w:hint="cs"/>
          <w:sz w:val="30"/>
          <w:szCs w:val="30"/>
          <w:cs/>
        </w:rPr>
        <w:t xml:space="preserve"> </w:t>
      </w:r>
      <w:r w:rsidR="00B12EAC">
        <w:rPr>
          <w:rFonts w:ascii="Angsana New" w:hAnsi="Angsana New"/>
          <w:sz w:val="30"/>
          <w:szCs w:val="30"/>
        </w:rPr>
        <w:t>(“</w:t>
      </w:r>
      <w:r w:rsidR="00B12EAC">
        <w:rPr>
          <w:rFonts w:ascii="Angsana New" w:hAnsi="Angsana New" w:hint="cs"/>
          <w:sz w:val="30"/>
          <w:szCs w:val="30"/>
          <w:cs/>
        </w:rPr>
        <w:t>งบการเงิน</w:t>
      </w:r>
      <w:r w:rsidR="000C29AC">
        <w:rPr>
          <w:rFonts w:ascii="Angsana New" w:hAnsi="Angsana New" w:hint="cs"/>
          <w:sz w:val="30"/>
          <w:szCs w:val="30"/>
          <w:cs/>
        </w:rPr>
        <w:t>ระหว่างกาล</w:t>
      </w:r>
      <w:r w:rsidR="000C29AC">
        <w:rPr>
          <w:rFonts w:ascii="Angsana New" w:hAnsi="Angsana New"/>
          <w:sz w:val="30"/>
          <w:szCs w:val="30"/>
        </w:rPr>
        <w:t>”</w:t>
      </w:r>
      <w:r w:rsidR="00B12EAC">
        <w:rPr>
          <w:rFonts w:ascii="Angsana New" w:hAnsi="Angsana New"/>
          <w:sz w:val="30"/>
          <w:szCs w:val="30"/>
        </w:rPr>
        <w:t>)</w:t>
      </w:r>
      <w:r w:rsidRPr="00404386">
        <w:rPr>
          <w:rFonts w:ascii="Angsana New" w:hAnsi="Angsana New"/>
          <w:sz w:val="30"/>
          <w:szCs w:val="30"/>
          <w:cs/>
        </w:rPr>
        <w:t xml:space="preserve"> ตามมาตรฐานการบัญชี ฉบับที่ 34</w:t>
      </w:r>
      <w:r w:rsidR="001A0A17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04386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</w:p>
    <w:p w14:paraId="3B48CEBD" w14:textId="77777777" w:rsidR="00716186" w:rsidRPr="00404386" w:rsidRDefault="00716186" w:rsidP="004E5AE0">
      <w:pPr>
        <w:pStyle w:val="BodyText2"/>
        <w:tabs>
          <w:tab w:val="clear" w:pos="540"/>
        </w:tabs>
        <w:rPr>
          <w:sz w:val="16"/>
          <w:szCs w:val="16"/>
          <w:cs/>
          <w:lang w:val="en-US" w:eastAsia="en-US"/>
        </w:rPr>
      </w:pPr>
    </w:p>
    <w:p w14:paraId="732FEA12" w14:textId="7D221C3C" w:rsidR="00203704" w:rsidRDefault="00716186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6259AA" w:rsidRPr="00404386">
        <w:rPr>
          <w:rFonts w:ascii="Angsana New" w:hAnsi="Angsana New"/>
          <w:sz w:val="30"/>
          <w:szCs w:val="30"/>
        </w:rPr>
        <w:t>2561</w:t>
      </w:r>
      <w:r w:rsidR="001358E0" w:rsidRPr="00404386">
        <w:rPr>
          <w:rFonts w:ascii="Angsana New" w:hAnsi="Angsana New"/>
          <w:sz w:val="30"/>
          <w:szCs w:val="30"/>
          <w:cs/>
        </w:rPr>
        <w:br/>
      </w:r>
      <w:r w:rsidRPr="00404386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</w:t>
      </w:r>
      <w:r w:rsidR="005E253A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</w:t>
      </w:r>
      <w:r w:rsidR="00E747E9" w:rsidRPr="00404386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Pr="00404386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A1293" w:rsidRPr="00404386">
        <w:rPr>
          <w:rFonts w:ascii="Angsana New" w:hAnsi="Angsana New" w:hint="cs"/>
          <w:sz w:val="30"/>
          <w:szCs w:val="30"/>
          <w:cs/>
        </w:rPr>
        <w:t>2561</w:t>
      </w:r>
    </w:p>
    <w:p w14:paraId="20A217F2" w14:textId="77777777" w:rsidR="00203704" w:rsidRDefault="0020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342B05" w14:textId="77777777" w:rsidR="00716186" w:rsidRPr="00404386" w:rsidRDefault="00716186" w:rsidP="001E3D53">
      <w:pPr>
        <w:pStyle w:val="BodyText2"/>
        <w:rPr>
          <w:i/>
          <w:iCs/>
          <w:color w:val="0000FF"/>
        </w:rPr>
      </w:pPr>
      <w:r w:rsidRPr="00404386">
        <w:rPr>
          <w:i/>
          <w:iCs/>
          <w:cs/>
        </w:rPr>
        <w:lastRenderedPageBreak/>
        <w:t>(</w:t>
      </w:r>
      <w:r w:rsidR="009C3306" w:rsidRPr="00404386">
        <w:rPr>
          <w:rFonts w:hint="cs"/>
          <w:i/>
          <w:iCs/>
          <w:cs/>
        </w:rPr>
        <w:t>ข</w:t>
      </w:r>
      <w:r w:rsidRPr="00404386">
        <w:rPr>
          <w:i/>
          <w:iCs/>
          <w:cs/>
        </w:rPr>
        <w:t>)</w:t>
      </w:r>
      <w:r w:rsidRPr="00404386">
        <w:rPr>
          <w:i/>
          <w:iCs/>
          <w:cs/>
        </w:rPr>
        <w:tab/>
        <w:t>การ</w:t>
      </w:r>
      <w:r w:rsidR="00E170AD" w:rsidRPr="00404386">
        <w:rPr>
          <w:i/>
          <w:iCs/>
          <w:cs/>
        </w:rPr>
        <w:t>ใช้วิจารณญาณ</w:t>
      </w:r>
      <w:r w:rsidR="005643AA" w:rsidRPr="00404386">
        <w:rPr>
          <w:rFonts w:hint="cs"/>
          <w:i/>
          <w:iCs/>
          <w:cs/>
        </w:rPr>
        <w:t xml:space="preserve"> </w:t>
      </w:r>
      <w:r w:rsidR="00E170AD" w:rsidRPr="00404386">
        <w:rPr>
          <w:i/>
          <w:iCs/>
          <w:cs/>
        </w:rPr>
        <w:t>การประมาณการ</w:t>
      </w:r>
      <w:r w:rsidR="005643AA" w:rsidRPr="00404386">
        <w:rPr>
          <w:rFonts w:hint="cs"/>
          <w:i/>
          <w:iCs/>
          <w:cs/>
        </w:rPr>
        <w:t xml:space="preserve"> และนโยบายการบัญชี</w:t>
      </w:r>
    </w:p>
    <w:p w14:paraId="746325FF" w14:textId="77777777" w:rsidR="00716186" w:rsidRPr="00404386" w:rsidRDefault="00716186" w:rsidP="004E5AE0">
      <w:pPr>
        <w:pStyle w:val="BodyText2"/>
        <w:tabs>
          <w:tab w:val="clear" w:pos="540"/>
        </w:tabs>
        <w:rPr>
          <w:sz w:val="16"/>
          <w:szCs w:val="16"/>
          <w:lang w:val="en-US" w:eastAsia="en-US"/>
        </w:rPr>
      </w:pPr>
    </w:p>
    <w:p w14:paraId="1AB596E8" w14:textId="33E596F7" w:rsidR="004E5AE0" w:rsidRDefault="004D23FB" w:rsidP="00FA62A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ในการจัดทำ</w:t>
      </w:r>
      <w:r w:rsidRPr="00404386">
        <w:rPr>
          <w:rFonts w:ascii="Angsana New" w:hAnsi="Angsana New" w:hint="cs"/>
          <w:sz w:val="30"/>
          <w:szCs w:val="30"/>
          <w:cs/>
        </w:rPr>
        <w:t>งบ</w:t>
      </w:r>
      <w:r w:rsidRPr="00404386">
        <w:rPr>
          <w:rFonts w:ascii="Angsana New" w:hAnsi="Angsana New"/>
          <w:sz w:val="30"/>
          <w:szCs w:val="30"/>
          <w:cs/>
        </w:rPr>
        <w:t>การเงินระหว่างกาล ผู้บริหารต้องใช้วิจารณญาณ</w:t>
      </w:r>
      <w:r w:rsidR="00BF093A" w:rsidRPr="00404386">
        <w:rPr>
          <w:rFonts w:ascii="Angsana New" w:hAnsi="Angsana New" w:hint="cs"/>
          <w:sz w:val="30"/>
          <w:szCs w:val="30"/>
          <w:cs/>
        </w:rPr>
        <w:t>และ</w:t>
      </w:r>
      <w:r w:rsidRPr="00404386">
        <w:rPr>
          <w:rFonts w:ascii="Angsana New" w:hAnsi="Angsana New"/>
          <w:sz w:val="30"/>
          <w:szCs w:val="30"/>
          <w:cs/>
        </w:rPr>
        <w:t>การประมาณ</w:t>
      </w:r>
      <w:r w:rsidR="00BF093A" w:rsidRPr="00404386">
        <w:rPr>
          <w:rFonts w:ascii="Angsana New" w:hAnsi="Angsana New" w:hint="cs"/>
          <w:sz w:val="30"/>
          <w:szCs w:val="30"/>
          <w:cs/>
        </w:rPr>
        <w:t>การในการถือปฏิบัติตามนโยบายการบัญชีของกลุ่มบริษัท</w:t>
      </w:r>
      <w:r w:rsidR="00116055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BF093A" w:rsidRPr="00404386">
        <w:rPr>
          <w:rFonts w:ascii="Angsana New" w:hAnsi="Angsana New" w:hint="cs"/>
          <w:sz w:val="30"/>
          <w:szCs w:val="30"/>
          <w:cs/>
        </w:rPr>
        <w:t>ซึ่งผลที่เกิดขึ</w:t>
      </w:r>
      <w:r w:rsidR="009E6E6F" w:rsidRPr="00404386">
        <w:rPr>
          <w:rFonts w:ascii="Angsana New" w:hAnsi="Angsana New" w:hint="cs"/>
          <w:sz w:val="30"/>
          <w:szCs w:val="30"/>
          <w:cs/>
        </w:rPr>
        <w:t>้</w:t>
      </w:r>
      <w:r w:rsidR="00BF093A" w:rsidRPr="00404386">
        <w:rPr>
          <w:rFonts w:ascii="Angsana New" w:hAnsi="Angsana New" w:hint="cs"/>
          <w:sz w:val="30"/>
          <w:szCs w:val="30"/>
          <w:cs/>
        </w:rPr>
        <w:t xml:space="preserve">นอาจแตกต่างจากที่ประมาณการไว้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BF093A" w:rsidRPr="00404386">
        <w:rPr>
          <w:rFonts w:ascii="Angsana New" w:hAnsi="Angsana New" w:hint="cs"/>
          <w:sz w:val="30"/>
          <w:szCs w:val="30"/>
        </w:rPr>
        <w:t xml:space="preserve">31 </w:t>
      </w:r>
      <w:r w:rsidR="00BF093A" w:rsidRPr="004043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F093A" w:rsidRPr="00404386">
        <w:rPr>
          <w:rFonts w:ascii="Angsana New" w:hAnsi="Angsana New" w:hint="cs"/>
          <w:sz w:val="30"/>
          <w:szCs w:val="30"/>
        </w:rPr>
        <w:t>2561</w:t>
      </w:r>
      <w:r w:rsidR="00BF093A" w:rsidRPr="00404386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>ารรับรู้รายได้ที่ต้องใช้วิจารณญาณเพิ่มเติมในการพิจารณา</w:t>
      </w:r>
      <w:r w:rsidR="00BF093A" w:rsidRPr="00404386">
        <w:rPr>
          <w:rFonts w:asciiTheme="majorBidi" w:hAnsiTheme="majorBidi" w:cstheme="majorBidi" w:hint="cs"/>
          <w:spacing w:val="-6"/>
          <w:sz w:val="30"/>
          <w:szCs w:val="30"/>
          <w:cs/>
        </w:rPr>
        <w:t>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116055" w:rsidRPr="00404386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BF093A" w:rsidRPr="00404386">
        <w:rPr>
          <w:rFonts w:asciiTheme="majorBidi" w:hAnsiTheme="majorBidi" w:cstheme="majorBidi" w:hint="cs"/>
          <w:sz w:val="30"/>
          <w:szCs w:val="30"/>
        </w:rPr>
        <w:t xml:space="preserve">15 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BF093A" w:rsidRPr="00404386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BF093A" w:rsidRPr="00404386">
        <w:rPr>
          <w:rFonts w:asciiTheme="majorBidi" w:hAnsiTheme="majorBidi" w:cstheme="majorBidi" w:hint="cs"/>
          <w:sz w:val="30"/>
          <w:szCs w:val="30"/>
        </w:rPr>
        <w:t>TFRS 15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 xml:space="preserve">”) </w:t>
      </w:r>
      <w:r w:rsidR="00116055" w:rsidRPr="00404386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>ที่กลุ่มบริษัทถือปฏิบัติเป็นครั้งแรก</w:t>
      </w:r>
      <w:r w:rsidR="00BF093A" w:rsidRPr="00404386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BF093A" w:rsidRPr="00404386">
        <w:rPr>
          <w:rFonts w:ascii="Angsana New" w:hAnsi="Angsana New" w:hint="cs"/>
          <w:sz w:val="30"/>
          <w:szCs w:val="30"/>
        </w:rPr>
        <w:t xml:space="preserve">18 </w:t>
      </w:r>
      <w:r w:rsidR="00BF093A" w:rsidRPr="0040438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BF093A" w:rsidRPr="0040438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BF093A" w:rsidRPr="00404386">
        <w:rPr>
          <w:rFonts w:ascii="Angsana New" w:hAnsi="Angsana New"/>
          <w:sz w:val="30"/>
          <w:szCs w:val="30"/>
          <w:cs/>
        </w:rPr>
        <w:t xml:space="preserve"> </w:t>
      </w:r>
      <w:r w:rsidR="00BF093A" w:rsidRPr="00404386">
        <w:rPr>
          <w:rFonts w:ascii="Angsana New" w:hAnsi="Angsana New" w:hint="cs"/>
          <w:sz w:val="30"/>
          <w:szCs w:val="30"/>
        </w:rPr>
        <w:t xml:space="preserve">(“TAS 18”) </w:t>
      </w:r>
      <w:r w:rsidR="00BF093A" w:rsidRPr="0040438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BF093A" w:rsidRPr="00404386">
        <w:rPr>
          <w:rFonts w:ascii="Angsana New" w:hAnsi="Angsana New" w:hint="cs"/>
          <w:sz w:val="30"/>
          <w:szCs w:val="30"/>
        </w:rPr>
        <w:t xml:space="preserve">11 </w:t>
      </w:r>
      <w:r w:rsidR="00BF093A" w:rsidRPr="00404386">
        <w:rPr>
          <w:rFonts w:ascii="Angsana New" w:hAnsi="Angsana New" w:hint="cs"/>
          <w:sz w:val="30"/>
          <w:szCs w:val="30"/>
          <w:cs/>
        </w:rPr>
        <w:t>เรื่อง</w:t>
      </w:r>
      <w:r w:rsidR="00BF093A" w:rsidRPr="00404386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BF093A" w:rsidRPr="00404386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สัญญาก่อสร้าง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093A" w:rsidRPr="00404386">
        <w:rPr>
          <w:rFonts w:asciiTheme="majorBidi" w:hAnsiTheme="majorBidi" w:cstheme="majorBidi" w:hint="cs"/>
          <w:sz w:val="30"/>
          <w:szCs w:val="30"/>
        </w:rPr>
        <w:t>(“TAS 11”)</w:t>
      </w:r>
      <w:r w:rsidR="00BF093A" w:rsidRPr="004043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093A" w:rsidRPr="00404386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09DD6085" w14:textId="77777777" w:rsidR="00203704" w:rsidRPr="00CE641F" w:rsidRDefault="00203704" w:rsidP="00FA62A2">
      <w:pPr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436B1214" w14:textId="77777777" w:rsidR="005643AA" w:rsidRPr="00404386" w:rsidRDefault="005643A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ตาม </w:t>
      </w:r>
      <w:r w:rsidRPr="00404386">
        <w:rPr>
          <w:rFonts w:ascii="Angsana New" w:hAnsi="Angsana New"/>
          <w:sz w:val="30"/>
          <w:szCs w:val="30"/>
        </w:rPr>
        <w:t xml:space="preserve">TFRS </w:t>
      </w:r>
      <w:r w:rsidRPr="00404386">
        <w:rPr>
          <w:rFonts w:ascii="Angsana New" w:hAnsi="Angsana New"/>
          <w:sz w:val="30"/>
          <w:szCs w:val="30"/>
          <w:cs/>
        </w:rPr>
        <w:t>15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F03F4E" w:rsidRPr="00404386">
        <w:rPr>
          <w:rFonts w:ascii="Angsana New" w:hAnsi="Angsana New" w:hint="cs"/>
          <w:sz w:val="30"/>
          <w:szCs w:val="30"/>
          <w:cs/>
        </w:rPr>
        <w:t xml:space="preserve">      </w:t>
      </w:r>
      <w:r w:rsidRPr="00404386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404386">
        <w:rPr>
          <w:rFonts w:ascii="Angsana New" w:hAnsi="Angsana New"/>
          <w:sz w:val="30"/>
          <w:szCs w:val="30"/>
        </w:rPr>
        <w:t xml:space="preserve">TAS </w:t>
      </w:r>
      <w:r w:rsidRPr="00404386">
        <w:rPr>
          <w:rFonts w:ascii="Angsana New" w:hAnsi="Angsana New"/>
          <w:sz w:val="30"/>
          <w:szCs w:val="30"/>
          <w:cs/>
        </w:rPr>
        <w:t xml:space="preserve">18 </w:t>
      </w:r>
      <w:r w:rsidR="00F03F4E" w:rsidRPr="00404386">
        <w:rPr>
          <w:rFonts w:ascii="Angsana New" w:hAnsi="Angsana New" w:hint="cs"/>
          <w:sz w:val="30"/>
          <w:szCs w:val="30"/>
          <w:cs/>
        </w:rPr>
        <w:t xml:space="preserve">        </w:t>
      </w:r>
      <w:r w:rsidRPr="00404386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3B6730" w:rsidRPr="00404386">
        <w:rPr>
          <w:rFonts w:ascii="Angsana New" w:hAnsi="Angsana New" w:hint="cs"/>
          <w:sz w:val="30"/>
          <w:szCs w:val="30"/>
          <w:cs/>
        </w:rPr>
        <w:t xml:space="preserve">     </w:t>
      </w:r>
      <w:r w:rsidRPr="00404386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</w:t>
      </w:r>
      <w:r w:rsidR="00BF093A" w:rsidRPr="00404386">
        <w:rPr>
          <w:rFonts w:ascii="Angsana New" w:hAnsi="Angsana New" w:hint="cs"/>
          <w:sz w:val="30"/>
          <w:szCs w:val="30"/>
          <w:cs/>
        </w:rPr>
        <w:t>น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3B6730" w:rsidRPr="00404386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404386">
        <w:rPr>
          <w:rFonts w:ascii="Angsana New" w:hAnsi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7DA17443" w14:textId="77777777" w:rsidR="005643AA" w:rsidRPr="00CE641F" w:rsidRDefault="005643AA" w:rsidP="004E5AE0">
      <w:pPr>
        <w:pStyle w:val="BodyText2"/>
        <w:tabs>
          <w:tab w:val="clear" w:pos="540"/>
        </w:tabs>
        <w:rPr>
          <w:sz w:val="10"/>
          <w:szCs w:val="10"/>
          <w:lang w:val="en-US"/>
        </w:rPr>
      </w:pPr>
    </w:p>
    <w:p w14:paraId="35F616DE" w14:textId="3FC74B19" w:rsidR="000F3F5E" w:rsidRPr="00404386" w:rsidRDefault="00BF093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นอกจากนี้</w:t>
      </w:r>
      <w:r w:rsidR="005643AA" w:rsidRPr="00404386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6C108D" w:rsidRPr="00404386">
        <w:rPr>
          <w:rFonts w:ascii="Angsana New" w:hAnsi="Angsana New"/>
          <w:sz w:val="30"/>
          <w:szCs w:val="30"/>
        </w:rPr>
        <w:t>2</w:t>
      </w:r>
      <w:r w:rsidR="000877D3" w:rsidRPr="00404386">
        <w:rPr>
          <w:rFonts w:ascii="Angsana New" w:hAnsi="Angsana New"/>
          <w:sz w:val="30"/>
          <w:szCs w:val="30"/>
        </w:rPr>
        <w:t>1</w:t>
      </w:r>
    </w:p>
    <w:p w14:paraId="515FA039" w14:textId="5C928239" w:rsidR="00967BEA" w:rsidRPr="00CE641F" w:rsidRDefault="00967BE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9592763" w14:textId="5046957A" w:rsidR="0037675B" w:rsidRPr="00404386" w:rsidRDefault="00C368DE" w:rsidP="0037675B">
      <w:pPr>
        <w:pStyle w:val="Heading1"/>
        <w:keepLines/>
        <w:numPr>
          <w:ilvl w:val="0"/>
          <w:numId w:val="25"/>
        </w:numPr>
        <w:shd w:val="clear" w:color="auto" w:fill="auto"/>
        <w:ind w:left="540" w:hanging="540"/>
        <w:rPr>
          <w:rFonts w:asciiTheme="majorBidi" w:hAnsiTheme="majorBidi" w:cstheme="majorBidi"/>
          <w:b w:val="0"/>
          <w:sz w:val="30"/>
          <w:szCs w:val="30"/>
          <w:u w:val="none"/>
        </w:rPr>
      </w:pPr>
      <w:r w:rsidRPr="00404386">
        <w:rPr>
          <w:rFonts w:asciiTheme="majorBidi" w:hAnsiTheme="majorBidi" w:cstheme="majorBidi" w:hint="cs"/>
          <w:b w:val="0"/>
          <w:sz w:val="30"/>
          <w:szCs w:val="30"/>
          <w:u w:val="none"/>
          <w:cs/>
        </w:rPr>
        <w:t>นโยบายการบัญชีสำหรับรายการค้าและเหตุการณ์ใหม่</w:t>
      </w:r>
    </w:p>
    <w:p w14:paraId="4F1E9AB8" w14:textId="77777777" w:rsidR="00C368DE" w:rsidRPr="00CE641F" w:rsidRDefault="00C368DE" w:rsidP="008953FD">
      <w:pPr>
        <w:pStyle w:val="Heading1"/>
        <w:keepLines/>
        <w:numPr>
          <w:ilvl w:val="0"/>
          <w:numId w:val="0"/>
        </w:numPr>
        <w:shd w:val="clear" w:color="auto" w:fill="auto"/>
        <w:ind w:left="540"/>
        <w:rPr>
          <w:rFonts w:ascii="Angsana New" w:hAnsi="Angsana New" w:cs="Angsana New"/>
          <w:sz w:val="10"/>
          <w:szCs w:val="10"/>
          <w:u w:val="none"/>
        </w:rPr>
      </w:pPr>
    </w:p>
    <w:p w14:paraId="11DFB0D1" w14:textId="5C032727" w:rsidR="00CE641F" w:rsidRDefault="00CE641F" w:rsidP="007233ED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CE641F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ในระหว่างงวดสามเดือนสิ้นสุดวันที่ </w:t>
      </w:r>
      <w:r w:rsidRPr="00CE641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30 </w:t>
      </w:r>
      <w:r w:rsidRPr="00CE641F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กันยายน </w:t>
      </w:r>
      <w:r w:rsidRPr="00CE641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2562 </w:t>
      </w:r>
      <w:r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บริษัทได้เข้าทำสัญญาแลกเปลี่ยนอัตราดอกเบี้ยกับสถาบันการเงินในประเทศแห่งหนึ่งเพื่อแลกเปลี่ยนอัตราดอกเบี้ยลอยตัวของเงินกู้ยืมระยะยาวจำนวน </w:t>
      </w:r>
      <w:r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28,000 </w:t>
      </w:r>
      <w:r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ล้านบาทให้เป็นอัตราดอกเบี้ยคงที่ 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สัญญาแลกเปลี่ยนอัตราดอกเบี้ยมีผลตั้งแต่วันที่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31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สิงหาคม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2562 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และจะสิ้นสุดวันที่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br/>
        <w:t xml:space="preserve">21 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พฤษภาคม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2565 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อัตราดอกเบี้ยของ</w:t>
      </w:r>
      <w:r w:rsidR="00A66B91" w:rsidRPr="00A66B91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เงินกู้ยืมที่ได้รับการป้องกันความเสี่ย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งอยู่ที่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THBFIX </w:t>
      </w:r>
      <w:r w:rsidR="00655CD9" w:rsidRPr="00655CD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บวกด้วยร้อยละ </w:t>
      </w:r>
      <w:r w:rsidR="00655CD9" w:rsidRPr="00655CD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1.5 </w:t>
      </w:r>
      <w:r w:rsidR="00655CD9" w:rsidRPr="00655CD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ต่อปี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อัตราดอกเบี้ยคงที่ตามสัญญาแลกเปลี่ยนอัตราดอกเบี้ยอยู่ที่ ร้อยละ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2.75 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ถึง ร้อยละ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3.22 </w:t>
      </w:r>
      <w:r w:rsidR="000F6486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ต่อปี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มู</w:t>
      </w:r>
      <w:r w:rsidR="0011781D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ล</w:t>
      </w:r>
      <w:r w:rsidR="00A66B91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ค่ายุติธรรมของอนุพันธ์เปิดเผยในหมายเหตุข้อ </w:t>
      </w:r>
      <w:r w:rsidR="00A66B9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18</w:t>
      </w:r>
    </w:p>
    <w:p w14:paraId="5905C40D" w14:textId="4D3F1DEF" w:rsidR="00B172AC" w:rsidRPr="00B172AC" w:rsidRDefault="00B172AC" w:rsidP="00B172A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15638331" w14:textId="77777777" w:rsidR="00B172AC" w:rsidRDefault="00B172AC" w:rsidP="00B172A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B172A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ab/>
      </w:r>
      <w:r w:rsidRPr="00B172A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ab/>
      </w:r>
    </w:p>
    <w:p w14:paraId="69F459CF" w14:textId="77777777" w:rsidR="00B172AC" w:rsidRDefault="00B1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96C334B" w14:textId="25AC9C49" w:rsidR="00B172AC" w:rsidRPr="00B172AC" w:rsidRDefault="00B172AC" w:rsidP="00B172A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</w:pPr>
      <w:r w:rsidRPr="00B172A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lastRenderedPageBreak/>
        <w:t>นโยบายการบัญชีสำหรับรายการใหม่ดังต่อไปนี้</w:t>
      </w:r>
    </w:p>
    <w:p w14:paraId="4FD0D19D" w14:textId="77777777" w:rsidR="00CE641F" w:rsidRPr="00CE641F" w:rsidRDefault="00CE641F" w:rsidP="00CE641F">
      <w:pPr>
        <w:rPr>
          <w:sz w:val="10"/>
          <w:szCs w:val="10"/>
        </w:rPr>
      </w:pPr>
    </w:p>
    <w:p w14:paraId="7233F452" w14:textId="1C736468" w:rsidR="008953FD" w:rsidRPr="00404386" w:rsidRDefault="008953FD" w:rsidP="005E253A">
      <w:pPr>
        <w:pStyle w:val="Heading1"/>
        <w:keepLines/>
        <w:numPr>
          <w:ilvl w:val="0"/>
          <w:numId w:val="0"/>
        </w:numPr>
        <w:shd w:val="clear" w:color="auto" w:fill="auto"/>
        <w:ind w:left="540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404386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เครื่องมือทางการเงิน</w:t>
      </w:r>
    </w:p>
    <w:p w14:paraId="199230B2" w14:textId="5C6ADF65" w:rsidR="005E253A" w:rsidRPr="004E7F8A" w:rsidRDefault="005E253A" w:rsidP="00D3031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3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04C50A10" w14:textId="77777777" w:rsidR="00CE641F" w:rsidRDefault="00D3031C" w:rsidP="00CE641F">
      <w:pPr>
        <w:pStyle w:val="BodyText2"/>
        <w:spacing w:line="240" w:lineRule="atLeast"/>
        <w:ind w:left="547" w:right="43"/>
        <w:rPr>
          <w:rFonts w:asciiTheme="majorBidi" w:hAnsiTheme="majorBidi" w:cstheme="majorBidi"/>
        </w:rPr>
      </w:pPr>
      <w:r w:rsidRPr="00404386">
        <w:rPr>
          <w:rFonts w:asciiTheme="majorBidi" w:hAnsiTheme="majorBidi" w:cstheme="majorBidi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ดอกเบี้ยที่เกิดจากกิจกรรมจัดหาเงิน  อนุพันธ์ไม่ได้มีไว้เพื่อค้า </w:t>
      </w:r>
    </w:p>
    <w:p w14:paraId="58CB89CA" w14:textId="77777777" w:rsidR="00CE641F" w:rsidRPr="004E7F8A" w:rsidRDefault="00CE641F" w:rsidP="00CE641F">
      <w:pPr>
        <w:pStyle w:val="BodyText2"/>
        <w:spacing w:line="240" w:lineRule="atLeast"/>
        <w:ind w:left="547" w:right="43"/>
        <w:rPr>
          <w:sz w:val="20"/>
          <w:szCs w:val="20"/>
        </w:rPr>
      </w:pPr>
    </w:p>
    <w:p w14:paraId="02F0B9D2" w14:textId="161FB0BA" w:rsidR="00B3277B" w:rsidRPr="00CE641F" w:rsidRDefault="00B3277B" w:rsidP="00CE641F">
      <w:pPr>
        <w:pStyle w:val="BodyText2"/>
        <w:spacing w:line="240" w:lineRule="atLeast"/>
        <w:ind w:left="547" w:right="43"/>
      </w:pPr>
      <w:r>
        <w:rPr>
          <w:rFonts w:hint="cs"/>
          <w:cs/>
        </w:rPr>
        <w:t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</w:t>
      </w:r>
      <w:r>
        <w:rPr>
          <w:rFonts w:ascii="Times New Roman" w:hAnsi="Times New Roman" w:cs="Times New Roman"/>
        </w:rPr>
        <w:t>  </w:t>
      </w:r>
    </w:p>
    <w:p w14:paraId="51EBBEE4" w14:textId="77777777" w:rsidR="0037675B" w:rsidRPr="00404386" w:rsidRDefault="0037675B" w:rsidP="00895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07"/>
        <w:jc w:val="thaiDistribute"/>
        <w:rPr>
          <w:rFonts w:ascii="Angsana New" w:hAnsi="Angsana New"/>
          <w:sz w:val="20"/>
          <w:szCs w:val="20"/>
        </w:rPr>
      </w:pPr>
    </w:p>
    <w:p w14:paraId="4648E16E" w14:textId="0D71B2F0" w:rsidR="00901B99" w:rsidRPr="00404386" w:rsidRDefault="00967BE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t>4</w:t>
      </w:r>
      <w:r w:rsidR="00901B99" w:rsidRPr="00404386">
        <w:rPr>
          <w:rFonts w:ascii="Angsana New" w:hAnsi="Angsana New"/>
          <w:b/>
          <w:bCs/>
          <w:sz w:val="30"/>
          <w:szCs w:val="30"/>
        </w:rPr>
        <w:tab/>
      </w:r>
      <w:r w:rsidR="00A6010E" w:rsidRPr="00404386">
        <w:rPr>
          <w:rFonts w:ascii="Angsana New" w:hAnsi="Angsana New"/>
          <w:b/>
          <w:bCs/>
          <w:sz w:val="30"/>
          <w:szCs w:val="30"/>
          <w:cs/>
        </w:rPr>
        <w:t>การปรับโครงสร้างธุรกิจ และการปรับปรุงใหม</w:t>
      </w:r>
      <w:r w:rsidR="00FC5CC0">
        <w:rPr>
          <w:rFonts w:ascii="Angsana New" w:hAnsi="Angsana New" w:hint="cs"/>
          <w:b/>
          <w:bCs/>
          <w:sz w:val="30"/>
          <w:szCs w:val="30"/>
          <w:cs/>
        </w:rPr>
        <w:t>่ปี</w:t>
      </w:r>
      <w:r w:rsidR="00A5657F" w:rsidRPr="00404386">
        <w:rPr>
          <w:rFonts w:ascii="Angsana New" w:hAnsi="Angsana New"/>
          <w:b/>
          <w:bCs/>
          <w:sz w:val="30"/>
          <w:szCs w:val="30"/>
        </w:rPr>
        <w:t xml:space="preserve"> </w:t>
      </w:r>
      <w:r w:rsidR="00A6010E" w:rsidRPr="00404386">
        <w:rPr>
          <w:rFonts w:ascii="Angsana New" w:hAnsi="Angsana New"/>
          <w:b/>
          <w:bCs/>
          <w:sz w:val="30"/>
          <w:szCs w:val="30"/>
          <w:cs/>
        </w:rPr>
        <w:t>256</w:t>
      </w:r>
      <w:r w:rsidR="005E117E" w:rsidRPr="00404386">
        <w:rPr>
          <w:rFonts w:ascii="Angsana New" w:hAnsi="Angsana New"/>
          <w:b/>
          <w:bCs/>
          <w:sz w:val="30"/>
          <w:szCs w:val="30"/>
        </w:rPr>
        <w:t>1</w:t>
      </w:r>
    </w:p>
    <w:p w14:paraId="74FD2621" w14:textId="77777777" w:rsidR="00901B99" w:rsidRPr="00404386" w:rsidRDefault="00901B99" w:rsidP="00A71B6F">
      <w:pPr>
        <w:pStyle w:val="BodyText2"/>
        <w:tabs>
          <w:tab w:val="clear" w:pos="540"/>
        </w:tabs>
        <w:rPr>
          <w:sz w:val="20"/>
          <w:szCs w:val="20"/>
        </w:rPr>
      </w:pPr>
    </w:p>
    <w:p w14:paraId="2EACB2C8" w14:textId="77777777" w:rsidR="00A6010E" w:rsidRPr="00404386" w:rsidRDefault="00A6010E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1761686"/>
      <w:r w:rsidRPr="00404386">
        <w:rPr>
          <w:rFonts w:ascii="Angsana New" w:hAnsi="Angsana New" w:hint="cs"/>
          <w:sz w:val="30"/>
          <w:szCs w:val="30"/>
          <w:cs/>
        </w:rPr>
        <w:t>กลุ่มบริษัทได้เข้าซื้อหุ้นของบริษัทต่างๆ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การซื้อธุรกิจดังกล่าวจึงถูกบันทึกบัญชีโดยใช้วิธีเปรียบเสมือนว่าเป็นวิธีการรวมส่วนได้เสีย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</w:t>
      </w:r>
    </w:p>
    <w:p w14:paraId="325360A0" w14:textId="77777777" w:rsidR="00A6010E" w:rsidRPr="00404386" w:rsidRDefault="00A6010E" w:rsidP="00A71B6F">
      <w:pPr>
        <w:pStyle w:val="BodyText2"/>
        <w:tabs>
          <w:tab w:val="clear" w:pos="540"/>
        </w:tabs>
        <w:rPr>
          <w:sz w:val="20"/>
          <w:szCs w:val="20"/>
        </w:rPr>
      </w:pPr>
    </w:p>
    <w:p w14:paraId="41AE0765" w14:textId="74AC97CB" w:rsidR="0001651A" w:rsidRPr="00404386" w:rsidRDefault="00A6010E" w:rsidP="00016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งบการเงินรวมของกลุ่มบริษัท สำหรับปี </w:t>
      </w:r>
      <w:r w:rsidRPr="00404386">
        <w:rPr>
          <w:rFonts w:ascii="Angsana New" w:hAnsi="Angsana New"/>
          <w:sz w:val="30"/>
          <w:szCs w:val="30"/>
        </w:rPr>
        <w:t>256</w:t>
      </w:r>
      <w:r w:rsidR="009A7A2A" w:rsidRPr="00404386">
        <w:rPr>
          <w:rFonts w:ascii="Angsana New" w:hAnsi="Angsana New"/>
          <w:sz w:val="30"/>
          <w:szCs w:val="30"/>
        </w:rPr>
        <w:t>1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ได้ปรับปรุงใหม่เพื่อสะท้อน</w:t>
      </w:r>
      <w:r w:rsidRPr="00404386">
        <w:rPr>
          <w:rFonts w:ascii="Angsana New" w:hAnsi="Angsana New" w:hint="cs"/>
          <w:sz w:val="30"/>
          <w:szCs w:val="30"/>
          <w:cs/>
        </w:rPr>
        <w:t>เนื้อหาทางเศรษฐกิจ</w:t>
      </w:r>
      <w:r w:rsidRPr="00404386">
        <w:rPr>
          <w:rFonts w:ascii="Angsana New" w:hAnsi="Angsana New"/>
          <w:sz w:val="30"/>
          <w:szCs w:val="30"/>
          <w:cs/>
        </w:rPr>
        <w:t>ของกลุ่มบริษัท ภายใต้การควบคุมเดียวกันและเพื่อสะท้อนผลกระทบของการรวมธุรกิจเสมือนว่ารายการดังกล่าวเกิดขึ้นก่อนวันที่</w:t>
      </w:r>
      <w:r w:rsidR="00BB1C14"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/>
          <w:sz w:val="30"/>
          <w:szCs w:val="30"/>
          <w:cs/>
        </w:rPr>
        <w:t xml:space="preserve">มกราคม </w:t>
      </w:r>
      <w:r w:rsidRPr="00404386">
        <w:rPr>
          <w:rFonts w:ascii="Angsana New" w:hAnsi="Angsana New"/>
          <w:sz w:val="30"/>
          <w:szCs w:val="30"/>
        </w:rPr>
        <w:t>256</w:t>
      </w:r>
      <w:r w:rsidR="009A7A2A" w:rsidRPr="00404386">
        <w:rPr>
          <w:rFonts w:ascii="Angsana New" w:hAnsi="Angsana New"/>
          <w:sz w:val="30"/>
          <w:szCs w:val="30"/>
        </w:rPr>
        <w:t>1</w:t>
      </w:r>
    </w:p>
    <w:p w14:paraId="1C482A7A" w14:textId="0CCC792E" w:rsidR="0001651A" w:rsidRPr="004E7F8A" w:rsidRDefault="00016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0DA56A7" w14:textId="77777777" w:rsidR="00A6010E" w:rsidRPr="00404386" w:rsidRDefault="00A6010E" w:rsidP="000877D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4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</w:t>
      </w:r>
      <w:r w:rsidR="00A5657F" w:rsidRPr="00404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ส่วนได้เสียในบริษัทร่วม</w:t>
      </w:r>
      <w:r w:rsidR="007355A7" w:rsidRPr="00404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ซึ่งอำนาจควบคุมเปลี่ยนแปลง</w:t>
      </w:r>
    </w:p>
    <w:p w14:paraId="633B161D" w14:textId="77777777" w:rsidR="00A6010E" w:rsidRPr="004E7F8A" w:rsidRDefault="00A6010E" w:rsidP="004E5AE0">
      <w:pPr>
        <w:pStyle w:val="BodyText2"/>
        <w:tabs>
          <w:tab w:val="clear" w:pos="540"/>
        </w:tabs>
        <w:rPr>
          <w:sz w:val="20"/>
          <w:szCs w:val="20"/>
        </w:rPr>
      </w:pPr>
    </w:p>
    <w:p w14:paraId="6CCC4161" w14:textId="3A1B7683" w:rsidR="00B172AC" w:rsidRDefault="00A6010E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04386">
        <w:rPr>
          <w:rFonts w:ascii="Angsana New" w:hAnsi="Angsana New"/>
          <w:sz w:val="30"/>
          <w:szCs w:val="30"/>
        </w:rPr>
        <w:t xml:space="preserve">15 </w:t>
      </w:r>
      <w:r w:rsidRPr="004043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04386">
        <w:rPr>
          <w:rFonts w:ascii="Angsana New" w:hAnsi="Angsana New"/>
          <w:sz w:val="30"/>
          <w:szCs w:val="30"/>
        </w:rPr>
        <w:t>2562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บริษัท แอสเสท เวิรด์ รีเทล จำกัด</w:t>
      </w:r>
      <w:r w:rsidR="00626C7D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1D45FB" w:rsidRPr="00404386">
        <w:rPr>
          <w:rFonts w:ascii="Angsana New" w:hAnsi="Angsana New" w:hint="cs"/>
          <w:sz w:val="30"/>
          <w:szCs w:val="30"/>
          <w:cs/>
        </w:rPr>
        <w:t>ทางตรง</w:t>
      </w:r>
      <w:r w:rsidRPr="00404386">
        <w:rPr>
          <w:rFonts w:ascii="Angsana New" w:hAnsi="Angsana New"/>
          <w:sz w:val="30"/>
          <w:szCs w:val="30"/>
          <w:cs/>
        </w:rPr>
        <w:t>ของบริษัท</w:t>
      </w:r>
      <w:r w:rsidR="00894469" w:rsidRPr="00404386">
        <w:rPr>
          <w:rFonts w:ascii="Angsana New" w:hAnsi="Angsana New"/>
          <w:sz w:val="30"/>
          <w:szCs w:val="30"/>
          <w:cs/>
        </w:rPr>
        <w:t>ได้ซื้อส่วนได้เสียใน</w:t>
      </w:r>
      <w:r w:rsidR="00894469" w:rsidRPr="00404386">
        <w:rPr>
          <w:rFonts w:ascii="Angsana New" w:hAnsi="Angsana New" w:hint="cs"/>
          <w:sz w:val="30"/>
          <w:szCs w:val="30"/>
          <w:cs/>
        </w:rPr>
        <w:t>บริษัท</w:t>
      </w:r>
      <w:r w:rsidR="00894469" w:rsidRPr="00404386">
        <w:rPr>
          <w:rFonts w:ascii="Angsana New" w:hAnsi="Angsana New"/>
          <w:sz w:val="30"/>
          <w:szCs w:val="30"/>
          <w:cs/>
        </w:rPr>
        <w:t xml:space="preserve"> </w:t>
      </w:r>
      <w:r w:rsidR="00894469" w:rsidRPr="00404386">
        <w:rPr>
          <w:rFonts w:ascii="Angsana New" w:hAnsi="Angsana New" w:hint="cs"/>
          <w:sz w:val="30"/>
          <w:szCs w:val="30"/>
          <w:cs/>
        </w:rPr>
        <w:t>วรรณเจริญกิจ</w:t>
      </w:r>
      <w:r w:rsidR="00894469" w:rsidRPr="00404386">
        <w:rPr>
          <w:rFonts w:ascii="Angsana New" w:hAnsi="Angsana New"/>
          <w:sz w:val="30"/>
          <w:szCs w:val="30"/>
        </w:rPr>
        <w:t xml:space="preserve"> </w:t>
      </w:r>
      <w:r w:rsidR="00894469" w:rsidRPr="00404386">
        <w:rPr>
          <w:rFonts w:ascii="Angsana New" w:hAnsi="Angsana New" w:hint="cs"/>
          <w:sz w:val="30"/>
          <w:szCs w:val="30"/>
          <w:cs/>
        </w:rPr>
        <w:t>จำกัด</w:t>
      </w:r>
      <w:r w:rsidR="00894469" w:rsidRPr="00404386">
        <w:rPr>
          <w:rFonts w:ascii="Angsana New" w:hAnsi="Angsana New"/>
          <w:sz w:val="30"/>
          <w:szCs w:val="30"/>
        </w:rPr>
        <w:t xml:space="preserve"> </w:t>
      </w:r>
      <w:r w:rsidR="00894469" w:rsidRPr="00404386">
        <w:rPr>
          <w:rFonts w:ascii="Angsana New" w:hAnsi="Angsana New"/>
          <w:sz w:val="30"/>
          <w:szCs w:val="30"/>
          <w:cs/>
        </w:rPr>
        <w:t>ซึ่งเป็นบริษัท</w:t>
      </w:r>
      <w:r w:rsidR="00894469" w:rsidRPr="00404386">
        <w:rPr>
          <w:rFonts w:ascii="Angsana New" w:hAnsi="Angsana New" w:hint="cs"/>
          <w:sz w:val="30"/>
          <w:szCs w:val="30"/>
          <w:cs/>
        </w:rPr>
        <w:t>ร่วม</w:t>
      </w:r>
      <w:r w:rsidR="00894469" w:rsidRPr="00404386">
        <w:rPr>
          <w:rFonts w:ascii="Angsana New" w:hAnsi="Angsana New"/>
          <w:sz w:val="30"/>
          <w:szCs w:val="30"/>
          <w:cs/>
        </w:rPr>
        <w:t>ของบริษัท</w:t>
      </w:r>
      <w:r w:rsidR="00894469" w:rsidRPr="00404386">
        <w:rPr>
          <w:rFonts w:ascii="Angsana New" w:hAnsi="Angsana New" w:hint="cs"/>
          <w:sz w:val="30"/>
          <w:szCs w:val="30"/>
          <w:cs/>
        </w:rPr>
        <w:t>จาก</w:t>
      </w:r>
      <w:r w:rsidR="00894469" w:rsidRPr="00404386">
        <w:rPr>
          <w:rFonts w:ascii="Angsana New" w:hAnsi="Angsana New"/>
          <w:sz w:val="30"/>
          <w:szCs w:val="30"/>
          <w:cs/>
        </w:rPr>
        <w:t>กิจการภายใต้การควบคุมเดียวกันเพิ่มเติมร้อยละ</w:t>
      </w:r>
      <w:r w:rsidR="00894469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894469" w:rsidRPr="00404386">
        <w:rPr>
          <w:rFonts w:ascii="Angsana New" w:hAnsi="Angsana New"/>
          <w:sz w:val="30"/>
          <w:szCs w:val="30"/>
        </w:rPr>
        <w:t>75</w:t>
      </w:r>
      <w:r w:rsidR="005902B1">
        <w:rPr>
          <w:rFonts w:ascii="Angsana New" w:hAnsi="Angsana New"/>
          <w:sz w:val="30"/>
          <w:szCs w:val="30"/>
        </w:rPr>
        <w:t>.0</w:t>
      </w:r>
      <w:r w:rsidR="00894469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894469" w:rsidRPr="00404386">
        <w:rPr>
          <w:rFonts w:ascii="Angsana New" w:hAnsi="Angsana New"/>
          <w:sz w:val="30"/>
          <w:szCs w:val="30"/>
          <w:cs/>
        </w:rPr>
        <w:t>เป็น</w:t>
      </w:r>
      <w:r w:rsidR="00894469" w:rsidRPr="00404386">
        <w:rPr>
          <w:rFonts w:ascii="Angsana New" w:hAnsi="Angsana New" w:hint="cs"/>
          <w:sz w:val="30"/>
          <w:szCs w:val="30"/>
          <w:cs/>
        </w:rPr>
        <w:t>เ</w:t>
      </w:r>
      <w:r w:rsidR="00894469" w:rsidRPr="00404386">
        <w:rPr>
          <w:rFonts w:ascii="Angsana New" w:hAnsi="Angsana New"/>
          <w:sz w:val="30"/>
          <w:szCs w:val="30"/>
          <w:cs/>
        </w:rPr>
        <w:t xml:space="preserve">งินสดจำนวน </w:t>
      </w:r>
      <w:r w:rsidR="00E01DDC" w:rsidRPr="00404386">
        <w:rPr>
          <w:rFonts w:ascii="Angsana New" w:hAnsi="Angsana New"/>
          <w:sz w:val="30"/>
          <w:szCs w:val="30"/>
        </w:rPr>
        <w:t>6.26</w:t>
      </w:r>
      <w:r w:rsidR="00894469" w:rsidRPr="00404386">
        <w:rPr>
          <w:rFonts w:ascii="Angsana New" w:hAnsi="Angsana New"/>
          <w:sz w:val="30"/>
          <w:szCs w:val="30"/>
        </w:rPr>
        <w:t xml:space="preserve"> </w:t>
      </w:r>
      <w:r w:rsidR="00894469" w:rsidRPr="00404386">
        <w:rPr>
          <w:rFonts w:ascii="Angsana New" w:hAnsi="Angsana New"/>
          <w:sz w:val="30"/>
          <w:szCs w:val="30"/>
          <w:cs/>
        </w:rPr>
        <w:t>ล้านบาท</w:t>
      </w:r>
      <w:r w:rsidR="00894469" w:rsidRPr="00404386">
        <w:rPr>
          <w:rFonts w:ascii="Angsana New" w:hAnsi="Angsana New"/>
          <w:sz w:val="30"/>
          <w:szCs w:val="30"/>
        </w:rPr>
        <w:t xml:space="preserve"> </w:t>
      </w:r>
      <w:r w:rsidR="00894469" w:rsidRPr="00404386">
        <w:rPr>
          <w:rFonts w:ascii="Angsana New" w:hAnsi="Angsana New"/>
          <w:sz w:val="30"/>
          <w:szCs w:val="30"/>
          <w:cs/>
        </w:rPr>
        <w:t xml:space="preserve">ทำให้สัดส่วนความเป็นเจ้าของเพิ่มขึ้นจากร้อยละ </w:t>
      </w:r>
      <w:r w:rsidR="00D8451A" w:rsidRPr="00404386">
        <w:rPr>
          <w:rFonts w:ascii="Angsana New" w:hAnsi="Angsana New"/>
          <w:sz w:val="30"/>
          <w:szCs w:val="30"/>
        </w:rPr>
        <w:t>25</w:t>
      </w:r>
      <w:r w:rsidR="005902B1">
        <w:rPr>
          <w:rFonts w:ascii="Angsana New" w:hAnsi="Angsana New"/>
          <w:sz w:val="30"/>
          <w:szCs w:val="30"/>
        </w:rPr>
        <w:t>.0</w:t>
      </w:r>
      <w:r w:rsidR="00894469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894469" w:rsidRPr="00404386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D8451A" w:rsidRPr="00404386">
        <w:rPr>
          <w:rFonts w:ascii="Angsana New" w:hAnsi="Angsana New"/>
          <w:sz w:val="30"/>
          <w:szCs w:val="30"/>
        </w:rPr>
        <w:t>100</w:t>
      </w:r>
      <w:r w:rsidR="005902B1">
        <w:rPr>
          <w:rFonts w:ascii="Angsana New" w:hAnsi="Angsana New"/>
          <w:sz w:val="30"/>
          <w:szCs w:val="30"/>
        </w:rPr>
        <w:t>.0</w:t>
      </w:r>
      <w:r w:rsidR="00BB1C14" w:rsidRPr="00404386">
        <w:rPr>
          <w:rFonts w:ascii="Angsana New" w:hAnsi="Angsana New"/>
          <w:sz w:val="30"/>
          <w:szCs w:val="30"/>
        </w:rPr>
        <w:br/>
      </w:r>
      <w:r w:rsidR="00E103E0" w:rsidRPr="00404386">
        <w:rPr>
          <w:rFonts w:ascii="Angsana New" w:hAnsi="Angsana New" w:hint="cs"/>
          <w:sz w:val="30"/>
          <w:szCs w:val="30"/>
          <w:cs/>
        </w:rPr>
        <w:t>บริษัท</w:t>
      </w:r>
      <w:r w:rsidR="00E103E0" w:rsidRPr="00404386">
        <w:rPr>
          <w:rFonts w:ascii="Angsana New" w:hAnsi="Angsana New"/>
          <w:sz w:val="30"/>
          <w:szCs w:val="30"/>
          <w:cs/>
        </w:rPr>
        <w:t xml:space="preserve"> </w:t>
      </w:r>
      <w:r w:rsidR="00E103E0" w:rsidRPr="00404386">
        <w:rPr>
          <w:rFonts w:ascii="Angsana New" w:hAnsi="Angsana New" w:hint="cs"/>
          <w:sz w:val="30"/>
          <w:szCs w:val="30"/>
          <w:cs/>
        </w:rPr>
        <w:t>วรรณเจริญกิจ</w:t>
      </w:r>
      <w:r w:rsidR="00E103E0" w:rsidRPr="00404386">
        <w:rPr>
          <w:rFonts w:ascii="Angsana New" w:hAnsi="Angsana New"/>
          <w:sz w:val="30"/>
          <w:szCs w:val="30"/>
        </w:rPr>
        <w:t xml:space="preserve"> </w:t>
      </w:r>
      <w:r w:rsidR="00E103E0" w:rsidRPr="00404386">
        <w:rPr>
          <w:rFonts w:ascii="Angsana New" w:hAnsi="Angsana New" w:hint="cs"/>
          <w:sz w:val="30"/>
          <w:szCs w:val="30"/>
          <w:cs/>
        </w:rPr>
        <w:t>จำกัด</w:t>
      </w:r>
      <w:r w:rsidR="00E103E0" w:rsidRPr="00404386">
        <w:rPr>
          <w:rFonts w:ascii="Angsana New" w:hAnsi="Angsana New"/>
          <w:sz w:val="30"/>
          <w:szCs w:val="30"/>
        </w:rPr>
        <w:t xml:space="preserve"> </w:t>
      </w:r>
      <w:r w:rsidR="00E103E0" w:rsidRPr="00404386">
        <w:rPr>
          <w:rFonts w:ascii="Angsana New" w:hAnsi="Angsana New" w:hint="cs"/>
          <w:sz w:val="30"/>
          <w:szCs w:val="30"/>
          <w:cs/>
        </w:rPr>
        <w:t>ถือเป็นบริษัทย่อยของ</w:t>
      </w:r>
      <w:r w:rsidR="002C7661" w:rsidRPr="00404386">
        <w:rPr>
          <w:rFonts w:ascii="Angsana New" w:hAnsi="Angsana New" w:hint="cs"/>
          <w:sz w:val="30"/>
          <w:szCs w:val="30"/>
          <w:cs/>
        </w:rPr>
        <w:t>กลุ่ม</w:t>
      </w:r>
      <w:r w:rsidR="00E103E0" w:rsidRPr="00404386">
        <w:rPr>
          <w:rFonts w:ascii="Angsana New" w:hAnsi="Angsana New" w:hint="cs"/>
          <w:sz w:val="30"/>
          <w:szCs w:val="30"/>
          <w:cs/>
        </w:rPr>
        <w:t>บริษัท</w:t>
      </w:r>
      <w:r w:rsidR="002C7661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2C7661" w:rsidRPr="00404386">
        <w:rPr>
          <w:rFonts w:ascii="Angsana New" w:hAnsi="Angsana New"/>
          <w:sz w:val="30"/>
          <w:szCs w:val="30"/>
          <w:cs/>
        </w:rPr>
        <w:t>มูลค่าตามบัญชีของ</w:t>
      </w:r>
      <w:r w:rsidR="00B827ED" w:rsidRPr="00404386">
        <w:rPr>
          <w:rFonts w:ascii="Angsana New" w:hAnsi="Angsana New" w:hint="cs"/>
          <w:sz w:val="30"/>
          <w:szCs w:val="30"/>
          <w:cs/>
        </w:rPr>
        <w:t>หนี้สิน</w:t>
      </w:r>
      <w:r w:rsidR="002C7661" w:rsidRPr="00404386">
        <w:rPr>
          <w:rFonts w:ascii="Angsana New" w:hAnsi="Angsana New"/>
          <w:sz w:val="30"/>
          <w:szCs w:val="30"/>
          <w:cs/>
        </w:rPr>
        <w:t>สุทธิ</w:t>
      </w:r>
      <w:r w:rsidR="002C7661" w:rsidRPr="00404386">
        <w:rPr>
          <w:rFonts w:ascii="Angsana New" w:hAnsi="Angsana New" w:hint="cs"/>
          <w:sz w:val="30"/>
          <w:szCs w:val="30"/>
          <w:cs/>
        </w:rPr>
        <w:t>ของบริษัท</w:t>
      </w:r>
      <w:r w:rsidR="00BB1C14" w:rsidRPr="00404386">
        <w:rPr>
          <w:rFonts w:ascii="Angsana New" w:hAnsi="Angsana New"/>
          <w:sz w:val="30"/>
          <w:szCs w:val="30"/>
        </w:rPr>
        <w:br/>
      </w:r>
      <w:r w:rsidR="002C7661" w:rsidRPr="00404386">
        <w:rPr>
          <w:rFonts w:ascii="Angsana New" w:hAnsi="Angsana New" w:hint="cs"/>
          <w:sz w:val="30"/>
          <w:szCs w:val="30"/>
          <w:cs/>
        </w:rPr>
        <w:t>วรรณเจริญกิจ</w:t>
      </w:r>
      <w:r w:rsidR="002C7661" w:rsidRPr="00404386">
        <w:rPr>
          <w:rFonts w:ascii="Angsana New" w:hAnsi="Angsana New"/>
          <w:sz w:val="30"/>
          <w:szCs w:val="30"/>
        </w:rPr>
        <w:t xml:space="preserve"> </w:t>
      </w:r>
      <w:r w:rsidR="002C7661" w:rsidRPr="00404386">
        <w:rPr>
          <w:rFonts w:ascii="Angsana New" w:hAnsi="Angsana New" w:hint="cs"/>
          <w:sz w:val="30"/>
          <w:szCs w:val="30"/>
          <w:cs/>
        </w:rPr>
        <w:t>จำกัด</w:t>
      </w:r>
      <w:r w:rsidR="002C7661" w:rsidRPr="00404386">
        <w:rPr>
          <w:rFonts w:ascii="Angsana New" w:hAnsi="Angsana New"/>
          <w:sz w:val="30"/>
          <w:szCs w:val="30"/>
        </w:rPr>
        <w:t xml:space="preserve"> </w:t>
      </w:r>
      <w:r w:rsidR="002C7661" w:rsidRPr="00404386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="002C7661" w:rsidRPr="00404386">
        <w:rPr>
          <w:rFonts w:ascii="Angsana New" w:hAnsi="Angsana New"/>
          <w:sz w:val="30"/>
          <w:szCs w:val="30"/>
        </w:rPr>
        <w:t xml:space="preserve">9.92 </w:t>
      </w:r>
      <w:r w:rsidR="002C7661" w:rsidRPr="00404386">
        <w:rPr>
          <w:rFonts w:ascii="Angsana New" w:hAnsi="Angsana New"/>
          <w:sz w:val="30"/>
          <w:szCs w:val="30"/>
          <w:cs/>
        </w:rPr>
        <w:t xml:space="preserve">ล้านบาท </w:t>
      </w:r>
      <w:r w:rsidR="009E6232" w:rsidRPr="00404386">
        <w:rPr>
          <w:rFonts w:ascii="Angsana New" w:hAnsi="Angsana New"/>
          <w:sz w:val="30"/>
          <w:szCs w:val="30"/>
          <w:cs/>
        </w:rPr>
        <w:t>กลุ่มบริษัทรับรู</w:t>
      </w:r>
      <w:r w:rsidR="009E6232" w:rsidRPr="00404386">
        <w:rPr>
          <w:rFonts w:ascii="Angsana New" w:hAnsi="Angsana New" w:hint="cs"/>
          <w:sz w:val="30"/>
          <w:szCs w:val="30"/>
          <w:cs/>
        </w:rPr>
        <w:t>้</w:t>
      </w:r>
      <w:r w:rsidR="009E6232" w:rsidRPr="00404386">
        <w:rPr>
          <w:rFonts w:ascii="Angsana New" w:hAnsi="Angsana New"/>
          <w:sz w:val="30"/>
          <w:szCs w:val="30"/>
          <w:cs/>
        </w:rPr>
        <w:t xml:space="preserve">ส่วนขาดจากการรวมธุรกิจภายใต้การควบคุมเดียวกันจำนวน </w:t>
      </w:r>
      <w:r w:rsidR="00E01DDC" w:rsidRPr="00404386">
        <w:rPr>
          <w:rFonts w:ascii="Angsana New" w:hAnsi="Angsana New"/>
          <w:sz w:val="30"/>
          <w:szCs w:val="30"/>
        </w:rPr>
        <w:t>16.</w:t>
      </w:r>
      <w:r w:rsidR="009A7A2A" w:rsidRPr="00404386">
        <w:rPr>
          <w:rFonts w:ascii="Angsana New" w:hAnsi="Angsana New"/>
          <w:sz w:val="30"/>
          <w:szCs w:val="30"/>
        </w:rPr>
        <w:t>18</w:t>
      </w:r>
      <w:r w:rsidR="009E6232" w:rsidRPr="00404386">
        <w:rPr>
          <w:rFonts w:ascii="Angsana New" w:hAnsi="Angsana New"/>
          <w:sz w:val="30"/>
          <w:szCs w:val="30"/>
        </w:rPr>
        <w:t xml:space="preserve"> </w:t>
      </w:r>
      <w:r w:rsidR="009E6232" w:rsidRPr="00404386">
        <w:rPr>
          <w:rFonts w:ascii="Angsana New" w:hAnsi="Angsana New"/>
          <w:sz w:val="30"/>
          <w:szCs w:val="30"/>
          <w:cs/>
        </w:rPr>
        <w:t>ล้าน</w:t>
      </w:r>
      <w:r w:rsidR="007355A7" w:rsidRPr="00404386">
        <w:rPr>
          <w:rFonts w:ascii="Angsana New" w:hAnsi="Angsana New" w:hint="cs"/>
          <w:sz w:val="30"/>
          <w:szCs w:val="30"/>
          <w:cs/>
        </w:rPr>
        <w:t>บาท</w:t>
      </w:r>
    </w:p>
    <w:p w14:paraId="38A76C4C" w14:textId="77777777" w:rsidR="00B172AC" w:rsidRDefault="00B1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ED4D81" w14:textId="77777777" w:rsidR="009E6232" w:rsidRPr="00404386" w:rsidRDefault="009E6232" w:rsidP="000877D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438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การซื้อบริษัทย่อย</w:t>
      </w:r>
    </w:p>
    <w:p w14:paraId="47C32B73" w14:textId="77777777" w:rsidR="00A6010E" w:rsidRPr="00404386" w:rsidRDefault="00A6010E" w:rsidP="00FA62A2">
      <w:pPr>
        <w:pStyle w:val="BodyText"/>
        <w:spacing w:after="0" w:line="230" w:lineRule="auto"/>
        <w:ind w:right="27"/>
        <w:jc w:val="thaiDistribute"/>
        <w:rPr>
          <w:rFonts w:ascii="Angsana New" w:hAnsi="Angsana New"/>
          <w:sz w:val="10"/>
          <w:szCs w:val="10"/>
        </w:rPr>
      </w:pPr>
    </w:p>
    <w:p w14:paraId="2566AF99" w14:textId="50353EC9" w:rsidR="009A7A2A" w:rsidRDefault="00901B99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ในระหว่าง</w:t>
      </w:r>
      <w:r w:rsidR="00401A0B" w:rsidRPr="00404386">
        <w:rPr>
          <w:rFonts w:ascii="Angsana New" w:hAnsi="Angsana New" w:hint="cs"/>
          <w:sz w:val="30"/>
          <w:szCs w:val="30"/>
          <w:cs/>
        </w:rPr>
        <w:t>งวด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="00401A0B" w:rsidRPr="0040438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C74C1" w:rsidRPr="00404386">
        <w:rPr>
          <w:rFonts w:ascii="Angsana New" w:hAnsi="Angsana New"/>
          <w:sz w:val="30"/>
          <w:szCs w:val="30"/>
        </w:rPr>
        <w:t>30</w:t>
      </w:r>
      <w:r w:rsidR="00401A0B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="00401A0B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FC74C1" w:rsidRPr="00404386">
        <w:rPr>
          <w:rFonts w:ascii="Angsana New" w:hAnsi="Angsana New"/>
          <w:sz w:val="30"/>
          <w:szCs w:val="30"/>
        </w:rPr>
        <w:t>2562</w:t>
      </w:r>
      <w:r w:rsidR="00401A0B" w:rsidRPr="00404386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="00D510B7" w:rsidRPr="00404386">
        <w:rPr>
          <w:rFonts w:ascii="Angsana New" w:hAnsi="Angsana New" w:hint="cs"/>
          <w:sz w:val="30"/>
          <w:szCs w:val="30"/>
          <w:cs/>
        </w:rPr>
        <w:t>กลุ่มบริษัทได้มาซึ่งอำนาจควบคุมในบริษัทต่างๆ</w:t>
      </w:r>
      <w:r w:rsidR="00D510B7" w:rsidRPr="00404386">
        <w:rPr>
          <w:rFonts w:ascii="Angsana New" w:hAnsi="Angsana New"/>
          <w:sz w:val="30"/>
          <w:szCs w:val="30"/>
        </w:rPr>
        <w:t xml:space="preserve"> </w:t>
      </w:r>
      <w:r w:rsidR="00D510B7" w:rsidRPr="00404386">
        <w:rPr>
          <w:rFonts w:ascii="Angsana New" w:hAnsi="Angsana New" w:hint="cs"/>
          <w:sz w:val="30"/>
          <w:szCs w:val="30"/>
          <w:cs/>
        </w:rPr>
        <w:t>โดยการซื้อหุ้นทุนและสิทธิออกเสียงในบริษัทต่างๆ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ซึ่งอยู่ภายใต้การควบคุมของผู้ถือหุ้นในลำดับสูงสุดเดียวกันทั้งก่อนและหลังจากวันซื้อบริษัทย่อย</w:t>
      </w:r>
      <w:r w:rsidR="00D510B7" w:rsidRPr="00404386">
        <w:rPr>
          <w:rFonts w:ascii="Angsana New" w:hAnsi="Angsana New"/>
          <w:sz w:val="30"/>
          <w:szCs w:val="30"/>
        </w:rPr>
        <w:t xml:space="preserve"> </w:t>
      </w:r>
      <w:r w:rsidR="00D510B7" w:rsidRPr="00404386">
        <w:rPr>
          <w:rFonts w:ascii="Angsana New" w:hAnsi="Angsana New" w:hint="cs"/>
          <w:sz w:val="30"/>
          <w:szCs w:val="30"/>
          <w:cs/>
        </w:rPr>
        <w:t>และการควบคุมนั้นไม่เป็นการควบคุมชั่วคราว</w:t>
      </w:r>
      <w:r w:rsidR="00D510B7" w:rsidRPr="00404386">
        <w:rPr>
          <w:rFonts w:ascii="Angsana New" w:hAnsi="Angsana New"/>
          <w:sz w:val="30"/>
          <w:szCs w:val="30"/>
        </w:rPr>
        <w:t xml:space="preserve"> </w:t>
      </w:r>
      <w:r w:rsidR="00D510B7" w:rsidRPr="00404386">
        <w:rPr>
          <w:rFonts w:ascii="Angsana New" w:hAnsi="Angsana New"/>
          <w:sz w:val="30"/>
          <w:szCs w:val="30"/>
          <w:cs/>
        </w:rPr>
        <w:t>ดังนั้นงบการเงินรวมของบริษัทจึงถูก</w:t>
      </w:r>
      <w:r w:rsidR="003173E1" w:rsidRPr="00404386">
        <w:rPr>
          <w:rFonts w:ascii="Angsana New" w:hAnsi="Angsana New"/>
          <w:sz w:val="30"/>
          <w:szCs w:val="30"/>
        </w:rPr>
        <w:t xml:space="preserve">     </w:t>
      </w:r>
      <w:r w:rsidR="00D510B7" w:rsidRPr="00404386">
        <w:rPr>
          <w:rFonts w:ascii="Angsana New" w:hAnsi="Angsana New"/>
          <w:sz w:val="30"/>
          <w:szCs w:val="30"/>
          <w:cs/>
        </w:rPr>
        <w:t>จัดทำขึ้นภายใต้เกณฑ์การรวมธุรกิจของกิจการที่อยู่ภายใต้การควบคุมเดียวกัน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</w:t>
      </w:r>
      <w:r w:rsidR="003173E1" w:rsidRPr="00404386">
        <w:rPr>
          <w:rFonts w:ascii="Angsana New" w:hAnsi="Angsana New"/>
          <w:sz w:val="30"/>
          <w:szCs w:val="30"/>
        </w:rPr>
        <w:t xml:space="preserve">      </w:t>
      </w:r>
      <w:r w:rsidR="00D510B7" w:rsidRPr="00404386">
        <w:rPr>
          <w:rFonts w:ascii="Angsana New" w:hAnsi="Angsana New"/>
          <w:sz w:val="30"/>
          <w:szCs w:val="30"/>
          <w:cs/>
        </w:rPr>
        <w:t>เป็นหน่วยเศรษฐกิจเดียวกันตั้งแต่ก่อนวันที่</w:t>
      </w:r>
      <w:r w:rsidR="00D510B7" w:rsidRPr="00404386">
        <w:rPr>
          <w:rFonts w:ascii="Angsana New" w:hAnsi="Angsana New"/>
          <w:sz w:val="30"/>
          <w:szCs w:val="30"/>
        </w:rPr>
        <w:t xml:space="preserve"> </w:t>
      </w:r>
      <w:r w:rsidR="00CA47C8" w:rsidRPr="00404386">
        <w:rPr>
          <w:rFonts w:ascii="Angsana New" w:hAnsi="Angsana New"/>
          <w:sz w:val="30"/>
          <w:szCs w:val="30"/>
        </w:rPr>
        <w:t>1</w:t>
      </w:r>
      <w:r w:rsidR="00D510B7" w:rsidRPr="00404386">
        <w:rPr>
          <w:rFonts w:ascii="Angsana New" w:hAnsi="Angsana New"/>
          <w:sz w:val="30"/>
          <w:szCs w:val="30"/>
          <w:cs/>
        </w:rPr>
        <w:t xml:space="preserve"> มกราคม </w:t>
      </w:r>
      <w:r w:rsidR="00A70B74" w:rsidRPr="00404386">
        <w:rPr>
          <w:rFonts w:ascii="Angsana New" w:hAnsi="Angsana New"/>
          <w:sz w:val="30"/>
          <w:szCs w:val="30"/>
        </w:rPr>
        <w:t>25</w:t>
      </w:r>
      <w:r w:rsidR="00D510B7" w:rsidRPr="00404386">
        <w:rPr>
          <w:rFonts w:ascii="Angsana New" w:hAnsi="Angsana New"/>
          <w:sz w:val="30"/>
          <w:szCs w:val="30"/>
        </w:rPr>
        <w:t>6</w:t>
      </w:r>
      <w:r w:rsidR="009A7A2A" w:rsidRPr="00404386">
        <w:rPr>
          <w:rFonts w:ascii="Angsana New" w:hAnsi="Angsana New"/>
          <w:sz w:val="30"/>
          <w:szCs w:val="30"/>
        </w:rPr>
        <w:t>1</w:t>
      </w:r>
      <w:r w:rsidR="00D510B7" w:rsidRPr="00404386">
        <w:rPr>
          <w:rFonts w:ascii="Angsana New" w:hAnsi="Angsana New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</w:t>
      </w:r>
      <w:r w:rsidR="002B39D8" w:rsidRPr="00404386">
        <w:rPr>
          <w:rFonts w:ascii="Angsana New" w:hAnsi="Angsana New"/>
          <w:sz w:val="30"/>
          <w:szCs w:val="30"/>
          <w:cs/>
        </w:rPr>
        <w:t>วันที่</w:t>
      </w:r>
      <w:r w:rsidR="00D510B7" w:rsidRPr="00404386">
        <w:rPr>
          <w:rFonts w:ascii="Angsana New" w:hAnsi="Angsana New"/>
          <w:sz w:val="30"/>
          <w:szCs w:val="30"/>
          <w:cs/>
        </w:rPr>
        <w:t xml:space="preserve"> </w:t>
      </w:r>
      <w:r w:rsidR="00CA47C8" w:rsidRPr="00404386">
        <w:rPr>
          <w:rFonts w:ascii="Angsana New" w:hAnsi="Angsana New"/>
          <w:sz w:val="30"/>
          <w:szCs w:val="30"/>
        </w:rPr>
        <w:t>1</w:t>
      </w:r>
      <w:r w:rsidR="002B39D8" w:rsidRPr="00404386">
        <w:rPr>
          <w:rFonts w:ascii="Angsana New" w:hAnsi="Angsana New"/>
          <w:sz w:val="30"/>
          <w:szCs w:val="30"/>
          <w:cs/>
        </w:rPr>
        <w:t xml:space="preserve"> มกราคม </w:t>
      </w:r>
      <w:r w:rsidR="00CA47C8" w:rsidRPr="00404386">
        <w:rPr>
          <w:rFonts w:ascii="Angsana New" w:hAnsi="Angsana New"/>
          <w:sz w:val="30"/>
          <w:szCs w:val="30"/>
        </w:rPr>
        <w:t>25</w:t>
      </w:r>
      <w:r w:rsidR="002B39D8" w:rsidRPr="00404386">
        <w:rPr>
          <w:rFonts w:ascii="Angsana New" w:hAnsi="Angsana New"/>
          <w:sz w:val="30"/>
          <w:szCs w:val="30"/>
        </w:rPr>
        <w:t>61</w:t>
      </w:r>
      <w:r w:rsidR="002B39D8" w:rsidRPr="00404386">
        <w:rPr>
          <w:rFonts w:ascii="Angsana New" w:hAnsi="Angsana New"/>
          <w:sz w:val="30"/>
          <w:szCs w:val="30"/>
          <w:cs/>
        </w:rPr>
        <w:t xml:space="preserve"> </w:t>
      </w:r>
      <w:r w:rsidR="00D510B7" w:rsidRPr="00404386">
        <w:rPr>
          <w:rFonts w:ascii="Angsana New" w:hAnsi="Angsana New"/>
          <w:sz w:val="30"/>
          <w:szCs w:val="30"/>
          <w:cs/>
        </w:rPr>
        <w:t xml:space="preserve">บริษัทได้แสดงงบแสดงฐานะการเงินรวม ณ วันที่ </w:t>
      </w:r>
      <w:r w:rsidR="00A70B74" w:rsidRPr="00404386">
        <w:rPr>
          <w:rFonts w:ascii="Angsana New" w:hAnsi="Angsana New"/>
          <w:sz w:val="30"/>
          <w:szCs w:val="30"/>
        </w:rPr>
        <w:t>31</w:t>
      </w:r>
      <w:r w:rsidR="00D510B7" w:rsidRPr="00404386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D510B7" w:rsidRPr="00404386">
        <w:rPr>
          <w:rFonts w:ascii="Angsana New" w:hAnsi="Angsana New"/>
          <w:sz w:val="30"/>
          <w:szCs w:val="30"/>
        </w:rPr>
        <w:t>61</w:t>
      </w:r>
      <w:r w:rsidR="00D510B7" w:rsidRPr="00404386">
        <w:rPr>
          <w:rFonts w:ascii="Angsana New" w:hAnsi="Angsana New"/>
          <w:sz w:val="30"/>
          <w:szCs w:val="30"/>
          <w:cs/>
        </w:rPr>
        <w:t xml:space="preserve"> และ ณ วันที่</w:t>
      </w:r>
      <w:r w:rsidR="00D510B7" w:rsidRPr="00404386">
        <w:rPr>
          <w:rFonts w:ascii="Angsana New" w:hAnsi="Angsana New"/>
          <w:sz w:val="30"/>
          <w:szCs w:val="30"/>
        </w:rPr>
        <w:t xml:space="preserve"> </w:t>
      </w:r>
      <w:r w:rsidR="009E6E6F"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="009E6E6F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9E6E6F" w:rsidRPr="00404386">
        <w:rPr>
          <w:rFonts w:ascii="Angsana New" w:hAnsi="Angsana New"/>
          <w:sz w:val="30"/>
          <w:szCs w:val="30"/>
        </w:rPr>
        <w:t>2562</w:t>
      </w:r>
      <w:r w:rsidR="00D510B7" w:rsidRPr="00404386">
        <w:rPr>
          <w:rFonts w:ascii="Angsana New" w:hAnsi="Angsana New"/>
          <w:sz w:val="30"/>
          <w:szCs w:val="30"/>
        </w:rPr>
        <w:t xml:space="preserve"> </w:t>
      </w:r>
      <w:r w:rsidR="00D510B7" w:rsidRPr="00404386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2C636F" w:rsidRPr="00404386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110A31" w:rsidRPr="00404386">
        <w:rPr>
          <w:rFonts w:ascii="Angsana New" w:hAnsi="Angsana New"/>
          <w:sz w:val="30"/>
          <w:szCs w:val="30"/>
          <w:cs/>
        </w:rPr>
        <w:t>เก้า</w:t>
      </w:r>
      <w:r w:rsidR="002C636F" w:rsidRPr="00404386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BB1C14" w:rsidRPr="00404386">
        <w:rPr>
          <w:rFonts w:ascii="Angsana New" w:hAnsi="Angsana New"/>
          <w:sz w:val="30"/>
          <w:szCs w:val="30"/>
        </w:rPr>
        <w:t xml:space="preserve"> </w:t>
      </w:r>
      <w:r w:rsidR="003173E1" w:rsidRPr="00404386">
        <w:rPr>
          <w:rFonts w:ascii="Angsana New" w:hAnsi="Angsana New"/>
          <w:sz w:val="30"/>
          <w:szCs w:val="30"/>
        </w:rPr>
        <w:t xml:space="preserve">        </w:t>
      </w:r>
      <w:r w:rsidR="002C636F" w:rsidRPr="00404386">
        <w:rPr>
          <w:rFonts w:ascii="Angsana New" w:hAnsi="Angsana New"/>
          <w:sz w:val="30"/>
          <w:szCs w:val="30"/>
        </w:rPr>
        <w:t>30</w:t>
      </w:r>
      <w:r w:rsidR="002C636F" w:rsidRPr="00404386">
        <w:rPr>
          <w:rFonts w:ascii="Angsana New" w:hAnsi="Angsana New"/>
          <w:sz w:val="30"/>
          <w:szCs w:val="30"/>
          <w:cs/>
        </w:rPr>
        <w:t xml:space="preserve"> </w:t>
      </w:r>
      <w:r w:rsidR="000652B5" w:rsidRPr="00404386">
        <w:rPr>
          <w:rFonts w:ascii="Angsana New" w:hAnsi="Angsana New"/>
          <w:sz w:val="30"/>
          <w:szCs w:val="30"/>
          <w:cs/>
        </w:rPr>
        <w:t>กันยายน</w:t>
      </w:r>
      <w:r w:rsidR="002C636F" w:rsidRPr="00404386">
        <w:rPr>
          <w:rFonts w:ascii="Angsana New" w:hAnsi="Angsana New"/>
          <w:sz w:val="30"/>
          <w:szCs w:val="30"/>
          <w:cs/>
        </w:rPr>
        <w:t xml:space="preserve"> </w:t>
      </w:r>
      <w:r w:rsidR="002C636F" w:rsidRPr="00404386">
        <w:rPr>
          <w:rFonts w:ascii="Angsana New" w:hAnsi="Angsana New"/>
          <w:sz w:val="30"/>
          <w:szCs w:val="30"/>
        </w:rPr>
        <w:t xml:space="preserve">2562 </w:t>
      </w:r>
      <w:r w:rsidR="009B04D3" w:rsidRPr="004043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9B04D3" w:rsidRPr="00404386">
        <w:rPr>
          <w:rFonts w:ascii="Angsana New" w:hAnsi="Angsana New"/>
          <w:sz w:val="30"/>
          <w:szCs w:val="30"/>
        </w:rPr>
        <w:t xml:space="preserve">2561 </w:t>
      </w:r>
      <w:r w:rsidR="00D510B7" w:rsidRPr="0040438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2C636F" w:rsidRPr="00404386">
        <w:rPr>
          <w:rFonts w:ascii="Angsana New" w:hAnsi="Angsana New" w:hint="cs"/>
          <w:sz w:val="30"/>
          <w:szCs w:val="30"/>
          <w:cs/>
        </w:rPr>
        <w:t>รวมและงบกระแสเงินสดรวม</w:t>
      </w:r>
      <w:r w:rsidR="002C636F" w:rsidRPr="00404386">
        <w:rPr>
          <w:rFonts w:ascii="Angsana New" w:hAnsi="Angsana New"/>
          <w:sz w:val="30"/>
          <w:szCs w:val="30"/>
          <w:cs/>
        </w:rPr>
        <w:t>สำหรับงวด</w:t>
      </w:r>
      <w:r w:rsidR="00110A31" w:rsidRPr="00404386">
        <w:rPr>
          <w:rFonts w:ascii="Angsana New" w:hAnsi="Angsana New"/>
          <w:spacing w:val="-6"/>
          <w:sz w:val="30"/>
          <w:szCs w:val="30"/>
          <w:cs/>
        </w:rPr>
        <w:t>เก้า</w:t>
      </w:r>
      <w:r w:rsidR="002C636F" w:rsidRPr="00404386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2C636F" w:rsidRPr="00404386">
        <w:rPr>
          <w:rFonts w:ascii="Angsana New" w:hAnsi="Angsana New"/>
          <w:spacing w:val="-6"/>
          <w:sz w:val="30"/>
          <w:szCs w:val="30"/>
        </w:rPr>
        <w:t>30</w:t>
      </w:r>
      <w:r w:rsidR="002C636F" w:rsidRPr="004043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652B5" w:rsidRPr="00404386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2C636F" w:rsidRPr="004043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C636F" w:rsidRPr="00404386">
        <w:rPr>
          <w:rFonts w:ascii="Angsana New" w:hAnsi="Angsana New"/>
          <w:spacing w:val="-6"/>
          <w:sz w:val="30"/>
          <w:szCs w:val="30"/>
        </w:rPr>
        <w:t>2562</w:t>
      </w:r>
      <w:r w:rsidR="002C636F"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2C636F" w:rsidRPr="00404386">
        <w:rPr>
          <w:rFonts w:ascii="Angsana New" w:hAnsi="Angsana New"/>
          <w:spacing w:val="-6"/>
          <w:sz w:val="30"/>
          <w:szCs w:val="30"/>
        </w:rPr>
        <w:t xml:space="preserve">2561 </w:t>
      </w:r>
      <w:r w:rsidR="002C636F" w:rsidRPr="00404386">
        <w:rPr>
          <w:rFonts w:ascii="Angsana New" w:hAnsi="Angsana New" w:hint="cs"/>
          <w:spacing w:val="-6"/>
          <w:sz w:val="30"/>
          <w:szCs w:val="30"/>
          <w:cs/>
        </w:rPr>
        <w:t>รวมถึงหมายเหตุประกอบงบการเงินรวมก่อนการจัดโครงสร้างธุรกิจ</w:t>
      </w:r>
      <w:r w:rsidR="002C636F" w:rsidRPr="00404386">
        <w:rPr>
          <w:rFonts w:ascii="Angsana New" w:hAnsi="Angsana New" w:hint="cs"/>
          <w:sz w:val="30"/>
          <w:szCs w:val="30"/>
          <w:cs/>
        </w:rPr>
        <w:t xml:space="preserve"> เพื่อเป็นข้อมูลให้แก่ผู้ใช้งบการเงินสามารถใช้ในการเปรียบเทียบได้</w:t>
      </w:r>
    </w:p>
    <w:p w14:paraId="25B69497" w14:textId="77777777" w:rsidR="00A66B91" w:rsidRPr="00404386" w:rsidRDefault="00A66B91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2454C42" w14:textId="5E9B553F" w:rsidR="00901B99" w:rsidRPr="00404386" w:rsidRDefault="00D510B7" w:rsidP="00FA62A2">
      <w:pPr>
        <w:pStyle w:val="BodyText"/>
        <w:spacing w:after="0" w:line="23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378B3540" w14:textId="77777777" w:rsidR="007B71CE" w:rsidRPr="004E7F8A" w:rsidRDefault="007B71CE" w:rsidP="00FA62A2">
      <w:pPr>
        <w:pStyle w:val="BodyText"/>
        <w:spacing w:after="0" w:line="230" w:lineRule="auto"/>
        <w:ind w:left="540" w:right="27"/>
        <w:jc w:val="thaiDistribute"/>
        <w:rPr>
          <w:rFonts w:ascii="Angsana New" w:hAnsi="Angsana New"/>
          <w:sz w:val="30"/>
          <w:szCs w:val="30"/>
          <w:vertAlign w:val="subscript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350"/>
        <w:gridCol w:w="270"/>
        <w:gridCol w:w="1170"/>
        <w:gridCol w:w="270"/>
        <w:gridCol w:w="990"/>
        <w:gridCol w:w="270"/>
        <w:gridCol w:w="990"/>
        <w:gridCol w:w="270"/>
        <w:gridCol w:w="1260"/>
      </w:tblGrid>
      <w:tr w:rsidR="00901B99" w:rsidRPr="00404386" w14:paraId="6556CB7E" w14:textId="77777777" w:rsidTr="00C90F15">
        <w:trPr>
          <w:trHeight w:val="20"/>
          <w:tblHeader/>
        </w:trPr>
        <w:tc>
          <w:tcPr>
            <w:tcW w:w="2520" w:type="dxa"/>
          </w:tcPr>
          <w:p w14:paraId="7286B7B5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187367"/>
          </w:p>
          <w:p w14:paraId="35429B55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4DDA07" w14:textId="77777777" w:rsidR="001F02A8" w:rsidRPr="00404386" w:rsidRDefault="001F02A8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B229B0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2DF63B67" w14:textId="77777777" w:rsidR="00901B99" w:rsidRPr="00404386" w:rsidRDefault="00901B99" w:rsidP="00FA62A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519890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56A45B" w14:textId="77777777" w:rsidR="001F02A8" w:rsidRPr="00404386" w:rsidRDefault="001F02A8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EBFAF2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06DF1E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วันที่ซื้อ</w:t>
            </w:r>
          </w:p>
        </w:tc>
        <w:tc>
          <w:tcPr>
            <w:tcW w:w="270" w:type="dxa"/>
          </w:tcPr>
          <w:p w14:paraId="23AA6D7F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74AE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84255B" w14:textId="77777777" w:rsidR="001F02A8" w:rsidRPr="00404386" w:rsidRDefault="001F02A8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99EE59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7A59A173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70" w:type="dxa"/>
          </w:tcPr>
          <w:p w14:paraId="5B939FCD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67262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3EFD8D" w14:textId="77777777" w:rsidR="001F02A8" w:rsidRPr="00404386" w:rsidRDefault="001F02A8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D921643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486CF4E9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70" w:type="dxa"/>
          </w:tcPr>
          <w:p w14:paraId="16FC700E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381A8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="00B827ED"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  <w:p w14:paraId="1D71E931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60BCAA7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A37F0" w14:textId="77777777" w:rsidR="001F02A8" w:rsidRPr="00404386" w:rsidRDefault="001F02A8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="00D45942"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</w:t>
            </w:r>
          </w:p>
          <w:p w14:paraId="6EF0F921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</w:t>
            </w:r>
          </w:p>
          <w:p w14:paraId="2D926C70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ปรับโครงสร้างทางธุรกิจ</w:t>
            </w:r>
          </w:p>
        </w:tc>
      </w:tr>
      <w:tr w:rsidR="00901B99" w:rsidRPr="00404386" w14:paraId="7F319EAD" w14:textId="77777777" w:rsidTr="00C90F15">
        <w:trPr>
          <w:trHeight w:val="20"/>
          <w:tblHeader/>
        </w:trPr>
        <w:tc>
          <w:tcPr>
            <w:tcW w:w="2520" w:type="dxa"/>
            <w:shd w:val="clear" w:color="auto" w:fill="auto"/>
          </w:tcPr>
          <w:p w14:paraId="4DC99390" w14:textId="77777777" w:rsidR="00901B99" w:rsidRPr="00404386" w:rsidRDefault="00901B99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2EDFA4" w14:textId="77777777" w:rsidR="00901B99" w:rsidRPr="00404386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4678BC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929C2F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7EB9C0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7A8CC33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5"/>
          </w:tcPr>
          <w:p w14:paraId="61AE8503" w14:textId="77777777" w:rsidR="00901B99" w:rsidRPr="00404386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1B99" w:rsidRPr="00404386" w14:paraId="2EEB427F" w14:textId="77777777" w:rsidTr="00C90F15">
        <w:trPr>
          <w:trHeight w:val="20"/>
        </w:trPr>
        <w:tc>
          <w:tcPr>
            <w:tcW w:w="2520" w:type="dxa"/>
          </w:tcPr>
          <w:p w14:paraId="2DA143D7" w14:textId="77777777" w:rsidR="00901B99" w:rsidRPr="00404386" w:rsidRDefault="00901B99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1EB465A6" w14:textId="77777777" w:rsidR="00901B99" w:rsidRPr="00404386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AC6348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6969B2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088F68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725608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5B552A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DEE13B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737E61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C44972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427E12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1B99" w:rsidRPr="00404386" w14:paraId="0AAB861C" w14:textId="77777777" w:rsidTr="00C90F15">
        <w:trPr>
          <w:trHeight w:val="20"/>
        </w:trPr>
        <w:tc>
          <w:tcPr>
            <w:tcW w:w="2520" w:type="dxa"/>
          </w:tcPr>
          <w:p w14:paraId="1262C055" w14:textId="77777777" w:rsidR="00901B99" w:rsidRPr="00404386" w:rsidRDefault="00901B99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0058E" w:rsidRPr="00404386">
              <w:rPr>
                <w:rFonts w:ascii="Angsana New" w:hAnsi="Angsana New" w:hint="cs"/>
                <w:sz w:val="30"/>
                <w:szCs w:val="30"/>
                <w:cs/>
              </w:rPr>
              <w:t>วรรณเจริญกิจ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71792736" w14:textId="77777777" w:rsidR="00901B99" w:rsidRPr="00404386" w:rsidRDefault="00901B99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E23482" w14:textId="77777777" w:rsidR="00901B99" w:rsidRPr="00404386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053CAA" w14:textId="77777777" w:rsidR="00901B99" w:rsidRPr="00404386" w:rsidRDefault="00A0058E" w:rsidP="00FA62A2">
            <w:pPr>
              <w:tabs>
                <w:tab w:val="clear" w:pos="227"/>
                <w:tab w:val="clear" w:pos="907"/>
                <w:tab w:val="left" w:pos="522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F50CA4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F2C2FA" w14:textId="77777777" w:rsidR="00901B99" w:rsidRPr="00404386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100.00</w:t>
            </w:r>
          </w:p>
          <w:p w14:paraId="622EAAAA" w14:textId="77777777" w:rsidR="00901B99" w:rsidRPr="00404386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1E4A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4D141" w14:textId="77777777" w:rsidR="00901B99" w:rsidRPr="00404386" w:rsidRDefault="00B5127A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270" w:type="dxa"/>
          </w:tcPr>
          <w:p w14:paraId="446C7252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6A871D" w14:textId="77777777" w:rsidR="00901B99" w:rsidRPr="00404386" w:rsidRDefault="001C72A9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="000E4F9C" w:rsidRPr="00404386">
              <w:rPr>
                <w:rFonts w:ascii="Angsana New" w:hAnsi="Angsana New"/>
                <w:sz w:val="30"/>
                <w:szCs w:val="30"/>
              </w:rPr>
              <w:t>9,</w:t>
            </w:r>
            <w:r w:rsidR="005C2A81" w:rsidRPr="00404386">
              <w:rPr>
                <w:rFonts w:ascii="Angsana New" w:hAnsi="Angsana New"/>
                <w:sz w:val="30"/>
                <w:szCs w:val="30"/>
              </w:rPr>
              <w:t>9</w:t>
            </w:r>
            <w:r w:rsidR="003A6E9C" w:rsidRPr="00404386">
              <w:rPr>
                <w:rFonts w:ascii="Angsana New" w:hAnsi="Angsana New"/>
                <w:sz w:val="30"/>
                <w:szCs w:val="30"/>
              </w:rPr>
              <w:t>19</w:t>
            </w:r>
            <w:r w:rsidR="000E4F9C"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CE166A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3EA0CB" w14:textId="77777777" w:rsidR="00901B99" w:rsidRPr="00404386" w:rsidRDefault="003239A1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="00B5127A" w:rsidRPr="00404386">
              <w:rPr>
                <w:rFonts w:ascii="Angsana New" w:hAnsi="Angsana New"/>
                <w:sz w:val="30"/>
                <w:szCs w:val="30"/>
              </w:rPr>
              <w:t>16,18</w:t>
            </w:r>
            <w:r w:rsidR="003A6E9C" w:rsidRPr="00404386">
              <w:rPr>
                <w:rFonts w:ascii="Angsana New" w:hAnsi="Angsana New"/>
                <w:sz w:val="30"/>
                <w:szCs w:val="30"/>
              </w:rPr>
              <w:t>2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1B99" w:rsidRPr="00404386" w14:paraId="1346D8B1" w14:textId="77777777" w:rsidTr="00C90F15">
        <w:trPr>
          <w:trHeight w:val="20"/>
        </w:trPr>
        <w:tc>
          <w:tcPr>
            <w:tcW w:w="2520" w:type="dxa"/>
          </w:tcPr>
          <w:p w14:paraId="7144851C" w14:textId="77777777" w:rsidR="00901B99" w:rsidRPr="00404386" w:rsidRDefault="00901B99" w:rsidP="00FA62A2">
            <w:pPr>
              <w:spacing w:line="23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0058E"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แอสเสท เวิรด์ </w:t>
            </w:r>
            <w:r w:rsidR="009E6E6F" w:rsidRPr="00404386">
              <w:rPr>
                <w:rFonts w:ascii="Angsana New" w:hAnsi="Angsana New"/>
                <w:sz w:val="30"/>
                <w:szCs w:val="30"/>
              </w:rPr>
              <w:br/>
            </w:r>
            <w:r w:rsidR="00A0058E" w:rsidRPr="00404386">
              <w:rPr>
                <w:rFonts w:ascii="Angsana New" w:hAnsi="Angsana New" w:hint="cs"/>
                <w:sz w:val="30"/>
                <w:szCs w:val="30"/>
                <w:cs/>
              </w:rPr>
              <w:t>เทรดดิ้ง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CB37210" w14:textId="77777777" w:rsidR="00901B99" w:rsidRPr="00404386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2BC96C" w14:textId="77777777" w:rsidR="00901B99" w:rsidRPr="00404386" w:rsidRDefault="00A0058E" w:rsidP="00FA62A2">
            <w:pPr>
              <w:tabs>
                <w:tab w:val="clear" w:pos="227"/>
                <w:tab w:val="clear" w:pos="907"/>
                <w:tab w:val="left" w:pos="522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DB0695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984D83" w14:textId="77777777" w:rsidR="00901B99" w:rsidRPr="00404386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100.00</w:t>
            </w:r>
          </w:p>
          <w:p w14:paraId="27E243BA" w14:textId="77777777" w:rsidR="00901B99" w:rsidRPr="00404386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D05B3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E06750" w14:textId="77777777" w:rsidR="00901B99" w:rsidRPr="00404386" w:rsidRDefault="00B5127A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AE8463F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DBC517" w14:textId="77777777" w:rsidR="00901B99" w:rsidRPr="00404386" w:rsidRDefault="001C72A9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="000E4F9C" w:rsidRPr="00404386">
              <w:rPr>
                <w:rFonts w:ascii="Angsana New" w:hAnsi="Angsana New"/>
                <w:sz w:val="30"/>
                <w:szCs w:val="30"/>
              </w:rPr>
              <w:t>11,346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24D3E7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E228E0" w14:textId="77777777" w:rsidR="00901B99" w:rsidRPr="00404386" w:rsidRDefault="003239A1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="00B5127A" w:rsidRPr="00404386">
              <w:rPr>
                <w:rFonts w:ascii="Angsana New" w:hAnsi="Angsana New"/>
                <w:sz w:val="30"/>
                <w:szCs w:val="30"/>
              </w:rPr>
              <w:t>11,446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1B99" w:rsidRPr="00404386" w14:paraId="6FEE7F50" w14:textId="77777777" w:rsidTr="00C90F15">
        <w:trPr>
          <w:trHeight w:val="20"/>
        </w:trPr>
        <w:tc>
          <w:tcPr>
            <w:tcW w:w="2520" w:type="dxa"/>
          </w:tcPr>
          <w:p w14:paraId="1FF3C470" w14:textId="77777777" w:rsidR="00901B99" w:rsidRPr="00404386" w:rsidRDefault="00901B99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5C3B0C3" w14:textId="77777777" w:rsidR="00901B99" w:rsidRPr="00404386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610BE6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122EF9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A0FE0A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3EC1F1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A2FB36" w14:textId="77777777" w:rsidR="00901B99" w:rsidRPr="00404386" w:rsidRDefault="000E4F9C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6,363</w:t>
            </w:r>
          </w:p>
        </w:tc>
        <w:tc>
          <w:tcPr>
            <w:tcW w:w="270" w:type="dxa"/>
          </w:tcPr>
          <w:p w14:paraId="718C3D73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1E6847" w14:textId="77777777" w:rsidR="00901B99" w:rsidRPr="00404386" w:rsidRDefault="004C5382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E4F9C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FE5E5F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2A81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3A6E9C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933D3E" w14:textId="77777777" w:rsidR="00901B99" w:rsidRPr="00404386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A13803" w14:textId="77777777" w:rsidR="00901B99" w:rsidRPr="00404386" w:rsidRDefault="003239A1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4EB1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27,6</w:t>
            </w:r>
            <w:r w:rsidR="005C2A81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A6E9C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bookmarkEnd w:id="1"/>
    </w:tbl>
    <w:p w14:paraId="3339C9E7" w14:textId="77777777" w:rsidR="00203704" w:rsidRPr="00203704" w:rsidRDefault="00203704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D761CA0" w14:textId="7D65534E" w:rsidR="00BB1C14" w:rsidRPr="00404386" w:rsidRDefault="00901B99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ณ วันซื้อธุรกิจ ส่วนต่างระหว่างเงินสดจ่ายซื้อและมูลค่าของ</w:t>
      </w:r>
      <w:r w:rsidR="00207B07" w:rsidRPr="00404386">
        <w:rPr>
          <w:rFonts w:ascii="Angsana New" w:hAnsi="Angsana New" w:hint="cs"/>
          <w:sz w:val="30"/>
          <w:szCs w:val="30"/>
          <w:cs/>
        </w:rPr>
        <w:t>หนี้สิน</w:t>
      </w:r>
      <w:r w:rsidRPr="00404386">
        <w:rPr>
          <w:rFonts w:ascii="Angsana New" w:hAnsi="Angsana New" w:hint="cs"/>
          <w:sz w:val="30"/>
          <w:szCs w:val="30"/>
          <w:cs/>
        </w:rPr>
        <w:t xml:space="preserve">สุทธิที่รับรู้ด้วยมูลค่าทางบัญชีจำนวน </w:t>
      </w:r>
      <w:r w:rsidR="00F83BEC" w:rsidRPr="00404386">
        <w:rPr>
          <w:rFonts w:ascii="Angsana New" w:hAnsi="Angsana New"/>
          <w:sz w:val="30"/>
          <w:szCs w:val="30"/>
        </w:rPr>
        <w:br/>
      </w:r>
      <w:r w:rsidR="00784D20" w:rsidRPr="00404386">
        <w:rPr>
          <w:rFonts w:ascii="Angsana New" w:hAnsi="Angsana New"/>
          <w:sz w:val="30"/>
          <w:szCs w:val="30"/>
        </w:rPr>
        <w:t>27.63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ล้านบาท ถูกบันทึกเป็น </w:t>
      </w:r>
      <w:r w:rsidRPr="00404386">
        <w:rPr>
          <w:rFonts w:ascii="Angsana New" w:hAnsi="Angsana New"/>
          <w:sz w:val="30"/>
          <w:szCs w:val="30"/>
        </w:rPr>
        <w:t>“</w:t>
      </w:r>
      <w:r w:rsidRPr="00404386">
        <w:rPr>
          <w:rFonts w:ascii="Angsana New" w:hAnsi="Angsana New" w:hint="cs"/>
          <w:sz w:val="30"/>
          <w:szCs w:val="30"/>
          <w:cs/>
        </w:rPr>
        <w:t>ผลต่างจากการ</w:t>
      </w:r>
      <w:r w:rsidR="0023518A" w:rsidRPr="00404386">
        <w:rPr>
          <w:rFonts w:ascii="Angsana New" w:hAnsi="Angsana New" w:hint="cs"/>
          <w:sz w:val="30"/>
          <w:szCs w:val="30"/>
          <w:cs/>
        </w:rPr>
        <w:t>รวมธุรกิจภายใต้การควบคุมเดียวกัน</w:t>
      </w:r>
      <w:r w:rsidRPr="00404386">
        <w:rPr>
          <w:rFonts w:ascii="Angsana New" w:hAnsi="Angsana New"/>
          <w:sz w:val="30"/>
          <w:szCs w:val="30"/>
        </w:rPr>
        <w:t xml:space="preserve">” </w:t>
      </w:r>
      <w:r w:rsidRPr="00404386">
        <w:rPr>
          <w:rFonts w:ascii="Angsana New" w:hAnsi="Angsana New" w:hint="cs"/>
          <w:sz w:val="30"/>
          <w:szCs w:val="30"/>
          <w:cs/>
        </w:rPr>
        <w:t>ซึ่งถูกรับรู้ในงบแสดงการเปลี่ยนแปลงส่วนของผู้ถือหุ้นรวม</w:t>
      </w:r>
      <w:r w:rsidR="0017535F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โดยแสดงแยกเป็นองค์ประกอบหนึ่งในส่วนของผู้ถือหุ้น</w:t>
      </w:r>
    </w:p>
    <w:p w14:paraId="17351E76" w14:textId="3F82C951" w:rsidR="00F83BEC" w:rsidRPr="00203704" w:rsidRDefault="00F83BEC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330DC646" w14:textId="77777777" w:rsidR="00B172AC" w:rsidRDefault="00B1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BDE63C4" w14:textId="09F264B2" w:rsidR="006871E2" w:rsidRPr="00404386" w:rsidRDefault="006871E2" w:rsidP="00C90F15">
      <w:pPr>
        <w:pStyle w:val="BodyText"/>
        <w:spacing w:line="230" w:lineRule="auto"/>
        <w:ind w:left="540" w:right="-27"/>
        <w:contextualSpacing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404386">
        <w:rPr>
          <w:rFonts w:ascii="Angsana New" w:hAnsi="Angsana New" w:hint="cs"/>
          <w:spacing w:val="-6"/>
          <w:sz w:val="30"/>
          <w:szCs w:val="30"/>
          <w:cs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ทางอ้อม</w:t>
      </w:r>
      <w:r w:rsidR="0017535F"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มี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ดังนี้</w:t>
      </w:r>
    </w:p>
    <w:p w14:paraId="4DA63A4F" w14:textId="77777777" w:rsidR="000E4F9C" w:rsidRPr="00203704" w:rsidRDefault="000E4F9C" w:rsidP="00FA62A2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306"/>
        <w:gridCol w:w="289"/>
        <w:gridCol w:w="39"/>
        <w:gridCol w:w="1542"/>
        <w:gridCol w:w="39"/>
        <w:gridCol w:w="277"/>
        <w:gridCol w:w="39"/>
        <w:gridCol w:w="1436"/>
        <w:gridCol w:w="39"/>
        <w:gridCol w:w="277"/>
        <w:gridCol w:w="39"/>
        <w:gridCol w:w="1265"/>
      </w:tblGrid>
      <w:tr w:rsidR="00BA5B3D" w:rsidRPr="00404386" w14:paraId="0E8E3ED8" w14:textId="77777777" w:rsidTr="00116473">
        <w:trPr>
          <w:trHeight w:val="20"/>
          <w:tblHeader/>
        </w:trPr>
        <w:tc>
          <w:tcPr>
            <w:tcW w:w="3456" w:type="dxa"/>
          </w:tcPr>
          <w:p w14:paraId="7D17B5F2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11AC0F89" w14:textId="77777777" w:rsidR="00BA5B3D" w:rsidRPr="00404386" w:rsidRDefault="00BA5B3D" w:rsidP="00FA62A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0DCAFBF" w14:textId="77777777" w:rsidR="00BA5B3D" w:rsidRPr="00404386" w:rsidRDefault="00BA5B3D" w:rsidP="00496278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7D4EF5F8" w14:textId="77777777" w:rsidR="00BA5B3D" w:rsidRPr="00404386" w:rsidRDefault="00BA5B3D" w:rsidP="00FA62A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</w:p>
          <w:p w14:paraId="593F2527" w14:textId="77777777" w:rsidR="00FE76DE" w:rsidRPr="00404386" w:rsidRDefault="00BA5B3D" w:rsidP="00FA62A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วรรณเจริญกิจ </w:t>
            </w:r>
          </w:p>
          <w:p w14:paraId="66811EF5" w14:textId="77777777" w:rsidR="00BA5B3D" w:rsidRPr="00404386" w:rsidRDefault="00BA5B3D" w:rsidP="00FA62A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16" w:type="dxa"/>
            <w:gridSpan w:val="2"/>
          </w:tcPr>
          <w:p w14:paraId="028D9C63" w14:textId="77777777" w:rsidR="00BA5B3D" w:rsidRPr="00404386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gridSpan w:val="2"/>
          </w:tcPr>
          <w:p w14:paraId="0DB52D5A" w14:textId="77777777" w:rsidR="00BA5B3D" w:rsidRPr="00404386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บริษัท แอสเสท เวิรด์ เทรดดิ้ง จำกัด</w:t>
            </w:r>
          </w:p>
        </w:tc>
        <w:tc>
          <w:tcPr>
            <w:tcW w:w="316" w:type="dxa"/>
            <w:gridSpan w:val="2"/>
          </w:tcPr>
          <w:p w14:paraId="7A998FB0" w14:textId="77777777" w:rsidR="00BA5B3D" w:rsidRPr="00404386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702A5A68" w14:textId="77777777" w:rsidR="00BA5B3D" w:rsidRPr="00404386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DB3135" w14:textId="77777777" w:rsidR="00BA5B3D" w:rsidRPr="00404386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FB879C" w14:textId="77777777" w:rsidR="00BA5B3D" w:rsidRPr="00404386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A5B3D" w:rsidRPr="00404386" w14:paraId="2C0DB8E8" w14:textId="77777777" w:rsidTr="00116473">
        <w:trPr>
          <w:trHeight w:val="20"/>
        </w:trPr>
        <w:tc>
          <w:tcPr>
            <w:tcW w:w="3456" w:type="dxa"/>
          </w:tcPr>
          <w:p w14:paraId="020DAFC7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621D0775" w14:textId="77777777" w:rsidR="00BA5B3D" w:rsidRPr="00404386" w:rsidRDefault="00BA5B3D" w:rsidP="00496278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0EB40D1E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9"/>
          </w:tcPr>
          <w:p w14:paraId="2C67FAD0" w14:textId="77777777" w:rsidR="00BA5B3D" w:rsidRPr="00404386" w:rsidRDefault="00BA5B3D" w:rsidP="00BA5B3D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D" w:rsidRPr="00404386" w14:paraId="2400947B" w14:textId="77777777" w:rsidTr="00116473">
        <w:trPr>
          <w:trHeight w:val="20"/>
        </w:trPr>
        <w:tc>
          <w:tcPr>
            <w:tcW w:w="3456" w:type="dxa"/>
          </w:tcPr>
          <w:p w14:paraId="257B70BA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06" w:type="dxa"/>
          </w:tcPr>
          <w:p w14:paraId="0BA05E40" w14:textId="77777777" w:rsidR="00BA5B3D" w:rsidRPr="00404386" w:rsidRDefault="00BA5B3D" w:rsidP="00496278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24C6617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67F5339B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" w:type="dxa"/>
            <w:gridSpan w:val="2"/>
          </w:tcPr>
          <w:p w14:paraId="44C9A470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06B64272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  <w:gridSpan w:val="2"/>
          </w:tcPr>
          <w:p w14:paraId="191FB628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9BCC7C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D" w:rsidRPr="00404386" w14:paraId="481FF009" w14:textId="77777777" w:rsidTr="00116473">
        <w:trPr>
          <w:trHeight w:val="20"/>
        </w:trPr>
        <w:tc>
          <w:tcPr>
            <w:tcW w:w="3456" w:type="dxa"/>
          </w:tcPr>
          <w:p w14:paraId="454CE7A8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06" w:type="dxa"/>
          </w:tcPr>
          <w:p w14:paraId="326001FB" w14:textId="77777777" w:rsidR="00BA5B3D" w:rsidRPr="00404386" w:rsidRDefault="00BA5B3D" w:rsidP="00496278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838CDE1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263F0675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1,865</w:t>
            </w:r>
          </w:p>
        </w:tc>
        <w:tc>
          <w:tcPr>
            <w:tcW w:w="316" w:type="dxa"/>
            <w:gridSpan w:val="2"/>
          </w:tcPr>
          <w:p w14:paraId="5AE7888D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F6E5F16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316" w:type="dxa"/>
            <w:gridSpan w:val="2"/>
          </w:tcPr>
          <w:p w14:paraId="4842D557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FF384E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2,846</w:t>
            </w:r>
          </w:p>
        </w:tc>
      </w:tr>
      <w:tr w:rsidR="00BA5B3D" w:rsidRPr="00404386" w14:paraId="1C832079" w14:textId="77777777" w:rsidTr="00116473">
        <w:trPr>
          <w:trHeight w:val="20"/>
        </w:trPr>
        <w:tc>
          <w:tcPr>
            <w:tcW w:w="3456" w:type="dxa"/>
          </w:tcPr>
          <w:p w14:paraId="0C487219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6" w:type="dxa"/>
          </w:tcPr>
          <w:p w14:paraId="524DE0FA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10BCC3FE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34B7B3B4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16" w:type="dxa"/>
            <w:gridSpan w:val="2"/>
          </w:tcPr>
          <w:p w14:paraId="0675BE5C" w14:textId="77777777" w:rsidR="00BA5B3D" w:rsidRPr="00404386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6E148B36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252D94E0" w14:textId="77777777" w:rsidR="00BA5B3D" w:rsidRPr="00404386" w:rsidRDefault="00BA5B3D" w:rsidP="00FA62A2">
            <w:pPr>
              <w:tabs>
                <w:tab w:val="decimal" w:pos="735"/>
              </w:tabs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0B50B66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A5B3D" w:rsidRPr="00404386" w14:paraId="20B90CA4" w14:textId="77777777" w:rsidTr="00116473">
        <w:trPr>
          <w:trHeight w:val="20"/>
        </w:trPr>
        <w:tc>
          <w:tcPr>
            <w:tcW w:w="3456" w:type="dxa"/>
          </w:tcPr>
          <w:p w14:paraId="6D818251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06" w:type="dxa"/>
          </w:tcPr>
          <w:p w14:paraId="1C715EC1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444CD95F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533BE162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3B425E91" w14:textId="77777777" w:rsidR="00BA5B3D" w:rsidRPr="00404386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C32C514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316" w:type="dxa"/>
            <w:gridSpan w:val="2"/>
          </w:tcPr>
          <w:p w14:paraId="42BF7964" w14:textId="77777777" w:rsidR="00BA5B3D" w:rsidRPr="00404386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A0C52C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BA5B3D" w:rsidRPr="00404386" w14:paraId="212E4EB9" w14:textId="77777777" w:rsidTr="00116473">
        <w:trPr>
          <w:trHeight w:val="20"/>
        </w:trPr>
        <w:tc>
          <w:tcPr>
            <w:tcW w:w="3456" w:type="dxa"/>
          </w:tcPr>
          <w:p w14:paraId="7626B961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306" w:type="dxa"/>
          </w:tcPr>
          <w:p w14:paraId="46A2BB38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6BF52C48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37B0B74C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59,358</w:t>
            </w:r>
          </w:p>
        </w:tc>
        <w:tc>
          <w:tcPr>
            <w:tcW w:w="316" w:type="dxa"/>
            <w:gridSpan w:val="2"/>
          </w:tcPr>
          <w:p w14:paraId="1174C33E" w14:textId="77777777" w:rsidR="00BA5B3D" w:rsidRPr="00404386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4772D2D3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1B0ED66D" w14:textId="77777777" w:rsidR="00BA5B3D" w:rsidRPr="00404386" w:rsidRDefault="00BA5B3D" w:rsidP="00FA62A2">
            <w:pPr>
              <w:tabs>
                <w:tab w:val="decimal" w:pos="735"/>
              </w:tabs>
              <w:spacing w:line="23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344CB0C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59,358</w:t>
            </w:r>
          </w:p>
        </w:tc>
      </w:tr>
      <w:tr w:rsidR="00BA5B3D" w:rsidRPr="00404386" w14:paraId="02B967F6" w14:textId="77777777" w:rsidTr="00116473">
        <w:trPr>
          <w:trHeight w:val="20"/>
        </w:trPr>
        <w:tc>
          <w:tcPr>
            <w:tcW w:w="3456" w:type="dxa"/>
            <w:shd w:val="clear" w:color="auto" w:fill="auto"/>
          </w:tcPr>
          <w:p w14:paraId="088ECE00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306" w:type="dxa"/>
            <w:shd w:val="clear" w:color="auto" w:fill="auto"/>
          </w:tcPr>
          <w:p w14:paraId="698191B7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AC010C5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  <w:shd w:val="clear" w:color="auto" w:fill="auto"/>
          </w:tcPr>
          <w:p w14:paraId="25500FA3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378,994</w:t>
            </w:r>
          </w:p>
        </w:tc>
        <w:tc>
          <w:tcPr>
            <w:tcW w:w="316" w:type="dxa"/>
            <w:gridSpan w:val="2"/>
          </w:tcPr>
          <w:p w14:paraId="0B74B14A" w14:textId="77777777" w:rsidR="00BA5B3D" w:rsidRPr="00404386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16C22BE4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28,674</w:t>
            </w:r>
          </w:p>
        </w:tc>
        <w:tc>
          <w:tcPr>
            <w:tcW w:w="316" w:type="dxa"/>
            <w:gridSpan w:val="2"/>
          </w:tcPr>
          <w:p w14:paraId="321A92A9" w14:textId="77777777" w:rsidR="00BA5B3D" w:rsidRPr="00404386" w:rsidRDefault="00BA5B3D" w:rsidP="00FA62A2">
            <w:pPr>
              <w:spacing w:line="230" w:lineRule="auto"/>
              <w:ind w:left="-1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5" w:type="dxa"/>
          </w:tcPr>
          <w:p w14:paraId="40792626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407,668</w:t>
            </w:r>
          </w:p>
        </w:tc>
      </w:tr>
      <w:tr w:rsidR="00BA5B3D" w:rsidRPr="00404386" w14:paraId="3D90108A" w14:textId="77777777" w:rsidTr="00116473">
        <w:trPr>
          <w:trHeight w:val="20"/>
        </w:trPr>
        <w:tc>
          <w:tcPr>
            <w:tcW w:w="3456" w:type="dxa"/>
          </w:tcPr>
          <w:p w14:paraId="1DD5E7EA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06" w:type="dxa"/>
          </w:tcPr>
          <w:p w14:paraId="322EC18B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46C3D18E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614B092E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32,482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16AC0653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607B651C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1,467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78E2BD88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D8E0CDC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33,9</w:t>
            </w:r>
            <w:r w:rsidR="00222B93" w:rsidRPr="00404386">
              <w:rPr>
                <w:rFonts w:ascii="Angsana New" w:hAnsi="Angsana New"/>
                <w:sz w:val="30"/>
                <w:szCs w:val="30"/>
              </w:rPr>
              <w:t>4</w:t>
            </w:r>
            <w:r w:rsidR="00B263BD" w:rsidRPr="00404386">
              <w:rPr>
                <w:rFonts w:ascii="Angsana New" w:hAnsi="Angsana New"/>
                <w:sz w:val="30"/>
                <w:szCs w:val="30"/>
              </w:rPr>
              <w:t>9)</w:t>
            </w:r>
          </w:p>
        </w:tc>
      </w:tr>
      <w:tr w:rsidR="00BA5B3D" w:rsidRPr="00404386" w14:paraId="60FF0199" w14:textId="77777777" w:rsidTr="00116473">
        <w:trPr>
          <w:trHeight w:val="20"/>
        </w:trPr>
        <w:tc>
          <w:tcPr>
            <w:tcW w:w="3456" w:type="dxa"/>
          </w:tcPr>
          <w:p w14:paraId="5AD755F3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14:paraId="120920A0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03354955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2E4B05FD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41,908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0F319907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CC84B0D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4,305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2AF423B1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309FB6A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46,213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A5B3D" w:rsidRPr="00404386" w14:paraId="7DEFB049" w14:textId="77777777" w:rsidTr="00116473">
        <w:trPr>
          <w:trHeight w:val="20"/>
        </w:trPr>
        <w:tc>
          <w:tcPr>
            <w:tcW w:w="3456" w:type="dxa"/>
          </w:tcPr>
          <w:p w14:paraId="31ED4098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306" w:type="dxa"/>
          </w:tcPr>
          <w:p w14:paraId="75D3E447" w14:textId="77777777" w:rsidR="00BA5B3D" w:rsidRPr="00404386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5CE9688F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015D1E07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372,891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6C55B17B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2E86ABB4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35,188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7F75ECAE" w14:textId="77777777" w:rsidR="00BA5B3D" w:rsidRPr="00404386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A05DCAC" w14:textId="77777777" w:rsidR="00BA5B3D" w:rsidRPr="00404386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408,079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A5B3D" w:rsidRPr="00404386" w14:paraId="758E7F45" w14:textId="77777777" w:rsidTr="00116473">
        <w:trPr>
          <w:trHeight w:val="20"/>
        </w:trPr>
        <w:tc>
          <w:tcPr>
            <w:tcW w:w="3456" w:type="dxa"/>
          </w:tcPr>
          <w:p w14:paraId="6F4ADFBF" w14:textId="77777777" w:rsidR="00BA5B3D" w:rsidRPr="00404386" w:rsidRDefault="00BA5B3D" w:rsidP="009F6756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306" w:type="dxa"/>
          </w:tcPr>
          <w:p w14:paraId="26768CB6" w14:textId="77777777" w:rsidR="00BA5B3D" w:rsidRPr="00404386" w:rsidRDefault="00BA5B3D" w:rsidP="009F6756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D00F25E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185EC83B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2,865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07344F3C" w14:textId="77777777" w:rsidR="00BA5B3D" w:rsidRPr="00404386" w:rsidRDefault="00BA5B3D" w:rsidP="009F6756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CD0756E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316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6435E57C" w14:textId="77777777" w:rsidR="00BA5B3D" w:rsidRPr="00404386" w:rsidRDefault="00BA5B3D" w:rsidP="009F6756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2B1AEE0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/>
                <w:sz w:val="30"/>
                <w:szCs w:val="30"/>
              </w:rPr>
              <w:t>3,181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A5B3D" w:rsidRPr="00404386" w14:paraId="685550FE" w14:textId="77777777" w:rsidTr="00116473">
        <w:trPr>
          <w:trHeight w:val="20"/>
        </w:trPr>
        <w:tc>
          <w:tcPr>
            <w:tcW w:w="3456" w:type="dxa"/>
          </w:tcPr>
          <w:p w14:paraId="76B5673C" w14:textId="77777777" w:rsidR="00BA5B3D" w:rsidRPr="00404386" w:rsidRDefault="00BA5B3D" w:rsidP="009F6756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หนี้สินสุทธิที่ได้มา</w:t>
            </w:r>
          </w:p>
        </w:tc>
        <w:tc>
          <w:tcPr>
            <w:tcW w:w="306" w:type="dxa"/>
          </w:tcPr>
          <w:p w14:paraId="28467297" w14:textId="77777777" w:rsidR="00BA5B3D" w:rsidRPr="00404386" w:rsidRDefault="00BA5B3D" w:rsidP="009F6756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31A6E632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9CFBF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(9,919)</w:t>
            </w:r>
          </w:p>
        </w:tc>
        <w:tc>
          <w:tcPr>
            <w:tcW w:w="316" w:type="dxa"/>
            <w:gridSpan w:val="2"/>
          </w:tcPr>
          <w:p w14:paraId="4103CC72" w14:textId="77777777" w:rsidR="00BA5B3D" w:rsidRPr="00404386" w:rsidRDefault="00BA5B3D" w:rsidP="009F6756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70735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346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6" w:type="dxa"/>
            <w:gridSpan w:val="2"/>
            <w:vAlign w:val="bottom"/>
          </w:tcPr>
          <w:p w14:paraId="736C5544" w14:textId="77777777" w:rsidR="00BA5B3D" w:rsidRPr="00404386" w:rsidRDefault="00BA5B3D" w:rsidP="009F6756">
            <w:pPr>
              <w:spacing w:line="230" w:lineRule="auto"/>
              <w:ind w:left="-18" w:right="62"/>
              <w:jc w:val="right"/>
              <w:rPr>
                <w:b/>
                <w:bCs/>
                <w:sz w:val="30"/>
                <w:szCs w:val="30"/>
              </w:rPr>
            </w:pPr>
            <w:r w:rsidRPr="00404386">
              <w:rPr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009D1" w14:textId="77777777" w:rsidR="00BA5B3D" w:rsidRPr="00404386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222B93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56BB8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BAE87E7" w14:textId="77777777" w:rsidR="00A66B91" w:rsidRDefault="00A66B91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C76920" w14:textId="51FDB15F" w:rsidR="00B172AC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684659" w:rsidRPr="00404386">
        <w:rPr>
          <w:rFonts w:ascii="Angsana New" w:hAnsi="Angsana New"/>
          <w:sz w:val="30"/>
          <w:szCs w:val="30"/>
        </w:rPr>
        <w:t>25</w:t>
      </w:r>
      <w:r w:rsidR="006259AA" w:rsidRPr="00404386">
        <w:rPr>
          <w:rFonts w:ascii="Angsana New" w:hAnsi="Angsana New"/>
          <w:sz w:val="30"/>
          <w:szCs w:val="30"/>
        </w:rPr>
        <w:t>61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กลุ่มบริษัทได้มาซึ่งอำนาจควบคุมในบริษัทต่างๆ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โดยการซื้อหุ้นทุนและสิทธิออกเสียงในบริษัทต่างๆ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ซึ่งอยู่ภายใต้การควบคุมของผู้ถือหุ้นในลำดับสูงสุดเดียวกันทั้งก่อนและหลังจากวันซื้อบริษัทย่อย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และการควบคุมนั้นไม่เป็นการควบคุมชั่วคราว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ดังนั้นงบการเงินรวมของบริษัทจึงถูกจัดทำขึ้นภายใต้เกณฑ์การรวมธุรกิจ</w:t>
      </w:r>
      <w:r w:rsidR="00BB1C14"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/>
          <w:sz w:val="30"/>
          <w:szCs w:val="30"/>
          <w:cs/>
        </w:rPr>
        <w:t>ของกิจการที่อยู่ภายใต้การควบคุมเดียวกัน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1 มกราคม </w:t>
      </w:r>
      <w:r w:rsidR="00684659" w:rsidRPr="00404386">
        <w:rPr>
          <w:rFonts w:ascii="Angsana New" w:hAnsi="Angsana New"/>
          <w:sz w:val="30"/>
          <w:szCs w:val="30"/>
        </w:rPr>
        <w:t>25</w:t>
      </w:r>
      <w:r w:rsidRPr="00404386">
        <w:rPr>
          <w:rFonts w:ascii="Angsana New" w:hAnsi="Angsana New"/>
          <w:sz w:val="30"/>
          <w:szCs w:val="30"/>
        </w:rPr>
        <w:t>60</w:t>
      </w:r>
      <w:r w:rsidRPr="00404386">
        <w:rPr>
          <w:rFonts w:ascii="Angsana New" w:hAnsi="Angsana New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ถึงแม้ว่าความสัมพันธ์ของบริษัทกับบริษัทย่อยทางกฎหมายจะเกิดขึ้นภายหลังวันที่</w:t>
      </w:r>
      <w:r w:rsidRPr="00404386">
        <w:rPr>
          <w:rFonts w:ascii="Angsana New" w:hAnsi="Angsana New"/>
          <w:sz w:val="30"/>
          <w:szCs w:val="30"/>
          <w:cs/>
        </w:rPr>
        <w:br/>
        <w:t xml:space="preserve">1 มกราคม </w:t>
      </w:r>
      <w:r w:rsidR="00684659" w:rsidRPr="00404386">
        <w:rPr>
          <w:rFonts w:ascii="Angsana New" w:hAnsi="Angsana New"/>
          <w:sz w:val="30"/>
          <w:szCs w:val="30"/>
        </w:rPr>
        <w:t>25</w:t>
      </w:r>
      <w:r w:rsidRPr="00404386">
        <w:rPr>
          <w:rFonts w:ascii="Angsana New" w:hAnsi="Angsana New"/>
          <w:sz w:val="30"/>
          <w:szCs w:val="30"/>
        </w:rPr>
        <w:t>60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0C8A7364" w14:textId="77777777" w:rsidR="00B172AC" w:rsidRDefault="00B1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080"/>
        <w:gridCol w:w="270"/>
        <w:gridCol w:w="1170"/>
        <w:gridCol w:w="270"/>
        <w:gridCol w:w="1080"/>
        <w:gridCol w:w="270"/>
        <w:gridCol w:w="1260"/>
        <w:gridCol w:w="270"/>
        <w:gridCol w:w="1170"/>
      </w:tblGrid>
      <w:tr w:rsidR="00960E15" w:rsidRPr="00404386" w14:paraId="0600AE1F" w14:textId="77777777" w:rsidTr="003724D7">
        <w:trPr>
          <w:trHeight w:val="20"/>
          <w:tblHeader/>
        </w:trPr>
        <w:tc>
          <w:tcPr>
            <w:tcW w:w="2610" w:type="dxa"/>
          </w:tcPr>
          <w:p w14:paraId="0E8F8643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1E7A21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4009E6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C88217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39337569" w14:textId="77777777" w:rsidR="00960E15" w:rsidRPr="00404386" w:rsidRDefault="00960E15" w:rsidP="00FA62A2">
            <w:pPr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2C1ACF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50D2C9F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75BD28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0E688DD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วันที่ซื้อ</w:t>
            </w:r>
          </w:p>
        </w:tc>
        <w:tc>
          <w:tcPr>
            <w:tcW w:w="270" w:type="dxa"/>
          </w:tcPr>
          <w:p w14:paraId="371D5E40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B5A087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DC4EBB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4C54728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</w:t>
            </w:r>
          </w:p>
          <w:p w14:paraId="5F47A099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การซื้อหุ้นทุน</w:t>
            </w:r>
          </w:p>
        </w:tc>
        <w:tc>
          <w:tcPr>
            <w:tcW w:w="270" w:type="dxa"/>
          </w:tcPr>
          <w:p w14:paraId="59E8E9F8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4A782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B7B0CF4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ACC79A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สิ่งตอบแทน</w:t>
            </w:r>
          </w:p>
          <w:p w14:paraId="61724C6A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ที่โอนให้</w:t>
            </w:r>
          </w:p>
        </w:tc>
        <w:tc>
          <w:tcPr>
            <w:tcW w:w="270" w:type="dxa"/>
          </w:tcPr>
          <w:p w14:paraId="78EA66CE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76E70B" w14:textId="02FAA622" w:rsidR="00960E15" w:rsidRPr="00404386" w:rsidRDefault="00960E15" w:rsidP="003724D7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</w:t>
            </w:r>
            <w:r w:rsidR="003239A1" w:rsidRPr="004043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3239A1" w:rsidRPr="00404386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3239A1"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(หนี้สิน)</w:t>
            </w:r>
            <w:r w:rsidR="003724D7"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138A74BB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CD458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3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ส่วน</w:t>
            </w: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</w:t>
            </w:r>
          </w:p>
          <w:p w14:paraId="1E5B0678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3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</w:t>
            </w:r>
          </w:p>
          <w:p w14:paraId="2513DC8C" w14:textId="77777777" w:rsidR="00960E15" w:rsidRPr="00404386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ปรับโครงสร้างทางธุรกิจ</w:t>
            </w:r>
          </w:p>
        </w:tc>
      </w:tr>
      <w:tr w:rsidR="00960E15" w:rsidRPr="00404386" w14:paraId="68575F23" w14:textId="77777777" w:rsidTr="003724D7">
        <w:trPr>
          <w:trHeight w:val="20"/>
          <w:tblHeader/>
        </w:trPr>
        <w:tc>
          <w:tcPr>
            <w:tcW w:w="2610" w:type="dxa"/>
          </w:tcPr>
          <w:p w14:paraId="632484C5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066B89" w14:textId="77777777" w:rsidR="00960E15" w:rsidRPr="00404386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5824D0" w14:textId="77777777" w:rsidR="00960E15" w:rsidRPr="00404386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890253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2AFDEC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38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70" w:type="dxa"/>
          </w:tcPr>
          <w:p w14:paraId="635C236B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5"/>
          </w:tcPr>
          <w:p w14:paraId="60C7B428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0E15" w:rsidRPr="00404386" w14:paraId="4BAE473F" w14:textId="77777777" w:rsidTr="003E360F">
        <w:trPr>
          <w:trHeight w:val="95"/>
        </w:trPr>
        <w:tc>
          <w:tcPr>
            <w:tcW w:w="2610" w:type="dxa"/>
          </w:tcPr>
          <w:p w14:paraId="7AE99E2C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4043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เดอะ โฮเทล สุขุมวิท </w:t>
            </w:r>
            <w:r w:rsidRPr="0040438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  <w:p w14:paraId="6F6603BB" w14:textId="77777777" w:rsidR="00960E15" w:rsidRPr="00404386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0438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4043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70" w:type="dxa"/>
          </w:tcPr>
          <w:p w14:paraId="37A9FF9D" w14:textId="77777777" w:rsidR="00960E15" w:rsidRPr="00404386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C00C6B" w14:textId="77777777" w:rsidR="00960E15" w:rsidRPr="00404386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  <w:cs/>
              </w:rPr>
              <w:t>13 มีนาคม 2561</w:t>
            </w:r>
          </w:p>
        </w:tc>
        <w:tc>
          <w:tcPr>
            <w:tcW w:w="270" w:type="dxa"/>
          </w:tcPr>
          <w:p w14:paraId="55A92B4D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EF1F49" w14:textId="77777777" w:rsidR="00960E15" w:rsidRPr="00404386" w:rsidRDefault="00772656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99</w:t>
            </w:r>
            <w:r w:rsidR="005E563B" w:rsidRPr="00404386">
              <w:rPr>
                <w:rFonts w:ascii="Angsana New" w:hAnsi="Angsana New"/>
                <w:sz w:val="28"/>
                <w:szCs w:val="28"/>
              </w:rPr>
              <w:t>.</w:t>
            </w:r>
            <w:r w:rsidRPr="0040438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1900617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4680A4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404386">
              <w:rPr>
                <w:rFonts w:ascii="Angsana New" w:hAnsi="Angsana New"/>
                <w:sz w:val="28"/>
                <w:szCs w:val="28"/>
              </w:rPr>
              <w:t>,</w:t>
            </w:r>
            <w:r w:rsidRPr="00404386">
              <w:rPr>
                <w:rFonts w:ascii="Angsana New" w:hAnsi="Angsana New"/>
                <w:sz w:val="28"/>
                <w:szCs w:val="28"/>
                <w:cs/>
              </w:rPr>
              <w:t>075</w:t>
            </w:r>
          </w:p>
        </w:tc>
        <w:tc>
          <w:tcPr>
            <w:tcW w:w="270" w:type="dxa"/>
          </w:tcPr>
          <w:p w14:paraId="34C1D6B7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56FABB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47,924</w:t>
            </w:r>
          </w:p>
        </w:tc>
        <w:tc>
          <w:tcPr>
            <w:tcW w:w="270" w:type="dxa"/>
          </w:tcPr>
          <w:p w14:paraId="22DDA004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08941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(1,151)</w:t>
            </w:r>
          </w:p>
        </w:tc>
      </w:tr>
      <w:tr w:rsidR="00960E15" w:rsidRPr="00404386" w14:paraId="682E1FB9" w14:textId="77777777" w:rsidTr="003724D7">
        <w:trPr>
          <w:trHeight w:val="20"/>
        </w:trPr>
        <w:tc>
          <w:tcPr>
            <w:tcW w:w="2610" w:type="dxa"/>
          </w:tcPr>
          <w:p w14:paraId="77F02469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บริษัท แวลู</w:t>
            </w:r>
            <w:r w:rsidRPr="004043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โฮเทลส์ จำกัด</w:t>
            </w:r>
          </w:p>
          <w:p w14:paraId="52B1B8E5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0F00A3" w14:textId="77777777" w:rsidR="00960E15" w:rsidRPr="00404386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981FB7" w14:textId="77777777" w:rsidR="00960E15" w:rsidRPr="00404386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4043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4386">
              <w:rPr>
                <w:rFonts w:ascii="Angsana New" w:hAnsi="Angsana New"/>
                <w:sz w:val="28"/>
                <w:szCs w:val="28"/>
              </w:rPr>
              <w:t>256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180599A8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E48445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99.99</w:t>
            </w:r>
          </w:p>
          <w:p w14:paraId="3EB3146C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234667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50CF16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665</w:t>
            </w:r>
            <w:r w:rsidRPr="00404386">
              <w:rPr>
                <w:rFonts w:ascii="Angsana New" w:hAnsi="Angsana New"/>
                <w:sz w:val="28"/>
                <w:szCs w:val="28"/>
              </w:rPr>
              <w:t>,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270" w:type="dxa"/>
          </w:tcPr>
          <w:p w14:paraId="7A254798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3892CD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225,785</w:t>
            </w:r>
          </w:p>
        </w:tc>
        <w:tc>
          <w:tcPr>
            <w:tcW w:w="270" w:type="dxa"/>
          </w:tcPr>
          <w:p w14:paraId="2C646A43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4D5121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(440,089)</w:t>
            </w:r>
          </w:p>
        </w:tc>
      </w:tr>
      <w:tr w:rsidR="00960E15" w:rsidRPr="00404386" w14:paraId="2EA8242E" w14:textId="77777777" w:rsidTr="003724D7">
        <w:trPr>
          <w:trHeight w:val="20"/>
        </w:trPr>
        <w:tc>
          <w:tcPr>
            <w:tcW w:w="2610" w:type="dxa"/>
          </w:tcPr>
          <w:p w14:paraId="4C83FA03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ทีซีซีซีแอล อันดามัน </w:t>
            </w:r>
            <w:r w:rsidRPr="0040438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270" w:type="dxa"/>
          </w:tcPr>
          <w:p w14:paraId="7E1B1DF4" w14:textId="77777777" w:rsidR="00960E15" w:rsidRPr="00404386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5903D0" w14:textId="77777777" w:rsidR="00960E15" w:rsidRPr="00404386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4043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4386">
              <w:rPr>
                <w:rFonts w:ascii="Angsana New" w:hAnsi="Angsana New"/>
                <w:sz w:val="28"/>
                <w:szCs w:val="28"/>
              </w:rPr>
              <w:t>256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EF42B3C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2B938E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99.99</w:t>
            </w:r>
          </w:p>
          <w:p w14:paraId="3AC8AB0B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69399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691CCF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785</w:t>
            </w:r>
            <w:r w:rsidRPr="00404386">
              <w:rPr>
                <w:rFonts w:ascii="Angsana New" w:hAnsi="Angsana New"/>
                <w:sz w:val="28"/>
                <w:szCs w:val="28"/>
              </w:rPr>
              <w:t>,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724</w:t>
            </w:r>
          </w:p>
        </w:tc>
        <w:tc>
          <w:tcPr>
            <w:tcW w:w="270" w:type="dxa"/>
          </w:tcPr>
          <w:p w14:paraId="1683354D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A08771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399,170</w:t>
            </w:r>
          </w:p>
        </w:tc>
        <w:tc>
          <w:tcPr>
            <w:tcW w:w="270" w:type="dxa"/>
          </w:tcPr>
          <w:p w14:paraId="2378C3EF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015F0B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(386,554)</w:t>
            </w:r>
          </w:p>
        </w:tc>
      </w:tr>
      <w:tr w:rsidR="00960E15" w:rsidRPr="00404386" w14:paraId="4498DC97" w14:textId="77777777" w:rsidTr="003724D7">
        <w:trPr>
          <w:trHeight w:val="20"/>
        </w:trPr>
        <w:tc>
          <w:tcPr>
            <w:tcW w:w="2610" w:type="dxa"/>
          </w:tcPr>
          <w:p w14:paraId="0380C3DE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04386">
              <w:rPr>
                <w:rFonts w:ascii="Angsana New" w:hAnsi="Angsana New" w:hint="eastAsia"/>
                <w:sz w:val="28"/>
                <w:szCs w:val="28"/>
                <w:cs/>
              </w:rPr>
              <w:t>เอเชียทีค เอ็นเตอร์</w:t>
            </w:r>
            <w:r w:rsidRPr="0040438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04386">
              <w:rPr>
                <w:rFonts w:ascii="Angsana New" w:hAnsi="Angsana New" w:hint="eastAsia"/>
                <w:sz w:val="28"/>
                <w:szCs w:val="28"/>
                <w:cs/>
              </w:rPr>
              <w:t>เทนเม้นท์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70" w:type="dxa"/>
          </w:tcPr>
          <w:p w14:paraId="7DE6D63D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B5E403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4043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4386">
              <w:rPr>
                <w:rFonts w:ascii="Angsana New" w:hAnsi="Angsana New"/>
                <w:sz w:val="28"/>
                <w:szCs w:val="28"/>
              </w:rPr>
              <w:t>256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2BF918B0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34EA5D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99.99</w:t>
            </w:r>
          </w:p>
          <w:p w14:paraId="1F0F9DC5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2459F2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9B686A" w14:textId="77777777" w:rsidR="00960E15" w:rsidRPr="00404386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3B0179A2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A40E7F" w14:textId="77777777" w:rsidR="00960E15" w:rsidRPr="00404386" w:rsidRDefault="00960E15" w:rsidP="00FA62A2">
            <w:pPr>
              <w:tabs>
                <w:tab w:val="clear" w:pos="680"/>
                <w:tab w:val="clear" w:pos="907"/>
                <w:tab w:val="left" w:pos="705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(12,006)</w:t>
            </w:r>
          </w:p>
        </w:tc>
        <w:tc>
          <w:tcPr>
            <w:tcW w:w="270" w:type="dxa"/>
          </w:tcPr>
          <w:p w14:paraId="2ACD0564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548C58" w14:textId="77777777" w:rsidR="00960E15" w:rsidRPr="00404386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(12,009)</w:t>
            </w:r>
          </w:p>
        </w:tc>
      </w:tr>
      <w:tr w:rsidR="00960E15" w:rsidRPr="00404386" w14:paraId="74BBA897" w14:textId="77777777" w:rsidTr="003724D7">
        <w:trPr>
          <w:trHeight w:val="20"/>
        </w:trPr>
        <w:tc>
          <w:tcPr>
            <w:tcW w:w="2610" w:type="dxa"/>
          </w:tcPr>
          <w:p w14:paraId="375377C7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04386">
              <w:rPr>
                <w:rFonts w:ascii="Angsana New" w:hAnsi="Angsana New" w:hint="eastAsia"/>
                <w:sz w:val="28"/>
                <w:szCs w:val="28"/>
                <w:cs/>
              </w:rPr>
              <w:t>สุรเศรษฐ์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  <w:p w14:paraId="1826EEDA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A5E7B4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B6BB4E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4043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4386">
              <w:rPr>
                <w:rFonts w:ascii="Angsana New" w:hAnsi="Angsana New"/>
                <w:sz w:val="28"/>
                <w:szCs w:val="28"/>
              </w:rPr>
              <w:t>256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203C9427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0C5689" w14:textId="77777777" w:rsidR="003F2D4D" w:rsidRPr="00404386" w:rsidRDefault="005E563B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100.00</w:t>
            </w:r>
          </w:p>
          <w:p w14:paraId="2760B2B8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4F45E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0F847B" w14:textId="77777777" w:rsidR="00960E15" w:rsidRPr="00404386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04386">
              <w:rPr>
                <w:rFonts w:ascii="Angsana New" w:hAnsi="Angsana New"/>
                <w:sz w:val="28"/>
                <w:szCs w:val="28"/>
              </w:rPr>
              <w:t>,414,600</w:t>
            </w:r>
          </w:p>
        </w:tc>
        <w:tc>
          <w:tcPr>
            <w:tcW w:w="270" w:type="dxa"/>
          </w:tcPr>
          <w:p w14:paraId="3E5A1D5A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24E827" w14:textId="77777777" w:rsidR="00960E15" w:rsidRPr="00404386" w:rsidRDefault="00960E15" w:rsidP="00FA62A2">
            <w:pPr>
              <w:tabs>
                <w:tab w:val="clear" w:pos="907"/>
                <w:tab w:val="left" w:pos="795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91,752</w:t>
            </w:r>
          </w:p>
        </w:tc>
        <w:tc>
          <w:tcPr>
            <w:tcW w:w="270" w:type="dxa"/>
          </w:tcPr>
          <w:p w14:paraId="7CEAED91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A8C5DD" w14:textId="77777777" w:rsidR="00960E15" w:rsidRPr="00404386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(1,322,848)</w:t>
            </w:r>
          </w:p>
        </w:tc>
      </w:tr>
      <w:tr w:rsidR="00960E15" w:rsidRPr="00404386" w14:paraId="44F7C05C" w14:textId="77777777" w:rsidTr="003724D7">
        <w:trPr>
          <w:trHeight w:val="20"/>
        </w:trPr>
        <w:tc>
          <w:tcPr>
            <w:tcW w:w="2610" w:type="dxa"/>
          </w:tcPr>
          <w:p w14:paraId="5E3FABFA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04386">
              <w:rPr>
                <w:rFonts w:ascii="Angsana New" w:hAnsi="Angsana New" w:hint="eastAsia"/>
                <w:sz w:val="28"/>
                <w:szCs w:val="28"/>
                <w:cs/>
              </w:rPr>
              <w:t>นำทรัพย์พัฒนา 2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  <w:p w14:paraId="4BB5913A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913E22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094C95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4043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4386">
              <w:rPr>
                <w:rFonts w:ascii="Angsana New" w:hAnsi="Angsana New"/>
                <w:sz w:val="28"/>
                <w:szCs w:val="28"/>
              </w:rPr>
              <w:t>256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9CBCCBD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7A5BFB" w14:textId="77777777" w:rsidR="003F2D4D" w:rsidRPr="00404386" w:rsidRDefault="005E563B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100.00</w:t>
            </w:r>
          </w:p>
          <w:p w14:paraId="3327868C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184F3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361AD2" w14:textId="77777777" w:rsidR="00960E15" w:rsidRPr="00404386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0CAFBB24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AB072E" w14:textId="77777777" w:rsidR="00960E15" w:rsidRPr="00404386" w:rsidRDefault="00960E15" w:rsidP="00FA62A2">
            <w:pPr>
              <w:tabs>
                <w:tab w:val="clear" w:pos="907"/>
                <w:tab w:val="left" w:pos="870"/>
              </w:tabs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(4,799)</w:t>
            </w:r>
          </w:p>
        </w:tc>
        <w:tc>
          <w:tcPr>
            <w:tcW w:w="270" w:type="dxa"/>
          </w:tcPr>
          <w:p w14:paraId="583F44E7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433FEB" w14:textId="77777777" w:rsidR="00960E15" w:rsidRPr="00404386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(5,299)</w:t>
            </w:r>
          </w:p>
        </w:tc>
      </w:tr>
      <w:tr w:rsidR="00960E15" w:rsidRPr="00404386" w14:paraId="3389C30B" w14:textId="77777777" w:rsidTr="003724D7">
        <w:trPr>
          <w:trHeight w:val="20"/>
        </w:trPr>
        <w:tc>
          <w:tcPr>
            <w:tcW w:w="2610" w:type="dxa"/>
            <w:shd w:val="clear" w:color="auto" w:fill="auto"/>
          </w:tcPr>
          <w:p w14:paraId="6F9B66C8" w14:textId="77777777" w:rsidR="00960E15" w:rsidRPr="00404386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04386">
              <w:rPr>
                <w:rFonts w:ascii="Angsana New" w:hAnsi="Angsana New" w:hint="eastAsia"/>
                <w:sz w:val="28"/>
                <w:szCs w:val="28"/>
                <w:cs/>
              </w:rPr>
              <w:t>ตลาดต่อยอดเออีซี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7C2ECEF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08646A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4043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4386">
              <w:rPr>
                <w:rFonts w:ascii="Angsana New" w:hAnsi="Angsana New"/>
                <w:sz w:val="28"/>
                <w:szCs w:val="28"/>
              </w:rPr>
              <w:t>256</w:t>
            </w:r>
            <w:r w:rsidRPr="0040438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011D4E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CE41A2" w14:textId="77777777" w:rsidR="003F2D4D" w:rsidRPr="00404386" w:rsidRDefault="005E563B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100.00</w:t>
            </w:r>
          </w:p>
          <w:p w14:paraId="15B8A6EA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E82849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5E6B16" w14:textId="77777777" w:rsidR="00960E15" w:rsidRPr="00404386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327,106</w:t>
            </w:r>
          </w:p>
        </w:tc>
        <w:tc>
          <w:tcPr>
            <w:tcW w:w="270" w:type="dxa"/>
            <w:shd w:val="clear" w:color="auto" w:fill="auto"/>
          </w:tcPr>
          <w:p w14:paraId="513EFA6A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19A306" w14:textId="77777777" w:rsidR="00960E15" w:rsidRPr="00404386" w:rsidRDefault="00960E15" w:rsidP="00FA62A2">
            <w:pPr>
              <w:tabs>
                <w:tab w:val="clear" w:pos="907"/>
                <w:tab w:val="left" w:pos="885"/>
              </w:tabs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(214,932)</w:t>
            </w:r>
          </w:p>
        </w:tc>
        <w:tc>
          <w:tcPr>
            <w:tcW w:w="270" w:type="dxa"/>
            <w:shd w:val="clear" w:color="auto" w:fill="auto"/>
          </w:tcPr>
          <w:p w14:paraId="0A901A50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4E2FBA" w14:textId="77777777" w:rsidR="00960E15" w:rsidRPr="00404386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(542,038)</w:t>
            </w:r>
          </w:p>
        </w:tc>
      </w:tr>
      <w:tr w:rsidR="00960E15" w:rsidRPr="00404386" w14:paraId="658753FE" w14:textId="77777777" w:rsidTr="003724D7">
        <w:trPr>
          <w:trHeight w:val="20"/>
        </w:trPr>
        <w:tc>
          <w:tcPr>
            <w:tcW w:w="2610" w:type="dxa"/>
          </w:tcPr>
          <w:p w14:paraId="470C59FB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FE4DBFC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D8184E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9464D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7AA2E9" w14:textId="77777777" w:rsidR="00960E15" w:rsidRPr="00404386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FC87B31" w14:textId="77777777" w:rsidR="00960E15" w:rsidRPr="00404386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2B009F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28"/>
                <w:szCs w:val="28"/>
              </w:rPr>
              <w:t>3,242,882</w:t>
            </w:r>
          </w:p>
        </w:tc>
        <w:tc>
          <w:tcPr>
            <w:tcW w:w="270" w:type="dxa"/>
          </w:tcPr>
          <w:p w14:paraId="01C3D22B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627F95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28"/>
                <w:szCs w:val="28"/>
              </w:rPr>
              <w:t>532,894</w:t>
            </w:r>
          </w:p>
        </w:tc>
        <w:tc>
          <w:tcPr>
            <w:tcW w:w="270" w:type="dxa"/>
          </w:tcPr>
          <w:p w14:paraId="6DC5474D" w14:textId="77777777" w:rsidR="00960E15" w:rsidRPr="00404386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4D5374" w14:textId="77777777" w:rsidR="00960E15" w:rsidRPr="00404386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28"/>
                <w:szCs w:val="28"/>
              </w:rPr>
              <w:t>(2,709,988)</w:t>
            </w:r>
          </w:p>
        </w:tc>
      </w:tr>
    </w:tbl>
    <w:p w14:paraId="332F0ECF" w14:textId="77777777" w:rsidR="0093703D" w:rsidRDefault="0093703D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76D8D1" w14:textId="6AAE1380" w:rsidR="00960E15" w:rsidRPr="00404386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ก่อนการซื้อธุรกิจ บริษัท เดอะ โฮเทล สุขุมวิท </w:t>
      </w:r>
      <w:r w:rsidRPr="00404386">
        <w:rPr>
          <w:rFonts w:ascii="Angsana New" w:hAnsi="Angsana New"/>
          <w:sz w:val="30"/>
          <w:szCs w:val="30"/>
        </w:rPr>
        <w:t>50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="00546826" w:rsidRPr="00404386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404386">
        <w:rPr>
          <w:rFonts w:ascii="Angsana New" w:hAnsi="Angsana New"/>
          <w:sz w:val="30"/>
          <w:szCs w:val="30"/>
          <w:cs/>
        </w:rPr>
        <w:t xml:space="preserve">จ่ายคืนทุนแก่ผู้ถือหุ้นเดิม จำนวนเงิน </w:t>
      </w:r>
      <w:r w:rsidRPr="00404386">
        <w:rPr>
          <w:rFonts w:ascii="Angsana New" w:hAnsi="Angsana New"/>
          <w:sz w:val="30"/>
          <w:szCs w:val="30"/>
        </w:rPr>
        <w:t>159.75</w:t>
      </w:r>
      <w:r w:rsidRPr="00404386">
        <w:rPr>
          <w:rFonts w:ascii="Angsana New" w:hAnsi="Angsana New"/>
          <w:sz w:val="30"/>
          <w:szCs w:val="30"/>
          <w:cs/>
        </w:rPr>
        <w:t xml:space="preserve"> ล้านบาทตามที่แสดงในงบแสดงการเปลี่ยนแปลงส่วนของผู้ถือ</w:t>
      </w:r>
      <w:r w:rsidRPr="00404386">
        <w:rPr>
          <w:rFonts w:ascii="Angsana New" w:hAnsi="Angsana New" w:hint="cs"/>
          <w:sz w:val="30"/>
          <w:szCs w:val="30"/>
          <w:cs/>
        </w:rPr>
        <w:t>หุ้</w:t>
      </w:r>
      <w:r w:rsidRPr="00404386">
        <w:rPr>
          <w:rFonts w:ascii="Angsana New" w:hAnsi="Angsana New"/>
          <w:sz w:val="30"/>
          <w:szCs w:val="30"/>
          <w:cs/>
        </w:rPr>
        <w:t>น</w:t>
      </w:r>
    </w:p>
    <w:p w14:paraId="5C6899F3" w14:textId="77777777" w:rsidR="00960E15" w:rsidRPr="00404386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E6D8D1" w14:textId="77777777" w:rsidR="00960E15" w:rsidRPr="00404386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ณ วันซื้อธุรกิจ ส่วนต่างระหว่างเงินสดจ่ายซื้อและมูลค่าตามบัญชีของสินทรัพย์สุทธิจำนวน </w:t>
      </w:r>
      <w:r w:rsidRPr="00404386">
        <w:rPr>
          <w:rFonts w:ascii="Angsana New" w:hAnsi="Angsana New"/>
          <w:sz w:val="30"/>
          <w:szCs w:val="30"/>
        </w:rPr>
        <w:t xml:space="preserve">2,709.99 </w:t>
      </w:r>
      <w:r w:rsidRPr="00404386">
        <w:rPr>
          <w:rFonts w:ascii="Angsana New" w:hAnsi="Angsana New" w:hint="cs"/>
          <w:sz w:val="30"/>
          <w:szCs w:val="30"/>
          <w:cs/>
        </w:rPr>
        <w:t>ล้านบาท</w:t>
      </w:r>
      <w:r w:rsidR="00BB1C14"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 xml:space="preserve">ถูกบันทึกเป็น </w:t>
      </w:r>
      <w:r w:rsidRPr="00404386">
        <w:rPr>
          <w:rFonts w:ascii="Angsana New" w:hAnsi="Angsana New"/>
          <w:sz w:val="30"/>
          <w:szCs w:val="30"/>
        </w:rPr>
        <w:t>“</w:t>
      </w:r>
      <w:r w:rsidRPr="00404386">
        <w:rPr>
          <w:rFonts w:ascii="Angsana New" w:hAnsi="Angsana New" w:hint="cs"/>
          <w:sz w:val="30"/>
          <w:szCs w:val="30"/>
          <w:cs/>
        </w:rPr>
        <w:t>ผลต่างจากการรวมธุรกิจภายใต้การควบคุมเดียวกัน</w:t>
      </w:r>
      <w:r w:rsidRPr="00404386">
        <w:rPr>
          <w:rFonts w:ascii="Angsana New" w:hAnsi="Angsana New"/>
          <w:sz w:val="30"/>
          <w:szCs w:val="30"/>
        </w:rPr>
        <w:t xml:space="preserve">” </w:t>
      </w:r>
      <w:r w:rsidRPr="00404386">
        <w:rPr>
          <w:rFonts w:ascii="Angsana New" w:hAnsi="Angsana New" w:hint="cs"/>
          <w:sz w:val="30"/>
          <w:szCs w:val="30"/>
          <w:cs/>
        </w:rPr>
        <w:t>ซึ่งถูกรับรู้ในงบแสดงการเปลี่ยนแปลงส่วนของผู้ถือหุ้นรวม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โดยแสดงแยกเป็นองค์ประกอบหนึ่งในส่วนของผู้ถือหุ้น</w:t>
      </w:r>
    </w:p>
    <w:p w14:paraId="542DCFD1" w14:textId="230B23B3" w:rsidR="006C467B" w:rsidRPr="00404386" w:rsidRDefault="006C4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AD88523" w14:textId="77777777" w:rsidR="00B172AC" w:rsidRDefault="00B1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D7A861" w14:textId="367969B1" w:rsidR="005F4A15" w:rsidRPr="00404386" w:rsidRDefault="005F4A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lastRenderedPageBreak/>
        <w:t>ผลกระทบของ</w:t>
      </w:r>
      <w:r w:rsidRPr="00404386">
        <w:rPr>
          <w:rFonts w:ascii="Angsana New" w:hAnsi="Angsana New"/>
          <w:sz w:val="30"/>
          <w:szCs w:val="30"/>
          <w:cs/>
        </w:rPr>
        <w:t>การปรับปรุงใหม่ปี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256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 w:hint="cs"/>
          <w:sz w:val="30"/>
          <w:szCs w:val="30"/>
          <w:cs/>
        </w:rPr>
        <w:t>ต่องบการเงินรวมของกลุ่มบริษัทมีดังนี้</w:t>
      </w:r>
    </w:p>
    <w:p w14:paraId="496344B7" w14:textId="77777777" w:rsidR="00960E15" w:rsidRPr="00404386" w:rsidRDefault="00960E15" w:rsidP="00FA62A2">
      <w:pPr>
        <w:tabs>
          <w:tab w:val="clear" w:pos="454"/>
          <w:tab w:val="left" w:pos="450"/>
          <w:tab w:val="left" w:pos="72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70"/>
        <w:gridCol w:w="360"/>
        <w:gridCol w:w="1350"/>
        <w:gridCol w:w="270"/>
        <w:gridCol w:w="1332"/>
        <w:gridCol w:w="270"/>
        <w:gridCol w:w="1171"/>
      </w:tblGrid>
      <w:tr w:rsidR="00BB74AD" w:rsidRPr="00404386" w14:paraId="56C653DF" w14:textId="77777777" w:rsidTr="003A56F6">
        <w:trPr>
          <w:trHeight w:val="87"/>
          <w:tblHeader/>
        </w:trPr>
        <w:tc>
          <w:tcPr>
            <w:tcW w:w="4320" w:type="dxa"/>
          </w:tcPr>
          <w:p w14:paraId="004FF229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09B290" w14:textId="77777777" w:rsidR="00BB74AD" w:rsidRPr="00404386" w:rsidRDefault="00BB74AD" w:rsidP="00FA62A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14037A" w14:textId="77777777" w:rsidR="00BB74AD" w:rsidRPr="00404386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  <w:vAlign w:val="bottom"/>
          </w:tcPr>
          <w:p w14:paraId="53D613E6" w14:textId="77777777" w:rsidR="00BB74AD" w:rsidRPr="00404386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74AD" w:rsidRPr="00404386" w14:paraId="7816E649" w14:textId="77777777" w:rsidTr="003A56F6">
        <w:trPr>
          <w:trHeight w:val="20"/>
          <w:tblHeader/>
        </w:trPr>
        <w:tc>
          <w:tcPr>
            <w:tcW w:w="4320" w:type="dxa"/>
          </w:tcPr>
          <w:p w14:paraId="118C84F4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</w:tabs>
              <w:spacing w:line="360" w:lineRule="exact"/>
              <w:ind w:left="-823" w:right="432" w:hanging="5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</w:p>
        </w:tc>
        <w:tc>
          <w:tcPr>
            <w:tcW w:w="270" w:type="dxa"/>
          </w:tcPr>
          <w:p w14:paraId="56D5508B" w14:textId="77777777" w:rsidR="00BB74AD" w:rsidRPr="00404386" w:rsidRDefault="00BB74AD" w:rsidP="00FA62A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7FBE69" w14:textId="77777777" w:rsidR="00BB74AD" w:rsidRPr="00404386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</w:tcPr>
          <w:p w14:paraId="4FB89AC9" w14:textId="77777777" w:rsidR="00BB74AD" w:rsidRPr="00404386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0438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259AA" w:rsidRPr="0040438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B74AD" w:rsidRPr="00404386" w14:paraId="64E59605" w14:textId="77777777" w:rsidTr="003A56F6">
        <w:trPr>
          <w:trHeight w:val="20"/>
          <w:tblHeader/>
        </w:trPr>
        <w:tc>
          <w:tcPr>
            <w:tcW w:w="4320" w:type="dxa"/>
          </w:tcPr>
          <w:p w14:paraId="218D737C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94245A" w14:textId="77777777" w:rsidR="00BB74AD" w:rsidRPr="00404386" w:rsidRDefault="00BB74AD" w:rsidP="00FA62A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437566" w14:textId="77777777" w:rsidR="00BB74AD" w:rsidRPr="00404386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FBA8B1" w14:textId="77777777" w:rsidR="00BB74AD" w:rsidRPr="00404386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1F835197" w14:textId="77777777" w:rsidR="00BB74AD" w:rsidRPr="00404386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BDDC5AE" w14:textId="77777777" w:rsidR="00BB74AD" w:rsidRPr="00404386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55F5640D" w14:textId="77777777" w:rsidR="00BB74AD" w:rsidRPr="00404386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20C1745" w14:textId="77777777" w:rsidR="00BB74AD" w:rsidRPr="00404386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BB74AD" w:rsidRPr="00404386" w14:paraId="063A2329" w14:textId="77777777" w:rsidTr="003A56F6">
        <w:trPr>
          <w:trHeight w:val="20"/>
          <w:tblHeader/>
        </w:trPr>
        <w:tc>
          <w:tcPr>
            <w:tcW w:w="4320" w:type="dxa"/>
          </w:tcPr>
          <w:p w14:paraId="56B9237E" w14:textId="77777777" w:rsidR="00BB74AD" w:rsidRPr="00404386" w:rsidRDefault="00BB74AD" w:rsidP="00FA62A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938546" w14:textId="77777777" w:rsidR="00BB74AD" w:rsidRPr="00404386" w:rsidRDefault="00BB74AD" w:rsidP="00FA62A2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16C8282" w14:textId="77777777" w:rsidR="00BB74AD" w:rsidRPr="00404386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3" w:type="dxa"/>
            <w:gridSpan w:val="5"/>
          </w:tcPr>
          <w:p w14:paraId="0AD771EC" w14:textId="77777777" w:rsidR="00BB74AD" w:rsidRPr="00404386" w:rsidRDefault="00BB74AD" w:rsidP="00FA62A2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8" w:right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74AD" w:rsidRPr="00404386" w14:paraId="6F037C85" w14:textId="77777777" w:rsidTr="003A56F6">
        <w:trPr>
          <w:trHeight w:val="20"/>
        </w:trPr>
        <w:tc>
          <w:tcPr>
            <w:tcW w:w="4320" w:type="dxa"/>
          </w:tcPr>
          <w:p w14:paraId="7F6386C0" w14:textId="77777777" w:rsidR="00BB74AD" w:rsidRPr="00404386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835700F" w14:textId="77777777" w:rsidR="00BB74AD" w:rsidRPr="00404386" w:rsidRDefault="00BB74AD" w:rsidP="00FA62A2">
            <w:pPr>
              <w:tabs>
                <w:tab w:val="left" w:pos="1332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18B01D" w14:textId="77777777" w:rsidR="00BB74AD" w:rsidRPr="00404386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291902" w14:textId="77777777" w:rsidR="00BB74AD" w:rsidRPr="00404386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B13EB7" w14:textId="77777777" w:rsidR="00BB74AD" w:rsidRPr="00404386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8BFB5EA" w14:textId="77777777" w:rsidR="00BB74AD" w:rsidRPr="00404386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B2BE20" w14:textId="77777777" w:rsidR="00BB74AD" w:rsidRPr="00404386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D34D605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404386" w14:paraId="74BCDDA0" w14:textId="77777777" w:rsidTr="003A56F6">
        <w:trPr>
          <w:trHeight w:val="20"/>
        </w:trPr>
        <w:tc>
          <w:tcPr>
            <w:tcW w:w="4320" w:type="dxa"/>
          </w:tcPr>
          <w:p w14:paraId="73CCDA26" w14:textId="77777777" w:rsidR="00BB74AD" w:rsidRPr="00404386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4D9C9EF" w14:textId="77777777" w:rsidR="00BB74AD" w:rsidRPr="00404386" w:rsidRDefault="00BB74AD" w:rsidP="00FA62A2">
            <w:pPr>
              <w:tabs>
                <w:tab w:val="left" w:pos="1332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2249F7C" w14:textId="77777777" w:rsidR="00BB74AD" w:rsidRPr="00404386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06FA5D" w14:textId="77777777" w:rsidR="00BB74AD" w:rsidRPr="00404386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BFA2F8" w14:textId="77777777" w:rsidR="00BB74AD" w:rsidRPr="00404386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2DBE521" w14:textId="77777777" w:rsidR="00BB74AD" w:rsidRPr="00404386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F1DF28" w14:textId="77777777" w:rsidR="00BB74AD" w:rsidRPr="00404386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20AD5E8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404386" w14:paraId="287E2F85" w14:textId="77777777" w:rsidTr="003A56F6">
        <w:trPr>
          <w:trHeight w:val="20"/>
        </w:trPr>
        <w:tc>
          <w:tcPr>
            <w:tcW w:w="4320" w:type="dxa"/>
          </w:tcPr>
          <w:p w14:paraId="0C8F33BF" w14:textId="77777777" w:rsidR="00BB74AD" w:rsidRPr="00404386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CC0F116" w14:textId="77777777" w:rsidR="00BB74AD" w:rsidRPr="00404386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0EDDCDE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3EFE81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1,213.84 </w:t>
            </w:r>
          </w:p>
        </w:tc>
        <w:tc>
          <w:tcPr>
            <w:tcW w:w="270" w:type="dxa"/>
          </w:tcPr>
          <w:p w14:paraId="0BB643C7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52E383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1.65 </w:t>
            </w:r>
          </w:p>
        </w:tc>
        <w:tc>
          <w:tcPr>
            <w:tcW w:w="270" w:type="dxa"/>
          </w:tcPr>
          <w:p w14:paraId="08EF05FB" w14:textId="77777777" w:rsidR="00BB74AD" w:rsidRPr="00404386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4C519DE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1,215.49 </w:t>
            </w:r>
          </w:p>
        </w:tc>
      </w:tr>
      <w:tr w:rsidR="00BB74AD" w:rsidRPr="00404386" w14:paraId="2239ABB8" w14:textId="77777777" w:rsidTr="003A56F6">
        <w:trPr>
          <w:trHeight w:val="20"/>
        </w:trPr>
        <w:tc>
          <w:tcPr>
            <w:tcW w:w="4320" w:type="dxa"/>
          </w:tcPr>
          <w:p w14:paraId="0BF1BAF1" w14:textId="77777777" w:rsidR="00BB74AD" w:rsidRPr="00404386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39D56D0" w14:textId="77777777" w:rsidR="00BB74AD" w:rsidRPr="00404386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184A4B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E70C30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652.72 </w:t>
            </w:r>
          </w:p>
        </w:tc>
        <w:tc>
          <w:tcPr>
            <w:tcW w:w="270" w:type="dxa"/>
          </w:tcPr>
          <w:p w14:paraId="46CB91B0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AA0D758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(0.14)</w:t>
            </w:r>
          </w:p>
        </w:tc>
        <w:tc>
          <w:tcPr>
            <w:tcW w:w="270" w:type="dxa"/>
          </w:tcPr>
          <w:p w14:paraId="57720C9B" w14:textId="77777777" w:rsidR="00BB74AD" w:rsidRPr="00404386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5A74A5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652.58 </w:t>
            </w:r>
          </w:p>
        </w:tc>
      </w:tr>
      <w:tr w:rsidR="00BB74AD" w:rsidRPr="00404386" w14:paraId="282E7BB3" w14:textId="77777777" w:rsidTr="003A56F6">
        <w:trPr>
          <w:trHeight w:val="20"/>
        </w:trPr>
        <w:tc>
          <w:tcPr>
            <w:tcW w:w="4320" w:type="dxa"/>
          </w:tcPr>
          <w:p w14:paraId="197D7A27" w14:textId="77777777" w:rsidR="00BB74AD" w:rsidRPr="00404386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7DC3E881" w14:textId="77777777" w:rsidR="00BB74AD" w:rsidRPr="00404386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BBA1DC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3D5EA5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677.20 </w:t>
            </w:r>
          </w:p>
        </w:tc>
        <w:tc>
          <w:tcPr>
            <w:tcW w:w="270" w:type="dxa"/>
          </w:tcPr>
          <w:p w14:paraId="1964C519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9EA0BCD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169.42 </w:t>
            </w:r>
          </w:p>
        </w:tc>
        <w:tc>
          <w:tcPr>
            <w:tcW w:w="270" w:type="dxa"/>
          </w:tcPr>
          <w:p w14:paraId="32D38865" w14:textId="77777777" w:rsidR="00BB74AD" w:rsidRPr="00404386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246B1F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846.62 </w:t>
            </w:r>
          </w:p>
        </w:tc>
      </w:tr>
      <w:tr w:rsidR="00BB74AD" w:rsidRPr="00404386" w14:paraId="78CAAFB3" w14:textId="77777777" w:rsidTr="003A56F6">
        <w:trPr>
          <w:trHeight w:val="20"/>
        </w:trPr>
        <w:tc>
          <w:tcPr>
            <w:tcW w:w="4320" w:type="dxa"/>
          </w:tcPr>
          <w:p w14:paraId="1A4C4A30" w14:textId="77777777" w:rsidR="00BB74AD" w:rsidRPr="00404386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7BC6C3D6" w14:textId="77777777" w:rsidR="00BB74AD" w:rsidRPr="00404386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53F5FC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108729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36.40 </w:t>
            </w:r>
          </w:p>
        </w:tc>
        <w:tc>
          <w:tcPr>
            <w:tcW w:w="270" w:type="dxa"/>
          </w:tcPr>
          <w:p w14:paraId="701DF5BA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868C580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4.18 </w:t>
            </w:r>
          </w:p>
        </w:tc>
        <w:tc>
          <w:tcPr>
            <w:tcW w:w="270" w:type="dxa"/>
          </w:tcPr>
          <w:p w14:paraId="766D8CC0" w14:textId="77777777" w:rsidR="00BB74AD" w:rsidRPr="00404386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BD8601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40.58 </w:t>
            </w:r>
          </w:p>
        </w:tc>
      </w:tr>
      <w:tr w:rsidR="005C740F" w:rsidRPr="00404386" w14:paraId="1B0B976C" w14:textId="77777777" w:rsidTr="003A56F6">
        <w:trPr>
          <w:trHeight w:val="20"/>
        </w:trPr>
        <w:tc>
          <w:tcPr>
            <w:tcW w:w="4320" w:type="dxa"/>
          </w:tcPr>
          <w:p w14:paraId="12C34FFB" w14:textId="77777777" w:rsidR="005C740F" w:rsidRPr="00404386" w:rsidRDefault="005C740F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69DFFDAA" w14:textId="77777777" w:rsidR="005C740F" w:rsidRPr="00404386" w:rsidRDefault="005C740F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1134669" w14:textId="77777777" w:rsidR="005C740F" w:rsidRPr="00404386" w:rsidRDefault="005C740F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11A4F" w14:textId="77777777" w:rsidR="005C740F" w:rsidRPr="00404386" w:rsidRDefault="00FA1374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48.</w:t>
            </w:r>
            <w:r w:rsidR="003A6E9C" w:rsidRPr="00404386">
              <w:rPr>
                <w:rFonts w:ascii="Angsana New" w:hAnsi="Angsana New"/>
                <w:sz w:val="30"/>
                <w:szCs w:val="30"/>
              </w:rPr>
              <w:t>89</w:t>
            </w:r>
            <w:r w:rsidR="005C740F"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DB45AE" w14:textId="77777777" w:rsidR="005C740F" w:rsidRPr="00404386" w:rsidRDefault="005C740F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10CFD27" w14:textId="77777777" w:rsidR="005C740F" w:rsidRPr="00404386" w:rsidRDefault="005C740F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0.07</w:t>
            </w:r>
            <w:r w:rsidR="00F8226E"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588BF3" w14:textId="77777777" w:rsidR="005C740F" w:rsidRPr="00404386" w:rsidRDefault="005C740F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FDA765" w14:textId="77777777" w:rsidR="005C740F" w:rsidRPr="00404386" w:rsidRDefault="005C740F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48.96 </w:t>
            </w:r>
          </w:p>
        </w:tc>
      </w:tr>
      <w:tr w:rsidR="00BB74AD" w:rsidRPr="00404386" w14:paraId="518727DE" w14:textId="77777777" w:rsidTr="003A56F6">
        <w:trPr>
          <w:trHeight w:val="20"/>
        </w:trPr>
        <w:tc>
          <w:tcPr>
            <w:tcW w:w="4320" w:type="dxa"/>
          </w:tcPr>
          <w:p w14:paraId="26BCD9E3" w14:textId="77777777" w:rsidR="00BB74AD" w:rsidRPr="00404386" w:rsidRDefault="00BB74AD" w:rsidP="00FA62A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5FF902A" w14:textId="77777777" w:rsidR="00BB74AD" w:rsidRPr="00404386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84A65AA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2AEC65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82.3</w:t>
            </w:r>
            <w:r w:rsidR="003A6E9C" w:rsidRPr="00404386">
              <w:rPr>
                <w:rFonts w:ascii="Angsana New" w:hAnsi="Angsana New"/>
                <w:sz w:val="30"/>
                <w:szCs w:val="30"/>
              </w:rPr>
              <w:t>3</w:t>
            </w:r>
            <w:r w:rsidR="00F8226E"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BBBD08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34F8351" w14:textId="77777777" w:rsidR="00BB74AD" w:rsidRPr="00404386" w:rsidRDefault="00BB74AD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162.3</w:t>
            </w:r>
            <w:r w:rsidR="00B27505" w:rsidRPr="00404386">
              <w:rPr>
                <w:rFonts w:ascii="Angsana New" w:hAnsi="Angsana New"/>
                <w:sz w:val="30"/>
                <w:szCs w:val="30"/>
              </w:rPr>
              <w:t>5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C6DA919" w14:textId="77777777" w:rsidR="00BB74AD" w:rsidRPr="00404386" w:rsidRDefault="00BB74AD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5FCE26D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244.68 </w:t>
            </w:r>
          </w:p>
        </w:tc>
      </w:tr>
      <w:tr w:rsidR="00BB74AD" w:rsidRPr="00404386" w14:paraId="428A7BC9" w14:textId="77777777" w:rsidTr="003A56F6">
        <w:trPr>
          <w:trHeight w:val="20"/>
        </w:trPr>
        <w:tc>
          <w:tcPr>
            <w:tcW w:w="4320" w:type="dxa"/>
          </w:tcPr>
          <w:p w14:paraId="4911594C" w14:textId="77777777" w:rsidR="00BB74AD" w:rsidRPr="00404386" w:rsidRDefault="00BB74AD" w:rsidP="00FA62A2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399B96CC" w14:textId="77777777" w:rsidR="00BB74AD" w:rsidRPr="00404386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0F4CFF3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DA6DD3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2,711.38</w:t>
            </w:r>
          </w:p>
        </w:tc>
        <w:tc>
          <w:tcPr>
            <w:tcW w:w="270" w:type="dxa"/>
          </w:tcPr>
          <w:p w14:paraId="58B41B9B" w14:textId="77777777" w:rsidR="00BB74AD" w:rsidRPr="00404386" w:rsidRDefault="00BB74AD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093EF24" w14:textId="77777777" w:rsidR="00BB74AD" w:rsidRPr="00404386" w:rsidRDefault="00BB74AD" w:rsidP="00222B93">
            <w:pPr>
              <w:tabs>
                <w:tab w:val="clear" w:pos="680"/>
                <w:tab w:val="clear" w:pos="907"/>
                <w:tab w:val="left" w:pos="772"/>
                <w:tab w:val="left" w:pos="914"/>
              </w:tabs>
              <w:spacing w:line="360" w:lineRule="exact"/>
              <w:ind w:left="227"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337.5</w:t>
            </w:r>
            <w:r w:rsidR="005C740F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49E5CA" w14:textId="77777777" w:rsidR="00BB74AD" w:rsidRPr="00404386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012238" w14:textId="77777777" w:rsidR="00BB74AD" w:rsidRPr="00404386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3,048.9</w:t>
            </w:r>
            <w:r w:rsidR="005C740F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86A5B" w:rsidRPr="00404386" w14:paraId="75968D89" w14:textId="77777777" w:rsidTr="003A56F6">
        <w:trPr>
          <w:trHeight w:val="20"/>
        </w:trPr>
        <w:tc>
          <w:tcPr>
            <w:tcW w:w="4320" w:type="dxa"/>
          </w:tcPr>
          <w:p w14:paraId="55BBA5C2" w14:textId="77777777" w:rsidR="00686A5B" w:rsidRPr="00404386" w:rsidRDefault="00686A5B" w:rsidP="00FA62A2">
            <w:pPr>
              <w:spacing w:line="3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AD2F838" w14:textId="77777777" w:rsidR="00686A5B" w:rsidRPr="00404386" w:rsidRDefault="00686A5B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2A892FAC" w14:textId="77777777" w:rsidR="00686A5B" w:rsidRPr="00404386" w:rsidRDefault="00686A5B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F69D38" w14:textId="77777777" w:rsidR="00686A5B" w:rsidRPr="00404386" w:rsidRDefault="00686A5B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FA4EF9" w14:textId="77777777" w:rsidR="00686A5B" w:rsidRPr="00404386" w:rsidRDefault="00686A5B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3B49A60" w14:textId="77777777" w:rsidR="00686A5B" w:rsidRPr="00404386" w:rsidRDefault="00686A5B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93085B" w14:textId="77777777" w:rsidR="00686A5B" w:rsidRPr="00404386" w:rsidRDefault="00686A5B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DB4365E" w14:textId="77777777" w:rsidR="00686A5B" w:rsidRPr="00404386" w:rsidRDefault="00686A5B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B74AD" w:rsidRPr="00404386" w14:paraId="50DBF2A9" w14:textId="77777777" w:rsidTr="003A56F6">
        <w:trPr>
          <w:trHeight w:val="20"/>
        </w:trPr>
        <w:tc>
          <w:tcPr>
            <w:tcW w:w="4320" w:type="dxa"/>
          </w:tcPr>
          <w:p w14:paraId="2BC0B55C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1AFA562D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0C8C854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B9F90A" w14:textId="77777777" w:rsidR="00BB74AD" w:rsidRPr="00404386" w:rsidRDefault="00BB74AD" w:rsidP="00FA62A2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93A2CA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78D8F506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3CEFA0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5AC19E1F" w14:textId="77777777" w:rsidR="00BB74AD" w:rsidRPr="00404386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404386" w14:paraId="0CDC445E" w14:textId="77777777" w:rsidTr="003A56F6">
        <w:trPr>
          <w:trHeight w:val="20"/>
        </w:trPr>
        <w:tc>
          <w:tcPr>
            <w:tcW w:w="4320" w:type="dxa"/>
          </w:tcPr>
          <w:p w14:paraId="20F930B6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12CE7E80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6D7B9D0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D0014B6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2.09 </w:t>
            </w:r>
          </w:p>
        </w:tc>
        <w:tc>
          <w:tcPr>
            <w:tcW w:w="270" w:type="dxa"/>
            <w:tcBorders>
              <w:bottom w:val="nil"/>
            </w:tcBorders>
          </w:tcPr>
          <w:p w14:paraId="37277424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7F9F63D0" w14:textId="77777777" w:rsidR="00BB74AD" w:rsidRPr="00404386" w:rsidRDefault="00CE298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(2.09)</w:t>
            </w:r>
          </w:p>
        </w:tc>
        <w:tc>
          <w:tcPr>
            <w:tcW w:w="270" w:type="dxa"/>
            <w:tcBorders>
              <w:bottom w:val="nil"/>
            </w:tcBorders>
          </w:tcPr>
          <w:p w14:paraId="20C5217E" w14:textId="77777777" w:rsidR="00BB74AD" w:rsidRPr="00404386" w:rsidRDefault="00BB74AD" w:rsidP="00FA62A2">
            <w:pPr>
              <w:tabs>
                <w:tab w:val="decimal" w:pos="735"/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45A2AD39" w14:textId="77777777" w:rsidR="00BB74AD" w:rsidRPr="00404386" w:rsidRDefault="00CE298E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74AD" w:rsidRPr="00404386" w14:paraId="7359314B" w14:textId="77777777" w:rsidTr="003A56F6">
        <w:trPr>
          <w:trHeight w:val="20"/>
        </w:trPr>
        <w:tc>
          <w:tcPr>
            <w:tcW w:w="4320" w:type="dxa"/>
          </w:tcPr>
          <w:p w14:paraId="793789C2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62ACDFD8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D1451CA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927093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63.04 </w:t>
            </w:r>
          </w:p>
        </w:tc>
        <w:tc>
          <w:tcPr>
            <w:tcW w:w="270" w:type="dxa"/>
            <w:tcBorders>
              <w:bottom w:val="nil"/>
            </w:tcBorders>
          </w:tcPr>
          <w:p w14:paraId="1FF5881A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97318FA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</w:tcPr>
          <w:p w14:paraId="3F91E5E5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B2D4912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63.04 </w:t>
            </w:r>
          </w:p>
        </w:tc>
      </w:tr>
      <w:tr w:rsidR="00BB74AD" w:rsidRPr="00404386" w14:paraId="5DE3F566" w14:textId="77777777" w:rsidTr="003A56F6">
        <w:trPr>
          <w:trHeight w:val="20"/>
        </w:trPr>
        <w:tc>
          <w:tcPr>
            <w:tcW w:w="4320" w:type="dxa"/>
          </w:tcPr>
          <w:p w14:paraId="3FC510D1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270" w:type="dxa"/>
          </w:tcPr>
          <w:p w14:paraId="06230476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6ED0E0" w14:textId="77777777" w:rsidR="00BB74AD" w:rsidRPr="00404386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E4FE915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330.48 </w:t>
            </w:r>
          </w:p>
        </w:tc>
        <w:tc>
          <w:tcPr>
            <w:tcW w:w="270" w:type="dxa"/>
            <w:tcBorders>
              <w:bottom w:val="nil"/>
            </w:tcBorders>
          </w:tcPr>
          <w:p w14:paraId="7AAD9DF2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71914C84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(330.48)</w:t>
            </w:r>
          </w:p>
        </w:tc>
        <w:tc>
          <w:tcPr>
            <w:tcW w:w="270" w:type="dxa"/>
            <w:tcBorders>
              <w:bottom w:val="nil"/>
            </w:tcBorders>
          </w:tcPr>
          <w:p w14:paraId="6E314AAD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40AD03F" w14:textId="77777777" w:rsidR="00BB74AD" w:rsidRPr="00404386" w:rsidRDefault="00BB74AD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BB74AD" w:rsidRPr="00404386" w14:paraId="6A281372" w14:textId="77777777" w:rsidTr="003A56F6">
        <w:trPr>
          <w:trHeight w:val="20"/>
        </w:trPr>
        <w:tc>
          <w:tcPr>
            <w:tcW w:w="4320" w:type="dxa"/>
          </w:tcPr>
          <w:p w14:paraId="0D4A3548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72EABBDB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35C34F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3928630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49,758.28 </w:t>
            </w:r>
          </w:p>
        </w:tc>
        <w:tc>
          <w:tcPr>
            <w:tcW w:w="270" w:type="dxa"/>
            <w:tcBorders>
              <w:bottom w:val="nil"/>
            </w:tcBorders>
          </w:tcPr>
          <w:p w14:paraId="3732CD22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32F46832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</w:tcPr>
          <w:p w14:paraId="654E0DA5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E6E57B7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49,758.28 </w:t>
            </w:r>
          </w:p>
        </w:tc>
      </w:tr>
      <w:tr w:rsidR="00BB74AD" w:rsidRPr="00404386" w14:paraId="54CE43A2" w14:textId="77777777" w:rsidTr="003A56F6">
        <w:trPr>
          <w:trHeight w:val="20"/>
        </w:trPr>
        <w:tc>
          <w:tcPr>
            <w:tcW w:w="4320" w:type="dxa"/>
          </w:tcPr>
          <w:p w14:paraId="1E7EE1F2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4AEB91D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E0049DA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1E1281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38,327.10 </w:t>
            </w:r>
          </w:p>
        </w:tc>
        <w:tc>
          <w:tcPr>
            <w:tcW w:w="270" w:type="dxa"/>
          </w:tcPr>
          <w:p w14:paraId="18B89E55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9ED095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0.30 </w:t>
            </w:r>
          </w:p>
        </w:tc>
        <w:tc>
          <w:tcPr>
            <w:tcW w:w="270" w:type="dxa"/>
          </w:tcPr>
          <w:p w14:paraId="50B4DCB0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832FD1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38,327.40 </w:t>
            </w:r>
          </w:p>
        </w:tc>
      </w:tr>
      <w:tr w:rsidR="00BB74AD" w:rsidRPr="00404386" w14:paraId="10524549" w14:textId="77777777" w:rsidTr="003A56F6">
        <w:trPr>
          <w:trHeight w:val="20"/>
        </w:trPr>
        <w:tc>
          <w:tcPr>
            <w:tcW w:w="4320" w:type="dxa"/>
          </w:tcPr>
          <w:p w14:paraId="08058E79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14:paraId="58376BA8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9F29B" w14:textId="77777777" w:rsidR="00BB74AD" w:rsidRPr="00404386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D17B3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1,176.03 </w:t>
            </w:r>
          </w:p>
        </w:tc>
        <w:tc>
          <w:tcPr>
            <w:tcW w:w="270" w:type="dxa"/>
          </w:tcPr>
          <w:p w14:paraId="2592FD61" w14:textId="77777777" w:rsidR="00BB74AD" w:rsidRPr="00404386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30F336E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0.01 </w:t>
            </w:r>
          </w:p>
        </w:tc>
        <w:tc>
          <w:tcPr>
            <w:tcW w:w="270" w:type="dxa"/>
          </w:tcPr>
          <w:p w14:paraId="4934B77C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6FF68D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1,176.04 </w:t>
            </w:r>
          </w:p>
        </w:tc>
      </w:tr>
      <w:tr w:rsidR="00BB74AD" w:rsidRPr="00404386" w14:paraId="403A73FB" w14:textId="77777777" w:rsidTr="003A56F6">
        <w:trPr>
          <w:trHeight w:val="20"/>
        </w:trPr>
        <w:tc>
          <w:tcPr>
            <w:tcW w:w="4320" w:type="dxa"/>
          </w:tcPr>
          <w:p w14:paraId="3F38AEA0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7C90174C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EDAC362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865B58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73.5</w:t>
            </w:r>
            <w:r w:rsidR="005C740F" w:rsidRPr="00404386">
              <w:rPr>
                <w:rFonts w:ascii="Angsana New" w:hAnsi="Angsana New"/>
                <w:sz w:val="30"/>
                <w:szCs w:val="30"/>
              </w:rPr>
              <w:t>8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26B2984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4249208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0.0</w:t>
            </w:r>
            <w:r w:rsidR="005C740F" w:rsidRPr="00404386">
              <w:rPr>
                <w:rFonts w:ascii="Angsana New" w:hAnsi="Angsana New"/>
                <w:sz w:val="30"/>
                <w:szCs w:val="30"/>
              </w:rPr>
              <w:t>3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031805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BD4CDB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73.61 </w:t>
            </w:r>
          </w:p>
        </w:tc>
      </w:tr>
      <w:tr w:rsidR="00BB74AD" w:rsidRPr="00404386" w14:paraId="016FCBF3" w14:textId="77777777" w:rsidTr="003A56F6">
        <w:trPr>
          <w:trHeight w:val="20"/>
        </w:trPr>
        <w:tc>
          <w:tcPr>
            <w:tcW w:w="4320" w:type="dxa"/>
          </w:tcPr>
          <w:p w14:paraId="1D8038EE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B14C6A5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7158D05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FD3EE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284.39 </w:t>
            </w:r>
          </w:p>
        </w:tc>
        <w:tc>
          <w:tcPr>
            <w:tcW w:w="270" w:type="dxa"/>
          </w:tcPr>
          <w:p w14:paraId="60022681" w14:textId="77777777" w:rsidR="00BB74AD" w:rsidRPr="00404386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D8C02EC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8.48 </w:t>
            </w:r>
          </w:p>
        </w:tc>
        <w:tc>
          <w:tcPr>
            <w:tcW w:w="270" w:type="dxa"/>
          </w:tcPr>
          <w:p w14:paraId="0F58EC55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6F2F20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292.87 </w:t>
            </w:r>
          </w:p>
        </w:tc>
      </w:tr>
      <w:tr w:rsidR="00BB74AD" w:rsidRPr="00404386" w14:paraId="7A7DE24B" w14:textId="77777777" w:rsidTr="003A56F6">
        <w:trPr>
          <w:trHeight w:val="20"/>
        </w:trPr>
        <w:tc>
          <w:tcPr>
            <w:tcW w:w="4320" w:type="dxa"/>
          </w:tcPr>
          <w:p w14:paraId="38EFDD47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6508C8E1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D0F4E1C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345100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316.95 </w:t>
            </w:r>
          </w:p>
        </w:tc>
        <w:tc>
          <w:tcPr>
            <w:tcW w:w="270" w:type="dxa"/>
          </w:tcPr>
          <w:p w14:paraId="45145C1E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91ED320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10.0</w:t>
            </w:r>
            <w:r w:rsidR="00CE298E" w:rsidRPr="00404386">
              <w:rPr>
                <w:rFonts w:ascii="Angsana New" w:hAnsi="Angsana New"/>
                <w:sz w:val="30"/>
                <w:szCs w:val="30"/>
              </w:rPr>
              <w:t>6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963F80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50EF947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B27505" w:rsidRPr="00404386">
              <w:rPr>
                <w:rFonts w:ascii="Angsana New" w:hAnsi="Angsana New"/>
                <w:sz w:val="30"/>
                <w:szCs w:val="30"/>
              </w:rPr>
              <w:t>27.01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B74AD" w:rsidRPr="00404386" w14:paraId="34F7DE24" w14:textId="77777777" w:rsidTr="003A56F6">
        <w:trPr>
          <w:trHeight w:val="20"/>
        </w:trPr>
        <w:tc>
          <w:tcPr>
            <w:tcW w:w="4320" w:type="dxa"/>
          </w:tcPr>
          <w:p w14:paraId="4A5F5EB7" w14:textId="77777777" w:rsidR="00BB74AD" w:rsidRPr="00404386" w:rsidRDefault="00BB74AD" w:rsidP="00FA62A2">
            <w:pPr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47C17BE8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4BB3C8F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0F2C83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90,331.9</w:t>
            </w:r>
            <w:r w:rsidR="005C740F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272B9361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DC1B865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(31</w:t>
            </w:r>
            <w:r w:rsidR="00CE298E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C740F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BCBD176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52F5C61" w14:textId="77777777" w:rsidR="00BB74AD" w:rsidRPr="00404386" w:rsidRDefault="00536084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90,018.25</w:t>
            </w:r>
          </w:p>
        </w:tc>
      </w:tr>
      <w:tr w:rsidR="00BB74AD" w:rsidRPr="00404386" w14:paraId="7E81DCFF" w14:textId="77777777" w:rsidTr="003A56F6">
        <w:trPr>
          <w:trHeight w:val="20"/>
        </w:trPr>
        <w:tc>
          <w:tcPr>
            <w:tcW w:w="4320" w:type="dxa"/>
          </w:tcPr>
          <w:p w14:paraId="2411C9F2" w14:textId="77777777" w:rsidR="00BB74AD" w:rsidRPr="00404386" w:rsidRDefault="00BB74AD" w:rsidP="00FA62A2">
            <w:pPr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597D0B99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D32DFC0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BE8332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93,043.3</w:t>
            </w:r>
            <w:r w:rsidR="005C740F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BBE2B8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8F5603E" w14:textId="77777777" w:rsidR="00BB74AD" w:rsidRPr="00404386" w:rsidRDefault="00536084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23.84</w:t>
            </w:r>
          </w:p>
        </w:tc>
        <w:tc>
          <w:tcPr>
            <w:tcW w:w="270" w:type="dxa"/>
          </w:tcPr>
          <w:p w14:paraId="587A1B97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F814D5D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93,06</w:t>
            </w:r>
            <w:r w:rsidR="00CE298E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E298E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C740F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B74AD" w:rsidRPr="00404386" w14:paraId="690E63CE" w14:textId="77777777" w:rsidTr="003A56F6">
        <w:trPr>
          <w:trHeight w:val="20"/>
        </w:trPr>
        <w:tc>
          <w:tcPr>
            <w:tcW w:w="4320" w:type="dxa"/>
          </w:tcPr>
          <w:p w14:paraId="57081846" w14:textId="77777777" w:rsidR="00BB74AD" w:rsidRPr="00404386" w:rsidRDefault="00BB74AD" w:rsidP="00FA62A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C981629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1970FD8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478924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650258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3817C2C2" w14:textId="77777777" w:rsidR="00BB74AD" w:rsidRPr="00404386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2976FB0" w14:textId="77777777" w:rsidR="00BB74AD" w:rsidRPr="00404386" w:rsidRDefault="00BB74AD" w:rsidP="00FA62A2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6A452F0" w14:textId="77777777" w:rsidR="00BB74AD" w:rsidRPr="00404386" w:rsidRDefault="00BB74AD" w:rsidP="00FA62A2">
            <w:pPr>
              <w:tabs>
                <w:tab w:val="decimal" w:pos="790"/>
              </w:tabs>
              <w:ind w:right="1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6817C385" w14:textId="77777777" w:rsidR="00C15904" w:rsidRPr="00404386" w:rsidRDefault="00C15904" w:rsidP="00FA62A2">
      <w:pPr>
        <w:spacing w:line="240" w:lineRule="auto"/>
        <w:ind w:left="144" w:right="-108" w:hanging="144"/>
        <w:jc w:val="both"/>
        <w:rPr>
          <w:rFonts w:ascii="Angsana New" w:eastAsia="Calibri" w:hAnsi="Angsana New"/>
          <w:b/>
          <w:bCs/>
          <w:color w:val="000000"/>
          <w:sz w:val="30"/>
          <w:szCs w:val="30"/>
          <w:cs/>
        </w:rPr>
        <w:sectPr w:rsidR="00C15904" w:rsidRPr="00404386" w:rsidSect="000D1227">
          <w:headerReference w:type="default" r:id="rId20"/>
          <w:footerReference w:type="default" r:id="rId21"/>
          <w:footerReference w:type="first" r:id="rId22"/>
          <w:pgSz w:w="11907" w:h="16840" w:code="9"/>
          <w:pgMar w:top="691" w:right="1107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70"/>
        <w:gridCol w:w="360"/>
        <w:gridCol w:w="1350"/>
        <w:gridCol w:w="270"/>
        <w:gridCol w:w="1332"/>
        <w:gridCol w:w="270"/>
        <w:gridCol w:w="1171"/>
      </w:tblGrid>
      <w:tr w:rsidR="00EF4C8F" w:rsidRPr="00404386" w14:paraId="77C1A106" w14:textId="77777777" w:rsidTr="00076E29">
        <w:trPr>
          <w:trHeight w:val="87"/>
          <w:tblHeader/>
        </w:trPr>
        <w:tc>
          <w:tcPr>
            <w:tcW w:w="4320" w:type="dxa"/>
          </w:tcPr>
          <w:p w14:paraId="72B4B33C" w14:textId="77777777" w:rsidR="00EF4C8F" w:rsidRPr="00404386" w:rsidRDefault="00EF4C8F" w:rsidP="00EA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192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4CF08C" w14:textId="77777777" w:rsidR="00EF4C8F" w:rsidRPr="00404386" w:rsidRDefault="00EF4C8F" w:rsidP="00EA61BB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7B4E621" w14:textId="77777777" w:rsidR="00EF4C8F" w:rsidRPr="00404386" w:rsidRDefault="00EF4C8F" w:rsidP="00EA61BB">
            <w:pPr>
              <w:tabs>
                <w:tab w:val="clear" w:pos="227"/>
              </w:tabs>
              <w:spacing w:line="192" w:lineRule="auto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  <w:vAlign w:val="bottom"/>
          </w:tcPr>
          <w:p w14:paraId="31ED4D77" w14:textId="77777777" w:rsidR="00EF4C8F" w:rsidRPr="00404386" w:rsidRDefault="00EF4C8F" w:rsidP="00EA61BB">
            <w:pPr>
              <w:spacing w:line="192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4C8F" w:rsidRPr="00404386" w14:paraId="2BC13477" w14:textId="77777777" w:rsidTr="00076E29">
        <w:trPr>
          <w:trHeight w:val="20"/>
          <w:tblHeader/>
        </w:trPr>
        <w:tc>
          <w:tcPr>
            <w:tcW w:w="4320" w:type="dxa"/>
          </w:tcPr>
          <w:p w14:paraId="5A4B585E" w14:textId="77777777" w:rsidR="00EF4C8F" w:rsidRPr="00404386" w:rsidRDefault="00EF4C8F" w:rsidP="0007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</w:tabs>
              <w:spacing w:line="360" w:lineRule="exact"/>
              <w:ind w:left="-823" w:right="432" w:hanging="5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</w:p>
        </w:tc>
        <w:tc>
          <w:tcPr>
            <w:tcW w:w="270" w:type="dxa"/>
          </w:tcPr>
          <w:p w14:paraId="1789EB49" w14:textId="77777777" w:rsidR="00EF4C8F" w:rsidRPr="00404386" w:rsidRDefault="00EF4C8F" w:rsidP="00076E2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1420E5" w14:textId="77777777" w:rsidR="00EF4C8F" w:rsidRPr="00404386" w:rsidRDefault="00EF4C8F" w:rsidP="00076E29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</w:tcPr>
          <w:p w14:paraId="1C3EAEB6" w14:textId="77777777" w:rsidR="00EF4C8F" w:rsidRPr="00404386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0438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0438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F4C8F" w:rsidRPr="00404386" w14:paraId="700BD3CC" w14:textId="77777777" w:rsidTr="00076E29">
        <w:trPr>
          <w:trHeight w:val="20"/>
          <w:tblHeader/>
        </w:trPr>
        <w:tc>
          <w:tcPr>
            <w:tcW w:w="4320" w:type="dxa"/>
          </w:tcPr>
          <w:p w14:paraId="2E06837C" w14:textId="77777777" w:rsidR="00EF4C8F" w:rsidRPr="00404386" w:rsidRDefault="00EF4C8F" w:rsidP="0007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EF061C" w14:textId="77777777" w:rsidR="00EF4C8F" w:rsidRPr="00404386" w:rsidRDefault="00EF4C8F" w:rsidP="00076E2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CA46C0" w14:textId="77777777" w:rsidR="00EF4C8F" w:rsidRPr="00404386" w:rsidRDefault="00EF4C8F" w:rsidP="00076E29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0900C7" w14:textId="77777777" w:rsidR="00EF4C8F" w:rsidRPr="00404386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116FA1A5" w14:textId="77777777" w:rsidR="00EF4C8F" w:rsidRPr="00404386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298F822" w14:textId="77777777" w:rsidR="00EF4C8F" w:rsidRPr="00404386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4173E4E0" w14:textId="77777777" w:rsidR="00EF4C8F" w:rsidRPr="00404386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6204BE2" w14:textId="77777777" w:rsidR="00EF4C8F" w:rsidRPr="00404386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EF4C8F" w:rsidRPr="00404386" w14:paraId="4A8A4B33" w14:textId="77777777" w:rsidTr="00076E29">
        <w:trPr>
          <w:trHeight w:val="20"/>
          <w:tblHeader/>
        </w:trPr>
        <w:tc>
          <w:tcPr>
            <w:tcW w:w="4320" w:type="dxa"/>
          </w:tcPr>
          <w:p w14:paraId="10C929E1" w14:textId="77777777" w:rsidR="00EF4C8F" w:rsidRPr="00404386" w:rsidRDefault="00EF4C8F" w:rsidP="00076E2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585E74" w14:textId="77777777" w:rsidR="00EF4C8F" w:rsidRPr="00404386" w:rsidRDefault="00EF4C8F" w:rsidP="00076E2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92C4715" w14:textId="77777777" w:rsidR="00EF4C8F" w:rsidRPr="00404386" w:rsidRDefault="00EF4C8F" w:rsidP="00076E29">
            <w:pPr>
              <w:tabs>
                <w:tab w:val="clear" w:pos="227"/>
              </w:tabs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3" w:type="dxa"/>
            <w:gridSpan w:val="5"/>
          </w:tcPr>
          <w:p w14:paraId="22AFBA49" w14:textId="77777777" w:rsidR="00EF4C8F" w:rsidRPr="00404386" w:rsidRDefault="00EF4C8F" w:rsidP="00076E29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8" w:right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74AD" w:rsidRPr="00404386" w14:paraId="5FDA24E0" w14:textId="77777777" w:rsidTr="003A56F6">
        <w:trPr>
          <w:trHeight w:val="20"/>
        </w:trPr>
        <w:tc>
          <w:tcPr>
            <w:tcW w:w="4320" w:type="dxa"/>
          </w:tcPr>
          <w:p w14:paraId="3673C4B6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124E4426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992AF6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212124F" w14:textId="77777777" w:rsidR="00BB74AD" w:rsidRPr="00404386" w:rsidRDefault="00BB74AD" w:rsidP="00FA62A2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52C9A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09CE9DD" w14:textId="77777777" w:rsidR="00BB74AD" w:rsidRPr="00404386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4758F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01DEEA96" w14:textId="77777777" w:rsidR="00BB74AD" w:rsidRPr="00404386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404386" w14:paraId="218014B1" w14:textId="77777777" w:rsidTr="003A56F6">
        <w:trPr>
          <w:trHeight w:val="20"/>
        </w:trPr>
        <w:tc>
          <w:tcPr>
            <w:tcW w:w="4320" w:type="dxa"/>
          </w:tcPr>
          <w:p w14:paraId="4EC5A1E8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0EE12DC8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A605BB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F36B9FD" w14:textId="77777777" w:rsidR="00BB74AD" w:rsidRPr="00404386" w:rsidRDefault="00BB74AD" w:rsidP="00FA62A2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89FDD9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25DC26A1" w14:textId="77777777" w:rsidR="00BB74AD" w:rsidRPr="00404386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C2BC32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0EBA70A5" w14:textId="77777777" w:rsidR="00BB74AD" w:rsidRPr="00404386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404386" w14:paraId="6E010C9C" w14:textId="77777777" w:rsidTr="003A56F6">
        <w:trPr>
          <w:trHeight w:val="20"/>
        </w:trPr>
        <w:tc>
          <w:tcPr>
            <w:tcW w:w="4320" w:type="dxa"/>
          </w:tcPr>
          <w:p w14:paraId="49A6829C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3ED74A0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79FE71C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C71CD80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420.55</w:t>
            </w:r>
          </w:p>
        </w:tc>
        <w:tc>
          <w:tcPr>
            <w:tcW w:w="270" w:type="dxa"/>
            <w:tcBorders>
              <w:bottom w:val="nil"/>
            </w:tcBorders>
          </w:tcPr>
          <w:p w14:paraId="64E58768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54888DCD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0.10 </w:t>
            </w:r>
          </w:p>
        </w:tc>
        <w:tc>
          <w:tcPr>
            <w:tcW w:w="270" w:type="dxa"/>
            <w:tcBorders>
              <w:bottom w:val="nil"/>
            </w:tcBorders>
          </w:tcPr>
          <w:p w14:paraId="15B4D654" w14:textId="77777777" w:rsidR="00BB74AD" w:rsidRPr="00404386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58F1AB9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420.65 </w:t>
            </w:r>
          </w:p>
        </w:tc>
      </w:tr>
      <w:tr w:rsidR="00BB74AD" w:rsidRPr="00404386" w14:paraId="31274296" w14:textId="77777777" w:rsidTr="003A56F6">
        <w:trPr>
          <w:trHeight w:val="20"/>
        </w:trPr>
        <w:tc>
          <w:tcPr>
            <w:tcW w:w="4320" w:type="dxa"/>
          </w:tcPr>
          <w:p w14:paraId="394DC1F8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77172653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26392F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B6CA3CE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1,663.30</w:t>
            </w:r>
          </w:p>
        </w:tc>
        <w:tc>
          <w:tcPr>
            <w:tcW w:w="270" w:type="dxa"/>
            <w:tcBorders>
              <w:bottom w:val="nil"/>
            </w:tcBorders>
          </w:tcPr>
          <w:p w14:paraId="01D4E69D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5F9FC12B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5.84 </w:t>
            </w:r>
          </w:p>
        </w:tc>
        <w:tc>
          <w:tcPr>
            <w:tcW w:w="270" w:type="dxa"/>
            <w:tcBorders>
              <w:bottom w:val="nil"/>
            </w:tcBorders>
          </w:tcPr>
          <w:p w14:paraId="0EC267F1" w14:textId="77777777" w:rsidR="00BB74AD" w:rsidRPr="00404386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31A4072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1,669.14 </w:t>
            </w:r>
          </w:p>
        </w:tc>
      </w:tr>
      <w:tr w:rsidR="00BB74AD" w:rsidRPr="00404386" w14:paraId="35D888D9" w14:textId="77777777" w:rsidTr="003A56F6">
        <w:trPr>
          <w:trHeight w:val="20"/>
        </w:trPr>
        <w:tc>
          <w:tcPr>
            <w:tcW w:w="4320" w:type="dxa"/>
          </w:tcPr>
          <w:p w14:paraId="4A3240EB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70" w:type="dxa"/>
          </w:tcPr>
          <w:p w14:paraId="04F15BB4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A57C42F" w14:textId="77777777" w:rsidR="00BB74AD" w:rsidRPr="00404386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40E16F7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93DE0B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20,330.69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2BA1D72" w14:textId="77777777" w:rsidR="00BB74AD" w:rsidRPr="00404386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90862E6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41C6EC25" w14:textId="77777777" w:rsidR="00BB74AD" w:rsidRPr="00404386" w:rsidRDefault="00BB74AD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5E1213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3EE81315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30DE99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20,330.69 </w:t>
            </w:r>
          </w:p>
        </w:tc>
      </w:tr>
      <w:tr w:rsidR="00BB74AD" w:rsidRPr="00404386" w14:paraId="15470FC8" w14:textId="77777777" w:rsidTr="003A56F6">
        <w:trPr>
          <w:trHeight w:val="20"/>
        </w:trPr>
        <w:tc>
          <w:tcPr>
            <w:tcW w:w="4320" w:type="dxa"/>
          </w:tcPr>
          <w:p w14:paraId="4F06AA93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DCA96A7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00268EB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78000ED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B039D1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7A71032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19.78 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251F03" w14:textId="77777777" w:rsidR="00BB74AD" w:rsidRPr="00404386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E238F8D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19.78 </w:t>
            </w:r>
          </w:p>
        </w:tc>
      </w:tr>
      <w:tr w:rsidR="00BB74AD" w:rsidRPr="00404386" w14:paraId="1814A813" w14:textId="77777777" w:rsidTr="003A56F6">
        <w:trPr>
          <w:trHeight w:val="20"/>
        </w:trPr>
        <w:tc>
          <w:tcPr>
            <w:tcW w:w="4320" w:type="dxa"/>
          </w:tcPr>
          <w:p w14:paraId="62353349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70" w:type="dxa"/>
          </w:tcPr>
          <w:p w14:paraId="2DFD6A3C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DE15D28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9BFADCE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10.46</w:t>
            </w:r>
          </w:p>
        </w:tc>
        <w:tc>
          <w:tcPr>
            <w:tcW w:w="270" w:type="dxa"/>
            <w:tcBorders>
              <w:bottom w:val="nil"/>
            </w:tcBorders>
          </w:tcPr>
          <w:p w14:paraId="497BB5CA" w14:textId="77777777" w:rsidR="00BB74AD" w:rsidRPr="00404386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9F9ED43" w14:textId="77777777" w:rsidR="00BB74AD" w:rsidRPr="00404386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</w:tcPr>
          <w:p w14:paraId="740FE5E0" w14:textId="77777777" w:rsidR="00BB74AD" w:rsidRPr="00404386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20F2A79B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10.46 </w:t>
            </w:r>
          </w:p>
        </w:tc>
      </w:tr>
      <w:tr w:rsidR="00BB74AD" w:rsidRPr="00404386" w14:paraId="2182F7F6" w14:textId="77777777" w:rsidTr="003A56F6">
        <w:trPr>
          <w:trHeight w:val="20"/>
        </w:trPr>
        <w:tc>
          <w:tcPr>
            <w:tcW w:w="4320" w:type="dxa"/>
          </w:tcPr>
          <w:p w14:paraId="6B808E4E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3DE04963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06C28F7" w14:textId="77777777" w:rsidR="00BB74AD" w:rsidRPr="00404386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6C68F1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260.01</w:t>
            </w:r>
          </w:p>
        </w:tc>
        <w:tc>
          <w:tcPr>
            <w:tcW w:w="270" w:type="dxa"/>
            <w:tcBorders>
              <w:bottom w:val="nil"/>
            </w:tcBorders>
          </w:tcPr>
          <w:p w14:paraId="4A02BDE4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63BB396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5.34 </w:t>
            </w:r>
          </w:p>
        </w:tc>
        <w:tc>
          <w:tcPr>
            <w:tcW w:w="270" w:type="dxa"/>
            <w:tcBorders>
              <w:bottom w:val="nil"/>
            </w:tcBorders>
          </w:tcPr>
          <w:p w14:paraId="1B656094" w14:textId="77777777" w:rsidR="00BB74AD" w:rsidRPr="00404386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B36D480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265.35 </w:t>
            </w:r>
          </w:p>
        </w:tc>
      </w:tr>
      <w:tr w:rsidR="00BB74AD" w:rsidRPr="00404386" w14:paraId="68E2C1D8" w14:textId="77777777" w:rsidTr="003A56F6">
        <w:trPr>
          <w:trHeight w:val="20"/>
        </w:trPr>
        <w:tc>
          <w:tcPr>
            <w:tcW w:w="4320" w:type="dxa"/>
          </w:tcPr>
          <w:p w14:paraId="386F5A74" w14:textId="77777777" w:rsidR="00BB74AD" w:rsidRPr="00404386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22EDF5ED" w14:textId="77777777" w:rsidR="00BB74AD" w:rsidRPr="00404386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003A26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C38E5D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22,685.01</w:t>
            </w:r>
          </w:p>
        </w:tc>
        <w:tc>
          <w:tcPr>
            <w:tcW w:w="270" w:type="dxa"/>
            <w:tcBorders>
              <w:bottom w:val="nil"/>
            </w:tcBorders>
          </w:tcPr>
          <w:p w14:paraId="2E392EFF" w14:textId="77777777" w:rsidR="00BB74AD" w:rsidRPr="00404386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2CCC2BA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31.06</w:t>
            </w:r>
          </w:p>
        </w:tc>
        <w:tc>
          <w:tcPr>
            <w:tcW w:w="270" w:type="dxa"/>
            <w:tcBorders>
              <w:bottom w:val="nil"/>
            </w:tcBorders>
          </w:tcPr>
          <w:p w14:paraId="64574E75" w14:textId="77777777" w:rsidR="00BB74AD" w:rsidRPr="00404386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469C622" w14:textId="77777777" w:rsidR="00BB74AD" w:rsidRPr="00404386" w:rsidRDefault="00BB74AD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22,716.07</w:t>
            </w:r>
          </w:p>
        </w:tc>
      </w:tr>
      <w:tr w:rsidR="00706D78" w:rsidRPr="00404386" w14:paraId="5E2D6234" w14:textId="77777777" w:rsidTr="003A56F6">
        <w:trPr>
          <w:trHeight w:val="20"/>
        </w:trPr>
        <w:tc>
          <w:tcPr>
            <w:tcW w:w="4320" w:type="dxa"/>
          </w:tcPr>
          <w:p w14:paraId="5E335DD9" w14:textId="77777777" w:rsidR="00706D78" w:rsidRPr="00404386" w:rsidRDefault="00706D78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A43AA0" w14:textId="77777777" w:rsidR="00706D78" w:rsidRPr="00404386" w:rsidRDefault="00706D78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7E6A026F" w14:textId="77777777" w:rsidR="00706D78" w:rsidRPr="00404386" w:rsidRDefault="00706D78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EC5555" w14:textId="77777777" w:rsidR="00706D78" w:rsidRPr="00404386" w:rsidRDefault="00706D78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928534" w14:textId="77777777" w:rsidR="00706D78" w:rsidRPr="00404386" w:rsidRDefault="00706D78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0D083C" w14:textId="77777777" w:rsidR="00706D78" w:rsidRPr="00404386" w:rsidRDefault="00706D78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B01D8AA" w14:textId="77777777" w:rsidR="00706D78" w:rsidRPr="00404386" w:rsidRDefault="00706D78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E1B6C5" w14:textId="77777777" w:rsidR="00706D78" w:rsidRPr="00404386" w:rsidRDefault="00706D78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0184E" w:rsidRPr="00404386" w14:paraId="4A2433AA" w14:textId="77777777" w:rsidTr="003A56F6">
        <w:trPr>
          <w:trHeight w:val="20"/>
        </w:trPr>
        <w:tc>
          <w:tcPr>
            <w:tcW w:w="4320" w:type="dxa"/>
          </w:tcPr>
          <w:p w14:paraId="0E1D5F67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17E1A539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68C3507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DB25AA" w14:textId="77777777" w:rsidR="0030184E" w:rsidRPr="00404386" w:rsidRDefault="0030184E" w:rsidP="0030184E">
            <w:pPr>
              <w:tabs>
                <w:tab w:val="decimal" w:pos="790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408F3F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4C44F55" w14:textId="77777777" w:rsidR="0030184E" w:rsidRPr="00404386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245C01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FEA49F6" w14:textId="77777777" w:rsidR="0030184E" w:rsidRPr="00404386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404386" w14:paraId="78B5245B" w14:textId="77777777" w:rsidTr="003A56F6">
        <w:trPr>
          <w:trHeight w:val="20"/>
        </w:trPr>
        <w:tc>
          <w:tcPr>
            <w:tcW w:w="4320" w:type="dxa"/>
          </w:tcPr>
          <w:p w14:paraId="69DEDDAB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5EACBF4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B9F1985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2E0E6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42,794.05 </w:t>
            </w:r>
          </w:p>
        </w:tc>
        <w:tc>
          <w:tcPr>
            <w:tcW w:w="270" w:type="dxa"/>
          </w:tcPr>
          <w:p w14:paraId="409AD2BD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E9367D1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8027785" w14:textId="77777777" w:rsidR="0030184E" w:rsidRPr="00404386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B004CE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42,794.05 </w:t>
            </w:r>
          </w:p>
        </w:tc>
      </w:tr>
      <w:tr w:rsidR="0030184E" w:rsidRPr="00404386" w14:paraId="620CE160" w14:textId="77777777" w:rsidTr="003A56F6">
        <w:trPr>
          <w:trHeight w:val="20"/>
        </w:trPr>
        <w:tc>
          <w:tcPr>
            <w:tcW w:w="4320" w:type="dxa"/>
          </w:tcPr>
          <w:p w14:paraId="5840A8E0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439B6FEB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D215C58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E06ADE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215.72 </w:t>
            </w:r>
          </w:p>
        </w:tc>
        <w:tc>
          <w:tcPr>
            <w:tcW w:w="270" w:type="dxa"/>
            <w:vAlign w:val="bottom"/>
          </w:tcPr>
          <w:p w14:paraId="1370AAC1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4537B5D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0"/>
                <w:tab w:val="left" w:pos="976"/>
              </w:tabs>
              <w:spacing w:line="240" w:lineRule="auto"/>
              <w:ind w:right="-834" w:firstLine="52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0.09 </w:t>
            </w:r>
          </w:p>
        </w:tc>
        <w:tc>
          <w:tcPr>
            <w:tcW w:w="270" w:type="dxa"/>
            <w:vAlign w:val="bottom"/>
          </w:tcPr>
          <w:p w14:paraId="71B08309" w14:textId="77777777" w:rsidR="0030184E" w:rsidRPr="00404386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9FF1D3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215.81 </w:t>
            </w:r>
          </w:p>
        </w:tc>
      </w:tr>
      <w:tr w:rsidR="0030184E" w:rsidRPr="00404386" w14:paraId="2ECFD60E" w14:textId="77777777" w:rsidTr="003A56F6">
        <w:trPr>
          <w:trHeight w:val="20"/>
        </w:trPr>
        <w:tc>
          <w:tcPr>
            <w:tcW w:w="4320" w:type="dxa"/>
          </w:tcPr>
          <w:p w14:paraId="232F02C8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5D8A8381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E3C554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15FCB6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907.21 </w:t>
            </w:r>
          </w:p>
        </w:tc>
        <w:tc>
          <w:tcPr>
            <w:tcW w:w="270" w:type="dxa"/>
          </w:tcPr>
          <w:p w14:paraId="1C8C99C0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8F3271A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(0.38)</w:t>
            </w:r>
          </w:p>
        </w:tc>
        <w:tc>
          <w:tcPr>
            <w:tcW w:w="270" w:type="dxa"/>
          </w:tcPr>
          <w:p w14:paraId="032FEDCF" w14:textId="77777777" w:rsidR="0030184E" w:rsidRPr="00404386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C2DE1D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906.83 </w:t>
            </w:r>
          </w:p>
        </w:tc>
      </w:tr>
      <w:tr w:rsidR="00C90F15" w:rsidRPr="00404386" w14:paraId="33F4D32F" w14:textId="77777777" w:rsidTr="003A56F6">
        <w:trPr>
          <w:trHeight w:val="20"/>
        </w:trPr>
        <w:tc>
          <w:tcPr>
            <w:tcW w:w="4320" w:type="dxa"/>
          </w:tcPr>
          <w:p w14:paraId="7653A78E" w14:textId="77777777" w:rsidR="00C90F15" w:rsidRPr="00404386" w:rsidRDefault="00C90F15" w:rsidP="00C90F1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024FF5F0" w14:textId="77777777" w:rsidR="00C90F15" w:rsidRPr="00404386" w:rsidRDefault="00C90F15" w:rsidP="00C90F15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09ABBB2" w14:textId="77777777" w:rsidR="00C90F15" w:rsidRPr="00404386" w:rsidRDefault="00C90F15" w:rsidP="00C90F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F8EC1" w14:textId="77777777" w:rsidR="00C90F15" w:rsidRPr="00404386" w:rsidRDefault="00C90F15" w:rsidP="00C90F15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1,378.99 </w:t>
            </w:r>
          </w:p>
        </w:tc>
        <w:tc>
          <w:tcPr>
            <w:tcW w:w="270" w:type="dxa"/>
          </w:tcPr>
          <w:p w14:paraId="64B472F4" w14:textId="77777777" w:rsidR="00C90F15" w:rsidRPr="00404386" w:rsidRDefault="00C90F15" w:rsidP="00C90F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9AAE99B" w14:textId="77777777" w:rsidR="00C90F15" w:rsidRPr="00404386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CD0DFE3" w14:textId="77777777" w:rsidR="00C90F15" w:rsidRPr="00404386" w:rsidRDefault="00C90F15" w:rsidP="00C90F15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29D59D" w14:textId="77777777" w:rsidR="00C90F15" w:rsidRPr="00404386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1,378.99</w:t>
            </w:r>
          </w:p>
        </w:tc>
      </w:tr>
      <w:tr w:rsidR="00C90F15" w:rsidRPr="00404386" w14:paraId="57B380DF" w14:textId="77777777" w:rsidTr="003A56F6">
        <w:trPr>
          <w:trHeight w:val="20"/>
        </w:trPr>
        <w:tc>
          <w:tcPr>
            <w:tcW w:w="4320" w:type="dxa"/>
          </w:tcPr>
          <w:p w14:paraId="5256822C" w14:textId="77777777" w:rsidR="00C90F15" w:rsidRPr="00404386" w:rsidRDefault="00C90F15" w:rsidP="00C90F1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5BCCB27E" w14:textId="77777777" w:rsidR="00C90F15" w:rsidRPr="00404386" w:rsidRDefault="00C90F15" w:rsidP="00C90F15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6E863D0" w14:textId="77777777" w:rsidR="00C90F15" w:rsidRPr="00404386" w:rsidRDefault="00C90F15" w:rsidP="00C90F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4A0CD0" w14:textId="77777777" w:rsidR="00C90F15" w:rsidRPr="00404386" w:rsidRDefault="00C90F15" w:rsidP="00C90F15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56.86 </w:t>
            </w:r>
          </w:p>
        </w:tc>
        <w:tc>
          <w:tcPr>
            <w:tcW w:w="270" w:type="dxa"/>
          </w:tcPr>
          <w:p w14:paraId="2FDA50C5" w14:textId="77777777" w:rsidR="00C90F15" w:rsidRPr="00404386" w:rsidRDefault="00C90F15" w:rsidP="00C90F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5595ACC" w14:textId="77777777" w:rsidR="00C90F15" w:rsidRPr="00404386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FFD3E05" w14:textId="77777777" w:rsidR="00C90F15" w:rsidRPr="00404386" w:rsidRDefault="00C90F15" w:rsidP="00C90F15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1410D9A" w14:textId="77777777" w:rsidR="00C90F15" w:rsidRPr="00404386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56.86 </w:t>
            </w:r>
          </w:p>
        </w:tc>
      </w:tr>
      <w:tr w:rsidR="0030184E" w:rsidRPr="00404386" w14:paraId="4DCEF443" w14:textId="77777777" w:rsidTr="003A56F6">
        <w:trPr>
          <w:trHeight w:val="20"/>
        </w:trPr>
        <w:tc>
          <w:tcPr>
            <w:tcW w:w="4320" w:type="dxa"/>
          </w:tcPr>
          <w:p w14:paraId="1C63C022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39CE9904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5D0FEED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D0A715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45,352.83</w:t>
            </w:r>
          </w:p>
        </w:tc>
        <w:tc>
          <w:tcPr>
            <w:tcW w:w="270" w:type="dxa"/>
          </w:tcPr>
          <w:p w14:paraId="48A6BA6D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F4AD3B8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(0.29)</w:t>
            </w:r>
          </w:p>
        </w:tc>
        <w:tc>
          <w:tcPr>
            <w:tcW w:w="270" w:type="dxa"/>
          </w:tcPr>
          <w:p w14:paraId="34A917CE" w14:textId="77777777" w:rsidR="0030184E" w:rsidRPr="00404386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030B22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45,352.54</w:t>
            </w:r>
          </w:p>
        </w:tc>
      </w:tr>
      <w:tr w:rsidR="0030184E" w:rsidRPr="00404386" w14:paraId="7470D0F6" w14:textId="77777777" w:rsidTr="003A56F6">
        <w:trPr>
          <w:trHeight w:val="20"/>
        </w:trPr>
        <w:tc>
          <w:tcPr>
            <w:tcW w:w="4320" w:type="dxa"/>
          </w:tcPr>
          <w:p w14:paraId="177D912C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47370EDD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64211DF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46CD4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68,037.84</w:t>
            </w:r>
          </w:p>
        </w:tc>
        <w:tc>
          <w:tcPr>
            <w:tcW w:w="270" w:type="dxa"/>
          </w:tcPr>
          <w:p w14:paraId="57BFF288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9C82C5C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30.77 </w:t>
            </w:r>
          </w:p>
        </w:tc>
        <w:tc>
          <w:tcPr>
            <w:tcW w:w="270" w:type="dxa"/>
          </w:tcPr>
          <w:p w14:paraId="0F5AC747" w14:textId="77777777" w:rsidR="0030184E" w:rsidRPr="00404386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89B9A07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68,068.61 </w:t>
            </w:r>
          </w:p>
        </w:tc>
      </w:tr>
      <w:tr w:rsidR="00C15904" w:rsidRPr="00404386" w14:paraId="66D1D9DD" w14:textId="77777777" w:rsidTr="00C15904">
        <w:trPr>
          <w:trHeight w:val="20"/>
        </w:trPr>
        <w:tc>
          <w:tcPr>
            <w:tcW w:w="4320" w:type="dxa"/>
          </w:tcPr>
          <w:p w14:paraId="270D6614" w14:textId="77777777" w:rsidR="00C15904" w:rsidRPr="00404386" w:rsidRDefault="00C15904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811D8B8" w14:textId="77777777" w:rsidR="00C15904" w:rsidRPr="00404386" w:rsidRDefault="00C15904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6FB3E14F" w14:textId="77777777" w:rsidR="00C15904" w:rsidRPr="00404386" w:rsidRDefault="00C15904" w:rsidP="0030184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D78510" w14:textId="77777777" w:rsidR="00C15904" w:rsidRPr="00404386" w:rsidRDefault="00C15904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118B047" w14:textId="77777777" w:rsidR="00C15904" w:rsidRPr="00404386" w:rsidRDefault="00C15904" w:rsidP="0030184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B2F31C4" w14:textId="77777777" w:rsidR="00C15904" w:rsidRPr="00404386" w:rsidRDefault="00C15904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C94F8DB" w14:textId="77777777" w:rsidR="00C15904" w:rsidRPr="00404386" w:rsidRDefault="00C15904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A1BC7EF" w14:textId="77777777" w:rsidR="00C15904" w:rsidRPr="00404386" w:rsidRDefault="00C15904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0184E" w:rsidRPr="00404386" w14:paraId="1951B817" w14:textId="77777777" w:rsidTr="003A56F6">
        <w:trPr>
          <w:trHeight w:val="20"/>
        </w:trPr>
        <w:tc>
          <w:tcPr>
            <w:tcW w:w="4320" w:type="dxa"/>
          </w:tcPr>
          <w:p w14:paraId="1B9FDC69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4386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5ED77BEA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BB99CB3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BD2696" w14:textId="77777777" w:rsidR="0030184E" w:rsidRPr="00404386" w:rsidRDefault="0030184E" w:rsidP="0030184E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7E4518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82DAC8C" w14:textId="77777777" w:rsidR="0030184E" w:rsidRPr="00404386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13007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DC6D15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404386" w14:paraId="5157DD8F" w14:textId="77777777" w:rsidTr="003A56F6">
        <w:trPr>
          <w:trHeight w:val="20"/>
        </w:trPr>
        <w:tc>
          <w:tcPr>
            <w:tcW w:w="4320" w:type="dxa"/>
          </w:tcPr>
          <w:p w14:paraId="6F100EC3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561348D2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DD9567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B96697" w14:textId="77777777" w:rsidR="0030184E" w:rsidRPr="00404386" w:rsidRDefault="0030184E" w:rsidP="0030184E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A15DFD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39F700C" w14:textId="77777777" w:rsidR="0030184E" w:rsidRPr="00404386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A84F4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EB6393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404386" w14:paraId="478770B4" w14:textId="77777777" w:rsidTr="003A56F6">
        <w:trPr>
          <w:trHeight w:val="20"/>
        </w:trPr>
        <w:tc>
          <w:tcPr>
            <w:tcW w:w="4320" w:type="dxa"/>
          </w:tcPr>
          <w:p w14:paraId="32DBAB04" w14:textId="77777777" w:rsidR="0030184E" w:rsidRPr="00404386" w:rsidRDefault="0030184E" w:rsidP="0030184E">
            <w:pPr>
              <w:tabs>
                <w:tab w:val="clear" w:pos="227"/>
                <w:tab w:val="left" w:pos="348"/>
              </w:tabs>
              <w:spacing w:line="240" w:lineRule="auto"/>
              <w:ind w:left="258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303C79CB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B192336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688684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24,000.00</w:t>
            </w:r>
          </w:p>
        </w:tc>
        <w:tc>
          <w:tcPr>
            <w:tcW w:w="270" w:type="dxa"/>
            <w:vAlign w:val="bottom"/>
          </w:tcPr>
          <w:p w14:paraId="7AFD3CC2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010D144" w14:textId="77777777" w:rsidR="0030184E" w:rsidRPr="00404386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390209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60FCF10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24,000.00 </w:t>
            </w:r>
          </w:p>
        </w:tc>
      </w:tr>
      <w:tr w:rsidR="0030184E" w:rsidRPr="00404386" w14:paraId="46387F81" w14:textId="77777777" w:rsidTr="003A56F6">
        <w:trPr>
          <w:trHeight w:val="20"/>
        </w:trPr>
        <w:tc>
          <w:tcPr>
            <w:tcW w:w="4320" w:type="dxa"/>
          </w:tcPr>
          <w:p w14:paraId="31FB9417" w14:textId="77777777" w:rsidR="0030184E" w:rsidRPr="00404386" w:rsidRDefault="0030184E" w:rsidP="0030184E">
            <w:pPr>
              <w:tabs>
                <w:tab w:val="clear" w:pos="227"/>
                <w:tab w:val="left" w:pos="366"/>
              </w:tabs>
              <w:spacing w:line="240" w:lineRule="auto"/>
              <w:ind w:left="144" w:right="-108" w:hanging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ทุนเรือนหุ้นที่ออกและชำระแล้ว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ก่อนการจัดโครงสร้างธุรกิจ</w:t>
            </w:r>
          </w:p>
        </w:tc>
        <w:tc>
          <w:tcPr>
            <w:tcW w:w="270" w:type="dxa"/>
          </w:tcPr>
          <w:p w14:paraId="1B6D0302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0193699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506161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00B478E5" w14:textId="77777777" w:rsidR="0030184E" w:rsidRPr="00404386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8E9494" w14:textId="77777777" w:rsidR="0030184E" w:rsidRPr="00404386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6E6ABC3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1A582D73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10.10 </w:t>
            </w:r>
          </w:p>
        </w:tc>
        <w:tc>
          <w:tcPr>
            <w:tcW w:w="270" w:type="dxa"/>
            <w:vAlign w:val="bottom"/>
          </w:tcPr>
          <w:p w14:paraId="43D4493A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0A159B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17EBA57E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10.10 </w:t>
            </w:r>
          </w:p>
        </w:tc>
      </w:tr>
      <w:tr w:rsidR="0030184E" w:rsidRPr="00404386" w14:paraId="06D6CA42" w14:textId="77777777" w:rsidTr="003A56F6">
        <w:trPr>
          <w:trHeight w:val="20"/>
        </w:trPr>
        <w:tc>
          <w:tcPr>
            <w:tcW w:w="4320" w:type="dxa"/>
          </w:tcPr>
          <w:p w14:paraId="00806291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ผลต่างจากการรวมธุรกิจภายใต้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br/>
              <w:t>การควบคุมเดียวกัน</w:t>
            </w:r>
          </w:p>
        </w:tc>
        <w:tc>
          <w:tcPr>
            <w:tcW w:w="270" w:type="dxa"/>
          </w:tcPr>
          <w:p w14:paraId="5851FAF7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C15A89A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5F1FD34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8B84E3" w14:textId="77777777" w:rsidR="0030184E" w:rsidRPr="00404386" w:rsidRDefault="0030184E" w:rsidP="002F30CF">
            <w:pPr>
              <w:tabs>
                <w:tab w:val="decimal" w:pos="790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(4,587.97)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75DFDD" w14:textId="77777777" w:rsidR="0030184E" w:rsidRPr="00404386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031A149B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1A952054" w14:textId="77777777" w:rsidR="0030184E" w:rsidRPr="00404386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05FBD3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0E9ABF2C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61A4B594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(4,587.97)</w:t>
            </w:r>
          </w:p>
        </w:tc>
      </w:tr>
      <w:tr w:rsidR="0030184E" w:rsidRPr="00404386" w14:paraId="7A61E5E0" w14:textId="77777777" w:rsidTr="00C15904">
        <w:trPr>
          <w:trHeight w:val="416"/>
        </w:trPr>
        <w:tc>
          <w:tcPr>
            <w:tcW w:w="4320" w:type="dxa"/>
          </w:tcPr>
          <w:p w14:paraId="7919F122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สะสม</w:t>
            </w:r>
          </w:p>
        </w:tc>
        <w:tc>
          <w:tcPr>
            <w:tcW w:w="270" w:type="dxa"/>
          </w:tcPr>
          <w:p w14:paraId="7344972A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968232A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B19D44F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F28A34" w14:textId="77777777" w:rsidR="0030184E" w:rsidRPr="00404386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1BACCCE0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3C7B00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E478FBB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404386" w14:paraId="47AB00E1" w14:textId="77777777" w:rsidTr="003A56F6">
        <w:trPr>
          <w:trHeight w:val="20"/>
        </w:trPr>
        <w:tc>
          <w:tcPr>
            <w:tcW w:w="4320" w:type="dxa"/>
          </w:tcPr>
          <w:p w14:paraId="18BCC6A0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1D1CB288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0F9CD0A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A3BFD55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4.69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7273BB" w14:textId="77777777" w:rsidR="0030184E" w:rsidRPr="00404386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03CE9C36" w14:textId="77777777" w:rsidR="0030184E" w:rsidRPr="00404386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4B7DD7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32759C0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4.69 </w:t>
            </w:r>
          </w:p>
        </w:tc>
      </w:tr>
      <w:tr w:rsidR="0030184E" w:rsidRPr="00404386" w14:paraId="6C7D3DBE" w14:textId="77777777" w:rsidTr="003A56F6">
        <w:trPr>
          <w:trHeight w:val="20"/>
        </w:trPr>
        <w:tc>
          <w:tcPr>
            <w:tcW w:w="4320" w:type="dxa"/>
          </w:tcPr>
          <w:p w14:paraId="064D8166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จัดสรรเป็นทุนสำรองตามกฎหมาย</w:t>
            </w:r>
          </w:p>
          <w:p w14:paraId="6669C85F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ก่อนการจัดโครงสร้างธุรกิจ</w:t>
            </w:r>
          </w:p>
        </w:tc>
        <w:tc>
          <w:tcPr>
            <w:tcW w:w="270" w:type="dxa"/>
          </w:tcPr>
          <w:p w14:paraId="0338C5B3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40507B2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004FCD3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1A640E3C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82D6A3" w14:textId="77777777" w:rsidR="0030184E" w:rsidRPr="00404386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3570DF97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463E7C6C" w14:textId="77777777" w:rsidR="0030184E" w:rsidRPr="00404386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380988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0ED29F7E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413D6CA1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</w:tr>
      <w:tr w:rsidR="0030184E" w:rsidRPr="00404386" w14:paraId="712F7BAD" w14:textId="77777777" w:rsidTr="003A56F6">
        <w:trPr>
          <w:trHeight w:val="20"/>
        </w:trPr>
        <w:tc>
          <w:tcPr>
            <w:tcW w:w="4320" w:type="dxa"/>
          </w:tcPr>
          <w:p w14:paraId="1BB69963" w14:textId="77777777" w:rsidR="0030184E" w:rsidRPr="00404386" w:rsidRDefault="0030184E" w:rsidP="0030184E">
            <w:pPr>
              <w:tabs>
                <w:tab w:val="left" w:pos="90"/>
              </w:tabs>
              <w:spacing w:line="240" w:lineRule="auto"/>
              <w:ind w:left="144" w:right="-108" w:hanging="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ยังไม่ได้จัดสรร</w:t>
            </w:r>
          </w:p>
        </w:tc>
        <w:tc>
          <w:tcPr>
            <w:tcW w:w="270" w:type="dxa"/>
            <w:vAlign w:val="center"/>
          </w:tcPr>
          <w:p w14:paraId="47272C14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44D2CF2F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66328B2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557.84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51D20B7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497CBD1C" w14:textId="77777777" w:rsidR="0030184E" w:rsidRPr="00404386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(2.06)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16FB097" w14:textId="77777777" w:rsidR="0030184E" w:rsidRPr="00404386" w:rsidRDefault="0030184E" w:rsidP="0030184E">
            <w:pPr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44D66D64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555.78</w:t>
            </w:r>
          </w:p>
        </w:tc>
      </w:tr>
      <w:tr w:rsidR="0030184E" w:rsidRPr="00404386" w14:paraId="7847009C" w14:textId="77777777" w:rsidTr="003A56F6">
        <w:trPr>
          <w:trHeight w:val="20"/>
        </w:trPr>
        <w:tc>
          <w:tcPr>
            <w:tcW w:w="4320" w:type="dxa"/>
          </w:tcPr>
          <w:p w14:paraId="45A8A0B2" w14:textId="77777777" w:rsidR="0030184E" w:rsidRPr="00404386" w:rsidRDefault="0030184E" w:rsidP="0030184E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ยังไม่ได้จัดสรรก่อนการจัด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7129A873" w14:textId="77777777" w:rsidR="0030184E" w:rsidRPr="00404386" w:rsidRDefault="0030184E" w:rsidP="0030184E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   โ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ครงสร้างธุรกิจ</w:t>
            </w:r>
          </w:p>
        </w:tc>
        <w:tc>
          <w:tcPr>
            <w:tcW w:w="270" w:type="dxa"/>
          </w:tcPr>
          <w:p w14:paraId="6630312C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1DB4651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4256965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1A49049C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4043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42A1FF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5D4D9EDC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05D43511" w14:textId="77777777" w:rsidR="0030184E" w:rsidRPr="00404386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(15.97)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048A2B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E3567E9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61E0631B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(15.97)</w:t>
            </w:r>
          </w:p>
        </w:tc>
      </w:tr>
      <w:tr w:rsidR="0030184E" w:rsidRPr="00404386" w14:paraId="3B9B5FC6" w14:textId="77777777" w:rsidTr="003A56F6">
        <w:trPr>
          <w:trHeight w:val="20"/>
        </w:trPr>
        <w:tc>
          <w:tcPr>
            <w:tcW w:w="4320" w:type="dxa"/>
          </w:tcPr>
          <w:p w14:paraId="56EF5FE6" w14:textId="77777777" w:rsidR="0030184E" w:rsidRPr="00404386" w:rsidRDefault="0030184E" w:rsidP="0030184E">
            <w:pPr>
              <w:spacing w:line="240" w:lineRule="auto"/>
              <w:ind w:left="180" w:right="-10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270" w:type="dxa"/>
          </w:tcPr>
          <w:p w14:paraId="383EE4E1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DF5BE9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5E120" w14:textId="77777777" w:rsidR="0030184E" w:rsidRPr="00404386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5,030.92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2A362F" w14:textId="77777777" w:rsidR="0030184E" w:rsidRPr="00404386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C6D6D56" w14:textId="77777777" w:rsidR="0030184E" w:rsidRPr="00404386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0841ED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0D5F817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5,030.92</w:t>
            </w:r>
          </w:p>
        </w:tc>
      </w:tr>
      <w:tr w:rsidR="0030184E" w:rsidRPr="00404386" w14:paraId="5E79D10A" w14:textId="77777777" w:rsidTr="003A56F6">
        <w:trPr>
          <w:trHeight w:val="20"/>
        </w:trPr>
        <w:tc>
          <w:tcPr>
            <w:tcW w:w="4320" w:type="dxa"/>
          </w:tcPr>
          <w:p w14:paraId="52B60B77" w14:textId="77777777" w:rsidR="0030184E" w:rsidRPr="00404386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270" w:type="dxa"/>
          </w:tcPr>
          <w:p w14:paraId="2CE2BA96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1CC49E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7AF96C0" w14:textId="77777777" w:rsidR="0030184E" w:rsidRPr="00404386" w:rsidRDefault="0030184E" w:rsidP="0030184E">
            <w:pPr>
              <w:tabs>
                <w:tab w:val="decimal" w:pos="88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25,005.48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3703D0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479A2804" w14:textId="77777777" w:rsidR="0030184E" w:rsidRPr="00404386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(6.93)</w:t>
            </w:r>
          </w:p>
        </w:tc>
        <w:tc>
          <w:tcPr>
            <w:tcW w:w="270" w:type="dxa"/>
            <w:tcBorders>
              <w:bottom w:val="nil"/>
            </w:tcBorders>
          </w:tcPr>
          <w:p w14:paraId="7FFDF90A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nil"/>
            </w:tcBorders>
          </w:tcPr>
          <w:p w14:paraId="4D4801CC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24,998.55</w:t>
            </w:r>
          </w:p>
        </w:tc>
      </w:tr>
      <w:tr w:rsidR="0030184E" w:rsidRPr="00404386" w14:paraId="093F8B28" w14:textId="77777777" w:rsidTr="003A56F6">
        <w:trPr>
          <w:trHeight w:val="20"/>
        </w:trPr>
        <w:tc>
          <w:tcPr>
            <w:tcW w:w="4320" w:type="dxa"/>
          </w:tcPr>
          <w:p w14:paraId="025555FC" w14:textId="77777777" w:rsidR="0030184E" w:rsidRPr="00404386" w:rsidRDefault="0030184E" w:rsidP="003018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270" w:type="dxa"/>
          </w:tcPr>
          <w:p w14:paraId="1ED066DC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06D63F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5614F0" w14:textId="77777777" w:rsidR="0030184E" w:rsidRPr="00404386" w:rsidRDefault="0030184E" w:rsidP="0030184E">
            <w:pPr>
              <w:tabs>
                <w:tab w:val="decimal" w:pos="79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25,005.48 </w:t>
            </w:r>
          </w:p>
        </w:tc>
        <w:tc>
          <w:tcPr>
            <w:tcW w:w="270" w:type="dxa"/>
            <w:tcBorders>
              <w:bottom w:val="nil"/>
            </w:tcBorders>
          </w:tcPr>
          <w:p w14:paraId="1A6E242A" w14:textId="77777777" w:rsidR="0030184E" w:rsidRPr="00404386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E6E252B" w14:textId="77777777" w:rsidR="0030184E" w:rsidRPr="00404386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(6.93)</w:t>
            </w:r>
          </w:p>
        </w:tc>
        <w:tc>
          <w:tcPr>
            <w:tcW w:w="270" w:type="dxa"/>
            <w:tcBorders>
              <w:bottom w:val="nil"/>
            </w:tcBorders>
          </w:tcPr>
          <w:p w14:paraId="3294A828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03CF97" w14:textId="77777777" w:rsidR="0030184E" w:rsidRPr="00404386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24,998.55</w:t>
            </w:r>
          </w:p>
        </w:tc>
      </w:tr>
      <w:tr w:rsidR="0030184E" w:rsidRPr="00404386" w14:paraId="4CAE9D93" w14:textId="77777777" w:rsidTr="003A56F6">
        <w:trPr>
          <w:trHeight w:val="20"/>
        </w:trPr>
        <w:tc>
          <w:tcPr>
            <w:tcW w:w="4320" w:type="dxa"/>
          </w:tcPr>
          <w:p w14:paraId="65CA32F4" w14:textId="77777777" w:rsidR="0030184E" w:rsidRPr="00404386" w:rsidRDefault="0030184E" w:rsidP="003018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1911A80A" w14:textId="77777777" w:rsidR="0030184E" w:rsidRPr="00404386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568429A" w14:textId="77777777" w:rsidR="0030184E" w:rsidRPr="00404386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CFE5EA" w14:textId="77777777" w:rsidR="0030184E" w:rsidRPr="00404386" w:rsidRDefault="0030184E" w:rsidP="0030184E">
            <w:pPr>
              <w:tabs>
                <w:tab w:val="decimal" w:pos="79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93,043.32</w:t>
            </w:r>
          </w:p>
        </w:tc>
        <w:tc>
          <w:tcPr>
            <w:tcW w:w="270" w:type="dxa"/>
            <w:tcBorders>
              <w:bottom w:val="nil"/>
            </w:tcBorders>
          </w:tcPr>
          <w:p w14:paraId="11B3FEED" w14:textId="77777777" w:rsidR="0030184E" w:rsidRPr="00404386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147976D" w14:textId="77777777" w:rsidR="0030184E" w:rsidRPr="00404386" w:rsidRDefault="0030184E" w:rsidP="009B04D3">
            <w:pPr>
              <w:tabs>
                <w:tab w:val="clear" w:pos="680"/>
                <w:tab w:val="clear" w:pos="907"/>
                <w:tab w:val="left" w:pos="699"/>
                <w:tab w:val="decimal" w:pos="79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23.84</w:t>
            </w:r>
          </w:p>
        </w:tc>
        <w:tc>
          <w:tcPr>
            <w:tcW w:w="270" w:type="dxa"/>
            <w:tcBorders>
              <w:bottom w:val="nil"/>
            </w:tcBorders>
          </w:tcPr>
          <w:p w14:paraId="7288F574" w14:textId="77777777" w:rsidR="0030184E" w:rsidRPr="00404386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3D6093" w14:textId="77777777" w:rsidR="0030184E" w:rsidRPr="00404386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93,067.16</w:t>
            </w:r>
          </w:p>
        </w:tc>
      </w:tr>
    </w:tbl>
    <w:p w14:paraId="61DFF6C1" w14:textId="77777777" w:rsidR="00491124" w:rsidRPr="00404386" w:rsidRDefault="00491124" w:rsidP="00FA62A2">
      <w:pPr>
        <w:pStyle w:val="BodyText"/>
        <w:spacing w:after="0"/>
        <w:jc w:val="both"/>
        <w:rPr>
          <w:rFonts w:ascii="Angsana New" w:hAnsi="Angsana New"/>
          <w:sz w:val="12"/>
          <w:szCs w:val="12"/>
          <w:cs/>
        </w:rPr>
      </w:pPr>
    </w:p>
    <w:tbl>
      <w:tblPr>
        <w:tblW w:w="94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271"/>
        <w:gridCol w:w="1008"/>
        <w:gridCol w:w="236"/>
        <w:gridCol w:w="1008"/>
        <w:gridCol w:w="236"/>
        <w:gridCol w:w="1008"/>
      </w:tblGrid>
      <w:tr w:rsidR="00CD0073" w:rsidRPr="00404386" w14:paraId="4E6F90AC" w14:textId="77777777" w:rsidTr="00076E29">
        <w:trPr>
          <w:trHeight w:val="20"/>
          <w:tblHeader/>
        </w:trPr>
        <w:tc>
          <w:tcPr>
            <w:tcW w:w="5941" w:type="dxa"/>
            <w:gridSpan w:val="2"/>
          </w:tcPr>
          <w:p w14:paraId="680A2899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3496" w:type="dxa"/>
            <w:gridSpan w:val="5"/>
            <w:vAlign w:val="bottom"/>
            <w:hideMark/>
          </w:tcPr>
          <w:p w14:paraId="68C4514B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CD0073" w:rsidRPr="00404386" w14:paraId="6347B3B1" w14:textId="77777777" w:rsidTr="00076E29">
        <w:trPr>
          <w:trHeight w:val="20"/>
          <w:tblHeader/>
        </w:trPr>
        <w:tc>
          <w:tcPr>
            <w:tcW w:w="5670" w:type="dxa"/>
            <w:vAlign w:val="bottom"/>
            <w:hideMark/>
          </w:tcPr>
          <w:p w14:paraId="290DFBF0" w14:textId="519EF1B7" w:rsidR="00CD0073" w:rsidRPr="00404386" w:rsidRDefault="00CD0073" w:rsidP="006C467B">
            <w:pPr>
              <w:tabs>
                <w:tab w:val="left" w:pos="4014"/>
              </w:tabs>
              <w:spacing w:line="221" w:lineRule="auto"/>
              <w:ind w:left="270" w:right="-11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งบกำไรขาดทุนเบ็ดเสร็จอื่นสำหรับงวดสามเดือนสิ้นสุดวันที่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0652B5"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71" w:type="dxa"/>
            <w:vAlign w:val="bottom"/>
          </w:tcPr>
          <w:p w14:paraId="1886FDC8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DC2A219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ที่รายงาน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36" w:type="dxa"/>
            <w:vAlign w:val="bottom"/>
          </w:tcPr>
          <w:p w14:paraId="7ED154A6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3FA94DA7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5D14E87E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6280809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</w:t>
            </w:r>
          </w:p>
          <w:p w14:paraId="48C90814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CD0073" w:rsidRPr="00404386" w14:paraId="23043BB1" w14:textId="77777777" w:rsidTr="00076E29">
        <w:trPr>
          <w:trHeight w:val="20"/>
          <w:tblHeader/>
        </w:trPr>
        <w:tc>
          <w:tcPr>
            <w:tcW w:w="5670" w:type="dxa"/>
          </w:tcPr>
          <w:p w14:paraId="50C571A1" w14:textId="77777777" w:rsidR="00CD0073" w:rsidRPr="00404386" w:rsidRDefault="00CD0073" w:rsidP="006C467B">
            <w:pPr>
              <w:tabs>
                <w:tab w:val="left" w:pos="4014"/>
              </w:tabs>
              <w:spacing w:line="221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1A50FA5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496" w:type="dxa"/>
            <w:gridSpan w:val="5"/>
            <w:vAlign w:val="bottom"/>
            <w:hideMark/>
          </w:tcPr>
          <w:p w14:paraId="745604D4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0073" w:rsidRPr="00404386" w14:paraId="6BD8FD27" w14:textId="77777777" w:rsidTr="00076E29">
        <w:trPr>
          <w:trHeight w:val="20"/>
        </w:trPr>
        <w:tc>
          <w:tcPr>
            <w:tcW w:w="5670" w:type="dxa"/>
            <w:hideMark/>
          </w:tcPr>
          <w:p w14:paraId="7472C6BF" w14:textId="77777777" w:rsidR="00CD0073" w:rsidRPr="00404386" w:rsidRDefault="00CD0073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right="-108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1" w:type="dxa"/>
          </w:tcPr>
          <w:p w14:paraId="723F783B" w14:textId="77777777" w:rsidR="00CD0073" w:rsidRPr="00404386" w:rsidRDefault="00CD0073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7F4708A" w14:textId="77777777" w:rsidR="00CD0073" w:rsidRPr="00404386" w:rsidRDefault="00CD0073" w:rsidP="006C467B">
            <w:pPr>
              <w:pStyle w:val="acctfourfigures"/>
              <w:tabs>
                <w:tab w:val="decimal" w:pos="612"/>
              </w:tabs>
              <w:spacing w:line="221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8E1069" w14:textId="77777777" w:rsidR="00CD0073" w:rsidRPr="00404386" w:rsidRDefault="00CD0073" w:rsidP="006C467B">
            <w:pPr>
              <w:pStyle w:val="acctfourfigures"/>
              <w:tabs>
                <w:tab w:val="decimal" w:pos="684"/>
              </w:tabs>
              <w:spacing w:line="221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018616A" w14:textId="77777777" w:rsidR="00CD0073" w:rsidRPr="00404386" w:rsidRDefault="00CD0073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5DEE1C" w14:textId="77777777" w:rsidR="00CD0073" w:rsidRPr="00404386" w:rsidRDefault="00CD0073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847067" w14:textId="77777777" w:rsidR="00CD0073" w:rsidRPr="00404386" w:rsidRDefault="00CD0073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785" w:rsidRPr="00404386" w14:paraId="2B2FA7A3" w14:textId="77777777" w:rsidTr="00383D75">
        <w:trPr>
          <w:trHeight w:val="20"/>
        </w:trPr>
        <w:tc>
          <w:tcPr>
            <w:tcW w:w="5670" w:type="dxa"/>
            <w:hideMark/>
          </w:tcPr>
          <w:p w14:paraId="7E74A3EC" w14:textId="77777777" w:rsidR="00126785" w:rsidRPr="00404386" w:rsidRDefault="00126785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1" w:type="dxa"/>
          </w:tcPr>
          <w:p w14:paraId="5BC17E28" w14:textId="77777777" w:rsidR="00126785" w:rsidRPr="00404386" w:rsidRDefault="00126785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1B440" w14:textId="54BA6561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1,585.59 </w:t>
            </w:r>
          </w:p>
        </w:tc>
        <w:tc>
          <w:tcPr>
            <w:tcW w:w="236" w:type="dxa"/>
            <w:shd w:val="clear" w:color="auto" w:fill="auto"/>
          </w:tcPr>
          <w:p w14:paraId="273CCE6C" w14:textId="77777777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2C7D089" w14:textId="32D8E489" w:rsidR="00126785" w:rsidRPr="00404386" w:rsidRDefault="00126785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12.7</w:t>
            </w:r>
            <w:r w:rsidR="00F06FDA" w:rsidRPr="0040438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806AA" w14:textId="77777777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1447B01" w14:textId="00A2CCBD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1,598.3</w:t>
            </w:r>
            <w:r w:rsidR="007F3A5D" w:rsidRPr="0040438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26785" w:rsidRPr="00404386" w14:paraId="71E1CAF3" w14:textId="77777777" w:rsidTr="00383D75">
        <w:trPr>
          <w:trHeight w:val="20"/>
        </w:trPr>
        <w:tc>
          <w:tcPr>
            <w:tcW w:w="5670" w:type="dxa"/>
            <w:hideMark/>
          </w:tcPr>
          <w:p w14:paraId="5E3EDC9F" w14:textId="77777777" w:rsidR="00126785" w:rsidRPr="00404386" w:rsidRDefault="00126785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1" w:type="dxa"/>
          </w:tcPr>
          <w:p w14:paraId="2CA2B9BF" w14:textId="77777777" w:rsidR="00126785" w:rsidRPr="00404386" w:rsidRDefault="00126785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CA322" w14:textId="760BF240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1,079.82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B4BE2" w14:textId="77777777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62AF2BF" w14:textId="0FFF393D" w:rsidR="00126785" w:rsidRPr="00404386" w:rsidRDefault="00126785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8.2</w:t>
            </w:r>
            <w:r w:rsidR="00F06FDA" w:rsidRPr="004043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F5478" w14:textId="77777777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483338" w14:textId="72E41A8D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1,088.0</w:t>
            </w:r>
            <w:r w:rsidR="007F3A5D" w:rsidRPr="0040438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06FDA" w:rsidRPr="00404386" w14:paraId="649D08C6" w14:textId="77777777" w:rsidTr="00F06FDA">
        <w:trPr>
          <w:trHeight w:val="20"/>
        </w:trPr>
        <w:tc>
          <w:tcPr>
            <w:tcW w:w="5670" w:type="dxa"/>
            <w:hideMark/>
          </w:tcPr>
          <w:p w14:paraId="7E33C3C9" w14:textId="77777777" w:rsidR="00F06FDA" w:rsidRPr="00404386" w:rsidRDefault="00F06FDA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1" w:type="dxa"/>
          </w:tcPr>
          <w:p w14:paraId="22EAEB6F" w14:textId="77777777" w:rsidR="00F06FDA" w:rsidRPr="00404386" w:rsidRDefault="00F06FDA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CD14" w14:textId="43597FCE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99.57 </w:t>
            </w:r>
          </w:p>
        </w:tc>
        <w:tc>
          <w:tcPr>
            <w:tcW w:w="236" w:type="dxa"/>
            <w:shd w:val="clear" w:color="auto" w:fill="auto"/>
          </w:tcPr>
          <w:p w14:paraId="0206443F" w14:textId="77777777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574DF68" w14:textId="02430BFD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(78.21)</w:t>
            </w:r>
          </w:p>
        </w:tc>
        <w:tc>
          <w:tcPr>
            <w:tcW w:w="236" w:type="dxa"/>
            <w:shd w:val="clear" w:color="auto" w:fill="auto"/>
          </w:tcPr>
          <w:p w14:paraId="2FAB6D4E" w14:textId="77777777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E8D0F9E" w14:textId="7D2475E4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21.36 </w:t>
            </w:r>
          </w:p>
        </w:tc>
      </w:tr>
      <w:tr w:rsidR="00F06FDA" w:rsidRPr="00404386" w14:paraId="48E9048C" w14:textId="77777777" w:rsidTr="00F06FDA">
        <w:trPr>
          <w:trHeight w:val="20"/>
        </w:trPr>
        <w:tc>
          <w:tcPr>
            <w:tcW w:w="5670" w:type="dxa"/>
            <w:hideMark/>
          </w:tcPr>
          <w:p w14:paraId="77666EBD" w14:textId="77777777" w:rsidR="00F06FDA" w:rsidRPr="00404386" w:rsidRDefault="00F06FDA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1" w:type="dxa"/>
          </w:tcPr>
          <w:p w14:paraId="2FB34E8F" w14:textId="77777777" w:rsidR="00F06FDA" w:rsidRPr="00404386" w:rsidRDefault="00F06FDA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8E35" w14:textId="5B88D3BB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14.04 </w:t>
            </w:r>
          </w:p>
        </w:tc>
        <w:tc>
          <w:tcPr>
            <w:tcW w:w="236" w:type="dxa"/>
            <w:shd w:val="clear" w:color="auto" w:fill="auto"/>
          </w:tcPr>
          <w:p w14:paraId="11313AF5" w14:textId="77777777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8AF8938" w14:textId="71E4289D" w:rsidR="00F06FDA" w:rsidRPr="00404386" w:rsidRDefault="00F06FD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0.37 </w:t>
            </w:r>
          </w:p>
        </w:tc>
        <w:tc>
          <w:tcPr>
            <w:tcW w:w="236" w:type="dxa"/>
            <w:shd w:val="clear" w:color="auto" w:fill="auto"/>
          </w:tcPr>
          <w:p w14:paraId="712FF65E" w14:textId="77777777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80B69DC" w14:textId="18866F1E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14.41 </w:t>
            </w:r>
          </w:p>
        </w:tc>
      </w:tr>
      <w:tr w:rsidR="00F06FDA" w:rsidRPr="00404386" w14:paraId="35CE2EC0" w14:textId="77777777" w:rsidTr="00F06FDA">
        <w:trPr>
          <w:trHeight w:val="20"/>
        </w:trPr>
        <w:tc>
          <w:tcPr>
            <w:tcW w:w="5670" w:type="dxa"/>
          </w:tcPr>
          <w:p w14:paraId="33E11CE4" w14:textId="74A7A3B8" w:rsidR="00F06FDA" w:rsidRPr="00404386" w:rsidRDefault="00F06FDA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1" w:type="dxa"/>
          </w:tcPr>
          <w:p w14:paraId="5E1E2BB8" w14:textId="77777777" w:rsidR="00F06FDA" w:rsidRPr="00404386" w:rsidRDefault="00F06FDA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2A54" w14:textId="69F652AF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18.34</w:t>
            </w:r>
          </w:p>
        </w:tc>
        <w:tc>
          <w:tcPr>
            <w:tcW w:w="236" w:type="dxa"/>
            <w:shd w:val="clear" w:color="auto" w:fill="auto"/>
          </w:tcPr>
          <w:p w14:paraId="3DE4B55A" w14:textId="77777777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A0E1990" w14:textId="52268FF3" w:rsidR="00F06FDA" w:rsidRPr="00404386" w:rsidRDefault="00F06FD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7.91</w:t>
            </w:r>
          </w:p>
        </w:tc>
        <w:tc>
          <w:tcPr>
            <w:tcW w:w="236" w:type="dxa"/>
            <w:shd w:val="clear" w:color="auto" w:fill="auto"/>
          </w:tcPr>
          <w:p w14:paraId="59F750F3" w14:textId="77777777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FE9577C" w14:textId="75330834" w:rsidR="00F06FDA" w:rsidRPr="00404386" w:rsidRDefault="00F06FDA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26.25</w:t>
            </w:r>
          </w:p>
        </w:tc>
      </w:tr>
      <w:tr w:rsidR="00126785" w:rsidRPr="00404386" w14:paraId="4B20EAD4" w14:textId="77777777" w:rsidTr="00383D75">
        <w:trPr>
          <w:trHeight w:val="379"/>
        </w:trPr>
        <w:tc>
          <w:tcPr>
            <w:tcW w:w="5670" w:type="dxa"/>
            <w:hideMark/>
          </w:tcPr>
          <w:p w14:paraId="77FE915D" w14:textId="77777777" w:rsidR="00126785" w:rsidRPr="00404386" w:rsidRDefault="00126785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1" w:type="dxa"/>
          </w:tcPr>
          <w:p w14:paraId="7C1B92F2" w14:textId="77777777" w:rsidR="00126785" w:rsidRPr="00404386" w:rsidRDefault="00126785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138FD" w14:textId="5976787C" w:rsidR="00126785" w:rsidRPr="00404386" w:rsidRDefault="00126785" w:rsidP="006C467B">
            <w:pPr>
              <w:tabs>
                <w:tab w:val="clear" w:pos="454"/>
                <w:tab w:val="clear" w:pos="680"/>
                <w:tab w:val="clear" w:pos="907"/>
                <w:tab w:val="left" w:pos="611"/>
                <w:tab w:val="left" w:pos="791"/>
              </w:tabs>
              <w:spacing w:line="221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2,797.36</w:t>
            </w:r>
          </w:p>
        </w:tc>
        <w:tc>
          <w:tcPr>
            <w:tcW w:w="236" w:type="dxa"/>
            <w:shd w:val="clear" w:color="auto" w:fill="auto"/>
          </w:tcPr>
          <w:p w14:paraId="03540B1E" w14:textId="77777777" w:rsidR="00126785" w:rsidRPr="00404386" w:rsidRDefault="00126785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B4322" w14:textId="71ED72CC" w:rsidR="00126785" w:rsidRPr="00FC5CC0" w:rsidRDefault="00126785" w:rsidP="00FC5CC0">
            <w:pPr>
              <w:tabs>
                <w:tab w:val="clear" w:pos="227"/>
                <w:tab w:val="clear" w:pos="454"/>
                <w:tab w:val="clear" w:pos="680"/>
                <w:tab w:val="left" w:pos="625"/>
              </w:tabs>
              <w:spacing w:line="221" w:lineRule="auto"/>
              <w:ind w:left="-36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7F3A5D" w:rsidRPr="00FC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48.89</w:t>
            </w:r>
            <w:r w:rsidRPr="00FC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8B42E6" w14:textId="77777777" w:rsidR="00126785" w:rsidRPr="00404386" w:rsidRDefault="00126785" w:rsidP="006C467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25057" w14:textId="413F4399" w:rsidR="00126785" w:rsidRPr="00404386" w:rsidRDefault="00126785" w:rsidP="006C467B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</w:t>
            </w:r>
            <w:r w:rsidR="007F3A5D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748.47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0B99" w:rsidRPr="00404386" w14:paraId="00B3B735" w14:textId="77777777" w:rsidTr="00DB1C62">
        <w:trPr>
          <w:trHeight w:hRule="exact" w:val="318"/>
        </w:trPr>
        <w:tc>
          <w:tcPr>
            <w:tcW w:w="5670" w:type="dxa"/>
          </w:tcPr>
          <w:p w14:paraId="48DD9CF5" w14:textId="77777777" w:rsidR="00130B99" w:rsidRPr="00404386" w:rsidRDefault="00130B99" w:rsidP="006C467B">
            <w:pPr>
              <w:tabs>
                <w:tab w:val="left" w:pos="342"/>
              </w:tabs>
              <w:spacing w:line="221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8DB49F4" w14:textId="77777777" w:rsidR="00130B99" w:rsidRPr="00404386" w:rsidRDefault="00130B99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10583" w14:textId="77777777" w:rsidR="00130B99" w:rsidRPr="00404386" w:rsidRDefault="00130B99" w:rsidP="006C467B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D2D69" w14:textId="77777777" w:rsidR="00130B99" w:rsidRPr="00404386" w:rsidRDefault="00130B99" w:rsidP="006C467B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3DF2E" w14:textId="77777777" w:rsidR="00130B99" w:rsidRPr="00404386" w:rsidRDefault="00130B99" w:rsidP="006C467B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058682" w14:textId="77777777" w:rsidR="00130B99" w:rsidRPr="00404386" w:rsidRDefault="00130B99" w:rsidP="006C467B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5F5CD" w14:textId="77777777" w:rsidR="00130B99" w:rsidRPr="00404386" w:rsidRDefault="00130B99" w:rsidP="006C467B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0B99" w:rsidRPr="00404386" w14:paraId="50F21054" w14:textId="77777777" w:rsidTr="00076E29">
        <w:trPr>
          <w:trHeight w:val="20"/>
        </w:trPr>
        <w:tc>
          <w:tcPr>
            <w:tcW w:w="5670" w:type="dxa"/>
            <w:hideMark/>
          </w:tcPr>
          <w:p w14:paraId="098817F1" w14:textId="77777777" w:rsidR="00130B99" w:rsidRPr="00404386" w:rsidRDefault="00130B99" w:rsidP="006C467B">
            <w:pPr>
              <w:tabs>
                <w:tab w:val="left" w:pos="342"/>
              </w:tabs>
              <w:spacing w:line="221" w:lineRule="auto"/>
              <w:ind w:right="-108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450B280E" w14:textId="77777777" w:rsidR="00130B99" w:rsidRPr="00404386" w:rsidRDefault="00130B99" w:rsidP="006C467B">
            <w:pPr>
              <w:pStyle w:val="acctfourfigures"/>
              <w:tabs>
                <w:tab w:val="left" w:pos="720"/>
              </w:tabs>
              <w:spacing w:line="221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80C8C92" w14:textId="77777777" w:rsidR="00130B99" w:rsidRPr="00404386" w:rsidRDefault="00130B99" w:rsidP="006C467B">
            <w:pPr>
              <w:pStyle w:val="acctfourfigures"/>
              <w:tabs>
                <w:tab w:val="decimal" w:pos="612"/>
              </w:tabs>
              <w:spacing w:line="221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4799959" w14:textId="77777777" w:rsidR="00130B99" w:rsidRPr="00404386" w:rsidRDefault="00130B99" w:rsidP="006C467B">
            <w:pPr>
              <w:pStyle w:val="acctfourfigures"/>
              <w:tabs>
                <w:tab w:val="decimal" w:pos="684"/>
              </w:tabs>
              <w:spacing w:line="221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7FCE324" w14:textId="77777777" w:rsidR="00130B99" w:rsidRPr="00404386" w:rsidRDefault="00130B99" w:rsidP="006C467B">
            <w:pPr>
              <w:pStyle w:val="acctfourfigures"/>
              <w:tabs>
                <w:tab w:val="decimal" w:pos="612"/>
              </w:tabs>
              <w:spacing w:line="221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A2C700" w14:textId="77777777" w:rsidR="00130B99" w:rsidRPr="00404386" w:rsidRDefault="00130B99" w:rsidP="006C467B">
            <w:pPr>
              <w:pStyle w:val="acctfourfigures"/>
              <w:tabs>
                <w:tab w:val="decimal" w:pos="684"/>
              </w:tabs>
              <w:spacing w:line="221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EB92CA1" w14:textId="77777777" w:rsidR="00130B99" w:rsidRPr="00404386" w:rsidRDefault="00130B99" w:rsidP="006C467B">
            <w:pPr>
              <w:pStyle w:val="acctfourfigures"/>
              <w:tabs>
                <w:tab w:val="decimal" w:pos="612"/>
              </w:tabs>
              <w:spacing w:line="221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651A" w:rsidRPr="00404386" w14:paraId="00B9C222" w14:textId="77777777" w:rsidTr="00383D75">
        <w:trPr>
          <w:trHeight w:val="20"/>
        </w:trPr>
        <w:tc>
          <w:tcPr>
            <w:tcW w:w="5670" w:type="dxa"/>
            <w:hideMark/>
          </w:tcPr>
          <w:p w14:paraId="71693975" w14:textId="77777777" w:rsidR="0001651A" w:rsidRPr="00404386" w:rsidRDefault="0001651A" w:rsidP="0001651A">
            <w:pPr>
              <w:tabs>
                <w:tab w:val="left" w:pos="342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1" w:type="dxa"/>
          </w:tcPr>
          <w:p w14:paraId="6CCE40A0" w14:textId="77777777" w:rsidR="0001651A" w:rsidRPr="00404386" w:rsidRDefault="0001651A" w:rsidP="0001651A">
            <w:pPr>
              <w:spacing w:line="221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F923588" w14:textId="3D8A993C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824.41 </w:t>
            </w:r>
          </w:p>
        </w:tc>
        <w:tc>
          <w:tcPr>
            <w:tcW w:w="236" w:type="dxa"/>
            <w:shd w:val="clear" w:color="auto" w:fill="auto"/>
          </w:tcPr>
          <w:p w14:paraId="671C828A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C8C3B2" w14:textId="25D701A7" w:rsidR="0001651A" w:rsidRPr="00404386" w:rsidRDefault="0001651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(1</w:t>
            </w:r>
            <w:r w:rsidR="00A0797C" w:rsidRPr="00404386">
              <w:rPr>
                <w:rFonts w:asciiTheme="majorBidi" w:hAnsiTheme="majorBidi" w:cstheme="majorBidi"/>
                <w:sz w:val="30"/>
                <w:szCs w:val="30"/>
              </w:rPr>
              <w:t>9.15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085C27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BC431DE" w14:textId="69158D60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8</w:t>
            </w:r>
            <w:r w:rsidR="004D2E9A" w:rsidRPr="00404386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E9A" w:rsidRPr="0040438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1651A" w:rsidRPr="00404386" w14:paraId="1751F88B" w14:textId="77777777" w:rsidTr="00383D75">
        <w:trPr>
          <w:trHeight w:val="20"/>
        </w:trPr>
        <w:tc>
          <w:tcPr>
            <w:tcW w:w="5670" w:type="dxa"/>
            <w:hideMark/>
          </w:tcPr>
          <w:p w14:paraId="71593378" w14:textId="77777777" w:rsidR="0001651A" w:rsidRPr="00404386" w:rsidRDefault="0001651A" w:rsidP="0001651A">
            <w:pPr>
              <w:tabs>
                <w:tab w:val="left" w:pos="342"/>
              </w:tabs>
              <w:spacing w:line="221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1" w:type="dxa"/>
          </w:tcPr>
          <w:p w14:paraId="06186761" w14:textId="77777777" w:rsidR="0001651A" w:rsidRPr="00404386" w:rsidRDefault="0001651A" w:rsidP="0001651A">
            <w:pPr>
              <w:spacing w:line="221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14298BA" w14:textId="0FCF4305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573.08 </w:t>
            </w:r>
          </w:p>
        </w:tc>
        <w:tc>
          <w:tcPr>
            <w:tcW w:w="236" w:type="dxa"/>
            <w:shd w:val="clear" w:color="auto" w:fill="auto"/>
          </w:tcPr>
          <w:p w14:paraId="22EA0305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6829C94" w14:textId="0C0DBE88" w:rsidR="0001651A" w:rsidRPr="00404386" w:rsidRDefault="0001651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15.28</w:t>
            </w:r>
          </w:p>
        </w:tc>
        <w:tc>
          <w:tcPr>
            <w:tcW w:w="236" w:type="dxa"/>
            <w:shd w:val="clear" w:color="auto" w:fill="auto"/>
          </w:tcPr>
          <w:p w14:paraId="5BBD915C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7E6E16" w14:textId="66F56654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588.36 </w:t>
            </w:r>
          </w:p>
        </w:tc>
      </w:tr>
      <w:tr w:rsidR="0001651A" w:rsidRPr="00404386" w14:paraId="054C329C" w14:textId="77777777" w:rsidTr="00383D75">
        <w:trPr>
          <w:trHeight w:val="20"/>
        </w:trPr>
        <w:tc>
          <w:tcPr>
            <w:tcW w:w="5670" w:type="dxa"/>
            <w:hideMark/>
          </w:tcPr>
          <w:p w14:paraId="3EB8A8F7" w14:textId="77777777" w:rsidR="0001651A" w:rsidRPr="00404386" w:rsidRDefault="0001651A" w:rsidP="0001651A">
            <w:pPr>
              <w:tabs>
                <w:tab w:val="left" w:pos="342"/>
              </w:tabs>
              <w:spacing w:line="221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1" w:type="dxa"/>
          </w:tcPr>
          <w:p w14:paraId="4D36D59C" w14:textId="77777777" w:rsidR="0001651A" w:rsidRPr="00404386" w:rsidRDefault="0001651A" w:rsidP="0001651A">
            <w:pPr>
              <w:spacing w:line="221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BAD9F42" w14:textId="1D4AD216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72.37 </w:t>
            </w:r>
          </w:p>
        </w:tc>
        <w:tc>
          <w:tcPr>
            <w:tcW w:w="236" w:type="dxa"/>
            <w:shd w:val="clear" w:color="auto" w:fill="auto"/>
          </w:tcPr>
          <w:p w14:paraId="5EC37BCB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C710C44" w14:textId="58158DAB" w:rsidR="0001651A" w:rsidRPr="00404386" w:rsidRDefault="0001651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  <w:tab w:val="left" w:pos="702"/>
              </w:tabs>
              <w:spacing w:line="221" w:lineRule="auto"/>
              <w:ind w:left="-546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(51.95)</w:t>
            </w:r>
          </w:p>
        </w:tc>
        <w:tc>
          <w:tcPr>
            <w:tcW w:w="236" w:type="dxa"/>
            <w:shd w:val="clear" w:color="auto" w:fill="auto"/>
          </w:tcPr>
          <w:p w14:paraId="67F0474C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7EC0A1A" w14:textId="73F54FBA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20.42 </w:t>
            </w:r>
          </w:p>
        </w:tc>
      </w:tr>
      <w:tr w:rsidR="0001651A" w:rsidRPr="00404386" w14:paraId="14774F5D" w14:textId="77777777" w:rsidTr="00383D75">
        <w:trPr>
          <w:trHeight w:val="20"/>
        </w:trPr>
        <w:tc>
          <w:tcPr>
            <w:tcW w:w="5670" w:type="dxa"/>
            <w:hideMark/>
          </w:tcPr>
          <w:p w14:paraId="573E2FC3" w14:textId="77777777" w:rsidR="0001651A" w:rsidRPr="00404386" w:rsidRDefault="0001651A" w:rsidP="0001651A">
            <w:pPr>
              <w:tabs>
                <w:tab w:val="left" w:pos="342"/>
              </w:tabs>
              <w:spacing w:line="221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1" w:type="dxa"/>
          </w:tcPr>
          <w:p w14:paraId="07BB2250" w14:textId="77777777" w:rsidR="0001651A" w:rsidRPr="00404386" w:rsidRDefault="0001651A" w:rsidP="0001651A">
            <w:pPr>
              <w:spacing w:line="221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11FFBB4" w14:textId="5A6A63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136.20 </w:t>
            </w:r>
          </w:p>
        </w:tc>
        <w:tc>
          <w:tcPr>
            <w:tcW w:w="236" w:type="dxa"/>
            <w:shd w:val="clear" w:color="auto" w:fill="auto"/>
          </w:tcPr>
          <w:p w14:paraId="3307FB6A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444CEE0" w14:textId="1DC17915" w:rsidR="0001651A" w:rsidRPr="00404386" w:rsidRDefault="0001651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  <w:tab w:val="left" w:pos="649"/>
              </w:tabs>
              <w:spacing w:line="221" w:lineRule="auto"/>
              <w:ind w:left="-546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(2.18)</w:t>
            </w:r>
          </w:p>
        </w:tc>
        <w:tc>
          <w:tcPr>
            <w:tcW w:w="236" w:type="dxa"/>
            <w:shd w:val="clear" w:color="auto" w:fill="auto"/>
          </w:tcPr>
          <w:p w14:paraId="6EC13825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593DC4E" w14:textId="457385E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134.02 </w:t>
            </w:r>
          </w:p>
        </w:tc>
      </w:tr>
      <w:tr w:rsidR="0001651A" w:rsidRPr="00404386" w14:paraId="558E1399" w14:textId="77777777" w:rsidTr="00383D75">
        <w:trPr>
          <w:trHeight w:val="20"/>
        </w:trPr>
        <w:tc>
          <w:tcPr>
            <w:tcW w:w="5670" w:type="dxa"/>
            <w:hideMark/>
          </w:tcPr>
          <w:p w14:paraId="402C7103" w14:textId="77777777" w:rsidR="0001651A" w:rsidRPr="00404386" w:rsidRDefault="0001651A" w:rsidP="0001651A">
            <w:pPr>
              <w:tabs>
                <w:tab w:val="left" w:pos="342"/>
              </w:tabs>
              <w:spacing w:line="221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1" w:type="dxa"/>
          </w:tcPr>
          <w:p w14:paraId="03F84BD9" w14:textId="77777777" w:rsidR="0001651A" w:rsidRPr="00404386" w:rsidRDefault="0001651A" w:rsidP="0001651A">
            <w:pPr>
              <w:spacing w:line="221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7826972" w14:textId="6D7F5C26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521.89</w:t>
            </w:r>
          </w:p>
        </w:tc>
        <w:tc>
          <w:tcPr>
            <w:tcW w:w="236" w:type="dxa"/>
            <w:shd w:val="clear" w:color="auto" w:fill="auto"/>
          </w:tcPr>
          <w:p w14:paraId="11141B4D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680721" w14:textId="114A3F6C" w:rsidR="0001651A" w:rsidRPr="00404386" w:rsidRDefault="0001651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94.41 </w:t>
            </w:r>
          </w:p>
        </w:tc>
        <w:tc>
          <w:tcPr>
            <w:tcW w:w="236" w:type="dxa"/>
            <w:shd w:val="clear" w:color="auto" w:fill="auto"/>
          </w:tcPr>
          <w:p w14:paraId="70E652A1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EFCDBEE" w14:textId="22FAE90D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616.30 </w:t>
            </w:r>
          </w:p>
        </w:tc>
      </w:tr>
      <w:tr w:rsidR="0001651A" w:rsidRPr="00404386" w14:paraId="1F205E09" w14:textId="77777777" w:rsidTr="00383D75">
        <w:trPr>
          <w:trHeight w:val="20"/>
        </w:trPr>
        <w:tc>
          <w:tcPr>
            <w:tcW w:w="5670" w:type="dxa"/>
            <w:hideMark/>
          </w:tcPr>
          <w:p w14:paraId="5271AB2D" w14:textId="77777777" w:rsidR="0001651A" w:rsidRPr="00404386" w:rsidRDefault="0001651A" w:rsidP="0001651A">
            <w:pPr>
              <w:tabs>
                <w:tab w:val="left" w:pos="342"/>
              </w:tabs>
              <w:spacing w:line="221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1" w:type="dxa"/>
          </w:tcPr>
          <w:p w14:paraId="6DC0B071" w14:textId="77777777" w:rsidR="0001651A" w:rsidRPr="00404386" w:rsidRDefault="0001651A" w:rsidP="0001651A">
            <w:pPr>
              <w:spacing w:line="221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DC9C0" w14:textId="2D01F846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607.86 </w:t>
            </w:r>
          </w:p>
        </w:tc>
        <w:tc>
          <w:tcPr>
            <w:tcW w:w="236" w:type="dxa"/>
            <w:shd w:val="clear" w:color="auto" w:fill="auto"/>
          </w:tcPr>
          <w:p w14:paraId="21719767" w14:textId="77777777" w:rsidR="0001651A" w:rsidRPr="00404386" w:rsidRDefault="0001651A" w:rsidP="00FC5CC0">
            <w:pPr>
              <w:tabs>
                <w:tab w:val="clear" w:pos="907"/>
                <w:tab w:val="left" w:pos="12"/>
              </w:tabs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A1D4B" w14:textId="293BA7C0" w:rsidR="0001651A" w:rsidRPr="00404386" w:rsidRDefault="0001651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4.76 </w:t>
            </w:r>
          </w:p>
        </w:tc>
        <w:tc>
          <w:tcPr>
            <w:tcW w:w="236" w:type="dxa"/>
            <w:shd w:val="clear" w:color="auto" w:fill="auto"/>
          </w:tcPr>
          <w:p w14:paraId="6DD275AC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946DD" w14:textId="28EF20B0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612.62 </w:t>
            </w:r>
          </w:p>
        </w:tc>
      </w:tr>
      <w:tr w:rsidR="0001651A" w:rsidRPr="00404386" w14:paraId="7187EC40" w14:textId="77777777" w:rsidTr="00383D75">
        <w:trPr>
          <w:trHeight w:val="20"/>
        </w:trPr>
        <w:tc>
          <w:tcPr>
            <w:tcW w:w="5670" w:type="dxa"/>
            <w:hideMark/>
          </w:tcPr>
          <w:p w14:paraId="37C43944" w14:textId="77777777" w:rsidR="0001651A" w:rsidRPr="00404386" w:rsidRDefault="0001651A" w:rsidP="0001651A">
            <w:pPr>
              <w:tabs>
                <w:tab w:val="clear" w:pos="227"/>
                <w:tab w:val="left" w:pos="252"/>
              </w:tabs>
              <w:spacing w:line="221" w:lineRule="auto"/>
              <w:ind w:left="162" w:right="-108" w:hanging="1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1" w:type="dxa"/>
          </w:tcPr>
          <w:p w14:paraId="7DD5AFCE" w14:textId="77777777" w:rsidR="0001651A" w:rsidRPr="00404386" w:rsidRDefault="0001651A" w:rsidP="0001651A">
            <w:pPr>
              <w:spacing w:line="221" w:lineRule="auto"/>
              <w:ind w:left="144" w:hanging="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66454" w14:textId="37B8AE6F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2,735.81 </w:t>
            </w:r>
          </w:p>
        </w:tc>
        <w:tc>
          <w:tcPr>
            <w:tcW w:w="236" w:type="dxa"/>
            <w:shd w:val="clear" w:color="auto" w:fill="auto"/>
          </w:tcPr>
          <w:p w14:paraId="1B03B2F9" w14:textId="77777777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5C6BB" w14:textId="40723A23" w:rsidR="0001651A" w:rsidRPr="00FC5CC0" w:rsidRDefault="0001651A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66"/>
              </w:tabs>
              <w:spacing w:line="221" w:lineRule="auto"/>
              <w:ind w:left="-546" w:right="77" w:hanging="3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</w:t>
            </w:r>
            <w:r w:rsidR="00A0797C" w:rsidRPr="00FC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1.17</w:t>
            </w:r>
            <w:r w:rsidRPr="00FC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AD5F0B1" w14:textId="77777777" w:rsidR="0001651A" w:rsidRPr="00FC5CC0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F7A69" w14:textId="0500476D" w:rsidR="0001651A" w:rsidRPr="00404386" w:rsidRDefault="0001651A" w:rsidP="0001651A">
            <w:pPr>
              <w:spacing w:line="22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2,7</w:t>
            </w:r>
            <w:r w:rsidR="004D2E9A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4D2E9A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96AC7" w:rsidRPr="00404386" w14:paraId="15EC84D2" w14:textId="77777777" w:rsidTr="0001651A">
        <w:trPr>
          <w:trHeight w:val="20"/>
        </w:trPr>
        <w:tc>
          <w:tcPr>
            <w:tcW w:w="5670" w:type="dxa"/>
            <w:hideMark/>
          </w:tcPr>
          <w:p w14:paraId="067F58DA" w14:textId="5F4F45C2" w:rsidR="00996AC7" w:rsidRPr="00404386" w:rsidRDefault="00996AC7" w:rsidP="00996AC7">
            <w:pPr>
              <w:spacing w:line="228" w:lineRule="auto"/>
              <w:ind w:left="162" w:right="-11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ส่วนแบ่งกำไรจากเงินลงทุนในบริษัทร่วม</w:t>
            </w:r>
          </w:p>
        </w:tc>
        <w:tc>
          <w:tcPr>
            <w:tcW w:w="271" w:type="dxa"/>
          </w:tcPr>
          <w:p w14:paraId="5E805193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65EF2" w14:textId="403780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0.41</w:t>
            </w:r>
          </w:p>
        </w:tc>
        <w:tc>
          <w:tcPr>
            <w:tcW w:w="236" w:type="dxa"/>
            <w:shd w:val="clear" w:color="auto" w:fill="auto"/>
          </w:tcPr>
          <w:p w14:paraId="0435755C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3FF40" w14:textId="02466ECC" w:rsidR="00996AC7" w:rsidRPr="00404386" w:rsidRDefault="00996AC7" w:rsidP="0099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</w:tcPr>
          <w:p w14:paraId="72C3EFE5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7267D" w14:textId="3FEC630E" w:rsidR="00996AC7" w:rsidRPr="00404386" w:rsidRDefault="00996AC7" w:rsidP="00996AC7">
            <w:pPr>
              <w:tabs>
                <w:tab w:val="clear" w:pos="907"/>
                <w:tab w:val="left" w:pos="194"/>
              </w:tabs>
              <w:spacing w:line="228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 0.41 </w:t>
            </w:r>
          </w:p>
        </w:tc>
      </w:tr>
      <w:tr w:rsidR="00996AC7" w:rsidRPr="00404386" w14:paraId="0F45551B" w14:textId="77777777" w:rsidTr="00383D75">
        <w:trPr>
          <w:trHeight w:val="20"/>
        </w:trPr>
        <w:tc>
          <w:tcPr>
            <w:tcW w:w="5670" w:type="dxa"/>
            <w:hideMark/>
          </w:tcPr>
          <w:p w14:paraId="2DB025FC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left="162" w:right="-108" w:hanging="1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271" w:type="dxa"/>
          </w:tcPr>
          <w:p w14:paraId="59AE0924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186B2" w14:textId="660F308F" w:rsidR="00996AC7" w:rsidRPr="00404386" w:rsidRDefault="00996AC7" w:rsidP="00996AC7">
            <w:pPr>
              <w:tabs>
                <w:tab w:val="clear" w:pos="680"/>
                <w:tab w:val="clear" w:pos="907"/>
                <w:tab w:val="left" w:pos="522"/>
                <w:tab w:val="left" w:pos="702"/>
              </w:tabs>
              <w:spacing w:line="228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61.96</w:t>
            </w:r>
          </w:p>
        </w:tc>
        <w:tc>
          <w:tcPr>
            <w:tcW w:w="236" w:type="dxa"/>
            <w:shd w:val="clear" w:color="auto" w:fill="auto"/>
          </w:tcPr>
          <w:p w14:paraId="43B8FB42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BED57" w14:textId="6726C779" w:rsidR="00996AC7" w:rsidRPr="00404386" w:rsidRDefault="007F3A5D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797C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90.06</w:t>
            </w:r>
            <w:r w:rsidR="00996AC7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1CFEB1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3AF35" w14:textId="6149771A" w:rsidR="00996AC7" w:rsidRPr="00404386" w:rsidRDefault="00996AC7" w:rsidP="00996AC7">
            <w:pPr>
              <w:tabs>
                <w:tab w:val="left" w:pos="374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4D2E9A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7F3A5D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4D2E9A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96AC7" w:rsidRPr="00404386" w14:paraId="798B0671" w14:textId="77777777" w:rsidTr="00383D75">
        <w:trPr>
          <w:trHeight w:val="20"/>
        </w:trPr>
        <w:tc>
          <w:tcPr>
            <w:tcW w:w="5670" w:type="dxa"/>
            <w:hideMark/>
          </w:tcPr>
          <w:p w14:paraId="71DE9FE8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271" w:type="dxa"/>
          </w:tcPr>
          <w:p w14:paraId="04A982D8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D39CF" w14:textId="35C4CF36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9.19 </w:t>
            </w:r>
          </w:p>
        </w:tc>
        <w:tc>
          <w:tcPr>
            <w:tcW w:w="236" w:type="dxa"/>
            <w:shd w:val="clear" w:color="auto" w:fill="auto"/>
          </w:tcPr>
          <w:p w14:paraId="746FB3E1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4BE56" w14:textId="5B9E719E" w:rsidR="00996AC7" w:rsidRPr="00404386" w:rsidRDefault="007F3A5D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5.39</w:t>
            </w:r>
          </w:p>
        </w:tc>
        <w:tc>
          <w:tcPr>
            <w:tcW w:w="236" w:type="dxa"/>
            <w:shd w:val="clear" w:color="auto" w:fill="auto"/>
          </w:tcPr>
          <w:p w14:paraId="5A16F655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4F5EB" w14:textId="3DF38852" w:rsidR="00996AC7" w:rsidRPr="00404386" w:rsidRDefault="007F3A5D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14.58</w:t>
            </w:r>
          </w:p>
        </w:tc>
      </w:tr>
      <w:tr w:rsidR="00996AC7" w:rsidRPr="00404386" w14:paraId="1EC09A48" w14:textId="77777777" w:rsidTr="003A0351">
        <w:trPr>
          <w:trHeight w:val="20"/>
        </w:trPr>
        <w:tc>
          <w:tcPr>
            <w:tcW w:w="5670" w:type="dxa"/>
            <w:hideMark/>
          </w:tcPr>
          <w:p w14:paraId="65832797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left="162" w:right="-108" w:hanging="1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271" w:type="dxa"/>
          </w:tcPr>
          <w:p w14:paraId="7392C683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676B1" w14:textId="00B18703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71.15 </w:t>
            </w:r>
          </w:p>
        </w:tc>
        <w:tc>
          <w:tcPr>
            <w:tcW w:w="236" w:type="dxa"/>
            <w:shd w:val="clear" w:color="auto" w:fill="auto"/>
          </w:tcPr>
          <w:p w14:paraId="1E943BBF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4C0E4" w14:textId="799225D8" w:rsidR="00996AC7" w:rsidRPr="00404386" w:rsidRDefault="00996AC7" w:rsidP="00FC5CC0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797C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84.67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28AEA4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C08BD1" w14:textId="4C332C32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D2E9A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13.52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96AC7" w:rsidRPr="00404386" w14:paraId="7F9CEE09" w14:textId="77777777" w:rsidTr="00076E29">
        <w:trPr>
          <w:trHeight w:val="20"/>
        </w:trPr>
        <w:tc>
          <w:tcPr>
            <w:tcW w:w="5670" w:type="dxa"/>
          </w:tcPr>
          <w:p w14:paraId="5DEB8F53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left="162" w:right="-108" w:hanging="1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E654D2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0C4D3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9B7F89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87D0A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61D368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8107B" w14:textId="77777777" w:rsidR="00996AC7" w:rsidRPr="00404386" w:rsidRDefault="00996AC7" w:rsidP="00996AC7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6AC7" w:rsidRPr="00404386" w14:paraId="0272097D" w14:textId="77777777" w:rsidTr="00076E29">
        <w:trPr>
          <w:trHeight w:val="20"/>
        </w:trPr>
        <w:tc>
          <w:tcPr>
            <w:tcW w:w="5670" w:type="dxa"/>
            <w:hideMark/>
          </w:tcPr>
          <w:p w14:paraId="4264C7AE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 (ขาดทุน)</w:t>
            </w:r>
          </w:p>
        </w:tc>
        <w:tc>
          <w:tcPr>
            <w:tcW w:w="271" w:type="dxa"/>
          </w:tcPr>
          <w:p w14:paraId="2F4D3428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D6A31F" w14:textId="77777777" w:rsidR="00996AC7" w:rsidRPr="00404386" w:rsidRDefault="00996AC7" w:rsidP="00996AC7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3CA5C5" w14:textId="77777777" w:rsidR="00996AC7" w:rsidRPr="00404386" w:rsidRDefault="00996AC7" w:rsidP="00996AC7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9B03150" w14:textId="77777777" w:rsidR="00996AC7" w:rsidRPr="00404386" w:rsidRDefault="00996AC7" w:rsidP="00996AC7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608D20" w14:textId="77777777" w:rsidR="00996AC7" w:rsidRPr="00404386" w:rsidRDefault="00996AC7" w:rsidP="00996AC7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12CDE9" w14:textId="77777777" w:rsidR="00996AC7" w:rsidRPr="00404386" w:rsidRDefault="00996AC7" w:rsidP="00996AC7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6AC7" w:rsidRPr="00404386" w14:paraId="0D4C2B5E" w14:textId="77777777" w:rsidTr="003A0351">
        <w:trPr>
          <w:trHeight w:val="20"/>
        </w:trPr>
        <w:tc>
          <w:tcPr>
            <w:tcW w:w="5670" w:type="dxa"/>
            <w:hideMark/>
          </w:tcPr>
          <w:p w14:paraId="6BE2A978" w14:textId="77777777" w:rsidR="00996AC7" w:rsidRPr="00404386" w:rsidRDefault="00996AC7" w:rsidP="00996AC7">
            <w:pPr>
              <w:spacing w:line="228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1" w:type="dxa"/>
          </w:tcPr>
          <w:p w14:paraId="718C4F1D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EC3F94E" w14:textId="18861162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71.15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F400339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C86C09" w14:textId="57DB293F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0797C"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</w:t>
            </w:r>
            <w:r w:rsidR="007F3A5D"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A0797C"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3A5D"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E5764D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F84A6D" w14:textId="4163AF46" w:rsidR="00996AC7" w:rsidRPr="00404386" w:rsidRDefault="007F3A5D" w:rsidP="00996AC7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2E9A" w:rsidRPr="0040438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E9A" w:rsidRPr="0040438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96AC7" w:rsidRPr="00404386" w14:paraId="0A56F2A8" w14:textId="77777777" w:rsidTr="003A0351">
        <w:trPr>
          <w:trHeight w:val="20"/>
        </w:trPr>
        <w:tc>
          <w:tcPr>
            <w:tcW w:w="5670" w:type="dxa"/>
          </w:tcPr>
          <w:p w14:paraId="15C00BD6" w14:textId="1BBE77D6" w:rsidR="00996AC7" w:rsidRPr="00404386" w:rsidRDefault="00996AC7" w:rsidP="00996AC7">
            <w:pPr>
              <w:spacing w:line="228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1" w:type="dxa"/>
          </w:tcPr>
          <w:p w14:paraId="0392BB15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F1FB9CB" w14:textId="5728442E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77E2E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2097F5" w14:textId="71F986A8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(42.38) </w:t>
            </w:r>
          </w:p>
        </w:tc>
        <w:tc>
          <w:tcPr>
            <w:tcW w:w="236" w:type="dxa"/>
            <w:shd w:val="clear" w:color="auto" w:fill="auto"/>
          </w:tcPr>
          <w:p w14:paraId="5272658C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AE9A02" w14:textId="4F0A9AAF" w:rsidR="00996AC7" w:rsidRPr="00404386" w:rsidRDefault="00996AC7" w:rsidP="0099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(42.38) </w:t>
            </w:r>
          </w:p>
        </w:tc>
      </w:tr>
      <w:tr w:rsidR="00996AC7" w:rsidRPr="00404386" w14:paraId="2DAA31B7" w14:textId="77777777" w:rsidTr="003A0351">
        <w:trPr>
          <w:trHeight w:val="20"/>
        </w:trPr>
        <w:tc>
          <w:tcPr>
            <w:tcW w:w="5670" w:type="dxa"/>
            <w:hideMark/>
          </w:tcPr>
          <w:p w14:paraId="1185749A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271" w:type="dxa"/>
          </w:tcPr>
          <w:p w14:paraId="47D6E1AE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9CB0B9" w14:textId="2FC9215C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71.15 </w:t>
            </w:r>
          </w:p>
        </w:tc>
        <w:tc>
          <w:tcPr>
            <w:tcW w:w="236" w:type="dxa"/>
            <w:shd w:val="clear" w:color="auto" w:fill="auto"/>
          </w:tcPr>
          <w:p w14:paraId="2B345AE3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8F7A5A" w14:textId="20D4A465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0797C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="007F3A5D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A0797C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5597E7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B13E26" w14:textId="4E3830FB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 xml:space="preserve">   (</w:t>
            </w:r>
            <w:r w:rsidR="004D2E9A" w:rsidRPr="0040438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13</w:t>
            </w:r>
            <w:r w:rsidR="007F3A5D" w:rsidRPr="0040438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="004D2E9A" w:rsidRPr="0040438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52</w:t>
            </w:r>
            <w:r w:rsidRPr="0040438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</w:tr>
      <w:tr w:rsidR="00FE664B" w:rsidRPr="00404386" w14:paraId="5E38E143" w14:textId="77777777" w:rsidTr="00FE664B">
        <w:trPr>
          <w:trHeight w:val="20"/>
        </w:trPr>
        <w:tc>
          <w:tcPr>
            <w:tcW w:w="5670" w:type="dxa"/>
          </w:tcPr>
          <w:p w14:paraId="5376642D" w14:textId="77777777" w:rsidR="00FE664B" w:rsidRPr="00404386" w:rsidRDefault="00FE664B" w:rsidP="00996AC7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FEE03EF" w14:textId="77777777" w:rsidR="00FE664B" w:rsidRPr="00404386" w:rsidRDefault="00FE664B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19F61C" w14:textId="77777777" w:rsidR="00FE664B" w:rsidRPr="00404386" w:rsidRDefault="00FE664B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038DFA" w14:textId="77777777" w:rsidR="00FE664B" w:rsidRPr="00404386" w:rsidRDefault="00FE664B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A88B0" w14:textId="77777777" w:rsidR="00FE664B" w:rsidRPr="00404386" w:rsidRDefault="00FE664B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D0A8BC0" w14:textId="77777777" w:rsidR="00FE664B" w:rsidRPr="00404386" w:rsidRDefault="00FE664B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006FC" w14:textId="77777777" w:rsidR="00FE664B" w:rsidRPr="00404386" w:rsidRDefault="00FE664B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</w:tr>
      <w:tr w:rsidR="00996AC7" w:rsidRPr="00404386" w14:paraId="3F32B081" w14:textId="77777777" w:rsidTr="00076E29">
        <w:trPr>
          <w:trHeight w:val="20"/>
        </w:trPr>
        <w:tc>
          <w:tcPr>
            <w:tcW w:w="5670" w:type="dxa"/>
          </w:tcPr>
          <w:p w14:paraId="75420142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271" w:type="dxa"/>
          </w:tcPr>
          <w:p w14:paraId="003741A2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2DD92AE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510B34" w14:textId="77777777" w:rsidR="00996AC7" w:rsidRPr="00404386" w:rsidRDefault="00996AC7" w:rsidP="00996AC7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527CAFD" w14:textId="77777777" w:rsidR="00996AC7" w:rsidRPr="00404386" w:rsidRDefault="00996AC7" w:rsidP="00996AC7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A34AD7" w14:textId="77777777" w:rsidR="00996AC7" w:rsidRPr="00404386" w:rsidRDefault="00996AC7" w:rsidP="00996AC7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D7AE869" w14:textId="77777777" w:rsidR="00996AC7" w:rsidRPr="00404386" w:rsidRDefault="00996AC7" w:rsidP="00996AC7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F3A5D" w:rsidRPr="00404386" w14:paraId="04B1E072" w14:textId="77777777" w:rsidTr="003A0351">
        <w:trPr>
          <w:trHeight w:val="20"/>
        </w:trPr>
        <w:tc>
          <w:tcPr>
            <w:tcW w:w="5670" w:type="dxa"/>
          </w:tcPr>
          <w:p w14:paraId="16AA0CB9" w14:textId="77777777" w:rsidR="007F3A5D" w:rsidRPr="00404386" w:rsidRDefault="007F3A5D" w:rsidP="007F3A5D">
            <w:pPr>
              <w:spacing w:line="228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1" w:type="dxa"/>
          </w:tcPr>
          <w:p w14:paraId="14B6D01B" w14:textId="77777777" w:rsidR="007F3A5D" w:rsidRPr="00404386" w:rsidRDefault="007F3A5D" w:rsidP="007F3A5D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5A4671" w14:textId="0A764CF2" w:rsidR="007F3A5D" w:rsidRPr="00404386" w:rsidRDefault="007F3A5D" w:rsidP="007F3A5D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71.15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64D4473" w14:textId="77777777" w:rsidR="007F3A5D" w:rsidRPr="00404386" w:rsidRDefault="007F3A5D" w:rsidP="007F3A5D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7E317" w14:textId="705925F4" w:rsidR="007F3A5D" w:rsidRPr="00404386" w:rsidRDefault="007F3A5D" w:rsidP="007F3A5D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5C9E">
              <w:rPr>
                <w:rFonts w:asciiTheme="majorBidi" w:hAnsiTheme="majorBidi" w:cstheme="majorBidi"/>
                <w:sz w:val="30"/>
                <w:szCs w:val="30"/>
              </w:rPr>
              <w:t>42.29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DFD819" w14:textId="77777777" w:rsidR="007F3A5D" w:rsidRPr="00404386" w:rsidRDefault="007F3A5D" w:rsidP="007F3A5D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22E8" w14:textId="36B4F827" w:rsidR="007F3A5D" w:rsidRPr="00404386" w:rsidRDefault="004D2E9A" w:rsidP="007F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28.86</w:t>
            </w:r>
          </w:p>
        </w:tc>
      </w:tr>
      <w:tr w:rsidR="007F3A5D" w:rsidRPr="00404386" w14:paraId="4FC1F0E1" w14:textId="77777777" w:rsidTr="003A0351">
        <w:trPr>
          <w:trHeight w:val="20"/>
        </w:trPr>
        <w:tc>
          <w:tcPr>
            <w:tcW w:w="5670" w:type="dxa"/>
          </w:tcPr>
          <w:p w14:paraId="20B35FFD" w14:textId="7FDD3BAC" w:rsidR="007F3A5D" w:rsidRPr="00404386" w:rsidRDefault="007F3A5D" w:rsidP="007F3A5D">
            <w:pPr>
              <w:spacing w:line="228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1" w:type="dxa"/>
          </w:tcPr>
          <w:p w14:paraId="1C761FCA" w14:textId="77777777" w:rsidR="007F3A5D" w:rsidRPr="00404386" w:rsidRDefault="007F3A5D" w:rsidP="007F3A5D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E48AB" w14:textId="043AB10F" w:rsidR="007F3A5D" w:rsidRPr="00404386" w:rsidRDefault="007F3A5D" w:rsidP="007F3A5D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6C27C" w14:textId="77777777" w:rsidR="007F3A5D" w:rsidRPr="00404386" w:rsidRDefault="007F3A5D" w:rsidP="007F3A5D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FB3FC" w14:textId="5DCD92F3" w:rsidR="007F3A5D" w:rsidRPr="00404386" w:rsidRDefault="007F3A5D" w:rsidP="007F3A5D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(42.38) </w:t>
            </w:r>
          </w:p>
        </w:tc>
        <w:tc>
          <w:tcPr>
            <w:tcW w:w="236" w:type="dxa"/>
            <w:shd w:val="clear" w:color="auto" w:fill="auto"/>
          </w:tcPr>
          <w:p w14:paraId="34A8B971" w14:textId="77777777" w:rsidR="007F3A5D" w:rsidRPr="00404386" w:rsidRDefault="007F3A5D" w:rsidP="007F3A5D">
            <w:pPr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EF74C" w14:textId="2623BC5B" w:rsidR="007F3A5D" w:rsidRPr="00404386" w:rsidRDefault="007F3A5D" w:rsidP="007F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(42.38) </w:t>
            </w:r>
          </w:p>
        </w:tc>
      </w:tr>
      <w:tr w:rsidR="007F3A5D" w:rsidRPr="00404386" w14:paraId="024B9FCE" w14:textId="77777777" w:rsidTr="003A0351">
        <w:trPr>
          <w:trHeight w:val="20"/>
        </w:trPr>
        <w:tc>
          <w:tcPr>
            <w:tcW w:w="5670" w:type="dxa"/>
          </w:tcPr>
          <w:p w14:paraId="089B7D96" w14:textId="77777777" w:rsidR="007F3A5D" w:rsidRPr="00404386" w:rsidRDefault="007F3A5D" w:rsidP="007F3A5D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271" w:type="dxa"/>
          </w:tcPr>
          <w:p w14:paraId="502D9EC3" w14:textId="77777777" w:rsidR="007F3A5D" w:rsidRPr="00404386" w:rsidRDefault="007F3A5D" w:rsidP="007F3A5D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06C52" w14:textId="5065119E" w:rsidR="007F3A5D" w:rsidRPr="00404386" w:rsidRDefault="007F3A5D" w:rsidP="007F3A5D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71.15 </w:t>
            </w:r>
          </w:p>
        </w:tc>
        <w:tc>
          <w:tcPr>
            <w:tcW w:w="236" w:type="dxa"/>
            <w:shd w:val="clear" w:color="auto" w:fill="auto"/>
          </w:tcPr>
          <w:p w14:paraId="39B83239" w14:textId="77777777" w:rsidR="007F3A5D" w:rsidRPr="00404386" w:rsidRDefault="007F3A5D" w:rsidP="007F3A5D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6B8388" w14:textId="64332709" w:rsidR="007F3A5D" w:rsidRPr="00404386" w:rsidRDefault="007F3A5D" w:rsidP="00FC5CC0">
            <w:pPr>
              <w:pStyle w:val="acctfourfigures"/>
              <w:tabs>
                <w:tab w:val="clear" w:pos="765"/>
                <w:tab w:val="decimal" w:pos="533"/>
              </w:tabs>
              <w:spacing w:line="228" w:lineRule="auto"/>
              <w:ind w:left="-79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C5C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84.67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A1E102" w14:textId="77777777" w:rsidR="007F3A5D" w:rsidRPr="00404386" w:rsidRDefault="007F3A5D" w:rsidP="007F3A5D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41D316" w14:textId="2AB28C39" w:rsidR="007F3A5D" w:rsidRPr="00404386" w:rsidRDefault="007F3A5D" w:rsidP="007F3A5D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="004D2E9A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(13.52)</w:t>
            </w:r>
          </w:p>
        </w:tc>
      </w:tr>
      <w:tr w:rsidR="00996AC7" w:rsidRPr="00404386" w14:paraId="76220E29" w14:textId="77777777" w:rsidTr="00EA61BB">
        <w:trPr>
          <w:trHeight w:val="170"/>
        </w:trPr>
        <w:tc>
          <w:tcPr>
            <w:tcW w:w="5670" w:type="dxa"/>
          </w:tcPr>
          <w:p w14:paraId="2A3E46C7" w14:textId="77777777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22E08D4" w14:textId="77777777" w:rsidR="00996AC7" w:rsidRPr="00404386" w:rsidRDefault="00996AC7" w:rsidP="00996AC7">
            <w:pPr>
              <w:spacing w:line="228" w:lineRule="auto"/>
              <w:ind w:left="144" w:hanging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570E7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99171F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612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8EBDC" w14:textId="77777777" w:rsidR="00996AC7" w:rsidRPr="00404386" w:rsidRDefault="00996AC7" w:rsidP="0099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D2A78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40"/>
                <w:tab w:val="decimal" w:pos="612"/>
              </w:tabs>
              <w:spacing w:line="228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30560" w14:textId="77777777" w:rsidR="00996AC7" w:rsidRPr="00404386" w:rsidRDefault="00996AC7" w:rsidP="0099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2"/>
              </w:tabs>
              <w:spacing w:line="228" w:lineRule="auto"/>
              <w:ind w:right="-7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6AC7" w:rsidRPr="00404386" w14:paraId="74D42F4C" w14:textId="77777777" w:rsidTr="003A0351">
        <w:trPr>
          <w:trHeight w:val="80"/>
        </w:trPr>
        <w:tc>
          <w:tcPr>
            <w:tcW w:w="5670" w:type="dxa"/>
            <w:vAlign w:val="center"/>
            <w:hideMark/>
          </w:tcPr>
          <w:p w14:paraId="13863661" w14:textId="567661F5" w:rsidR="00996AC7" w:rsidRPr="00404386" w:rsidRDefault="00996AC7" w:rsidP="00996AC7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vAlign w:val="center"/>
          </w:tcPr>
          <w:p w14:paraId="1EE0E7E7" w14:textId="77777777" w:rsidR="00996AC7" w:rsidRPr="00404386" w:rsidRDefault="00996AC7" w:rsidP="00996AC7">
            <w:pPr>
              <w:spacing w:line="228" w:lineRule="auto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2D5964" w14:textId="5D19825E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CB2E51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BC9CDD" w14:textId="65A56FE0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7F3A5D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0797C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DA900B" w14:textId="77777777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D4D3F4" w14:textId="02A38191" w:rsidR="00996AC7" w:rsidRPr="00404386" w:rsidRDefault="00996AC7" w:rsidP="00996AC7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F3A5D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E6806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B2779F6" w14:textId="77777777" w:rsidR="00CD0073" w:rsidRPr="00404386" w:rsidRDefault="00CD0073" w:rsidP="001304EF">
      <w:pPr>
        <w:pStyle w:val="BodyText"/>
        <w:spacing w:after="0" w:line="235" w:lineRule="auto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4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57"/>
        <w:gridCol w:w="383"/>
        <w:gridCol w:w="1005"/>
        <w:gridCol w:w="236"/>
        <w:gridCol w:w="1005"/>
        <w:gridCol w:w="267"/>
        <w:gridCol w:w="1005"/>
      </w:tblGrid>
      <w:tr w:rsidR="00491124" w:rsidRPr="00404386" w14:paraId="0900A013" w14:textId="77777777" w:rsidTr="00AF00ED">
        <w:trPr>
          <w:trHeight w:val="20"/>
          <w:tblHeader/>
        </w:trPr>
        <w:tc>
          <w:tcPr>
            <w:tcW w:w="5940" w:type="dxa"/>
            <w:gridSpan w:val="2"/>
          </w:tcPr>
          <w:p w14:paraId="047E95E2" w14:textId="77777777" w:rsidR="00491124" w:rsidRPr="00404386" w:rsidRDefault="00491124" w:rsidP="00EA61BB">
            <w:pPr>
              <w:pStyle w:val="acctfourfigures"/>
              <w:tabs>
                <w:tab w:val="left" w:pos="720"/>
              </w:tabs>
              <w:spacing w:line="168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3518" w:type="dxa"/>
            <w:gridSpan w:val="5"/>
            <w:vAlign w:val="bottom"/>
            <w:hideMark/>
          </w:tcPr>
          <w:p w14:paraId="0748A578" w14:textId="77777777" w:rsidR="00491124" w:rsidRPr="00404386" w:rsidRDefault="00491124" w:rsidP="00EA61BB">
            <w:pPr>
              <w:pStyle w:val="acctfourfigures"/>
              <w:tabs>
                <w:tab w:val="left" w:pos="720"/>
              </w:tabs>
              <w:spacing w:line="168" w:lineRule="auto"/>
              <w:ind w:left="-79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91124" w:rsidRPr="00404386" w14:paraId="4F64A7B6" w14:textId="77777777" w:rsidTr="00AF00ED">
        <w:trPr>
          <w:trHeight w:val="20"/>
          <w:tblHeader/>
        </w:trPr>
        <w:tc>
          <w:tcPr>
            <w:tcW w:w="5557" w:type="dxa"/>
            <w:vAlign w:val="bottom"/>
            <w:hideMark/>
          </w:tcPr>
          <w:p w14:paraId="7809A435" w14:textId="2F864615" w:rsidR="00491124" w:rsidRPr="00404386" w:rsidRDefault="00491124" w:rsidP="001304EF">
            <w:pPr>
              <w:tabs>
                <w:tab w:val="left" w:pos="4014"/>
              </w:tabs>
              <w:spacing w:line="235" w:lineRule="auto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งบกำไรขาดทุนเบ็ดเสร็จอื่นสำหรับ</w:t>
            </w:r>
            <w:r w:rsidR="00261050"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110A31"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261050"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261050"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0213"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261050"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5F4A15"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383" w:type="dxa"/>
            <w:vAlign w:val="bottom"/>
          </w:tcPr>
          <w:p w14:paraId="24ED8502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vAlign w:val="bottom"/>
            <w:hideMark/>
          </w:tcPr>
          <w:p w14:paraId="47146C07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36" w:type="dxa"/>
            <w:vAlign w:val="bottom"/>
          </w:tcPr>
          <w:p w14:paraId="75811B43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vAlign w:val="bottom"/>
            <w:hideMark/>
          </w:tcPr>
          <w:p w14:paraId="74FFC78E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67" w:type="dxa"/>
            <w:vAlign w:val="bottom"/>
          </w:tcPr>
          <w:p w14:paraId="13979A49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vAlign w:val="bottom"/>
            <w:hideMark/>
          </w:tcPr>
          <w:p w14:paraId="3A069433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29702C6A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491124" w:rsidRPr="00404386" w14:paraId="47DFDA71" w14:textId="77777777" w:rsidTr="00AF00ED">
        <w:trPr>
          <w:trHeight w:val="20"/>
          <w:tblHeader/>
        </w:trPr>
        <w:tc>
          <w:tcPr>
            <w:tcW w:w="5557" w:type="dxa"/>
          </w:tcPr>
          <w:p w14:paraId="6382DCB6" w14:textId="77777777" w:rsidR="00491124" w:rsidRPr="00404386" w:rsidRDefault="00491124" w:rsidP="001304EF">
            <w:pPr>
              <w:tabs>
                <w:tab w:val="left" w:pos="4014"/>
              </w:tabs>
              <w:spacing w:line="235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" w:type="dxa"/>
            <w:vAlign w:val="bottom"/>
          </w:tcPr>
          <w:p w14:paraId="2E5A2C07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518" w:type="dxa"/>
            <w:gridSpan w:val="5"/>
            <w:vAlign w:val="bottom"/>
            <w:hideMark/>
          </w:tcPr>
          <w:p w14:paraId="5457D053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91124" w:rsidRPr="00404386" w14:paraId="67A2D2DC" w14:textId="77777777" w:rsidTr="00AF00ED">
        <w:trPr>
          <w:trHeight w:val="20"/>
        </w:trPr>
        <w:tc>
          <w:tcPr>
            <w:tcW w:w="5557" w:type="dxa"/>
            <w:hideMark/>
          </w:tcPr>
          <w:p w14:paraId="71CBF62B" w14:textId="77777777" w:rsidR="00491124" w:rsidRPr="00404386" w:rsidRDefault="00491124" w:rsidP="001304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5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383" w:type="dxa"/>
          </w:tcPr>
          <w:p w14:paraId="38AFB6A6" w14:textId="77777777" w:rsidR="00491124" w:rsidRPr="00404386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vAlign w:val="bottom"/>
          </w:tcPr>
          <w:p w14:paraId="47FECEDA" w14:textId="77777777" w:rsidR="00491124" w:rsidRPr="00404386" w:rsidRDefault="00491124" w:rsidP="001304EF">
            <w:pPr>
              <w:pStyle w:val="acctfourfigures"/>
              <w:tabs>
                <w:tab w:val="decimal" w:pos="612"/>
              </w:tabs>
              <w:spacing w:line="235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526527" w14:textId="77777777" w:rsidR="00491124" w:rsidRPr="00404386" w:rsidRDefault="00491124" w:rsidP="001304EF">
            <w:pPr>
              <w:pStyle w:val="acctfourfigures"/>
              <w:tabs>
                <w:tab w:val="decimal" w:pos="684"/>
              </w:tabs>
              <w:spacing w:line="235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14FF487C" w14:textId="77777777" w:rsidR="00491124" w:rsidRPr="00404386" w:rsidRDefault="00491124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08C832F" w14:textId="77777777" w:rsidR="00491124" w:rsidRPr="00404386" w:rsidRDefault="00491124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49915626" w14:textId="77777777" w:rsidR="00491124" w:rsidRPr="00404386" w:rsidRDefault="00491124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BC9" w:rsidRPr="00404386" w14:paraId="3F8E3667" w14:textId="77777777" w:rsidTr="003A0351">
        <w:trPr>
          <w:trHeight w:val="20"/>
        </w:trPr>
        <w:tc>
          <w:tcPr>
            <w:tcW w:w="5557" w:type="dxa"/>
            <w:hideMark/>
          </w:tcPr>
          <w:p w14:paraId="6C8020B4" w14:textId="77777777" w:rsidR="00B97BC9" w:rsidRPr="00404386" w:rsidRDefault="00B97BC9" w:rsidP="00B97B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5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383" w:type="dxa"/>
          </w:tcPr>
          <w:p w14:paraId="0A7390FB" w14:textId="77777777" w:rsidR="00B97BC9" w:rsidRPr="00404386" w:rsidRDefault="00B97BC9" w:rsidP="00B97BC9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D9CC4" w14:textId="2CC5BB6C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4,895.82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3CBCA" w14:textId="77777777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76DF441" w14:textId="78461187" w:rsidR="00B97BC9" w:rsidRPr="00404386" w:rsidRDefault="00B97BC9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71"/>
                <w:tab w:val="left" w:pos="-181"/>
              </w:tabs>
              <w:spacing w:line="235" w:lineRule="auto"/>
              <w:ind w:left="-451" w:right="69" w:hanging="2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41.05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401C5B" w14:textId="77777777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68CB87B" w14:textId="3C785646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4,936.87 </w:t>
            </w:r>
          </w:p>
        </w:tc>
      </w:tr>
      <w:tr w:rsidR="00B97BC9" w:rsidRPr="00404386" w14:paraId="27B6B5F1" w14:textId="77777777" w:rsidTr="003A0351">
        <w:trPr>
          <w:trHeight w:val="20"/>
        </w:trPr>
        <w:tc>
          <w:tcPr>
            <w:tcW w:w="5557" w:type="dxa"/>
            <w:hideMark/>
          </w:tcPr>
          <w:p w14:paraId="4DC9E096" w14:textId="77777777" w:rsidR="00B97BC9" w:rsidRPr="00404386" w:rsidRDefault="00B97BC9" w:rsidP="00B97B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5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383" w:type="dxa"/>
          </w:tcPr>
          <w:p w14:paraId="54B9CC28" w14:textId="77777777" w:rsidR="00B97BC9" w:rsidRPr="00404386" w:rsidRDefault="00B97BC9" w:rsidP="00B97BC9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A096C" w14:textId="6BCABC5D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3,292.52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86DD8" w14:textId="77777777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98AC9D1" w14:textId="3AAA2936" w:rsidR="00B97BC9" w:rsidRPr="00404386" w:rsidRDefault="00B97BC9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71"/>
                <w:tab w:val="left" w:pos="-181"/>
              </w:tabs>
              <w:spacing w:line="235" w:lineRule="auto"/>
              <w:ind w:left="-451" w:right="69" w:hanging="2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5C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20.14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C6D224D" w14:textId="77777777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1C9D9D6" w14:textId="3ACBECFD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3,312.66 </w:t>
            </w:r>
          </w:p>
        </w:tc>
      </w:tr>
      <w:tr w:rsidR="00FC5CC0" w:rsidRPr="00404386" w14:paraId="15BD22D8" w14:textId="77777777" w:rsidTr="003A0351">
        <w:trPr>
          <w:trHeight w:val="20"/>
        </w:trPr>
        <w:tc>
          <w:tcPr>
            <w:tcW w:w="5557" w:type="dxa"/>
            <w:hideMark/>
          </w:tcPr>
          <w:p w14:paraId="276EB82B" w14:textId="77777777" w:rsidR="00FC5CC0" w:rsidRPr="00404386" w:rsidRDefault="00FC5CC0" w:rsidP="00FC5CC0">
            <w:pPr>
              <w:tabs>
                <w:tab w:val="left" w:pos="3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383" w:type="dxa"/>
          </w:tcPr>
          <w:p w14:paraId="5D9C0663" w14:textId="77777777" w:rsidR="00FC5CC0" w:rsidRPr="00404386" w:rsidRDefault="00FC5CC0" w:rsidP="00FC5CC0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DE9B8" w14:textId="0577F5C8" w:rsidR="00FC5CC0" w:rsidRPr="00404386" w:rsidRDefault="00FC5CC0" w:rsidP="00FC5CC0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317.48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C04F2" w14:textId="77777777" w:rsidR="00FC5CC0" w:rsidRPr="00404386" w:rsidRDefault="00FC5CC0" w:rsidP="00FC5CC0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8868E3B" w14:textId="72293C3F" w:rsidR="00FC5CC0" w:rsidRPr="00FC5CC0" w:rsidRDefault="00FC5CC0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71"/>
                <w:tab w:val="left" w:pos="-181"/>
              </w:tabs>
              <w:spacing w:line="235" w:lineRule="auto"/>
              <w:ind w:left="-451" w:hanging="2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4490">
              <w:rPr>
                <w:rFonts w:ascii="Angsana New" w:hAnsi="Angsana New"/>
                <w:sz w:val="30"/>
                <w:szCs w:val="30"/>
              </w:rPr>
              <w:t xml:space="preserve">  (97</w:t>
            </w:r>
            <w:r w:rsidRPr="00404386">
              <w:rPr>
                <w:rFonts w:ascii="Angsana New" w:hAnsi="Angsana New"/>
                <w:sz w:val="30"/>
                <w:szCs w:val="30"/>
              </w:rPr>
              <w:t>.</w:t>
            </w:r>
            <w:r w:rsidR="00124490">
              <w:rPr>
                <w:rFonts w:ascii="Angsana New" w:hAnsi="Angsana New"/>
                <w:sz w:val="30"/>
                <w:szCs w:val="30"/>
              </w:rPr>
              <w:t>32)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0B50DE" w14:textId="77777777" w:rsidR="00FC5CC0" w:rsidRPr="00404386" w:rsidRDefault="00FC5CC0" w:rsidP="00FC5CC0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62A098D" w14:textId="5ED7E95A" w:rsidR="00FC5CC0" w:rsidRPr="00404386" w:rsidRDefault="00FC5CC0" w:rsidP="00FC5CC0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220.16 </w:t>
            </w:r>
          </w:p>
        </w:tc>
      </w:tr>
      <w:tr w:rsidR="00B97BC9" w:rsidRPr="00404386" w14:paraId="60277955" w14:textId="77777777" w:rsidTr="003A0351">
        <w:trPr>
          <w:trHeight w:val="20"/>
        </w:trPr>
        <w:tc>
          <w:tcPr>
            <w:tcW w:w="5557" w:type="dxa"/>
            <w:hideMark/>
          </w:tcPr>
          <w:p w14:paraId="13EE69ED" w14:textId="77777777" w:rsidR="00B97BC9" w:rsidRPr="00404386" w:rsidRDefault="00B97BC9" w:rsidP="00B97BC9">
            <w:pPr>
              <w:tabs>
                <w:tab w:val="left" w:pos="3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83" w:type="dxa"/>
          </w:tcPr>
          <w:p w14:paraId="3C625814" w14:textId="77777777" w:rsidR="00B97BC9" w:rsidRPr="00404386" w:rsidRDefault="00B97BC9" w:rsidP="00B97BC9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9CCD6" w14:textId="778387FE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21.74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93F1D9" w14:textId="77777777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7B2164E" w14:textId="5B0BE9D7" w:rsidR="00B97BC9" w:rsidRPr="00404386" w:rsidRDefault="00B97BC9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71"/>
                <w:tab w:val="left" w:pos="-181"/>
              </w:tabs>
              <w:spacing w:line="235" w:lineRule="auto"/>
              <w:ind w:left="-451" w:right="69" w:hanging="2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C5C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708.62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0E8D93" w14:textId="77777777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759EEB5" w14:textId="2769E478" w:rsidR="00B97BC9" w:rsidRPr="00404386" w:rsidRDefault="00B97BC9" w:rsidP="00B97BC9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730.36 </w:t>
            </w:r>
          </w:p>
        </w:tc>
      </w:tr>
      <w:tr w:rsidR="001F78CB" w:rsidRPr="00404386" w14:paraId="4004E4BC" w14:textId="77777777" w:rsidTr="00383D75">
        <w:trPr>
          <w:trHeight w:val="20"/>
        </w:trPr>
        <w:tc>
          <w:tcPr>
            <w:tcW w:w="5557" w:type="dxa"/>
            <w:hideMark/>
          </w:tcPr>
          <w:p w14:paraId="65669B14" w14:textId="77777777" w:rsidR="001F78CB" w:rsidRPr="00404386" w:rsidRDefault="001F78CB" w:rsidP="001F78C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83" w:type="dxa"/>
          </w:tcPr>
          <w:p w14:paraId="2C582901" w14:textId="77777777" w:rsidR="001F78CB" w:rsidRPr="00404386" w:rsidRDefault="001F78CB" w:rsidP="001F78CB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9E3EE" w14:textId="3852A7CB" w:rsidR="001F78CB" w:rsidRPr="00404386" w:rsidRDefault="001F78CB" w:rsidP="001F78CB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69.94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9EFC2" w14:textId="77777777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FDE90" w14:textId="3920F67F" w:rsidR="001F78CB" w:rsidRPr="00404386" w:rsidRDefault="001F78CB" w:rsidP="00FC5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71"/>
                <w:tab w:val="left" w:pos="-181"/>
              </w:tabs>
              <w:spacing w:line="235" w:lineRule="auto"/>
              <w:ind w:left="-451" w:right="69" w:hanging="2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1.82</w:t>
            </w:r>
          </w:p>
        </w:tc>
        <w:tc>
          <w:tcPr>
            <w:tcW w:w="267" w:type="dxa"/>
            <w:shd w:val="clear" w:color="auto" w:fill="auto"/>
          </w:tcPr>
          <w:p w14:paraId="34DA022B" w14:textId="77777777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20CE1" w14:textId="69F17F68" w:rsidR="001F78CB" w:rsidRPr="00404386" w:rsidRDefault="001F78CB" w:rsidP="001F78CB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71.76 </w:t>
            </w:r>
          </w:p>
        </w:tc>
      </w:tr>
      <w:tr w:rsidR="001F78CB" w:rsidRPr="00404386" w14:paraId="233E023B" w14:textId="77777777" w:rsidTr="00FC5CC0">
        <w:trPr>
          <w:trHeight w:val="379"/>
        </w:trPr>
        <w:tc>
          <w:tcPr>
            <w:tcW w:w="5557" w:type="dxa"/>
            <w:hideMark/>
          </w:tcPr>
          <w:p w14:paraId="16C7E7B3" w14:textId="77777777" w:rsidR="001F78CB" w:rsidRPr="00404386" w:rsidRDefault="001F78CB" w:rsidP="001F78C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83" w:type="dxa"/>
          </w:tcPr>
          <w:p w14:paraId="0E108AFB" w14:textId="77777777" w:rsidR="001F78CB" w:rsidRPr="00404386" w:rsidRDefault="001F78CB" w:rsidP="001F78C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08791" w14:textId="3C32A8B6" w:rsidR="001F78CB" w:rsidRPr="00404386" w:rsidRDefault="001F78CB" w:rsidP="001F78CB">
            <w:pPr>
              <w:spacing w:line="235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sz w:val="30"/>
                <w:szCs w:val="30"/>
              </w:rPr>
              <w:t xml:space="preserve"> 8,597.50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D8AFC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9C00F" w14:textId="6A608C41" w:rsidR="001F78CB" w:rsidRPr="00124490" w:rsidRDefault="001F78CB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271"/>
                <w:tab w:val="left" w:pos="-181"/>
              </w:tabs>
              <w:spacing w:line="235" w:lineRule="auto"/>
              <w:ind w:left="-451" w:right="69" w:hanging="2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44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674.31 </w:t>
            </w:r>
          </w:p>
        </w:tc>
        <w:tc>
          <w:tcPr>
            <w:tcW w:w="267" w:type="dxa"/>
            <w:shd w:val="clear" w:color="auto" w:fill="auto"/>
          </w:tcPr>
          <w:p w14:paraId="0FA9E97A" w14:textId="77777777" w:rsidR="001F78CB" w:rsidRPr="00404386" w:rsidRDefault="001F78CB" w:rsidP="001F78CB">
            <w:pPr>
              <w:spacing w:line="235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EA1B3" w14:textId="1259479A" w:rsidR="001F78CB" w:rsidRPr="00404386" w:rsidRDefault="001F78CB" w:rsidP="001F78CB">
            <w:pPr>
              <w:spacing w:line="235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9,271.81 </w:t>
            </w:r>
          </w:p>
        </w:tc>
      </w:tr>
      <w:tr w:rsidR="00FC5CC0" w:rsidRPr="00404386" w14:paraId="01A45A1B" w14:textId="77777777" w:rsidTr="00D856D6">
        <w:trPr>
          <w:trHeight w:val="379"/>
        </w:trPr>
        <w:tc>
          <w:tcPr>
            <w:tcW w:w="5557" w:type="dxa"/>
          </w:tcPr>
          <w:p w14:paraId="7E749D3F" w14:textId="77777777" w:rsidR="00FC5CC0" w:rsidRDefault="00FC5CC0" w:rsidP="001F78C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7543506" w14:textId="71A1E6A6" w:rsidR="001F2DC5" w:rsidRPr="00404386" w:rsidRDefault="00D856D6" w:rsidP="001F78C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383" w:type="dxa"/>
          </w:tcPr>
          <w:p w14:paraId="0482F58F" w14:textId="77777777" w:rsidR="00FC5CC0" w:rsidRPr="00404386" w:rsidRDefault="00FC5CC0" w:rsidP="001F78CB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2F132247" w14:textId="77777777" w:rsidR="00FC5CC0" w:rsidRPr="00404386" w:rsidRDefault="00FC5CC0" w:rsidP="001F78CB">
            <w:pPr>
              <w:spacing w:line="235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16C188" w14:textId="77777777" w:rsidR="00FC5CC0" w:rsidRPr="00404386" w:rsidRDefault="00FC5CC0" w:rsidP="001F78CB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600B39AC" w14:textId="77777777" w:rsidR="00FC5CC0" w:rsidRPr="00404386" w:rsidRDefault="00FC5CC0" w:rsidP="001F78CB">
            <w:pPr>
              <w:spacing w:line="235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9B06F53" w14:textId="77777777" w:rsidR="00FC5CC0" w:rsidRPr="00404386" w:rsidRDefault="00FC5CC0" w:rsidP="001F78CB">
            <w:pPr>
              <w:spacing w:line="235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70AB95F2" w14:textId="77777777" w:rsidR="00FC5CC0" w:rsidRPr="00404386" w:rsidRDefault="00FC5CC0" w:rsidP="001F78CB">
            <w:pPr>
              <w:spacing w:line="235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4490" w:rsidRPr="00404386" w14:paraId="44AC48A0" w14:textId="77777777" w:rsidTr="006C467B">
        <w:trPr>
          <w:trHeight w:val="20"/>
        </w:trPr>
        <w:tc>
          <w:tcPr>
            <w:tcW w:w="5557" w:type="dxa"/>
            <w:hideMark/>
          </w:tcPr>
          <w:p w14:paraId="433200E7" w14:textId="77777777" w:rsidR="00124490" w:rsidRPr="00404386" w:rsidRDefault="00124490" w:rsidP="00124490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383" w:type="dxa"/>
          </w:tcPr>
          <w:p w14:paraId="7059737C" w14:textId="77777777" w:rsidR="00124490" w:rsidRPr="00404386" w:rsidRDefault="00124490" w:rsidP="00124490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2B04685" w14:textId="17B42863" w:rsidR="00124490" w:rsidRPr="00404386" w:rsidRDefault="00124490" w:rsidP="001244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2,473.80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E3A81" w14:textId="77777777" w:rsidR="00124490" w:rsidRPr="00404386" w:rsidRDefault="00124490" w:rsidP="001244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E6726B3" w14:textId="1F578029" w:rsidR="00124490" w:rsidRPr="00404386" w:rsidRDefault="00124490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1"/>
              </w:tabs>
              <w:ind w:left="-1" w:right="-32" w:hanging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(7</w:t>
            </w:r>
            <w:r w:rsidRPr="0040438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43)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4497F0" w14:textId="77777777" w:rsidR="00124490" w:rsidRPr="00404386" w:rsidRDefault="00124490" w:rsidP="001244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085B638" w14:textId="375E885B" w:rsidR="00124490" w:rsidRPr="00404386" w:rsidRDefault="00124490" w:rsidP="001244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2,466.37 </w:t>
            </w:r>
          </w:p>
        </w:tc>
      </w:tr>
      <w:tr w:rsidR="001F78CB" w:rsidRPr="00404386" w14:paraId="72D91CBF" w14:textId="77777777" w:rsidTr="006C467B">
        <w:trPr>
          <w:trHeight w:val="20"/>
        </w:trPr>
        <w:tc>
          <w:tcPr>
            <w:tcW w:w="5557" w:type="dxa"/>
            <w:hideMark/>
          </w:tcPr>
          <w:p w14:paraId="206B0A81" w14:textId="77777777" w:rsidR="001F78CB" w:rsidRPr="00404386" w:rsidRDefault="001F78CB" w:rsidP="001F78C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383" w:type="dxa"/>
          </w:tcPr>
          <w:p w14:paraId="457EAB50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77EFB99" w14:textId="03878659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1,747.34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86E6C3" w14:textId="77777777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B4F99EF" w14:textId="4AFCEF33" w:rsidR="001F78CB" w:rsidRPr="00404386" w:rsidRDefault="00124490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1"/>
                <w:tab w:val="left" w:pos="704"/>
              </w:tabs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1F78CB" w:rsidRPr="00404386">
              <w:rPr>
                <w:rFonts w:ascii="Angsana New" w:hAnsi="Angsana New"/>
                <w:sz w:val="30"/>
                <w:szCs w:val="30"/>
              </w:rPr>
              <w:t xml:space="preserve">23.64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D15086" w14:textId="77777777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40AF155" w14:textId="0F138B68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1,770.98 </w:t>
            </w:r>
          </w:p>
        </w:tc>
      </w:tr>
      <w:tr w:rsidR="00F40031" w:rsidRPr="00404386" w14:paraId="27056D74" w14:textId="77777777" w:rsidTr="00383D75">
        <w:trPr>
          <w:trHeight w:val="20"/>
        </w:trPr>
        <w:tc>
          <w:tcPr>
            <w:tcW w:w="5557" w:type="dxa"/>
            <w:hideMark/>
          </w:tcPr>
          <w:p w14:paraId="0E30C78C" w14:textId="77777777" w:rsidR="00F40031" w:rsidRPr="00404386" w:rsidRDefault="00F40031" w:rsidP="00F4003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383" w:type="dxa"/>
          </w:tcPr>
          <w:p w14:paraId="0063F897" w14:textId="77777777" w:rsidR="00F40031" w:rsidRPr="00404386" w:rsidRDefault="00F40031" w:rsidP="00F4003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16446B36" w14:textId="0139B736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179.71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1AC7E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BD3369E" w14:textId="71ADF5FD" w:rsidR="00F40031" w:rsidRPr="00404386" w:rsidRDefault="00124490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1"/>
              </w:tabs>
              <w:ind w:right="-2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40031" w:rsidRPr="00404386">
              <w:rPr>
                <w:rFonts w:ascii="Angsana New" w:hAnsi="Angsana New"/>
                <w:sz w:val="30"/>
                <w:szCs w:val="30"/>
              </w:rPr>
              <w:t xml:space="preserve">(18.82)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E33D70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8B8DD0F" w14:textId="5C514953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160.89 </w:t>
            </w:r>
          </w:p>
        </w:tc>
      </w:tr>
      <w:tr w:rsidR="00F40031" w:rsidRPr="00404386" w14:paraId="5327C4D7" w14:textId="77777777" w:rsidTr="00383D75">
        <w:trPr>
          <w:trHeight w:val="20"/>
        </w:trPr>
        <w:tc>
          <w:tcPr>
            <w:tcW w:w="5557" w:type="dxa"/>
            <w:hideMark/>
          </w:tcPr>
          <w:p w14:paraId="1644CF4A" w14:textId="77777777" w:rsidR="00F40031" w:rsidRPr="00404386" w:rsidRDefault="00F40031" w:rsidP="00F4003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83" w:type="dxa"/>
          </w:tcPr>
          <w:p w14:paraId="68D0FCAF" w14:textId="77777777" w:rsidR="00F40031" w:rsidRPr="00404386" w:rsidRDefault="00F40031" w:rsidP="00F4003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347AA542" w14:textId="1E3652E8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409.94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2AD17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D573C93" w14:textId="5D91308C" w:rsidR="00F40031" w:rsidRPr="00404386" w:rsidRDefault="00F40031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1"/>
              </w:tabs>
              <w:ind w:right="-2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12449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04386">
              <w:rPr>
                <w:rFonts w:ascii="Angsana New" w:hAnsi="Angsana New"/>
                <w:sz w:val="30"/>
                <w:szCs w:val="30"/>
              </w:rPr>
              <w:t>6.85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6BB987D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5D5B904" w14:textId="2B908532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416.79 </w:t>
            </w:r>
          </w:p>
        </w:tc>
      </w:tr>
      <w:tr w:rsidR="00F40031" w:rsidRPr="00404386" w14:paraId="094FE492" w14:textId="77777777" w:rsidTr="00383D75">
        <w:trPr>
          <w:trHeight w:val="20"/>
        </w:trPr>
        <w:tc>
          <w:tcPr>
            <w:tcW w:w="5557" w:type="dxa"/>
            <w:hideMark/>
          </w:tcPr>
          <w:p w14:paraId="37B745A5" w14:textId="77777777" w:rsidR="00F40031" w:rsidRPr="00404386" w:rsidRDefault="00F40031" w:rsidP="00F4003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83" w:type="dxa"/>
          </w:tcPr>
          <w:p w14:paraId="0CF7A71B" w14:textId="77777777" w:rsidR="00F40031" w:rsidRPr="00404386" w:rsidRDefault="00F40031" w:rsidP="00F4003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3D27A52" w14:textId="2517624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1,528.98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AB6885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6D569CB" w14:textId="0DCF9DD5" w:rsidR="00F40031" w:rsidRPr="00404386" w:rsidRDefault="00F40031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1"/>
              </w:tabs>
              <w:ind w:right="-2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449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04386">
              <w:rPr>
                <w:rFonts w:ascii="Angsana New" w:hAnsi="Angsana New"/>
                <w:sz w:val="30"/>
                <w:szCs w:val="30"/>
              </w:rPr>
              <w:t>76.0</w:t>
            </w:r>
            <w:r w:rsidR="00270E2C" w:rsidRPr="00404386">
              <w:rPr>
                <w:rFonts w:ascii="Angsana New" w:hAnsi="Angsana New"/>
                <w:sz w:val="30"/>
                <w:szCs w:val="30"/>
              </w:rPr>
              <w:t>4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48626B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F47C43" w14:textId="24238E8D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1,605.0</w:t>
            </w:r>
            <w:r w:rsidR="00270E2C" w:rsidRPr="00404386">
              <w:rPr>
                <w:rFonts w:ascii="Angsana New" w:hAnsi="Angsana New"/>
                <w:sz w:val="30"/>
                <w:szCs w:val="30"/>
              </w:rPr>
              <w:t>2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40031" w:rsidRPr="00404386" w14:paraId="14575610" w14:textId="77777777" w:rsidTr="00383D75">
        <w:trPr>
          <w:trHeight w:val="20"/>
        </w:trPr>
        <w:tc>
          <w:tcPr>
            <w:tcW w:w="5557" w:type="dxa"/>
            <w:hideMark/>
          </w:tcPr>
          <w:p w14:paraId="59005A6D" w14:textId="77777777" w:rsidR="00F40031" w:rsidRPr="00404386" w:rsidRDefault="00F40031" w:rsidP="00F4003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83" w:type="dxa"/>
          </w:tcPr>
          <w:p w14:paraId="7D99F9EF" w14:textId="77777777" w:rsidR="00F40031" w:rsidRPr="00404386" w:rsidRDefault="00F40031" w:rsidP="00F4003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64D13" w14:textId="0D22148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1,956.99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78022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B74F6" w14:textId="1A774DB8" w:rsidR="00F40031" w:rsidRPr="00404386" w:rsidRDefault="00124490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1"/>
              </w:tabs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40031" w:rsidRPr="00404386">
              <w:rPr>
                <w:rFonts w:ascii="Angsana New" w:hAnsi="Angsana New"/>
                <w:sz w:val="30"/>
                <w:szCs w:val="30"/>
              </w:rPr>
              <w:t xml:space="preserve">548.77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062EEB0" w14:textId="77777777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BB04D" w14:textId="4CEC0396" w:rsidR="00F40031" w:rsidRPr="00404386" w:rsidRDefault="00F40031" w:rsidP="00F400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2,505.76 </w:t>
            </w:r>
          </w:p>
        </w:tc>
      </w:tr>
      <w:tr w:rsidR="001F78CB" w:rsidRPr="00404386" w14:paraId="5E472B14" w14:textId="77777777" w:rsidTr="006C467B">
        <w:trPr>
          <w:trHeight w:val="20"/>
        </w:trPr>
        <w:tc>
          <w:tcPr>
            <w:tcW w:w="5557" w:type="dxa"/>
            <w:hideMark/>
          </w:tcPr>
          <w:p w14:paraId="758D605A" w14:textId="77777777" w:rsidR="001F78CB" w:rsidRPr="00404386" w:rsidRDefault="001F78CB" w:rsidP="001F78C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383" w:type="dxa"/>
          </w:tcPr>
          <w:p w14:paraId="4BB653E8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DC4D2" w14:textId="0EDA5968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8,296.76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348874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38DA8" w14:textId="0931324C" w:rsidR="001F78CB" w:rsidRPr="00404386" w:rsidRDefault="00124490" w:rsidP="0012449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1F78CB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1F78CB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="001F78CB"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73E0C65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E5889" w14:textId="13750821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8,9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</w:tr>
      <w:tr w:rsidR="00B97BC9" w:rsidRPr="00404386" w14:paraId="4751D8C7" w14:textId="77777777" w:rsidTr="00430881">
        <w:trPr>
          <w:trHeight w:val="20"/>
        </w:trPr>
        <w:tc>
          <w:tcPr>
            <w:tcW w:w="5557" w:type="dxa"/>
            <w:hideMark/>
          </w:tcPr>
          <w:p w14:paraId="6B4C77A8" w14:textId="77777777" w:rsidR="00B97BC9" w:rsidRPr="00404386" w:rsidRDefault="00B97BC9" w:rsidP="00B97BC9">
            <w:pPr>
              <w:spacing w:line="240" w:lineRule="auto"/>
              <w:ind w:left="162" w:right="-115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83" w:type="dxa"/>
          </w:tcPr>
          <w:p w14:paraId="6F974D42" w14:textId="77777777" w:rsidR="00B97BC9" w:rsidRPr="00404386" w:rsidRDefault="00B97BC9" w:rsidP="00B97BC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BC61B" w14:textId="6C15D31C" w:rsidR="00B97BC9" w:rsidRPr="00404386" w:rsidRDefault="00B97BC9" w:rsidP="00B97BC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BA74B" w14:textId="77777777" w:rsidR="00B97BC9" w:rsidRPr="00404386" w:rsidRDefault="00B97BC9" w:rsidP="00B97BC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DA589" w14:textId="1429EC7C" w:rsidR="00B97BC9" w:rsidRPr="00404386" w:rsidRDefault="00124490" w:rsidP="00124490">
            <w:pPr>
              <w:tabs>
                <w:tab w:val="clear" w:pos="680"/>
                <w:tab w:val="clear" w:pos="907"/>
                <w:tab w:val="left" w:pos="181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B97BC9" w:rsidRPr="00404386">
              <w:rPr>
                <w:rFonts w:ascii="Angsana New" w:hAnsi="Angsana New"/>
                <w:sz w:val="30"/>
                <w:szCs w:val="30"/>
              </w:rPr>
              <w:t>(1.96)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AC468F1" w14:textId="77777777" w:rsidR="00B97BC9" w:rsidRPr="00404386" w:rsidRDefault="00B97BC9" w:rsidP="00B97BC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A95CE" w14:textId="475F6B40" w:rsidR="00B97BC9" w:rsidRPr="00404386" w:rsidRDefault="00B97BC9" w:rsidP="00B97BC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</w:tr>
      <w:tr w:rsidR="001F78CB" w:rsidRPr="00404386" w14:paraId="53FBBC85" w14:textId="77777777" w:rsidTr="003A0351">
        <w:trPr>
          <w:trHeight w:val="20"/>
        </w:trPr>
        <w:tc>
          <w:tcPr>
            <w:tcW w:w="5557" w:type="dxa"/>
            <w:hideMark/>
          </w:tcPr>
          <w:p w14:paraId="29F61513" w14:textId="77777777" w:rsidR="001F78CB" w:rsidRPr="00404386" w:rsidRDefault="001F78CB" w:rsidP="001F78C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</w:t>
            </w: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ค่าใช้จ่าย</w:t>
            </w:r>
            <w:r w:rsidRPr="00404386">
              <w:rPr>
                <w:rFonts w:ascii="Angsana New" w:hAnsi="Angsana New"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83" w:type="dxa"/>
          </w:tcPr>
          <w:p w14:paraId="60933804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8E18D" w14:textId="641A9058" w:rsidR="001F78CB" w:rsidRPr="00404386" w:rsidRDefault="001F78CB" w:rsidP="002F500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303.30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518782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86349" w14:textId="6A78E265" w:rsidR="001F78CB" w:rsidRPr="00404386" w:rsidRDefault="00124490" w:rsidP="0012449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1F78CB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F78CB"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195D849" w14:textId="77777777" w:rsidR="001F78CB" w:rsidRPr="00404386" w:rsidRDefault="001F78CB" w:rsidP="001F78CB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5097" w14:textId="1524ED1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F78CB" w:rsidRPr="00404386" w14:paraId="0A890DA2" w14:textId="77777777" w:rsidTr="003A0351">
        <w:trPr>
          <w:trHeight w:val="20"/>
        </w:trPr>
        <w:tc>
          <w:tcPr>
            <w:tcW w:w="5557" w:type="dxa"/>
            <w:hideMark/>
          </w:tcPr>
          <w:p w14:paraId="7B7C2A55" w14:textId="77777777" w:rsidR="001F78CB" w:rsidRPr="00404386" w:rsidRDefault="001F78CB" w:rsidP="001F78C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383" w:type="dxa"/>
          </w:tcPr>
          <w:p w14:paraId="6570EDEC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45811" w14:textId="7A7A99D2" w:rsidR="001F78CB" w:rsidRPr="00404386" w:rsidRDefault="001F78CB" w:rsidP="002F5008">
            <w:pPr>
              <w:tabs>
                <w:tab w:val="clear" w:pos="680"/>
                <w:tab w:val="clear" w:pos="907"/>
              </w:tabs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(42.83)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35C23" w14:textId="77777777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2B45C" w14:textId="54733A00" w:rsidR="001F78CB" w:rsidRPr="00404386" w:rsidRDefault="00124490" w:rsidP="00124490">
            <w:pPr>
              <w:tabs>
                <w:tab w:val="clear" w:pos="454"/>
                <w:tab w:val="clear" w:pos="680"/>
                <w:tab w:val="clear" w:pos="907"/>
                <w:tab w:val="left" w:pos="271"/>
                <w:tab w:val="left" w:pos="451"/>
                <w:tab w:val="left" w:pos="704"/>
              </w:tabs>
              <w:ind w:right="-3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1F78CB" w:rsidRPr="00404386">
              <w:rPr>
                <w:rFonts w:ascii="Angsana New" w:hAnsi="Angsana New"/>
                <w:sz w:val="30"/>
                <w:szCs w:val="30"/>
              </w:rPr>
              <w:t>(8.23)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60DFAD2" w14:textId="77777777" w:rsidR="001F78CB" w:rsidRPr="00404386" w:rsidRDefault="001F78CB" w:rsidP="001F78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C3C7B" w14:textId="69B55538" w:rsidR="001F78CB" w:rsidRPr="00404386" w:rsidRDefault="001F78CB" w:rsidP="002F5008">
            <w:pPr>
              <w:tabs>
                <w:tab w:val="clear" w:pos="680"/>
                <w:tab w:val="clear" w:pos="907"/>
                <w:tab w:val="left" w:pos="259"/>
                <w:tab w:val="left" w:pos="349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(51.06)</w:t>
            </w:r>
          </w:p>
        </w:tc>
      </w:tr>
      <w:tr w:rsidR="001F78CB" w:rsidRPr="00404386" w14:paraId="52C5274C" w14:textId="77777777" w:rsidTr="003A0351">
        <w:trPr>
          <w:trHeight w:val="20"/>
        </w:trPr>
        <w:tc>
          <w:tcPr>
            <w:tcW w:w="5557" w:type="dxa"/>
            <w:hideMark/>
          </w:tcPr>
          <w:p w14:paraId="46DCB640" w14:textId="77777777" w:rsidR="001F78CB" w:rsidRPr="00404386" w:rsidRDefault="001F78CB" w:rsidP="001F78C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383" w:type="dxa"/>
          </w:tcPr>
          <w:p w14:paraId="1C488A25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87F91" w14:textId="64F2F31D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260.47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29426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AA51AB" w14:textId="7C8E929A" w:rsidR="001F78CB" w:rsidRPr="00404386" w:rsidRDefault="00124490" w:rsidP="0012449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35.07</w:t>
            </w:r>
            <w:r w:rsidR="001F78CB"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A0BDB1F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E21179" w14:textId="7B48020E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.5</w:t>
            </w:r>
            <w:r w:rsidR="00724D3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27C01" w:rsidRPr="00404386" w14:paraId="1A85DBAC" w14:textId="77777777" w:rsidTr="00AF00ED">
        <w:trPr>
          <w:trHeight w:val="20"/>
        </w:trPr>
        <w:tc>
          <w:tcPr>
            <w:tcW w:w="5557" w:type="dxa"/>
          </w:tcPr>
          <w:p w14:paraId="70816E5D" w14:textId="77777777" w:rsidR="00B27C01" w:rsidRPr="00404386" w:rsidRDefault="00B27C01" w:rsidP="00B27C01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3073EB3C" w14:textId="77777777" w:rsidR="00B27C01" w:rsidRPr="00404386" w:rsidRDefault="00B27C01" w:rsidP="00B27C01">
            <w:pPr>
              <w:spacing w:line="168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14239A" w14:textId="77777777" w:rsidR="00B27C01" w:rsidRPr="00404386" w:rsidRDefault="00B27C01" w:rsidP="00B27C01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A6BDBD" w14:textId="77777777" w:rsidR="00B27C01" w:rsidRPr="00404386" w:rsidRDefault="00B27C01" w:rsidP="00B27C01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C9B9A1" w14:textId="77777777" w:rsidR="00B27C01" w:rsidRPr="00404386" w:rsidRDefault="00B27C01" w:rsidP="00B27C01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9E31149" w14:textId="77777777" w:rsidR="00B27C01" w:rsidRPr="00404386" w:rsidRDefault="00B27C01" w:rsidP="00B27C01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1ACF0C" w14:textId="77777777" w:rsidR="00B27C01" w:rsidRPr="00404386" w:rsidRDefault="00B27C01" w:rsidP="00B27C01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7C01" w:rsidRPr="00404386" w14:paraId="5F3004D3" w14:textId="77777777" w:rsidTr="00AF00ED">
        <w:trPr>
          <w:trHeight w:val="20"/>
        </w:trPr>
        <w:tc>
          <w:tcPr>
            <w:tcW w:w="5557" w:type="dxa"/>
            <w:hideMark/>
          </w:tcPr>
          <w:p w14:paraId="1C4926EF" w14:textId="77777777" w:rsidR="00B27C01" w:rsidRPr="00404386" w:rsidRDefault="00B27C01" w:rsidP="00B27C0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</w:t>
            </w: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  <w:tc>
          <w:tcPr>
            <w:tcW w:w="383" w:type="dxa"/>
          </w:tcPr>
          <w:p w14:paraId="3D67634F" w14:textId="77777777" w:rsidR="00B27C01" w:rsidRPr="00404386" w:rsidRDefault="00B27C01" w:rsidP="00B27C0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4259A84A" w14:textId="77777777" w:rsidR="00B27C01" w:rsidRPr="00404386" w:rsidRDefault="00B27C01" w:rsidP="00B27C01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99E984" w14:textId="77777777" w:rsidR="00B27C01" w:rsidRPr="00404386" w:rsidRDefault="00B27C01" w:rsidP="00B27C01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1FA01D22" w14:textId="77777777" w:rsidR="00B27C01" w:rsidRPr="00404386" w:rsidRDefault="00B27C01" w:rsidP="00B27C01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C8A7352" w14:textId="77777777" w:rsidR="00B27C01" w:rsidRPr="00404386" w:rsidRDefault="00B27C01" w:rsidP="00B27C01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4677060D" w14:textId="77777777" w:rsidR="00B27C01" w:rsidRPr="00404386" w:rsidRDefault="00B27C01" w:rsidP="00B27C01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95AD8" w:rsidRPr="00404386" w14:paraId="5C67D34A" w14:textId="77777777" w:rsidTr="003A0351">
        <w:trPr>
          <w:trHeight w:val="20"/>
        </w:trPr>
        <w:tc>
          <w:tcPr>
            <w:tcW w:w="5557" w:type="dxa"/>
            <w:hideMark/>
          </w:tcPr>
          <w:p w14:paraId="50360644" w14:textId="77777777" w:rsidR="00495AD8" w:rsidRPr="00404386" w:rsidRDefault="00495AD8" w:rsidP="00495AD8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383" w:type="dxa"/>
          </w:tcPr>
          <w:p w14:paraId="439B42F5" w14:textId="77777777" w:rsidR="00495AD8" w:rsidRPr="00404386" w:rsidRDefault="00495AD8" w:rsidP="00495AD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6648C31" w14:textId="49D6B563" w:rsidR="00495AD8" w:rsidRPr="00404386" w:rsidRDefault="00495AD8" w:rsidP="00495A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217.57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630FD0" w14:textId="77777777" w:rsidR="00495AD8" w:rsidRPr="00404386" w:rsidRDefault="00495AD8" w:rsidP="00495AD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5627A80" w14:textId="5D175B61" w:rsidR="00495AD8" w:rsidRPr="00404386" w:rsidRDefault="001F78CB" w:rsidP="00495A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4D34" w:rsidRPr="00404386">
              <w:rPr>
                <w:rFonts w:asciiTheme="majorBidi" w:hAnsiTheme="majorBidi" w:cstheme="majorBidi"/>
                <w:sz w:val="30"/>
                <w:szCs w:val="30"/>
              </w:rPr>
              <w:t>21.69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E025578" w14:textId="77777777" w:rsidR="00495AD8" w:rsidRPr="00404386" w:rsidRDefault="00495AD8" w:rsidP="00495AD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A95B5AE" w14:textId="042D38A1" w:rsidR="00495AD8" w:rsidRPr="00404386" w:rsidRDefault="00724D34" w:rsidP="001F78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195.88</w:t>
            </w:r>
          </w:p>
        </w:tc>
      </w:tr>
      <w:tr w:rsidR="00495AD8" w:rsidRPr="00404386" w14:paraId="67F9541E" w14:textId="77777777" w:rsidTr="003A0351">
        <w:trPr>
          <w:trHeight w:val="20"/>
        </w:trPr>
        <w:tc>
          <w:tcPr>
            <w:tcW w:w="5557" w:type="dxa"/>
            <w:hideMark/>
          </w:tcPr>
          <w:p w14:paraId="16219A1F" w14:textId="77777777" w:rsidR="00495AD8" w:rsidRPr="00404386" w:rsidRDefault="00495AD8" w:rsidP="00495AD8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383" w:type="dxa"/>
          </w:tcPr>
          <w:p w14:paraId="222261BE" w14:textId="77777777" w:rsidR="00495AD8" w:rsidRPr="00404386" w:rsidRDefault="00495AD8" w:rsidP="00495AD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1C0C7EA2" w14:textId="316E79A3" w:rsidR="00495AD8" w:rsidRPr="00404386" w:rsidRDefault="00495AD8" w:rsidP="0063428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62C0B4" w14:textId="77777777" w:rsidR="00495AD8" w:rsidRPr="00404386" w:rsidRDefault="00495AD8" w:rsidP="00495A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587878B" w14:textId="446731B7" w:rsidR="00495AD8" w:rsidRPr="00404386" w:rsidRDefault="00124490" w:rsidP="001244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95AD8"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56.76 </w:t>
            </w:r>
          </w:p>
        </w:tc>
        <w:tc>
          <w:tcPr>
            <w:tcW w:w="267" w:type="dxa"/>
            <w:shd w:val="clear" w:color="auto" w:fill="auto"/>
          </w:tcPr>
          <w:p w14:paraId="2B67A448" w14:textId="77777777" w:rsidR="00495AD8" w:rsidRPr="00404386" w:rsidRDefault="00495AD8" w:rsidP="00495AD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2162E41" w14:textId="0BFA0B6A" w:rsidR="00495AD8" w:rsidRPr="00404386" w:rsidRDefault="00495AD8" w:rsidP="001F78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56.76 </w:t>
            </w:r>
          </w:p>
        </w:tc>
      </w:tr>
      <w:tr w:rsidR="00580F82" w:rsidRPr="00404386" w14:paraId="2371F5A0" w14:textId="77777777" w:rsidTr="003A0351">
        <w:trPr>
          <w:trHeight w:val="20"/>
        </w:trPr>
        <w:tc>
          <w:tcPr>
            <w:tcW w:w="5557" w:type="dxa"/>
            <w:hideMark/>
          </w:tcPr>
          <w:p w14:paraId="631D014D" w14:textId="77777777" w:rsidR="00580F82" w:rsidRPr="00404386" w:rsidRDefault="00580F82" w:rsidP="00580F82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383" w:type="dxa"/>
          </w:tcPr>
          <w:p w14:paraId="6AC7D138" w14:textId="77777777" w:rsidR="00580F82" w:rsidRPr="00404386" w:rsidRDefault="00580F82" w:rsidP="00580F8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240EA" w14:textId="164E7098" w:rsidR="00580F82" w:rsidRPr="00404386" w:rsidRDefault="00580F82" w:rsidP="00580F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42.90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711650" w14:textId="77777777" w:rsidR="00580F82" w:rsidRPr="00404386" w:rsidRDefault="00580F82" w:rsidP="00580F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1FBF0" w14:textId="4923D2F4" w:rsidR="00580F82" w:rsidRPr="00404386" w:rsidRDefault="00580F82" w:rsidP="001244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67" w:type="dxa"/>
            <w:shd w:val="clear" w:color="auto" w:fill="auto"/>
          </w:tcPr>
          <w:p w14:paraId="47DB1036" w14:textId="77777777" w:rsidR="00580F82" w:rsidRPr="00404386" w:rsidRDefault="00580F82" w:rsidP="00580F82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9C25B" w14:textId="1F021AF4" w:rsidR="00580F82" w:rsidRPr="00404386" w:rsidRDefault="00580F82" w:rsidP="001F78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42.90</w:t>
            </w:r>
          </w:p>
        </w:tc>
      </w:tr>
      <w:tr w:rsidR="001F78CB" w:rsidRPr="00404386" w14:paraId="72D3D882" w14:textId="77777777" w:rsidTr="003925AC">
        <w:trPr>
          <w:trHeight w:val="20"/>
        </w:trPr>
        <w:tc>
          <w:tcPr>
            <w:tcW w:w="5557" w:type="dxa"/>
            <w:hideMark/>
          </w:tcPr>
          <w:p w14:paraId="65E8C96C" w14:textId="77777777" w:rsidR="001F78CB" w:rsidRPr="00404386" w:rsidRDefault="001F78CB" w:rsidP="001F78C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</w:t>
            </w: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บงวด</w:t>
            </w:r>
          </w:p>
        </w:tc>
        <w:tc>
          <w:tcPr>
            <w:tcW w:w="383" w:type="dxa"/>
          </w:tcPr>
          <w:p w14:paraId="2E842D52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CB6AA6" w14:textId="07324192" w:rsidR="001F78CB" w:rsidRPr="00404386" w:rsidRDefault="001F78CB" w:rsidP="001F78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260.47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C71D32" w14:textId="77777777" w:rsidR="001F78CB" w:rsidRPr="00404386" w:rsidRDefault="001F78CB" w:rsidP="001F78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7FE86" w14:textId="05A6F357" w:rsidR="001F78CB" w:rsidRPr="00404386" w:rsidRDefault="00124490" w:rsidP="0012449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24D34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35.07</w:t>
            </w:r>
          </w:p>
        </w:tc>
        <w:tc>
          <w:tcPr>
            <w:tcW w:w="267" w:type="dxa"/>
            <w:shd w:val="clear" w:color="auto" w:fill="auto"/>
          </w:tcPr>
          <w:p w14:paraId="1BAC4215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6FEC95" w14:textId="2C83D105" w:rsidR="001F78CB" w:rsidRPr="00404386" w:rsidRDefault="00724D34" w:rsidP="001F78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295.54</w:t>
            </w:r>
          </w:p>
        </w:tc>
      </w:tr>
      <w:tr w:rsidR="00580F82" w:rsidRPr="00404386" w14:paraId="2079C2A8" w14:textId="77777777" w:rsidTr="003925AC">
        <w:trPr>
          <w:trHeight w:val="20"/>
        </w:trPr>
        <w:tc>
          <w:tcPr>
            <w:tcW w:w="5557" w:type="dxa"/>
          </w:tcPr>
          <w:p w14:paraId="4425DEE6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83" w:type="dxa"/>
          </w:tcPr>
          <w:p w14:paraId="7BE4F824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106E13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B7F16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8271A99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F3454D8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A7C692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80F82" w:rsidRPr="00404386" w14:paraId="7B7FDF49" w14:textId="77777777" w:rsidTr="003925AC">
        <w:trPr>
          <w:trHeight w:val="20"/>
        </w:trPr>
        <w:tc>
          <w:tcPr>
            <w:tcW w:w="5557" w:type="dxa"/>
          </w:tcPr>
          <w:p w14:paraId="7A2D64EB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383" w:type="dxa"/>
          </w:tcPr>
          <w:p w14:paraId="3A858CEC" w14:textId="77777777" w:rsidR="00580F82" w:rsidRPr="00404386" w:rsidRDefault="00580F82" w:rsidP="00580F8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vAlign w:val="bottom"/>
          </w:tcPr>
          <w:p w14:paraId="307C15D3" w14:textId="77777777" w:rsidR="00580F82" w:rsidRPr="00404386" w:rsidRDefault="00580F82" w:rsidP="00580F82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5DFC32" w14:textId="77777777" w:rsidR="00580F82" w:rsidRPr="00404386" w:rsidRDefault="00580F82" w:rsidP="00580F82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vAlign w:val="bottom"/>
          </w:tcPr>
          <w:p w14:paraId="67A0DB02" w14:textId="77777777" w:rsidR="00580F82" w:rsidRPr="00404386" w:rsidRDefault="00580F82" w:rsidP="00124490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0FEDB8E" w14:textId="77777777" w:rsidR="00580F82" w:rsidRPr="00404386" w:rsidRDefault="00580F82" w:rsidP="00580F82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vAlign w:val="bottom"/>
          </w:tcPr>
          <w:p w14:paraId="6C39ABC7" w14:textId="77777777" w:rsidR="00580F82" w:rsidRPr="00404386" w:rsidRDefault="00580F82" w:rsidP="00580F82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F78CB" w:rsidRPr="00404386" w14:paraId="06B8AF7D" w14:textId="77777777" w:rsidTr="003A0351">
        <w:trPr>
          <w:trHeight w:val="20"/>
        </w:trPr>
        <w:tc>
          <w:tcPr>
            <w:tcW w:w="5557" w:type="dxa"/>
          </w:tcPr>
          <w:p w14:paraId="73A5E63B" w14:textId="77777777" w:rsidR="001F78CB" w:rsidRPr="00404386" w:rsidRDefault="001F78CB" w:rsidP="001F78C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383" w:type="dxa"/>
          </w:tcPr>
          <w:p w14:paraId="3E7E693C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97E9C2" w14:textId="6DC7AA12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217.57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F6B7A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B0368" w14:textId="2185E943" w:rsidR="001F78CB" w:rsidRPr="00124490" w:rsidRDefault="00124490" w:rsidP="001244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24D34" w:rsidRPr="00404386">
              <w:rPr>
                <w:rFonts w:asciiTheme="majorBidi" w:hAnsiTheme="majorBidi" w:cstheme="majorBidi"/>
                <w:sz w:val="30"/>
                <w:szCs w:val="30"/>
              </w:rPr>
              <w:t>(21.69)</w:t>
            </w:r>
          </w:p>
        </w:tc>
        <w:tc>
          <w:tcPr>
            <w:tcW w:w="267" w:type="dxa"/>
            <w:shd w:val="clear" w:color="auto" w:fill="auto"/>
          </w:tcPr>
          <w:p w14:paraId="0FBE8FB1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B23CA" w14:textId="3CEB6F9C" w:rsidR="001F78CB" w:rsidRPr="00404386" w:rsidRDefault="00724D34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195.88</w:t>
            </w:r>
          </w:p>
        </w:tc>
      </w:tr>
      <w:tr w:rsidR="001F78CB" w:rsidRPr="00404386" w14:paraId="50D72133" w14:textId="77777777" w:rsidTr="003A0351">
        <w:trPr>
          <w:trHeight w:val="20"/>
        </w:trPr>
        <w:tc>
          <w:tcPr>
            <w:tcW w:w="5557" w:type="dxa"/>
          </w:tcPr>
          <w:p w14:paraId="7630FD3D" w14:textId="77777777" w:rsidR="001F78CB" w:rsidRPr="00404386" w:rsidRDefault="001F78CB" w:rsidP="001F78C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383" w:type="dxa"/>
          </w:tcPr>
          <w:p w14:paraId="506FFB27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02F9E1" w14:textId="6870AB96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93076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054C" w14:textId="3152228B" w:rsidR="001F78CB" w:rsidRPr="00124490" w:rsidRDefault="00124490" w:rsidP="00124490">
            <w:pPr>
              <w:tabs>
                <w:tab w:val="clear" w:pos="680"/>
                <w:tab w:val="left" w:pos="6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1F78CB"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56.76 </w:t>
            </w:r>
          </w:p>
        </w:tc>
        <w:tc>
          <w:tcPr>
            <w:tcW w:w="267" w:type="dxa"/>
            <w:shd w:val="clear" w:color="auto" w:fill="auto"/>
          </w:tcPr>
          <w:p w14:paraId="28A8F3B3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9F19E" w14:textId="0C1B7D6D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56.76 </w:t>
            </w:r>
          </w:p>
        </w:tc>
      </w:tr>
      <w:tr w:rsidR="001F78CB" w:rsidRPr="00404386" w14:paraId="24D0BA1C" w14:textId="77777777" w:rsidTr="003A0351">
        <w:trPr>
          <w:trHeight w:val="20"/>
        </w:trPr>
        <w:tc>
          <w:tcPr>
            <w:tcW w:w="5557" w:type="dxa"/>
          </w:tcPr>
          <w:p w14:paraId="68218375" w14:textId="77777777" w:rsidR="001F78CB" w:rsidRPr="00404386" w:rsidRDefault="001F78CB" w:rsidP="001F78C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383" w:type="dxa"/>
          </w:tcPr>
          <w:p w14:paraId="68BD08DA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97BDF" w14:textId="53CD34B4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42.90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1EA57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7B44A" w14:textId="562537FC" w:rsidR="001F78CB" w:rsidRPr="00124490" w:rsidRDefault="00124490" w:rsidP="001244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78CB"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67" w:type="dxa"/>
            <w:shd w:val="clear" w:color="auto" w:fill="auto"/>
          </w:tcPr>
          <w:p w14:paraId="1DFC6CEE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B9C1B" w14:textId="74AA58C3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42.90</w:t>
            </w:r>
          </w:p>
        </w:tc>
      </w:tr>
      <w:tr w:rsidR="001F78CB" w:rsidRPr="00404386" w14:paraId="0CA15B64" w14:textId="77777777" w:rsidTr="00AF00ED">
        <w:trPr>
          <w:trHeight w:val="20"/>
        </w:trPr>
        <w:tc>
          <w:tcPr>
            <w:tcW w:w="5557" w:type="dxa"/>
          </w:tcPr>
          <w:p w14:paraId="76809936" w14:textId="77777777" w:rsidR="001F78CB" w:rsidRPr="00404386" w:rsidRDefault="001F78CB" w:rsidP="001F78C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</w:t>
            </w: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บงวด</w:t>
            </w:r>
          </w:p>
        </w:tc>
        <w:tc>
          <w:tcPr>
            <w:tcW w:w="383" w:type="dxa"/>
          </w:tcPr>
          <w:p w14:paraId="3E82B30A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B5B61" w14:textId="43081F5E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260.47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D5C6D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1F8050" w14:textId="295268BD" w:rsidR="001F78CB" w:rsidRPr="00124490" w:rsidRDefault="00124490" w:rsidP="0012449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24D34" w:rsidRPr="0012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35.07</w:t>
            </w:r>
          </w:p>
        </w:tc>
        <w:tc>
          <w:tcPr>
            <w:tcW w:w="267" w:type="dxa"/>
            <w:shd w:val="clear" w:color="auto" w:fill="auto"/>
          </w:tcPr>
          <w:p w14:paraId="1C8A582E" w14:textId="77777777" w:rsidR="001F78CB" w:rsidRPr="00404386" w:rsidRDefault="001F78CB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58B65" w14:textId="1C1DF2EA" w:rsidR="001F78CB" w:rsidRPr="00404386" w:rsidRDefault="00724D34" w:rsidP="001F78C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295.54</w:t>
            </w:r>
          </w:p>
        </w:tc>
      </w:tr>
      <w:tr w:rsidR="00580F82" w:rsidRPr="00404386" w14:paraId="257FD1AD" w14:textId="77777777" w:rsidTr="00AF00ED">
        <w:trPr>
          <w:trHeight w:val="20"/>
        </w:trPr>
        <w:tc>
          <w:tcPr>
            <w:tcW w:w="5557" w:type="dxa"/>
          </w:tcPr>
          <w:p w14:paraId="253BB990" w14:textId="77777777" w:rsidR="00580F82" w:rsidRPr="00404386" w:rsidRDefault="00580F82" w:rsidP="00580F8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3" w:type="dxa"/>
          </w:tcPr>
          <w:p w14:paraId="7F4A968D" w14:textId="77777777" w:rsidR="00580F82" w:rsidRPr="00404386" w:rsidRDefault="00580F82" w:rsidP="00580F8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B7E9A97" w14:textId="77777777" w:rsidR="00580F82" w:rsidRPr="00404386" w:rsidRDefault="00580F82" w:rsidP="00580F82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FD82B8" w14:textId="77777777" w:rsidR="00580F82" w:rsidRPr="00404386" w:rsidRDefault="00580F82" w:rsidP="00580F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8CD465" w14:textId="77777777" w:rsidR="00580F82" w:rsidRPr="00124490" w:rsidRDefault="00580F82" w:rsidP="001244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FBCCA6E" w14:textId="77777777" w:rsidR="00580F82" w:rsidRPr="00404386" w:rsidRDefault="00580F82" w:rsidP="00580F82">
            <w:pPr>
              <w:pStyle w:val="acctfourfigures"/>
              <w:tabs>
                <w:tab w:val="clear" w:pos="765"/>
                <w:tab w:val="decimal" w:pos="540"/>
                <w:tab w:val="decimal" w:pos="612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AED074" w14:textId="77777777" w:rsidR="00580F82" w:rsidRPr="00404386" w:rsidRDefault="00580F82" w:rsidP="0058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F78CB" w:rsidRPr="00404386" w14:paraId="625D0DEA" w14:textId="77777777" w:rsidTr="00AF00ED">
        <w:trPr>
          <w:trHeight w:val="80"/>
        </w:trPr>
        <w:tc>
          <w:tcPr>
            <w:tcW w:w="5557" w:type="dxa"/>
            <w:hideMark/>
          </w:tcPr>
          <w:p w14:paraId="339BA407" w14:textId="77777777" w:rsidR="001F78CB" w:rsidRPr="00404386" w:rsidRDefault="001F78CB" w:rsidP="001F78C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83" w:type="dxa"/>
          </w:tcPr>
          <w:p w14:paraId="74F073A3" w14:textId="77777777" w:rsidR="001F78CB" w:rsidRPr="00404386" w:rsidRDefault="001F78CB" w:rsidP="001F78C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911EEA" w14:textId="2C5FD37F" w:rsidR="001F78CB" w:rsidRPr="00404386" w:rsidRDefault="001F78CB" w:rsidP="002F500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5BC3A9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FD44" w14:textId="75C22CE7" w:rsidR="001F78CB" w:rsidRPr="00124490" w:rsidRDefault="00124490" w:rsidP="00124490">
            <w:pPr>
              <w:tabs>
                <w:tab w:val="clear" w:pos="454"/>
                <w:tab w:val="left" w:pos="4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F78CB" w:rsidRPr="00124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(0.002)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299EF7F" w14:textId="77777777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85B427" w14:textId="60746A90" w:rsidR="001F78CB" w:rsidRPr="00404386" w:rsidRDefault="001F78CB" w:rsidP="001F78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0.016</w:t>
            </w:r>
          </w:p>
        </w:tc>
      </w:tr>
    </w:tbl>
    <w:p w14:paraId="195F32D2" w14:textId="44206755" w:rsidR="007500FC" w:rsidRPr="00404386" w:rsidRDefault="007500FC" w:rsidP="00CF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3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28F98D" w14:textId="77777777" w:rsidR="002F5008" w:rsidRPr="00404386" w:rsidRDefault="002F5008" w:rsidP="00CF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3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F3A241" w14:textId="77547095" w:rsidR="00E66B73" w:rsidRPr="00404386" w:rsidRDefault="00967BEA" w:rsidP="00CF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3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4316E" w:rsidRPr="00404386">
        <w:rPr>
          <w:rFonts w:ascii="Angsana New" w:hAnsi="Angsana New"/>
          <w:b/>
          <w:bCs/>
          <w:sz w:val="30"/>
          <w:szCs w:val="30"/>
        </w:rPr>
        <w:tab/>
      </w:r>
      <w:r w:rsidR="00F96459" w:rsidRPr="0040438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A463BD" w14:textId="77777777" w:rsidR="00C61BCB" w:rsidRPr="00404386" w:rsidRDefault="00C61BCB" w:rsidP="00FA62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3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p w14:paraId="0793387C" w14:textId="49E7433C" w:rsidR="00EB5670" w:rsidRPr="00404386" w:rsidRDefault="00EB5670" w:rsidP="00EB5670">
      <w:pPr>
        <w:ind w:left="540" w:right="45"/>
        <w:jc w:val="thaiDistribute"/>
        <w:rPr>
          <w:rFonts w:ascii="Angsana New" w:hAnsi="Angsana New"/>
          <w:b/>
          <w:i/>
          <w:iCs/>
          <w:color w:val="0000FF"/>
          <w:sz w:val="30"/>
          <w:szCs w:val="30"/>
        </w:rPr>
      </w:pPr>
      <w:r w:rsidRPr="00404386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</w:t>
      </w:r>
      <w:r w:rsidR="00EC3727" w:rsidRPr="00404386">
        <w:rPr>
          <w:rFonts w:ascii="Angsana New" w:hAnsi="Angsana New" w:hint="cs"/>
          <w:b/>
          <w:sz w:val="30"/>
          <w:szCs w:val="30"/>
          <w:cs/>
        </w:rPr>
        <w:t>ร่วม</w:t>
      </w:r>
      <w:r w:rsidR="00794389" w:rsidRPr="00404386">
        <w:rPr>
          <w:rFonts w:ascii="Angsana New" w:hAnsi="Angsana New" w:hint="cs"/>
          <w:b/>
          <w:sz w:val="30"/>
          <w:szCs w:val="30"/>
          <w:cs/>
        </w:rPr>
        <w:t>และ</w:t>
      </w:r>
      <w:r w:rsidRPr="00404386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EC3727" w:rsidRPr="00404386">
        <w:rPr>
          <w:rFonts w:ascii="Angsana New" w:hAnsi="Angsana New" w:hint="cs"/>
          <w:b/>
          <w:sz w:val="30"/>
          <w:szCs w:val="30"/>
          <w:cs/>
        </w:rPr>
        <w:t>ย่อย</w:t>
      </w:r>
      <w:r w:rsidRPr="00404386">
        <w:rPr>
          <w:rFonts w:ascii="Angsana New" w:hAnsi="Angsana New" w:hint="cs"/>
          <w:b/>
          <w:sz w:val="30"/>
          <w:szCs w:val="30"/>
          <w:cs/>
        </w:rPr>
        <w:t xml:space="preserve"> ได้เปิดเผยในหมายเหตุข้อ</w:t>
      </w:r>
      <w:r w:rsidRPr="00404386">
        <w:rPr>
          <w:rFonts w:ascii="Angsana New" w:hAnsi="Angsana New" w:hint="cs"/>
          <w:bCs/>
          <w:sz w:val="30"/>
          <w:szCs w:val="30"/>
        </w:rPr>
        <w:t xml:space="preserve"> </w:t>
      </w:r>
      <w:r w:rsidR="001F78CB" w:rsidRPr="00404386">
        <w:rPr>
          <w:rFonts w:ascii="Angsana New" w:hAnsi="Angsana New"/>
          <w:bCs/>
          <w:sz w:val="30"/>
          <w:szCs w:val="30"/>
        </w:rPr>
        <w:t>7</w:t>
      </w:r>
      <w:r w:rsidR="007B765A" w:rsidRPr="00404386">
        <w:rPr>
          <w:rFonts w:ascii="Angsana New" w:hAnsi="Angsana New"/>
          <w:bCs/>
          <w:sz w:val="30"/>
          <w:szCs w:val="30"/>
        </w:rPr>
        <w:t xml:space="preserve"> </w:t>
      </w:r>
      <w:r w:rsidR="007B765A" w:rsidRPr="00404386">
        <w:rPr>
          <w:rFonts w:ascii="Angsana New" w:hAnsi="Angsana New" w:hint="cs"/>
          <w:b/>
          <w:sz w:val="30"/>
          <w:szCs w:val="30"/>
          <w:cs/>
        </w:rPr>
        <w:t>และ</w:t>
      </w:r>
      <w:r w:rsidR="007B765A" w:rsidRPr="0040438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F78CB" w:rsidRPr="00404386">
        <w:rPr>
          <w:rFonts w:ascii="Angsana New" w:hAnsi="Angsana New"/>
          <w:bCs/>
          <w:sz w:val="30"/>
          <w:szCs w:val="30"/>
        </w:rPr>
        <w:t>8</w:t>
      </w:r>
      <w:r w:rsidR="00BF2E7A" w:rsidRPr="00404386">
        <w:rPr>
          <w:rFonts w:ascii="Angsana New" w:hAnsi="Angsana New"/>
          <w:bCs/>
          <w:sz w:val="30"/>
          <w:szCs w:val="30"/>
        </w:rPr>
        <w:t xml:space="preserve"> </w:t>
      </w:r>
      <w:r w:rsidRPr="00404386">
        <w:rPr>
          <w:rFonts w:ascii="Angsana New" w:hAnsi="Angsana New" w:hint="cs"/>
          <w:b/>
          <w:sz w:val="30"/>
          <w:szCs w:val="30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40438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34280">
        <w:rPr>
          <w:rFonts w:ascii="Angsana New" w:hAnsi="Angsana New" w:hint="cs"/>
          <w:sz w:val="30"/>
          <w:szCs w:val="30"/>
          <w:cs/>
        </w:rPr>
        <w:t>และบริษัท</w:t>
      </w:r>
      <w:r w:rsidRPr="00404386">
        <w:rPr>
          <w:rFonts w:ascii="Angsana New" w:hAnsi="Angsana New" w:hint="cs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35EA92F6" w14:textId="77777777" w:rsidR="00445298" w:rsidRPr="00404386" w:rsidRDefault="00445298" w:rsidP="00825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4320"/>
      </w:tblGrid>
      <w:tr w:rsidR="00BE6BB1" w:rsidRPr="00273A5D" w14:paraId="67A59B3A" w14:textId="77777777" w:rsidTr="00B148B5">
        <w:trPr>
          <w:trHeight w:val="20"/>
          <w:tblHeader/>
        </w:trPr>
        <w:tc>
          <w:tcPr>
            <w:tcW w:w="3870" w:type="dxa"/>
          </w:tcPr>
          <w:p w14:paraId="0B7FF7E1" w14:textId="77777777" w:rsidR="00BE6BB1" w:rsidRPr="00273A5D" w:rsidRDefault="00BE6BB1" w:rsidP="00B1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7553533" w14:textId="77777777" w:rsidR="00BE6BB1" w:rsidRPr="00273A5D" w:rsidRDefault="00BE6BB1" w:rsidP="00B148B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AE6C3CA" w14:textId="77777777" w:rsidR="00BE6BB1" w:rsidRPr="00273A5D" w:rsidRDefault="00BE6BB1" w:rsidP="00B148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14:paraId="71F1E330" w14:textId="77777777" w:rsidR="00BE6BB1" w:rsidRPr="00273A5D" w:rsidRDefault="00BE6BB1" w:rsidP="00B148B5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E6BB1" w:rsidRPr="00273A5D" w14:paraId="19F26B3F" w14:textId="77777777" w:rsidTr="00B148B5">
        <w:trPr>
          <w:trHeight w:val="20"/>
        </w:trPr>
        <w:tc>
          <w:tcPr>
            <w:tcW w:w="3870" w:type="dxa"/>
          </w:tcPr>
          <w:p w14:paraId="19E55691" w14:textId="77777777" w:rsidR="00BE6BB1" w:rsidRPr="00273A5D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691B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เดอะ เรสซิเด้นส์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691B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0E36A629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6191302F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71E16B9E" w14:textId="77777777" w:rsidTr="00B148B5">
        <w:trPr>
          <w:trHeight w:val="20"/>
        </w:trPr>
        <w:tc>
          <w:tcPr>
            <w:tcW w:w="3870" w:type="dxa"/>
          </w:tcPr>
          <w:p w14:paraId="41264BD5" w14:textId="77777777" w:rsidR="00BE6BB1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โฮเทลส์ เวิลด์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753800FE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008B0F95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2354157A" w14:textId="77777777" w:rsidTr="00B148B5">
        <w:trPr>
          <w:trHeight w:val="20"/>
        </w:trPr>
        <w:tc>
          <w:tcPr>
            <w:tcW w:w="3870" w:type="dxa"/>
          </w:tcPr>
          <w:p w14:paraId="6FEA77D8" w14:textId="77777777" w:rsidR="00BE6BB1" w:rsidRPr="00273A5D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โฮเทลส์ เวิลด์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6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10490FC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773ABC3B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021B5B2F" w14:textId="77777777" w:rsidTr="00B148B5">
        <w:trPr>
          <w:trHeight w:val="20"/>
        </w:trPr>
        <w:tc>
          <w:tcPr>
            <w:tcW w:w="3870" w:type="dxa"/>
          </w:tcPr>
          <w:p w14:paraId="6BC8AE7A" w14:textId="77777777" w:rsidR="00BE6BB1" w:rsidRPr="00273A5D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60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ทีซีซีซีแอล จอมเทียน จำกัด</w:t>
            </w:r>
          </w:p>
        </w:tc>
        <w:tc>
          <w:tcPr>
            <w:tcW w:w="1350" w:type="dxa"/>
            <w:shd w:val="clear" w:color="auto" w:fill="auto"/>
          </w:tcPr>
          <w:p w14:paraId="0CDA7144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3337E365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727D45F8" w14:textId="77777777" w:rsidTr="00B148B5">
        <w:trPr>
          <w:trHeight w:val="20"/>
        </w:trPr>
        <w:tc>
          <w:tcPr>
            <w:tcW w:w="3870" w:type="dxa"/>
          </w:tcPr>
          <w:p w14:paraId="6E85C41B" w14:textId="77777777" w:rsidR="00BE6BB1" w:rsidRPr="00FF21A3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อื้องฟ้างาม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1CC13C32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3C2F0270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0EC04C35" w14:textId="77777777" w:rsidTr="00B148B5">
        <w:trPr>
          <w:trHeight w:val="20"/>
        </w:trPr>
        <w:tc>
          <w:tcPr>
            <w:tcW w:w="3870" w:type="dxa"/>
          </w:tcPr>
          <w:p w14:paraId="792F6759" w14:textId="77777777" w:rsidR="00BE6BB1" w:rsidRPr="00BA184F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ทะเลวรรณ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2A9CAA4F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573E5E9B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27D3E8A7" w14:textId="77777777" w:rsidTr="00B148B5">
        <w:trPr>
          <w:trHeight w:val="20"/>
        </w:trPr>
        <w:tc>
          <w:tcPr>
            <w:tcW w:w="3870" w:type="dxa"/>
          </w:tcPr>
          <w:p w14:paraId="02385650" w14:textId="77777777" w:rsidR="00BE6BB1" w:rsidRPr="006668A7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6668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ทีซีซี นวมินทร์ ภูมิพัฒน์ จำกัด</w:t>
            </w:r>
          </w:p>
        </w:tc>
        <w:tc>
          <w:tcPr>
            <w:tcW w:w="1350" w:type="dxa"/>
            <w:shd w:val="clear" w:color="auto" w:fill="auto"/>
          </w:tcPr>
          <w:p w14:paraId="4653F25C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1D858F37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198C01E2" w14:textId="77777777" w:rsidTr="00B148B5">
        <w:trPr>
          <w:trHeight w:val="20"/>
        </w:trPr>
        <w:tc>
          <w:tcPr>
            <w:tcW w:w="3870" w:type="dxa"/>
          </w:tcPr>
          <w:p w14:paraId="079126F0" w14:textId="77777777" w:rsidR="00BE6BB1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6668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ทีซีซี พัทยา จำกัด</w:t>
            </w:r>
          </w:p>
        </w:tc>
        <w:tc>
          <w:tcPr>
            <w:tcW w:w="1350" w:type="dxa"/>
            <w:shd w:val="clear" w:color="auto" w:fill="auto"/>
          </w:tcPr>
          <w:p w14:paraId="668F779D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28ECA53E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2F0F6EB0" w14:textId="77777777" w:rsidTr="00B148B5">
        <w:trPr>
          <w:trHeight w:val="20"/>
        </w:trPr>
        <w:tc>
          <w:tcPr>
            <w:tcW w:w="3870" w:type="dxa"/>
          </w:tcPr>
          <w:p w14:paraId="2B310415" w14:textId="77777777" w:rsidR="00BE6BB1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B75E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ผดุงลาภ จำกัด</w:t>
            </w:r>
          </w:p>
        </w:tc>
        <w:tc>
          <w:tcPr>
            <w:tcW w:w="1350" w:type="dxa"/>
            <w:shd w:val="clear" w:color="auto" w:fill="auto"/>
          </w:tcPr>
          <w:p w14:paraId="12767053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64BFD9B2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2329285A" w14:textId="77777777" w:rsidTr="00B148B5">
        <w:trPr>
          <w:trHeight w:val="20"/>
        </w:trPr>
        <w:tc>
          <w:tcPr>
            <w:tcW w:w="3870" w:type="dxa"/>
          </w:tcPr>
          <w:p w14:paraId="7E16146D" w14:textId="77777777" w:rsidR="00BE6BB1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B75E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ริเวอร์ไซด์ โฮมส์ ดีเวลลอปเม้นท์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301A862C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049A011B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1012F773" w14:textId="77777777" w:rsidTr="00B148B5">
        <w:trPr>
          <w:trHeight w:val="20"/>
        </w:trPr>
        <w:tc>
          <w:tcPr>
            <w:tcW w:w="3870" w:type="dxa"/>
          </w:tcPr>
          <w:p w14:paraId="7CFDB95E" w14:textId="77777777" w:rsidR="00BE6BB1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BA073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รีเทล เวิลด์ 5 จำกัด</w:t>
            </w:r>
          </w:p>
        </w:tc>
        <w:tc>
          <w:tcPr>
            <w:tcW w:w="1350" w:type="dxa"/>
            <w:shd w:val="clear" w:color="auto" w:fill="auto"/>
          </w:tcPr>
          <w:p w14:paraId="2CBD3F97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</w:t>
            </w:r>
          </w:p>
        </w:tc>
        <w:tc>
          <w:tcPr>
            <w:tcW w:w="4320" w:type="dxa"/>
            <w:shd w:val="clear" w:color="auto" w:fill="auto"/>
          </w:tcPr>
          <w:p w14:paraId="733D41D2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4B970916" w14:textId="77777777" w:rsidTr="00B148B5">
        <w:trPr>
          <w:trHeight w:val="20"/>
        </w:trPr>
        <w:tc>
          <w:tcPr>
            <w:tcW w:w="3870" w:type="dxa"/>
          </w:tcPr>
          <w:p w14:paraId="018643EA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เพิ่มทรัพย์สิริ 2 จำกัด</w:t>
            </w:r>
          </w:p>
        </w:tc>
        <w:tc>
          <w:tcPr>
            <w:tcW w:w="1350" w:type="dxa"/>
            <w:shd w:val="clear" w:color="auto" w:fill="auto"/>
          </w:tcPr>
          <w:p w14:paraId="16E8096E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EBE74E3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6F836D0A" w14:textId="77777777" w:rsidTr="00B148B5">
        <w:trPr>
          <w:trHeight w:val="20"/>
        </w:trPr>
        <w:tc>
          <w:tcPr>
            <w:tcW w:w="3870" w:type="dxa"/>
          </w:tcPr>
          <w:p w14:paraId="7C446043" w14:textId="77777777" w:rsidR="00BE6BB1" w:rsidRPr="002F5008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50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F50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เอส เอ็ม เจ ซี เรียลเอสเตท จำกัด</w:t>
            </w:r>
          </w:p>
        </w:tc>
        <w:tc>
          <w:tcPr>
            <w:tcW w:w="1350" w:type="dxa"/>
            <w:shd w:val="clear" w:color="auto" w:fill="auto"/>
          </w:tcPr>
          <w:p w14:paraId="662DF149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B8E5C9B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0F0F1AAC" w14:textId="77777777" w:rsidTr="00B148B5">
        <w:trPr>
          <w:trHeight w:val="20"/>
        </w:trPr>
        <w:tc>
          <w:tcPr>
            <w:tcW w:w="3870" w:type="dxa"/>
          </w:tcPr>
          <w:p w14:paraId="1FFB0475" w14:textId="240490DB" w:rsidR="00BE6BB1" w:rsidRPr="002F5008" w:rsidRDefault="00A46C70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ทีซีซีซีแอล พหลโยธิน</w:t>
            </w:r>
            <w:r w:rsidR="00EC4B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7BE6BEAA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E2D6882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6EE1F4C4" w14:textId="77777777" w:rsidTr="00B148B5">
        <w:trPr>
          <w:trHeight w:val="20"/>
        </w:trPr>
        <w:tc>
          <w:tcPr>
            <w:tcW w:w="3870" w:type="dxa"/>
          </w:tcPr>
          <w:p w14:paraId="517EEAFC" w14:textId="12C04249" w:rsidR="00BE6BB1" w:rsidRPr="002F5008" w:rsidRDefault="00A46C70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46C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ธุรกิจ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0D09AFB9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7A70E72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273A5D" w14:paraId="21EE5E3D" w14:textId="77777777" w:rsidTr="00B148B5">
        <w:trPr>
          <w:trHeight w:val="20"/>
        </w:trPr>
        <w:tc>
          <w:tcPr>
            <w:tcW w:w="3870" w:type="dxa"/>
          </w:tcPr>
          <w:p w14:paraId="6D77FCBC" w14:textId="77777777" w:rsidR="00BE6BB1" w:rsidRPr="002F5008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50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F50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บางนาพัฒนกิจ จำกัด</w:t>
            </w:r>
          </w:p>
        </w:tc>
        <w:tc>
          <w:tcPr>
            <w:tcW w:w="1350" w:type="dxa"/>
            <w:shd w:val="clear" w:color="auto" w:fill="auto"/>
          </w:tcPr>
          <w:p w14:paraId="2F27AA1D" w14:textId="77777777" w:rsidR="00BE6BB1" w:rsidRPr="00273A5D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FB5F114" w14:textId="77777777" w:rsidR="00BE6BB1" w:rsidRPr="00273A5D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F43CAC" w14:paraId="5FF23212" w14:textId="77777777" w:rsidTr="00B148B5">
        <w:trPr>
          <w:trHeight w:val="20"/>
        </w:trPr>
        <w:tc>
          <w:tcPr>
            <w:tcW w:w="3870" w:type="dxa"/>
          </w:tcPr>
          <w:p w14:paraId="50A2190F" w14:textId="77777777" w:rsidR="00BE6BB1" w:rsidRPr="002F5008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รัตนสูตร จำกัด</w:t>
            </w:r>
          </w:p>
        </w:tc>
        <w:tc>
          <w:tcPr>
            <w:tcW w:w="1350" w:type="dxa"/>
            <w:shd w:val="clear" w:color="auto" w:fill="auto"/>
          </w:tcPr>
          <w:p w14:paraId="75A8388D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8E6CD6" w14:textId="77777777" w:rsidR="00BE6BB1" w:rsidRPr="00F43CAC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F43CAC" w14:paraId="38095A01" w14:textId="77777777" w:rsidTr="00B148B5">
        <w:trPr>
          <w:trHeight w:val="20"/>
        </w:trPr>
        <w:tc>
          <w:tcPr>
            <w:tcW w:w="3870" w:type="dxa"/>
          </w:tcPr>
          <w:p w14:paraId="6977BEB1" w14:textId="77777777" w:rsidR="00BE6BB1" w:rsidRPr="00F43CAC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50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F50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อินทรประกันภัย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1DB8A8E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E5F45E6" w14:textId="77777777" w:rsidR="00BE6BB1" w:rsidRPr="00F43CAC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F43CAC" w14:paraId="37560CD4" w14:textId="77777777" w:rsidTr="00B148B5">
        <w:trPr>
          <w:trHeight w:val="20"/>
        </w:trPr>
        <w:tc>
          <w:tcPr>
            <w:tcW w:w="3870" w:type="dxa"/>
          </w:tcPr>
          <w:p w14:paraId="59CE9CD9" w14:textId="5E35F507" w:rsidR="00BE6BB1" w:rsidRPr="00F43CAC" w:rsidRDefault="00A46C70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="00BE6BB1"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ตะวันนา พระราม</w:t>
            </w:r>
            <w:r w:rsidR="00EC4B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E6BB1" w:rsidRPr="00F43CAC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="00BE6BB1"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66640B6B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716F8DD" w14:textId="77777777" w:rsidR="00BE6BB1" w:rsidRPr="00F43CAC" w:rsidRDefault="00BE6BB1" w:rsidP="00B148B5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E6BB1" w:rsidRPr="00F43CAC" w14:paraId="5913DCF2" w14:textId="77777777" w:rsidTr="00B148B5">
        <w:trPr>
          <w:trHeight w:val="20"/>
        </w:trPr>
        <w:tc>
          <w:tcPr>
            <w:tcW w:w="3870" w:type="dxa"/>
          </w:tcPr>
          <w:p w14:paraId="417AA8B1" w14:textId="77777777" w:rsidR="00BE6BB1" w:rsidRPr="00F43CAC" w:rsidRDefault="00BE6BB1" w:rsidP="00B148B5">
            <w:pPr>
              <w:spacing w:line="228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</w:rPr>
              <w:t>Oishi Group Limited Liability Company</w:t>
            </w:r>
          </w:p>
          <w:p w14:paraId="19A653B0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E5420F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สาธารณรัฐสังคมนิยม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shd w:val="clear" w:color="auto" w:fill="auto"/>
          </w:tcPr>
          <w:p w14:paraId="2223F8FE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BE6BB1" w:rsidRPr="00F43CAC" w14:paraId="5D5E6056" w14:textId="77777777" w:rsidTr="00B148B5">
        <w:trPr>
          <w:trHeight w:val="20"/>
        </w:trPr>
        <w:tc>
          <w:tcPr>
            <w:tcW w:w="3870" w:type="dxa"/>
          </w:tcPr>
          <w:p w14:paraId="6A10245A" w14:textId="77777777" w:rsidR="00BE6BB1" w:rsidRPr="00F43CAC" w:rsidRDefault="00BE6BB1" w:rsidP="00B148B5">
            <w:pPr>
              <w:spacing w:line="23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เดอะ คิวเอสอาร์ ออฟ เอเชีย จำกัด</w:t>
            </w:r>
          </w:p>
          <w:p w14:paraId="084F74E1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438998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19026C5B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0D039456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BE6BB1" w:rsidRPr="00F43CAC" w14:paraId="446BAFCC" w14:textId="77777777" w:rsidTr="00B148B5">
        <w:trPr>
          <w:trHeight w:val="20"/>
        </w:trPr>
        <w:tc>
          <w:tcPr>
            <w:tcW w:w="3870" w:type="dxa"/>
          </w:tcPr>
          <w:p w14:paraId="08A2ACD2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บิสโตร เอเชีย จำกัด</w:t>
            </w:r>
          </w:p>
          <w:p w14:paraId="63CCA524" w14:textId="77777777" w:rsidR="00BE6BB1" w:rsidRPr="00F43CAC" w:rsidRDefault="00BE6BB1" w:rsidP="00B148B5">
            <w:pPr>
              <w:spacing w:line="23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CE84067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34FB7F98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2F5AAB55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BE6BB1" w:rsidRPr="00F43CAC" w14:paraId="71C69B6A" w14:textId="77777777" w:rsidTr="00B148B5">
        <w:trPr>
          <w:trHeight w:val="20"/>
        </w:trPr>
        <w:tc>
          <w:tcPr>
            <w:tcW w:w="3870" w:type="dxa"/>
          </w:tcPr>
          <w:p w14:paraId="72440FBB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สโตนเฮ้นจ์ อินเตอร์ จำกัด</w:t>
            </w:r>
            <w:r w:rsidRPr="00F43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43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  <w:p w14:paraId="381C64FB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45AC854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19C3FB83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0E947E86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BE6BB1" w:rsidRPr="00F43CAC" w14:paraId="4A09EC92" w14:textId="77777777" w:rsidTr="00B148B5">
        <w:trPr>
          <w:trHeight w:val="20"/>
        </w:trPr>
        <w:tc>
          <w:tcPr>
            <w:tcW w:w="3870" w:type="dxa"/>
          </w:tcPr>
          <w:p w14:paraId="6B452F4F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F43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แคชแวน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5834E900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00DB9639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031EA76F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BE6BB1" w:rsidRPr="00F43CAC" w14:paraId="4443CB32" w14:textId="77777777" w:rsidTr="00B148B5">
        <w:trPr>
          <w:trHeight w:val="20"/>
        </w:trPr>
        <w:tc>
          <w:tcPr>
            <w:tcW w:w="3870" w:type="dxa"/>
          </w:tcPr>
          <w:p w14:paraId="79C5788F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F43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โออิชิ เทรดดิ้ง จำกัด</w:t>
            </w:r>
          </w:p>
        </w:tc>
        <w:tc>
          <w:tcPr>
            <w:tcW w:w="1350" w:type="dxa"/>
            <w:shd w:val="clear" w:color="auto" w:fill="auto"/>
          </w:tcPr>
          <w:p w14:paraId="27AEFD89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7F4146B5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06429B13" w14:textId="79D0E11D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  <w:r w:rsidR="00531B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E6BB1" w:rsidRPr="00F43CAC" w14:paraId="7A353FE7" w14:textId="77777777" w:rsidTr="00B148B5">
        <w:trPr>
          <w:trHeight w:val="20"/>
        </w:trPr>
        <w:tc>
          <w:tcPr>
            <w:tcW w:w="3870" w:type="dxa"/>
          </w:tcPr>
          <w:p w14:paraId="77D705D7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F43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สตาร์บัคส์ คอฟฟี่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F0810A7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4373A0C6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45EB980F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BE6BB1" w:rsidRPr="00F43CAC" w14:paraId="0907015D" w14:textId="77777777" w:rsidTr="00B148B5">
        <w:trPr>
          <w:trHeight w:val="20"/>
        </w:trPr>
        <w:tc>
          <w:tcPr>
            <w:tcW w:w="3870" w:type="dxa"/>
          </w:tcPr>
          <w:p w14:paraId="1CA28CA0" w14:textId="5705F4B8" w:rsidR="00BE6BB1" w:rsidRPr="00F43CAC" w:rsidRDefault="00E466E0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="00EC4B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E6BB1"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คอสมอส บริวเวอรี่</w:t>
            </w:r>
            <w:r w:rsidR="00BE6BB1" w:rsidRPr="00F43CAC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="00BE6BB1"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22F9A361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5DFD7E21" w14:textId="77777777" w:rsidR="00BE6BB1" w:rsidRPr="00F43CAC" w:rsidRDefault="00BE6BB1" w:rsidP="00B148B5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60DC932D" w14:textId="77777777" w:rsidR="00BE6BB1" w:rsidRPr="00F43CAC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3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BE6BB1" w:rsidRPr="00F43CAC" w14:paraId="0EFFDCAA" w14:textId="77777777" w:rsidTr="00B148B5">
        <w:trPr>
          <w:trHeight w:val="20"/>
        </w:trPr>
        <w:tc>
          <w:tcPr>
            <w:tcW w:w="3870" w:type="dxa"/>
          </w:tcPr>
          <w:p w14:paraId="6CCC025B" w14:textId="77777777" w:rsidR="00BE6BB1" w:rsidRPr="00494B0D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B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มูลนิธิสถาบันโรคไตภูมิราชนครินทร์</w:t>
            </w:r>
          </w:p>
        </w:tc>
        <w:tc>
          <w:tcPr>
            <w:tcW w:w="1350" w:type="dxa"/>
            <w:shd w:val="clear" w:color="auto" w:fill="auto"/>
          </w:tcPr>
          <w:p w14:paraId="6EE2CD91" w14:textId="70B60328" w:rsidR="00BE6BB1" w:rsidRPr="00494B0D" w:rsidRDefault="00BE6BB1" w:rsidP="005C42FD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B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DF51A55" w14:textId="77777777" w:rsidR="00BE6BB1" w:rsidRPr="00494B0D" w:rsidRDefault="00BE6BB1" w:rsidP="00B148B5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B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8C11890" w14:textId="77777777" w:rsidR="00BE6BB1" w:rsidRPr="00AE20E7" w:rsidRDefault="00BE6BB1" w:rsidP="00BE6BB1">
      <w:pPr>
        <w:tabs>
          <w:tab w:val="clear" w:pos="454"/>
          <w:tab w:val="clear" w:pos="680"/>
          <w:tab w:val="left" w:pos="540"/>
        </w:tabs>
        <w:rPr>
          <w:rFonts w:ascii="Angsana New" w:hAnsi="Angsana New"/>
          <w:sz w:val="22"/>
          <w:szCs w:val="22"/>
        </w:rPr>
      </w:pPr>
      <w:r w:rsidRPr="00F43CAC">
        <w:rPr>
          <w:rFonts w:ascii="Angsana New" w:hAnsi="Angsana New" w:hint="cs"/>
          <w:sz w:val="28"/>
          <w:szCs w:val="28"/>
          <w:cs/>
        </w:rPr>
        <w:t xml:space="preserve">      </w:t>
      </w:r>
      <w:r w:rsidRPr="00F43CAC">
        <w:rPr>
          <w:rFonts w:ascii="Angsana New" w:hAnsi="Angsana New"/>
          <w:sz w:val="28"/>
          <w:szCs w:val="28"/>
          <w:cs/>
        </w:rPr>
        <w:tab/>
      </w:r>
    </w:p>
    <w:p w14:paraId="7DCCC8B0" w14:textId="5B0529C5" w:rsidR="006D0DAB" w:rsidRDefault="00BE6BB1" w:rsidP="00AE20E7">
      <w:pPr>
        <w:tabs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</w:rPr>
      </w:pPr>
      <w:r w:rsidRPr="00F43CAC">
        <w:rPr>
          <w:rFonts w:ascii="Angsana New" w:hAnsi="Angsana New"/>
          <w:sz w:val="28"/>
          <w:szCs w:val="28"/>
        </w:rPr>
        <w:tab/>
      </w:r>
      <w:r w:rsidRPr="00F43CAC">
        <w:rPr>
          <w:rFonts w:ascii="Angsana New" w:hAnsi="Angsana New"/>
          <w:sz w:val="28"/>
          <w:szCs w:val="28"/>
        </w:rPr>
        <w:tab/>
      </w:r>
      <w:r w:rsidR="00F96459" w:rsidRPr="00404386">
        <w:rPr>
          <w:rFonts w:ascii="Angsana New" w:hAnsi="Angsana New"/>
          <w:sz w:val="30"/>
          <w:szCs w:val="30"/>
          <w:cs/>
        </w:rPr>
        <w:t>นโยบายการกำหนดรา</w:t>
      </w:r>
      <w:r w:rsidR="00732D1D" w:rsidRPr="00404386">
        <w:rPr>
          <w:rFonts w:ascii="Angsana New" w:hAnsi="Angsana New" w:hint="cs"/>
          <w:sz w:val="30"/>
          <w:szCs w:val="30"/>
          <w:cs/>
        </w:rPr>
        <w:t>คาสำหรับรายการแต่ละประเภทอธิบายได้ดัง</w:t>
      </w:r>
      <w:r w:rsidR="00B315A9" w:rsidRPr="00404386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702055A3" w14:textId="77777777" w:rsidR="00AE20E7" w:rsidRPr="00AE20E7" w:rsidRDefault="00AE20E7" w:rsidP="00AE20E7">
      <w:pPr>
        <w:tabs>
          <w:tab w:val="clear" w:pos="454"/>
          <w:tab w:val="clear" w:pos="680"/>
          <w:tab w:val="left" w:pos="540"/>
        </w:tabs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528"/>
        <w:gridCol w:w="5850"/>
      </w:tblGrid>
      <w:tr w:rsidR="00FB3DF7" w:rsidRPr="00404386" w14:paraId="58805EC6" w14:textId="77777777" w:rsidTr="009E6E6F">
        <w:trPr>
          <w:tblHeader/>
        </w:trPr>
        <w:tc>
          <w:tcPr>
            <w:tcW w:w="3528" w:type="dxa"/>
          </w:tcPr>
          <w:p w14:paraId="343BFD6D" w14:textId="77777777" w:rsidR="00FB3DF7" w:rsidRPr="00404386" w:rsidRDefault="00FB3DF7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5850" w:type="dxa"/>
          </w:tcPr>
          <w:p w14:paraId="7C76113D" w14:textId="77777777" w:rsidR="00FB3DF7" w:rsidRPr="00404386" w:rsidRDefault="00FB3DF7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706B39" w:rsidRPr="00404386" w14:paraId="3D025E14" w14:textId="77777777" w:rsidTr="009E6E6F">
        <w:tc>
          <w:tcPr>
            <w:tcW w:w="3528" w:type="dxa"/>
          </w:tcPr>
          <w:p w14:paraId="4FC0B775" w14:textId="77777777" w:rsidR="00706B39" w:rsidRPr="00404386" w:rsidRDefault="00706B3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ประกอบกิจการโรงแรม</w:t>
            </w:r>
          </w:p>
          <w:p w14:paraId="2F4AE211" w14:textId="77777777" w:rsidR="00706B39" w:rsidRPr="00404386" w:rsidRDefault="002D40F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AB56A8" w:rsidRPr="00404386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="00706B39"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และบริการที่เกี่ยวข้อง</w:t>
            </w:r>
          </w:p>
        </w:tc>
        <w:tc>
          <w:tcPr>
            <w:tcW w:w="5850" w:type="dxa"/>
          </w:tcPr>
          <w:p w14:paraId="66CF627E" w14:textId="77777777" w:rsidR="00706B39" w:rsidRPr="00404386" w:rsidRDefault="00706B3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BC1C56" w:rsidRPr="00404386" w14:paraId="06CD6F93" w14:textId="77777777" w:rsidTr="009E6E6F">
        <w:tc>
          <w:tcPr>
            <w:tcW w:w="3528" w:type="dxa"/>
          </w:tcPr>
          <w:p w14:paraId="1EE00B18" w14:textId="77777777" w:rsidR="00BC1C56" w:rsidRPr="00404386" w:rsidRDefault="00BC1C56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รายได้จากการให้เช่าและให้บริการ</w:t>
            </w:r>
          </w:p>
          <w:p w14:paraId="14166BCB" w14:textId="77777777" w:rsidR="00BC1C56" w:rsidRPr="00404386" w:rsidRDefault="002D40F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AB56A8" w:rsidRPr="00404386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="00BC1C56"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5850" w:type="dxa"/>
          </w:tcPr>
          <w:p w14:paraId="3B31F694" w14:textId="77777777" w:rsidR="00BC1C56" w:rsidRPr="00404386" w:rsidRDefault="00BC1C56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404386" w14:paraId="4C558364" w14:textId="77777777" w:rsidTr="009E6E6F">
        <w:tc>
          <w:tcPr>
            <w:tcW w:w="3528" w:type="dxa"/>
          </w:tcPr>
          <w:p w14:paraId="123E0BC9" w14:textId="77777777" w:rsidR="003925AC" w:rsidRPr="00404386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</w:t>
            </w:r>
          </w:p>
          <w:p w14:paraId="7156C607" w14:textId="77777777" w:rsidR="003925AC" w:rsidRPr="00404386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5850" w:type="dxa"/>
          </w:tcPr>
          <w:p w14:paraId="28F7FA99" w14:textId="77777777" w:rsidR="003925AC" w:rsidRPr="00404386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404386" w14:paraId="49B9AD62" w14:textId="77777777" w:rsidTr="009E6E6F">
        <w:tc>
          <w:tcPr>
            <w:tcW w:w="3528" w:type="dxa"/>
          </w:tcPr>
          <w:p w14:paraId="079E7BEF" w14:textId="77777777" w:rsidR="003925AC" w:rsidRPr="00404386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660522D0" w14:textId="77777777" w:rsidR="003925AC" w:rsidRPr="00404386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อาคารพาณิชยกรรม</w:t>
            </w:r>
          </w:p>
        </w:tc>
        <w:tc>
          <w:tcPr>
            <w:tcW w:w="5850" w:type="dxa"/>
          </w:tcPr>
          <w:p w14:paraId="6E157F18" w14:textId="77777777" w:rsidR="003925AC" w:rsidRPr="00404386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404386" w14:paraId="4393E9C3" w14:textId="77777777" w:rsidTr="009E6E6F">
        <w:tc>
          <w:tcPr>
            <w:tcW w:w="3528" w:type="dxa"/>
          </w:tcPr>
          <w:p w14:paraId="733D7791" w14:textId="77777777" w:rsidR="003925AC" w:rsidRPr="00404386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5850" w:type="dxa"/>
          </w:tcPr>
          <w:p w14:paraId="1820F641" w14:textId="77777777" w:rsidR="003925AC" w:rsidRPr="00404386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404386" w14:paraId="7BEEC73B" w14:textId="77777777" w:rsidTr="009E6E6F">
        <w:tc>
          <w:tcPr>
            <w:tcW w:w="3528" w:type="dxa"/>
          </w:tcPr>
          <w:p w14:paraId="1C7BC8FD" w14:textId="77777777" w:rsidR="003925AC" w:rsidRPr="00404386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ซื้ออุปกรณ์</w:t>
            </w:r>
          </w:p>
        </w:tc>
        <w:tc>
          <w:tcPr>
            <w:tcW w:w="5850" w:type="dxa"/>
          </w:tcPr>
          <w:p w14:paraId="5DD74B25" w14:textId="77777777" w:rsidR="003925AC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  <w:p w14:paraId="53DA6202" w14:textId="11A40EC5" w:rsidR="005C42FD" w:rsidRPr="00404386" w:rsidRDefault="005C42FD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B1E8F" w:rsidRPr="00404386" w14:paraId="6F3325A6" w14:textId="77777777" w:rsidTr="009E6E6F">
        <w:tc>
          <w:tcPr>
            <w:tcW w:w="3528" w:type="dxa"/>
          </w:tcPr>
          <w:p w14:paraId="551923E3" w14:textId="4785D886" w:rsidR="004B1E8F" w:rsidRPr="00404386" w:rsidRDefault="00A66B91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จำหน่าย</w:t>
            </w:r>
            <w:r w:rsidR="004B1E8F"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5850" w:type="dxa"/>
          </w:tcPr>
          <w:p w14:paraId="4082A650" w14:textId="1A1A7CD9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4B1E8F" w:rsidRPr="00404386" w14:paraId="71560859" w14:textId="77777777" w:rsidTr="009E6E6F">
        <w:tc>
          <w:tcPr>
            <w:tcW w:w="3528" w:type="dxa"/>
          </w:tcPr>
          <w:p w14:paraId="125E20D7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รายได้ค่าบริหารงานและรายได้อื่น </w:t>
            </w:r>
          </w:p>
        </w:tc>
        <w:tc>
          <w:tcPr>
            <w:tcW w:w="5850" w:type="dxa"/>
          </w:tcPr>
          <w:p w14:paraId="401E9C11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4B1E8F" w:rsidRPr="00404386" w14:paraId="2AC92B65" w14:textId="77777777" w:rsidTr="009E6E6F">
        <w:tc>
          <w:tcPr>
            <w:tcW w:w="3528" w:type="dxa"/>
          </w:tcPr>
          <w:p w14:paraId="0C8B25D0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850" w:type="dxa"/>
          </w:tcPr>
          <w:p w14:paraId="51364A31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4B1E8F" w:rsidRPr="00404386" w14:paraId="391E0E15" w14:textId="77777777" w:rsidTr="009E6E6F">
        <w:tc>
          <w:tcPr>
            <w:tcW w:w="3528" w:type="dxa"/>
          </w:tcPr>
          <w:p w14:paraId="02928342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ค่าใช้จ่ายในการบริหาร </w:t>
            </w:r>
          </w:p>
        </w:tc>
        <w:tc>
          <w:tcPr>
            <w:tcW w:w="5850" w:type="dxa"/>
          </w:tcPr>
          <w:p w14:paraId="49C22BFB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4B1E8F" w:rsidRPr="00404386" w14:paraId="44C220A8" w14:textId="77777777" w:rsidTr="009E6E6F">
        <w:tc>
          <w:tcPr>
            <w:tcW w:w="3528" w:type="dxa"/>
          </w:tcPr>
          <w:p w14:paraId="510F1A90" w14:textId="5EAA75CD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="00805AB6"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5850" w:type="dxa"/>
          </w:tcPr>
          <w:p w14:paraId="4B7AE579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ตามที่ตกลงร่วมกันโดยอ้างอิงจากอัตราดอกเบี้ยจากสถาบันการเงิน</w:t>
            </w:r>
          </w:p>
        </w:tc>
      </w:tr>
    </w:tbl>
    <w:p w14:paraId="666BB4BB" w14:textId="77777777" w:rsidR="00585A18" w:rsidRPr="00404386" w:rsidRDefault="00585A18" w:rsidP="00D76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64E7F5" w14:textId="7EB515B3" w:rsidR="00805AB6" w:rsidRPr="00404386" w:rsidRDefault="002F7135" w:rsidP="00F1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4386">
        <w:rPr>
          <w:rFonts w:ascii="Angsana New" w:hAnsi="Angsana New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Pr="00404386">
        <w:rPr>
          <w:rFonts w:ascii="Angsana New" w:hAnsi="Angsana New" w:hint="cs"/>
          <w:sz w:val="30"/>
          <w:szCs w:val="30"/>
          <w:cs/>
        </w:rPr>
        <w:t>และ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 w:hint="cs"/>
          <w:sz w:val="30"/>
          <w:szCs w:val="30"/>
          <w:cs/>
        </w:rPr>
        <w:t>เดือน</w:t>
      </w:r>
      <w:r w:rsidRPr="004043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="00257A2F" w:rsidRPr="00404386">
        <w:rPr>
          <w:rFonts w:ascii="Angsana New" w:hAnsi="Angsana New"/>
          <w:sz w:val="30"/>
          <w:szCs w:val="30"/>
        </w:rPr>
        <w:t xml:space="preserve">2562 </w:t>
      </w:r>
      <w:r w:rsidR="00257A2F" w:rsidRPr="004043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257A2F" w:rsidRPr="00404386">
        <w:rPr>
          <w:rFonts w:ascii="Angsana New" w:hAnsi="Angsana New"/>
          <w:sz w:val="30"/>
          <w:szCs w:val="30"/>
        </w:rPr>
        <w:t>2561</w:t>
      </w:r>
      <w:r w:rsidRPr="0040438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40E7715" w14:textId="042469C6" w:rsidR="00805AB6" w:rsidRPr="00404386" w:rsidRDefault="00805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081"/>
        <w:gridCol w:w="271"/>
        <w:gridCol w:w="1259"/>
        <w:gridCol w:w="270"/>
        <w:gridCol w:w="1079"/>
        <w:gridCol w:w="271"/>
        <w:gridCol w:w="1087"/>
      </w:tblGrid>
      <w:tr w:rsidR="002F7135" w:rsidRPr="00404386" w14:paraId="5E17A579" w14:textId="77777777" w:rsidTr="007C07EA">
        <w:trPr>
          <w:trHeight w:val="335"/>
          <w:tblHeader/>
        </w:trPr>
        <w:tc>
          <w:tcPr>
            <w:tcW w:w="4047" w:type="dxa"/>
          </w:tcPr>
          <w:p w14:paraId="5098AB77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BF6E706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098F26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7BC56098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135" w:rsidRPr="00404386" w14:paraId="362798C1" w14:textId="77777777" w:rsidTr="007C07EA">
        <w:trPr>
          <w:tblHeader/>
        </w:trPr>
        <w:tc>
          <w:tcPr>
            <w:tcW w:w="4047" w:type="dxa"/>
          </w:tcPr>
          <w:p w14:paraId="4C33EF58" w14:textId="192B7E9E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dxa"/>
          </w:tcPr>
          <w:p w14:paraId="7F71DB61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4DFA2554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76E28F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BDE2FA9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D74A93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3F54BD9F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0FB5CE5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FE67EC" w:rsidRPr="00404386" w14:paraId="30E9DDB0" w14:textId="77777777" w:rsidTr="007C07EA">
        <w:trPr>
          <w:tblHeader/>
        </w:trPr>
        <w:tc>
          <w:tcPr>
            <w:tcW w:w="4047" w:type="dxa"/>
          </w:tcPr>
          <w:p w14:paraId="281BFC9B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54B68DA4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A64A36B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DE2DB8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210" w:hanging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438CAA69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724B54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9C07D13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88B3E83" w14:textId="77777777" w:rsidR="00FE67EC" w:rsidRPr="00404386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135" w:rsidRPr="00404386" w14:paraId="4C55C207" w14:textId="77777777" w:rsidTr="007C07EA">
        <w:trPr>
          <w:tblHeader/>
        </w:trPr>
        <w:tc>
          <w:tcPr>
            <w:tcW w:w="4047" w:type="dxa"/>
          </w:tcPr>
          <w:p w14:paraId="16EA8853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8" w:type="dxa"/>
            <w:gridSpan w:val="7"/>
          </w:tcPr>
          <w:p w14:paraId="3E7C9465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135" w:rsidRPr="00404386" w14:paraId="1F5210AB" w14:textId="77777777" w:rsidTr="00C62BA6">
        <w:tc>
          <w:tcPr>
            <w:tcW w:w="4047" w:type="dxa"/>
          </w:tcPr>
          <w:p w14:paraId="1101707F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7F456577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528250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C5E091D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04D0B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8589E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9C7305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8F58DEA" w14:textId="77777777" w:rsidR="002F7135" w:rsidRPr="00404386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278" w:rsidRPr="00404386" w14:paraId="20C933EE" w14:textId="77777777" w:rsidTr="00C62BA6">
        <w:tc>
          <w:tcPr>
            <w:tcW w:w="4047" w:type="dxa"/>
          </w:tcPr>
          <w:p w14:paraId="2A562E9D" w14:textId="77777777" w:rsidR="00947278" w:rsidRPr="00404386" w:rsidRDefault="00947278" w:rsidP="009472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4747033E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A5442EF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D988365" w14:textId="162E1923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598DA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F5B0E5" w14:textId="5D235755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168,753</w:t>
            </w:r>
          </w:p>
        </w:tc>
        <w:tc>
          <w:tcPr>
            <w:tcW w:w="271" w:type="dxa"/>
          </w:tcPr>
          <w:p w14:paraId="629028E4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F7D9BA7" w14:textId="4BB33745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54,299</w:t>
            </w:r>
          </w:p>
        </w:tc>
      </w:tr>
      <w:tr w:rsidR="00947278" w:rsidRPr="00404386" w14:paraId="6779673E" w14:textId="77777777" w:rsidTr="00C62BA6">
        <w:tc>
          <w:tcPr>
            <w:tcW w:w="4047" w:type="dxa"/>
          </w:tcPr>
          <w:p w14:paraId="61D9F844" w14:textId="77777777" w:rsidR="00947278" w:rsidRPr="00404386" w:rsidRDefault="00947278" w:rsidP="009472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02163B7F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F5351B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F03089B" w14:textId="50FE1C4A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DEAD6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DD70D59" w14:textId="20A3C658" w:rsidR="00947278" w:rsidRPr="00404386" w:rsidRDefault="001436B2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471,504</w:t>
            </w:r>
          </w:p>
        </w:tc>
        <w:tc>
          <w:tcPr>
            <w:tcW w:w="271" w:type="dxa"/>
          </w:tcPr>
          <w:p w14:paraId="3E28080B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0C95973" w14:textId="2C3B32E3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326,324</w:t>
            </w:r>
          </w:p>
        </w:tc>
      </w:tr>
      <w:tr w:rsidR="00947278" w:rsidRPr="00404386" w14:paraId="7FC28555" w14:textId="77777777" w:rsidTr="00C62BA6">
        <w:tc>
          <w:tcPr>
            <w:tcW w:w="4047" w:type="dxa"/>
          </w:tcPr>
          <w:p w14:paraId="377AA6E4" w14:textId="77777777" w:rsidR="00947278" w:rsidRPr="00404386" w:rsidRDefault="00947278" w:rsidP="009472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77614BD8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A7A78F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CD41029" w14:textId="15F0A505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CCE5C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505749F" w14:textId="363E98C0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26,298</w:t>
            </w:r>
          </w:p>
        </w:tc>
        <w:tc>
          <w:tcPr>
            <w:tcW w:w="271" w:type="dxa"/>
          </w:tcPr>
          <w:p w14:paraId="3D579908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4969442" w14:textId="28445A61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278" w:rsidRPr="00404386" w14:paraId="675106FE" w14:textId="77777777" w:rsidTr="00C62BA6">
        <w:tc>
          <w:tcPr>
            <w:tcW w:w="4047" w:type="dxa"/>
          </w:tcPr>
          <w:p w14:paraId="64821A84" w14:textId="343BAA8D" w:rsidR="00947278" w:rsidRPr="00404386" w:rsidRDefault="00805AB6" w:rsidP="009472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6E4037E8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0ADA616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0C95590" w14:textId="7035556E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4384D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50A449" w14:textId="58821855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5,236</w:t>
            </w:r>
          </w:p>
        </w:tc>
        <w:tc>
          <w:tcPr>
            <w:tcW w:w="271" w:type="dxa"/>
          </w:tcPr>
          <w:p w14:paraId="4CBB54D8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9B2B185" w14:textId="572FF98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278" w:rsidRPr="00404386" w14:paraId="431DB656" w14:textId="77777777" w:rsidTr="00C62BA6">
        <w:tc>
          <w:tcPr>
            <w:tcW w:w="4047" w:type="dxa"/>
          </w:tcPr>
          <w:p w14:paraId="2A8629A6" w14:textId="77777777" w:rsidR="00947278" w:rsidRPr="00404386" w:rsidRDefault="00947278" w:rsidP="009472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77F883F1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3EAAF10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D4AABB1" w14:textId="6C569603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96597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1AB25DA" w14:textId="12062807" w:rsidR="00947278" w:rsidRPr="00404386" w:rsidRDefault="00541B66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960</w:t>
            </w:r>
          </w:p>
        </w:tc>
        <w:tc>
          <w:tcPr>
            <w:tcW w:w="271" w:type="dxa"/>
          </w:tcPr>
          <w:p w14:paraId="6DD7E76C" w14:textId="77777777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ED6022A" w14:textId="79072E34" w:rsidR="00947278" w:rsidRPr="00404386" w:rsidRDefault="00947278" w:rsidP="0094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     7,137</w:t>
            </w:r>
          </w:p>
        </w:tc>
      </w:tr>
      <w:tr w:rsidR="001D0884" w:rsidRPr="00404386" w14:paraId="76EB9942" w14:textId="77777777" w:rsidTr="00C62BA6">
        <w:tc>
          <w:tcPr>
            <w:tcW w:w="4047" w:type="dxa"/>
          </w:tcPr>
          <w:p w14:paraId="65E8DA1B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10427FC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7EB0CA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250D860" w14:textId="77777777" w:rsidR="001D0884" w:rsidRPr="00404386" w:rsidRDefault="001D0884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9AE0C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E6CDAA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6CBB4A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959D921" w14:textId="77777777" w:rsidR="001D0884" w:rsidRPr="00404386" w:rsidRDefault="001D0884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884" w:rsidRPr="00404386" w14:paraId="7465F446" w14:textId="77777777" w:rsidTr="00C62BA6">
        <w:tc>
          <w:tcPr>
            <w:tcW w:w="4047" w:type="dxa"/>
          </w:tcPr>
          <w:p w14:paraId="3BC9CF93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482D0CE6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354ACE0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278AE44" w14:textId="77777777" w:rsidR="001D0884" w:rsidRPr="00404386" w:rsidRDefault="001D0884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25CF1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D746C29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6615DF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561CF98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44A" w:rsidRPr="00404386" w14:paraId="221CA652" w14:textId="77777777" w:rsidTr="00C62BA6">
        <w:tc>
          <w:tcPr>
            <w:tcW w:w="4047" w:type="dxa"/>
          </w:tcPr>
          <w:p w14:paraId="06591D84" w14:textId="009461BA" w:rsidR="00A2044A" w:rsidRPr="00404386" w:rsidRDefault="00805AB6" w:rsidP="00A2044A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23CDFCA3" w14:textId="77777777" w:rsidR="00A2044A" w:rsidRPr="00404386" w:rsidRDefault="00A2044A" w:rsidP="00A2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061CF15" w14:textId="77777777" w:rsidR="00A2044A" w:rsidRPr="00404386" w:rsidRDefault="00A2044A" w:rsidP="00A2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352389D" w14:textId="632568BF" w:rsidR="00A2044A" w:rsidRPr="00404386" w:rsidRDefault="00A2044A" w:rsidP="00A2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2ACA8" w14:textId="77777777" w:rsidR="00A2044A" w:rsidRPr="00404386" w:rsidRDefault="00A2044A" w:rsidP="00A2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B6B021" w14:textId="32E675D7" w:rsidR="00A2044A" w:rsidRPr="00404386" w:rsidRDefault="00A2044A" w:rsidP="00A2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58FA8A5" w14:textId="77777777" w:rsidR="00A2044A" w:rsidRPr="00404386" w:rsidRDefault="00A2044A" w:rsidP="00A2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345A6CD" w14:textId="793D73AB" w:rsidR="00A2044A" w:rsidRPr="00404386" w:rsidRDefault="000023C7" w:rsidP="00A2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264,239</w:t>
            </w:r>
          </w:p>
        </w:tc>
      </w:tr>
      <w:tr w:rsidR="00440008" w:rsidRPr="00404386" w14:paraId="7AC43B7F" w14:textId="77777777" w:rsidTr="00C62BA6">
        <w:tc>
          <w:tcPr>
            <w:tcW w:w="4047" w:type="dxa"/>
          </w:tcPr>
          <w:p w14:paraId="402552D6" w14:textId="77777777" w:rsidR="00440008" w:rsidRPr="00404386" w:rsidRDefault="00440008" w:rsidP="001D0884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72E7AB50" w14:textId="77777777" w:rsidR="00440008" w:rsidRPr="00404386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A41885" w14:textId="77777777" w:rsidR="00440008" w:rsidRPr="00404386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E4D74EA" w14:textId="77777777" w:rsidR="00440008" w:rsidRPr="00404386" w:rsidRDefault="00440008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B2399" w14:textId="77777777" w:rsidR="00440008" w:rsidRPr="00404386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0E1A8AF" w14:textId="77777777" w:rsidR="00440008" w:rsidRPr="00404386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10FE0A" w14:textId="77777777" w:rsidR="00440008" w:rsidRPr="00404386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2EEB5E0" w14:textId="77777777" w:rsidR="00440008" w:rsidRPr="00404386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884" w:rsidRPr="00404386" w14:paraId="22D8642D" w14:textId="77777777" w:rsidTr="00C62BA6">
        <w:tc>
          <w:tcPr>
            <w:tcW w:w="4047" w:type="dxa"/>
          </w:tcPr>
          <w:p w14:paraId="552B7145" w14:textId="77777777" w:rsidR="001D0884" w:rsidRPr="00404386" w:rsidRDefault="002C1DA3" w:rsidP="00440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1D0884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  <w:shd w:val="clear" w:color="auto" w:fill="auto"/>
          </w:tcPr>
          <w:p w14:paraId="7EA540E6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B7B9C8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75EFBCF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88"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EF8FC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7D2ABA5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0FB973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E4A48D2" w14:textId="77777777" w:rsidR="001D0884" w:rsidRPr="00404386" w:rsidRDefault="001D0884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884" w:rsidRPr="00404386" w14:paraId="1F608401" w14:textId="77777777" w:rsidTr="00C62BA6">
        <w:tc>
          <w:tcPr>
            <w:tcW w:w="4047" w:type="dxa"/>
          </w:tcPr>
          <w:p w14:paraId="6287DB8D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  <w:shd w:val="clear" w:color="auto" w:fill="auto"/>
          </w:tcPr>
          <w:p w14:paraId="10FE9BD3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2AC9AD6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2BCCB87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D8ADF8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696D837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3F18DA5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4D3E0B7" w14:textId="77777777" w:rsidR="001D0884" w:rsidRPr="0040438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736" w:rsidRPr="00404386" w14:paraId="677B4058" w14:textId="77777777" w:rsidTr="00C62BA6">
        <w:tc>
          <w:tcPr>
            <w:tcW w:w="4047" w:type="dxa"/>
          </w:tcPr>
          <w:p w14:paraId="54B4E4B1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1" w:type="dxa"/>
            <w:shd w:val="clear" w:color="auto" w:fill="auto"/>
          </w:tcPr>
          <w:p w14:paraId="3AB63B55" w14:textId="287B19C6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19,682</w:t>
            </w:r>
          </w:p>
        </w:tc>
        <w:tc>
          <w:tcPr>
            <w:tcW w:w="271" w:type="dxa"/>
          </w:tcPr>
          <w:p w14:paraId="7C0F0E55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8A5C6A4" w14:textId="1551C479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12,134</w:t>
            </w:r>
          </w:p>
        </w:tc>
        <w:tc>
          <w:tcPr>
            <w:tcW w:w="270" w:type="dxa"/>
            <w:shd w:val="clear" w:color="auto" w:fill="auto"/>
          </w:tcPr>
          <w:p w14:paraId="3AC273D8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2FF62" w14:textId="60E9AC94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19,682</w:t>
            </w:r>
          </w:p>
        </w:tc>
        <w:tc>
          <w:tcPr>
            <w:tcW w:w="271" w:type="dxa"/>
            <w:shd w:val="clear" w:color="auto" w:fill="auto"/>
          </w:tcPr>
          <w:p w14:paraId="2F6C2B3E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3C3BECA" w14:textId="1D43F5FA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6,291</w:t>
            </w:r>
          </w:p>
        </w:tc>
      </w:tr>
      <w:tr w:rsidR="00F57736" w:rsidRPr="00404386" w14:paraId="38703DC3" w14:textId="77777777" w:rsidTr="00C62BA6">
        <w:tc>
          <w:tcPr>
            <w:tcW w:w="4047" w:type="dxa"/>
          </w:tcPr>
          <w:p w14:paraId="7E605E8F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shd w:val="clear" w:color="auto" w:fill="auto"/>
          </w:tcPr>
          <w:p w14:paraId="5218980C" w14:textId="634AABEE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1,293</w:t>
            </w:r>
          </w:p>
        </w:tc>
        <w:tc>
          <w:tcPr>
            <w:tcW w:w="271" w:type="dxa"/>
          </w:tcPr>
          <w:p w14:paraId="148DE731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2EB0CAF" w14:textId="5CE73359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2E524CCC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65902EE" w14:textId="05D9652D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1,293</w:t>
            </w:r>
          </w:p>
        </w:tc>
        <w:tc>
          <w:tcPr>
            <w:tcW w:w="271" w:type="dxa"/>
            <w:shd w:val="clear" w:color="auto" w:fill="auto"/>
          </w:tcPr>
          <w:p w14:paraId="3FD22F9D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D797AFD" w14:textId="48AAEEA6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F57736" w:rsidRPr="00404386" w14:paraId="2F959B35" w14:textId="77777777" w:rsidTr="00C62BA6">
        <w:tc>
          <w:tcPr>
            <w:tcW w:w="4047" w:type="dxa"/>
          </w:tcPr>
          <w:p w14:paraId="44FE3370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8221B" w14:textId="53C19830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20,975</w:t>
            </w:r>
          </w:p>
        </w:tc>
        <w:tc>
          <w:tcPr>
            <w:tcW w:w="271" w:type="dxa"/>
          </w:tcPr>
          <w:p w14:paraId="3E115E85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3DFB2" w14:textId="67C7D491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12,771</w:t>
            </w:r>
          </w:p>
        </w:tc>
        <w:tc>
          <w:tcPr>
            <w:tcW w:w="270" w:type="dxa"/>
            <w:shd w:val="clear" w:color="auto" w:fill="auto"/>
          </w:tcPr>
          <w:p w14:paraId="01897F2B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03D63" w14:textId="5CA300C4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20,975</w:t>
            </w:r>
          </w:p>
        </w:tc>
        <w:tc>
          <w:tcPr>
            <w:tcW w:w="271" w:type="dxa"/>
            <w:shd w:val="clear" w:color="auto" w:fill="auto"/>
          </w:tcPr>
          <w:p w14:paraId="3F9FAB40" w14:textId="77777777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982A3" w14:textId="3600B5D1" w:rsidR="00F57736" w:rsidRPr="00404386" w:rsidRDefault="00F57736" w:rsidP="00F5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6,496</w:t>
            </w:r>
          </w:p>
        </w:tc>
      </w:tr>
      <w:tr w:rsidR="001D0884" w:rsidRPr="00404386" w14:paraId="4DE4AD56" w14:textId="77777777" w:rsidTr="00C62BA6">
        <w:tc>
          <w:tcPr>
            <w:tcW w:w="4047" w:type="dxa"/>
          </w:tcPr>
          <w:p w14:paraId="20A91F66" w14:textId="77777777" w:rsidR="001D0884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21826" w14:textId="77777777" w:rsidR="00DC2B2F" w:rsidRDefault="00DC2B2F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6FFAA0" w14:textId="13263E56" w:rsidR="00DC2B2F" w:rsidRPr="00404386" w:rsidRDefault="00DC2B2F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7EE92B4" w14:textId="77777777" w:rsidR="001D0884" w:rsidRPr="00404386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7F07A4" w14:textId="77777777" w:rsidR="001D0884" w:rsidRPr="00404386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254E8FC" w14:textId="77777777" w:rsidR="001D0884" w:rsidRPr="00404386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ACD2F" w14:textId="77777777" w:rsidR="001D0884" w:rsidRPr="00404386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81E6269" w14:textId="77777777" w:rsidR="001D0884" w:rsidRPr="00404386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B223ED" w14:textId="77777777" w:rsidR="001D0884" w:rsidRPr="00404386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4D18DD0A" w14:textId="77777777" w:rsidR="001D0884" w:rsidRPr="00404386" w:rsidRDefault="001D0884" w:rsidP="0019558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0DE" w:rsidRPr="00404386" w14:paraId="1EE87620" w14:textId="77777777" w:rsidTr="00C62BA6">
        <w:tc>
          <w:tcPr>
            <w:tcW w:w="4047" w:type="dxa"/>
          </w:tcPr>
          <w:p w14:paraId="58DAA657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572C393C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9CA6A3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2B18E03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1D7EB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E50924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9CA1D0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FF897E9" w14:textId="77777777" w:rsidR="00F640DE" w:rsidRPr="00404386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D75" w:rsidRPr="00404386" w14:paraId="77FA34A0" w14:textId="77777777" w:rsidTr="00C62BA6">
        <w:tc>
          <w:tcPr>
            <w:tcW w:w="4047" w:type="dxa"/>
          </w:tcPr>
          <w:p w14:paraId="5708711B" w14:textId="77777777" w:rsidR="00383D75" w:rsidRPr="00404386" w:rsidRDefault="00383D75" w:rsidP="00383D7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79E7FD95" w14:textId="77777777" w:rsidR="00383D75" w:rsidRPr="00404386" w:rsidRDefault="00383D75" w:rsidP="00383D7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253639AC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19033E" w14:textId="6BCCA72C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15,138</w:t>
            </w:r>
          </w:p>
        </w:tc>
        <w:tc>
          <w:tcPr>
            <w:tcW w:w="271" w:type="dxa"/>
          </w:tcPr>
          <w:p w14:paraId="159E6673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B17AC67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7568C3" w14:textId="7E59EE4B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60,879</w:t>
            </w:r>
          </w:p>
        </w:tc>
        <w:tc>
          <w:tcPr>
            <w:tcW w:w="270" w:type="dxa"/>
          </w:tcPr>
          <w:p w14:paraId="6F4104F0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AC9191D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28DFC6" w14:textId="6FD5499F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51D6D1F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FE502E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7ABEE5" w14:textId="25DF8BAE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9C" w:rsidRPr="00404386" w14:paraId="1FACBE5E" w14:textId="77777777" w:rsidTr="00C62BA6">
        <w:tc>
          <w:tcPr>
            <w:tcW w:w="4047" w:type="dxa"/>
          </w:tcPr>
          <w:p w14:paraId="54C1CB5F" w14:textId="77777777" w:rsidR="0081789C" w:rsidRPr="00404386" w:rsidRDefault="0081789C" w:rsidP="0081789C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9A3CF0F" w14:textId="77777777" w:rsidR="0081789C" w:rsidRPr="00404386" w:rsidRDefault="0081789C" w:rsidP="0081789C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1" w:type="dxa"/>
            <w:shd w:val="clear" w:color="auto" w:fill="auto"/>
          </w:tcPr>
          <w:p w14:paraId="6008E79C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05C3B9" w14:textId="322E8A66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50,0</w:t>
            </w:r>
            <w:r w:rsidR="00541B66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02</w:t>
            </w:r>
          </w:p>
        </w:tc>
        <w:tc>
          <w:tcPr>
            <w:tcW w:w="271" w:type="dxa"/>
          </w:tcPr>
          <w:p w14:paraId="21326554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154D0AE" w14:textId="77777777" w:rsidR="0081789C" w:rsidRPr="00404386" w:rsidRDefault="0081789C" w:rsidP="0081789C">
            <w:pPr>
              <w:tabs>
                <w:tab w:val="clear" w:pos="907"/>
                <w:tab w:val="decimal" w:pos="905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549D2F" w14:textId="4DD666DF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66,892</w:t>
            </w:r>
          </w:p>
        </w:tc>
        <w:tc>
          <w:tcPr>
            <w:tcW w:w="270" w:type="dxa"/>
          </w:tcPr>
          <w:p w14:paraId="071EF110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F47FBD2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E67B01" w14:textId="77946D45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1" w:type="dxa"/>
          </w:tcPr>
          <w:p w14:paraId="3E09D9B0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65BE9BD" w14:textId="77777777" w:rsidR="0081789C" w:rsidRPr="00404386" w:rsidRDefault="0081789C" w:rsidP="0081789C">
            <w:pPr>
              <w:tabs>
                <w:tab w:val="decimal" w:pos="541"/>
                <w:tab w:val="decimal" w:pos="822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8EC873" w14:textId="0F22A0CD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81789C" w:rsidRPr="00404386" w14:paraId="23FDDA93" w14:textId="77777777" w:rsidTr="00C62BA6">
        <w:tc>
          <w:tcPr>
            <w:tcW w:w="4047" w:type="dxa"/>
          </w:tcPr>
          <w:p w14:paraId="410FE6C7" w14:textId="77777777" w:rsidR="0081789C" w:rsidRPr="00404386" w:rsidRDefault="0081789C" w:rsidP="0081789C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ต้นทุนจากการประกอบกิจการโรงแรมและ</w:t>
            </w:r>
          </w:p>
          <w:p w14:paraId="1A1536D6" w14:textId="77777777" w:rsidR="0081789C" w:rsidRPr="00404386" w:rsidRDefault="0081789C" w:rsidP="0081789C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300FD826" w14:textId="77777777" w:rsidR="00383D75" w:rsidRPr="00404386" w:rsidRDefault="00383D75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E1862" w14:textId="5929B4F4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24,218</w:t>
            </w:r>
          </w:p>
        </w:tc>
        <w:tc>
          <w:tcPr>
            <w:tcW w:w="271" w:type="dxa"/>
          </w:tcPr>
          <w:p w14:paraId="5EEA2557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3EED658" w14:textId="77777777" w:rsidR="00383D75" w:rsidRPr="00404386" w:rsidRDefault="00383D75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C3E99" w14:textId="6AE3E5AC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33,800</w:t>
            </w:r>
          </w:p>
        </w:tc>
        <w:tc>
          <w:tcPr>
            <w:tcW w:w="270" w:type="dxa"/>
          </w:tcPr>
          <w:p w14:paraId="1B3A4EC6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541A476" w14:textId="77777777" w:rsidR="00383D75" w:rsidRPr="00404386" w:rsidRDefault="00383D75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4B84B3" w14:textId="3CA1C64F" w:rsidR="0081789C" w:rsidRPr="00404386" w:rsidRDefault="0081789C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62EC25D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169697" w14:textId="77777777" w:rsidR="00383D75" w:rsidRPr="00404386" w:rsidRDefault="00383D75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C9A64F" w14:textId="624EFB96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3D75" w:rsidRPr="00404386" w14:paraId="6F760159" w14:textId="77777777" w:rsidTr="00383D75">
        <w:tc>
          <w:tcPr>
            <w:tcW w:w="4047" w:type="dxa"/>
          </w:tcPr>
          <w:p w14:paraId="5CB703E1" w14:textId="77777777" w:rsidR="00383D75" w:rsidRPr="00404386" w:rsidRDefault="00383D75" w:rsidP="00383D75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741CBDB4" w14:textId="77777777" w:rsidR="00383D75" w:rsidRPr="00404386" w:rsidRDefault="00383D75" w:rsidP="00383D75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อาคารพาณิชยกรรม</w:t>
            </w:r>
          </w:p>
        </w:tc>
        <w:tc>
          <w:tcPr>
            <w:tcW w:w="1081" w:type="dxa"/>
            <w:shd w:val="clear" w:color="auto" w:fill="auto"/>
          </w:tcPr>
          <w:p w14:paraId="3C2B1AC9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C6D23E" w14:textId="5CAF6550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5070177"/>
            <w:r w:rsidRPr="00404386">
              <w:rPr>
                <w:rFonts w:asciiTheme="majorBidi" w:hAnsiTheme="majorBidi" w:cstheme="majorBidi"/>
                <w:sz w:val="30"/>
                <w:szCs w:val="30"/>
              </w:rPr>
              <w:t>76,750</w:t>
            </w:r>
            <w:bookmarkEnd w:id="2"/>
          </w:p>
        </w:tc>
        <w:tc>
          <w:tcPr>
            <w:tcW w:w="271" w:type="dxa"/>
            <w:shd w:val="clear" w:color="auto" w:fill="auto"/>
          </w:tcPr>
          <w:p w14:paraId="027C7FAD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597B728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E69A3" w14:textId="3FF56E5D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42,257</w:t>
            </w:r>
          </w:p>
        </w:tc>
        <w:tc>
          <w:tcPr>
            <w:tcW w:w="270" w:type="dxa"/>
            <w:shd w:val="clear" w:color="auto" w:fill="auto"/>
          </w:tcPr>
          <w:p w14:paraId="65578155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4945A22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E32D1" w14:textId="6A52859E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D804175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9F2286C" w14:textId="77777777" w:rsidR="00383D75" w:rsidRPr="00404386" w:rsidRDefault="00383D75" w:rsidP="00383D75">
            <w:pPr>
              <w:tabs>
                <w:tab w:val="decimal" w:pos="54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B7F79" w14:textId="7A05824F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9C" w:rsidRPr="00404386" w14:paraId="537B445F" w14:textId="77777777" w:rsidTr="00C62BA6">
        <w:tc>
          <w:tcPr>
            <w:tcW w:w="4047" w:type="dxa"/>
          </w:tcPr>
          <w:p w14:paraId="1D1E9C9C" w14:textId="77777777" w:rsidR="0081789C" w:rsidRPr="00404386" w:rsidRDefault="0081789C" w:rsidP="0081789C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3A6AC817" w14:textId="433D43B3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8,556</w:t>
            </w:r>
          </w:p>
        </w:tc>
        <w:tc>
          <w:tcPr>
            <w:tcW w:w="271" w:type="dxa"/>
          </w:tcPr>
          <w:p w14:paraId="2D8AF5C5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703511F" w14:textId="004BFF69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BE1D5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23A4D6" w14:textId="6BA43665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8,556</w:t>
            </w:r>
          </w:p>
        </w:tc>
        <w:tc>
          <w:tcPr>
            <w:tcW w:w="271" w:type="dxa"/>
          </w:tcPr>
          <w:p w14:paraId="11777445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EB43C55" w14:textId="70F06314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9C" w:rsidRPr="00404386" w14:paraId="4D6A7656" w14:textId="77777777" w:rsidTr="00947278">
        <w:tc>
          <w:tcPr>
            <w:tcW w:w="4047" w:type="dxa"/>
          </w:tcPr>
          <w:p w14:paraId="6DBC4A27" w14:textId="77777777" w:rsidR="0081789C" w:rsidRPr="00404386" w:rsidRDefault="0081789C" w:rsidP="0081789C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จำหน่ายอุปกรณ์</w:t>
            </w:r>
          </w:p>
        </w:tc>
        <w:tc>
          <w:tcPr>
            <w:tcW w:w="1081" w:type="dxa"/>
            <w:shd w:val="clear" w:color="auto" w:fill="auto"/>
          </w:tcPr>
          <w:p w14:paraId="6B75BD37" w14:textId="5E8ACF00" w:rsidR="0081789C" w:rsidRPr="00404386" w:rsidRDefault="0081789C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EE8DB5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6339C41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70" w:type="dxa"/>
          </w:tcPr>
          <w:p w14:paraId="64FE48EC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A406160" w14:textId="290113BC" w:rsidR="0081789C" w:rsidRPr="00404386" w:rsidRDefault="0081789C" w:rsidP="0012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2E458F8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D360BAA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9C" w:rsidRPr="00404386" w14:paraId="16900B21" w14:textId="77777777" w:rsidTr="00947278">
        <w:tc>
          <w:tcPr>
            <w:tcW w:w="4047" w:type="dxa"/>
          </w:tcPr>
          <w:p w14:paraId="37704441" w14:textId="77777777" w:rsidR="0081789C" w:rsidRPr="00404386" w:rsidRDefault="0081789C" w:rsidP="0081789C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68F73246" w14:textId="0013AC4E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145,585</w:t>
            </w:r>
          </w:p>
        </w:tc>
        <w:tc>
          <w:tcPr>
            <w:tcW w:w="271" w:type="dxa"/>
          </w:tcPr>
          <w:p w14:paraId="6E509E43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5D473B1" w14:textId="6F1FB39F" w:rsidR="0081789C" w:rsidRPr="00404386" w:rsidRDefault="003E2796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17,584</w:t>
            </w:r>
          </w:p>
        </w:tc>
        <w:tc>
          <w:tcPr>
            <w:tcW w:w="270" w:type="dxa"/>
          </w:tcPr>
          <w:p w14:paraId="626710CF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6FCC84A" w14:textId="35583BF4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145,392</w:t>
            </w:r>
          </w:p>
        </w:tc>
        <w:tc>
          <w:tcPr>
            <w:tcW w:w="271" w:type="dxa"/>
          </w:tcPr>
          <w:p w14:paraId="4A9C98B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49BC2E0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1789C" w:rsidRPr="00404386" w14:paraId="38AC45FA" w14:textId="77777777" w:rsidTr="00383D75">
        <w:tc>
          <w:tcPr>
            <w:tcW w:w="4047" w:type="dxa"/>
          </w:tcPr>
          <w:p w14:paraId="38ECD211" w14:textId="77777777" w:rsidR="0081789C" w:rsidRPr="00404386" w:rsidRDefault="0081789C" w:rsidP="0081789C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7043B8DB" w14:textId="1A52640E" w:rsidR="0081789C" w:rsidRPr="00404386" w:rsidRDefault="007C07EA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1" w:type="dxa"/>
            <w:shd w:val="clear" w:color="auto" w:fill="auto"/>
          </w:tcPr>
          <w:p w14:paraId="71178BDD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F5D831D" w14:textId="50F86897" w:rsidR="0081789C" w:rsidRPr="00404386" w:rsidRDefault="007C07EA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2,664</w:t>
            </w:r>
          </w:p>
        </w:tc>
        <w:tc>
          <w:tcPr>
            <w:tcW w:w="270" w:type="dxa"/>
            <w:shd w:val="clear" w:color="auto" w:fill="auto"/>
          </w:tcPr>
          <w:p w14:paraId="317BC3AE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40EC35F" w14:textId="41486F36" w:rsidR="0081789C" w:rsidRPr="00404386" w:rsidRDefault="0081789C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56A198E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635B25" w14:textId="2CE04798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9C" w:rsidRPr="00404386" w14:paraId="613C3763" w14:textId="77777777" w:rsidTr="00383D75">
        <w:tc>
          <w:tcPr>
            <w:tcW w:w="4047" w:type="dxa"/>
          </w:tcPr>
          <w:p w14:paraId="44054FC1" w14:textId="77777777" w:rsidR="0081789C" w:rsidRPr="00404386" w:rsidRDefault="0081789C" w:rsidP="0081789C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1AD177FB" w14:textId="26EC2616" w:rsidR="0081789C" w:rsidRPr="00404386" w:rsidRDefault="00892974" w:rsidP="0089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1" w:type="dxa"/>
            <w:shd w:val="clear" w:color="auto" w:fill="auto"/>
          </w:tcPr>
          <w:p w14:paraId="70F49BFE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31147DF" w14:textId="52BF9B6E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10,657</w:t>
            </w:r>
          </w:p>
        </w:tc>
        <w:tc>
          <w:tcPr>
            <w:tcW w:w="270" w:type="dxa"/>
            <w:shd w:val="clear" w:color="auto" w:fill="auto"/>
          </w:tcPr>
          <w:p w14:paraId="78FF25BA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574A2D" w14:textId="1C9C73CC" w:rsidR="0081789C" w:rsidRPr="00404386" w:rsidRDefault="0081789C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2C59910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18D9FE6" w14:textId="66EACB0B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10,657</w:t>
            </w:r>
          </w:p>
        </w:tc>
      </w:tr>
      <w:tr w:rsidR="007C07EA" w:rsidRPr="00404386" w14:paraId="3AAE0DF2" w14:textId="77777777" w:rsidTr="00383D75">
        <w:tc>
          <w:tcPr>
            <w:tcW w:w="4047" w:type="dxa"/>
          </w:tcPr>
          <w:p w14:paraId="5E25B30B" w14:textId="5CEC3758" w:rsidR="007C07EA" w:rsidRPr="00404386" w:rsidRDefault="00805AB6" w:rsidP="007C07EA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6752A448" w14:textId="06518E37" w:rsidR="007C07EA" w:rsidRPr="00404386" w:rsidRDefault="007C07EA" w:rsidP="0089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8753E96" w14:textId="77777777" w:rsidR="007C07EA" w:rsidRPr="00404386" w:rsidRDefault="007C07EA" w:rsidP="007C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4EEF7ED" w14:textId="0FD51904" w:rsidR="007C07EA" w:rsidRPr="00404386" w:rsidRDefault="007C07EA" w:rsidP="007C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270,713</w:t>
            </w:r>
          </w:p>
        </w:tc>
        <w:tc>
          <w:tcPr>
            <w:tcW w:w="270" w:type="dxa"/>
            <w:shd w:val="clear" w:color="auto" w:fill="auto"/>
          </w:tcPr>
          <w:p w14:paraId="0EAA2D78" w14:textId="77777777" w:rsidR="007C07EA" w:rsidRPr="00404386" w:rsidRDefault="007C07EA" w:rsidP="007C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9F1D80" w14:textId="2B43E340" w:rsidR="007C07EA" w:rsidRPr="00404386" w:rsidRDefault="007C07EA" w:rsidP="007C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03B8739" w14:textId="77777777" w:rsidR="007C07EA" w:rsidRPr="00404386" w:rsidRDefault="007C07EA" w:rsidP="007C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6BF79BC" w14:textId="39DFE652" w:rsidR="007C07EA" w:rsidRPr="00404386" w:rsidRDefault="007C07EA" w:rsidP="007C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9C" w:rsidRPr="00404386" w14:paraId="3A713818" w14:textId="77777777" w:rsidTr="00383D75">
        <w:tc>
          <w:tcPr>
            <w:tcW w:w="4047" w:type="dxa"/>
          </w:tcPr>
          <w:p w14:paraId="4259BEED" w14:textId="77777777" w:rsidR="0081789C" w:rsidRPr="00404386" w:rsidRDefault="0081789C" w:rsidP="0081789C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07FE64EA" w14:textId="1EF477C1" w:rsidR="0081789C" w:rsidRPr="00404386" w:rsidRDefault="007C07EA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18,8</w:t>
            </w:r>
            <w:r w:rsidR="00D51D41" w:rsidRPr="0040438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1" w:type="dxa"/>
            <w:shd w:val="clear" w:color="auto" w:fill="auto"/>
          </w:tcPr>
          <w:p w14:paraId="45721E2E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5FC94E4" w14:textId="02B9A5B4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12,097</w:t>
            </w:r>
          </w:p>
        </w:tc>
        <w:tc>
          <w:tcPr>
            <w:tcW w:w="270" w:type="dxa"/>
            <w:shd w:val="clear" w:color="auto" w:fill="auto"/>
          </w:tcPr>
          <w:p w14:paraId="05E8C1ED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D64656F" w14:textId="3A57923C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2,391</w:t>
            </w:r>
          </w:p>
        </w:tc>
        <w:tc>
          <w:tcPr>
            <w:tcW w:w="271" w:type="dxa"/>
            <w:shd w:val="clear" w:color="auto" w:fill="auto"/>
          </w:tcPr>
          <w:p w14:paraId="1F941FFA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09B8CB2" w14:textId="4E60393C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4,207</w:t>
            </w:r>
          </w:p>
        </w:tc>
      </w:tr>
      <w:tr w:rsidR="0081789C" w:rsidRPr="00404386" w14:paraId="13352FD0" w14:textId="77777777" w:rsidTr="00383D75">
        <w:tc>
          <w:tcPr>
            <w:tcW w:w="4047" w:type="dxa"/>
          </w:tcPr>
          <w:p w14:paraId="2481C9BC" w14:textId="77777777" w:rsidR="0081789C" w:rsidRPr="00404386" w:rsidRDefault="0081789C" w:rsidP="0081789C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shd w:val="clear" w:color="auto" w:fill="auto"/>
          </w:tcPr>
          <w:p w14:paraId="2225030C" w14:textId="5399048B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36B2" w:rsidRPr="004043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1" w:type="dxa"/>
            <w:shd w:val="clear" w:color="auto" w:fill="auto"/>
          </w:tcPr>
          <w:p w14:paraId="00F29D5C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68B7629" w14:textId="48A351C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5F40F562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A12AAF5" w14:textId="145EB252" w:rsidR="0081789C" w:rsidRPr="00404386" w:rsidRDefault="0081789C" w:rsidP="0099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9356A9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1473125" w14:textId="52BB99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7AC312C" w14:textId="77777777" w:rsidR="00365B5D" w:rsidRPr="00365B5D" w:rsidRDefault="00365B5D">
      <w:pPr>
        <w:rPr>
          <w:sz w:val="28"/>
          <w:szCs w:val="28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081"/>
        <w:gridCol w:w="271"/>
        <w:gridCol w:w="1249"/>
        <w:gridCol w:w="10"/>
        <w:gridCol w:w="261"/>
        <w:gridCol w:w="9"/>
        <w:gridCol w:w="1079"/>
        <w:gridCol w:w="271"/>
        <w:gridCol w:w="1081"/>
        <w:gridCol w:w="6"/>
      </w:tblGrid>
      <w:tr w:rsidR="0081789C" w:rsidRPr="00404386" w14:paraId="0150C93F" w14:textId="77777777" w:rsidTr="00365B5D">
        <w:trPr>
          <w:trHeight w:val="335"/>
          <w:tblHeader/>
        </w:trPr>
        <w:tc>
          <w:tcPr>
            <w:tcW w:w="4047" w:type="dxa"/>
          </w:tcPr>
          <w:p w14:paraId="669AAC2D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4"/>
          </w:tcPr>
          <w:p w14:paraId="56CC3AD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3FA8460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4"/>
          </w:tcPr>
          <w:p w14:paraId="6CB54624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89C" w:rsidRPr="00404386" w14:paraId="2694763D" w14:textId="77777777" w:rsidTr="00365B5D">
        <w:trPr>
          <w:tblHeader/>
        </w:trPr>
        <w:tc>
          <w:tcPr>
            <w:tcW w:w="4047" w:type="dxa"/>
          </w:tcPr>
          <w:p w14:paraId="1345143C" w14:textId="0A522BF5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1081" w:type="dxa"/>
          </w:tcPr>
          <w:p w14:paraId="5C260AED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3A7E163A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1227956D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14:paraId="139C2EB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9B9248E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7EBC4202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173D528C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81789C" w:rsidRPr="00404386" w14:paraId="58D8A0B9" w14:textId="77777777" w:rsidTr="00365B5D">
        <w:trPr>
          <w:tblHeader/>
        </w:trPr>
        <w:tc>
          <w:tcPr>
            <w:tcW w:w="4047" w:type="dxa"/>
          </w:tcPr>
          <w:p w14:paraId="2888D08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3B4F176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9FFF9A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681D9893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210" w:hanging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gridSpan w:val="2"/>
          </w:tcPr>
          <w:p w14:paraId="52733351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848431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ED01680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0FFC3061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9C" w:rsidRPr="00404386" w14:paraId="387A72BC" w14:textId="77777777" w:rsidTr="00365B5D">
        <w:trPr>
          <w:tblHeader/>
        </w:trPr>
        <w:tc>
          <w:tcPr>
            <w:tcW w:w="4047" w:type="dxa"/>
          </w:tcPr>
          <w:p w14:paraId="099ACED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8" w:type="dxa"/>
            <w:gridSpan w:val="10"/>
          </w:tcPr>
          <w:p w14:paraId="12FE150E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89C" w:rsidRPr="00404386" w14:paraId="0E617C42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4C90560F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0"/>
              </w:tabs>
              <w:spacing w:line="235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58426D64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6B7D68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1B6BDB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1A992BDD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13485F8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70435E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951C09" w14:textId="77777777" w:rsidR="0081789C" w:rsidRPr="00404386" w:rsidRDefault="0081789C" w:rsidP="0081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590" w:rsidRPr="00404386" w14:paraId="04E3CDF0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4CE8B489" w14:textId="77777777" w:rsidR="00144590" w:rsidRPr="00404386" w:rsidRDefault="00144590" w:rsidP="00144590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1662CD5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76BD605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EFE7B19" w14:textId="0A8B2EC8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73C53C8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0B00E10" w14:textId="6E163D41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505,307</w:t>
            </w:r>
          </w:p>
        </w:tc>
        <w:tc>
          <w:tcPr>
            <w:tcW w:w="271" w:type="dxa"/>
          </w:tcPr>
          <w:p w14:paraId="2D1861F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B722435" w14:textId="6BA966B3" w:rsidR="00144590" w:rsidRPr="00404386" w:rsidRDefault="00144590" w:rsidP="0090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134,699</w:t>
            </w:r>
          </w:p>
        </w:tc>
      </w:tr>
      <w:tr w:rsidR="00144590" w:rsidRPr="00404386" w14:paraId="7EC6C8C5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2602B02" w14:textId="77777777" w:rsidR="00144590" w:rsidRPr="00404386" w:rsidRDefault="00144590" w:rsidP="00144590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2E5EB5C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6F98A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E3F71CC" w14:textId="32371D18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2FD44A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93F8539" w14:textId="67703279" w:rsidR="00144590" w:rsidRPr="00404386" w:rsidRDefault="001436B2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1,260,925</w:t>
            </w:r>
          </w:p>
        </w:tc>
        <w:tc>
          <w:tcPr>
            <w:tcW w:w="271" w:type="dxa"/>
          </w:tcPr>
          <w:p w14:paraId="54E6AB48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045BF40" w14:textId="121D7DFB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980,738</w:t>
            </w:r>
          </w:p>
        </w:tc>
      </w:tr>
      <w:tr w:rsidR="00144590" w:rsidRPr="00404386" w14:paraId="14C89D0C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2B113B8F" w14:textId="77777777" w:rsidR="00144590" w:rsidRPr="00404386" w:rsidRDefault="00144590" w:rsidP="00144590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4F26988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6B5E94E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BC417A5" w14:textId="2F395195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0CCC0BA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AE6EE8B" w14:textId="539AA9D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50,557</w:t>
            </w:r>
          </w:p>
        </w:tc>
        <w:tc>
          <w:tcPr>
            <w:tcW w:w="271" w:type="dxa"/>
          </w:tcPr>
          <w:p w14:paraId="5859EFC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D51C393" w14:textId="355E7E56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90" w:rsidRPr="00404386" w14:paraId="0979FAE4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6F3D8323" w14:textId="05C429D4" w:rsidR="00144590" w:rsidRPr="00404386" w:rsidRDefault="00D87B15" w:rsidP="00144590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25DCD53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ED8B5C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B08081C" w14:textId="0684BF25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2E2C032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9818EB6" w14:textId="79D0100B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6,835</w:t>
            </w:r>
          </w:p>
        </w:tc>
        <w:tc>
          <w:tcPr>
            <w:tcW w:w="271" w:type="dxa"/>
          </w:tcPr>
          <w:p w14:paraId="2A4CC80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EA20A82" w14:textId="6EFF8D35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4B1E8F" w:rsidRPr="00404386" w14:paraId="5A090F34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279AB241" w14:textId="77777777" w:rsidR="004B1E8F" w:rsidRPr="00404386" w:rsidRDefault="004B1E8F" w:rsidP="004B1E8F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74B52EA4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5CB5145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3F9C278" w14:textId="4A1FE0F9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5FA65FD7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CB7AAAD" w14:textId="05132AF8" w:rsidR="004B1E8F" w:rsidRPr="00404386" w:rsidRDefault="00730441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939</w:t>
            </w:r>
          </w:p>
        </w:tc>
        <w:tc>
          <w:tcPr>
            <w:tcW w:w="271" w:type="dxa"/>
          </w:tcPr>
          <w:p w14:paraId="7D1B7414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1411D2D" w14:textId="104D52B4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20,760</w:t>
            </w:r>
          </w:p>
        </w:tc>
      </w:tr>
      <w:tr w:rsidR="00144590" w:rsidRPr="00404386" w14:paraId="71E57226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3941E5EC" w14:textId="77777777" w:rsidR="00144590" w:rsidRPr="00404386" w:rsidRDefault="00144590" w:rsidP="00144590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1" w:type="dxa"/>
            <w:shd w:val="clear" w:color="auto" w:fill="auto"/>
          </w:tcPr>
          <w:p w14:paraId="301E5D3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7E9B4BC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BC74FE8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8517FA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99AF39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880FF5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7CF971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590" w:rsidRPr="00404386" w14:paraId="76E3D4E6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0A591F9B" w14:textId="03804689" w:rsidR="00144590" w:rsidRPr="00404386" w:rsidRDefault="00D87B15" w:rsidP="00144590">
            <w:pPr>
              <w:spacing w:line="235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181E4445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C2DBF1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207CB43" w14:textId="4587751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67,962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00DAC3E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795BDBD" w14:textId="24D4766D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69CAEC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3E94409" w14:textId="5ABC20C9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777,731</w:t>
            </w:r>
          </w:p>
        </w:tc>
      </w:tr>
      <w:tr w:rsidR="00144590" w:rsidRPr="00404386" w14:paraId="4D3F62BF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1D6B6E46" w14:textId="6A92DDE0" w:rsidR="00D43AE1" w:rsidRPr="00404386" w:rsidRDefault="00D43AE1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28"/>
              </w:tabs>
              <w:spacing w:line="235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D722A8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FD55DBE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77A3BC9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88"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75447DD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755CBD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178E54D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6015C5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590" w:rsidRPr="00404386" w14:paraId="7B0A3DF1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13BC1E2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28"/>
              </w:tabs>
              <w:spacing w:line="235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32DCA6F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5FE167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FAFB62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88"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2ECE75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573CC4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67060D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03FCF8E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590" w:rsidRPr="00404386" w14:paraId="3D118703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52F7521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  <w:shd w:val="clear" w:color="auto" w:fill="auto"/>
          </w:tcPr>
          <w:p w14:paraId="7514386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C4CCA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FEB87EB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9CA222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A8C2B1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5D3EA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A38B8AD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D75" w:rsidRPr="00404386" w14:paraId="2E51A1D7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64754079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1" w:type="dxa"/>
            <w:shd w:val="clear" w:color="auto" w:fill="auto"/>
          </w:tcPr>
          <w:p w14:paraId="01375F9E" w14:textId="061FE174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65,679</w:t>
            </w:r>
          </w:p>
        </w:tc>
        <w:tc>
          <w:tcPr>
            <w:tcW w:w="271" w:type="dxa"/>
            <w:shd w:val="clear" w:color="auto" w:fill="auto"/>
          </w:tcPr>
          <w:p w14:paraId="445BD4F7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205D3C9" w14:textId="24014150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40,300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49A92FA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90522D7" w14:textId="515194DA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65,679</w:t>
            </w:r>
          </w:p>
        </w:tc>
        <w:tc>
          <w:tcPr>
            <w:tcW w:w="271" w:type="dxa"/>
            <w:shd w:val="clear" w:color="auto" w:fill="auto"/>
          </w:tcPr>
          <w:p w14:paraId="1516576B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5245806" w14:textId="3C5EA7AA" w:rsidR="00383D75" w:rsidRPr="00404386" w:rsidRDefault="00383D75" w:rsidP="0090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15,826</w:t>
            </w:r>
          </w:p>
        </w:tc>
      </w:tr>
      <w:tr w:rsidR="00383D75" w:rsidRPr="00404386" w14:paraId="641ABA65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0CBA8FC6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shd w:val="clear" w:color="auto" w:fill="auto"/>
          </w:tcPr>
          <w:p w14:paraId="6C2A4A29" w14:textId="09A4BDC2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71" w:type="dxa"/>
            <w:shd w:val="clear" w:color="auto" w:fill="auto"/>
          </w:tcPr>
          <w:p w14:paraId="2D6BFFAE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33C888F" w14:textId="6018E859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44FA153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DECE303" w14:textId="47532D39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71" w:type="dxa"/>
            <w:shd w:val="clear" w:color="auto" w:fill="auto"/>
          </w:tcPr>
          <w:p w14:paraId="63CDDF93" w14:textId="77777777" w:rsidR="00383D75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C070369" w14:textId="1A5D7480" w:rsidR="00383D75" w:rsidRPr="00404386" w:rsidRDefault="00383D75" w:rsidP="0090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144590" w:rsidRPr="00404386" w14:paraId="6A8E00ED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706D9A37" w14:textId="38D374AE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234E7" w14:textId="5CB62C06" w:rsidR="00144590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67,680</w:t>
            </w:r>
          </w:p>
        </w:tc>
        <w:tc>
          <w:tcPr>
            <w:tcW w:w="271" w:type="dxa"/>
            <w:shd w:val="clear" w:color="auto" w:fill="auto"/>
          </w:tcPr>
          <w:p w14:paraId="307464C0" w14:textId="77777777" w:rsidR="00144590" w:rsidRPr="00404386" w:rsidRDefault="00144590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E3A0" w14:textId="3EB4FB39" w:rsidR="00144590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41,939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9AE7513" w14:textId="77777777" w:rsidR="00144590" w:rsidRPr="00404386" w:rsidRDefault="00144590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E2ECB" w14:textId="15615005" w:rsidR="00144590" w:rsidRPr="00404386" w:rsidRDefault="00383D75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67,680</w:t>
            </w:r>
          </w:p>
        </w:tc>
        <w:tc>
          <w:tcPr>
            <w:tcW w:w="271" w:type="dxa"/>
            <w:shd w:val="clear" w:color="auto" w:fill="auto"/>
          </w:tcPr>
          <w:p w14:paraId="24E61A3C" w14:textId="77777777" w:rsidR="00144590" w:rsidRPr="00404386" w:rsidRDefault="00144590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2645" w14:textId="0A62FC00" w:rsidR="00144590" w:rsidRPr="00404386" w:rsidRDefault="00383D75" w:rsidP="0090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16,439</w:t>
            </w:r>
          </w:p>
        </w:tc>
      </w:tr>
      <w:tr w:rsidR="00D43AE1" w:rsidRPr="00404386" w14:paraId="1A9A1F83" w14:textId="77777777" w:rsidTr="00D43AE1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36F22CFB" w14:textId="290D27AB" w:rsidR="00D87B15" w:rsidRPr="00404386" w:rsidRDefault="00D87B15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3B464CA" w14:textId="77777777" w:rsidR="00D43AE1" w:rsidRPr="00404386" w:rsidRDefault="00D43AE1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8B576D" w14:textId="77777777" w:rsidR="00D43AE1" w:rsidRPr="00404386" w:rsidRDefault="00D43AE1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EA5B35D" w14:textId="77777777" w:rsidR="00D43AE1" w:rsidRPr="00404386" w:rsidRDefault="00D43AE1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05DEA432" w14:textId="77777777" w:rsidR="00D43AE1" w:rsidRPr="00404386" w:rsidRDefault="00D43AE1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4DC87D" w14:textId="77777777" w:rsidR="00D43AE1" w:rsidRPr="00404386" w:rsidRDefault="00D43AE1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8113156" w14:textId="77777777" w:rsidR="00D43AE1" w:rsidRPr="00404386" w:rsidRDefault="00D43AE1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69E867C" w14:textId="77777777" w:rsidR="00D43AE1" w:rsidRPr="00404386" w:rsidRDefault="00D43AE1" w:rsidP="0038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590" w:rsidRPr="00404386" w14:paraId="718CA05A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2E0732E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65388A3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3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1BC9C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617E68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3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DF394B8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349D4238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3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0021D1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21A39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590" w:rsidRPr="00404386" w14:paraId="07F54484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AF0A31E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3CAE8AA5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0ED16ED4" w14:textId="77777777" w:rsidR="00DD631B" w:rsidRPr="00404386" w:rsidRDefault="00DD631B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50D0B3" w14:textId="5BEC2EEF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54,532</w:t>
            </w:r>
          </w:p>
        </w:tc>
        <w:tc>
          <w:tcPr>
            <w:tcW w:w="271" w:type="dxa"/>
          </w:tcPr>
          <w:p w14:paraId="5A63648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A31171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D20D57" w14:textId="1107FAE6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85,827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556973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76921AF" w14:textId="77777777" w:rsidR="00DD631B" w:rsidRPr="00404386" w:rsidRDefault="00DD631B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29809" w14:textId="139572FD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E2F6BA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C52B26B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F4372A" w14:textId="682B330F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E8F" w:rsidRPr="00404386" w14:paraId="6F422E7E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675231E6" w14:textId="77777777" w:rsidR="004B1E8F" w:rsidRPr="00404386" w:rsidRDefault="004B1E8F" w:rsidP="004B1E8F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57513C5D" w14:textId="77777777" w:rsidR="004B1E8F" w:rsidRPr="00404386" w:rsidRDefault="004B1E8F" w:rsidP="004B1E8F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1" w:type="dxa"/>
            <w:shd w:val="clear" w:color="auto" w:fill="auto"/>
          </w:tcPr>
          <w:p w14:paraId="13C97048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66F71" w14:textId="31E529A9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82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138,174</w:t>
            </w:r>
          </w:p>
        </w:tc>
        <w:tc>
          <w:tcPr>
            <w:tcW w:w="271" w:type="dxa"/>
          </w:tcPr>
          <w:p w14:paraId="5AFE0CAE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135C630" w14:textId="77777777" w:rsidR="004B1E8F" w:rsidRPr="00404386" w:rsidRDefault="004B1E8F" w:rsidP="004B1E8F">
            <w:pPr>
              <w:tabs>
                <w:tab w:val="decimal" w:pos="86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5CF16" w14:textId="7700EE2F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190,974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2564DE5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D2C0AF3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F82914" w14:textId="1DAD0C55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71" w:type="dxa"/>
            <w:shd w:val="clear" w:color="auto" w:fill="auto"/>
          </w:tcPr>
          <w:p w14:paraId="194CA229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F553BE1" w14:textId="77777777" w:rsidR="004B1E8F" w:rsidRPr="00404386" w:rsidRDefault="004B1E8F" w:rsidP="004B1E8F">
            <w:pPr>
              <w:tabs>
                <w:tab w:val="decimal" w:pos="85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C75DC" w14:textId="13E6F843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144590" w:rsidRPr="00404386" w14:paraId="1C016E2C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58FE931B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ต้นทุนจากการประกอบกิจการโรงแรมและ</w:t>
            </w:r>
          </w:p>
          <w:p w14:paraId="395E4C0D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3627A03A" w14:textId="77777777" w:rsidR="00DD631B" w:rsidRPr="00404386" w:rsidRDefault="00DD631B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1BFA15" w14:textId="473E253E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79,846</w:t>
            </w:r>
          </w:p>
        </w:tc>
        <w:tc>
          <w:tcPr>
            <w:tcW w:w="271" w:type="dxa"/>
          </w:tcPr>
          <w:p w14:paraId="7B55E94B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AD12285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E0545" w14:textId="3A4E54B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97,773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77CFD3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B73760A" w14:textId="77777777" w:rsidR="00DD631B" w:rsidRPr="00404386" w:rsidRDefault="00DD631B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2744EB" w14:textId="293AAFB5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8BC85C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D7CC50D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2A1AE" w14:textId="1ECE5AC4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90" w:rsidRPr="00404386" w14:paraId="432E6A9A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7DEC5F47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70102A11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อาคารพาณิชยกรรม</w:t>
            </w:r>
          </w:p>
        </w:tc>
        <w:tc>
          <w:tcPr>
            <w:tcW w:w="1081" w:type="dxa"/>
            <w:shd w:val="clear" w:color="auto" w:fill="auto"/>
          </w:tcPr>
          <w:p w14:paraId="084678BE" w14:textId="77777777" w:rsidR="00144590" w:rsidRPr="00404386" w:rsidRDefault="00144590" w:rsidP="00A6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D563AD" w14:textId="1292C0FB" w:rsidR="00144590" w:rsidRPr="00404386" w:rsidRDefault="00144590" w:rsidP="00A6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88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173,822</w:t>
            </w:r>
          </w:p>
        </w:tc>
        <w:tc>
          <w:tcPr>
            <w:tcW w:w="271" w:type="dxa"/>
          </w:tcPr>
          <w:p w14:paraId="445DEEC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9FB74F2" w14:textId="77777777" w:rsidR="00144590" w:rsidRPr="00404386" w:rsidRDefault="00144590" w:rsidP="00144590">
            <w:pPr>
              <w:tabs>
                <w:tab w:val="decimal" w:pos="86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81A30" w14:textId="6EC24C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97"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145,398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D1178A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58B9D95" w14:textId="77777777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8AF66" w14:textId="1829286F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A6DB96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6164081" w14:textId="77777777" w:rsidR="00144590" w:rsidRPr="00404386" w:rsidRDefault="00144590" w:rsidP="00144590">
            <w:pPr>
              <w:tabs>
                <w:tab w:val="decimal" w:pos="57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ADF89" w14:textId="0EB5718E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90" w:rsidRPr="00404386" w14:paraId="3FE5FAF5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66BC7BFF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67EDCE9C" w14:textId="22B5E484" w:rsidR="00144590" w:rsidRPr="00404386" w:rsidRDefault="00144590" w:rsidP="00A6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18,406</w:t>
            </w:r>
          </w:p>
        </w:tc>
        <w:tc>
          <w:tcPr>
            <w:tcW w:w="271" w:type="dxa"/>
          </w:tcPr>
          <w:p w14:paraId="291C22D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7728394" w14:textId="4FC3140C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F2E91F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8A1A7D5" w14:textId="05718ECF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18,406</w:t>
            </w:r>
          </w:p>
        </w:tc>
        <w:tc>
          <w:tcPr>
            <w:tcW w:w="271" w:type="dxa"/>
            <w:shd w:val="clear" w:color="auto" w:fill="auto"/>
          </w:tcPr>
          <w:p w14:paraId="6CB09C0C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E5F7A5C" w14:textId="3E159DB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90" w:rsidRPr="00404386" w14:paraId="670180EC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4D9532E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1" w:type="dxa"/>
            <w:shd w:val="clear" w:color="auto" w:fill="auto"/>
          </w:tcPr>
          <w:p w14:paraId="5059052B" w14:textId="6FAEB0DA" w:rsidR="00144590" w:rsidRPr="00404386" w:rsidRDefault="00144590" w:rsidP="00A6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1" w:type="dxa"/>
          </w:tcPr>
          <w:p w14:paraId="02282D6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A624F4F" w14:textId="29EB5FF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8897ED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DD2DEBC" w14:textId="0437A175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DB79EB9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8510389" w14:textId="6670EC3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90" w:rsidRPr="00404386" w14:paraId="40A84F59" w14:textId="77777777" w:rsidTr="00383D75">
        <w:trPr>
          <w:gridAfter w:val="1"/>
          <w:wAfter w:w="6" w:type="dxa"/>
        </w:trPr>
        <w:tc>
          <w:tcPr>
            <w:tcW w:w="4047" w:type="dxa"/>
          </w:tcPr>
          <w:p w14:paraId="3E606328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จำหน่ายอุปกรณ์</w:t>
            </w:r>
          </w:p>
        </w:tc>
        <w:tc>
          <w:tcPr>
            <w:tcW w:w="1081" w:type="dxa"/>
            <w:shd w:val="clear" w:color="auto" w:fill="auto"/>
          </w:tcPr>
          <w:p w14:paraId="12C8BCB7" w14:textId="3980F190" w:rsidR="00144590" w:rsidRPr="00404386" w:rsidRDefault="00144590" w:rsidP="00A6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9FC8163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6FC82B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02E7DF8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2A35960" w14:textId="70F35871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FA8A04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318921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90" w:rsidRPr="00404386" w14:paraId="4574819E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FBBDBFD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24F35539" w14:textId="37DC9251" w:rsidR="00144590" w:rsidRPr="00404386" w:rsidRDefault="00144590" w:rsidP="00A6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412,108</w:t>
            </w:r>
          </w:p>
        </w:tc>
        <w:tc>
          <w:tcPr>
            <w:tcW w:w="271" w:type="dxa"/>
          </w:tcPr>
          <w:p w14:paraId="26193D28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14BEC04" w14:textId="28ACDEC6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215,823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8AA300B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01E0A0" w14:textId="63285500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375,110</w:t>
            </w:r>
          </w:p>
        </w:tc>
        <w:tc>
          <w:tcPr>
            <w:tcW w:w="271" w:type="dxa"/>
            <w:shd w:val="clear" w:color="auto" w:fill="auto"/>
          </w:tcPr>
          <w:p w14:paraId="171330AC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63EE217" w14:textId="094FF661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4B1E8F" w:rsidRPr="00404386" w14:paraId="732F54A6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3A1A8DC" w14:textId="77777777" w:rsidR="004B1E8F" w:rsidRPr="00404386" w:rsidRDefault="004B1E8F" w:rsidP="004B1E8F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1BD806A5" w14:textId="455BDC3F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  <w:tc>
          <w:tcPr>
            <w:tcW w:w="271" w:type="dxa"/>
          </w:tcPr>
          <w:p w14:paraId="4983B232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C58023A" w14:textId="5BAB9A5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3,527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75A51A6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EFB1A55" w14:textId="653167FD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2DFE3B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97EDE9F" w14:textId="5AF3101A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E8F" w:rsidRPr="00404386" w14:paraId="0C1585B0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9CF4ACE" w14:textId="77777777" w:rsidR="004B1E8F" w:rsidRPr="00404386" w:rsidRDefault="004B1E8F" w:rsidP="004B1E8F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2075AD42" w14:textId="753ABB64" w:rsidR="004B1E8F" w:rsidRPr="00404386" w:rsidRDefault="00892974" w:rsidP="0089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1" w:type="dxa"/>
          </w:tcPr>
          <w:p w14:paraId="5D849085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1A92C76" w14:textId="39BDA829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717,926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21B8529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D024A6" w14:textId="4E8EC8D2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1ADB56" w14:textId="77777777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15D1C5B" w14:textId="763B45E3" w:rsidR="004B1E8F" w:rsidRPr="00404386" w:rsidRDefault="004B1E8F" w:rsidP="004B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10,657</w:t>
            </w:r>
          </w:p>
        </w:tc>
      </w:tr>
      <w:tr w:rsidR="00144590" w:rsidRPr="00404386" w14:paraId="057F4EB9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0B65C66" w14:textId="5812E3A9" w:rsidR="00144590" w:rsidRPr="00404386" w:rsidRDefault="00D87B15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5F037604" w14:textId="01A0BEC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1" w:type="dxa"/>
          </w:tcPr>
          <w:p w14:paraId="22D363CD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2A87BFA" w14:textId="5AF51358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1,387,132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4A8EAC1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F42CC26" w14:textId="617BCEBB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09EA61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155D954" w14:textId="584FFC86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90" w:rsidRPr="00404386" w14:paraId="78157527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FFBD590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7B3CE4A7" w14:textId="53CB18CA" w:rsidR="00144590" w:rsidRPr="00404386" w:rsidRDefault="00D43AE1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D51D41" w:rsidRPr="00404386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71" w:type="dxa"/>
          </w:tcPr>
          <w:p w14:paraId="6A1CD7D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F9273EE" w14:textId="0F9789A8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38,454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0765D35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7E29BE3" w14:textId="312B334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8,627</w:t>
            </w:r>
          </w:p>
        </w:tc>
        <w:tc>
          <w:tcPr>
            <w:tcW w:w="271" w:type="dxa"/>
            <w:shd w:val="clear" w:color="auto" w:fill="auto"/>
          </w:tcPr>
          <w:p w14:paraId="0B8320F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0939059" w14:textId="5E4D138B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12,0</w:t>
            </w:r>
            <w:r w:rsidR="0012449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144590" w:rsidRPr="00404386" w14:paraId="37754D33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6A3C5CAA" w14:textId="77777777" w:rsidR="00144590" w:rsidRPr="00404386" w:rsidRDefault="00144590" w:rsidP="00144590">
            <w:pPr>
              <w:spacing w:line="233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shd w:val="clear" w:color="auto" w:fill="auto"/>
          </w:tcPr>
          <w:p w14:paraId="28BBDD92" w14:textId="7B81FD98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71" w:type="dxa"/>
          </w:tcPr>
          <w:p w14:paraId="4A2FEE8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BDE6545" w14:textId="30A35831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4,438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DDFD2B3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EA2CD34" w14:textId="7BD06C64" w:rsidR="00144590" w:rsidRPr="00404386" w:rsidRDefault="00144590" w:rsidP="00DD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6A73C3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8BE4BF7" w14:textId="56A05CD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B2B1D3C" w14:textId="77777777" w:rsidR="007E6925" w:rsidRDefault="007E6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50388D" w14:textId="03FA7A1B" w:rsidR="00355993" w:rsidRPr="00404386" w:rsidRDefault="00355993" w:rsidP="00825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404386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77B8A"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="00202EA2" w:rsidRPr="00404386">
        <w:rPr>
          <w:rFonts w:ascii="Angsana New" w:hAnsi="Angsana New"/>
          <w:sz w:val="30"/>
          <w:szCs w:val="30"/>
          <w:cs/>
        </w:rPr>
        <w:t xml:space="preserve"> </w:t>
      </w:r>
      <w:r w:rsidR="001664BD" w:rsidRPr="00404386">
        <w:rPr>
          <w:rFonts w:ascii="Angsana New" w:hAnsi="Angsana New"/>
          <w:sz w:val="30"/>
          <w:szCs w:val="30"/>
        </w:rPr>
        <w:t>25</w:t>
      </w:r>
      <w:r w:rsidR="00F505FA" w:rsidRPr="00404386">
        <w:rPr>
          <w:rFonts w:ascii="Angsana New" w:hAnsi="Angsana New"/>
          <w:sz w:val="30"/>
          <w:szCs w:val="30"/>
        </w:rPr>
        <w:t>6</w:t>
      </w:r>
      <w:r w:rsidR="00311EB0" w:rsidRPr="00404386">
        <w:rPr>
          <w:rFonts w:ascii="Angsana New" w:hAnsi="Angsana New"/>
          <w:sz w:val="30"/>
          <w:szCs w:val="30"/>
        </w:rPr>
        <w:t>2</w:t>
      </w:r>
      <w:r w:rsidR="00202EA2" w:rsidRPr="00404386">
        <w:rPr>
          <w:rFonts w:ascii="Angsana New" w:hAnsi="Angsana New"/>
          <w:sz w:val="30"/>
          <w:szCs w:val="30"/>
          <w:cs/>
        </w:rPr>
        <w:t xml:space="preserve"> และ 31 </w:t>
      </w:r>
      <w:r w:rsidR="00C22F29" w:rsidRPr="00404386">
        <w:rPr>
          <w:rFonts w:ascii="Angsana New" w:hAnsi="Angsana New"/>
          <w:sz w:val="30"/>
          <w:szCs w:val="30"/>
          <w:cs/>
        </w:rPr>
        <w:t>ธันวาคม</w:t>
      </w:r>
      <w:r w:rsidR="001B14DE" w:rsidRPr="00404386">
        <w:rPr>
          <w:rFonts w:ascii="Angsana New" w:hAnsi="Angsana New"/>
          <w:sz w:val="30"/>
          <w:szCs w:val="30"/>
          <w:cs/>
        </w:rPr>
        <w:t xml:space="preserve"> </w:t>
      </w:r>
      <w:r w:rsidR="001664BD" w:rsidRPr="00404386">
        <w:rPr>
          <w:rFonts w:ascii="Angsana New" w:hAnsi="Angsana New"/>
          <w:sz w:val="30"/>
          <w:szCs w:val="30"/>
        </w:rPr>
        <w:t>25</w:t>
      </w:r>
      <w:r w:rsidR="00311EB0" w:rsidRPr="00404386">
        <w:rPr>
          <w:rFonts w:ascii="Angsana New" w:hAnsi="Angsana New"/>
          <w:sz w:val="30"/>
          <w:szCs w:val="30"/>
        </w:rPr>
        <w:t>61</w:t>
      </w:r>
      <w:r w:rsidR="00C22F29"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มีดังนี้</w:t>
      </w:r>
    </w:p>
    <w:p w14:paraId="2A962E0C" w14:textId="77777777" w:rsidR="005B2070" w:rsidRPr="00404386" w:rsidRDefault="005B2070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3" w:lineRule="auto"/>
        <w:ind w:firstLine="567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101"/>
        <w:gridCol w:w="275"/>
        <w:gridCol w:w="1285"/>
        <w:gridCol w:w="296"/>
        <w:gridCol w:w="9"/>
        <w:gridCol w:w="1069"/>
        <w:gridCol w:w="9"/>
        <w:gridCol w:w="286"/>
        <w:gridCol w:w="9"/>
        <w:gridCol w:w="1076"/>
      </w:tblGrid>
      <w:tr w:rsidR="005B2070" w:rsidRPr="00404386" w14:paraId="7F117F1B" w14:textId="77777777" w:rsidTr="00144590">
        <w:tc>
          <w:tcPr>
            <w:tcW w:w="3945" w:type="dxa"/>
          </w:tcPr>
          <w:p w14:paraId="5E715E5F" w14:textId="77777777" w:rsidR="005B2070" w:rsidRPr="00404386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61" w:type="dxa"/>
            <w:gridSpan w:val="3"/>
          </w:tcPr>
          <w:p w14:paraId="3E3E3E73" w14:textId="77777777" w:rsidR="005B2070" w:rsidRPr="00404386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" w:type="dxa"/>
          </w:tcPr>
          <w:p w14:paraId="74EE96BE" w14:textId="77777777" w:rsidR="005B2070" w:rsidRPr="00404386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8" w:type="dxa"/>
            <w:gridSpan w:val="6"/>
          </w:tcPr>
          <w:p w14:paraId="0019F67B" w14:textId="77777777" w:rsidR="005B2070" w:rsidRPr="00404386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A03" w:rsidRPr="00404386" w14:paraId="5C845BE4" w14:textId="77777777" w:rsidTr="00144590">
        <w:tc>
          <w:tcPr>
            <w:tcW w:w="3945" w:type="dxa"/>
          </w:tcPr>
          <w:p w14:paraId="5D463860" w14:textId="77777777" w:rsidR="00A73A03" w:rsidRPr="00404386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69EDB561" w14:textId="591255D7" w:rsidR="00A73A03" w:rsidRPr="00404386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  <w:vAlign w:val="center"/>
          </w:tcPr>
          <w:p w14:paraId="5F5449C4" w14:textId="77777777" w:rsidR="00A73A03" w:rsidRPr="00404386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5" w:type="dxa"/>
          </w:tcPr>
          <w:p w14:paraId="3F9EC3E3" w14:textId="77777777" w:rsidR="00A73A03" w:rsidRPr="00404386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A73A03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6" w:type="dxa"/>
          </w:tcPr>
          <w:p w14:paraId="48CDB395" w14:textId="77777777" w:rsidR="00A73A03" w:rsidRPr="00404386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</w:tcPr>
          <w:p w14:paraId="166F25FC" w14:textId="12BCABBB" w:rsidR="00A73A03" w:rsidRPr="00404386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4110F9A2" w14:textId="77777777" w:rsidR="00A73A03" w:rsidRPr="00404386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43458176" w14:textId="77777777" w:rsidR="00A73A03" w:rsidRPr="00404386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A73A03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73A03" w:rsidRPr="00404386" w14:paraId="1134D3C7" w14:textId="77777777" w:rsidTr="00144590">
        <w:tc>
          <w:tcPr>
            <w:tcW w:w="3945" w:type="dxa"/>
          </w:tcPr>
          <w:p w14:paraId="5CC6135E" w14:textId="77777777" w:rsidR="00A73A03" w:rsidRPr="00404386" w:rsidRDefault="00A73A03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E1D950" w14:textId="77777777" w:rsidR="00A73A03" w:rsidRPr="00404386" w:rsidRDefault="00311EB0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vAlign w:val="center"/>
          </w:tcPr>
          <w:p w14:paraId="345A9593" w14:textId="77777777" w:rsidR="00A73A03" w:rsidRPr="00404386" w:rsidRDefault="00A73A03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5" w:type="dxa"/>
          </w:tcPr>
          <w:p w14:paraId="1228F522" w14:textId="77777777" w:rsidR="00A73A03" w:rsidRPr="00404386" w:rsidRDefault="00311EB0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6" w:type="dxa"/>
          </w:tcPr>
          <w:p w14:paraId="4850CCD4" w14:textId="77777777" w:rsidR="00A73A03" w:rsidRPr="00404386" w:rsidRDefault="00A73A03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</w:tcPr>
          <w:p w14:paraId="5ECEB2B0" w14:textId="77777777" w:rsidR="00A73A03" w:rsidRPr="00404386" w:rsidRDefault="00311EB0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3AA9E354" w14:textId="77777777" w:rsidR="00A73A03" w:rsidRPr="00404386" w:rsidRDefault="00A73A03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2282DBBE" w14:textId="77777777" w:rsidR="00A73A03" w:rsidRPr="00404386" w:rsidRDefault="00311EB0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2D7C" w:rsidRPr="00404386" w14:paraId="7B794C9C" w14:textId="77777777" w:rsidTr="00144590">
        <w:tc>
          <w:tcPr>
            <w:tcW w:w="3945" w:type="dxa"/>
          </w:tcPr>
          <w:p w14:paraId="32AD4545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4748F3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5C666CD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76275C0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174C3832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21489F0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48FCA9BC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0085A34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3A03" w:rsidRPr="00404386" w14:paraId="0E3399D4" w14:textId="77777777" w:rsidTr="0014459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5" w:type="dxa"/>
          </w:tcPr>
          <w:p w14:paraId="777D0710" w14:textId="77777777" w:rsidR="00A73A03" w:rsidRPr="00404386" w:rsidRDefault="00A73A03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10"/>
            <w:tcBorders>
              <w:top w:val="nil"/>
              <w:bottom w:val="nil"/>
            </w:tcBorders>
            <w:vAlign w:val="bottom"/>
          </w:tcPr>
          <w:p w14:paraId="1284DD89" w14:textId="77777777" w:rsidR="00A73A03" w:rsidRPr="00404386" w:rsidRDefault="00A73A03" w:rsidP="00D8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4590" w:rsidRPr="00404386" w14:paraId="33815B6B" w14:textId="77777777" w:rsidTr="0014459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45" w:type="dxa"/>
            <w:tcBorders>
              <w:top w:val="nil"/>
              <w:bottom w:val="nil"/>
            </w:tcBorders>
          </w:tcPr>
          <w:p w14:paraId="6CA1114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A2205D9" w14:textId="1601889D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29,778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0647434E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bottom w:val="double" w:sz="4" w:space="0" w:color="auto"/>
            </w:tcBorders>
          </w:tcPr>
          <w:p w14:paraId="76EDC958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49,019</w:t>
            </w:r>
          </w:p>
        </w:tc>
        <w:tc>
          <w:tcPr>
            <w:tcW w:w="305" w:type="dxa"/>
            <w:gridSpan w:val="2"/>
            <w:tcBorders>
              <w:top w:val="nil"/>
              <w:bottom w:val="nil"/>
            </w:tcBorders>
          </w:tcPr>
          <w:p w14:paraId="1B523626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F408FA" w14:textId="32D3EB7A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1C09290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</w:tcPr>
          <w:p w14:paraId="2676B819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9B860D" w14:textId="77777777" w:rsidR="00D87B15" w:rsidRPr="00DC2B2F" w:rsidRDefault="00D87B15" w:rsidP="00D8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11F7BB8E" w14:textId="45D53868" w:rsidR="00FE67EC" w:rsidRDefault="00685487" w:rsidP="00D8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กลุ่มบริษัทได้รับชำระจากลูกหนี้การค้ากิจการที่เกี่ยวข้องกันภายหลังวันที่ </w:t>
      </w:r>
      <w:r w:rsidR="00577B8A" w:rsidRPr="00404386">
        <w:rPr>
          <w:rFonts w:ascii="Angsana New" w:hAnsi="Angsana New"/>
          <w:spacing w:val="-6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F37DB" w:rsidRPr="00404386">
        <w:rPr>
          <w:rFonts w:ascii="Angsana New" w:hAnsi="Angsana New"/>
          <w:spacing w:val="-6"/>
          <w:sz w:val="30"/>
          <w:szCs w:val="30"/>
        </w:rPr>
        <w:t>2562</w:t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 เป็นจำนว</w:t>
      </w:r>
      <w:r w:rsidR="00B315A9"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น </w:t>
      </w:r>
      <w:r w:rsidR="001436B2" w:rsidRPr="00404386">
        <w:rPr>
          <w:rFonts w:ascii="Angsana New" w:hAnsi="Angsana New"/>
          <w:spacing w:val="-6"/>
          <w:sz w:val="30"/>
          <w:szCs w:val="30"/>
        </w:rPr>
        <w:t>6.18</w:t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1FE1B604" w14:textId="77777777" w:rsidR="00DC2B2F" w:rsidRPr="00DC2B2F" w:rsidRDefault="00DC2B2F" w:rsidP="00D8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7"/>
        <w:gridCol w:w="295"/>
        <w:gridCol w:w="1280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5B2070" w:rsidRPr="00404386" w14:paraId="0FA048DF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069F0079" w14:textId="77777777" w:rsidR="005B2070" w:rsidRPr="00404386" w:rsidRDefault="005B2070" w:rsidP="00A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52" w:type="dxa"/>
            <w:gridSpan w:val="3"/>
          </w:tcPr>
          <w:p w14:paraId="1CE1CD58" w14:textId="77777777" w:rsidR="005B2070" w:rsidRPr="00404386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1D8F62F7" w14:textId="77777777" w:rsidR="005B2070" w:rsidRPr="00404386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20D467D6" w14:textId="77777777" w:rsidR="005B2070" w:rsidRPr="00404386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EB0" w:rsidRPr="00404386" w14:paraId="37922494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13185B78" w14:textId="77777777" w:rsidR="00311EB0" w:rsidRPr="00404386" w:rsidRDefault="00311EB0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879D6DF" w14:textId="6CCB4465" w:rsidR="00311EB0" w:rsidRPr="00404386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6534FF67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3D36FCD1" w14:textId="77777777" w:rsidR="00311EB0" w:rsidRPr="00404386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311EB0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018DB512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34683088" w14:textId="5845F7B3" w:rsidR="00311EB0" w:rsidRPr="00404386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1C1AA5B4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4553B6A1" w14:textId="77777777" w:rsidR="00311EB0" w:rsidRPr="00404386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311EB0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1EB0" w:rsidRPr="00404386" w14:paraId="3BA6607A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7C921B14" w14:textId="77777777" w:rsidR="00311EB0" w:rsidRPr="00404386" w:rsidRDefault="00311EB0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C25BBE4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1EA5C36A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58468C14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2578BB8D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23BFD35C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111C40AC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03E9CE92" w14:textId="77777777" w:rsidR="00311EB0" w:rsidRPr="00404386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2D7C" w:rsidRPr="00404386" w14:paraId="2E526F94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78CFECF4" w14:textId="77777777" w:rsidR="00672D7C" w:rsidRPr="00404386" w:rsidRDefault="00672D7C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BC2352A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447E7515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25E84E4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3F1CE5A3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2A26AA4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3BE1F9E8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673D1B6F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3A03" w:rsidRPr="00404386" w14:paraId="36FFC5F7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3" w:type="dxa"/>
          </w:tcPr>
          <w:p w14:paraId="2B8F5D14" w14:textId="77777777" w:rsidR="00A73A03" w:rsidRPr="00404386" w:rsidRDefault="00A73A03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10"/>
            <w:tcBorders>
              <w:bottom w:val="nil"/>
            </w:tcBorders>
            <w:vAlign w:val="bottom"/>
          </w:tcPr>
          <w:p w14:paraId="35F299B7" w14:textId="77777777" w:rsidR="00A73A03" w:rsidRPr="00404386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4590" w:rsidRPr="00404386" w14:paraId="33987839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0D5A6F5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676A" w14:textId="4380AE3E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D254A6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AA4967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DBB9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2273C" w14:textId="39A86D95" w:rsidR="00144590" w:rsidRPr="00404386" w:rsidRDefault="00120C61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410,545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7F60D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70E9C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345,137</w:t>
            </w:r>
          </w:p>
        </w:tc>
      </w:tr>
      <w:tr w:rsidR="00144590" w:rsidRPr="00404386" w14:paraId="2796A668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B48FEC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394A7" w14:textId="3CB2D442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19</w:t>
            </w:r>
            <w:r w:rsidR="00D51D41" w:rsidRPr="00404386">
              <w:rPr>
                <w:rFonts w:ascii="Angsana New" w:hAnsi="Angsana New"/>
                <w:sz w:val="30"/>
                <w:szCs w:val="30"/>
              </w:rPr>
              <w:t>8</w:t>
            </w:r>
            <w:r w:rsidRPr="00404386">
              <w:rPr>
                <w:rFonts w:ascii="Angsana New" w:hAnsi="Angsana New"/>
                <w:sz w:val="30"/>
                <w:szCs w:val="30"/>
              </w:rPr>
              <w:t>,</w:t>
            </w:r>
            <w:r w:rsidR="00D51D41" w:rsidRPr="00404386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194A9B85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CF06A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552,604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00E1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869CF" w14:textId="7E0D823A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64,744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FF68D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25C9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20,558</w:t>
            </w:r>
          </w:p>
        </w:tc>
      </w:tr>
      <w:tr w:rsidR="00144590" w:rsidRPr="00404386" w14:paraId="169E3FA3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97ABB5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731250" w14:textId="267D22F4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D51D41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1D41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5D9268FE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2C19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552,604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AD970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546E03" w14:textId="51FE841A" w:rsidR="00144590" w:rsidRPr="00404386" w:rsidRDefault="00120C61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475,289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D3823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F88C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365,695</w:t>
            </w:r>
          </w:p>
        </w:tc>
      </w:tr>
    </w:tbl>
    <w:p w14:paraId="4FFC1CCA" w14:textId="77777777" w:rsidR="00DC5DA5" w:rsidRPr="00DC2B2F" w:rsidRDefault="00DC5DA5" w:rsidP="00DC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5E963A7" w14:textId="420B0E7F" w:rsidR="002C6917" w:rsidRPr="00404386" w:rsidRDefault="00685487" w:rsidP="00DC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กลุ่มบริษัทได้รับชำระจากลูกหนี้อื่นกิจการที่เกี่ยวข้องภายหลังวันที่ </w:t>
      </w:r>
      <w:r w:rsidR="008E3711"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="00CF37DB" w:rsidRPr="00404386">
        <w:rPr>
          <w:rFonts w:ascii="Angsana New" w:hAnsi="Angsana New"/>
          <w:sz w:val="30"/>
          <w:szCs w:val="30"/>
        </w:rPr>
        <w:t>2562</w:t>
      </w:r>
      <w:r w:rsidRPr="00404386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A80652">
        <w:rPr>
          <w:rFonts w:ascii="Angsana New" w:hAnsi="Angsana New"/>
          <w:sz w:val="30"/>
          <w:szCs w:val="30"/>
        </w:rPr>
        <w:t>35.35</w:t>
      </w:r>
      <w:r w:rsidRPr="0040438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5A68C9B" w14:textId="24529B23" w:rsidR="00BB19C8" w:rsidRPr="00DC2B2F" w:rsidRDefault="00BB1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7"/>
        <w:gridCol w:w="295"/>
        <w:gridCol w:w="1280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7654DB" w:rsidRPr="00404386" w14:paraId="765036F1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70BB89FB" w14:textId="77777777" w:rsidR="007654DB" w:rsidRPr="00404386" w:rsidRDefault="007654DB" w:rsidP="002F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ินทรัพย์หมุนเวียนอื่น </w:t>
            </w: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กิจการที่</w:t>
            </w:r>
            <w:r w:rsidR="00D955C0"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เกี่ยวข้องกัน</w:t>
            </w:r>
            <w:r w:rsidR="002D40F0"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</w:t>
            </w:r>
          </w:p>
        </w:tc>
        <w:tc>
          <w:tcPr>
            <w:tcW w:w="2652" w:type="dxa"/>
            <w:gridSpan w:val="3"/>
          </w:tcPr>
          <w:p w14:paraId="65A95DD0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2D80E9AD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45916804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4DB" w:rsidRPr="00404386" w14:paraId="3682EB9E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7E58C56A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E9A7C1A" w14:textId="581AEAD8" w:rsidR="007654DB" w:rsidRPr="00404386" w:rsidRDefault="008E3711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7797D060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1621F866" w14:textId="77777777" w:rsidR="007654DB" w:rsidRPr="00404386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7654DB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30432EE8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1C6B498F" w14:textId="530756E1" w:rsidR="007654DB" w:rsidRPr="00404386" w:rsidRDefault="008E3711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5AF1AD2B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048D29A2" w14:textId="77777777" w:rsidR="007654DB" w:rsidRPr="00404386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7654DB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654DB" w:rsidRPr="00404386" w14:paraId="39E948F5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5795D5FA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3EBFE6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4454997F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7C9166CA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7121426D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23FE30EE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69A7F280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B0F02BF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2D7C" w:rsidRPr="00404386" w14:paraId="2BBF4FD0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45A0A450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ECC6B94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4347D06D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3513C043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51C39BF0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842189C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7AB6EB04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662EA31" w14:textId="77777777" w:rsidR="00672D7C" w:rsidRPr="00404386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54DB" w:rsidRPr="00404386" w14:paraId="29832A0C" w14:textId="77777777" w:rsidTr="002C691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3" w:type="dxa"/>
          </w:tcPr>
          <w:p w14:paraId="6565BB9F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10"/>
            <w:tcBorders>
              <w:top w:val="nil"/>
              <w:bottom w:val="nil"/>
            </w:tcBorders>
            <w:vAlign w:val="bottom"/>
          </w:tcPr>
          <w:p w14:paraId="0ADBB388" w14:textId="77777777" w:rsidR="007654DB" w:rsidRPr="00404386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4590" w:rsidRPr="00404386" w14:paraId="332D17E2" w14:textId="77777777" w:rsidTr="002C691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bottom w:val="nil"/>
            </w:tcBorders>
          </w:tcPr>
          <w:p w14:paraId="27F0C655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AF578A7" w14:textId="64391740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3,3</w:t>
            </w:r>
            <w:r w:rsidR="007071E8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6228D5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bottom w:val="double" w:sz="4" w:space="0" w:color="auto"/>
            </w:tcBorders>
          </w:tcPr>
          <w:p w14:paraId="469500F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163,367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5D52228C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043E82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44DEDF69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352DA559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3F9F6B1" w14:textId="280FC43A" w:rsidR="00AA4861" w:rsidRPr="00404386" w:rsidRDefault="00AA4861" w:rsidP="00DD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E787768" w14:textId="77777777" w:rsidR="00DC2B2F" w:rsidRDefault="00DC2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779C9FB" w14:textId="31106ED4" w:rsidR="003A5564" w:rsidRPr="00404386" w:rsidRDefault="00E731F0" w:rsidP="00DD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Pr="00404386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404386">
        <w:rPr>
          <w:rFonts w:ascii="Angsana New" w:hAnsi="Angsana New"/>
          <w:sz w:val="30"/>
          <w:szCs w:val="30"/>
          <w:cs/>
        </w:rPr>
        <w:t>สำหรับงวด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>256</w:t>
      </w:r>
      <w:r w:rsidRPr="00404386">
        <w:rPr>
          <w:rFonts w:ascii="Angsana New" w:hAnsi="Angsana New" w:hint="cs"/>
          <w:sz w:val="30"/>
          <w:szCs w:val="30"/>
          <w:cs/>
        </w:rPr>
        <w:t>2</w:t>
      </w:r>
      <w:r w:rsidRPr="00404386">
        <w:rPr>
          <w:rFonts w:ascii="Angsana New" w:hAnsi="Angsana New"/>
          <w:sz w:val="30"/>
          <w:szCs w:val="30"/>
          <w:cs/>
        </w:rPr>
        <w:t xml:space="preserve"> มีดังนี้  </w:t>
      </w:r>
    </w:p>
    <w:p w14:paraId="66466851" w14:textId="77777777" w:rsidR="00212EF2" w:rsidRPr="00404386" w:rsidRDefault="00212EF2" w:rsidP="00DD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973"/>
        <w:gridCol w:w="236"/>
        <w:gridCol w:w="969"/>
        <w:gridCol w:w="236"/>
        <w:gridCol w:w="1051"/>
        <w:gridCol w:w="236"/>
        <w:gridCol w:w="944"/>
        <w:gridCol w:w="270"/>
        <w:gridCol w:w="944"/>
        <w:gridCol w:w="236"/>
        <w:gridCol w:w="977"/>
      </w:tblGrid>
      <w:tr w:rsidR="003A5564" w:rsidRPr="00404386" w14:paraId="40B6722A" w14:textId="77777777" w:rsidTr="000B2A50">
        <w:trPr>
          <w:tblHeader/>
        </w:trPr>
        <w:tc>
          <w:tcPr>
            <w:tcW w:w="2340" w:type="dxa"/>
            <w:vAlign w:val="bottom"/>
          </w:tcPr>
          <w:p w14:paraId="361CC5DD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  <w:hideMark/>
          </w:tcPr>
          <w:p w14:paraId="08DF9258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FDF265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7"/>
            <w:shd w:val="clear" w:color="auto" w:fill="auto"/>
            <w:vAlign w:val="bottom"/>
            <w:hideMark/>
          </w:tcPr>
          <w:p w14:paraId="4048B78D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6101" w:rsidRPr="00404386" w14:paraId="01B3CA2B" w14:textId="77777777" w:rsidTr="000B2A5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2469C36" w14:textId="77777777" w:rsidR="00F5301C" w:rsidRPr="00404386" w:rsidRDefault="00F778D1" w:rsidP="00F5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E87804"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กู้ยืมระยะสั้นแก่</w:t>
            </w:r>
          </w:p>
          <w:p w14:paraId="59E38D1F" w14:textId="77777777" w:rsidR="003A5564" w:rsidRPr="00404386" w:rsidRDefault="00F5301C" w:rsidP="00F5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778D1"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  <w:hideMark/>
          </w:tcPr>
          <w:p w14:paraId="09A9BF5F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1F6292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F156AAE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  <w:hideMark/>
          </w:tcPr>
          <w:p w14:paraId="53AA87C7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27ACB7" w14:textId="3DCF029E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D19D701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0359F1C5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C9CD315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75A8F2B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</w:tcPr>
          <w:p w14:paraId="0833237D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CE53519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</w:tcPr>
          <w:p w14:paraId="7032CCE2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EADAE8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37DCEA32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11159EE" w14:textId="3A8A93D0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76101" w:rsidRPr="00404386" w14:paraId="76A4895F" w14:textId="77777777" w:rsidTr="000B2A50">
        <w:trPr>
          <w:tblHeader/>
        </w:trPr>
        <w:tc>
          <w:tcPr>
            <w:tcW w:w="2340" w:type="dxa"/>
            <w:vAlign w:val="bottom"/>
          </w:tcPr>
          <w:p w14:paraId="695F8AC4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115B756C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CB47025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313F3952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6186DE9F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0E175FD1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1C3978A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  <w:hideMark/>
          </w:tcPr>
          <w:p w14:paraId="37994EF8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0F773EAA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  <w:hideMark/>
          </w:tcPr>
          <w:p w14:paraId="6CABA691" w14:textId="77777777" w:rsidR="003A5564" w:rsidRPr="00404386" w:rsidRDefault="003A5564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0220C54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053FAB8A" w14:textId="77777777" w:rsidR="003A5564" w:rsidRPr="00404386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F778D1" w:rsidRPr="00404386" w14:paraId="222A79C3" w14:textId="77777777" w:rsidTr="000B2A50">
        <w:trPr>
          <w:tblHeader/>
        </w:trPr>
        <w:tc>
          <w:tcPr>
            <w:tcW w:w="2340" w:type="dxa"/>
            <w:vAlign w:val="bottom"/>
          </w:tcPr>
          <w:p w14:paraId="21370337" w14:textId="77777777" w:rsidR="00F778D1" w:rsidRPr="00404386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</w:tcPr>
          <w:p w14:paraId="568318A4" w14:textId="77777777" w:rsidR="00F778D1" w:rsidRPr="00404386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7E55263D" w14:textId="77777777" w:rsidR="00F778D1" w:rsidRPr="00404386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7"/>
            <w:vAlign w:val="bottom"/>
          </w:tcPr>
          <w:p w14:paraId="23A8EA1F" w14:textId="77777777" w:rsidR="00F778D1" w:rsidRPr="00404386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61651A"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6101" w:rsidRPr="00404386" w14:paraId="16997D18" w14:textId="77777777" w:rsidTr="000B2A50">
        <w:tc>
          <w:tcPr>
            <w:tcW w:w="2340" w:type="dxa"/>
            <w:hideMark/>
          </w:tcPr>
          <w:p w14:paraId="528DE0CA" w14:textId="77777777" w:rsidR="00EF16FC" w:rsidRPr="00404386" w:rsidRDefault="00F04260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</w:t>
            </w:r>
          </w:p>
        </w:tc>
        <w:tc>
          <w:tcPr>
            <w:tcW w:w="992" w:type="dxa"/>
            <w:hideMark/>
          </w:tcPr>
          <w:p w14:paraId="27F59301" w14:textId="77777777" w:rsidR="00EF16FC" w:rsidRPr="00404386" w:rsidRDefault="00800BA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4.3</w:t>
            </w:r>
          </w:p>
        </w:tc>
        <w:tc>
          <w:tcPr>
            <w:tcW w:w="236" w:type="dxa"/>
          </w:tcPr>
          <w:p w14:paraId="13155D3D" w14:textId="77777777" w:rsidR="00EF16FC" w:rsidRPr="00404386" w:rsidRDefault="00EF16FC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hideMark/>
          </w:tcPr>
          <w:p w14:paraId="35A6B8C4" w14:textId="77777777" w:rsidR="00EF16FC" w:rsidRPr="00404386" w:rsidRDefault="0061651A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AF53E" w14:textId="77777777" w:rsidR="00EF16FC" w:rsidRPr="00404386" w:rsidRDefault="00EF16FC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76F34A6" w14:textId="77777777" w:rsidR="00EF16FC" w:rsidRPr="00404386" w:rsidRDefault="00A0162E" w:rsidP="0061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61651A"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,580</w:t>
            </w:r>
          </w:p>
        </w:tc>
        <w:tc>
          <w:tcPr>
            <w:tcW w:w="236" w:type="dxa"/>
          </w:tcPr>
          <w:p w14:paraId="40439813" w14:textId="77777777" w:rsidR="00EF16FC" w:rsidRPr="00404386" w:rsidRDefault="00EF16FC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C2DED96" w14:textId="77777777" w:rsidR="00EF16FC" w:rsidRPr="00404386" w:rsidRDefault="00421949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90087C9" w14:textId="77777777" w:rsidR="00EF16FC" w:rsidRPr="00404386" w:rsidRDefault="00EF16FC" w:rsidP="00150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465D9E5" w14:textId="77777777" w:rsidR="00EF16FC" w:rsidRPr="00404386" w:rsidRDefault="00421949" w:rsidP="0089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(40</w:t>
            </w:r>
            <w:r w:rsidR="005E4848" w:rsidRPr="004043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04386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5E4848" w:rsidRPr="0040438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43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652905" w14:textId="77777777" w:rsidR="00EF16FC" w:rsidRPr="00404386" w:rsidRDefault="00EF16FC" w:rsidP="0072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7DE35DFC" w14:textId="77777777" w:rsidR="00EF16FC" w:rsidRPr="00404386" w:rsidRDefault="00421949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960C588" w14:textId="77777777" w:rsidR="003A5564" w:rsidRPr="00404386" w:rsidRDefault="003A5564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6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992"/>
        <w:gridCol w:w="236"/>
        <w:gridCol w:w="1072"/>
        <w:gridCol w:w="236"/>
        <w:gridCol w:w="1098"/>
        <w:gridCol w:w="271"/>
        <w:gridCol w:w="1079"/>
        <w:gridCol w:w="236"/>
        <w:gridCol w:w="996"/>
      </w:tblGrid>
      <w:tr w:rsidR="005E4848" w:rsidRPr="00404386" w14:paraId="620565E5" w14:textId="77777777" w:rsidTr="005E4848">
        <w:trPr>
          <w:tblHeader/>
        </w:trPr>
        <w:tc>
          <w:tcPr>
            <w:tcW w:w="2160" w:type="dxa"/>
            <w:vAlign w:val="bottom"/>
          </w:tcPr>
          <w:p w14:paraId="3086B4A5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  <w:hideMark/>
          </w:tcPr>
          <w:p w14:paraId="3ACCE74C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1D221C7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8" w:type="dxa"/>
            <w:gridSpan w:val="7"/>
            <w:shd w:val="clear" w:color="auto" w:fill="auto"/>
            <w:vAlign w:val="bottom"/>
            <w:hideMark/>
          </w:tcPr>
          <w:p w14:paraId="5566C0F5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101" w:rsidRPr="00404386" w14:paraId="71012742" w14:textId="77777777" w:rsidTr="005E484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422FBCE" w14:textId="77777777" w:rsidR="00F5301C" w:rsidRPr="00404386" w:rsidRDefault="00D76101" w:rsidP="00F5301C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left="-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</w:t>
            </w:r>
          </w:p>
          <w:p w14:paraId="4D22B9BE" w14:textId="77777777" w:rsidR="00D76101" w:rsidRPr="00404386" w:rsidRDefault="00F5301C" w:rsidP="00F5301C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76101" w:rsidRPr="004043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  <w:r w:rsidR="004D731A" w:rsidRPr="004043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  <w:r w:rsidR="00D76101" w:rsidRPr="004043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                </w:t>
            </w:r>
            <w:r w:rsidR="00D76101" w:rsidRPr="004043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D76101" w:rsidRPr="004043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vAlign w:val="bottom"/>
            <w:hideMark/>
          </w:tcPr>
          <w:p w14:paraId="483C98CC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7BE9DBA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6B5DDAF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4A0658BE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0874684" w14:textId="719D4615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0A91976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42427FBC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C2B2E29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6F968CB8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DA16706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3FA5EDF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7165712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172103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555A30E7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012EC55" w14:textId="60F1614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76101" w:rsidRPr="00404386" w14:paraId="6018F079" w14:textId="77777777" w:rsidTr="005E4848">
        <w:trPr>
          <w:tblHeader/>
        </w:trPr>
        <w:tc>
          <w:tcPr>
            <w:tcW w:w="2160" w:type="dxa"/>
            <w:vAlign w:val="bottom"/>
          </w:tcPr>
          <w:p w14:paraId="544BF986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1B07C8D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AA6CBCB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1BE508C9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C8ECFED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4DCB86D2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14000A52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6098B212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5CF444EA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22049FD3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6741AD3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4F35DAD5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5E4848" w:rsidRPr="00404386" w14:paraId="76282E15" w14:textId="77777777" w:rsidTr="005E4848">
        <w:trPr>
          <w:tblHeader/>
        </w:trPr>
        <w:tc>
          <w:tcPr>
            <w:tcW w:w="2160" w:type="dxa"/>
            <w:vAlign w:val="bottom"/>
          </w:tcPr>
          <w:p w14:paraId="37CE3CA8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7DF9C5AE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72219D71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0EA1F45C" w14:textId="77777777" w:rsidR="00D76101" w:rsidRPr="00404386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4590" w:rsidRPr="00404386" w14:paraId="00C05BEC" w14:textId="77777777" w:rsidTr="005E4848">
        <w:tc>
          <w:tcPr>
            <w:tcW w:w="2160" w:type="dxa"/>
            <w:hideMark/>
          </w:tcPr>
          <w:p w14:paraId="7E7CD276" w14:textId="06E4583A" w:rsidR="00144590" w:rsidRPr="00404386" w:rsidRDefault="00365B5D" w:rsidP="001445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hideMark/>
          </w:tcPr>
          <w:p w14:paraId="15A2FC5F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4.2</w:t>
            </w:r>
          </w:p>
        </w:tc>
        <w:tc>
          <w:tcPr>
            <w:tcW w:w="236" w:type="dxa"/>
          </w:tcPr>
          <w:p w14:paraId="28B87399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47377911" w14:textId="358B2D3D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 xml:space="preserve">  3.6 - </w:t>
            </w:r>
            <w:r w:rsidRPr="00404386">
              <w:rPr>
                <w:rFonts w:ascii="Angsana New" w:hAnsi="Angsana New" w:cs="Angsana New"/>
                <w:sz w:val="30"/>
                <w:szCs w:val="30"/>
                <w:cs/>
              </w:rPr>
              <w:t>4.2</w:t>
            </w:r>
          </w:p>
        </w:tc>
        <w:tc>
          <w:tcPr>
            <w:tcW w:w="236" w:type="dxa"/>
          </w:tcPr>
          <w:p w14:paraId="362C5BC4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5EC938D5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27,389,836</w:t>
            </w:r>
          </w:p>
        </w:tc>
        <w:tc>
          <w:tcPr>
            <w:tcW w:w="236" w:type="dxa"/>
          </w:tcPr>
          <w:p w14:paraId="689619EB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16D44B4" w14:textId="3278540D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55,489,61</w:t>
            </w:r>
            <w:r w:rsidR="0014610A" w:rsidRPr="0040438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7F1A2A7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F9C4C6" w14:textId="5B2CA01E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(35,751,080)</w:t>
            </w:r>
          </w:p>
        </w:tc>
        <w:tc>
          <w:tcPr>
            <w:tcW w:w="236" w:type="dxa"/>
          </w:tcPr>
          <w:p w14:paraId="47FEAD2E" w14:textId="77777777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1046A1F8" w14:textId="70642624" w:rsidR="00144590" w:rsidRPr="00404386" w:rsidRDefault="00144590" w:rsidP="0014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47,128,368</w:t>
            </w:r>
          </w:p>
        </w:tc>
      </w:tr>
    </w:tbl>
    <w:p w14:paraId="6E932261" w14:textId="77777777" w:rsidR="00D76101" w:rsidRPr="00404386" w:rsidRDefault="00D76101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D76101" w:rsidRPr="00404386" w14:paraId="14B692B7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1D9AE58B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ินทรัพย์ไม่หมุนเวียนอื่น </w:t>
            </w: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="005779D1"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779D1"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53" w:type="dxa"/>
            <w:gridSpan w:val="3"/>
          </w:tcPr>
          <w:p w14:paraId="5A64BFB7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661BAE7D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4F01D789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101" w:rsidRPr="00404386" w14:paraId="03326D19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3B273831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77" w:type="dxa"/>
          </w:tcPr>
          <w:p w14:paraId="6AA3951A" w14:textId="2500D51D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209BF677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1A4AFBEA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49AEFAD4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58D9610B" w14:textId="1183D483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266CCE85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373B90E5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6101" w:rsidRPr="00404386" w14:paraId="62BF497B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40900BA2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11B1E7E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386DB40C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63A0F5F7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3108FB1E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40968770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69D6AFD9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C2501B4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76101" w:rsidRPr="00404386" w14:paraId="003D15B4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5F72CD85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35F5A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7DADD915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16DEF38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417F0319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0A6A20F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53A3FA55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4C76366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6101" w:rsidRPr="00404386" w14:paraId="6EA7281A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4230" w:type="dxa"/>
          </w:tcPr>
          <w:p w14:paraId="42763F1B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4D5FC8CC" w14:textId="77777777" w:rsidR="00D76101" w:rsidRPr="00404386" w:rsidRDefault="00D7610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4590" w:rsidRPr="00404386" w14:paraId="4F41E323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  <w:vAlign w:val="center"/>
          </w:tcPr>
          <w:p w14:paraId="1DBA602A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1207E255" w14:textId="7B1A0E0E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53829DC3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54EB153C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599A7F01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072BE6" w14:textId="25933743" w:rsidR="00144590" w:rsidRPr="00404386" w:rsidRDefault="00120C6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16" w:lineRule="auto"/>
              <w:ind w:right="-3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19,498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092BC490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  <w:vAlign w:val="center"/>
          </w:tcPr>
          <w:p w14:paraId="6F209004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</w:tr>
      <w:tr w:rsidR="00144590" w:rsidRPr="00404386" w14:paraId="080126B9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  <w:vAlign w:val="center"/>
          </w:tcPr>
          <w:p w14:paraId="2DB38EF5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00D4A" w14:textId="319A28B2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6,061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378ACA3E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14:paraId="627D77C0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6,038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0267E8AE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60C36" w14:textId="1F736472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B1F6BE1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F7A75AC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144590" w:rsidRPr="00404386" w14:paraId="40176482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  <w:vAlign w:val="center"/>
          </w:tcPr>
          <w:p w14:paraId="2F373584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CC62B" w14:textId="02180704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6,061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91B48D2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6C57B08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6,038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310D941C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7C478" w14:textId="0C998B39" w:rsidR="00144590" w:rsidRPr="00404386" w:rsidRDefault="00120C61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20,249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C3928AD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A6311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16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8,066</w:t>
            </w:r>
          </w:p>
        </w:tc>
      </w:tr>
      <w:tr w:rsidR="00144590" w:rsidRPr="00404386" w14:paraId="71E72DFE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  <w:vAlign w:val="center"/>
          </w:tcPr>
          <w:p w14:paraId="1ED6CF77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E1BBB5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3BEAE06D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bottom w:val="nil"/>
            </w:tcBorders>
          </w:tcPr>
          <w:p w14:paraId="3CB08EFD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5C6A4E22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446077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16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5B35A792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double" w:sz="4" w:space="0" w:color="auto"/>
              <w:bottom w:val="nil"/>
            </w:tcBorders>
          </w:tcPr>
          <w:p w14:paraId="346A6D12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16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4590" w:rsidRPr="00404386" w14:paraId="5FF6246D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5C77A731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7555E614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7B6880F4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7327FBDC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590" w:rsidRPr="00404386" w14:paraId="297C90AC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00E04D08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F7E0CE" w14:textId="00D6A558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3B7821D1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0AB63236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0AB0E895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3FD760FD" w14:textId="089273F1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44B0A0FA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471C7335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4590" w:rsidRPr="00404386" w14:paraId="6E67BD5C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2AC6D6D9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92D1DCC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42DCE237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2EDF4048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45B1DE00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539E89A7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0413BBD7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0419D75D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4590" w:rsidRPr="00404386" w14:paraId="61B0C788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1CD86391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706FF1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58834837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F7653C0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3977CA90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3A2B9AC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54B9E0A3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79EBAF4B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4590" w:rsidRPr="00404386" w14:paraId="0BCADDB8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4230" w:type="dxa"/>
          </w:tcPr>
          <w:p w14:paraId="55E38CD7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159EE52E" w14:textId="77777777" w:rsidR="00144590" w:rsidRPr="00404386" w:rsidRDefault="00144590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978DF" w:rsidRPr="00404386" w14:paraId="3705F673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00A8A4AE" w14:textId="77777777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C2499A" w14:textId="119FADE1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EF75B6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88E8119" w14:textId="77777777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double" w:sz="4" w:space="0" w:color="auto"/>
            </w:tcBorders>
          </w:tcPr>
          <w:p w14:paraId="2DFB6D75" w14:textId="77777777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16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69,702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21A2DF06" w14:textId="77777777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52A188" w14:textId="093320BC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16" w:lineRule="auto"/>
              <w:ind w:right="-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7D0B824B" w14:textId="77777777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3D9277AD" w14:textId="77777777" w:rsidR="006978DF" w:rsidRPr="00404386" w:rsidRDefault="006978DF" w:rsidP="009D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16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C6201" w14:textId="4E89BA0E" w:rsidR="00D76101" w:rsidRDefault="00D76101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14B38CCC" w14:textId="77777777" w:rsidR="00DC2B2F" w:rsidRPr="00404386" w:rsidRDefault="00DC2B2F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5E4848" w:rsidRPr="00404386" w14:paraId="725BEB77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0DD8C477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 -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4FF5C5B2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22AE2DE9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0F23FADF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848" w:rsidRPr="00404386" w14:paraId="7F5A48EE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4B6525BF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265F16C" w14:textId="62095255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1BEB7854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3373FBEC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03944935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6AC919C5" w14:textId="4CFA11D2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3FEE7827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3A844510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4848" w:rsidRPr="00404386" w14:paraId="7E2E05EA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45ACD5A9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28D9056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5BE6E1D9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43731AEC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31DCA873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79372003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52D403EE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2AA7B095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E4848" w:rsidRPr="00404386" w14:paraId="7C8A7F15" w14:textId="77777777" w:rsidTr="00D87B15">
        <w:trPr>
          <w:gridAfter w:val="1"/>
          <w:wAfter w:w="11" w:type="dxa"/>
        </w:trPr>
        <w:tc>
          <w:tcPr>
            <w:tcW w:w="4230" w:type="dxa"/>
          </w:tcPr>
          <w:p w14:paraId="46A5CE47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E765C3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0537E03B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4BA1EA9C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1DB23ED6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A215B40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4CB69957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14257873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4848" w:rsidRPr="00404386" w14:paraId="1DA461A4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4230" w:type="dxa"/>
          </w:tcPr>
          <w:p w14:paraId="683A4861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1EF7A5E7" w14:textId="77777777" w:rsidR="005E4848" w:rsidRPr="00404386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978DF" w:rsidRPr="00404386" w14:paraId="3AE0AA1C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4642986F" w14:textId="77777777" w:rsidR="006978DF" w:rsidRPr="00404386" w:rsidRDefault="006978DF" w:rsidP="00697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03DEBB96" w14:textId="36BEC078" w:rsidR="006978DF" w:rsidRPr="00404386" w:rsidRDefault="006978DF" w:rsidP="001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2CF1421" w14:textId="77777777" w:rsidR="006978DF" w:rsidRPr="00404386" w:rsidRDefault="006978DF" w:rsidP="00697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2D43F707" w14:textId="77777777" w:rsidR="006978DF" w:rsidRPr="00404386" w:rsidRDefault="006978DF" w:rsidP="00697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2368947F" w14:textId="77777777" w:rsidR="006978DF" w:rsidRPr="00404386" w:rsidRDefault="006978DF" w:rsidP="00697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159484" w14:textId="1D948E4C" w:rsidR="006978DF" w:rsidRPr="00404386" w:rsidRDefault="00120C61" w:rsidP="00120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13,067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1CEF77A1" w14:textId="77777777" w:rsidR="006978DF" w:rsidRPr="00404386" w:rsidRDefault="006978DF" w:rsidP="00697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</w:tcPr>
          <w:p w14:paraId="29CD0FB7" w14:textId="77777777" w:rsidR="006978DF" w:rsidRPr="00404386" w:rsidRDefault="006978DF" w:rsidP="00697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</w:tr>
      <w:tr w:rsidR="00EF75B6" w:rsidRPr="00404386" w14:paraId="229C5D35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57EACAB7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FA073" w14:textId="6012A6A8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066B510B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14:paraId="5E10D0BC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62,626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4624AFE9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D61E7" w14:textId="59EA8516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6,50</w:t>
            </w:r>
            <w:r w:rsidR="006342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4D218FBE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single" w:sz="4" w:space="0" w:color="auto"/>
            </w:tcBorders>
          </w:tcPr>
          <w:p w14:paraId="1B94480A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</w:tr>
      <w:tr w:rsidR="00EF75B6" w:rsidRPr="00404386" w14:paraId="586EA607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63B08F39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356CD" w14:textId="29A7859A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91,374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6ED5A8D2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5BA82E4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62,626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2F3C2F62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2922D" w14:textId="6564C97E" w:rsidR="00EF75B6" w:rsidRPr="00404386" w:rsidRDefault="00120C61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19,573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1EDE9E71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712393" w14:textId="77777777" w:rsidR="00EF75B6" w:rsidRPr="00404386" w:rsidRDefault="00EF75B6" w:rsidP="00EF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3,416</w:t>
            </w:r>
          </w:p>
        </w:tc>
      </w:tr>
    </w:tbl>
    <w:p w14:paraId="466D05CF" w14:textId="77777777" w:rsidR="00D87B15" w:rsidRPr="00735D86" w:rsidRDefault="00D87B15" w:rsidP="00E5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EDF76F" w14:textId="101666A8" w:rsidR="000B3CE4" w:rsidRPr="00404386" w:rsidRDefault="000B3CE4" w:rsidP="00E5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Pr="00404386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404386">
        <w:rPr>
          <w:rFonts w:ascii="Angsana New" w:hAnsi="Angsana New"/>
          <w:sz w:val="30"/>
          <w:szCs w:val="30"/>
          <w:cs/>
        </w:rPr>
        <w:t>สำหรับงวด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>256</w:t>
      </w:r>
      <w:r w:rsidRPr="00404386">
        <w:rPr>
          <w:rFonts w:ascii="Angsana New" w:hAnsi="Angsana New" w:hint="cs"/>
          <w:sz w:val="30"/>
          <w:szCs w:val="30"/>
          <w:cs/>
        </w:rPr>
        <w:t>2</w:t>
      </w:r>
      <w:r w:rsidRPr="00404386">
        <w:rPr>
          <w:rFonts w:ascii="Angsana New" w:hAnsi="Angsana New"/>
          <w:sz w:val="30"/>
          <w:szCs w:val="30"/>
          <w:cs/>
        </w:rPr>
        <w:t xml:space="preserve"> มีดังนี้  </w:t>
      </w:r>
    </w:p>
    <w:p w14:paraId="393A4A1F" w14:textId="77777777" w:rsidR="00107EB9" w:rsidRPr="00735D86" w:rsidRDefault="00107EB9" w:rsidP="00E5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973"/>
        <w:gridCol w:w="236"/>
        <w:gridCol w:w="969"/>
        <w:gridCol w:w="236"/>
        <w:gridCol w:w="1238"/>
        <w:gridCol w:w="236"/>
        <w:gridCol w:w="944"/>
        <w:gridCol w:w="270"/>
        <w:gridCol w:w="944"/>
        <w:gridCol w:w="236"/>
        <w:gridCol w:w="977"/>
      </w:tblGrid>
      <w:tr w:rsidR="000B2A50" w:rsidRPr="00404386" w14:paraId="4E5FFE37" w14:textId="77777777" w:rsidTr="00011C8C">
        <w:trPr>
          <w:tblHeader/>
        </w:trPr>
        <w:tc>
          <w:tcPr>
            <w:tcW w:w="2288" w:type="dxa"/>
            <w:vAlign w:val="bottom"/>
          </w:tcPr>
          <w:p w14:paraId="0C3A5737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vAlign w:val="bottom"/>
            <w:hideMark/>
          </w:tcPr>
          <w:p w14:paraId="35308530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17262B9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  <w:hideMark/>
          </w:tcPr>
          <w:p w14:paraId="3C421658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2A50" w:rsidRPr="00404386" w14:paraId="57CB6250" w14:textId="77777777" w:rsidTr="00011C8C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53A8726D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="00FE7D24" w:rsidRPr="0040438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4043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</w:p>
          <w:p w14:paraId="003A8F67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="00FE7D24" w:rsidRPr="0040438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73" w:type="dxa"/>
            <w:vAlign w:val="bottom"/>
            <w:hideMark/>
          </w:tcPr>
          <w:p w14:paraId="619C00B0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8D34877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C8FCE01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9" w:type="dxa"/>
            <w:vAlign w:val="bottom"/>
            <w:hideMark/>
          </w:tcPr>
          <w:p w14:paraId="53DECEDC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5B2A73D" w14:textId="03EB12AD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1C6966B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  <w:hideMark/>
          </w:tcPr>
          <w:p w14:paraId="4A8556BF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85DA8FC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C28D651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05B2A431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519935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226F62F1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33857A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21946F91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688C3C6" w14:textId="439F6E19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B2A50" w:rsidRPr="00404386" w14:paraId="32888825" w14:textId="77777777" w:rsidTr="00011C8C">
        <w:trPr>
          <w:tblHeader/>
        </w:trPr>
        <w:tc>
          <w:tcPr>
            <w:tcW w:w="2288" w:type="dxa"/>
            <w:vAlign w:val="bottom"/>
          </w:tcPr>
          <w:p w14:paraId="308779AB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58537075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140E2275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  <w:hideMark/>
          </w:tcPr>
          <w:p w14:paraId="7D4C8FD5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D36DA75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  <w:hideMark/>
          </w:tcPr>
          <w:p w14:paraId="3C67B2EA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14790F3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  <w:hideMark/>
          </w:tcPr>
          <w:p w14:paraId="6190A13A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4861E18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283D210A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C293773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6441272B" w14:textId="77777777" w:rsidR="000B2A50" w:rsidRPr="00404386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011C8C" w:rsidRPr="00404386" w14:paraId="06563CB6" w14:textId="77777777" w:rsidTr="00011C8C">
        <w:trPr>
          <w:tblHeader/>
        </w:trPr>
        <w:tc>
          <w:tcPr>
            <w:tcW w:w="2288" w:type="dxa"/>
            <w:vAlign w:val="bottom"/>
          </w:tcPr>
          <w:p w14:paraId="3ADBC005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</w:tcPr>
          <w:p w14:paraId="1B624BB9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FFABC2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F6D0A1D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29F62B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5D59E60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F2978AD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</w:tcPr>
          <w:p w14:paraId="250780B5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E15CF9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7FB87F4A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3F83AFB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4FBAE30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1C8C" w:rsidRPr="00404386" w14:paraId="380A9671" w14:textId="77777777" w:rsidTr="00011C8C">
        <w:trPr>
          <w:tblHeader/>
        </w:trPr>
        <w:tc>
          <w:tcPr>
            <w:tcW w:w="2288" w:type="dxa"/>
            <w:vAlign w:val="bottom"/>
          </w:tcPr>
          <w:p w14:paraId="3563BA5B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4DF0FD4A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3131DD9F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610FD927" w14:textId="77777777" w:rsidR="00011C8C" w:rsidRPr="00404386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78E1" w:rsidRPr="00404386" w14:paraId="5811D3C4" w14:textId="77777777" w:rsidTr="00011C8C">
        <w:tc>
          <w:tcPr>
            <w:tcW w:w="2288" w:type="dxa"/>
            <w:hideMark/>
          </w:tcPr>
          <w:p w14:paraId="093A4EC3" w14:textId="55CDB7F5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3" w:type="dxa"/>
            <w:hideMark/>
          </w:tcPr>
          <w:p w14:paraId="1CEC3CEC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3.7 - 4.0</w:t>
            </w:r>
          </w:p>
        </w:tc>
        <w:tc>
          <w:tcPr>
            <w:tcW w:w="236" w:type="dxa"/>
          </w:tcPr>
          <w:p w14:paraId="2DE9F869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hideMark/>
          </w:tcPr>
          <w:p w14:paraId="03EBA359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E64096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9487742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19,778</w:t>
            </w:r>
          </w:p>
        </w:tc>
        <w:tc>
          <w:tcPr>
            <w:tcW w:w="236" w:type="dxa"/>
          </w:tcPr>
          <w:p w14:paraId="6C1404BB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57065E1D" w14:textId="5FD4F073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14:paraId="2A5552D5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2657761E" w14:textId="73424585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888"/>
              </w:tabs>
              <w:spacing w:line="240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(23,978)</w:t>
            </w:r>
          </w:p>
        </w:tc>
        <w:tc>
          <w:tcPr>
            <w:tcW w:w="236" w:type="dxa"/>
          </w:tcPr>
          <w:p w14:paraId="045B3458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9F3C679" w14:textId="77777777" w:rsidR="008D78E1" w:rsidRPr="00404386" w:rsidRDefault="008D78E1" w:rsidP="008D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6537DF" w14:textId="12D46A8D" w:rsidR="00120C61" w:rsidRPr="00404386" w:rsidRDefault="00120C6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5"/>
        <w:gridCol w:w="1075"/>
        <w:gridCol w:w="180"/>
        <w:gridCol w:w="990"/>
        <w:gridCol w:w="180"/>
        <w:gridCol w:w="810"/>
        <w:gridCol w:w="180"/>
        <w:gridCol w:w="990"/>
        <w:gridCol w:w="180"/>
        <w:gridCol w:w="810"/>
        <w:gridCol w:w="180"/>
        <w:gridCol w:w="990"/>
      </w:tblGrid>
      <w:tr w:rsidR="00677F35" w:rsidRPr="00404386" w14:paraId="7CD940FC" w14:textId="77777777" w:rsidTr="008F4D67">
        <w:trPr>
          <w:cantSplit/>
          <w:trHeight w:val="380"/>
          <w:tblHeader/>
        </w:trPr>
        <w:tc>
          <w:tcPr>
            <w:tcW w:w="2070" w:type="dxa"/>
            <w:vAlign w:val="bottom"/>
          </w:tcPr>
          <w:p w14:paraId="705DA9A1" w14:textId="77777777" w:rsidR="00677F35" w:rsidRPr="00404386" w:rsidRDefault="00677F35" w:rsidP="00677F35">
            <w:pPr>
              <w:pStyle w:val="acctfourfigures"/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14634938"/>
          </w:p>
        </w:tc>
        <w:tc>
          <w:tcPr>
            <w:tcW w:w="2340" w:type="dxa"/>
            <w:gridSpan w:val="3"/>
            <w:vAlign w:val="bottom"/>
          </w:tcPr>
          <w:p w14:paraId="5441768E" w14:textId="596AE2A4" w:rsidR="00677F35" w:rsidRPr="00404386" w:rsidRDefault="00677F35" w:rsidP="00677F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6E6E032B" w14:textId="77777777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0D7C83CE" w14:textId="5D3C6568" w:rsidR="00677F35" w:rsidRPr="00404386" w:rsidRDefault="00677F35" w:rsidP="00677F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D67" w:rsidRPr="00404386" w14:paraId="3020AA3B" w14:textId="77777777" w:rsidTr="008F4D67">
        <w:trPr>
          <w:cantSplit/>
          <w:tblHeader/>
        </w:trPr>
        <w:tc>
          <w:tcPr>
            <w:tcW w:w="2070" w:type="dxa"/>
          </w:tcPr>
          <w:p w14:paraId="53230AAB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</w:p>
          <w:p w14:paraId="359F0ADE" w14:textId="025D35AA" w:rsidR="00677F35" w:rsidRPr="00404386" w:rsidRDefault="00677F35" w:rsidP="00677F35">
            <w:pPr>
              <w:pStyle w:val="acctfourfigures"/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B15A284" w14:textId="77777777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</w:p>
          <w:p w14:paraId="3170C249" w14:textId="080898CB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5" w:type="dxa"/>
            <w:vAlign w:val="bottom"/>
          </w:tcPr>
          <w:p w14:paraId="4DDA49FA" w14:textId="77777777" w:rsidR="00677F35" w:rsidRPr="00404386" w:rsidRDefault="00677F35" w:rsidP="00677F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6F55757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</w:p>
          <w:p w14:paraId="0007F09C" w14:textId="7D247A8B" w:rsidR="00677F35" w:rsidRPr="00404386" w:rsidRDefault="00677F35" w:rsidP="00677F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4BA63A7B" w14:textId="77777777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962FB5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</w:p>
          <w:p w14:paraId="431E6829" w14:textId="24B0F84A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008ECE75" w14:textId="77777777" w:rsidR="00677F35" w:rsidRPr="00404386" w:rsidRDefault="00677F35" w:rsidP="00677F35">
            <w:pPr>
              <w:pStyle w:val="acctmergecolhdg"/>
              <w:spacing w:line="240" w:lineRule="auto"/>
              <w:ind w:left="-77" w:right="-79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0192FEA7" w14:textId="757B8D05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F3FFD38" w14:textId="77777777" w:rsidR="00677F35" w:rsidRPr="00404386" w:rsidRDefault="00677F35" w:rsidP="00677F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vAlign w:val="bottom"/>
          </w:tcPr>
          <w:p w14:paraId="54E24DA8" w14:textId="729094AF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08C9FE60" w14:textId="77777777" w:rsidR="00677F35" w:rsidRPr="00404386" w:rsidRDefault="00677F35" w:rsidP="00677F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48306245" w14:textId="37EABE2F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80" w:type="dxa"/>
            <w:vAlign w:val="bottom"/>
          </w:tcPr>
          <w:p w14:paraId="0336D028" w14:textId="77777777" w:rsidR="00677F35" w:rsidRPr="00404386" w:rsidRDefault="00677F35" w:rsidP="00677F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649F2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</w:p>
          <w:p w14:paraId="38DA7754" w14:textId="699FC31F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F4D67" w:rsidRPr="00404386" w14:paraId="5AA567EB" w14:textId="77777777" w:rsidTr="008F4D67">
        <w:trPr>
          <w:cantSplit/>
          <w:trHeight w:val="263"/>
          <w:tblHeader/>
        </w:trPr>
        <w:tc>
          <w:tcPr>
            <w:tcW w:w="2070" w:type="dxa"/>
          </w:tcPr>
          <w:p w14:paraId="73478762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21B75C" w14:textId="4BF630DF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5" w:type="dxa"/>
            <w:vAlign w:val="bottom"/>
          </w:tcPr>
          <w:p w14:paraId="1A840889" w14:textId="77777777" w:rsidR="00677F35" w:rsidRPr="00404386" w:rsidRDefault="00677F35" w:rsidP="00677F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6482784" w14:textId="3EBDC6FC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920D230" w14:textId="77777777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2C501B" w14:textId="762A76E9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1E09FF64" w14:textId="77777777" w:rsidR="00677F35" w:rsidRPr="00404386" w:rsidRDefault="00677F35" w:rsidP="00677F35">
            <w:pPr>
              <w:pStyle w:val="acctmergecolhdg"/>
              <w:spacing w:line="240" w:lineRule="auto"/>
              <w:ind w:left="-77" w:right="-79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/>
            <w:vAlign w:val="bottom"/>
          </w:tcPr>
          <w:p w14:paraId="0097623E" w14:textId="561EC515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A09FDE" w14:textId="77777777" w:rsidR="00677F35" w:rsidRPr="00404386" w:rsidRDefault="00677F35" w:rsidP="00677F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/>
            <w:vAlign w:val="bottom"/>
          </w:tcPr>
          <w:p w14:paraId="0F21DC19" w14:textId="781FAF2F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055EDC" w14:textId="77777777" w:rsidR="00677F35" w:rsidRPr="00404386" w:rsidRDefault="00677F35" w:rsidP="00677F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/>
            <w:vAlign w:val="bottom"/>
          </w:tcPr>
          <w:p w14:paraId="6614E51A" w14:textId="1EC99F23" w:rsidR="00677F35" w:rsidRPr="00404386" w:rsidRDefault="00677F35" w:rsidP="00677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A605B7" w14:textId="77777777" w:rsidR="00677F35" w:rsidRPr="00404386" w:rsidRDefault="00677F35" w:rsidP="00677F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60D34" w14:textId="3B0FA7EF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677F35" w:rsidRPr="00404386" w14:paraId="1ADA5470" w14:textId="77777777" w:rsidTr="008F4D67">
        <w:trPr>
          <w:cantSplit/>
        </w:trPr>
        <w:tc>
          <w:tcPr>
            <w:tcW w:w="2070" w:type="dxa"/>
          </w:tcPr>
          <w:p w14:paraId="702F75AB" w14:textId="77777777" w:rsidR="00677F35" w:rsidRPr="00404386" w:rsidRDefault="00677F35" w:rsidP="00677F35">
            <w:pPr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7C211F6" w14:textId="3587D57E" w:rsidR="00677F35" w:rsidRPr="00404386" w:rsidRDefault="00677F35" w:rsidP="00677F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1B37F97D" w14:textId="77777777" w:rsidR="00677F35" w:rsidRPr="00404386" w:rsidRDefault="00677F35" w:rsidP="00677F3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4D6AF232" w14:textId="5EC6F6B4" w:rsidR="00677F35" w:rsidRPr="00404386" w:rsidRDefault="00677F35" w:rsidP="00677F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4D67" w:rsidRPr="00404386" w14:paraId="12D1F512" w14:textId="77777777" w:rsidTr="008F4D67">
        <w:trPr>
          <w:cantSplit/>
        </w:trPr>
        <w:tc>
          <w:tcPr>
            <w:tcW w:w="2070" w:type="dxa"/>
          </w:tcPr>
          <w:p w14:paraId="44E61239" w14:textId="21408ADF" w:rsidR="00677F35" w:rsidRPr="00404386" w:rsidRDefault="00677F35" w:rsidP="00677F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55DDC3" w14:textId="0EE4ECB3" w:rsidR="00677F35" w:rsidRPr="00404386" w:rsidRDefault="00E352AD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7E295F7F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4418D4A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80" w:type="dxa"/>
          </w:tcPr>
          <w:p w14:paraId="31D616FE" w14:textId="77777777" w:rsidR="00677F35" w:rsidRPr="00404386" w:rsidRDefault="00677F35" w:rsidP="00677F3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3CD035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0C7B77" w14:textId="77777777" w:rsidR="00677F35" w:rsidRPr="00404386" w:rsidRDefault="00677F35" w:rsidP="0067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E94198" w14:textId="42B86F6B" w:rsidR="00677F35" w:rsidRPr="00404386" w:rsidRDefault="00677F35" w:rsidP="00677F35">
            <w:pPr>
              <w:pStyle w:val="acctfourfigures"/>
              <w:tabs>
                <w:tab w:val="decimal" w:pos="88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1,866,</w:t>
            </w:r>
            <w:r w:rsidR="00795B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0" w:type="dxa"/>
          </w:tcPr>
          <w:p w14:paraId="6D865B5A" w14:textId="77777777" w:rsidR="00677F35" w:rsidRPr="00404386" w:rsidRDefault="00677F35" w:rsidP="00677F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6B84B4" w14:textId="77777777" w:rsidR="00677F35" w:rsidRPr="00404386" w:rsidRDefault="00677F35" w:rsidP="00677F3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(370,300)</w:t>
            </w:r>
          </w:p>
        </w:tc>
        <w:tc>
          <w:tcPr>
            <w:tcW w:w="180" w:type="dxa"/>
            <w:shd w:val="clear" w:color="auto" w:fill="auto"/>
          </w:tcPr>
          <w:p w14:paraId="75CED4B7" w14:textId="77777777" w:rsidR="00677F35" w:rsidRPr="00404386" w:rsidRDefault="00677F35" w:rsidP="00677F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AC35CD4" w14:textId="77777777" w:rsidR="00677F35" w:rsidRPr="00404386" w:rsidRDefault="00677F35" w:rsidP="00B55D8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2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22,270</w:t>
            </w:r>
          </w:p>
        </w:tc>
        <w:tc>
          <w:tcPr>
            <w:tcW w:w="180" w:type="dxa"/>
          </w:tcPr>
          <w:p w14:paraId="53CCFDAB" w14:textId="77777777" w:rsidR="00677F35" w:rsidRPr="00404386" w:rsidRDefault="00677F35" w:rsidP="00677F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2C5BFD" w14:textId="77777777" w:rsidR="00677F35" w:rsidRPr="00404386" w:rsidRDefault="00677F35" w:rsidP="00677F3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1,518,625</w:t>
            </w:r>
          </w:p>
        </w:tc>
      </w:tr>
      <w:bookmarkEnd w:id="3"/>
    </w:tbl>
    <w:p w14:paraId="7A087005" w14:textId="4B1BE284" w:rsidR="00735D86" w:rsidRDefault="00735D86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CDC8D5" w14:textId="77777777" w:rsidR="00735D86" w:rsidRDefault="00735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5"/>
        <w:gridCol w:w="1075"/>
        <w:gridCol w:w="180"/>
        <w:gridCol w:w="990"/>
        <w:gridCol w:w="180"/>
        <w:gridCol w:w="810"/>
        <w:gridCol w:w="180"/>
        <w:gridCol w:w="990"/>
        <w:gridCol w:w="180"/>
        <w:gridCol w:w="810"/>
        <w:gridCol w:w="180"/>
        <w:gridCol w:w="990"/>
      </w:tblGrid>
      <w:tr w:rsidR="008F4D67" w:rsidRPr="00404386" w14:paraId="5FA670E2" w14:textId="77777777" w:rsidTr="006C467B">
        <w:trPr>
          <w:cantSplit/>
          <w:trHeight w:val="380"/>
          <w:tblHeader/>
        </w:trPr>
        <w:tc>
          <w:tcPr>
            <w:tcW w:w="2070" w:type="dxa"/>
            <w:vAlign w:val="bottom"/>
          </w:tcPr>
          <w:p w14:paraId="476AA0F0" w14:textId="77777777" w:rsidR="008F4D67" w:rsidRPr="00404386" w:rsidRDefault="008F4D67" w:rsidP="006C467B">
            <w:pPr>
              <w:pStyle w:val="acctfourfigures"/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0ACFFDC" w14:textId="77777777" w:rsidR="008F4D67" w:rsidRPr="00404386" w:rsidRDefault="008F4D67" w:rsidP="006C46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67E0919B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2D3EDCB9" w14:textId="77777777" w:rsidR="008F4D67" w:rsidRPr="00404386" w:rsidRDefault="008F4D67" w:rsidP="006C46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D67" w:rsidRPr="00404386" w14:paraId="6869DF50" w14:textId="77777777" w:rsidTr="006C467B">
        <w:trPr>
          <w:cantSplit/>
          <w:tblHeader/>
        </w:trPr>
        <w:tc>
          <w:tcPr>
            <w:tcW w:w="2070" w:type="dxa"/>
          </w:tcPr>
          <w:p w14:paraId="0FD48A1E" w14:textId="77777777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</w:p>
          <w:p w14:paraId="7751FBF5" w14:textId="67C3489C" w:rsidR="008F4D67" w:rsidRPr="00404386" w:rsidRDefault="008F4D67" w:rsidP="008F4D67">
            <w:pPr>
              <w:pStyle w:val="acctfourfigures"/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F3BE084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</w:p>
          <w:p w14:paraId="5720DAD4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5" w:type="dxa"/>
            <w:vAlign w:val="bottom"/>
          </w:tcPr>
          <w:p w14:paraId="2277DDAB" w14:textId="77777777" w:rsidR="008F4D67" w:rsidRPr="00404386" w:rsidRDefault="008F4D67" w:rsidP="006C467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B7FBD1D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</w:p>
          <w:p w14:paraId="1E86F321" w14:textId="77777777" w:rsidR="008F4D67" w:rsidRPr="00404386" w:rsidRDefault="008F4D67" w:rsidP="006C467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3A29FA8D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7DCA96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</w:p>
          <w:p w14:paraId="2FD1D4C1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FDBB81F" w14:textId="77777777" w:rsidR="008F4D67" w:rsidRPr="00404386" w:rsidRDefault="008F4D67" w:rsidP="006C467B">
            <w:pPr>
              <w:pStyle w:val="acctmergecolhdg"/>
              <w:spacing w:line="240" w:lineRule="auto"/>
              <w:ind w:left="-77" w:right="-79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4B334617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914CF7A" w14:textId="77777777" w:rsidR="008F4D67" w:rsidRPr="00404386" w:rsidRDefault="008F4D67" w:rsidP="006C467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vAlign w:val="bottom"/>
          </w:tcPr>
          <w:p w14:paraId="7E683D1B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7FFD2114" w14:textId="77777777" w:rsidR="008F4D67" w:rsidRPr="00404386" w:rsidRDefault="008F4D67" w:rsidP="006C467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2CEAE83D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80" w:type="dxa"/>
            <w:vAlign w:val="bottom"/>
          </w:tcPr>
          <w:p w14:paraId="4ADC3C42" w14:textId="77777777" w:rsidR="008F4D67" w:rsidRPr="00404386" w:rsidRDefault="008F4D67" w:rsidP="006C467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0907B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</w:p>
          <w:p w14:paraId="76B3BD16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F4D67" w:rsidRPr="00404386" w14:paraId="18DB7737" w14:textId="77777777" w:rsidTr="006C467B">
        <w:trPr>
          <w:cantSplit/>
          <w:trHeight w:val="263"/>
          <w:tblHeader/>
        </w:trPr>
        <w:tc>
          <w:tcPr>
            <w:tcW w:w="2070" w:type="dxa"/>
          </w:tcPr>
          <w:p w14:paraId="40A8F6AD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0C12EE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5" w:type="dxa"/>
            <w:vAlign w:val="bottom"/>
          </w:tcPr>
          <w:p w14:paraId="433F0442" w14:textId="77777777" w:rsidR="008F4D67" w:rsidRPr="00404386" w:rsidRDefault="008F4D67" w:rsidP="006C467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39342F9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37D32FC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19AFF0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157F3B1E" w14:textId="77777777" w:rsidR="008F4D67" w:rsidRPr="00404386" w:rsidRDefault="008F4D67" w:rsidP="006C467B">
            <w:pPr>
              <w:pStyle w:val="acctmergecolhdg"/>
              <w:spacing w:line="240" w:lineRule="auto"/>
              <w:ind w:left="-77" w:right="-79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/>
            <w:vAlign w:val="bottom"/>
          </w:tcPr>
          <w:p w14:paraId="4D0BB8D4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BE6911" w14:textId="77777777" w:rsidR="008F4D67" w:rsidRPr="00404386" w:rsidRDefault="008F4D67" w:rsidP="006C467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/>
            <w:vAlign w:val="bottom"/>
          </w:tcPr>
          <w:p w14:paraId="04D19908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E871F0" w14:textId="77777777" w:rsidR="008F4D67" w:rsidRPr="00404386" w:rsidRDefault="008F4D67" w:rsidP="006C467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Merge/>
            <w:vAlign w:val="bottom"/>
          </w:tcPr>
          <w:p w14:paraId="2B680092" w14:textId="77777777" w:rsidR="008F4D67" w:rsidRPr="00404386" w:rsidRDefault="008F4D67" w:rsidP="006C46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EAA898" w14:textId="77777777" w:rsidR="008F4D67" w:rsidRPr="00404386" w:rsidRDefault="008F4D67" w:rsidP="006C467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52BAF6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8F4D67" w:rsidRPr="00404386" w14:paraId="4D0CF6FF" w14:textId="77777777" w:rsidTr="006C467B">
        <w:trPr>
          <w:cantSplit/>
        </w:trPr>
        <w:tc>
          <w:tcPr>
            <w:tcW w:w="2070" w:type="dxa"/>
          </w:tcPr>
          <w:p w14:paraId="36793898" w14:textId="77777777" w:rsidR="008F4D67" w:rsidRPr="00404386" w:rsidRDefault="008F4D67" w:rsidP="006C467B">
            <w:pPr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37D0139" w14:textId="77777777" w:rsidR="008F4D67" w:rsidRPr="00404386" w:rsidRDefault="008F4D67" w:rsidP="006C467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4DA4D806" w14:textId="77777777" w:rsidR="008F4D67" w:rsidRPr="00404386" w:rsidRDefault="008F4D67" w:rsidP="006C46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480042BC" w14:textId="77777777" w:rsidR="008F4D67" w:rsidRPr="00404386" w:rsidRDefault="008F4D67" w:rsidP="006C467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4D67" w:rsidRPr="00404386" w14:paraId="7C6603EF" w14:textId="77777777" w:rsidTr="006C467B">
        <w:trPr>
          <w:cantSplit/>
        </w:trPr>
        <w:tc>
          <w:tcPr>
            <w:tcW w:w="2070" w:type="dxa"/>
          </w:tcPr>
          <w:p w14:paraId="056C602B" w14:textId="77777777" w:rsidR="008F4D67" w:rsidRPr="00404386" w:rsidRDefault="008F4D67" w:rsidP="006C46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B208B2" w14:textId="0DC0189F" w:rsidR="008F4D67" w:rsidRPr="00404386" w:rsidRDefault="00E352AD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85" w:type="dxa"/>
          </w:tcPr>
          <w:p w14:paraId="2E045B8C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838DD40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80" w:type="dxa"/>
          </w:tcPr>
          <w:p w14:paraId="388CE6D2" w14:textId="77777777" w:rsidR="008F4D67" w:rsidRPr="00404386" w:rsidRDefault="008F4D67" w:rsidP="006C46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7FE8D3" w14:textId="2A2CCFA7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16,570</w:t>
            </w:r>
          </w:p>
        </w:tc>
        <w:tc>
          <w:tcPr>
            <w:tcW w:w="180" w:type="dxa"/>
          </w:tcPr>
          <w:p w14:paraId="161394A9" w14:textId="77777777" w:rsidR="008F4D67" w:rsidRPr="00404386" w:rsidRDefault="008F4D67" w:rsidP="006C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83ADF1B" w14:textId="535BC59B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5,700</w:t>
            </w:r>
          </w:p>
        </w:tc>
        <w:tc>
          <w:tcPr>
            <w:tcW w:w="180" w:type="dxa"/>
          </w:tcPr>
          <w:p w14:paraId="558DBBC4" w14:textId="77777777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692772" w14:textId="0D6D1F12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1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1B00B5" w14:textId="77777777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0F6CD63" w14:textId="16645396" w:rsidR="008F4D67" w:rsidRPr="00404386" w:rsidRDefault="008F4D67" w:rsidP="008F4D67">
            <w:pPr>
              <w:pStyle w:val="acctfourfigures"/>
              <w:tabs>
                <w:tab w:val="decimal" w:pos="71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(22,270)</w:t>
            </w:r>
          </w:p>
        </w:tc>
        <w:tc>
          <w:tcPr>
            <w:tcW w:w="180" w:type="dxa"/>
          </w:tcPr>
          <w:p w14:paraId="07321A32" w14:textId="77777777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23B1BA" w14:textId="44966A0A" w:rsidR="008F4D67" w:rsidRPr="00404386" w:rsidRDefault="008F4D67" w:rsidP="008F4D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DBDFDB7" w14:textId="77777777" w:rsidR="007E6925" w:rsidRPr="00404386" w:rsidRDefault="007E6925" w:rsidP="00DC2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E2242C" w:rsidRPr="00404386" w14:paraId="78A9F019" w14:textId="77777777" w:rsidTr="00D87B15">
        <w:trPr>
          <w:gridAfter w:val="1"/>
          <w:wAfter w:w="11" w:type="dxa"/>
        </w:trPr>
        <w:tc>
          <w:tcPr>
            <w:tcW w:w="4140" w:type="dxa"/>
          </w:tcPr>
          <w:p w14:paraId="65535E70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4A5AD50A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19ABBF1F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6CCFBD9C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42C" w:rsidRPr="00404386" w14:paraId="77B3F64D" w14:textId="77777777" w:rsidTr="00D87B15">
        <w:trPr>
          <w:gridAfter w:val="1"/>
          <w:wAfter w:w="11" w:type="dxa"/>
        </w:trPr>
        <w:tc>
          <w:tcPr>
            <w:tcW w:w="4140" w:type="dxa"/>
          </w:tcPr>
          <w:p w14:paraId="2A6CD49D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25434F" w14:textId="04ECE09A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2C93F0FD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4290D1BB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48CAD923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28F8E444" w14:textId="27891A52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6F59C24B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17F9CEC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242C" w:rsidRPr="00404386" w14:paraId="246039E2" w14:textId="77777777" w:rsidTr="00D87B15">
        <w:trPr>
          <w:gridAfter w:val="1"/>
          <w:wAfter w:w="11" w:type="dxa"/>
        </w:trPr>
        <w:tc>
          <w:tcPr>
            <w:tcW w:w="4140" w:type="dxa"/>
          </w:tcPr>
          <w:p w14:paraId="4DFCEFBE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B862AF4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652AD829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37B3911C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7ED2AE71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737B2BFE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5753B4B8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4148E404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242C" w:rsidRPr="00404386" w14:paraId="443EB333" w14:textId="77777777" w:rsidTr="00D87B15">
        <w:trPr>
          <w:gridAfter w:val="1"/>
          <w:wAfter w:w="11" w:type="dxa"/>
        </w:trPr>
        <w:tc>
          <w:tcPr>
            <w:tcW w:w="4140" w:type="dxa"/>
          </w:tcPr>
          <w:p w14:paraId="1A995112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C7DB56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3C3623C5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40718E2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1F524130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319B92EC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38604253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FDD34C8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242C" w:rsidRPr="00404386" w14:paraId="77893B28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4140" w:type="dxa"/>
          </w:tcPr>
          <w:p w14:paraId="346D7D80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67746666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5CE7" w:rsidRPr="00404386" w14:paraId="56D52C81" w14:textId="77777777" w:rsidTr="00D87B1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66AF6125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2EACC5" w14:textId="05083EB1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6A6E3B9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double" w:sz="4" w:space="0" w:color="auto"/>
            </w:tcBorders>
          </w:tcPr>
          <w:p w14:paraId="6B7B083F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7,364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69F84322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345F11" w14:textId="456957E3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183008B6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05CAF993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19423B" w14:textId="686FCC12" w:rsidR="00CA422C" w:rsidRPr="00DC2B2F" w:rsidRDefault="00CA422C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2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E2242C" w:rsidRPr="00404386" w14:paraId="66CABE44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230EA475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เงินมัดจำรับจากผู้เช่า </w:t>
            </w: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03C7D9E0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24FE10C9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41D6C184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42C" w:rsidRPr="00404386" w14:paraId="435F4E57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0AF22454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685408" w14:textId="53BDFC49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6B6C5C25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3717DBD9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2959D698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768A58FC" w14:textId="02CC4F45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3484BE99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390C195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242C" w:rsidRPr="00404386" w14:paraId="2074212A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3A4D37F2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F681EAC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186D8B92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3D9026C6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5E2C3F63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6288A16A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2EA5414A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14C68F4C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242C" w:rsidRPr="00404386" w14:paraId="7D4C0B15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222917D5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D841C79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70451C7B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6628250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2C2DF2A2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9C1F3D6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20B4416B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3E3E7645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242C" w:rsidRPr="00404386" w14:paraId="3555ABA9" w14:textId="77777777" w:rsidTr="000C685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2" w:type="dxa"/>
          </w:tcPr>
          <w:p w14:paraId="6952128C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0C9E70AF" w14:textId="77777777" w:rsidR="00E2242C" w:rsidRPr="00404386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5CE7" w:rsidRPr="00404386" w14:paraId="4CE77CE1" w14:textId="77777777" w:rsidTr="000C685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</w:tcPr>
          <w:p w14:paraId="32A7542D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551DC2" w14:textId="3725DB28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31,108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54638C64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double" w:sz="4" w:space="0" w:color="auto"/>
            </w:tcBorders>
          </w:tcPr>
          <w:p w14:paraId="0A0DCE45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33,268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4EAEDCCC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5594CA3" w14:textId="33CB5261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DDDCA7A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70AD8C2D" w14:textId="77777777" w:rsidR="00345CE7" w:rsidRPr="00404386" w:rsidRDefault="00345CE7" w:rsidP="0034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</w:tr>
    </w:tbl>
    <w:p w14:paraId="67AE982E" w14:textId="5CD72102" w:rsidR="00E2242C" w:rsidRPr="00DC2B2F" w:rsidRDefault="00E2242C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2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0B18B7" w:rsidRPr="00404386" w14:paraId="6372DDC9" w14:textId="77777777" w:rsidTr="001A1AD3">
        <w:trPr>
          <w:gridAfter w:val="1"/>
          <w:wAfter w:w="11" w:type="dxa"/>
        </w:trPr>
        <w:tc>
          <w:tcPr>
            <w:tcW w:w="3932" w:type="dxa"/>
          </w:tcPr>
          <w:p w14:paraId="61CC5C3C" w14:textId="129B1A9F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หนี้สินไม่หมุนเวียนอื่น </w:t>
            </w:r>
            <w:r w:rsidRPr="00404386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40438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77FB4C79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7EB1C69F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051DCDF5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8B7" w:rsidRPr="00404386" w14:paraId="1490BB9B" w14:textId="77777777" w:rsidTr="001A1AD3">
        <w:trPr>
          <w:gridAfter w:val="1"/>
          <w:wAfter w:w="11" w:type="dxa"/>
        </w:trPr>
        <w:tc>
          <w:tcPr>
            <w:tcW w:w="3932" w:type="dxa"/>
          </w:tcPr>
          <w:p w14:paraId="48B3412F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D887C3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vAlign w:val="center"/>
          </w:tcPr>
          <w:p w14:paraId="50DCF597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47C69312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280504FD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639D2384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0438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gridSpan w:val="2"/>
            <w:vAlign w:val="center"/>
          </w:tcPr>
          <w:p w14:paraId="1E687558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286A6426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18B7" w:rsidRPr="00404386" w14:paraId="75CD9FD8" w14:textId="77777777" w:rsidTr="001A1AD3">
        <w:trPr>
          <w:gridAfter w:val="1"/>
          <w:wAfter w:w="11" w:type="dxa"/>
        </w:trPr>
        <w:tc>
          <w:tcPr>
            <w:tcW w:w="3932" w:type="dxa"/>
          </w:tcPr>
          <w:p w14:paraId="0F79ECD3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37F0104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4A56D04B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7F819EEA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2ABA76C3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4E6AE524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75E568CC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7CF24853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B18B7" w:rsidRPr="00404386" w14:paraId="397DF387" w14:textId="77777777" w:rsidTr="001A1AD3">
        <w:trPr>
          <w:gridAfter w:val="1"/>
          <w:wAfter w:w="11" w:type="dxa"/>
        </w:trPr>
        <w:tc>
          <w:tcPr>
            <w:tcW w:w="3932" w:type="dxa"/>
          </w:tcPr>
          <w:p w14:paraId="6C7A1FDF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259856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5151EB7D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4EC408DB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5194895B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A66530E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528D289C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0C5BD16D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18B7" w:rsidRPr="00404386" w14:paraId="23683B14" w14:textId="77777777" w:rsidTr="001A1AD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2" w:type="dxa"/>
          </w:tcPr>
          <w:p w14:paraId="2FF44CF9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4A39B882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B18B7" w:rsidRPr="00404386" w14:paraId="09C7CB08" w14:textId="77777777" w:rsidTr="001A1AD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</w:tcPr>
          <w:p w14:paraId="70AF3EA9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E03D5C7" w14:textId="0D5F0E9E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,416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442CFAD9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double" w:sz="4" w:space="0" w:color="auto"/>
            </w:tcBorders>
          </w:tcPr>
          <w:p w14:paraId="0CA04295" w14:textId="47E75623" w:rsidR="000B18B7" w:rsidRPr="00404386" w:rsidRDefault="000B18B7" w:rsidP="000B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7B27093E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39A9BCB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7D576F6B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1E5A5050" w14:textId="77777777" w:rsidR="000B18B7" w:rsidRPr="00404386" w:rsidRDefault="000B18B7" w:rsidP="001A1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99D749" w14:textId="01308643" w:rsidR="008F4D67" w:rsidRPr="00DC2B2F" w:rsidRDefault="008F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6152D73C" w14:textId="77777777" w:rsidR="00735D86" w:rsidRDefault="00735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01111C0" w14:textId="7C9E55E9" w:rsidR="00183590" w:rsidRPr="00404386" w:rsidRDefault="0034264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438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9E2C1F4" w14:textId="77777777" w:rsidR="00342641" w:rsidRPr="00DC2B2F" w:rsidRDefault="00342641" w:rsidP="00445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B3760E5" w14:textId="77777777" w:rsidR="00EF06E1" w:rsidRPr="00404386" w:rsidRDefault="00EF06E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4386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สัญญาให้คำปรึกษาเกี่ยวกับการดำเนินธุรกิจและการลงทุน</w:t>
      </w:r>
    </w:p>
    <w:p w14:paraId="068CEDF6" w14:textId="77777777" w:rsidR="00EF06E1" w:rsidRPr="00DC2B2F" w:rsidRDefault="00EF06E1" w:rsidP="00445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791B5C1" w14:textId="0D557100" w:rsidR="00266FA7" w:rsidRPr="00404386" w:rsidRDefault="00266FA7" w:rsidP="00266FA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ในปี </w:t>
      </w:r>
      <w:r w:rsidRPr="00404386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/>
          <w:sz w:val="30"/>
          <w:szCs w:val="30"/>
          <w:cs/>
        </w:rPr>
        <w:t>บริษัทได้ทำสัญญาบริหารโครงการหลายสัญญา เพื่อให้บริ</w:t>
      </w:r>
      <w:r w:rsidR="00B544F6" w:rsidRPr="00404386">
        <w:rPr>
          <w:rFonts w:ascii="Angsana New" w:hAnsi="Angsana New" w:hint="cs"/>
          <w:sz w:val="30"/>
          <w:szCs w:val="30"/>
          <w:cs/>
        </w:rPr>
        <w:t>ก</w:t>
      </w:r>
      <w:r w:rsidRPr="00404386">
        <w:rPr>
          <w:rFonts w:ascii="Angsana New" w:hAnsi="Angsana New"/>
          <w:sz w:val="30"/>
          <w:szCs w:val="30"/>
          <w:cs/>
        </w:rPr>
        <w:t>ารศึกษาความเป็นไปได้ของโครงการ บริหารโครงการและบริหารการก่อสร้างแก่บริษัทย่อยและบริษัทที่เกี่ยวข้องกัน ซึ่งบริษัทจะได้รับค่าบริการตามอัตราที่</w:t>
      </w:r>
      <w:r w:rsidR="00011C8C" w:rsidRPr="00404386">
        <w:rPr>
          <w:rFonts w:ascii="Angsana New" w:hAnsi="Angsana New"/>
          <w:sz w:val="30"/>
          <w:szCs w:val="30"/>
          <w:cs/>
        </w:rPr>
        <w:br/>
      </w:r>
      <w:r w:rsidRPr="00404386">
        <w:rPr>
          <w:rFonts w:ascii="Angsana New" w:hAnsi="Angsana New"/>
          <w:sz w:val="30"/>
          <w:szCs w:val="30"/>
          <w:cs/>
        </w:rPr>
        <w:t>ตกลงไว้ในสัญญา</w:t>
      </w:r>
    </w:p>
    <w:p w14:paraId="04E6CB32" w14:textId="77777777" w:rsidR="00C43236" w:rsidRPr="00DC2B2F" w:rsidRDefault="00C43236" w:rsidP="0064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7B2416" w14:textId="250DE39B" w:rsidR="00645263" w:rsidRPr="00404386" w:rsidRDefault="00645263" w:rsidP="0064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เมื่อวันที่</w:t>
      </w:r>
      <w:r w:rsidRPr="00404386">
        <w:rPr>
          <w:rFonts w:ascii="Angsana New" w:hAnsi="Angsana New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  <w:cs/>
        </w:rPr>
        <w:t>1</w:t>
      </w:r>
      <w:r w:rsidRPr="00404386">
        <w:rPr>
          <w:rFonts w:ascii="Angsana New" w:hAnsi="Angsana New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  <w:cs/>
        </w:rPr>
        <w:t>เมษายน</w:t>
      </w:r>
      <w:r w:rsidRPr="00404386">
        <w:rPr>
          <w:rFonts w:ascii="Angsana New" w:hAnsi="Angsana New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  <w:cs/>
        </w:rPr>
        <w:t>2562</w:t>
      </w:r>
      <w:r w:rsidRPr="00404386">
        <w:rPr>
          <w:rFonts w:ascii="Angsana New" w:hAnsi="Angsana New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  <w:cs/>
        </w:rPr>
        <w:t xml:space="preserve">บริษัทได้จัดทำบันทึกข้อความสำหรับสัญญาจ้างบริหารทุกฉบับ ในการเปลี่ยนอัตราค่าบริการและเปลี่ยนผู้ให้บริการ จากบริษัท ทีซีซี โฮเทล แอสเสท แมนเนจเม้นท์ จำกัด และ บริษัท แอสเสท เวิรด์ </w:t>
      </w:r>
      <w:r w:rsidR="00011C8C" w:rsidRPr="00404386">
        <w:rPr>
          <w:rFonts w:ascii="Angsana New" w:hAnsi="Angsana New"/>
          <w:sz w:val="30"/>
          <w:szCs w:val="30"/>
          <w:cs/>
        </w:rPr>
        <w:br/>
      </w:r>
      <w:r w:rsidRPr="00404386">
        <w:rPr>
          <w:rFonts w:ascii="Angsana New" w:hAnsi="Angsana New"/>
          <w:sz w:val="30"/>
          <w:szCs w:val="30"/>
          <w:cs/>
        </w:rPr>
        <w:t xml:space="preserve">รีเทล จำกัด ซึ่งเป็นบริษัทย่อยของบริษัท มาเป็นบริษัท เนื่องจากการปรับโครงสร้างของกลุ่มกิจการ </w:t>
      </w:r>
    </w:p>
    <w:p w14:paraId="3880EFF5" w14:textId="77777777" w:rsidR="00E352AD" w:rsidRDefault="00E352AD" w:rsidP="0026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241D0F" w14:textId="332F4BEF" w:rsidR="00A011B8" w:rsidRPr="00404386" w:rsidRDefault="0078790C" w:rsidP="0026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D4F9F" w:rsidRPr="00404386">
        <w:rPr>
          <w:rFonts w:ascii="Angsana New" w:hAnsi="Angsana New"/>
          <w:sz w:val="30"/>
          <w:szCs w:val="30"/>
        </w:rPr>
        <w:t xml:space="preserve">5 </w:t>
      </w:r>
      <w:r w:rsidR="002D4F9F" w:rsidRPr="0040438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D4F9F" w:rsidRPr="00404386">
        <w:rPr>
          <w:rFonts w:ascii="Angsana New" w:hAnsi="Angsana New"/>
          <w:sz w:val="30"/>
          <w:szCs w:val="30"/>
        </w:rPr>
        <w:t>2562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บริษัทได้ทำสัญญาให้คำปรึกษาเกี่ยวกับการดำเนินธุรกิจและการลงทุนกับบริษัทย่อย </w:t>
      </w:r>
      <w:r w:rsidR="002969B6" w:rsidRPr="00404386">
        <w:rPr>
          <w:rFonts w:ascii="Angsana New" w:hAnsi="Angsana New" w:hint="cs"/>
          <w:sz w:val="30"/>
          <w:szCs w:val="30"/>
          <w:cs/>
        </w:rPr>
        <w:t xml:space="preserve">         </w:t>
      </w:r>
      <w:r w:rsidRPr="00404386">
        <w:rPr>
          <w:rFonts w:ascii="Angsana New" w:hAnsi="Angsana New"/>
          <w:sz w:val="30"/>
          <w:szCs w:val="30"/>
          <w:cs/>
        </w:rPr>
        <w:t xml:space="preserve">ซึ่งให้บริการให้คำปรึกษา คำแนะนำ ประสานงาน และวางนโยบาย กรอบการดำเนินธุรกิจในด้านต่างๆ เกี่ยวกับการดำเนินธุรกิจและการลงทุน มีกำหนดระยะเวลาตั้งแต่วันที่ 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/>
          <w:sz w:val="30"/>
          <w:szCs w:val="30"/>
          <w:cs/>
        </w:rPr>
        <w:t xml:space="preserve">มกราคม </w:t>
      </w:r>
      <w:r w:rsidRPr="00404386">
        <w:rPr>
          <w:rFonts w:ascii="Angsana New" w:hAnsi="Angsana New"/>
          <w:sz w:val="30"/>
          <w:szCs w:val="30"/>
        </w:rPr>
        <w:t>256</w:t>
      </w:r>
      <w:r w:rsidR="002D4F9F" w:rsidRPr="00404386">
        <w:rPr>
          <w:rFonts w:ascii="Angsana New" w:hAnsi="Angsana New"/>
          <w:sz w:val="30"/>
          <w:szCs w:val="30"/>
        </w:rPr>
        <w:t>2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04386">
        <w:rPr>
          <w:rFonts w:ascii="Angsana New" w:hAnsi="Angsana New"/>
          <w:sz w:val="30"/>
          <w:szCs w:val="30"/>
        </w:rPr>
        <w:t xml:space="preserve">31 </w:t>
      </w:r>
      <w:r w:rsidRPr="004043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04386">
        <w:rPr>
          <w:rFonts w:ascii="Angsana New" w:hAnsi="Angsana New"/>
          <w:sz w:val="30"/>
          <w:szCs w:val="30"/>
        </w:rPr>
        <w:t>256</w:t>
      </w:r>
      <w:r w:rsidR="002D4F9F" w:rsidRPr="00404386">
        <w:rPr>
          <w:rFonts w:ascii="Angsana New" w:hAnsi="Angsana New"/>
          <w:sz w:val="30"/>
          <w:szCs w:val="30"/>
        </w:rPr>
        <w:t>2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โดยบริษัท</w:t>
      </w:r>
      <w:r w:rsidR="00011C8C" w:rsidRPr="00404386">
        <w:rPr>
          <w:rFonts w:ascii="Angsana New" w:hAnsi="Angsana New" w:hint="cs"/>
          <w:sz w:val="30"/>
          <w:szCs w:val="30"/>
          <w:cs/>
        </w:rPr>
        <w:t>จะ</w:t>
      </w:r>
      <w:r w:rsidRPr="00404386">
        <w:rPr>
          <w:rFonts w:ascii="Angsana New" w:hAnsi="Angsana New"/>
          <w:sz w:val="30"/>
          <w:szCs w:val="30"/>
          <w:cs/>
        </w:rPr>
        <w:t>ได้รับค่าบริการในอัตราที่ตกลงกันในสัญญา</w:t>
      </w:r>
    </w:p>
    <w:p w14:paraId="13394CF4" w14:textId="3D9B5CC1" w:rsidR="003F6E55" w:rsidRPr="00404386" w:rsidRDefault="003F6E5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446018" w14:textId="77777777" w:rsidR="001C5685" w:rsidRPr="00404386" w:rsidRDefault="000A206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04386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722776E5" w14:textId="77777777" w:rsidR="001C5685" w:rsidRPr="00404386" w:rsidRDefault="001C568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092AE5" w14:textId="77777777" w:rsidR="0079018B" w:rsidRPr="00404386" w:rsidRDefault="008D3DAC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206A" w:rsidRPr="00404386">
        <w:rPr>
          <w:rFonts w:ascii="Angsana New" w:hAnsi="Angsana New" w:hint="cs"/>
          <w:sz w:val="30"/>
          <w:szCs w:val="30"/>
          <w:cs/>
        </w:rPr>
        <w:t>ได้ทำสัญญา</w:t>
      </w:r>
      <w:r w:rsidR="00350DC4" w:rsidRPr="00404386">
        <w:rPr>
          <w:rFonts w:ascii="Angsana New" w:hAnsi="Angsana New" w:hint="cs"/>
          <w:sz w:val="30"/>
          <w:szCs w:val="30"/>
          <w:cs/>
        </w:rPr>
        <w:t>บริการ</w:t>
      </w:r>
      <w:r w:rsidR="000A206A" w:rsidRPr="00404386">
        <w:rPr>
          <w:rFonts w:ascii="Angsana New" w:hAnsi="Angsana New" w:hint="cs"/>
          <w:sz w:val="30"/>
          <w:szCs w:val="30"/>
          <w:cs/>
        </w:rPr>
        <w:t>กับบริษัทย่อยทางตรง</w:t>
      </w:r>
      <w:r w:rsidR="00350DC4" w:rsidRPr="00404386">
        <w:rPr>
          <w:rFonts w:ascii="Angsana New" w:hAnsi="Angsana New" w:hint="cs"/>
          <w:sz w:val="30"/>
          <w:szCs w:val="30"/>
          <w:cs/>
        </w:rPr>
        <w:t xml:space="preserve">และกิจการที่เกี่ยวข้องกันหลายแห่ง </w:t>
      </w:r>
      <w:r w:rsidR="000A206A" w:rsidRPr="00404386">
        <w:rPr>
          <w:rFonts w:ascii="Angsana New" w:hAnsi="Angsana New" w:hint="cs"/>
          <w:sz w:val="30"/>
          <w:szCs w:val="30"/>
          <w:cs/>
        </w:rPr>
        <w:t>เกี่ยวกับการบริการสาธารณู</w:t>
      </w:r>
      <w:r w:rsidR="00350DC4" w:rsidRPr="00404386">
        <w:rPr>
          <w:rFonts w:ascii="Angsana New" w:hAnsi="Angsana New" w:hint="cs"/>
          <w:sz w:val="30"/>
          <w:szCs w:val="30"/>
          <w:cs/>
        </w:rPr>
        <w:t>ปโภคต่างๆ โดยมีกำหนดระยะเวลา</w:t>
      </w:r>
      <w:r w:rsidR="000A206A" w:rsidRPr="00404386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0A206A" w:rsidRPr="00404386">
        <w:rPr>
          <w:rFonts w:ascii="Angsana New" w:hAnsi="Angsana New"/>
          <w:sz w:val="30"/>
          <w:szCs w:val="30"/>
        </w:rPr>
        <w:t xml:space="preserve">1 </w:t>
      </w:r>
      <w:r w:rsidR="000A206A" w:rsidRPr="004043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A206A" w:rsidRPr="00404386">
        <w:rPr>
          <w:rFonts w:ascii="Angsana New" w:hAnsi="Angsana New"/>
          <w:sz w:val="30"/>
          <w:szCs w:val="30"/>
        </w:rPr>
        <w:t>256</w:t>
      </w:r>
      <w:r w:rsidR="00394EFC" w:rsidRPr="00404386">
        <w:rPr>
          <w:rFonts w:ascii="Angsana New" w:hAnsi="Angsana New"/>
          <w:sz w:val="30"/>
          <w:szCs w:val="30"/>
        </w:rPr>
        <w:t>2</w:t>
      </w:r>
      <w:r w:rsidR="000A206A" w:rsidRPr="00404386">
        <w:rPr>
          <w:rFonts w:ascii="Angsana New" w:hAnsi="Angsana New"/>
          <w:sz w:val="30"/>
          <w:szCs w:val="30"/>
        </w:rPr>
        <w:t xml:space="preserve"> </w:t>
      </w:r>
      <w:r w:rsidR="000A206A" w:rsidRPr="0040438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A206A" w:rsidRPr="00404386">
        <w:rPr>
          <w:rFonts w:ascii="Angsana New" w:hAnsi="Angsana New"/>
          <w:sz w:val="30"/>
          <w:szCs w:val="30"/>
        </w:rPr>
        <w:t xml:space="preserve">31 </w:t>
      </w:r>
      <w:r w:rsidR="000A206A" w:rsidRPr="004043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206A" w:rsidRPr="00404386">
        <w:rPr>
          <w:rFonts w:ascii="Angsana New" w:hAnsi="Angsana New"/>
          <w:sz w:val="30"/>
          <w:szCs w:val="30"/>
        </w:rPr>
        <w:t>256</w:t>
      </w:r>
      <w:r w:rsidR="00394EFC" w:rsidRPr="00404386">
        <w:rPr>
          <w:rFonts w:ascii="Angsana New" w:hAnsi="Angsana New"/>
          <w:sz w:val="30"/>
          <w:szCs w:val="30"/>
        </w:rPr>
        <w:t>2</w:t>
      </w:r>
      <w:r w:rsidR="000A206A" w:rsidRPr="00404386">
        <w:rPr>
          <w:rFonts w:ascii="Angsana New" w:hAnsi="Angsana New"/>
          <w:sz w:val="30"/>
          <w:szCs w:val="30"/>
        </w:rPr>
        <w:t xml:space="preserve"> </w:t>
      </w:r>
      <w:r w:rsidR="000A206A" w:rsidRPr="0040438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350DC4" w:rsidRPr="00404386">
        <w:rPr>
          <w:rFonts w:ascii="Angsana New" w:hAnsi="Angsana New" w:hint="cs"/>
          <w:sz w:val="30"/>
          <w:szCs w:val="30"/>
          <w:cs/>
        </w:rPr>
        <w:t>กลุ่ม</w:t>
      </w:r>
      <w:r w:rsidR="000A206A" w:rsidRPr="00404386">
        <w:rPr>
          <w:rFonts w:ascii="Angsana New" w:hAnsi="Angsana New" w:hint="cs"/>
          <w:sz w:val="30"/>
          <w:szCs w:val="30"/>
          <w:cs/>
        </w:rPr>
        <w:t>บริษัทต้อง</w:t>
      </w:r>
      <w:r w:rsidR="00D03754" w:rsidRPr="00404386">
        <w:rPr>
          <w:rFonts w:ascii="Angsana New" w:hAnsi="Angsana New" w:hint="cs"/>
          <w:sz w:val="30"/>
          <w:szCs w:val="30"/>
          <w:cs/>
        </w:rPr>
        <w:t>ชำระ</w:t>
      </w:r>
      <w:r w:rsidR="000A206A" w:rsidRPr="00404386">
        <w:rPr>
          <w:rFonts w:ascii="Angsana New" w:hAnsi="Angsana New" w:hint="cs"/>
          <w:sz w:val="30"/>
          <w:szCs w:val="30"/>
          <w:cs/>
        </w:rPr>
        <w:t>ค่า</w:t>
      </w:r>
      <w:r w:rsidR="00350DC4" w:rsidRPr="00404386">
        <w:rPr>
          <w:rFonts w:ascii="Angsana New" w:hAnsi="Angsana New" w:hint="cs"/>
          <w:sz w:val="30"/>
          <w:szCs w:val="30"/>
          <w:cs/>
        </w:rPr>
        <w:t>บริการ</w:t>
      </w:r>
      <w:r w:rsidR="000A206A" w:rsidRPr="00404386">
        <w:rPr>
          <w:rFonts w:ascii="Angsana New" w:hAnsi="Angsana New" w:hint="cs"/>
          <w:sz w:val="30"/>
          <w:szCs w:val="30"/>
          <w:cs/>
        </w:rPr>
        <w:t>เป็นรายเดือน</w:t>
      </w:r>
      <w:r w:rsidR="00350DC4" w:rsidRPr="00404386">
        <w:rPr>
          <w:rFonts w:ascii="Angsana New" w:hAnsi="Angsana New" w:hint="cs"/>
          <w:sz w:val="30"/>
          <w:szCs w:val="30"/>
          <w:cs/>
        </w:rPr>
        <w:t>ตามอัตราที่ระบุไว้ในสัญญา</w:t>
      </w:r>
    </w:p>
    <w:p w14:paraId="2EAE0C3E" w14:textId="77777777" w:rsidR="008F4D67" w:rsidRPr="00404386" w:rsidRDefault="008F4D67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E562AE" w14:textId="3CE4C032" w:rsidR="009A0B9B" w:rsidRPr="00404386" w:rsidRDefault="009A0B9B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4386">
        <w:rPr>
          <w:rFonts w:ascii="Angsana New" w:hAnsi="Angsana New"/>
          <w:i/>
          <w:iCs/>
          <w:sz w:val="30"/>
          <w:szCs w:val="30"/>
          <w:cs/>
        </w:rPr>
        <w:t>สัญญาเ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>งินให้กู้ยืม</w:t>
      </w:r>
    </w:p>
    <w:p w14:paraId="23078E2C" w14:textId="77777777" w:rsidR="009A0B9B" w:rsidRPr="00404386" w:rsidRDefault="009A0B9B" w:rsidP="00445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E5E31B" w14:textId="009CE532" w:rsidR="004C1141" w:rsidRPr="00404386" w:rsidRDefault="004C1141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บริษัทได้ทำสัญญาเงินให้กู้ยืมแก่บริษัทย่อย</w:t>
      </w:r>
      <w:r w:rsidRPr="00404386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404386">
        <w:rPr>
          <w:rFonts w:ascii="Angsana New" w:hAnsi="Angsana New"/>
          <w:sz w:val="30"/>
          <w:szCs w:val="30"/>
          <w:cs/>
        </w:rPr>
        <w:t>ในรูปแบบตั๋วสัญญาใช้เงิน มีอัตราดอกเบี้ย</w:t>
      </w:r>
      <w:r w:rsidR="009636AE" w:rsidRPr="00404386">
        <w:rPr>
          <w:rFonts w:ascii="Angsana New" w:hAnsi="Angsana New"/>
          <w:sz w:val="30"/>
          <w:szCs w:val="30"/>
        </w:rPr>
        <w:t xml:space="preserve">          </w:t>
      </w:r>
      <w:r w:rsidRPr="00404386">
        <w:rPr>
          <w:rFonts w:ascii="Angsana New" w:hAnsi="Angsana New"/>
          <w:sz w:val="30"/>
          <w:szCs w:val="30"/>
          <w:cs/>
        </w:rPr>
        <w:t>ร้อยละ 4.2</w:t>
      </w:r>
      <w:r w:rsidR="00D0055F" w:rsidRPr="00404386">
        <w:rPr>
          <w:rFonts w:ascii="Angsana New" w:hAnsi="Angsana New"/>
          <w:sz w:val="30"/>
          <w:szCs w:val="30"/>
        </w:rPr>
        <w:t>0</w:t>
      </w:r>
      <w:r w:rsidRPr="00404386">
        <w:rPr>
          <w:rFonts w:ascii="Angsana New" w:hAnsi="Angsana New"/>
          <w:sz w:val="30"/>
          <w:szCs w:val="30"/>
          <w:cs/>
        </w:rPr>
        <w:t xml:space="preserve"> ต่อปี</w:t>
      </w:r>
      <w:r w:rsidR="00D0055F" w:rsidRPr="00404386">
        <w:rPr>
          <w:rFonts w:ascii="Angsana New" w:hAnsi="Angsana New"/>
          <w:sz w:val="30"/>
          <w:szCs w:val="30"/>
        </w:rPr>
        <w:t xml:space="preserve"> </w:t>
      </w:r>
      <w:r w:rsidR="00D0055F" w:rsidRPr="00404386">
        <w:rPr>
          <w:rFonts w:ascii="Angsana New" w:hAnsi="Angsana New"/>
          <w:i/>
          <w:iCs/>
          <w:sz w:val="30"/>
          <w:szCs w:val="30"/>
        </w:rPr>
        <w:t xml:space="preserve">(31 </w:t>
      </w:r>
      <w:r w:rsidR="00D0055F"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D0055F" w:rsidRPr="00404386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D0055F" w:rsidRPr="00404386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D0055F" w:rsidRPr="00404386">
        <w:rPr>
          <w:rFonts w:ascii="Angsana New" w:hAnsi="Angsana New"/>
          <w:i/>
          <w:iCs/>
          <w:sz w:val="30"/>
          <w:szCs w:val="30"/>
        </w:rPr>
        <w:t xml:space="preserve"> 4.20 </w:t>
      </w:r>
      <w:r w:rsidR="00D0055F" w:rsidRPr="00404386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D0055F" w:rsidRPr="00404386">
        <w:rPr>
          <w:rFonts w:ascii="Angsana New" w:hAnsi="Angsana New"/>
          <w:i/>
          <w:iCs/>
          <w:sz w:val="30"/>
          <w:szCs w:val="30"/>
        </w:rPr>
        <w:t>)</w:t>
      </w:r>
      <w:r w:rsidR="00D0055F" w:rsidRPr="00404386">
        <w:rPr>
          <w:rFonts w:ascii="Angsana New" w:hAnsi="Angsana New"/>
          <w:sz w:val="30"/>
          <w:szCs w:val="30"/>
        </w:rPr>
        <w:t xml:space="preserve"> </w:t>
      </w:r>
      <w:r w:rsidR="00531BF7">
        <w:rPr>
          <w:rFonts w:ascii="Angsana New" w:hAnsi="Angsana New" w:hint="cs"/>
          <w:sz w:val="30"/>
          <w:szCs w:val="30"/>
          <w:cs/>
        </w:rPr>
        <w:t>ต่อมา</w:t>
      </w:r>
      <w:r w:rsidR="00543B0F" w:rsidRPr="00404386">
        <w:rPr>
          <w:rFonts w:ascii="Angsana New" w:hAnsi="Angsana New" w:hint="cs"/>
          <w:sz w:val="30"/>
          <w:szCs w:val="30"/>
          <w:cs/>
        </w:rPr>
        <w:t>บริษัทได้แก้ไขอัตราดอกเบี้ยจากร้อยละ 4.2</w:t>
      </w:r>
      <w:r w:rsidR="00531BF7">
        <w:rPr>
          <w:rFonts w:ascii="Angsana New" w:hAnsi="Angsana New"/>
          <w:sz w:val="30"/>
          <w:szCs w:val="30"/>
        </w:rPr>
        <w:t>0</w:t>
      </w:r>
      <w:r w:rsidR="00543B0F" w:rsidRPr="00404386">
        <w:rPr>
          <w:rFonts w:ascii="Angsana New" w:hAnsi="Angsana New" w:hint="cs"/>
          <w:sz w:val="30"/>
          <w:szCs w:val="30"/>
          <w:cs/>
        </w:rPr>
        <w:t xml:space="preserve"> ต่อปี เป็นร้อยละ 3.60 ต่อปี ซึ่งมีผลตั้งแต่วันที่ 1 กันยายน 2562</w:t>
      </w:r>
      <w:r w:rsidR="00345CE7" w:rsidRPr="00404386">
        <w:rPr>
          <w:szCs w:val="22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เงื่อนไขการรับชำระคืนเงินกู้เมื่อทวงถาม </w:t>
      </w:r>
      <w:r w:rsidRPr="00404386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บริษัทได้ทำ</w:t>
      </w:r>
      <w:r w:rsidR="00AC44B1" w:rsidRPr="00404386">
        <w:rPr>
          <w:rFonts w:ascii="Angsana New" w:hAnsi="Angsana New" w:hint="cs"/>
          <w:spacing w:val="-6"/>
          <w:sz w:val="30"/>
          <w:szCs w:val="30"/>
          <w:cs/>
        </w:rPr>
        <w:t>ข้อตกลง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เพิ่มเติมว่าจะไม่ทวงถามให้</w:t>
      </w:r>
      <w:r w:rsidRPr="00404386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และบริษัทย่อยทางอ้อมชำระเงินกู้ภายใน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 12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เดือนนับจาก</w:t>
      </w:r>
      <w:r w:rsidR="0017515E" w:rsidRPr="00404386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404386">
        <w:rPr>
          <w:rFonts w:ascii="Angsana New" w:hAnsi="Angsana New"/>
          <w:sz w:val="30"/>
          <w:szCs w:val="30"/>
        </w:rPr>
        <w:t xml:space="preserve"> 3</w:t>
      </w:r>
      <w:r w:rsidR="00041518" w:rsidRPr="00404386">
        <w:rPr>
          <w:rFonts w:ascii="Angsana New" w:hAnsi="Angsana New"/>
          <w:sz w:val="30"/>
          <w:szCs w:val="30"/>
        </w:rPr>
        <w:t>0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</w:rPr>
        <w:t xml:space="preserve"> 2562 </w:t>
      </w:r>
      <w:r w:rsidRPr="00404386">
        <w:rPr>
          <w:rFonts w:ascii="Angsana New" w:hAnsi="Angsana New"/>
          <w:sz w:val="30"/>
          <w:szCs w:val="30"/>
          <w:cs/>
        </w:rPr>
        <w:t>เงินให้กู้ยืมดังกล่าวถูกจัดประเภทเป็นสินทรัพย์ไม่หมุนเวียน</w:t>
      </w:r>
    </w:p>
    <w:p w14:paraId="50CE31D3" w14:textId="641B6869" w:rsidR="008F4D67" w:rsidRPr="00404386" w:rsidRDefault="008F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4" w:name="_Hlk8144238"/>
    </w:p>
    <w:p w14:paraId="2E0E8E81" w14:textId="77777777" w:rsidR="00735D86" w:rsidRDefault="00735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BDDCA1F" w14:textId="421801EC" w:rsidR="009A0B9B" w:rsidRPr="00404386" w:rsidRDefault="009A0B9B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4386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สัญญาเงินกู้ยืม</w:t>
      </w:r>
    </w:p>
    <w:p w14:paraId="569FB75D" w14:textId="77777777" w:rsidR="009A0B9B" w:rsidRPr="00404386" w:rsidRDefault="009A0B9B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84A5C27" w14:textId="77777777" w:rsidR="00394EFC" w:rsidRPr="00404386" w:rsidRDefault="00C13BED" w:rsidP="00FA62A2">
      <w:pPr>
        <w:tabs>
          <w:tab w:val="clear" w:pos="454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บริษัทได้ทำสัญญาเงินกู้ยืมจากบริษัทย่อย</w:t>
      </w:r>
      <w:r w:rsidR="00FC7B0F" w:rsidRPr="00404386">
        <w:rPr>
          <w:rFonts w:ascii="Angsana New" w:hAnsi="Angsana New" w:hint="cs"/>
          <w:sz w:val="30"/>
          <w:szCs w:val="30"/>
          <w:cs/>
        </w:rPr>
        <w:t>ทางอ้อม</w:t>
      </w:r>
      <w:r w:rsidRPr="00404386">
        <w:rPr>
          <w:rFonts w:ascii="Angsana New" w:hAnsi="Angsana New" w:hint="cs"/>
          <w:sz w:val="30"/>
          <w:szCs w:val="30"/>
          <w:cs/>
        </w:rPr>
        <w:t xml:space="preserve">แห่งหนึ่งในรูปแบบตั๋วสัญญาใช้เงิน มีอัตราดอกเบี้ยร้อยละ </w:t>
      </w:r>
      <w:r w:rsidR="00DA4A46" w:rsidRPr="00404386">
        <w:rPr>
          <w:rFonts w:ascii="Angsana New" w:hAnsi="Angsana New"/>
          <w:sz w:val="30"/>
          <w:szCs w:val="30"/>
        </w:rPr>
        <w:t>2</w:t>
      </w:r>
      <w:r w:rsidR="0078423C" w:rsidRPr="00404386">
        <w:rPr>
          <w:rFonts w:ascii="Angsana New" w:hAnsi="Angsana New"/>
          <w:sz w:val="30"/>
          <w:szCs w:val="30"/>
        </w:rPr>
        <w:t>.00</w:t>
      </w:r>
      <w:r w:rsidR="00FC7B0F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DA4A46" w:rsidRPr="00404386">
        <w:rPr>
          <w:rFonts w:ascii="Angsana New" w:hAnsi="Angsana New" w:hint="cs"/>
          <w:sz w:val="30"/>
          <w:szCs w:val="30"/>
          <w:cs/>
        </w:rPr>
        <w:t>ต่อปี</w:t>
      </w:r>
      <w:r w:rsidR="00FC7B0F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9A3BFA" w:rsidRPr="00404386">
        <w:rPr>
          <w:rFonts w:ascii="Angsana New" w:hAnsi="Angsana New"/>
          <w:i/>
          <w:iCs/>
          <w:sz w:val="30"/>
          <w:szCs w:val="30"/>
        </w:rPr>
        <w:t xml:space="preserve">(31 </w:t>
      </w:r>
      <w:r w:rsidR="009A3BFA"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A3BFA" w:rsidRPr="00404386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9A3BFA"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A3BFA" w:rsidRPr="00404386">
        <w:rPr>
          <w:rFonts w:ascii="Angsana New" w:hAnsi="Angsana New"/>
          <w:i/>
          <w:iCs/>
          <w:sz w:val="30"/>
          <w:szCs w:val="30"/>
        </w:rPr>
        <w:t>2</w:t>
      </w:r>
      <w:r w:rsidR="0078423C" w:rsidRPr="00404386">
        <w:rPr>
          <w:rFonts w:ascii="Angsana New" w:hAnsi="Angsana New"/>
          <w:i/>
          <w:iCs/>
          <w:sz w:val="30"/>
          <w:szCs w:val="30"/>
        </w:rPr>
        <w:t>.00</w:t>
      </w:r>
      <w:r w:rsidR="000A7657" w:rsidRPr="00404386">
        <w:rPr>
          <w:rFonts w:ascii="Angsana New" w:hAnsi="Angsana New"/>
          <w:i/>
          <w:iCs/>
          <w:sz w:val="30"/>
          <w:szCs w:val="30"/>
        </w:rPr>
        <w:t xml:space="preserve"> </w:t>
      </w:r>
      <w:r w:rsidR="000A7657" w:rsidRPr="00404386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9A3BFA" w:rsidRPr="00404386">
        <w:rPr>
          <w:rFonts w:ascii="Angsana New" w:hAnsi="Angsana New"/>
          <w:i/>
          <w:iCs/>
          <w:sz w:val="30"/>
          <w:szCs w:val="30"/>
        </w:rPr>
        <w:t>)</w:t>
      </w:r>
      <w:r w:rsidR="009A3BFA"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เงื่อนไข</w:t>
      </w:r>
      <w:r w:rsidRPr="00404386">
        <w:rPr>
          <w:rFonts w:ascii="Angsana New" w:hAnsi="Angsana New"/>
          <w:sz w:val="30"/>
          <w:szCs w:val="30"/>
          <w:cs/>
        </w:rPr>
        <w:t>กา</w:t>
      </w:r>
      <w:r w:rsidR="00DA4A46" w:rsidRPr="00404386">
        <w:rPr>
          <w:rFonts w:ascii="Angsana New" w:hAnsi="Angsana New"/>
          <w:sz w:val="30"/>
          <w:szCs w:val="30"/>
          <w:cs/>
        </w:rPr>
        <w:t xml:space="preserve">รจ่ายชำระคืนเงินกู้เมื่อทวงถาม </w:t>
      </w:r>
    </w:p>
    <w:p w14:paraId="67BE1730" w14:textId="77777777" w:rsidR="009A3BFA" w:rsidRPr="00404386" w:rsidRDefault="009A3BFA" w:rsidP="00FA62A2">
      <w:pPr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28C702C" w14:textId="49A4AD3C" w:rsidR="00394EFC" w:rsidRPr="00404386" w:rsidRDefault="00073D5C" w:rsidP="00FA62A2">
      <w:pPr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31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2561 </w:t>
      </w:r>
      <w:r w:rsidR="00394EFC" w:rsidRPr="00404386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กลุ่มบริษัทได้ทำสัญญาเงินกู้ยืมจากกิจการที่เกี่ยวข้องกัน</w:t>
      </w:r>
      <w:r w:rsidR="00782F30" w:rsidRPr="00404386">
        <w:rPr>
          <w:rFonts w:ascii="Angsana New" w:hAnsi="Angsana New" w:hint="cs"/>
          <w:spacing w:val="-6"/>
          <w:sz w:val="30"/>
          <w:szCs w:val="30"/>
          <w:cs/>
        </w:rPr>
        <w:t>สองแห่ง</w:t>
      </w:r>
      <w:r w:rsidR="00394EFC" w:rsidRPr="00404386">
        <w:rPr>
          <w:rFonts w:ascii="Angsana New" w:hAnsi="Angsana New"/>
          <w:spacing w:val="-6"/>
          <w:sz w:val="30"/>
          <w:szCs w:val="30"/>
          <w:cs/>
        </w:rPr>
        <w:t>ในรูปแบบตั๋วสัญญาใช้เงิน</w:t>
      </w:r>
      <w:r w:rsidR="00394EFC" w:rsidRPr="00404386">
        <w:rPr>
          <w:rFonts w:ascii="Angsana New" w:hAnsi="Angsana New"/>
          <w:sz w:val="30"/>
          <w:szCs w:val="30"/>
          <w:cs/>
        </w:rPr>
        <w:t xml:space="preserve"> </w:t>
      </w:r>
      <w:r w:rsidR="00792DEA" w:rsidRPr="00404386">
        <w:rPr>
          <w:rFonts w:ascii="Angsana New" w:hAnsi="Angsana New"/>
          <w:sz w:val="30"/>
          <w:szCs w:val="30"/>
        </w:rPr>
        <w:t xml:space="preserve">     </w:t>
      </w:r>
      <w:r w:rsidR="00394EFC" w:rsidRPr="00404386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394EFC" w:rsidRPr="00404386">
        <w:rPr>
          <w:rFonts w:ascii="Angsana New" w:hAnsi="Angsana New"/>
          <w:sz w:val="30"/>
          <w:szCs w:val="30"/>
        </w:rPr>
        <w:t xml:space="preserve">3.70 </w:t>
      </w:r>
      <w:r w:rsidR="00394EFC" w:rsidRPr="00404386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="00394EFC" w:rsidRPr="00404386">
        <w:rPr>
          <w:rFonts w:ascii="Angsana New" w:hAnsi="Angsana New"/>
          <w:sz w:val="30"/>
          <w:szCs w:val="30"/>
        </w:rPr>
        <w:t xml:space="preserve">4.00 </w:t>
      </w:r>
      <w:r w:rsidR="00394EFC" w:rsidRPr="00404386">
        <w:rPr>
          <w:rFonts w:ascii="Angsana New" w:hAnsi="Angsana New"/>
          <w:sz w:val="30"/>
          <w:szCs w:val="30"/>
          <w:cs/>
        </w:rPr>
        <w:t xml:space="preserve">ต่อปี </w:t>
      </w:r>
      <w:r w:rsidR="00782F30" w:rsidRPr="00404386">
        <w:rPr>
          <w:rFonts w:ascii="Angsana New" w:hAnsi="Angsana New" w:hint="cs"/>
          <w:sz w:val="30"/>
          <w:szCs w:val="30"/>
          <w:cs/>
        </w:rPr>
        <w:t>เงินกู้ยืมดังกล่าวจ่ายชำระคืนทั้งจำนวนแล้วในระหว่างงวด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="00782F30" w:rsidRPr="0040438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82F30" w:rsidRPr="00404386">
        <w:rPr>
          <w:rFonts w:ascii="Angsana New" w:hAnsi="Angsana New"/>
          <w:sz w:val="30"/>
          <w:szCs w:val="30"/>
        </w:rPr>
        <w:t>3</w:t>
      </w:r>
      <w:r w:rsidR="00041518" w:rsidRPr="00404386">
        <w:rPr>
          <w:rFonts w:ascii="Angsana New" w:hAnsi="Angsana New" w:hint="cs"/>
          <w:sz w:val="30"/>
          <w:szCs w:val="30"/>
          <w:cs/>
        </w:rPr>
        <w:t>0</w:t>
      </w:r>
      <w:r w:rsidR="00782F30" w:rsidRPr="00404386">
        <w:rPr>
          <w:rFonts w:ascii="Angsana New" w:hAnsi="Angsana New"/>
          <w:sz w:val="30"/>
          <w:szCs w:val="30"/>
        </w:rPr>
        <w:t xml:space="preserve">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="00782F30"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782F30" w:rsidRPr="00404386">
        <w:rPr>
          <w:rFonts w:ascii="Angsana New" w:hAnsi="Angsana New"/>
          <w:sz w:val="30"/>
          <w:szCs w:val="30"/>
        </w:rPr>
        <w:t>2562</w:t>
      </w:r>
    </w:p>
    <w:bookmarkEnd w:id="4"/>
    <w:p w14:paraId="77CC27C1" w14:textId="6E1DFDFD" w:rsidR="00C43236" w:rsidRPr="00404386" w:rsidRDefault="00C43236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BDADF31" w14:textId="7AF6CCD6" w:rsidR="001B0945" w:rsidRPr="00404386" w:rsidRDefault="001B09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4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66B124C1" w14:textId="77777777" w:rsidR="00D93278" w:rsidRPr="00404386" w:rsidRDefault="00D9327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52"/>
        <w:gridCol w:w="269"/>
        <w:gridCol w:w="1236"/>
      </w:tblGrid>
      <w:tr w:rsidR="00D93278" w:rsidRPr="00404386" w14:paraId="49EB4B84" w14:textId="77777777" w:rsidTr="00786433">
        <w:trPr>
          <w:trHeight w:val="659"/>
          <w:tblHeader/>
        </w:trPr>
        <w:tc>
          <w:tcPr>
            <w:tcW w:w="3440" w:type="pct"/>
            <w:vAlign w:val="bottom"/>
          </w:tcPr>
          <w:p w14:paraId="34DBE4AB" w14:textId="2BBCC4CB" w:rsidR="00D93278" w:rsidRPr="00404386" w:rsidRDefault="00D93278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</w:t>
            </w:r>
            <w:r w:rsidR="004C2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่</w:t>
            </w: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38" w:type="pct"/>
            <w:vAlign w:val="bottom"/>
          </w:tcPr>
          <w:p w14:paraId="72E044D1" w14:textId="77777777" w:rsidR="00D93278" w:rsidRPr="00404386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0BCF7D2" w14:textId="77777777" w:rsidR="00D93278" w:rsidRPr="00404386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0C7BEA5D" w14:textId="77777777" w:rsidR="00D93278" w:rsidRPr="00404386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8DAB8AC" w14:textId="77777777" w:rsidR="00D93278" w:rsidRPr="00404386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93278" w:rsidRPr="00404386" w14:paraId="19ED13F8" w14:textId="77777777" w:rsidTr="00B90AB4">
        <w:trPr>
          <w:tblHeader/>
        </w:trPr>
        <w:tc>
          <w:tcPr>
            <w:tcW w:w="3440" w:type="pct"/>
          </w:tcPr>
          <w:p w14:paraId="62BCE729" w14:textId="77777777" w:rsidR="00D93278" w:rsidRPr="00404386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pct"/>
            <w:gridSpan w:val="3"/>
          </w:tcPr>
          <w:p w14:paraId="03FCF26E" w14:textId="77777777" w:rsidR="00D93278" w:rsidRPr="00404386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3278" w:rsidRPr="00404386" w14:paraId="11848D65" w14:textId="77777777" w:rsidTr="00786433">
        <w:tc>
          <w:tcPr>
            <w:tcW w:w="3440" w:type="pct"/>
          </w:tcPr>
          <w:p w14:paraId="3723D8CD" w14:textId="77777777" w:rsidR="00D93278" w:rsidRPr="00404386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8" w:type="pct"/>
          </w:tcPr>
          <w:p w14:paraId="754103CA" w14:textId="77777777" w:rsidR="00D93278" w:rsidRPr="00404386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3B5BFC" w14:textId="77777777" w:rsidR="00D93278" w:rsidRPr="00404386" w:rsidRDefault="00D93278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3244B946" w14:textId="77777777" w:rsidR="00D93278" w:rsidRPr="00404386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3278" w:rsidRPr="00404386" w14:paraId="05F8687C" w14:textId="77777777" w:rsidTr="00786433">
        <w:tc>
          <w:tcPr>
            <w:tcW w:w="3440" w:type="pct"/>
          </w:tcPr>
          <w:p w14:paraId="253122CD" w14:textId="77777777" w:rsidR="00D93278" w:rsidRPr="00404386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8" w:type="pct"/>
          </w:tcPr>
          <w:p w14:paraId="6910D468" w14:textId="77777777" w:rsidR="00D93278" w:rsidRPr="00404386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B193FD" w14:textId="77777777" w:rsidR="00D93278" w:rsidRPr="00404386" w:rsidRDefault="00D93278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1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48873491" w14:textId="77777777" w:rsidR="00D93278" w:rsidRPr="00404386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67B" w:rsidRPr="00404386" w14:paraId="4520893B" w14:textId="77777777" w:rsidTr="00786433">
        <w:tc>
          <w:tcPr>
            <w:tcW w:w="3440" w:type="pct"/>
          </w:tcPr>
          <w:p w14:paraId="25CD0D4D" w14:textId="77777777" w:rsidR="00CF767B" w:rsidRPr="00404386" w:rsidRDefault="00CF767B" w:rsidP="00CF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38" w:type="pct"/>
          </w:tcPr>
          <w:p w14:paraId="46841BEA" w14:textId="358C3019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3,739</w:t>
            </w:r>
          </w:p>
        </w:tc>
        <w:tc>
          <w:tcPr>
            <w:tcW w:w="147" w:type="pct"/>
          </w:tcPr>
          <w:p w14:paraId="552FAAC9" w14:textId="77777777" w:rsidR="00CF767B" w:rsidRPr="00404386" w:rsidRDefault="00CF767B" w:rsidP="00CF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11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20B7C580" w14:textId="777777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23" w:lineRule="auto"/>
              <w:ind w:right="4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67B" w:rsidRPr="00404386" w14:paraId="4F659DAA" w14:textId="77777777" w:rsidTr="00786433">
        <w:tc>
          <w:tcPr>
            <w:tcW w:w="3440" w:type="pct"/>
          </w:tcPr>
          <w:p w14:paraId="0C3D6C16" w14:textId="7ABA04E0" w:rsidR="00CF767B" w:rsidRPr="00404386" w:rsidRDefault="008F7862" w:rsidP="00CF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B683EB1" w14:textId="410F99FE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7,487</w:t>
            </w:r>
          </w:p>
        </w:tc>
        <w:tc>
          <w:tcPr>
            <w:tcW w:w="147" w:type="pct"/>
          </w:tcPr>
          <w:p w14:paraId="5939D6B4" w14:textId="77777777" w:rsidR="00CF767B" w:rsidRPr="00404386" w:rsidRDefault="00CF767B" w:rsidP="00CF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1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1AEE9F65" w14:textId="777777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28" w:lineRule="auto"/>
              <w:ind w:right="4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67B" w:rsidRPr="00404386" w14:paraId="79180432" w14:textId="77777777" w:rsidTr="00CC3023">
        <w:tc>
          <w:tcPr>
            <w:tcW w:w="3440" w:type="pct"/>
          </w:tcPr>
          <w:p w14:paraId="085E5089" w14:textId="77777777" w:rsidR="00CF767B" w:rsidRPr="00404386" w:rsidRDefault="00CF767B" w:rsidP="00CF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25446014" w14:textId="4C49842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11,226</w:t>
            </w:r>
          </w:p>
        </w:tc>
        <w:tc>
          <w:tcPr>
            <w:tcW w:w="147" w:type="pct"/>
          </w:tcPr>
          <w:p w14:paraId="4B269D9B" w14:textId="77777777" w:rsidR="00CF767B" w:rsidRPr="00404386" w:rsidRDefault="00CF767B" w:rsidP="00CF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237921F2" w14:textId="777777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192" w:lineRule="auto"/>
              <w:ind w:right="4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E6CA1" w:rsidRPr="00404386" w14:paraId="3F901B0B" w14:textId="77777777" w:rsidTr="00CC3023">
        <w:tc>
          <w:tcPr>
            <w:tcW w:w="3440" w:type="pct"/>
          </w:tcPr>
          <w:p w14:paraId="2965F6B7" w14:textId="77777777" w:rsidR="00FE6CA1" w:rsidRPr="00404386" w:rsidRDefault="00FE6CA1" w:rsidP="00735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2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</w:tcPr>
          <w:p w14:paraId="47B68A65" w14:textId="77777777" w:rsidR="00FE6CA1" w:rsidRPr="00404386" w:rsidRDefault="00FE6CA1" w:rsidP="00735D86">
            <w:pPr>
              <w:pStyle w:val="acctfourfigures"/>
              <w:tabs>
                <w:tab w:val="clear" w:pos="765"/>
              </w:tabs>
              <w:spacing w:line="12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7" w:type="pct"/>
          </w:tcPr>
          <w:p w14:paraId="40E81C35" w14:textId="77777777" w:rsidR="00FE6CA1" w:rsidRPr="00404386" w:rsidRDefault="00FE6CA1" w:rsidP="0073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238EFD17" w14:textId="77777777" w:rsidR="00FE6CA1" w:rsidRPr="00404386" w:rsidRDefault="00FE6CA1" w:rsidP="00735D86">
            <w:pPr>
              <w:pStyle w:val="acctfourfigures"/>
              <w:tabs>
                <w:tab w:val="clear" w:pos="765"/>
              </w:tabs>
              <w:spacing w:line="12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FE6CA1" w:rsidRPr="00404386" w14:paraId="4380B619" w14:textId="77777777" w:rsidTr="00786433">
        <w:tc>
          <w:tcPr>
            <w:tcW w:w="3440" w:type="pct"/>
          </w:tcPr>
          <w:p w14:paraId="166A5DF9" w14:textId="77777777" w:rsidR="00FE6CA1" w:rsidRPr="00404386" w:rsidRDefault="00FE6CA1" w:rsidP="00FE6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38" w:type="pct"/>
          </w:tcPr>
          <w:p w14:paraId="09A3DF4B" w14:textId="77777777" w:rsidR="00FE6CA1" w:rsidRPr="00404386" w:rsidRDefault="00FE6CA1" w:rsidP="00FE6C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B9FECF" w14:textId="77777777" w:rsidR="00FE6CA1" w:rsidRPr="00404386" w:rsidRDefault="00FE6CA1" w:rsidP="00FE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0713EBC" w14:textId="77777777" w:rsidR="00FE6CA1" w:rsidRPr="00404386" w:rsidRDefault="00FE6CA1" w:rsidP="00FE6C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6CA1" w:rsidRPr="00404386" w14:paraId="4B649862" w14:textId="77777777" w:rsidTr="00786433">
        <w:tc>
          <w:tcPr>
            <w:tcW w:w="3440" w:type="pct"/>
          </w:tcPr>
          <w:p w14:paraId="3BD6A40A" w14:textId="77777777" w:rsidR="00FE6CA1" w:rsidRPr="00404386" w:rsidRDefault="00FE6CA1" w:rsidP="00FE6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738" w:type="pct"/>
          </w:tcPr>
          <w:p w14:paraId="345FEDFF" w14:textId="77777777" w:rsidR="00FE6CA1" w:rsidRPr="00404386" w:rsidRDefault="00FE6CA1" w:rsidP="00FE6C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3A2BB9" w14:textId="77777777" w:rsidR="00FE6CA1" w:rsidRPr="00404386" w:rsidRDefault="00FE6CA1" w:rsidP="00FE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5AC3B1D" w14:textId="77777777" w:rsidR="00FE6CA1" w:rsidRPr="00404386" w:rsidRDefault="00FE6CA1" w:rsidP="00FE6C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67B" w:rsidRPr="00404386" w14:paraId="1D9EE800" w14:textId="77777777" w:rsidTr="00786433">
        <w:tc>
          <w:tcPr>
            <w:tcW w:w="3440" w:type="pct"/>
          </w:tcPr>
          <w:p w14:paraId="6D36C110" w14:textId="77777777" w:rsidR="00CF767B" w:rsidRPr="00404386" w:rsidRDefault="00CF767B" w:rsidP="00CF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8" w:type="pct"/>
          </w:tcPr>
          <w:p w14:paraId="68997E5E" w14:textId="15B4E043" w:rsidR="00CF767B" w:rsidRPr="00404386" w:rsidRDefault="00CA739E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73,338</w:t>
            </w:r>
          </w:p>
        </w:tc>
        <w:tc>
          <w:tcPr>
            <w:tcW w:w="147" w:type="pct"/>
          </w:tcPr>
          <w:p w14:paraId="6391CA37" w14:textId="777777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B0799A9" w14:textId="79561E44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97,997</w:t>
            </w:r>
          </w:p>
        </w:tc>
      </w:tr>
      <w:tr w:rsidR="00CF767B" w:rsidRPr="00404386" w14:paraId="0D461A6C" w14:textId="77777777" w:rsidTr="00786433">
        <w:tc>
          <w:tcPr>
            <w:tcW w:w="3440" w:type="pct"/>
          </w:tcPr>
          <w:p w14:paraId="7437085C" w14:textId="77777777" w:rsidR="00CF767B" w:rsidRPr="00404386" w:rsidRDefault="00CF767B" w:rsidP="00CF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38" w:type="pct"/>
          </w:tcPr>
          <w:p w14:paraId="7E48B2BF" w14:textId="5137A124" w:rsidR="00CF767B" w:rsidRPr="00404386" w:rsidRDefault="00CA739E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179,799</w:t>
            </w:r>
          </w:p>
        </w:tc>
        <w:tc>
          <w:tcPr>
            <w:tcW w:w="147" w:type="pct"/>
          </w:tcPr>
          <w:p w14:paraId="45FE3702" w14:textId="777777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49117AD" w14:textId="1CB968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119,459</w:t>
            </w:r>
          </w:p>
        </w:tc>
      </w:tr>
      <w:tr w:rsidR="00CF767B" w:rsidRPr="00404386" w14:paraId="4EE70B04" w14:textId="77777777" w:rsidTr="00786433">
        <w:tc>
          <w:tcPr>
            <w:tcW w:w="3440" w:type="pct"/>
          </w:tcPr>
          <w:p w14:paraId="55705B27" w14:textId="77777777" w:rsidR="00CF767B" w:rsidRPr="00404386" w:rsidRDefault="00CF767B" w:rsidP="00CF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265D0AB" w14:textId="77D451FC" w:rsidR="00CF767B" w:rsidRPr="00404386" w:rsidRDefault="00CA739E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1,211,498</w:t>
            </w:r>
          </w:p>
        </w:tc>
        <w:tc>
          <w:tcPr>
            <w:tcW w:w="147" w:type="pct"/>
          </w:tcPr>
          <w:p w14:paraId="2703005F" w14:textId="777777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9320498" w14:textId="059EB7DC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4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67B" w:rsidRPr="00404386" w14:paraId="566C726D" w14:textId="77777777" w:rsidTr="00786433">
        <w:tc>
          <w:tcPr>
            <w:tcW w:w="3440" w:type="pct"/>
          </w:tcPr>
          <w:p w14:paraId="109E8374" w14:textId="77777777" w:rsidR="00CF767B" w:rsidRPr="00404386" w:rsidRDefault="00CF767B" w:rsidP="00CF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2C25BB4E" w14:textId="071E0328" w:rsidR="00CF767B" w:rsidRPr="00404386" w:rsidRDefault="00CA739E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1,464,635</w:t>
            </w:r>
          </w:p>
        </w:tc>
        <w:tc>
          <w:tcPr>
            <w:tcW w:w="147" w:type="pct"/>
          </w:tcPr>
          <w:p w14:paraId="3E8F61B9" w14:textId="77777777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DA4CD80" w14:textId="62076623" w:rsidR="00CF767B" w:rsidRPr="00404386" w:rsidRDefault="00CF767B" w:rsidP="00CF767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217,456</w:t>
            </w:r>
          </w:p>
        </w:tc>
      </w:tr>
      <w:tr w:rsidR="00013365" w:rsidRPr="00404386" w14:paraId="476F942A" w14:textId="77777777" w:rsidTr="00786433">
        <w:tc>
          <w:tcPr>
            <w:tcW w:w="3440" w:type="pct"/>
          </w:tcPr>
          <w:p w14:paraId="196EB204" w14:textId="77777777" w:rsidR="00013365" w:rsidRPr="00404386" w:rsidRDefault="00013365" w:rsidP="00735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2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</w:tcPr>
          <w:p w14:paraId="46B004F1" w14:textId="77777777" w:rsidR="00013365" w:rsidRPr="00404386" w:rsidRDefault="00013365" w:rsidP="00735D86">
            <w:pPr>
              <w:pStyle w:val="acctfourfigures"/>
              <w:tabs>
                <w:tab w:val="clear" w:pos="765"/>
              </w:tabs>
              <w:spacing w:line="12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9BA61F2" w14:textId="77777777" w:rsidR="00013365" w:rsidRPr="00404386" w:rsidRDefault="00013365" w:rsidP="0073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2E4C7D4C" w14:textId="77777777" w:rsidR="00013365" w:rsidRPr="00404386" w:rsidRDefault="00013365" w:rsidP="00735D86">
            <w:pPr>
              <w:pStyle w:val="acctfourfigures"/>
              <w:tabs>
                <w:tab w:val="clear" w:pos="765"/>
              </w:tabs>
              <w:spacing w:line="12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3365" w:rsidRPr="00404386" w14:paraId="51A7BC4C" w14:textId="77777777" w:rsidTr="00786433">
        <w:tc>
          <w:tcPr>
            <w:tcW w:w="3440" w:type="pct"/>
          </w:tcPr>
          <w:p w14:paraId="1E93FB02" w14:textId="77777777" w:rsidR="00013365" w:rsidRPr="00404386" w:rsidRDefault="00013365" w:rsidP="0001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</w:tcPr>
          <w:p w14:paraId="2E1136D9" w14:textId="77777777" w:rsidR="00013365" w:rsidRPr="00404386" w:rsidRDefault="00013365" w:rsidP="000133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1E25F" w14:textId="77777777" w:rsidR="00013365" w:rsidRPr="00404386" w:rsidRDefault="00013365" w:rsidP="0001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D06318C" w14:textId="77777777" w:rsidR="00013365" w:rsidRPr="00404386" w:rsidRDefault="00013365" w:rsidP="000133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365" w:rsidRPr="00404386" w14:paraId="50C4E381" w14:textId="77777777" w:rsidTr="0017515E">
        <w:tc>
          <w:tcPr>
            <w:tcW w:w="3440" w:type="pct"/>
          </w:tcPr>
          <w:p w14:paraId="2AEF93CA" w14:textId="77777777" w:rsidR="00013365" w:rsidRPr="00404386" w:rsidRDefault="00013365" w:rsidP="0001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05809A" w14:textId="3EB966D3" w:rsidR="00013365" w:rsidRPr="00404386" w:rsidRDefault="00013365" w:rsidP="0001336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250,932</w:t>
            </w:r>
          </w:p>
        </w:tc>
        <w:tc>
          <w:tcPr>
            <w:tcW w:w="147" w:type="pct"/>
            <w:vAlign w:val="bottom"/>
          </w:tcPr>
          <w:p w14:paraId="22237415" w14:textId="77777777" w:rsidR="00013365" w:rsidRPr="00404386" w:rsidRDefault="00013365" w:rsidP="0001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4528FED4" w14:textId="77777777" w:rsidR="00013365" w:rsidRPr="00404386" w:rsidRDefault="00013365" w:rsidP="00013365">
            <w:pPr>
              <w:pStyle w:val="acctfourfigures"/>
              <w:tabs>
                <w:tab w:val="clear" w:pos="765"/>
              </w:tabs>
              <w:spacing w:line="240" w:lineRule="atLeast"/>
              <w:ind w:right="4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1A3995" w14:textId="175D3A27" w:rsidR="008F4D67" w:rsidRDefault="008F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E8C9A0B" w14:textId="22FE9AD3" w:rsidR="00735D86" w:rsidRDefault="00735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62D379CA" w14:textId="115A4BCA" w:rsidR="0053794B" w:rsidRPr="00404386" w:rsidRDefault="00967BEA" w:rsidP="00CE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7D2547" w:rsidRPr="00404386">
        <w:rPr>
          <w:rFonts w:ascii="Angsana New" w:hAnsi="Angsana New"/>
          <w:b/>
          <w:bCs/>
          <w:sz w:val="30"/>
          <w:szCs w:val="30"/>
        </w:rPr>
        <w:tab/>
      </w:r>
      <w:r w:rsidR="00192DBF" w:rsidRPr="0040438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5F4283A" w14:textId="77777777" w:rsidR="00E2242C" w:rsidRPr="00404386" w:rsidRDefault="00E2242C" w:rsidP="0093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238"/>
        <w:gridCol w:w="238"/>
        <w:gridCol w:w="1226"/>
        <w:gridCol w:w="274"/>
        <w:gridCol w:w="1164"/>
        <w:gridCol w:w="258"/>
        <w:gridCol w:w="1143"/>
      </w:tblGrid>
      <w:tr w:rsidR="00074AC1" w:rsidRPr="00404386" w14:paraId="399251CB" w14:textId="77777777" w:rsidTr="002E6A8F">
        <w:trPr>
          <w:tblHeader/>
        </w:trPr>
        <w:tc>
          <w:tcPr>
            <w:tcW w:w="2063" w:type="pct"/>
          </w:tcPr>
          <w:p w14:paraId="62B81DD9" w14:textId="77777777" w:rsidR="00074AC1" w:rsidRPr="00404386" w:rsidRDefault="00074AC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C5DF36F" w14:textId="77777777" w:rsidR="00074AC1" w:rsidRPr="00404386" w:rsidRDefault="0066243D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50CEDA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61C5FC0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2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AC1" w:rsidRPr="00404386" w14:paraId="7306052D" w14:textId="77777777" w:rsidTr="002E6A8F">
        <w:trPr>
          <w:tblHeader/>
        </w:trPr>
        <w:tc>
          <w:tcPr>
            <w:tcW w:w="2063" w:type="pct"/>
          </w:tcPr>
          <w:p w14:paraId="3D58BB21" w14:textId="77777777" w:rsidR="00074AC1" w:rsidRPr="00404386" w:rsidRDefault="00074AC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100FA76D" w14:textId="0B4052EB" w:rsidR="00074AC1" w:rsidRPr="00404386" w:rsidRDefault="005F7C5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  <w:vAlign w:val="center"/>
          </w:tcPr>
          <w:p w14:paraId="4396AA2F" w14:textId="77777777" w:rsidR="00074AC1" w:rsidRPr="00404386" w:rsidRDefault="00074AC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060B9FA6" w14:textId="77777777" w:rsidR="00074AC1" w:rsidRPr="00404386" w:rsidRDefault="008123E9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074AC1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6F85D3A" w14:textId="77777777" w:rsidR="00074AC1" w:rsidRPr="00404386" w:rsidRDefault="00074AC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011D3D36" w14:textId="16399314" w:rsidR="00074AC1" w:rsidRPr="00404386" w:rsidRDefault="005F7C5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  <w:vAlign w:val="center"/>
          </w:tcPr>
          <w:p w14:paraId="59C1EA80" w14:textId="77777777" w:rsidR="00074AC1" w:rsidRPr="00404386" w:rsidRDefault="00074AC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7F4E1EF1" w14:textId="77777777" w:rsidR="00074AC1" w:rsidRPr="00404386" w:rsidRDefault="008123E9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31</w:t>
            </w:r>
            <w:r w:rsidR="00074AC1" w:rsidRPr="004043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5C9D" w:rsidRPr="00404386" w14:paraId="026D6778" w14:textId="77777777" w:rsidTr="002E6A8F">
        <w:trPr>
          <w:tblHeader/>
        </w:trPr>
        <w:tc>
          <w:tcPr>
            <w:tcW w:w="2063" w:type="pct"/>
          </w:tcPr>
          <w:p w14:paraId="4901727A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57919826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center"/>
          </w:tcPr>
          <w:p w14:paraId="0786BDE1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572F0C92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430220D8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43B2D636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  <w:vAlign w:val="center"/>
          </w:tcPr>
          <w:p w14:paraId="3ED0A3FE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653020F6" w14:textId="77777777" w:rsidR="00535C9D" w:rsidRPr="00404386" w:rsidRDefault="00535C9D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36BC4" w:rsidRPr="00404386" w14:paraId="4323FB82" w14:textId="77777777" w:rsidTr="002E6A8F">
        <w:trPr>
          <w:tblHeader/>
        </w:trPr>
        <w:tc>
          <w:tcPr>
            <w:tcW w:w="2063" w:type="pct"/>
          </w:tcPr>
          <w:p w14:paraId="3A2721DD" w14:textId="77777777" w:rsidR="00736BC4" w:rsidRPr="00404386" w:rsidRDefault="00736BC4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0A4AE8C4" w14:textId="77777777" w:rsidR="00736BC4" w:rsidRPr="00404386" w:rsidRDefault="00736BC4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6D06AA3" w14:textId="77777777" w:rsidR="00736BC4" w:rsidRPr="00404386" w:rsidRDefault="00736BC4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497DB56" w14:textId="77777777" w:rsidR="00736BC4" w:rsidRPr="00404386" w:rsidRDefault="00736BC4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right="-108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0C65047" w14:textId="77777777" w:rsidR="00736BC4" w:rsidRPr="00404386" w:rsidRDefault="00736BC4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3028C10" w14:textId="77777777" w:rsidR="00736BC4" w:rsidRPr="00404386" w:rsidRDefault="00736BC4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63C3F43D" w14:textId="77777777" w:rsidR="00736BC4" w:rsidRPr="00404386" w:rsidRDefault="00736BC4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7DAB5D" w14:textId="77777777" w:rsidR="00736BC4" w:rsidRPr="00404386" w:rsidRDefault="00736BC4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AC1" w:rsidRPr="00404386" w14:paraId="1CE323B7" w14:textId="77777777" w:rsidTr="002E6A8F">
        <w:trPr>
          <w:tblHeader/>
        </w:trPr>
        <w:tc>
          <w:tcPr>
            <w:tcW w:w="2063" w:type="pct"/>
          </w:tcPr>
          <w:p w14:paraId="56747348" w14:textId="77777777" w:rsidR="00074AC1" w:rsidRPr="00404386" w:rsidRDefault="00074AC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7" w:type="pct"/>
            <w:gridSpan w:val="7"/>
          </w:tcPr>
          <w:p w14:paraId="4C776ED1" w14:textId="77777777" w:rsidR="00074AC1" w:rsidRPr="00404386" w:rsidRDefault="00074AC1" w:rsidP="0093703D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74AC1" w:rsidRPr="00404386" w14:paraId="32E3E572" w14:textId="77777777" w:rsidTr="002E6A8F">
        <w:tc>
          <w:tcPr>
            <w:tcW w:w="2063" w:type="pct"/>
          </w:tcPr>
          <w:p w14:paraId="50DDEA83" w14:textId="77777777" w:rsidR="00074AC1" w:rsidRPr="00404386" w:rsidRDefault="00074AC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56" w:type="pct"/>
          </w:tcPr>
          <w:p w14:paraId="6C7A84EB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34A29B4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3F2E9B75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0EB2C3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CEC30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C2D9EF7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D38460B" w14:textId="77777777" w:rsidR="00074AC1" w:rsidRPr="00404386" w:rsidRDefault="00074AC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365" w:rsidRPr="00404386" w14:paraId="2EA413FC" w14:textId="77777777" w:rsidTr="002E6A8F">
        <w:trPr>
          <w:trHeight w:val="362"/>
        </w:trPr>
        <w:tc>
          <w:tcPr>
            <w:tcW w:w="2063" w:type="pct"/>
          </w:tcPr>
          <w:p w14:paraId="6BE60AE5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6" w:type="pct"/>
            <w:shd w:val="clear" w:color="auto" w:fill="auto"/>
          </w:tcPr>
          <w:p w14:paraId="733CF424" w14:textId="39A0E3C7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</w:t>
            </w:r>
            <w:r w:rsidR="006E217E" w:rsidRPr="004043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6" w:type="pct"/>
          </w:tcPr>
          <w:p w14:paraId="046EFA26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07F3B07" w14:textId="0E64D746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16,355</w:t>
            </w:r>
          </w:p>
        </w:tc>
        <w:tc>
          <w:tcPr>
            <w:tcW w:w="145" w:type="pct"/>
          </w:tcPr>
          <w:p w14:paraId="1C08505D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5FFCAF1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1193A25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FD878ED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365" w:rsidRPr="00404386" w14:paraId="3DD64FC7" w14:textId="77777777" w:rsidTr="002E6A8F">
        <w:trPr>
          <w:trHeight w:val="425"/>
        </w:trPr>
        <w:tc>
          <w:tcPr>
            <w:tcW w:w="2063" w:type="pct"/>
          </w:tcPr>
          <w:p w14:paraId="679F75FF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56" w:type="pct"/>
            <w:shd w:val="clear" w:color="auto" w:fill="auto"/>
          </w:tcPr>
          <w:p w14:paraId="6B7EB477" w14:textId="77777777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6DE2A98" w14:textId="77777777" w:rsidR="00013365" w:rsidRPr="00404386" w:rsidRDefault="00013365" w:rsidP="0093703D">
            <w:pPr>
              <w:pStyle w:val="acctfourfigures"/>
              <w:tabs>
                <w:tab w:val="decimal" w:pos="641"/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441502AD" w14:textId="77777777" w:rsidR="00013365" w:rsidRPr="00404386" w:rsidRDefault="00013365" w:rsidP="0093703D">
            <w:pPr>
              <w:pStyle w:val="acctfourfigures"/>
              <w:tabs>
                <w:tab w:val="clear" w:pos="765"/>
                <w:tab w:val="decimal" w:pos="641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514919E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1235462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369025A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E8C0CDC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365" w:rsidRPr="00404386" w14:paraId="574C14BA" w14:textId="77777777" w:rsidTr="002E6A8F">
        <w:trPr>
          <w:trHeight w:val="362"/>
        </w:trPr>
        <w:tc>
          <w:tcPr>
            <w:tcW w:w="2063" w:type="pct"/>
          </w:tcPr>
          <w:p w14:paraId="61BF68CC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07243C58" w14:textId="3C25C7EB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7,266</w:t>
            </w:r>
          </w:p>
        </w:tc>
        <w:tc>
          <w:tcPr>
            <w:tcW w:w="126" w:type="pct"/>
          </w:tcPr>
          <w:p w14:paraId="142BB478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6BB7116B" w14:textId="0DFCC570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14,300</w:t>
            </w:r>
          </w:p>
        </w:tc>
        <w:tc>
          <w:tcPr>
            <w:tcW w:w="145" w:type="pct"/>
          </w:tcPr>
          <w:p w14:paraId="69242E0E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C07B66A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EEDC67E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2E49C46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365" w:rsidRPr="00404386" w14:paraId="07F10024" w14:textId="77777777" w:rsidTr="002E6A8F">
        <w:trPr>
          <w:trHeight w:val="362"/>
        </w:trPr>
        <w:tc>
          <w:tcPr>
            <w:tcW w:w="2063" w:type="pct"/>
          </w:tcPr>
          <w:p w14:paraId="1CC4019C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3 - 6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267E6F93" w14:textId="35EFE66B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1,949</w:t>
            </w:r>
          </w:p>
        </w:tc>
        <w:tc>
          <w:tcPr>
            <w:tcW w:w="126" w:type="pct"/>
          </w:tcPr>
          <w:p w14:paraId="5B8B3331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0637C202" w14:textId="69A88F76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6,131</w:t>
            </w:r>
          </w:p>
        </w:tc>
        <w:tc>
          <w:tcPr>
            <w:tcW w:w="145" w:type="pct"/>
          </w:tcPr>
          <w:p w14:paraId="241A8D16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9A34DF9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8F32025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22531B7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365" w:rsidRPr="00404386" w14:paraId="6A86FA02" w14:textId="77777777" w:rsidTr="002E6A8F">
        <w:trPr>
          <w:trHeight w:val="362"/>
        </w:trPr>
        <w:tc>
          <w:tcPr>
            <w:tcW w:w="2063" w:type="pct"/>
          </w:tcPr>
          <w:p w14:paraId="439F2392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6 - 12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4B245E3F" w14:textId="4C423FF9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126" w:type="pct"/>
          </w:tcPr>
          <w:p w14:paraId="4D40784B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D53B42E" w14:textId="18E6F790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5,752</w:t>
            </w:r>
          </w:p>
        </w:tc>
        <w:tc>
          <w:tcPr>
            <w:tcW w:w="145" w:type="pct"/>
          </w:tcPr>
          <w:p w14:paraId="4F3427DF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EEA63B7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10024D2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914EC1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365" w:rsidRPr="00404386" w14:paraId="753B0774" w14:textId="77777777" w:rsidTr="002E6A8F">
        <w:trPr>
          <w:trHeight w:val="362"/>
        </w:trPr>
        <w:tc>
          <w:tcPr>
            <w:tcW w:w="2063" w:type="pct"/>
          </w:tcPr>
          <w:p w14:paraId="57320BE5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35FF42FC" w14:textId="3884093D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1,345</w:t>
            </w:r>
          </w:p>
        </w:tc>
        <w:tc>
          <w:tcPr>
            <w:tcW w:w="126" w:type="pct"/>
          </w:tcPr>
          <w:p w14:paraId="1CB97B84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12C432C0" w14:textId="681B2536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3,306</w:t>
            </w:r>
          </w:p>
        </w:tc>
        <w:tc>
          <w:tcPr>
            <w:tcW w:w="145" w:type="pct"/>
          </w:tcPr>
          <w:p w14:paraId="0BDBA148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3C6FD1C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3E8C642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40A9677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365" w:rsidRPr="00404386" w14:paraId="10715DA0" w14:textId="77777777" w:rsidTr="002E6A8F">
        <w:trPr>
          <w:trHeight w:val="352"/>
        </w:trPr>
        <w:tc>
          <w:tcPr>
            <w:tcW w:w="2063" w:type="pct"/>
          </w:tcPr>
          <w:p w14:paraId="7499DE21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DEB94E5" w14:textId="7E39ECB6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19,37</w:t>
            </w:r>
            <w:r w:rsidR="006E217E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" w:type="pct"/>
          </w:tcPr>
          <w:p w14:paraId="61BBE73C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0A2E508" w14:textId="725FDA4F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45,844</w:t>
            </w:r>
          </w:p>
        </w:tc>
        <w:tc>
          <w:tcPr>
            <w:tcW w:w="145" w:type="pct"/>
          </w:tcPr>
          <w:p w14:paraId="04391D88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E2E91AC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B973959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37FFF48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3365" w:rsidRPr="00404386" w14:paraId="2FB171EC" w14:textId="77777777" w:rsidTr="002E6A8F">
        <w:tc>
          <w:tcPr>
            <w:tcW w:w="2063" w:type="pct"/>
          </w:tcPr>
          <w:p w14:paraId="0520C8A6" w14:textId="77777777" w:rsidR="00013365" w:rsidRPr="00404386" w:rsidRDefault="00013365" w:rsidP="0093703D">
            <w:pPr>
              <w:spacing w:line="226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656" w:type="pct"/>
            <w:shd w:val="clear" w:color="auto" w:fill="auto"/>
          </w:tcPr>
          <w:p w14:paraId="55BE3A48" w14:textId="7C51F29C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26" w:type="pct"/>
          </w:tcPr>
          <w:p w14:paraId="7DCEBBE9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F0BDF17" w14:textId="333DE6D2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2,923</w:t>
            </w:r>
          </w:p>
        </w:tc>
        <w:tc>
          <w:tcPr>
            <w:tcW w:w="145" w:type="pct"/>
          </w:tcPr>
          <w:p w14:paraId="057A6288" w14:textId="77777777" w:rsidR="00013365" w:rsidRPr="00404386" w:rsidRDefault="00013365" w:rsidP="0093703D">
            <w:pPr>
              <w:spacing w:line="226" w:lineRule="auto"/>
            </w:pPr>
          </w:p>
        </w:tc>
        <w:tc>
          <w:tcPr>
            <w:tcW w:w="617" w:type="pct"/>
            <w:shd w:val="clear" w:color="auto" w:fill="auto"/>
          </w:tcPr>
          <w:p w14:paraId="4322A18B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29C3CCC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ED515C8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365" w:rsidRPr="00404386" w14:paraId="23C4C638" w14:textId="77777777" w:rsidTr="002E6A8F">
        <w:tc>
          <w:tcPr>
            <w:tcW w:w="2063" w:type="pct"/>
          </w:tcPr>
          <w:p w14:paraId="456C4386" w14:textId="77777777" w:rsidR="00013365" w:rsidRPr="00404386" w:rsidRDefault="00013365" w:rsidP="0093703D">
            <w:pPr>
              <w:spacing w:line="226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ลูกหนี้ตามสัญญาเช่าดำเนินงาน</w:t>
            </w:r>
          </w:p>
          <w:p w14:paraId="65674EE2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left" w:pos="540"/>
              </w:tabs>
              <w:spacing w:line="226" w:lineRule="auto"/>
              <w:ind w:firstLine="1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04958882" w14:textId="77777777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DA07A3" w14:textId="77A28A69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9,500</w:t>
            </w:r>
          </w:p>
        </w:tc>
        <w:tc>
          <w:tcPr>
            <w:tcW w:w="126" w:type="pct"/>
          </w:tcPr>
          <w:p w14:paraId="2463A88C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E45BC69" w14:textId="1737DE3B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br/>
              <w:t>252</w:t>
            </w:r>
          </w:p>
        </w:tc>
        <w:tc>
          <w:tcPr>
            <w:tcW w:w="145" w:type="pct"/>
          </w:tcPr>
          <w:p w14:paraId="7459BF70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22DD7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E755835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76C5F7EA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365" w:rsidRPr="00404386" w14:paraId="56F531CF" w14:textId="77777777" w:rsidTr="00B6474F">
        <w:tc>
          <w:tcPr>
            <w:tcW w:w="2063" w:type="pct"/>
          </w:tcPr>
          <w:p w14:paraId="4EF50FB6" w14:textId="77777777" w:rsidR="00013365" w:rsidRPr="00404386" w:rsidRDefault="00013365" w:rsidP="0093703D">
            <w:pPr>
              <w:spacing w:line="226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889E4" w14:textId="6678AE16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29,77</w:t>
            </w:r>
            <w:r w:rsidR="006E217E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6" w:type="pct"/>
          </w:tcPr>
          <w:p w14:paraId="077EC254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24F1C378" w14:textId="42FF8CC3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49,019</w:t>
            </w:r>
          </w:p>
        </w:tc>
        <w:tc>
          <w:tcPr>
            <w:tcW w:w="145" w:type="pct"/>
          </w:tcPr>
          <w:p w14:paraId="69E499D9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1013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B484E24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2FEA9F7C" w14:textId="77777777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E6CA1" w:rsidRPr="00404386" w14:paraId="2F9BAC0B" w14:textId="77777777" w:rsidTr="00B6474F">
        <w:tc>
          <w:tcPr>
            <w:tcW w:w="2063" w:type="pct"/>
          </w:tcPr>
          <w:p w14:paraId="1784C345" w14:textId="605BBF50" w:rsidR="00FE6CA1" w:rsidRPr="00404386" w:rsidRDefault="00FE6CA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5B43E536" w14:textId="77777777" w:rsidR="00FE6CA1" w:rsidRPr="00404386" w:rsidRDefault="00FE6CA1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6BD3CD4" w14:textId="77777777" w:rsidR="00FE6CA1" w:rsidRPr="00404386" w:rsidRDefault="00FE6CA1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4D386A7" w14:textId="77777777" w:rsidR="00FE6CA1" w:rsidRPr="00404386" w:rsidRDefault="00FE6CA1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E19540" w14:textId="77777777" w:rsidR="00FE6CA1" w:rsidRPr="00404386" w:rsidRDefault="00FE6CA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36279743" w14:textId="77777777" w:rsidR="00FE6CA1" w:rsidRPr="00404386" w:rsidRDefault="00FE6CA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7E2A51B" w14:textId="77777777" w:rsidR="00FE6CA1" w:rsidRPr="00404386" w:rsidRDefault="00FE6CA1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CE4C664" w14:textId="77777777" w:rsidR="00FE6CA1" w:rsidRPr="00404386" w:rsidRDefault="00FE6CA1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3365" w:rsidRPr="00404386" w14:paraId="376EDF1E" w14:textId="77777777" w:rsidTr="002E6A8F">
        <w:tc>
          <w:tcPr>
            <w:tcW w:w="2063" w:type="pct"/>
          </w:tcPr>
          <w:p w14:paraId="0223E0F1" w14:textId="3AC74E5C" w:rsidR="0001336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56" w:type="pct"/>
            <w:shd w:val="clear" w:color="auto" w:fill="auto"/>
          </w:tcPr>
          <w:p w14:paraId="357920D8" w14:textId="06333FBA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2EDC728" w14:textId="77777777" w:rsidR="00013365" w:rsidRPr="00404386" w:rsidRDefault="0001336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76FDF4FD" w14:textId="2D468A45" w:rsidR="00013365" w:rsidRPr="00404386" w:rsidRDefault="0001336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AC753E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E1A8225" w14:textId="481D760C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59FFAF3D" w14:textId="77777777" w:rsidR="00013365" w:rsidRPr="00404386" w:rsidRDefault="0001336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0F2A348" w14:textId="0A751118" w:rsidR="00013365" w:rsidRPr="00404386" w:rsidRDefault="0001336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7B15" w:rsidRPr="00404386" w14:paraId="48A3C648" w14:textId="77777777" w:rsidTr="002E6A8F">
        <w:tc>
          <w:tcPr>
            <w:tcW w:w="2063" w:type="pct"/>
          </w:tcPr>
          <w:p w14:paraId="5915AE0C" w14:textId="5B46C990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6" w:type="pct"/>
            <w:shd w:val="clear" w:color="auto" w:fill="auto"/>
          </w:tcPr>
          <w:p w14:paraId="2FC2D7A1" w14:textId="45AF7D7E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183,926</w:t>
            </w:r>
          </w:p>
        </w:tc>
        <w:tc>
          <w:tcPr>
            <w:tcW w:w="126" w:type="pct"/>
          </w:tcPr>
          <w:p w14:paraId="60D70A16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4AADC96" w14:textId="786E1EFD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245,183</w:t>
            </w:r>
          </w:p>
        </w:tc>
        <w:tc>
          <w:tcPr>
            <w:tcW w:w="145" w:type="pct"/>
          </w:tcPr>
          <w:p w14:paraId="19DD443B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88F47D3" w14:textId="33A7D668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BC352EE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F512FCD" w14:textId="48D92F6B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B15" w:rsidRPr="00404386" w14:paraId="34B49956" w14:textId="77777777" w:rsidTr="002E6A8F">
        <w:tc>
          <w:tcPr>
            <w:tcW w:w="2063" w:type="pct"/>
          </w:tcPr>
          <w:p w14:paraId="33725332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56" w:type="pct"/>
            <w:shd w:val="clear" w:color="auto" w:fill="auto"/>
          </w:tcPr>
          <w:p w14:paraId="43EE8213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000F5BC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2FDFF72D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E1A56EF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385E3A5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27AFC19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32605AE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7B15" w:rsidRPr="00404386" w14:paraId="2654A653" w14:textId="77777777" w:rsidTr="002E6A8F">
        <w:tc>
          <w:tcPr>
            <w:tcW w:w="2063" w:type="pct"/>
          </w:tcPr>
          <w:p w14:paraId="0F6B49C4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26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4386">
              <w:rPr>
                <w:rFonts w:ascii="Angsana New" w:hAnsi="Angsana New"/>
                <w:sz w:val="30"/>
                <w:szCs w:val="30"/>
              </w:rPr>
              <w:t>3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6" w:type="pct"/>
            <w:shd w:val="clear" w:color="auto" w:fill="auto"/>
          </w:tcPr>
          <w:p w14:paraId="21F9AFA8" w14:textId="51323896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110,296</w:t>
            </w:r>
          </w:p>
        </w:tc>
        <w:tc>
          <w:tcPr>
            <w:tcW w:w="126" w:type="pct"/>
          </w:tcPr>
          <w:p w14:paraId="02D49681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09E7781" w14:textId="23FF989B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131,089</w:t>
            </w:r>
          </w:p>
        </w:tc>
        <w:tc>
          <w:tcPr>
            <w:tcW w:w="145" w:type="pct"/>
          </w:tcPr>
          <w:p w14:paraId="4A5B62E3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EED72D6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65B4372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6376619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B15" w:rsidRPr="00404386" w14:paraId="72D5921B" w14:textId="77777777" w:rsidTr="002E6A8F">
        <w:tc>
          <w:tcPr>
            <w:tcW w:w="2063" w:type="pct"/>
          </w:tcPr>
          <w:p w14:paraId="187D7E72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26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3 - 6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6" w:type="pct"/>
            <w:shd w:val="clear" w:color="auto" w:fill="auto"/>
          </w:tcPr>
          <w:p w14:paraId="2168890C" w14:textId="3E13CEE2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59,575</w:t>
            </w:r>
          </w:p>
        </w:tc>
        <w:tc>
          <w:tcPr>
            <w:tcW w:w="126" w:type="pct"/>
          </w:tcPr>
          <w:p w14:paraId="425E5C96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912CE6B" w14:textId="2E433F8D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46,113</w:t>
            </w:r>
          </w:p>
        </w:tc>
        <w:tc>
          <w:tcPr>
            <w:tcW w:w="145" w:type="pct"/>
          </w:tcPr>
          <w:p w14:paraId="2185B63D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1AD140F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7E74B62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F43B077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B15" w:rsidRPr="00404386" w14:paraId="4BAC2F24" w14:textId="77777777" w:rsidTr="002E6A8F">
        <w:tc>
          <w:tcPr>
            <w:tcW w:w="2063" w:type="pct"/>
          </w:tcPr>
          <w:p w14:paraId="0652FD97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26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38D72CFF" w14:textId="75ABEE1D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88,469</w:t>
            </w:r>
          </w:p>
        </w:tc>
        <w:tc>
          <w:tcPr>
            <w:tcW w:w="126" w:type="pct"/>
          </w:tcPr>
          <w:p w14:paraId="31E613BF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62904972" w14:textId="78D6B60E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70,663</w:t>
            </w:r>
          </w:p>
        </w:tc>
        <w:tc>
          <w:tcPr>
            <w:tcW w:w="145" w:type="pct"/>
          </w:tcPr>
          <w:p w14:paraId="545E8A0E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9E32DA7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B5B2F18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42A73DF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B15" w:rsidRPr="00404386" w14:paraId="316CC20A" w14:textId="77777777" w:rsidTr="002E6A8F">
        <w:tc>
          <w:tcPr>
            <w:tcW w:w="2063" w:type="pct"/>
          </w:tcPr>
          <w:p w14:paraId="27995EF5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26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1DC9F8A" w14:textId="65237DE5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132,870</w:t>
            </w:r>
          </w:p>
        </w:tc>
        <w:tc>
          <w:tcPr>
            <w:tcW w:w="126" w:type="pct"/>
          </w:tcPr>
          <w:p w14:paraId="47E1565C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ABAF079" w14:textId="58C78B76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67,864</w:t>
            </w:r>
          </w:p>
        </w:tc>
        <w:tc>
          <w:tcPr>
            <w:tcW w:w="145" w:type="pct"/>
          </w:tcPr>
          <w:p w14:paraId="60A81EC2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CB0D949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78C9313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6F2F34F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B15" w:rsidRPr="00404386" w14:paraId="066AA3D5" w14:textId="77777777" w:rsidTr="002E6A8F">
        <w:tc>
          <w:tcPr>
            <w:tcW w:w="2063" w:type="pct"/>
          </w:tcPr>
          <w:p w14:paraId="345CD725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68B6744A" w14:textId="50FC2CC0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575,136</w:t>
            </w:r>
          </w:p>
        </w:tc>
        <w:tc>
          <w:tcPr>
            <w:tcW w:w="126" w:type="pct"/>
          </w:tcPr>
          <w:p w14:paraId="3A983085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7B8A3EE5" w14:textId="3A330B7C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560,912</w:t>
            </w:r>
          </w:p>
        </w:tc>
        <w:tc>
          <w:tcPr>
            <w:tcW w:w="145" w:type="pct"/>
          </w:tcPr>
          <w:p w14:paraId="019BDC91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53696670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D8BC6A3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6500207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87B15" w:rsidRPr="00404386" w14:paraId="24DC9082" w14:textId="77777777" w:rsidTr="002E6A8F">
        <w:tc>
          <w:tcPr>
            <w:tcW w:w="2063" w:type="pct"/>
            <w:vAlign w:val="bottom"/>
          </w:tcPr>
          <w:p w14:paraId="441BDB53" w14:textId="120D4F06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656" w:type="pct"/>
            <w:shd w:val="clear" w:color="auto" w:fill="auto"/>
          </w:tcPr>
          <w:p w14:paraId="539D2288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9DAC9" w14:textId="4C1FDD49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33,328</w:t>
            </w:r>
          </w:p>
        </w:tc>
        <w:tc>
          <w:tcPr>
            <w:tcW w:w="126" w:type="pct"/>
          </w:tcPr>
          <w:p w14:paraId="240B56D8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620F5FD4" w14:textId="35A7B492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br/>
              <w:t>74,060</w:t>
            </w:r>
          </w:p>
        </w:tc>
        <w:tc>
          <w:tcPr>
            <w:tcW w:w="145" w:type="pct"/>
          </w:tcPr>
          <w:p w14:paraId="02DC2D2C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38085D2" w14:textId="77777777" w:rsidR="0053624C" w:rsidRDefault="0053624C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BDACB4" w14:textId="3657DB30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E974651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C962D78" w14:textId="77777777" w:rsidR="0053624C" w:rsidRDefault="0053624C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1627F" w14:textId="549AAAC5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7B15" w:rsidRPr="00404386" w14:paraId="50A1ACF3" w14:textId="77777777" w:rsidTr="002E6A8F">
        <w:tc>
          <w:tcPr>
            <w:tcW w:w="2063" w:type="pct"/>
            <w:vAlign w:val="bottom"/>
          </w:tcPr>
          <w:p w14:paraId="3CA09422" w14:textId="77777777" w:rsidR="00D87B15" w:rsidRPr="00404386" w:rsidRDefault="00D87B15" w:rsidP="0093703D">
            <w:pPr>
              <w:spacing w:line="226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ลูกหนี้ตามสัญญาเช่าดำเนินงาน</w:t>
            </w:r>
          </w:p>
          <w:p w14:paraId="775FAC12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3E850302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E9EF2E" w14:textId="179CF97F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64,377</w:t>
            </w:r>
          </w:p>
        </w:tc>
        <w:tc>
          <w:tcPr>
            <w:tcW w:w="126" w:type="pct"/>
          </w:tcPr>
          <w:p w14:paraId="2A89A70E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8189084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7663F1" w14:textId="416D04AD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29,094</w:t>
            </w:r>
          </w:p>
        </w:tc>
        <w:tc>
          <w:tcPr>
            <w:tcW w:w="145" w:type="pct"/>
          </w:tcPr>
          <w:p w14:paraId="46E4F97B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B0DC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14E4C536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276E6191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7B15" w:rsidRPr="00404386" w14:paraId="54D9F15E" w14:textId="77777777" w:rsidTr="00ED0ED9">
        <w:tc>
          <w:tcPr>
            <w:tcW w:w="2063" w:type="pct"/>
          </w:tcPr>
          <w:p w14:paraId="6574C5BC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BD2A6DF" w14:textId="3C45ADD0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672,841</w:t>
            </w:r>
          </w:p>
        </w:tc>
        <w:tc>
          <w:tcPr>
            <w:tcW w:w="126" w:type="pct"/>
            <w:vAlign w:val="bottom"/>
          </w:tcPr>
          <w:p w14:paraId="6B58903A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FA1EB65" w14:textId="0DA680B6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664,066</w:t>
            </w:r>
          </w:p>
        </w:tc>
        <w:tc>
          <w:tcPr>
            <w:tcW w:w="145" w:type="pct"/>
            <w:vAlign w:val="bottom"/>
          </w:tcPr>
          <w:p w14:paraId="41D051F1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452A1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542E0A7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1B12B61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87B15" w:rsidRPr="00404386" w14:paraId="0C12ED6C" w14:textId="77777777" w:rsidTr="0014610A">
        <w:tc>
          <w:tcPr>
            <w:tcW w:w="2063" w:type="pct"/>
          </w:tcPr>
          <w:p w14:paraId="15E272C7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2B59FD8F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6611271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vAlign w:val="bottom"/>
          </w:tcPr>
          <w:p w14:paraId="450D5B6F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C7977C2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AF41D6D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219B12C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EAE9EE7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7B15" w:rsidRPr="00404386" w14:paraId="47BEEE5B" w14:textId="77777777" w:rsidTr="002E6A8F">
        <w:tc>
          <w:tcPr>
            <w:tcW w:w="2063" w:type="pct"/>
          </w:tcPr>
          <w:p w14:paraId="480D87C7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หัก </w:t>
            </w:r>
            <w:r w:rsidRPr="004043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A1EB4F5" w14:textId="6899DC48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(104,111)</w:t>
            </w:r>
          </w:p>
        </w:tc>
        <w:tc>
          <w:tcPr>
            <w:tcW w:w="126" w:type="pct"/>
          </w:tcPr>
          <w:p w14:paraId="171108C7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38A71BE" w14:textId="0BB22E8B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-1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(60,502)</w:t>
            </w:r>
          </w:p>
        </w:tc>
        <w:tc>
          <w:tcPr>
            <w:tcW w:w="145" w:type="pct"/>
          </w:tcPr>
          <w:p w14:paraId="713A4962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1E19C1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1CEE357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8F485D4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7B15" w:rsidRPr="00404386" w14:paraId="0175777A" w14:textId="77777777" w:rsidTr="002E6A8F">
        <w:tc>
          <w:tcPr>
            <w:tcW w:w="2063" w:type="pct"/>
          </w:tcPr>
          <w:p w14:paraId="02CAF8D2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4903" w14:textId="5A655A28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568,730</w:t>
            </w:r>
          </w:p>
        </w:tc>
        <w:tc>
          <w:tcPr>
            <w:tcW w:w="126" w:type="pct"/>
          </w:tcPr>
          <w:p w14:paraId="1BD5BED4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7206811C" w14:textId="7AF905A3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603,564</w:t>
            </w:r>
          </w:p>
        </w:tc>
        <w:tc>
          <w:tcPr>
            <w:tcW w:w="145" w:type="pct"/>
          </w:tcPr>
          <w:p w14:paraId="7E9414EA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35E0E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406BFB1B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D013F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87B15" w:rsidRPr="00404386" w14:paraId="4C99C318" w14:textId="77777777" w:rsidTr="002E6A8F">
        <w:trPr>
          <w:trHeight w:hRule="exact" w:val="144"/>
        </w:trPr>
        <w:tc>
          <w:tcPr>
            <w:tcW w:w="2063" w:type="pct"/>
          </w:tcPr>
          <w:p w14:paraId="12752F88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34AD2E54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2D71B26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41398611" w14:textId="7777777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6D902C8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5E4C8CDE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9C5152A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8C9B10A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7B15" w:rsidRPr="00404386" w14:paraId="44EA935D" w14:textId="77777777" w:rsidTr="00ED0ED9">
        <w:tc>
          <w:tcPr>
            <w:tcW w:w="2063" w:type="pct"/>
          </w:tcPr>
          <w:p w14:paraId="41DE503A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</w:tcPr>
          <w:p w14:paraId="08B8991D" w14:textId="4DDB9BA7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598,508</w:t>
            </w:r>
          </w:p>
        </w:tc>
        <w:tc>
          <w:tcPr>
            <w:tcW w:w="126" w:type="pct"/>
            <w:vAlign w:val="bottom"/>
          </w:tcPr>
          <w:p w14:paraId="2CD6B16C" w14:textId="77777777" w:rsidR="00D87B15" w:rsidRPr="00404386" w:rsidRDefault="00D87B15" w:rsidP="0093703D">
            <w:pPr>
              <w:pStyle w:val="acctfourfigures"/>
              <w:tabs>
                <w:tab w:val="left" w:pos="813"/>
              </w:tabs>
              <w:spacing w:line="226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3614570" w14:textId="2727BFE6" w:rsidR="00D87B15" w:rsidRPr="00404386" w:rsidRDefault="00D87B15" w:rsidP="0093703D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6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652,583</w:t>
            </w:r>
          </w:p>
        </w:tc>
        <w:tc>
          <w:tcPr>
            <w:tcW w:w="145" w:type="pct"/>
            <w:vAlign w:val="bottom"/>
          </w:tcPr>
          <w:p w14:paraId="05B1C54A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EA5511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BCE34F5" w14:textId="77777777" w:rsidR="00D87B15" w:rsidRPr="00404386" w:rsidRDefault="00D87B15" w:rsidP="00937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26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20D2754B" w14:textId="77777777" w:rsidR="00D87B15" w:rsidRPr="00404386" w:rsidRDefault="00D87B15" w:rsidP="0093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6243DCF" w14:textId="77777777" w:rsidR="00965CDA" w:rsidRPr="00404386" w:rsidRDefault="00965CDA" w:rsidP="0052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81D589D" w14:textId="77777777" w:rsidR="002D5CEB" w:rsidRDefault="00475DA2" w:rsidP="0052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 มีระยะเวลาตั้ง</w:t>
      </w:r>
      <w:r w:rsidRPr="00404386">
        <w:rPr>
          <w:rFonts w:ascii="Angsana New" w:hAnsi="Angsana New" w:hint="cs"/>
          <w:sz w:val="30"/>
          <w:szCs w:val="30"/>
          <w:cs/>
        </w:rPr>
        <w:t xml:space="preserve">แต่ </w:t>
      </w:r>
      <w:r w:rsidR="00053678" w:rsidRPr="00404386">
        <w:rPr>
          <w:rFonts w:ascii="Angsana New" w:hAnsi="Angsana New"/>
          <w:sz w:val="30"/>
          <w:szCs w:val="30"/>
        </w:rPr>
        <w:t>10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วันถึง </w:t>
      </w:r>
      <w:r w:rsidR="009962D4" w:rsidRPr="00404386">
        <w:rPr>
          <w:rFonts w:ascii="Angsana New" w:hAnsi="Angsana New"/>
          <w:sz w:val="30"/>
          <w:szCs w:val="30"/>
        </w:rPr>
        <w:t>3</w:t>
      </w:r>
      <w:r w:rsidRPr="00404386">
        <w:rPr>
          <w:rFonts w:ascii="Angsana New" w:hAnsi="Angsana New"/>
          <w:sz w:val="30"/>
          <w:szCs w:val="30"/>
        </w:rPr>
        <w:t xml:space="preserve">0 </w:t>
      </w:r>
      <w:r w:rsidRPr="00404386">
        <w:rPr>
          <w:rFonts w:ascii="Angsana New" w:hAnsi="Angsana New"/>
          <w:sz w:val="30"/>
          <w:szCs w:val="30"/>
          <w:cs/>
        </w:rPr>
        <w:t>วัน</w:t>
      </w:r>
    </w:p>
    <w:p w14:paraId="6F28B53A" w14:textId="77777777" w:rsidR="0093703D" w:rsidRDefault="0093703D" w:rsidP="0052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7642509" w14:textId="48DD5C3F" w:rsidR="0093703D" w:rsidRPr="00404386" w:rsidRDefault="0093703D" w:rsidP="0052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  <w:sectPr w:rsidR="0093703D" w:rsidRPr="00404386" w:rsidSect="007469A4">
          <w:pgSz w:w="11907" w:h="16840" w:code="9"/>
          <w:pgMar w:top="691" w:right="1107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7EDA769" w14:textId="54DD9B5A" w:rsidR="000A3508" w:rsidRPr="00404386" w:rsidRDefault="00967BEA" w:rsidP="0071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E67A9" w:rsidRPr="00404386">
        <w:rPr>
          <w:rFonts w:ascii="Angsana New" w:hAnsi="Angsana New"/>
          <w:b/>
          <w:bCs/>
          <w:sz w:val="30"/>
          <w:szCs w:val="30"/>
        </w:rPr>
        <w:tab/>
      </w:r>
      <w:r w:rsidR="00CE67A9" w:rsidRPr="00404386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</w:t>
      </w:r>
      <w:r w:rsidR="009D7F6B" w:rsidRPr="00404386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433C1227" w14:textId="77777777" w:rsidR="000A3508" w:rsidRPr="00404386" w:rsidRDefault="000A3508" w:rsidP="000A35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91460B" w14:textId="684EC550" w:rsidR="00280514" w:rsidRPr="00404386" w:rsidRDefault="00280514" w:rsidP="0028051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612"/>
        </w:tabs>
        <w:spacing w:after="0"/>
        <w:ind w:right="-405" w:firstLine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04386">
        <w:rPr>
          <w:rFonts w:ascii="Angsana New" w:hAnsi="Angsana New"/>
          <w:sz w:val="30"/>
          <w:szCs w:val="30"/>
        </w:rPr>
        <w:t xml:space="preserve">31 </w:t>
      </w:r>
      <w:r w:rsidRPr="004043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04386">
        <w:rPr>
          <w:rFonts w:ascii="Angsana New" w:hAnsi="Angsana New"/>
          <w:sz w:val="30"/>
          <w:szCs w:val="30"/>
        </w:rPr>
        <w:t xml:space="preserve">2561 </w:t>
      </w:r>
      <w:r w:rsidRPr="00404386">
        <w:rPr>
          <w:rFonts w:ascii="Angsana New" w:hAnsi="Angsana New"/>
          <w:sz w:val="30"/>
          <w:szCs w:val="30"/>
          <w:cs/>
        </w:rPr>
        <w:t>มีดังนี้</w:t>
      </w:r>
    </w:p>
    <w:p w14:paraId="4A391912" w14:textId="77777777" w:rsidR="00280514" w:rsidRPr="00404386" w:rsidRDefault="00280514" w:rsidP="00AF1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52" w:tblpY="47"/>
        <w:tblW w:w="141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2171"/>
        <w:gridCol w:w="183"/>
        <w:gridCol w:w="1077"/>
        <w:gridCol w:w="183"/>
        <w:gridCol w:w="1167"/>
        <w:gridCol w:w="184"/>
        <w:gridCol w:w="1097"/>
        <w:gridCol w:w="178"/>
        <w:gridCol w:w="1082"/>
        <w:gridCol w:w="184"/>
        <w:gridCol w:w="1076"/>
        <w:gridCol w:w="180"/>
        <w:gridCol w:w="1074"/>
      </w:tblGrid>
      <w:tr w:rsidR="00280514" w:rsidRPr="00404386" w14:paraId="417BD5C7" w14:textId="77777777" w:rsidTr="007155F3">
        <w:trPr>
          <w:cantSplit/>
        </w:trPr>
        <w:tc>
          <w:tcPr>
            <w:tcW w:w="4309" w:type="dxa"/>
          </w:tcPr>
          <w:p w14:paraId="0B8391CC" w14:textId="77777777" w:rsidR="00280514" w:rsidRPr="00404386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6" w:type="dxa"/>
            <w:gridSpan w:val="13"/>
            <w:vAlign w:val="center"/>
          </w:tcPr>
          <w:p w14:paraId="517CF2CF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0514" w:rsidRPr="00404386" w14:paraId="2EC10E03" w14:textId="77777777" w:rsidTr="007155F3">
        <w:trPr>
          <w:cantSplit/>
        </w:trPr>
        <w:tc>
          <w:tcPr>
            <w:tcW w:w="4309" w:type="dxa"/>
          </w:tcPr>
          <w:p w14:paraId="46C50052" w14:textId="77777777" w:rsidR="00280514" w:rsidRPr="00404386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  <w:vAlign w:val="bottom"/>
          </w:tcPr>
          <w:p w14:paraId="0EAA1924" w14:textId="77777777" w:rsidR="00280514" w:rsidRPr="00404386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3" w:type="dxa"/>
          </w:tcPr>
          <w:p w14:paraId="2E933B44" w14:textId="77777777" w:rsidR="00280514" w:rsidRPr="00404386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61557A97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  <w:p w14:paraId="274CD95C" w14:textId="77777777" w:rsidR="00280514" w:rsidRPr="00404386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</w:tcPr>
          <w:p w14:paraId="4A3B647B" w14:textId="77777777" w:rsidR="00280514" w:rsidRPr="00404386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</w:tcPr>
          <w:p w14:paraId="638A9627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6AF3D58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1BD13762" w14:textId="77777777" w:rsidR="00280514" w:rsidRPr="00404386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30" w:type="dxa"/>
            <w:gridSpan w:val="3"/>
          </w:tcPr>
          <w:p w14:paraId="444658FB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9D07FBB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9D7F6B" w:rsidRPr="00404386" w14:paraId="19AF4CA5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3F436434" w14:textId="77777777" w:rsidR="009D7F6B" w:rsidRPr="00404386" w:rsidRDefault="009D7F6B" w:rsidP="009D7F6B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</w:tcPr>
          <w:p w14:paraId="1767F3F0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0A05F7E3" w14:textId="77777777" w:rsidR="009D7F6B" w:rsidRPr="00404386" w:rsidRDefault="009D7F6B" w:rsidP="009D7F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22036DB3" w14:textId="2BB015AD" w:rsidR="009D7F6B" w:rsidRPr="00404386" w:rsidRDefault="00BE5B83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D7F6B"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0652B5" w:rsidRPr="004043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78942246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65F3C4C0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4043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53CFD430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670C187E" w14:textId="30D8A2D1" w:rsidR="009D7F6B" w:rsidRPr="00404386" w:rsidRDefault="00BE5B83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D7F6B"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0652B5" w:rsidRPr="004043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614788F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A61D72B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4043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468888ED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EF9D30C" w14:textId="311DB84E" w:rsidR="009D7F6B" w:rsidRPr="00404386" w:rsidRDefault="00BE5B83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D7F6B"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0652B5" w:rsidRPr="004043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5122633A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F458941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4043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D7F6B" w:rsidRPr="00404386" w14:paraId="3629DA00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751C1B19" w14:textId="77777777" w:rsidR="009D7F6B" w:rsidRPr="00404386" w:rsidRDefault="009D7F6B" w:rsidP="009D7F6B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</w:tcPr>
          <w:p w14:paraId="52488105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428A8F3B" w14:textId="77777777" w:rsidR="009D7F6B" w:rsidRPr="00404386" w:rsidRDefault="009D7F6B" w:rsidP="009D7F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58A5B248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  <w:vAlign w:val="center"/>
          </w:tcPr>
          <w:p w14:paraId="67B56AEA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5D38F64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4" w:type="dxa"/>
          </w:tcPr>
          <w:p w14:paraId="1030B6E3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37E4E7D9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639F5150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1FF4FF6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4" w:type="dxa"/>
          </w:tcPr>
          <w:p w14:paraId="6AAB91C4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30400B7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B9C57A0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17DA8B97" w14:textId="77777777" w:rsidR="009D7F6B" w:rsidRPr="00404386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280514" w:rsidRPr="00404386" w14:paraId="20CA8B46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7E9D0A0A" w14:textId="77777777" w:rsidR="00280514" w:rsidRPr="00404386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</w:tcPr>
          <w:p w14:paraId="69970BE1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62AFA674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vAlign w:val="center"/>
          </w:tcPr>
          <w:p w14:paraId="0791A9AE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A271D26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1" w:type="dxa"/>
            <w:gridSpan w:val="7"/>
            <w:vAlign w:val="center"/>
          </w:tcPr>
          <w:p w14:paraId="499629B3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438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80514" w:rsidRPr="00404386" w14:paraId="1EBF4F11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154DCEB4" w14:textId="77777777" w:rsidR="00280514" w:rsidRPr="00404386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บริษัท วรรณเจริญกิจ จำกัด</w:t>
            </w:r>
          </w:p>
        </w:tc>
        <w:tc>
          <w:tcPr>
            <w:tcW w:w="2171" w:type="dxa"/>
          </w:tcPr>
          <w:p w14:paraId="64FF93CC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4386">
              <w:rPr>
                <w:rFonts w:ascii="Angsana New" w:hAnsi="Angsana New" w:cs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3" w:type="dxa"/>
          </w:tcPr>
          <w:p w14:paraId="3BD5F318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9DBAE79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right" w:pos="547"/>
                <w:tab w:val="center" w:pos="637"/>
              </w:tabs>
              <w:spacing w:line="240" w:lineRule="atLeast"/>
              <w:ind w:left="-79" w:right="-16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C107C4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539955" w14:textId="1DA94522" w:rsidR="00280514" w:rsidRPr="00404386" w:rsidRDefault="00280514" w:rsidP="007155F3">
            <w:pPr>
              <w:pStyle w:val="acctfourfigures"/>
              <w:tabs>
                <w:tab w:val="clear" w:pos="765"/>
                <w:tab w:val="right" w:pos="547"/>
                <w:tab w:val="center" w:pos="637"/>
              </w:tabs>
              <w:spacing w:line="240" w:lineRule="atLeast"/>
              <w:ind w:left="-79" w:right="-16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795B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184" w:type="dxa"/>
          </w:tcPr>
          <w:p w14:paraId="3D2E3562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7" w:type="dxa"/>
          </w:tcPr>
          <w:p w14:paraId="30C2D2D5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right" w:pos="547"/>
                <w:tab w:val="center" w:pos="637"/>
              </w:tabs>
              <w:spacing w:line="240" w:lineRule="atLeast"/>
              <w:ind w:left="-79" w:right="-16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1F143D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584059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636"/>
              </w:tabs>
              <w:spacing w:line="240" w:lineRule="atLeas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4" w:type="dxa"/>
          </w:tcPr>
          <w:p w14:paraId="10A98E85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6" w:type="dxa"/>
          </w:tcPr>
          <w:p w14:paraId="53CD4547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E7A125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451DAE94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280514" w:rsidRPr="00404386" w14:paraId="446AB26C" w14:textId="77777777" w:rsidTr="007155F3">
        <w:trPr>
          <w:cantSplit/>
          <w:trHeight w:hRule="exact" w:val="374"/>
        </w:trPr>
        <w:tc>
          <w:tcPr>
            <w:tcW w:w="4309" w:type="dxa"/>
            <w:vAlign w:val="bottom"/>
          </w:tcPr>
          <w:p w14:paraId="2C48F6D9" w14:textId="77777777" w:rsidR="00280514" w:rsidRPr="00404386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71" w:type="dxa"/>
          </w:tcPr>
          <w:p w14:paraId="0632BB1A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34086DF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D82FC38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512B6B3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9F7E060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5677334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7" w:type="dxa"/>
          </w:tcPr>
          <w:p w14:paraId="7CBB71CC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3E098C21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0F51B2EC" w14:textId="77777777" w:rsidR="00280514" w:rsidRPr="00404386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C49AE8C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decimal" w:pos="652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1BA0E25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BD80C1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6012164" w14:textId="77777777" w:rsidR="00280514" w:rsidRPr="00404386" w:rsidRDefault="00280514" w:rsidP="007155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</w:p>
        </w:tc>
      </w:tr>
    </w:tbl>
    <w:p w14:paraId="4C4BC2CF" w14:textId="77777777" w:rsidR="009010D8" w:rsidRPr="00404386" w:rsidRDefault="009010D8" w:rsidP="00AF1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7D566B" w14:textId="77777777" w:rsidR="009010D8" w:rsidRPr="00404386" w:rsidRDefault="009010D8" w:rsidP="007155F3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612"/>
        </w:tabs>
        <w:spacing w:after="0"/>
        <w:ind w:left="540" w:right="-405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บริษัทร่วมข้างต้นดำเนินธุรกิจในประเทศไทย </w:t>
      </w:r>
      <w:r w:rsidRPr="00404386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690AD6" w14:textId="77777777" w:rsidR="008F2462" w:rsidRPr="00404386" w:rsidRDefault="008F2462" w:rsidP="009010D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D15D8E" w14:textId="77777777" w:rsidR="009010D8" w:rsidRPr="00404386" w:rsidRDefault="009010D8" w:rsidP="009010D8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404386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การซื้อเงินลงทุน</w:t>
      </w:r>
    </w:p>
    <w:p w14:paraId="02FED1B4" w14:textId="77777777" w:rsidR="007155F3" w:rsidRPr="00404386" w:rsidRDefault="007155F3" w:rsidP="009010D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9B958A" w14:textId="01362748" w:rsidR="009010D8" w:rsidRPr="00404386" w:rsidRDefault="009010D8" w:rsidP="00751A01">
      <w:pPr>
        <w:ind w:left="540" w:right="633"/>
        <w:jc w:val="thaiDistribute"/>
        <w:rPr>
          <w:rFonts w:ascii="Angsana New" w:hAnsi="Angsana New"/>
          <w:spacing w:val="-6"/>
          <w:sz w:val="30"/>
          <w:szCs w:val="30"/>
        </w:rPr>
        <w:sectPr w:rsidR="009010D8" w:rsidRPr="00404386" w:rsidSect="007469A4">
          <w:pgSz w:w="16840" w:h="11907" w:orient="landscape" w:code="9"/>
          <w:pgMar w:top="691" w:right="691" w:bottom="1152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15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404386">
        <w:rPr>
          <w:rFonts w:ascii="Angsana New" w:hAnsi="Angsana New"/>
          <w:spacing w:val="-6"/>
          <w:sz w:val="30"/>
          <w:szCs w:val="30"/>
        </w:rPr>
        <w:t>2562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pacing w:val="-6"/>
          <w:sz w:val="30"/>
          <w:szCs w:val="30"/>
          <w:cs/>
        </w:rPr>
        <w:t>บริษัท แอสเสท เวิรด์ รีเทล จำกัด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 </w:t>
      </w:r>
      <w:r w:rsidRPr="00404386">
        <w:rPr>
          <w:rFonts w:ascii="Angsana New" w:hAnsi="Angsana New"/>
          <w:spacing w:val="-6"/>
          <w:sz w:val="30"/>
          <w:szCs w:val="30"/>
          <w:cs/>
        </w:rPr>
        <w:t>ซึ่งเป็นบริษัทย่อย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ทางตรง</w:t>
      </w:r>
      <w:r w:rsidRPr="00404386">
        <w:rPr>
          <w:rFonts w:ascii="Angsana New" w:hAnsi="Angsana New"/>
          <w:spacing w:val="-6"/>
          <w:sz w:val="30"/>
          <w:szCs w:val="30"/>
          <w:cs/>
        </w:rPr>
        <w:t>ของบริษัทได้ซื้อส่วนได้เสีย</w:t>
      </w:r>
      <w:r w:rsidRPr="00404386">
        <w:rPr>
          <w:rFonts w:ascii="Angsana New" w:hAnsi="Angsana New"/>
          <w:sz w:val="30"/>
          <w:szCs w:val="30"/>
          <w:cs/>
        </w:rPr>
        <w:t>ใน</w:t>
      </w:r>
      <w:r w:rsidRPr="00404386">
        <w:rPr>
          <w:rFonts w:ascii="Angsana New" w:hAnsi="Angsana New" w:hint="cs"/>
          <w:sz w:val="30"/>
          <w:szCs w:val="30"/>
          <w:cs/>
        </w:rPr>
        <w:t>บริษัท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วรรณเจริญกิจ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จำกัด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ซึ่งเป็นบริษัท</w:t>
      </w:r>
      <w:r w:rsidRPr="00404386">
        <w:rPr>
          <w:rFonts w:ascii="Angsana New" w:hAnsi="Angsana New" w:hint="cs"/>
          <w:sz w:val="30"/>
          <w:szCs w:val="30"/>
          <w:cs/>
        </w:rPr>
        <w:t>ร่วม</w:t>
      </w:r>
      <w:r w:rsidRPr="00404386">
        <w:rPr>
          <w:rFonts w:ascii="Angsana New" w:hAnsi="Angsana New"/>
          <w:sz w:val="30"/>
          <w:szCs w:val="30"/>
          <w:cs/>
        </w:rPr>
        <w:t>ของบริษัท</w:t>
      </w:r>
      <w:r w:rsidRPr="00404386">
        <w:rPr>
          <w:rFonts w:ascii="Angsana New" w:hAnsi="Angsana New" w:hint="cs"/>
          <w:sz w:val="30"/>
          <w:szCs w:val="30"/>
          <w:cs/>
        </w:rPr>
        <w:t>จาก</w:t>
      </w:r>
      <w:r w:rsidRPr="00404386">
        <w:rPr>
          <w:rFonts w:ascii="Angsana New" w:hAnsi="Angsana New"/>
          <w:spacing w:val="-6"/>
          <w:sz w:val="30"/>
          <w:szCs w:val="30"/>
          <w:cs/>
        </w:rPr>
        <w:t>กิจการภายใต้การควบคุมเดียวกันเพิ่มเติมร้อยละ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pacing w:val="-6"/>
          <w:sz w:val="30"/>
          <w:szCs w:val="30"/>
        </w:rPr>
        <w:t>75</w:t>
      </w:r>
      <w:r w:rsidR="00795B0E">
        <w:rPr>
          <w:rFonts w:ascii="Angsana New" w:hAnsi="Angsana New"/>
          <w:spacing w:val="-6"/>
          <w:sz w:val="30"/>
          <w:szCs w:val="30"/>
        </w:rPr>
        <w:t>.0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pacing w:val="-6"/>
          <w:sz w:val="30"/>
          <w:szCs w:val="30"/>
          <w:cs/>
        </w:rPr>
        <w:t>เป็น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งินสดจำนวน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6.26 </w:t>
      </w:r>
      <w:r w:rsidRPr="00404386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 </w:t>
      </w:r>
      <w:r w:rsidRPr="00404386">
        <w:rPr>
          <w:rFonts w:ascii="Angsana New" w:hAnsi="Angsana New"/>
          <w:spacing w:val="-6"/>
          <w:sz w:val="30"/>
          <w:szCs w:val="30"/>
          <w:cs/>
        </w:rPr>
        <w:t>ทำให้สัดส่วนความเป็นเจ้าของ</w:t>
      </w:r>
      <w:r w:rsidRPr="00404386">
        <w:rPr>
          <w:rFonts w:ascii="Angsana New" w:hAnsi="Angsana New"/>
          <w:sz w:val="30"/>
          <w:szCs w:val="30"/>
          <w:cs/>
        </w:rPr>
        <w:t>เพิ่มขึ้น</w:t>
      </w:r>
      <w:r w:rsidRPr="00404386">
        <w:rPr>
          <w:rFonts w:ascii="Angsana New" w:hAnsi="Angsana New" w:hint="cs"/>
          <w:sz w:val="30"/>
          <w:szCs w:val="30"/>
          <w:cs/>
        </w:rPr>
        <w:t>เป็น</w:t>
      </w:r>
      <w:r w:rsidRPr="00404386">
        <w:rPr>
          <w:rFonts w:ascii="Angsana New" w:hAnsi="Angsana New"/>
          <w:sz w:val="30"/>
          <w:szCs w:val="30"/>
          <w:cs/>
        </w:rPr>
        <w:t xml:space="preserve">ร้อยละ </w:t>
      </w:r>
      <w:r w:rsidR="003F6E55" w:rsidRPr="00404386">
        <w:rPr>
          <w:rFonts w:ascii="Angsana New" w:hAnsi="Angsana New"/>
          <w:sz w:val="30"/>
          <w:szCs w:val="30"/>
        </w:rPr>
        <w:t>100</w:t>
      </w:r>
      <w:r w:rsidR="00795B0E">
        <w:rPr>
          <w:rFonts w:ascii="Angsana New" w:hAnsi="Angsana New"/>
          <w:sz w:val="30"/>
          <w:szCs w:val="30"/>
        </w:rPr>
        <w:t>.0</w:t>
      </w:r>
      <w:r w:rsidRPr="00404386">
        <w:rPr>
          <w:rFonts w:ascii="Angsana New" w:hAnsi="Angsana New" w:hint="cs"/>
          <w:sz w:val="30"/>
          <w:szCs w:val="30"/>
          <w:cs/>
        </w:rPr>
        <w:t xml:space="preserve"> ทำให้บริษัท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วรรณเจริญกิจ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จำกัด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เปลี่ยนเป็นบริษัทย่อยของกลุ่มบริษ</w:t>
      </w:r>
      <w:r w:rsidR="00EA0D3D" w:rsidRPr="00404386">
        <w:rPr>
          <w:rFonts w:ascii="Angsana New" w:hAnsi="Angsana New" w:hint="cs"/>
          <w:sz w:val="30"/>
          <w:szCs w:val="30"/>
          <w:cs/>
        </w:rPr>
        <w:t xml:space="preserve">ัท (ดูหมายเหตุข้อ </w:t>
      </w:r>
      <w:r w:rsidR="002102F1" w:rsidRPr="00404386">
        <w:rPr>
          <w:rFonts w:ascii="Angsana New" w:hAnsi="Angsana New"/>
          <w:sz w:val="30"/>
          <w:szCs w:val="30"/>
        </w:rPr>
        <w:t>4</w:t>
      </w:r>
      <w:r w:rsidR="00EA0D3D" w:rsidRPr="00404386">
        <w:rPr>
          <w:rFonts w:ascii="Angsana New" w:hAnsi="Angsana New"/>
          <w:sz w:val="30"/>
          <w:szCs w:val="30"/>
        </w:rPr>
        <w:t>)</w:t>
      </w:r>
    </w:p>
    <w:p w14:paraId="1FC4ABD0" w14:textId="77777777" w:rsidR="00F60451" w:rsidRPr="00404386" w:rsidRDefault="00F6045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57000934" w14:textId="41E0E80A" w:rsidR="007155F3" w:rsidRPr="00404386" w:rsidRDefault="00967BEA" w:rsidP="0071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5" w:name="_Hlk9441130"/>
      <w:r w:rsidRPr="00404386">
        <w:rPr>
          <w:rFonts w:ascii="Angsana New" w:hAnsi="Angsana New"/>
          <w:b/>
          <w:bCs/>
          <w:sz w:val="30"/>
          <w:szCs w:val="30"/>
        </w:rPr>
        <w:t>8</w:t>
      </w:r>
      <w:r w:rsidR="007155F3" w:rsidRPr="00404386">
        <w:rPr>
          <w:rFonts w:ascii="Angsana New" w:hAnsi="Angsana New"/>
          <w:b/>
          <w:bCs/>
          <w:sz w:val="30"/>
          <w:szCs w:val="30"/>
        </w:rPr>
        <w:tab/>
      </w:r>
      <w:r w:rsidR="007155F3" w:rsidRPr="00404386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376DE409" w14:textId="77777777" w:rsidR="007155F3" w:rsidRPr="00404386" w:rsidRDefault="007155F3" w:rsidP="00E2242C">
      <w:pPr>
        <w:tabs>
          <w:tab w:val="clear" w:pos="454"/>
          <w:tab w:val="left" w:pos="0"/>
        </w:tabs>
        <w:ind w:right="63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DD20670" w14:textId="0E9EFBF8" w:rsidR="00F0326B" w:rsidRPr="00404386" w:rsidRDefault="000E38AD" w:rsidP="007155F3">
      <w:pPr>
        <w:tabs>
          <w:tab w:val="clear" w:pos="454"/>
          <w:tab w:val="left" w:pos="0"/>
        </w:tabs>
        <w:ind w:right="633" w:firstLine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90013D" w:rsidRPr="00404386">
        <w:rPr>
          <w:rFonts w:ascii="Angsana New" w:hAnsi="Angsana New"/>
          <w:spacing w:val="-6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185E75" w:rsidRPr="004043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A3A38" w:rsidRPr="00404386">
        <w:rPr>
          <w:rFonts w:ascii="Angsana New" w:hAnsi="Angsana New"/>
          <w:spacing w:val="-6"/>
          <w:sz w:val="30"/>
          <w:szCs w:val="30"/>
        </w:rPr>
        <w:t>2562</w:t>
      </w:r>
      <w:r w:rsidR="00185E75" w:rsidRPr="00404386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31 </w:t>
      </w:r>
      <w:r w:rsidRPr="0040438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393866" w:rsidRPr="004043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25715" w:rsidRPr="00404386">
        <w:rPr>
          <w:rFonts w:ascii="Angsana New" w:hAnsi="Angsana New"/>
          <w:spacing w:val="-6"/>
          <w:sz w:val="30"/>
          <w:szCs w:val="30"/>
        </w:rPr>
        <w:t>256</w:t>
      </w:r>
      <w:r w:rsidR="00535C9D" w:rsidRPr="00404386">
        <w:rPr>
          <w:rFonts w:ascii="Angsana New" w:hAnsi="Angsana New"/>
          <w:spacing w:val="-6"/>
          <w:sz w:val="30"/>
          <w:szCs w:val="30"/>
        </w:rPr>
        <w:t>1</w:t>
      </w:r>
      <w:r w:rsidR="00185E75" w:rsidRPr="004043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4D4DB002" w14:textId="77777777" w:rsidR="00F0326B" w:rsidRPr="00404386" w:rsidRDefault="00F0326B" w:rsidP="00824499">
      <w:pPr>
        <w:tabs>
          <w:tab w:val="clear" w:pos="454"/>
          <w:tab w:val="left" w:pos="0"/>
        </w:tabs>
        <w:ind w:right="633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503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583"/>
        <w:gridCol w:w="969"/>
        <w:gridCol w:w="925"/>
        <w:gridCol w:w="980"/>
        <w:gridCol w:w="954"/>
        <w:gridCol w:w="1019"/>
        <w:gridCol w:w="236"/>
        <w:gridCol w:w="939"/>
        <w:gridCol w:w="898"/>
        <w:gridCol w:w="851"/>
        <w:gridCol w:w="1028"/>
        <w:gridCol w:w="236"/>
        <w:gridCol w:w="1010"/>
      </w:tblGrid>
      <w:tr w:rsidR="00B428DA" w:rsidRPr="00404386" w14:paraId="58EDB897" w14:textId="77777777" w:rsidTr="00B428DA">
        <w:trPr>
          <w:cantSplit/>
          <w:trHeight w:val="335"/>
          <w:tblHeader/>
        </w:trPr>
        <w:tc>
          <w:tcPr>
            <w:tcW w:w="1051" w:type="pct"/>
          </w:tcPr>
          <w:p w14:paraId="386614D8" w14:textId="77777777" w:rsidR="00B428DA" w:rsidRPr="00404386" w:rsidRDefault="00B428DA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F3A6D53" w14:textId="77777777" w:rsidR="00B428DA" w:rsidRPr="00404386" w:rsidRDefault="00B428D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5" w:type="pct"/>
            <w:gridSpan w:val="7"/>
            <w:shd w:val="clear" w:color="auto" w:fill="auto"/>
          </w:tcPr>
          <w:p w14:paraId="3F80CE3D" w14:textId="77777777" w:rsidR="00B428DA" w:rsidRPr="00404386" w:rsidRDefault="00B428DA" w:rsidP="00FA62A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66" w:type="pct"/>
            <w:gridSpan w:val="5"/>
            <w:shd w:val="clear" w:color="auto" w:fill="auto"/>
          </w:tcPr>
          <w:p w14:paraId="4B74BFC5" w14:textId="77777777" w:rsidR="00B428DA" w:rsidRPr="00404386" w:rsidRDefault="00B428DA" w:rsidP="00FA62A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28DA" w:rsidRPr="00404386" w14:paraId="2E383064" w14:textId="77777777" w:rsidTr="00B428DA">
        <w:trPr>
          <w:cantSplit/>
          <w:trHeight w:val="272"/>
          <w:tblHeader/>
        </w:trPr>
        <w:tc>
          <w:tcPr>
            <w:tcW w:w="1051" w:type="pct"/>
          </w:tcPr>
          <w:p w14:paraId="32CF5265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5698C8DA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3" w:type="pct"/>
            <w:gridSpan w:val="2"/>
            <w:shd w:val="clear" w:color="auto" w:fill="auto"/>
          </w:tcPr>
          <w:p w14:paraId="3E5E3D12" w14:textId="77777777" w:rsidR="00D94095" w:rsidRPr="00404386" w:rsidRDefault="00D94095" w:rsidP="00B428DA">
            <w:pPr>
              <w:tabs>
                <w:tab w:val="clear" w:pos="1644"/>
                <w:tab w:val="left" w:pos="1490"/>
              </w:tabs>
              <w:spacing w:line="240" w:lineRule="auto"/>
              <w:ind w:left="-13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57" w:type="pct"/>
            <w:gridSpan w:val="2"/>
            <w:shd w:val="clear" w:color="auto" w:fill="auto"/>
          </w:tcPr>
          <w:p w14:paraId="4059A844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45" w:type="pct"/>
            <w:gridSpan w:val="3"/>
          </w:tcPr>
          <w:p w14:paraId="4A99128B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6D69302A" w14:textId="77777777" w:rsidR="00D94095" w:rsidRPr="00404386" w:rsidRDefault="00D94095" w:rsidP="00B428DA">
            <w:pPr>
              <w:tabs>
                <w:tab w:val="clear" w:pos="1871"/>
                <w:tab w:val="left" w:pos="1690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72" w:type="pct"/>
            <w:gridSpan w:val="3"/>
          </w:tcPr>
          <w:p w14:paraId="7769BB02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B428DA" w:rsidRPr="00404386" w14:paraId="39046C24" w14:textId="77777777" w:rsidTr="00B428DA">
        <w:trPr>
          <w:cantSplit/>
          <w:trHeight w:val="272"/>
          <w:tblHeader/>
        </w:trPr>
        <w:tc>
          <w:tcPr>
            <w:tcW w:w="1051" w:type="pct"/>
          </w:tcPr>
          <w:p w14:paraId="3CA53F20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2A737D74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</w:tcPr>
          <w:p w14:paraId="2BA081EA" w14:textId="17648EF9" w:rsidR="00D94095" w:rsidRPr="00404386" w:rsidRDefault="00D94095" w:rsidP="00FA62A2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14" w:type="pct"/>
            <w:shd w:val="clear" w:color="auto" w:fill="auto"/>
          </w:tcPr>
          <w:p w14:paraId="47A4BF61" w14:textId="77777777" w:rsidR="00D94095" w:rsidRPr="00404386" w:rsidRDefault="00D94095" w:rsidP="00FA62A2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3" w:type="pct"/>
            <w:shd w:val="clear" w:color="auto" w:fill="auto"/>
          </w:tcPr>
          <w:p w14:paraId="164ED01F" w14:textId="74696513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24" w:type="pct"/>
            <w:shd w:val="clear" w:color="auto" w:fill="auto"/>
          </w:tcPr>
          <w:p w14:paraId="6892ED9B" w14:textId="77777777" w:rsidR="00D94095" w:rsidRPr="00404386" w:rsidRDefault="00D94095" w:rsidP="00FA62A2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46" w:type="pct"/>
            <w:shd w:val="clear" w:color="auto" w:fill="auto"/>
          </w:tcPr>
          <w:p w14:paraId="67B243EC" w14:textId="57240FFA" w:rsidR="00D94095" w:rsidRPr="00404386" w:rsidRDefault="00D94095" w:rsidP="00FA62A2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0" w:type="pct"/>
          </w:tcPr>
          <w:p w14:paraId="3CE4B529" w14:textId="77777777" w:rsidR="00D94095" w:rsidRPr="00404386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2D06CC79" w14:textId="77777777" w:rsidR="00D94095" w:rsidRPr="00404386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05" w:type="pct"/>
            <w:shd w:val="clear" w:color="auto" w:fill="auto"/>
          </w:tcPr>
          <w:p w14:paraId="78DF0AFB" w14:textId="313F8A17" w:rsidR="00D94095" w:rsidRPr="00404386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9" w:type="pct"/>
            <w:shd w:val="clear" w:color="auto" w:fill="auto"/>
          </w:tcPr>
          <w:p w14:paraId="1FB534E6" w14:textId="77777777" w:rsidR="00D94095" w:rsidRPr="00404386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49" w:type="pct"/>
            <w:shd w:val="clear" w:color="auto" w:fill="auto"/>
          </w:tcPr>
          <w:p w14:paraId="05BB1CD2" w14:textId="6560A215" w:rsidR="00D94095" w:rsidRPr="00404386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0" w:type="pct"/>
          </w:tcPr>
          <w:p w14:paraId="764D5FC7" w14:textId="77777777" w:rsidR="00D94095" w:rsidRPr="00404386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</w:tcPr>
          <w:p w14:paraId="11605E0A" w14:textId="77777777" w:rsidR="00D94095" w:rsidRPr="00404386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428DA" w:rsidRPr="00404386" w14:paraId="0D825B96" w14:textId="77777777" w:rsidTr="00B428DA">
        <w:trPr>
          <w:cantSplit/>
          <w:trHeight w:val="53"/>
          <w:tblHeader/>
        </w:trPr>
        <w:tc>
          <w:tcPr>
            <w:tcW w:w="1051" w:type="pct"/>
          </w:tcPr>
          <w:p w14:paraId="79B577FE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41C94016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</w:tcPr>
          <w:p w14:paraId="60AC6CB9" w14:textId="77777777" w:rsidR="00D94095" w:rsidRPr="00404386" w:rsidRDefault="00D94095" w:rsidP="00FA62A2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14" w:type="pct"/>
            <w:shd w:val="clear" w:color="auto" w:fill="auto"/>
          </w:tcPr>
          <w:p w14:paraId="51D3E227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3" w:type="pct"/>
            <w:shd w:val="clear" w:color="auto" w:fill="auto"/>
          </w:tcPr>
          <w:p w14:paraId="4897D00E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4" w:type="pct"/>
            <w:shd w:val="clear" w:color="auto" w:fill="auto"/>
          </w:tcPr>
          <w:p w14:paraId="0315736B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46" w:type="pct"/>
            <w:shd w:val="clear" w:color="auto" w:fill="auto"/>
          </w:tcPr>
          <w:p w14:paraId="68F98A8A" w14:textId="77777777" w:rsidR="00D94095" w:rsidRPr="00404386" w:rsidRDefault="00D94095" w:rsidP="00FA62A2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0" w:type="pct"/>
          </w:tcPr>
          <w:p w14:paraId="4844B297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0E842F43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05" w:type="pct"/>
            <w:shd w:val="clear" w:color="auto" w:fill="auto"/>
          </w:tcPr>
          <w:p w14:paraId="0015E01B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89" w:type="pct"/>
            <w:shd w:val="clear" w:color="auto" w:fill="auto"/>
          </w:tcPr>
          <w:p w14:paraId="62431937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49" w:type="pct"/>
            <w:shd w:val="clear" w:color="auto" w:fill="auto"/>
          </w:tcPr>
          <w:p w14:paraId="432B2FAB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0" w:type="pct"/>
          </w:tcPr>
          <w:p w14:paraId="6AD08EAE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</w:tcPr>
          <w:p w14:paraId="5DFEA810" w14:textId="77777777" w:rsidR="00D94095" w:rsidRPr="00404386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B428DA" w:rsidRPr="00404386" w14:paraId="411EE50E" w14:textId="77777777" w:rsidTr="007C0D01">
        <w:trPr>
          <w:trHeight w:val="263"/>
          <w:tblHeader/>
        </w:trPr>
        <w:tc>
          <w:tcPr>
            <w:tcW w:w="1051" w:type="pct"/>
          </w:tcPr>
          <w:p w14:paraId="5D0040F0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DC820E9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1A36FCD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402" w:type="pct"/>
            <w:gridSpan w:val="5"/>
          </w:tcPr>
          <w:p w14:paraId="6604C757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60603377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72" w:type="pct"/>
            <w:gridSpan w:val="3"/>
          </w:tcPr>
          <w:p w14:paraId="65A3346B" w14:textId="77777777" w:rsidR="00D94095" w:rsidRPr="00404386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28DA" w:rsidRPr="00404386" w14:paraId="1309EC91" w14:textId="77777777" w:rsidTr="007C0D01">
        <w:trPr>
          <w:trHeight w:val="281"/>
        </w:trPr>
        <w:tc>
          <w:tcPr>
            <w:tcW w:w="1051" w:type="pct"/>
          </w:tcPr>
          <w:p w14:paraId="59463169" w14:textId="77777777" w:rsidR="00D94095" w:rsidRPr="00404386" w:rsidRDefault="00D94095" w:rsidP="00FA62A2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38" w:type="pct"/>
          </w:tcPr>
          <w:p w14:paraId="74E2757D" w14:textId="77777777" w:rsidR="00D94095" w:rsidRPr="00404386" w:rsidRDefault="00D94095" w:rsidP="00FA62A2">
            <w:pPr>
              <w:tabs>
                <w:tab w:val="clear" w:pos="227"/>
                <w:tab w:val="clear" w:pos="454"/>
              </w:tabs>
              <w:spacing w:line="240" w:lineRule="auto"/>
              <w:ind w:left="69" w:hanging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EC22F47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  <w:tab w:val="decimal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A9C7BCD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  <w:tab w:val="decimal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</w:tcPr>
          <w:p w14:paraId="10464C7B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24" w:type="pct"/>
          </w:tcPr>
          <w:p w14:paraId="73F0B876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46" w:type="pct"/>
          </w:tcPr>
          <w:p w14:paraId="74E18664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0AEDB087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B99EACE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AD1D0C8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E434A5F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" w:type="pct"/>
          </w:tcPr>
          <w:p w14:paraId="1688DD74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1BA474CC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0F217ECB" w14:textId="77777777" w:rsidR="00D94095" w:rsidRPr="00404386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7B15" w:rsidRPr="00404386" w14:paraId="466A3BF8" w14:textId="77777777" w:rsidTr="007C0D01">
        <w:trPr>
          <w:trHeight w:val="299"/>
        </w:trPr>
        <w:tc>
          <w:tcPr>
            <w:tcW w:w="1051" w:type="pct"/>
          </w:tcPr>
          <w:p w14:paraId="7EC540B4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แอสเสท เวิรด์ รีเทล จำกัด</w:t>
            </w:r>
          </w:p>
        </w:tc>
        <w:tc>
          <w:tcPr>
            <w:tcW w:w="538" w:type="pct"/>
          </w:tcPr>
          <w:p w14:paraId="705024E9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4DA4F1A9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14" w:type="pct"/>
          </w:tcPr>
          <w:p w14:paraId="4BD7B357" w14:textId="4E1BFF84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33" w:type="pct"/>
          </w:tcPr>
          <w:p w14:paraId="2D07ED5E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404386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324" w:type="pct"/>
          </w:tcPr>
          <w:p w14:paraId="242A040B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404386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346" w:type="pct"/>
          </w:tcPr>
          <w:p w14:paraId="7AE9EC1D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8,982,000</w:t>
            </w:r>
          </w:p>
        </w:tc>
        <w:tc>
          <w:tcPr>
            <w:tcW w:w="80" w:type="pct"/>
          </w:tcPr>
          <w:p w14:paraId="7B1417BB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4CDF633C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8,982,000</w:t>
            </w:r>
          </w:p>
        </w:tc>
        <w:tc>
          <w:tcPr>
            <w:tcW w:w="305" w:type="pct"/>
          </w:tcPr>
          <w:p w14:paraId="30EEC9D7" w14:textId="644EEC2B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89" w:type="pct"/>
          </w:tcPr>
          <w:p w14:paraId="53C21D2A" w14:textId="09221BE6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58E5A8DA" w14:textId="12B94C63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8,982,000</w:t>
            </w:r>
          </w:p>
        </w:tc>
        <w:tc>
          <w:tcPr>
            <w:tcW w:w="80" w:type="pct"/>
          </w:tcPr>
          <w:p w14:paraId="7D8B8FCE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6E18BF27" w14:textId="64775888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8,982,000</w:t>
            </w:r>
          </w:p>
        </w:tc>
      </w:tr>
      <w:tr w:rsidR="00D87B15" w:rsidRPr="00404386" w14:paraId="0422CCC5" w14:textId="77777777" w:rsidTr="00B428DA">
        <w:trPr>
          <w:trHeight w:val="420"/>
        </w:trPr>
        <w:tc>
          <w:tcPr>
            <w:tcW w:w="1051" w:type="pct"/>
          </w:tcPr>
          <w:p w14:paraId="6B27E0F5" w14:textId="77777777" w:rsidR="00AC46FF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ทีซีซี โฮเทล แอสเสท </w:t>
            </w:r>
          </w:p>
          <w:p w14:paraId="748B7C39" w14:textId="56E35A8A" w:rsidR="00D87B15" w:rsidRPr="00404386" w:rsidRDefault="00AC46FF" w:rsidP="00AC46FF">
            <w:pPr>
              <w:tabs>
                <w:tab w:val="clear" w:pos="227"/>
                <w:tab w:val="clear" w:pos="454"/>
              </w:tabs>
              <w:spacing w:line="240" w:lineRule="auto"/>
              <w:ind w:firstLine="7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B15" w:rsidRPr="00404386">
              <w:rPr>
                <w:rFonts w:ascii="Angsana New" w:hAnsi="Angsana New"/>
                <w:sz w:val="24"/>
                <w:szCs w:val="24"/>
                <w:cs/>
              </w:rPr>
              <w:t>แมนเนจเม้นท์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B15"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</w:tcPr>
          <w:p w14:paraId="50C992D8" w14:textId="77777777" w:rsidR="00AC46FF" w:rsidRDefault="00AC46FF" w:rsidP="00D87B1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26297C76" w14:textId="60135856" w:rsidR="00AC46FF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29" w:type="pct"/>
          </w:tcPr>
          <w:p w14:paraId="17839FCF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98881F" w14:textId="25ADCC4E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14" w:type="pct"/>
          </w:tcPr>
          <w:p w14:paraId="0CB1625D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AACB28" w14:textId="0C173F96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33" w:type="pct"/>
          </w:tcPr>
          <w:p w14:paraId="2B639213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40725B" w14:textId="2053013F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324" w:type="pct"/>
          </w:tcPr>
          <w:p w14:paraId="42300583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6FE913" w14:textId="25E7A19F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346" w:type="pct"/>
          </w:tcPr>
          <w:p w14:paraId="6DD8F1E8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04D337A" w14:textId="475047A2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14,474,221</w:t>
            </w:r>
          </w:p>
        </w:tc>
        <w:tc>
          <w:tcPr>
            <w:tcW w:w="80" w:type="pct"/>
          </w:tcPr>
          <w:p w14:paraId="1CBCA44B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4A0A9CD9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F783FA" w14:textId="36C54C3D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14,474,221</w:t>
            </w:r>
          </w:p>
        </w:tc>
        <w:tc>
          <w:tcPr>
            <w:tcW w:w="305" w:type="pct"/>
          </w:tcPr>
          <w:p w14:paraId="4B626864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8EC02C" w14:textId="027B330F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89" w:type="pct"/>
          </w:tcPr>
          <w:p w14:paraId="17FCB81D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6F3438" w14:textId="7C94F621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597BAB24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33392F" w14:textId="3E763FD5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14,474,221</w:t>
            </w:r>
          </w:p>
        </w:tc>
        <w:tc>
          <w:tcPr>
            <w:tcW w:w="80" w:type="pct"/>
          </w:tcPr>
          <w:p w14:paraId="0525AF0C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335DB2A1" w14:textId="77777777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B91337" w14:textId="1147E29F" w:rsidR="00D87B15" w:rsidRPr="00404386" w:rsidRDefault="00D87B15" w:rsidP="00D87B1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14,474,222</w:t>
            </w:r>
          </w:p>
        </w:tc>
      </w:tr>
      <w:tr w:rsidR="006E1ED8" w:rsidRPr="00404386" w14:paraId="497C7D53" w14:textId="77777777" w:rsidTr="00B428DA">
        <w:trPr>
          <w:trHeight w:val="420"/>
        </w:trPr>
        <w:tc>
          <w:tcPr>
            <w:tcW w:w="1051" w:type="pct"/>
          </w:tcPr>
          <w:p w14:paraId="4616665A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" w:type="pct"/>
          </w:tcPr>
          <w:p w14:paraId="64615ACB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05E4FE42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3CFADBA8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</w:tcPr>
          <w:p w14:paraId="7EC97FEA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33D2394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2B8AAA13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01AB756B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9C44D88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6ADF3512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003DC24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" w:type="pct"/>
          </w:tcPr>
          <w:p w14:paraId="7F211A6E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33FFE77F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7B60BE96" w14:textId="77777777" w:rsidR="006E1ED8" w:rsidRPr="00404386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28DA" w:rsidRPr="00404386" w14:paraId="2D3C9632" w14:textId="77777777" w:rsidTr="007C0D01">
        <w:trPr>
          <w:trHeight w:val="353"/>
        </w:trPr>
        <w:tc>
          <w:tcPr>
            <w:tcW w:w="1051" w:type="pct"/>
          </w:tcPr>
          <w:p w14:paraId="47E0A44E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538" w:type="pct"/>
          </w:tcPr>
          <w:p w14:paraId="100C254C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CFF89BC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3253C2D2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</w:tcPr>
          <w:p w14:paraId="5265BDBE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242CF87E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6C45C4C6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4B9AD950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E8FB5CC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A3DFD85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7733A9CF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" w:type="pct"/>
          </w:tcPr>
          <w:p w14:paraId="140669E1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5518A3FE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2D583D83" w14:textId="77777777" w:rsidR="00D94095" w:rsidRPr="00404386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27AD" w:rsidRPr="00404386" w14:paraId="5947ADDD" w14:textId="77777777" w:rsidTr="00B428DA">
        <w:trPr>
          <w:trHeight w:val="420"/>
        </w:trPr>
        <w:tc>
          <w:tcPr>
            <w:tcW w:w="1051" w:type="pct"/>
          </w:tcPr>
          <w:p w14:paraId="085ABA3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ที.ซี.ซี. คอมเมอร์เชียล </w:t>
            </w:r>
          </w:p>
          <w:p w14:paraId="1BA6460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พร็อพเพอร์ตี้ แมนเนจเม้นท์ จำกัด</w:t>
            </w:r>
          </w:p>
        </w:tc>
        <w:tc>
          <w:tcPr>
            <w:tcW w:w="538" w:type="pct"/>
          </w:tcPr>
          <w:p w14:paraId="54D8DB3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1E5EF66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3C1F4E9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17D9A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6605450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36700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0A742C1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CB16C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2,000,000</w:t>
            </w:r>
          </w:p>
        </w:tc>
        <w:tc>
          <w:tcPr>
            <w:tcW w:w="324" w:type="pct"/>
          </w:tcPr>
          <w:p w14:paraId="7B3606F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B62BC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2,000,000</w:t>
            </w:r>
          </w:p>
        </w:tc>
        <w:tc>
          <w:tcPr>
            <w:tcW w:w="346" w:type="pct"/>
          </w:tcPr>
          <w:p w14:paraId="01BABA2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85295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497,030</w:t>
            </w:r>
          </w:p>
        </w:tc>
        <w:tc>
          <w:tcPr>
            <w:tcW w:w="80" w:type="pct"/>
          </w:tcPr>
          <w:p w14:paraId="5690A68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651A6C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577949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497,030</w:t>
            </w:r>
          </w:p>
        </w:tc>
        <w:tc>
          <w:tcPr>
            <w:tcW w:w="305" w:type="pct"/>
          </w:tcPr>
          <w:p w14:paraId="578CCB4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F5E91B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7A092B8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D7417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55400DE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9B0447" w14:textId="6A051D4D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1,</w:t>
            </w:r>
            <w:r w:rsidR="002102F1" w:rsidRPr="00404386">
              <w:rPr>
                <w:rFonts w:ascii="Angsana New" w:hAnsi="Angsana New"/>
                <w:sz w:val="24"/>
                <w:szCs w:val="24"/>
              </w:rPr>
              <w:t>988,180</w:t>
            </w:r>
          </w:p>
        </w:tc>
        <w:tc>
          <w:tcPr>
            <w:tcW w:w="80" w:type="pct"/>
          </w:tcPr>
          <w:p w14:paraId="09FFE98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3F93DE0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5732E1" w14:textId="032FDFDD" w:rsidR="00CC27AD" w:rsidRPr="00404386" w:rsidRDefault="002102F1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1,988,180</w:t>
            </w:r>
          </w:p>
        </w:tc>
      </w:tr>
      <w:tr w:rsidR="00CC27AD" w:rsidRPr="00404386" w14:paraId="134F558A" w14:textId="77777777" w:rsidTr="007C0D01">
        <w:trPr>
          <w:trHeight w:val="344"/>
        </w:trPr>
        <w:tc>
          <w:tcPr>
            <w:tcW w:w="1051" w:type="pct"/>
          </w:tcPr>
          <w:p w14:paraId="2DE5E61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พันธุ์ทิพย์ประตูน้ำ </w:t>
            </w:r>
            <w:r w:rsidRPr="00404386">
              <w:rPr>
                <w:rFonts w:ascii="Angsana New" w:hAnsi="Angsana New"/>
                <w:sz w:val="24"/>
                <w:szCs w:val="24"/>
              </w:rPr>
              <w:t>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67B9661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4E8E306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3FE30A0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0403792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144B3D7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25809F9F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557</w:t>
            </w:r>
          </w:p>
        </w:tc>
        <w:tc>
          <w:tcPr>
            <w:tcW w:w="80" w:type="pct"/>
          </w:tcPr>
          <w:p w14:paraId="5278578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6DC1A0F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557</w:t>
            </w:r>
          </w:p>
        </w:tc>
        <w:tc>
          <w:tcPr>
            <w:tcW w:w="305" w:type="pct"/>
          </w:tcPr>
          <w:p w14:paraId="3848166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4090CAD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0DC21D8E" w14:textId="420C05C1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632</w:t>
            </w:r>
          </w:p>
        </w:tc>
        <w:tc>
          <w:tcPr>
            <w:tcW w:w="80" w:type="pct"/>
          </w:tcPr>
          <w:p w14:paraId="6AF491B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438653F2" w14:textId="68A1CA0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632</w:t>
            </w:r>
          </w:p>
        </w:tc>
      </w:tr>
      <w:tr w:rsidR="00CC27AD" w:rsidRPr="00404386" w14:paraId="7F6386A5" w14:textId="77777777" w:rsidTr="007C0D01">
        <w:trPr>
          <w:trHeight w:val="353"/>
        </w:trPr>
        <w:tc>
          <w:tcPr>
            <w:tcW w:w="1051" w:type="pct"/>
          </w:tcPr>
          <w:p w14:paraId="659154D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พันธุ์ทิพย์ประตูน้ำ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136FACE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3E4988C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261189E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09E4E2B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2CDAB1B1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5CDFAF0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34</w:t>
            </w:r>
            <w:r w:rsidRPr="0040438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0" w:type="pct"/>
          </w:tcPr>
          <w:p w14:paraId="0C49EC8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0B03696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34</w:t>
            </w:r>
            <w:r w:rsidRPr="0040438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05" w:type="pct"/>
          </w:tcPr>
          <w:p w14:paraId="1CEF926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2DCF2D51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000A37FF" w14:textId="1FB7A31A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422</w:t>
            </w:r>
          </w:p>
        </w:tc>
        <w:tc>
          <w:tcPr>
            <w:tcW w:w="80" w:type="pct"/>
          </w:tcPr>
          <w:p w14:paraId="2312F4A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293F6071" w14:textId="4FF6D7F1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422</w:t>
            </w:r>
          </w:p>
        </w:tc>
      </w:tr>
      <w:tr w:rsidR="00CC27AD" w:rsidRPr="00404386" w14:paraId="6995620B" w14:textId="77777777" w:rsidTr="007C0D01">
        <w:trPr>
          <w:trHeight w:val="362"/>
        </w:trPr>
        <w:tc>
          <w:tcPr>
            <w:tcW w:w="1051" w:type="pct"/>
            <w:shd w:val="clear" w:color="auto" w:fill="auto"/>
          </w:tcPr>
          <w:p w14:paraId="28315F9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เอเชียทีค </w:t>
            </w:r>
            <w:r w:rsidRPr="00404386">
              <w:rPr>
                <w:rFonts w:ascii="Angsana New" w:hAnsi="Angsana New"/>
                <w:sz w:val="24"/>
                <w:szCs w:val="24"/>
              </w:rPr>
              <w:t>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092D73EF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2FC55B4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414ADF1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705DA00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52D1974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4DA5F53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73</w:t>
            </w:r>
            <w:r w:rsidRPr="0040438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0" w:type="pct"/>
          </w:tcPr>
          <w:p w14:paraId="72BDC23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74D13D8D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73</w:t>
            </w:r>
            <w:r w:rsidRPr="0040438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05" w:type="pct"/>
          </w:tcPr>
          <w:p w14:paraId="1A334EA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3D5C021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0DC97F35" w14:textId="036387D3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813</w:t>
            </w:r>
          </w:p>
        </w:tc>
        <w:tc>
          <w:tcPr>
            <w:tcW w:w="80" w:type="pct"/>
          </w:tcPr>
          <w:p w14:paraId="0621CCF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59C1598D" w14:textId="328330B0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813</w:t>
            </w:r>
          </w:p>
        </w:tc>
      </w:tr>
      <w:tr w:rsidR="00CC27AD" w:rsidRPr="00404386" w14:paraId="504232EB" w14:textId="77777777" w:rsidTr="007C0D01">
        <w:trPr>
          <w:trHeight w:val="272"/>
        </w:trPr>
        <w:tc>
          <w:tcPr>
            <w:tcW w:w="1051" w:type="pct"/>
            <w:shd w:val="clear" w:color="auto" w:fill="auto"/>
          </w:tcPr>
          <w:p w14:paraId="22DF287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เอเชียทีค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661F7F3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615F7C9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273B045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1E218D5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0838FEE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0D96CC4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80" w:type="pct"/>
          </w:tcPr>
          <w:p w14:paraId="6D270DF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E4F9E9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305" w:type="pct"/>
          </w:tcPr>
          <w:p w14:paraId="1F83C306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1CDD918D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7B2595ED" w14:textId="6D07970F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847</w:t>
            </w:r>
          </w:p>
        </w:tc>
        <w:tc>
          <w:tcPr>
            <w:tcW w:w="80" w:type="pct"/>
          </w:tcPr>
          <w:p w14:paraId="6BF59EC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48D937E5" w14:textId="1A79F532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847</w:t>
            </w:r>
          </w:p>
        </w:tc>
      </w:tr>
    </w:tbl>
    <w:p w14:paraId="16A83C56" w14:textId="77777777" w:rsidR="00824499" w:rsidRPr="00404386" w:rsidRDefault="00824499">
      <w:pPr>
        <w:sectPr w:rsidR="00824499" w:rsidRPr="00404386" w:rsidSect="00AF7736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501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098"/>
        <w:gridCol w:w="1574"/>
        <w:gridCol w:w="990"/>
        <w:gridCol w:w="902"/>
        <w:gridCol w:w="981"/>
        <w:gridCol w:w="955"/>
        <w:gridCol w:w="1031"/>
        <w:gridCol w:w="240"/>
        <w:gridCol w:w="938"/>
        <w:gridCol w:w="902"/>
        <w:gridCol w:w="809"/>
        <w:gridCol w:w="1031"/>
        <w:gridCol w:w="246"/>
        <w:gridCol w:w="952"/>
      </w:tblGrid>
      <w:tr w:rsidR="001952C8" w:rsidRPr="00404386" w14:paraId="15485999" w14:textId="77777777" w:rsidTr="001952C8">
        <w:trPr>
          <w:cantSplit/>
          <w:trHeight w:val="281"/>
          <w:tblHeader/>
        </w:trPr>
        <w:tc>
          <w:tcPr>
            <w:tcW w:w="1057" w:type="pct"/>
          </w:tcPr>
          <w:p w14:paraId="4F1F7659" w14:textId="77777777" w:rsidR="001952C8" w:rsidRPr="00404386" w:rsidRDefault="001952C8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050C1CA3" w14:textId="77777777" w:rsidR="001952C8" w:rsidRPr="00404386" w:rsidRDefault="001952C8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61" w:type="pct"/>
            <w:gridSpan w:val="7"/>
            <w:shd w:val="clear" w:color="auto" w:fill="auto"/>
          </w:tcPr>
          <w:p w14:paraId="3CB346B2" w14:textId="77777777" w:rsidR="001952C8" w:rsidRPr="00404386" w:rsidRDefault="000E3A53" w:rsidP="000C685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45" w:type="pct"/>
            <w:gridSpan w:val="5"/>
            <w:shd w:val="clear" w:color="auto" w:fill="auto"/>
          </w:tcPr>
          <w:p w14:paraId="44ABFE52" w14:textId="77777777" w:rsidR="001952C8" w:rsidRPr="00404386" w:rsidRDefault="000E3A53" w:rsidP="000C685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952C8" w:rsidRPr="00404386" w14:paraId="4405F1F1" w14:textId="77777777" w:rsidTr="001952C8">
        <w:trPr>
          <w:cantSplit/>
          <w:trHeight w:val="281"/>
          <w:tblHeader/>
        </w:trPr>
        <w:tc>
          <w:tcPr>
            <w:tcW w:w="1057" w:type="pct"/>
          </w:tcPr>
          <w:p w14:paraId="13A1F2D7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46EDD4AF" w14:textId="77777777" w:rsidR="00D94095" w:rsidRPr="00404386" w:rsidRDefault="00D94095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6" w:type="pct"/>
            <w:gridSpan w:val="2"/>
            <w:shd w:val="clear" w:color="auto" w:fill="auto"/>
          </w:tcPr>
          <w:p w14:paraId="2D05085B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351E492D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54" w:type="pct"/>
            <w:gridSpan w:val="3"/>
          </w:tcPr>
          <w:p w14:paraId="65EA0D13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5F0487EA" w14:textId="77777777" w:rsidR="00D94095" w:rsidRPr="00404386" w:rsidRDefault="00D94095" w:rsidP="001952C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61" w:type="pct"/>
            <w:gridSpan w:val="3"/>
          </w:tcPr>
          <w:p w14:paraId="4BDEF911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1952C8" w:rsidRPr="00404386" w14:paraId="3116865D" w14:textId="77777777" w:rsidTr="001952C8">
        <w:trPr>
          <w:cantSplit/>
          <w:trHeight w:val="272"/>
          <w:tblHeader/>
        </w:trPr>
        <w:tc>
          <w:tcPr>
            <w:tcW w:w="1057" w:type="pct"/>
          </w:tcPr>
          <w:p w14:paraId="331F928D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5D46098E" w14:textId="77777777" w:rsidR="00D94095" w:rsidRPr="00404386" w:rsidRDefault="00D94095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62E980B9" w14:textId="23496854" w:rsidR="00D94095" w:rsidRPr="00404386" w:rsidRDefault="00D94095" w:rsidP="000C6857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08" w:type="pct"/>
            <w:shd w:val="clear" w:color="auto" w:fill="auto"/>
          </w:tcPr>
          <w:p w14:paraId="32FC27E1" w14:textId="77777777" w:rsidR="00D94095" w:rsidRPr="00404386" w:rsidRDefault="00D94095" w:rsidP="000C6857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5" w:type="pct"/>
            <w:shd w:val="clear" w:color="auto" w:fill="auto"/>
          </w:tcPr>
          <w:p w14:paraId="0E92A115" w14:textId="379995C9" w:rsidR="00D94095" w:rsidRPr="00404386" w:rsidRDefault="00D94095" w:rsidP="000C685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26" w:type="pct"/>
            <w:shd w:val="clear" w:color="auto" w:fill="auto"/>
          </w:tcPr>
          <w:p w14:paraId="2A3A5AE7" w14:textId="77777777" w:rsidR="00D94095" w:rsidRPr="00404386" w:rsidRDefault="00D94095" w:rsidP="000C6857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1BBE1335" w14:textId="0D5C7F30" w:rsidR="00D94095" w:rsidRPr="00404386" w:rsidRDefault="00D94095" w:rsidP="000C6857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" w:type="pct"/>
          </w:tcPr>
          <w:p w14:paraId="65F39013" w14:textId="77777777" w:rsidR="00D94095" w:rsidRPr="00404386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4BEB0F1B" w14:textId="77777777" w:rsidR="00D94095" w:rsidRPr="00404386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08" w:type="pct"/>
            <w:shd w:val="clear" w:color="auto" w:fill="auto"/>
          </w:tcPr>
          <w:p w14:paraId="13AF4F5C" w14:textId="6DFAA9CC" w:rsidR="00D94095" w:rsidRPr="00404386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" w:type="pct"/>
            <w:shd w:val="clear" w:color="auto" w:fill="auto"/>
          </w:tcPr>
          <w:p w14:paraId="47843A03" w14:textId="77777777" w:rsidR="00D94095" w:rsidRPr="00404386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36B26AC5" w14:textId="6FD39953" w:rsidR="00D94095" w:rsidRPr="00404386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4" w:type="pct"/>
          </w:tcPr>
          <w:p w14:paraId="75B6CDB2" w14:textId="77777777" w:rsidR="00D94095" w:rsidRPr="00404386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00FE2678" w14:textId="77777777" w:rsidR="00D94095" w:rsidRPr="00404386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952C8" w:rsidRPr="00404386" w14:paraId="3819AB1F" w14:textId="77777777" w:rsidTr="001952C8">
        <w:trPr>
          <w:cantSplit/>
          <w:trHeight w:val="53"/>
          <w:tblHeader/>
        </w:trPr>
        <w:tc>
          <w:tcPr>
            <w:tcW w:w="1057" w:type="pct"/>
          </w:tcPr>
          <w:p w14:paraId="482D5D2D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0F5C5FF4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65D9D247" w14:textId="77777777" w:rsidR="00D94095" w:rsidRPr="00404386" w:rsidRDefault="00D94095" w:rsidP="000C6857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08" w:type="pct"/>
            <w:shd w:val="clear" w:color="auto" w:fill="auto"/>
          </w:tcPr>
          <w:p w14:paraId="7064E84C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5" w:type="pct"/>
            <w:shd w:val="clear" w:color="auto" w:fill="auto"/>
          </w:tcPr>
          <w:p w14:paraId="6A30AB23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6" w:type="pct"/>
            <w:shd w:val="clear" w:color="auto" w:fill="auto"/>
          </w:tcPr>
          <w:p w14:paraId="68223D8C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52" w:type="pct"/>
            <w:shd w:val="clear" w:color="auto" w:fill="auto"/>
          </w:tcPr>
          <w:p w14:paraId="04A009EA" w14:textId="77777777" w:rsidR="00D94095" w:rsidRPr="00404386" w:rsidRDefault="00D94095" w:rsidP="000C6857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2" w:type="pct"/>
          </w:tcPr>
          <w:p w14:paraId="0AA9189F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14225199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08" w:type="pct"/>
            <w:shd w:val="clear" w:color="auto" w:fill="auto"/>
          </w:tcPr>
          <w:p w14:paraId="03A11927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6" w:type="pct"/>
            <w:shd w:val="clear" w:color="auto" w:fill="auto"/>
          </w:tcPr>
          <w:p w14:paraId="564E93FB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52" w:type="pct"/>
            <w:shd w:val="clear" w:color="auto" w:fill="auto"/>
          </w:tcPr>
          <w:p w14:paraId="1F8FE179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4" w:type="pct"/>
          </w:tcPr>
          <w:p w14:paraId="6DC997E6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69D5548E" w14:textId="77777777" w:rsidR="00D94095" w:rsidRPr="00404386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952C8" w:rsidRPr="00404386" w14:paraId="523EB881" w14:textId="77777777" w:rsidTr="001952C8">
        <w:trPr>
          <w:trHeight w:val="272"/>
          <w:tblHeader/>
        </w:trPr>
        <w:tc>
          <w:tcPr>
            <w:tcW w:w="1057" w:type="pct"/>
          </w:tcPr>
          <w:p w14:paraId="4BC68E71" w14:textId="77777777" w:rsidR="00D94095" w:rsidRPr="00404386" w:rsidRDefault="00D94095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1B535826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pct"/>
            <w:gridSpan w:val="2"/>
            <w:shd w:val="clear" w:color="auto" w:fill="auto"/>
          </w:tcPr>
          <w:p w14:paraId="67696E23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415" w:type="pct"/>
            <w:gridSpan w:val="5"/>
          </w:tcPr>
          <w:p w14:paraId="52B327BB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E0803CE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61" w:type="pct"/>
            <w:gridSpan w:val="3"/>
          </w:tcPr>
          <w:p w14:paraId="5486CBA1" w14:textId="77777777" w:rsidR="00D94095" w:rsidRPr="00404386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C27AD" w:rsidRPr="00404386" w14:paraId="50AB2F2A" w14:textId="77777777" w:rsidTr="000E3A53">
        <w:trPr>
          <w:trHeight w:val="317"/>
        </w:trPr>
        <w:tc>
          <w:tcPr>
            <w:tcW w:w="1057" w:type="pct"/>
            <w:shd w:val="clear" w:color="auto" w:fill="auto"/>
          </w:tcPr>
          <w:p w14:paraId="4B38FE9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เอเชียทีค 3 จำกัด</w:t>
            </w:r>
          </w:p>
        </w:tc>
        <w:tc>
          <w:tcPr>
            <w:tcW w:w="537" w:type="pct"/>
          </w:tcPr>
          <w:p w14:paraId="648C870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E25080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6DB1273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03A57CD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9471FD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589CBF0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82" w:type="pct"/>
          </w:tcPr>
          <w:p w14:paraId="1058BC5F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373F39A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308" w:type="pct"/>
          </w:tcPr>
          <w:p w14:paraId="0F940E9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E009CE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8905942" w14:textId="516ED108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847</w:t>
            </w:r>
          </w:p>
        </w:tc>
        <w:tc>
          <w:tcPr>
            <w:tcW w:w="84" w:type="pct"/>
          </w:tcPr>
          <w:p w14:paraId="14BCFED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31883021" w14:textId="442FE6B5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847</w:t>
            </w:r>
          </w:p>
        </w:tc>
      </w:tr>
      <w:tr w:rsidR="00CC27AD" w:rsidRPr="00404386" w14:paraId="2A6F1998" w14:textId="77777777" w:rsidTr="000E3A53">
        <w:trPr>
          <w:trHeight w:val="272"/>
        </w:trPr>
        <w:tc>
          <w:tcPr>
            <w:tcW w:w="1057" w:type="pct"/>
          </w:tcPr>
          <w:p w14:paraId="523D3B8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เอเชียทีค 4 จำกัด</w:t>
            </w:r>
          </w:p>
        </w:tc>
        <w:tc>
          <w:tcPr>
            <w:tcW w:w="537" w:type="pct"/>
            <w:shd w:val="clear" w:color="auto" w:fill="FFFFFF"/>
          </w:tcPr>
          <w:p w14:paraId="122222CF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29E147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4584456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E67DD1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19945D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201959C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82" w:type="pct"/>
          </w:tcPr>
          <w:p w14:paraId="0796910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36454EB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308" w:type="pct"/>
          </w:tcPr>
          <w:p w14:paraId="1BE9B8A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05D569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7CF2DED" w14:textId="3806DBC5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847</w:t>
            </w:r>
          </w:p>
        </w:tc>
        <w:tc>
          <w:tcPr>
            <w:tcW w:w="84" w:type="pct"/>
          </w:tcPr>
          <w:p w14:paraId="7221C5E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4B2CCFF" w14:textId="67A9C828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847</w:t>
            </w:r>
          </w:p>
        </w:tc>
      </w:tr>
      <w:tr w:rsidR="00CC27AD" w:rsidRPr="00404386" w14:paraId="4427353A" w14:textId="77777777" w:rsidTr="000E3A53">
        <w:trPr>
          <w:trHeight w:val="299"/>
        </w:trPr>
        <w:tc>
          <w:tcPr>
            <w:tcW w:w="1057" w:type="pct"/>
          </w:tcPr>
          <w:p w14:paraId="0335B696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ตลาดตะวันนา 1 จำกัด</w:t>
            </w:r>
          </w:p>
        </w:tc>
        <w:tc>
          <w:tcPr>
            <w:tcW w:w="537" w:type="pct"/>
            <w:shd w:val="clear" w:color="auto" w:fill="FFFFFF"/>
          </w:tcPr>
          <w:p w14:paraId="3EAA4E3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268776E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5E8CA51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EA655D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E3755A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7BDE6F0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82" w:type="pct"/>
          </w:tcPr>
          <w:p w14:paraId="1F56BE6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5DD270D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308" w:type="pct"/>
          </w:tcPr>
          <w:p w14:paraId="6D40E87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E23D63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FDD7E27" w14:textId="34DFC6A3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84" w:type="pct"/>
          </w:tcPr>
          <w:p w14:paraId="1F3D825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5BE64A1" w14:textId="350D2AC0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328</w:t>
            </w:r>
          </w:p>
        </w:tc>
      </w:tr>
      <w:tr w:rsidR="00CC27AD" w:rsidRPr="00404386" w14:paraId="19ECAD26" w14:textId="77777777" w:rsidTr="000E3A53">
        <w:trPr>
          <w:trHeight w:val="254"/>
        </w:trPr>
        <w:tc>
          <w:tcPr>
            <w:tcW w:w="1057" w:type="pct"/>
          </w:tcPr>
          <w:p w14:paraId="2F31C98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ตลาดตะวันนา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40C7F7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0E826F51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CF538A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68B9B1D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54CA7AB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76D23D0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2" w:type="pct"/>
          </w:tcPr>
          <w:p w14:paraId="7A7D30F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2FCCE06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308" w:type="pct"/>
          </w:tcPr>
          <w:p w14:paraId="61CAAE4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78DD81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7A746C3" w14:textId="70D0C51A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84" w:type="pct"/>
          </w:tcPr>
          <w:p w14:paraId="47529C5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7441529" w14:textId="59A4CD03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329</w:t>
            </w:r>
          </w:p>
        </w:tc>
      </w:tr>
      <w:tr w:rsidR="00CC27AD" w:rsidRPr="00404386" w14:paraId="63431CDB" w14:textId="77777777" w:rsidTr="000E3A53">
        <w:trPr>
          <w:trHeight w:val="281"/>
        </w:trPr>
        <w:tc>
          <w:tcPr>
            <w:tcW w:w="1057" w:type="pct"/>
          </w:tcPr>
          <w:p w14:paraId="27BB49D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ตลาดตะวันนา </w:t>
            </w:r>
            <w:r w:rsidRPr="00404386">
              <w:rPr>
                <w:rFonts w:ascii="Angsana New" w:hAnsi="Angsana New"/>
                <w:sz w:val="24"/>
                <w:szCs w:val="24"/>
              </w:rPr>
              <w:t>3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570BCDE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AE74E9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16BDF23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1002AE7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51EB7CF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522708D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2" w:type="pct"/>
          </w:tcPr>
          <w:p w14:paraId="3E8B27E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7B859B4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308" w:type="pct"/>
          </w:tcPr>
          <w:p w14:paraId="4FA404D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25B39C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0C43034" w14:textId="22E1CD35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84" w:type="pct"/>
          </w:tcPr>
          <w:p w14:paraId="617A1B7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47CCFF8" w14:textId="6BCE2D51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329</w:t>
            </w:r>
          </w:p>
        </w:tc>
      </w:tr>
      <w:tr w:rsidR="00CC27AD" w:rsidRPr="00404386" w14:paraId="273DF9E6" w14:textId="77777777" w:rsidTr="000E3A53">
        <w:trPr>
          <w:trHeight w:val="317"/>
        </w:trPr>
        <w:tc>
          <w:tcPr>
            <w:tcW w:w="1057" w:type="pct"/>
          </w:tcPr>
          <w:p w14:paraId="20B6ED81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ตลาดตะวันนา </w:t>
            </w:r>
            <w:r w:rsidRPr="00404386">
              <w:rPr>
                <w:rFonts w:ascii="Angsana New" w:hAnsi="Angsana New"/>
                <w:sz w:val="24"/>
                <w:szCs w:val="24"/>
              </w:rPr>
              <w:t>4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4C22F9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8A7FFB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70098C6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95C60D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27FB5FF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719E1E8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2" w:type="pct"/>
          </w:tcPr>
          <w:p w14:paraId="5A056AD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1CE1BA6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308" w:type="pct"/>
          </w:tcPr>
          <w:p w14:paraId="1AB94056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FE5F63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4226C33" w14:textId="11468B32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84" w:type="pct"/>
          </w:tcPr>
          <w:p w14:paraId="779DB56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845C25A" w14:textId="1B0F1B35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329</w:t>
            </w:r>
          </w:p>
        </w:tc>
      </w:tr>
      <w:tr w:rsidR="00CC27AD" w:rsidRPr="00404386" w14:paraId="022E3B44" w14:textId="77777777" w:rsidTr="000E3A53">
        <w:trPr>
          <w:trHeight w:val="272"/>
        </w:trPr>
        <w:tc>
          <w:tcPr>
            <w:tcW w:w="1057" w:type="pct"/>
          </w:tcPr>
          <w:p w14:paraId="0FA8A22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รีเทล โอพีเพลส แบงค็อก จำกัด</w:t>
            </w:r>
          </w:p>
        </w:tc>
        <w:tc>
          <w:tcPr>
            <w:tcW w:w="537" w:type="pct"/>
            <w:shd w:val="clear" w:color="auto" w:fill="FFFFFF"/>
          </w:tcPr>
          <w:p w14:paraId="5360A0F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3D0BB01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046F617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FF9BB9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A9D4DC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2FBE2D5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82" w:type="pct"/>
          </w:tcPr>
          <w:p w14:paraId="2DDEAFE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530F4BC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308" w:type="pct"/>
          </w:tcPr>
          <w:p w14:paraId="0CDB95E6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5F12424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A85F164" w14:textId="4E584BFF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166</w:t>
            </w:r>
          </w:p>
        </w:tc>
        <w:tc>
          <w:tcPr>
            <w:tcW w:w="84" w:type="pct"/>
          </w:tcPr>
          <w:p w14:paraId="5F8A615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AC63D65" w14:textId="0E21AF38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166</w:t>
            </w:r>
          </w:p>
        </w:tc>
      </w:tr>
      <w:tr w:rsidR="00CC27AD" w:rsidRPr="00404386" w14:paraId="0FB51D35" w14:textId="77777777" w:rsidTr="001952C8">
        <w:trPr>
          <w:trHeight w:val="420"/>
        </w:trPr>
        <w:tc>
          <w:tcPr>
            <w:tcW w:w="1057" w:type="pct"/>
          </w:tcPr>
          <w:p w14:paraId="42A43E9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พันธุ์ทิพย์พลาซ่างามวงศ์วาน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7" w:type="pct"/>
            <w:shd w:val="clear" w:color="auto" w:fill="FFFFFF"/>
          </w:tcPr>
          <w:p w14:paraId="320160F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9F1290F" w14:textId="63C0DC7A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3C11C09" w14:textId="6F357652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125D5B37" w14:textId="04872D19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22810D92" w14:textId="4D4F0B09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4BF2638B" w14:textId="4FB4D9ED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82" w:type="pct"/>
          </w:tcPr>
          <w:p w14:paraId="2CE1AC9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68A7795E" w14:textId="2C535560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308" w:type="pct"/>
          </w:tcPr>
          <w:p w14:paraId="7BE7FACA" w14:textId="3A3E2885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0D8D09F4" w14:textId="484BF3DC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6C37EC6" w14:textId="4DE58A1A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84" w:type="pct"/>
          </w:tcPr>
          <w:p w14:paraId="44E3676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63034684" w14:textId="04B36766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332</w:t>
            </w:r>
          </w:p>
        </w:tc>
      </w:tr>
      <w:tr w:rsidR="00CC27AD" w:rsidRPr="00404386" w14:paraId="010F6D3B" w14:textId="77777777" w:rsidTr="000E3A53">
        <w:trPr>
          <w:trHeight w:val="281"/>
        </w:trPr>
        <w:tc>
          <w:tcPr>
            <w:tcW w:w="1057" w:type="pct"/>
          </w:tcPr>
          <w:p w14:paraId="322E394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537" w:type="pct"/>
            <w:shd w:val="clear" w:color="auto" w:fill="FFFFFF"/>
          </w:tcPr>
          <w:p w14:paraId="3257DCB1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6FBA36D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55D7777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60F7057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59559E7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44ACDB1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82" w:type="pct"/>
          </w:tcPr>
          <w:p w14:paraId="365D494F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33D23AA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308" w:type="pct"/>
          </w:tcPr>
          <w:p w14:paraId="2320380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61198C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C1F6516" w14:textId="143B4BFE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84" w:type="pct"/>
          </w:tcPr>
          <w:p w14:paraId="2B75BF7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F3EA366" w14:textId="237E86FF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181</w:t>
            </w:r>
          </w:p>
        </w:tc>
      </w:tr>
      <w:tr w:rsidR="00CC27AD" w:rsidRPr="00404386" w14:paraId="7A737426" w14:textId="77777777" w:rsidTr="000E3A53">
        <w:trPr>
          <w:trHeight w:val="317"/>
        </w:trPr>
        <w:tc>
          <w:tcPr>
            <w:tcW w:w="1057" w:type="pct"/>
          </w:tcPr>
          <w:p w14:paraId="47DE167F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ควีนส์ปาร์ค แบงค็อก </w:t>
            </w:r>
            <w:r w:rsidRPr="00404386">
              <w:rPr>
                <w:rFonts w:ascii="Angsana New" w:hAnsi="Angsana New"/>
                <w:sz w:val="24"/>
                <w:szCs w:val="24"/>
              </w:rPr>
              <w:t>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E11EA78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005CC4D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01F8AF13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C61112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2DB84D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6A84A9F6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</w:t>
            </w:r>
            <w:r w:rsidRPr="00404386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7E792B7D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0986548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</w:t>
            </w:r>
            <w:r w:rsidRPr="00404386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08" w:type="pct"/>
          </w:tcPr>
          <w:p w14:paraId="01663556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918D9B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9661C06" w14:textId="2217C155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84" w:type="pct"/>
          </w:tcPr>
          <w:p w14:paraId="3D4DFAD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39D73E1" w14:textId="4C88C298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</w:tr>
      <w:tr w:rsidR="00CC27AD" w:rsidRPr="00404386" w14:paraId="315691C3" w14:textId="77777777" w:rsidTr="000E3A53">
        <w:trPr>
          <w:trHeight w:val="353"/>
        </w:trPr>
        <w:tc>
          <w:tcPr>
            <w:tcW w:w="1057" w:type="pct"/>
          </w:tcPr>
          <w:p w14:paraId="3A3BC7E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ควีนส์ปาร์ค แบงค็อก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27174C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59A2ADE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66B7D69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4B6FB3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AD121B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14061E34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</w:t>
            </w:r>
            <w:r w:rsidRPr="00404386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49C16C62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1C67CDF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</w:t>
            </w:r>
            <w:r w:rsidRPr="00404386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08" w:type="pct"/>
          </w:tcPr>
          <w:p w14:paraId="555602FA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5FBD2721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69315EB" w14:textId="0843C06A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84" w:type="pct"/>
          </w:tcPr>
          <w:p w14:paraId="03BCDF05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FC48606" w14:textId="0F49EB90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</w:tr>
      <w:tr w:rsidR="00CC27AD" w:rsidRPr="00404386" w14:paraId="4CCCC730" w14:textId="77777777" w:rsidTr="001952C8">
        <w:trPr>
          <w:trHeight w:val="420"/>
        </w:trPr>
        <w:tc>
          <w:tcPr>
            <w:tcW w:w="1057" w:type="pct"/>
          </w:tcPr>
          <w:p w14:paraId="6122A9CC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โฮเตล สุขุมวิท</w:t>
            </w:r>
            <w:r w:rsidRPr="00404386">
              <w:rPr>
                <w:rFonts w:ascii="Angsana New" w:hAnsi="Angsana New"/>
                <w:sz w:val="24"/>
                <w:szCs w:val="24"/>
              </w:rPr>
              <w:t xml:space="preserve"> 1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04386">
              <w:rPr>
                <w:rFonts w:ascii="Angsana New" w:hAnsi="Angsana New"/>
                <w:sz w:val="24"/>
                <w:szCs w:val="24"/>
              </w:rPr>
              <w:t>(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ดับเบิลทรี สุขุมวิท </w:t>
            </w:r>
            <w:r w:rsidRPr="0040438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4043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7" w:type="pct"/>
            <w:shd w:val="clear" w:color="auto" w:fill="FFFFFF"/>
          </w:tcPr>
          <w:p w14:paraId="09D8EDA6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6221BA6A" w14:textId="16033BF4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42F96ECA" w14:textId="7CB1515C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61C2601" w14:textId="2BC434FF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0EAE069" w14:textId="63327868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3DAFF349" w14:textId="5DDA0603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82" w:type="pct"/>
          </w:tcPr>
          <w:p w14:paraId="22151AE0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1EB4D7AC" w14:textId="0D3F5C3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308" w:type="pct"/>
          </w:tcPr>
          <w:p w14:paraId="1AC2A23A" w14:textId="622D8084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7D63C26" w14:textId="7C4A6D39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0CE56AC" w14:textId="41525F35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214</w:t>
            </w:r>
          </w:p>
        </w:tc>
        <w:tc>
          <w:tcPr>
            <w:tcW w:w="84" w:type="pct"/>
          </w:tcPr>
          <w:p w14:paraId="76DFC84B" w14:textId="77777777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0213CDDA" w14:textId="7F6524DB" w:rsidR="00CC27AD" w:rsidRPr="00404386" w:rsidRDefault="00CC27AD" w:rsidP="00CC27A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214</w:t>
            </w:r>
          </w:p>
        </w:tc>
      </w:tr>
      <w:tr w:rsidR="00ED0ED9" w:rsidRPr="00404386" w14:paraId="7A328144" w14:textId="77777777" w:rsidTr="001952C8">
        <w:trPr>
          <w:trHeight w:val="420"/>
        </w:trPr>
        <w:tc>
          <w:tcPr>
            <w:tcW w:w="1057" w:type="pct"/>
          </w:tcPr>
          <w:p w14:paraId="67024F9C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โฮเตล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สุขุมวิท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04386">
              <w:rPr>
                <w:rFonts w:ascii="Angsana New" w:hAnsi="Angsana New"/>
                <w:sz w:val="24"/>
                <w:szCs w:val="24"/>
              </w:rPr>
              <w:t>(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ดับเบิลทรี สุขุมวิท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4043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7" w:type="pct"/>
            <w:shd w:val="clear" w:color="auto" w:fill="FFFFFF"/>
          </w:tcPr>
          <w:p w14:paraId="5EB4F5FA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5F4D5DA5" w14:textId="21417D9E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60E7D60" w14:textId="17509CED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64EC9E12" w14:textId="5D971E69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478FC57" w14:textId="25BDD356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107593B7" w14:textId="75BCF42A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82" w:type="pct"/>
          </w:tcPr>
          <w:p w14:paraId="09B07B7F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527E6A76" w14:textId="4B6657C1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308" w:type="pct"/>
          </w:tcPr>
          <w:p w14:paraId="56C71AF7" w14:textId="54F25C2D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F62575D" w14:textId="20B017D1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ABE5842" w14:textId="3783D533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214</w:t>
            </w:r>
          </w:p>
        </w:tc>
        <w:tc>
          <w:tcPr>
            <w:tcW w:w="84" w:type="pct"/>
          </w:tcPr>
          <w:p w14:paraId="234CD523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5996E8A" w14:textId="200BBD86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214</w:t>
            </w:r>
          </w:p>
        </w:tc>
      </w:tr>
      <w:tr w:rsidR="00ED0ED9" w:rsidRPr="00404386" w14:paraId="61E60D32" w14:textId="77777777" w:rsidTr="001952C8">
        <w:trPr>
          <w:trHeight w:val="420"/>
        </w:trPr>
        <w:tc>
          <w:tcPr>
            <w:tcW w:w="1057" w:type="pct"/>
          </w:tcPr>
          <w:p w14:paraId="7E96056F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โฮเตล สุขุมวิท</w:t>
            </w:r>
            <w:r w:rsidRPr="00404386">
              <w:rPr>
                <w:rFonts w:ascii="Angsana New" w:hAnsi="Angsana New"/>
                <w:sz w:val="24"/>
                <w:szCs w:val="24"/>
              </w:rPr>
              <w:t xml:space="preserve"> 3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04386">
              <w:rPr>
                <w:rFonts w:ascii="Angsana New" w:hAnsi="Angsana New"/>
                <w:sz w:val="24"/>
                <w:szCs w:val="24"/>
              </w:rPr>
              <w:t>(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ฮิลตัน กรุงเทพ จำกัด</w:t>
            </w:r>
            <w:r w:rsidRPr="004043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7" w:type="pct"/>
            <w:shd w:val="clear" w:color="auto" w:fill="FFFFFF"/>
          </w:tcPr>
          <w:p w14:paraId="5C5B7DB7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3CF2C234" w14:textId="415FCCBC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48110DDF" w14:textId="519F2B29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14DFAB4" w14:textId="741E5D10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797AB4D" w14:textId="3357B20B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50936FA1" w14:textId="72FA23A0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374</w:t>
            </w:r>
          </w:p>
        </w:tc>
        <w:tc>
          <w:tcPr>
            <w:tcW w:w="82" w:type="pct"/>
          </w:tcPr>
          <w:p w14:paraId="432E5858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63FFEE2D" w14:textId="03F4D470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374</w:t>
            </w:r>
          </w:p>
        </w:tc>
        <w:tc>
          <w:tcPr>
            <w:tcW w:w="308" w:type="pct"/>
          </w:tcPr>
          <w:p w14:paraId="6C6115C1" w14:textId="5AA262F0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38C6C0C" w14:textId="65C55069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1D19E798" w14:textId="5140739D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84" w:type="pct"/>
          </w:tcPr>
          <w:p w14:paraId="05D686E4" w14:textId="77777777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201960C" w14:textId="551761B2" w:rsidR="00ED0ED9" w:rsidRPr="00404386" w:rsidRDefault="00ED0ED9" w:rsidP="00ED0ED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449</w:t>
            </w:r>
          </w:p>
        </w:tc>
      </w:tr>
    </w:tbl>
    <w:p w14:paraId="519511E7" w14:textId="77777777" w:rsidR="00D94095" w:rsidRPr="00404386" w:rsidRDefault="00D94095" w:rsidP="001D782A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z w:val="24"/>
          <w:szCs w:val="24"/>
          <w:cs/>
        </w:rPr>
        <w:sectPr w:rsidR="00D94095" w:rsidRPr="00404386" w:rsidSect="00AF7736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501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03"/>
        <w:gridCol w:w="1577"/>
        <w:gridCol w:w="990"/>
        <w:gridCol w:w="899"/>
        <w:gridCol w:w="990"/>
        <w:gridCol w:w="955"/>
        <w:gridCol w:w="943"/>
        <w:gridCol w:w="237"/>
        <w:gridCol w:w="937"/>
        <w:gridCol w:w="981"/>
        <w:gridCol w:w="808"/>
        <w:gridCol w:w="1031"/>
        <w:gridCol w:w="243"/>
        <w:gridCol w:w="952"/>
      </w:tblGrid>
      <w:tr w:rsidR="005C5030" w:rsidRPr="00404386" w14:paraId="115291D0" w14:textId="77777777" w:rsidTr="005C5030">
        <w:trPr>
          <w:cantSplit/>
          <w:trHeight w:val="308"/>
          <w:tblHeader/>
        </w:trPr>
        <w:tc>
          <w:tcPr>
            <w:tcW w:w="1059" w:type="pct"/>
          </w:tcPr>
          <w:p w14:paraId="5EDCA37B" w14:textId="77777777" w:rsidR="005C5030" w:rsidRPr="00404386" w:rsidRDefault="005C5030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51789A59" w14:textId="77777777" w:rsidR="005C5030" w:rsidRPr="00404386" w:rsidRDefault="005C5030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2" w:type="pct"/>
            <w:gridSpan w:val="7"/>
            <w:shd w:val="clear" w:color="auto" w:fill="auto"/>
          </w:tcPr>
          <w:p w14:paraId="1AC61B0E" w14:textId="77777777" w:rsidR="005C5030" w:rsidRPr="00404386" w:rsidRDefault="005C5030" w:rsidP="00C1590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71" w:type="pct"/>
            <w:gridSpan w:val="5"/>
            <w:shd w:val="clear" w:color="auto" w:fill="auto"/>
          </w:tcPr>
          <w:p w14:paraId="3D08AFF1" w14:textId="77777777" w:rsidR="005C5030" w:rsidRPr="00404386" w:rsidRDefault="005C5030" w:rsidP="00C1590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4095" w:rsidRPr="00404386" w14:paraId="1C690B4D" w14:textId="77777777" w:rsidTr="005C5030">
        <w:trPr>
          <w:cantSplit/>
          <w:trHeight w:val="308"/>
          <w:tblHeader/>
        </w:trPr>
        <w:tc>
          <w:tcPr>
            <w:tcW w:w="1059" w:type="pct"/>
          </w:tcPr>
          <w:p w14:paraId="27B08333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9A5FC91" w14:textId="77777777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5" w:type="pct"/>
            <w:gridSpan w:val="2"/>
            <w:shd w:val="clear" w:color="auto" w:fill="auto"/>
          </w:tcPr>
          <w:p w14:paraId="2FD713A1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64" w:type="pct"/>
            <w:gridSpan w:val="2"/>
            <w:shd w:val="clear" w:color="auto" w:fill="auto"/>
          </w:tcPr>
          <w:p w14:paraId="6918CFDE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23" w:type="pct"/>
            <w:gridSpan w:val="3"/>
          </w:tcPr>
          <w:p w14:paraId="77EB6351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11" w:type="pct"/>
            <w:gridSpan w:val="2"/>
            <w:shd w:val="clear" w:color="auto" w:fill="auto"/>
          </w:tcPr>
          <w:p w14:paraId="1C4E1B4E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60" w:type="pct"/>
            <w:gridSpan w:val="3"/>
          </w:tcPr>
          <w:p w14:paraId="7B7A42FE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5C5030" w:rsidRPr="00404386" w14:paraId="7C1D39D4" w14:textId="77777777" w:rsidTr="005C5030">
        <w:trPr>
          <w:cantSplit/>
          <w:trHeight w:val="272"/>
          <w:tblHeader/>
        </w:trPr>
        <w:tc>
          <w:tcPr>
            <w:tcW w:w="1059" w:type="pct"/>
          </w:tcPr>
          <w:p w14:paraId="04E35AB9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211C2534" w14:textId="77777777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4FCC05FE" w14:textId="666961DF" w:rsidR="00D94095" w:rsidRPr="00404386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07" w:type="pct"/>
            <w:shd w:val="clear" w:color="auto" w:fill="auto"/>
          </w:tcPr>
          <w:p w14:paraId="610ED3C3" w14:textId="77777777" w:rsidR="00D94095" w:rsidRPr="00404386" w:rsidRDefault="00D94095" w:rsidP="00C15904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8" w:type="pct"/>
            <w:shd w:val="clear" w:color="auto" w:fill="auto"/>
          </w:tcPr>
          <w:p w14:paraId="10DECEA9" w14:textId="6D8DF871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26" w:type="pct"/>
            <w:shd w:val="clear" w:color="auto" w:fill="auto"/>
          </w:tcPr>
          <w:p w14:paraId="4EAAF5AC" w14:textId="77777777" w:rsidR="00D94095" w:rsidRPr="00404386" w:rsidRDefault="00D94095" w:rsidP="00C15904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22" w:type="pct"/>
            <w:shd w:val="clear" w:color="auto" w:fill="auto"/>
          </w:tcPr>
          <w:p w14:paraId="0F9F9DE1" w14:textId="41E66709" w:rsidR="00D94095" w:rsidRPr="00404386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pct"/>
          </w:tcPr>
          <w:p w14:paraId="797884C5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1F8A7713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5" w:type="pct"/>
            <w:shd w:val="clear" w:color="auto" w:fill="auto"/>
          </w:tcPr>
          <w:p w14:paraId="1E06D0F9" w14:textId="3A02BDC3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" w:type="pct"/>
            <w:shd w:val="clear" w:color="auto" w:fill="auto"/>
          </w:tcPr>
          <w:p w14:paraId="068B955C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33EDA70A" w14:textId="4A18F2EC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3" w:type="pct"/>
          </w:tcPr>
          <w:p w14:paraId="3F2E0273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6320CB1E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C5030" w:rsidRPr="00404386" w14:paraId="33BCBD60" w14:textId="77777777" w:rsidTr="005C5030">
        <w:trPr>
          <w:cantSplit/>
          <w:trHeight w:val="53"/>
          <w:tblHeader/>
        </w:trPr>
        <w:tc>
          <w:tcPr>
            <w:tcW w:w="1059" w:type="pct"/>
          </w:tcPr>
          <w:p w14:paraId="0840647E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295BED99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46B6C66C" w14:textId="77777777" w:rsidR="00D94095" w:rsidRPr="00404386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07" w:type="pct"/>
            <w:shd w:val="clear" w:color="auto" w:fill="auto"/>
          </w:tcPr>
          <w:p w14:paraId="6CE6EDC8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8" w:type="pct"/>
            <w:shd w:val="clear" w:color="auto" w:fill="auto"/>
          </w:tcPr>
          <w:p w14:paraId="723CF59C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6" w:type="pct"/>
            <w:shd w:val="clear" w:color="auto" w:fill="auto"/>
          </w:tcPr>
          <w:p w14:paraId="27A74780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22" w:type="pct"/>
            <w:shd w:val="clear" w:color="auto" w:fill="auto"/>
          </w:tcPr>
          <w:p w14:paraId="576ECDA5" w14:textId="77777777" w:rsidR="00D94095" w:rsidRPr="00404386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pct"/>
          </w:tcPr>
          <w:p w14:paraId="50D40C1B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71E1477D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5" w:type="pct"/>
            <w:shd w:val="clear" w:color="auto" w:fill="auto"/>
          </w:tcPr>
          <w:p w14:paraId="6A8084E3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6" w:type="pct"/>
            <w:shd w:val="clear" w:color="auto" w:fill="auto"/>
          </w:tcPr>
          <w:p w14:paraId="5F76E9AE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52" w:type="pct"/>
            <w:shd w:val="clear" w:color="auto" w:fill="auto"/>
          </w:tcPr>
          <w:p w14:paraId="6FEFA3A8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3" w:type="pct"/>
          </w:tcPr>
          <w:p w14:paraId="57665000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0B180677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94095" w:rsidRPr="00404386" w14:paraId="4A345AC8" w14:textId="77777777" w:rsidTr="005C5030">
        <w:trPr>
          <w:trHeight w:val="299"/>
          <w:tblHeader/>
        </w:trPr>
        <w:tc>
          <w:tcPr>
            <w:tcW w:w="1059" w:type="pct"/>
          </w:tcPr>
          <w:p w14:paraId="6AB9E3EA" w14:textId="77777777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8697241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14:paraId="00511730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387" w:type="pct"/>
            <w:gridSpan w:val="5"/>
          </w:tcPr>
          <w:p w14:paraId="41F32B62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11" w:type="pct"/>
            <w:gridSpan w:val="2"/>
            <w:shd w:val="clear" w:color="auto" w:fill="auto"/>
          </w:tcPr>
          <w:p w14:paraId="28D4291E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60" w:type="pct"/>
            <w:gridSpan w:val="3"/>
          </w:tcPr>
          <w:p w14:paraId="6E3A35F1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9615D" w:rsidRPr="00404386" w14:paraId="3E5721DB" w14:textId="77777777" w:rsidTr="005C5030">
        <w:trPr>
          <w:trHeight w:val="420"/>
        </w:trPr>
        <w:tc>
          <w:tcPr>
            <w:tcW w:w="1059" w:type="pct"/>
          </w:tcPr>
          <w:p w14:paraId="558B8AC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ทีซีซี โฮเทล บีเคเค จำกัด</w:t>
            </w:r>
          </w:p>
          <w:p w14:paraId="655842F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</w:rPr>
              <w:t>(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เลอ เมอริเดียน โฮเทล </w:t>
            </w:r>
            <w:r w:rsidRPr="00404386">
              <w:rPr>
                <w:rFonts w:ascii="Angsana New" w:hAnsi="Angsana New"/>
                <w:sz w:val="24"/>
                <w:szCs w:val="24"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แบงค็อก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จำ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กัด</w:t>
            </w:r>
            <w:r w:rsidRPr="004043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060D166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3F215B1D" w14:textId="55A5C1D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7DB13E60" w14:textId="29D9CF1B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13B2D6B9" w14:textId="20A2AD3E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4EE435C6" w14:textId="529A39F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23EFBA1C" w14:textId="7F828C6C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381</w:t>
            </w:r>
          </w:p>
        </w:tc>
        <w:tc>
          <w:tcPr>
            <w:tcW w:w="81" w:type="pct"/>
          </w:tcPr>
          <w:p w14:paraId="3EC37B1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6C562706" w14:textId="163E5183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381</w:t>
            </w:r>
          </w:p>
        </w:tc>
        <w:tc>
          <w:tcPr>
            <w:tcW w:w="335" w:type="pct"/>
          </w:tcPr>
          <w:p w14:paraId="4024132E" w14:textId="46E7235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300AB3F" w14:textId="109A917C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BB65A12" w14:textId="326BC63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83" w:type="pct"/>
          </w:tcPr>
          <w:p w14:paraId="6DAA114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30656EC4" w14:textId="79F03A2B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456</w:t>
            </w:r>
          </w:p>
        </w:tc>
      </w:tr>
      <w:tr w:rsidR="0019615D" w:rsidRPr="00404386" w14:paraId="6E10CEDD" w14:textId="77777777" w:rsidTr="005C5030">
        <w:trPr>
          <w:trHeight w:val="420"/>
        </w:trPr>
        <w:tc>
          <w:tcPr>
            <w:tcW w:w="1059" w:type="pct"/>
          </w:tcPr>
          <w:p w14:paraId="2FBAA16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หาดละไม จำกัด </w:t>
            </w:r>
            <w:r w:rsidRPr="00404386">
              <w:rPr>
                <w:rFonts w:ascii="Angsana New" w:hAnsi="Angsana New"/>
                <w:sz w:val="24"/>
                <w:szCs w:val="24"/>
              </w:rPr>
              <w:t>(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</w:p>
          <w:p w14:paraId="25CFCEC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บันยันทรี เกาะสมุย</w:t>
            </w:r>
          </w:p>
          <w:p w14:paraId="303B9B2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4043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79BB12B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8CA96A8" w14:textId="18BB4B3B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2F027549" w14:textId="6999BA1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0C5A4B96" w14:textId="56F64E6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F1279B4" w14:textId="52A1BCE6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02D3E1C9" w14:textId="7400231B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685</w:t>
            </w:r>
          </w:p>
        </w:tc>
        <w:tc>
          <w:tcPr>
            <w:tcW w:w="81" w:type="pct"/>
          </w:tcPr>
          <w:p w14:paraId="1589850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57C05EEA" w14:textId="212CD2F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685</w:t>
            </w:r>
          </w:p>
        </w:tc>
        <w:tc>
          <w:tcPr>
            <w:tcW w:w="335" w:type="pct"/>
          </w:tcPr>
          <w:p w14:paraId="0A0628E7" w14:textId="43DA03A5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95BDCFE" w14:textId="39C72EB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439C328" w14:textId="6A117218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83" w:type="pct"/>
          </w:tcPr>
          <w:p w14:paraId="7700A8E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6F5D6C4E" w14:textId="56C88C0C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760</w:t>
            </w:r>
          </w:p>
        </w:tc>
      </w:tr>
      <w:tr w:rsidR="0019615D" w:rsidRPr="00404386" w14:paraId="49885909" w14:textId="77777777" w:rsidTr="005C5030">
        <w:trPr>
          <w:trHeight w:val="420"/>
        </w:trPr>
        <w:tc>
          <w:tcPr>
            <w:tcW w:w="1059" w:type="pct"/>
          </w:tcPr>
          <w:p w14:paraId="15DCEF1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เฉวง บีช โฮเทล จำกัด</w:t>
            </w:r>
          </w:p>
          <w:p w14:paraId="57CD3A7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</w:rPr>
              <w:t>(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เชอราตัน เกาะสมุย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4043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7748E3C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2568555" w14:textId="409F01D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0C45F176" w14:textId="4EFEC1B3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24CFEB3" w14:textId="734825E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ED41A22" w14:textId="76AE27F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79FB3CA0" w14:textId="0184531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</w:p>
        </w:tc>
        <w:tc>
          <w:tcPr>
            <w:tcW w:w="81" w:type="pct"/>
          </w:tcPr>
          <w:p w14:paraId="3651C1C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7982FE39" w14:textId="779AC408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</w:p>
        </w:tc>
        <w:tc>
          <w:tcPr>
            <w:tcW w:w="335" w:type="pct"/>
          </w:tcPr>
          <w:p w14:paraId="315FCD3D" w14:textId="61C4FC06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35172CE" w14:textId="531211ED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6AE13EA" w14:textId="12A6AF0B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83" w:type="pct"/>
          </w:tcPr>
          <w:p w14:paraId="7F3ED1F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80B033F" w14:textId="51D67B7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19615D" w:rsidRPr="00404386" w14:paraId="7C0E6752" w14:textId="77777777" w:rsidTr="005C5030">
        <w:trPr>
          <w:trHeight w:val="420"/>
        </w:trPr>
        <w:tc>
          <w:tcPr>
            <w:tcW w:w="1059" w:type="pct"/>
          </w:tcPr>
          <w:p w14:paraId="0ECC7D3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วนา เบลล์ เอ ลักซ์ซูรี่ สมุย</w:t>
            </w:r>
            <w:r w:rsidRPr="0040438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55ED9E9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7EA1CB7" w14:textId="5F69C4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0B5C56C0" w14:textId="42CACEB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078B50D" w14:textId="5C29407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1C6A17E" w14:textId="762DACA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C2E3CA9" w14:textId="4DD4DFB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501</w:t>
            </w:r>
          </w:p>
        </w:tc>
        <w:tc>
          <w:tcPr>
            <w:tcW w:w="81" w:type="pct"/>
          </w:tcPr>
          <w:p w14:paraId="34D9E9B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26E83F3E" w14:textId="254CF18F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501</w:t>
            </w:r>
          </w:p>
        </w:tc>
        <w:tc>
          <w:tcPr>
            <w:tcW w:w="335" w:type="pct"/>
          </w:tcPr>
          <w:p w14:paraId="36CEE99E" w14:textId="6F68CA2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AE51FCD" w14:textId="21B229D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301C74E" w14:textId="5541B3C4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83" w:type="pct"/>
          </w:tcPr>
          <w:p w14:paraId="7647A7E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3601BF23" w14:textId="082916A6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576</w:t>
            </w:r>
          </w:p>
        </w:tc>
      </w:tr>
      <w:tr w:rsidR="0019615D" w:rsidRPr="00404386" w14:paraId="48E3F2F2" w14:textId="77777777" w:rsidTr="005C272F">
        <w:trPr>
          <w:trHeight w:val="263"/>
        </w:trPr>
        <w:tc>
          <w:tcPr>
            <w:tcW w:w="1059" w:type="pct"/>
          </w:tcPr>
          <w:p w14:paraId="4F9EAB2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538" w:type="pct"/>
            <w:shd w:val="clear" w:color="auto" w:fill="FFFFFF"/>
          </w:tcPr>
          <w:p w14:paraId="1519B6E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689FEA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46FA2A0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062A0EB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683CF6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59B8C0D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281</w:t>
            </w:r>
          </w:p>
        </w:tc>
        <w:tc>
          <w:tcPr>
            <w:tcW w:w="81" w:type="pct"/>
          </w:tcPr>
          <w:p w14:paraId="1FC9EB5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205550A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281</w:t>
            </w:r>
          </w:p>
        </w:tc>
        <w:tc>
          <w:tcPr>
            <w:tcW w:w="335" w:type="pct"/>
          </w:tcPr>
          <w:p w14:paraId="0403E26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412153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4C4997F" w14:textId="44FCE99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83" w:type="pct"/>
          </w:tcPr>
          <w:p w14:paraId="6541980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071CD76" w14:textId="5491B553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356</w:t>
            </w:r>
          </w:p>
        </w:tc>
      </w:tr>
      <w:tr w:rsidR="0019615D" w:rsidRPr="00404386" w14:paraId="56991698" w14:textId="77777777" w:rsidTr="005C5030">
        <w:trPr>
          <w:trHeight w:val="420"/>
        </w:trPr>
        <w:tc>
          <w:tcPr>
            <w:tcW w:w="1059" w:type="pct"/>
          </w:tcPr>
          <w:p w14:paraId="6BEC07E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ทีซีซี โฮเทล เชียงใหม่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58F8088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</w:rPr>
              <w:t>(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เลอ เมอริเดียน โฮเทล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เชียงให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ม่</w:t>
            </w:r>
            <w:r w:rsidRPr="0040438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4043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3E6BF43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E83CAC6" w14:textId="7AA4A0B5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3106F901" w14:textId="2AD915EF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38B647E" w14:textId="60151D5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459B1A67" w14:textId="43C162CF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6A50B928" w14:textId="37E44F65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342</w:t>
            </w:r>
          </w:p>
        </w:tc>
        <w:tc>
          <w:tcPr>
            <w:tcW w:w="81" w:type="pct"/>
          </w:tcPr>
          <w:p w14:paraId="35DC284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5A01B8C1" w14:textId="5279950E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342</w:t>
            </w:r>
          </w:p>
        </w:tc>
        <w:tc>
          <w:tcPr>
            <w:tcW w:w="335" w:type="pct"/>
          </w:tcPr>
          <w:p w14:paraId="0F19AE37" w14:textId="36E8D69F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73D2F3F" w14:textId="7AA0EC13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14A77BA" w14:textId="1B466005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83" w:type="pct"/>
          </w:tcPr>
          <w:p w14:paraId="10DFED5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9A1FDF8" w14:textId="68E9796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417</w:t>
            </w:r>
          </w:p>
        </w:tc>
      </w:tr>
      <w:tr w:rsidR="0019615D" w:rsidRPr="00404386" w14:paraId="5F4A1B73" w14:textId="77777777" w:rsidTr="005C272F">
        <w:trPr>
          <w:trHeight w:val="317"/>
        </w:trPr>
        <w:tc>
          <w:tcPr>
            <w:tcW w:w="1059" w:type="pct"/>
          </w:tcPr>
          <w:p w14:paraId="4A0496A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เดอะ เมโทรโพล ภูเก็ต </w:t>
            </w:r>
            <w:r w:rsidRPr="00404386">
              <w:rPr>
                <w:rFonts w:ascii="Angsana New" w:hAnsi="Angsana New"/>
                <w:sz w:val="24"/>
                <w:szCs w:val="24"/>
              </w:rPr>
              <w:t>1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2D14E29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5462EE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4081F82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551AF99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6E6F46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6539AF6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40438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pct"/>
          </w:tcPr>
          <w:p w14:paraId="710B333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55B9EB8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40438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35" w:type="pct"/>
          </w:tcPr>
          <w:p w14:paraId="588C71D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1EF7B42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1FC7D3E1" w14:textId="62639C5D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83" w:type="pct"/>
          </w:tcPr>
          <w:p w14:paraId="501814B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6DE7562" w14:textId="6171FA6A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132</w:t>
            </w:r>
          </w:p>
        </w:tc>
      </w:tr>
      <w:tr w:rsidR="0019615D" w:rsidRPr="00404386" w14:paraId="66B41984" w14:textId="77777777" w:rsidTr="00542376">
        <w:trPr>
          <w:trHeight w:val="263"/>
        </w:trPr>
        <w:tc>
          <w:tcPr>
            <w:tcW w:w="1059" w:type="pct"/>
          </w:tcPr>
          <w:p w14:paraId="390BE55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เดอะ เมโทรโพล ภูเก็ต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186B11C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5E95D5D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353944B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10DEF6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EA5405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64A23D3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40438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pct"/>
          </w:tcPr>
          <w:p w14:paraId="3F13719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67F9D5C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40438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35" w:type="pct"/>
          </w:tcPr>
          <w:p w14:paraId="768AC29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45783B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C64656F" w14:textId="1C6AA90D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83" w:type="pct"/>
          </w:tcPr>
          <w:p w14:paraId="6294336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6A840B58" w14:textId="6625C224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132</w:t>
            </w:r>
          </w:p>
        </w:tc>
      </w:tr>
      <w:tr w:rsidR="0019615D" w:rsidRPr="00404386" w14:paraId="63089AA6" w14:textId="77777777" w:rsidTr="00542376">
        <w:trPr>
          <w:trHeight w:val="299"/>
        </w:trPr>
        <w:tc>
          <w:tcPr>
            <w:tcW w:w="1059" w:type="pct"/>
          </w:tcPr>
          <w:p w14:paraId="2643C20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บริษัท ทีซีซี อินเตอร์ลิงค์</w:t>
            </w:r>
            <w:r w:rsidRPr="0040438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1077880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54A9FCD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185663F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454668C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92E76E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4694693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pct"/>
          </w:tcPr>
          <w:p w14:paraId="4696238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08DDA7C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35" w:type="pct"/>
          </w:tcPr>
          <w:p w14:paraId="3A79ED1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28A1C0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761C548" w14:textId="40D39D9B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83" w:type="pct"/>
          </w:tcPr>
          <w:p w14:paraId="3CDA308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19837412" w14:textId="7A5C449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5C272F" w:rsidRPr="00404386" w14:paraId="11D3ED40" w14:textId="77777777" w:rsidTr="005C5030">
        <w:trPr>
          <w:trHeight w:val="420"/>
        </w:trPr>
        <w:tc>
          <w:tcPr>
            <w:tcW w:w="1059" w:type="pct"/>
          </w:tcPr>
          <w:p w14:paraId="5C21B06A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FFFFFF"/>
          </w:tcPr>
          <w:p w14:paraId="1379B1BF" w14:textId="77777777" w:rsidR="005C272F" w:rsidRPr="00404386" w:rsidRDefault="005C272F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8" w:type="pct"/>
            <w:shd w:val="clear" w:color="auto" w:fill="FFFFFF"/>
          </w:tcPr>
          <w:p w14:paraId="3EA49AB1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7" w:type="pct"/>
          </w:tcPr>
          <w:p w14:paraId="4BCF5BE1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6D04AFEF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" w:type="pct"/>
          </w:tcPr>
          <w:p w14:paraId="67DE64EC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59D2B0BD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02D317EF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7749D40F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6659320B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06E1C4D0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1E4819DC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4F14CC89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6BF785C6" w14:textId="77777777" w:rsidR="005C272F" w:rsidRPr="00404386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0A416E85" w14:textId="77777777" w:rsidR="00D94095" w:rsidRPr="00404386" w:rsidRDefault="00D94095" w:rsidP="00C15904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z w:val="24"/>
          <w:szCs w:val="24"/>
          <w:cs/>
        </w:rPr>
        <w:sectPr w:rsidR="00D94095" w:rsidRPr="00404386" w:rsidSect="00CF20F4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501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04"/>
        <w:gridCol w:w="1577"/>
        <w:gridCol w:w="993"/>
        <w:gridCol w:w="905"/>
        <w:gridCol w:w="981"/>
        <w:gridCol w:w="955"/>
        <w:gridCol w:w="943"/>
        <w:gridCol w:w="237"/>
        <w:gridCol w:w="935"/>
        <w:gridCol w:w="987"/>
        <w:gridCol w:w="809"/>
        <w:gridCol w:w="1031"/>
        <w:gridCol w:w="243"/>
        <w:gridCol w:w="949"/>
      </w:tblGrid>
      <w:tr w:rsidR="00D830FD" w:rsidRPr="00404386" w14:paraId="1D1382BB" w14:textId="77777777" w:rsidTr="00DE4465">
        <w:trPr>
          <w:cantSplit/>
          <w:trHeight w:val="308"/>
          <w:tblHeader/>
        </w:trPr>
        <w:tc>
          <w:tcPr>
            <w:tcW w:w="1059" w:type="pct"/>
          </w:tcPr>
          <w:p w14:paraId="0B39959F" w14:textId="77777777" w:rsidR="00D830FD" w:rsidRPr="00404386" w:rsidRDefault="00D830FD" w:rsidP="00474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B2DBC2B" w14:textId="77777777" w:rsidR="00D830FD" w:rsidRPr="00404386" w:rsidRDefault="00D830F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1" w:type="pct"/>
            <w:gridSpan w:val="7"/>
            <w:shd w:val="clear" w:color="auto" w:fill="auto"/>
          </w:tcPr>
          <w:p w14:paraId="64989B6E" w14:textId="77777777" w:rsidR="00D830FD" w:rsidRPr="00404386" w:rsidRDefault="00D830FD" w:rsidP="004742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72" w:type="pct"/>
            <w:gridSpan w:val="5"/>
            <w:shd w:val="clear" w:color="auto" w:fill="auto"/>
          </w:tcPr>
          <w:p w14:paraId="4D8FB4AF" w14:textId="77777777" w:rsidR="00D830FD" w:rsidRPr="00404386" w:rsidRDefault="00D830FD" w:rsidP="004742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4095" w:rsidRPr="00404386" w14:paraId="63487A0A" w14:textId="77777777" w:rsidTr="00DE4465">
        <w:trPr>
          <w:cantSplit/>
          <w:trHeight w:val="281"/>
          <w:tblHeader/>
        </w:trPr>
        <w:tc>
          <w:tcPr>
            <w:tcW w:w="1059" w:type="pct"/>
          </w:tcPr>
          <w:p w14:paraId="108AFBA8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EE50697" w14:textId="77777777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8" w:type="pct"/>
            <w:gridSpan w:val="2"/>
            <w:shd w:val="clear" w:color="auto" w:fill="auto"/>
          </w:tcPr>
          <w:p w14:paraId="733AAF49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2D637AF5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22" w:type="pct"/>
            <w:gridSpan w:val="3"/>
          </w:tcPr>
          <w:p w14:paraId="5C70D129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F14E8A9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59" w:type="pct"/>
            <w:gridSpan w:val="3"/>
          </w:tcPr>
          <w:p w14:paraId="102E8246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D830FD" w:rsidRPr="00404386" w14:paraId="57630F47" w14:textId="77777777" w:rsidTr="00DE4465">
        <w:trPr>
          <w:cantSplit/>
          <w:trHeight w:val="272"/>
          <w:tblHeader/>
        </w:trPr>
        <w:tc>
          <w:tcPr>
            <w:tcW w:w="1059" w:type="pct"/>
          </w:tcPr>
          <w:p w14:paraId="6E7EBDD4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0F4552F3" w14:textId="77777777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18BDB2A" w14:textId="48BDA556" w:rsidR="00D94095" w:rsidRPr="00404386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09" w:type="pct"/>
            <w:shd w:val="clear" w:color="auto" w:fill="auto"/>
          </w:tcPr>
          <w:p w14:paraId="1D63BE84" w14:textId="77777777" w:rsidR="00D94095" w:rsidRPr="00404386" w:rsidRDefault="00D94095" w:rsidP="00C15904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5" w:type="pct"/>
            <w:shd w:val="clear" w:color="auto" w:fill="auto"/>
          </w:tcPr>
          <w:p w14:paraId="169082EE" w14:textId="7E40C38B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26" w:type="pct"/>
            <w:shd w:val="clear" w:color="auto" w:fill="auto"/>
          </w:tcPr>
          <w:p w14:paraId="40FBA80C" w14:textId="77777777" w:rsidR="00D94095" w:rsidRPr="00404386" w:rsidRDefault="00D94095" w:rsidP="00C15904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22" w:type="pct"/>
            <w:shd w:val="clear" w:color="auto" w:fill="auto"/>
          </w:tcPr>
          <w:p w14:paraId="116AA80F" w14:textId="66A62735" w:rsidR="00D94095" w:rsidRPr="00404386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pct"/>
          </w:tcPr>
          <w:p w14:paraId="43BDF6CE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69B20EE1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7" w:type="pct"/>
            <w:shd w:val="clear" w:color="auto" w:fill="auto"/>
          </w:tcPr>
          <w:p w14:paraId="6EF1C9F8" w14:textId="6778006D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" w:type="pct"/>
            <w:shd w:val="clear" w:color="auto" w:fill="auto"/>
          </w:tcPr>
          <w:p w14:paraId="4CDE0F14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7DF53FF6" w14:textId="237B98BA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52B5" w:rsidRPr="004043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3" w:type="pct"/>
          </w:tcPr>
          <w:p w14:paraId="44A3CE6E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</w:tcPr>
          <w:p w14:paraId="5B333AC9" w14:textId="77777777" w:rsidR="00D94095" w:rsidRPr="00404386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830FD" w:rsidRPr="00404386" w14:paraId="0F5317A9" w14:textId="77777777" w:rsidTr="00DE4465">
        <w:trPr>
          <w:cantSplit/>
          <w:trHeight w:val="53"/>
          <w:tblHeader/>
        </w:trPr>
        <w:tc>
          <w:tcPr>
            <w:tcW w:w="1059" w:type="pct"/>
          </w:tcPr>
          <w:p w14:paraId="0E4E03F8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61FAE728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182CDDC" w14:textId="77777777" w:rsidR="00D94095" w:rsidRPr="00404386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09" w:type="pct"/>
            <w:shd w:val="clear" w:color="auto" w:fill="auto"/>
          </w:tcPr>
          <w:p w14:paraId="42205314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5" w:type="pct"/>
            <w:shd w:val="clear" w:color="auto" w:fill="auto"/>
          </w:tcPr>
          <w:p w14:paraId="6D1FFE4E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6" w:type="pct"/>
            <w:shd w:val="clear" w:color="auto" w:fill="auto"/>
          </w:tcPr>
          <w:p w14:paraId="7F6BE095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22" w:type="pct"/>
            <w:shd w:val="clear" w:color="auto" w:fill="auto"/>
          </w:tcPr>
          <w:p w14:paraId="6893A3D8" w14:textId="77777777" w:rsidR="00D94095" w:rsidRPr="00404386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pct"/>
          </w:tcPr>
          <w:p w14:paraId="03018F15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6DDAC489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7" w:type="pct"/>
            <w:shd w:val="clear" w:color="auto" w:fill="auto"/>
          </w:tcPr>
          <w:p w14:paraId="7CB2A68B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6" w:type="pct"/>
            <w:shd w:val="clear" w:color="auto" w:fill="auto"/>
          </w:tcPr>
          <w:p w14:paraId="6CAC0D1E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52" w:type="pct"/>
            <w:shd w:val="clear" w:color="auto" w:fill="auto"/>
          </w:tcPr>
          <w:p w14:paraId="1F802406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3" w:type="pct"/>
          </w:tcPr>
          <w:p w14:paraId="11F2B1DB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</w:tcPr>
          <w:p w14:paraId="269DD076" w14:textId="77777777" w:rsidR="00D94095" w:rsidRPr="00404386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94095" w:rsidRPr="00404386" w14:paraId="7189C894" w14:textId="77777777" w:rsidTr="00DE4465">
        <w:trPr>
          <w:trHeight w:val="209"/>
          <w:tblHeader/>
        </w:trPr>
        <w:tc>
          <w:tcPr>
            <w:tcW w:w="1059" w:type="pct"/>
          </w:tcPr>
          <w:p w14:paraId="01BF6B3E" w14:textId="77777777" w:rsidR="00D94095" w:rsidRPr="00404386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781C985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391CBC4D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383" w:type="pct"/>
            <w:gridSpan w:val="5"/>
          </w:tcPr>
          <w:p w14:paraId="1E709D4F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14F902D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59" w:type="pct"/>
            <w:gridSpan w:val="3"/>
          </w:tcPr>
          <w:p w14:paraId="445AFC31" w14:textId="77777777" w:rsidR="00D94095" w:rsidRPr="00404386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043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9615D" w:rsidRPr="00404386" w14:paraId="70D0106F" w14:textId="77777777" w:rsidTr="00DE4465">
        <w:trPr>
          <w:trHeight w:val="317"/>
        </w:trPr>
        <w:tc>
          <w:tcPr>
            <w:tcW w:w="1059" w:type="pct"/>
          </w:tcPr>
          <w:p w14:paraId="4DE0BB5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อาคารสำนักงาน </w:t>
            </w:r>
            <w:r w:rsidRPr="00404386">
              <w:rPr>
                <w:rFonts w:ascii="Angsana New" w:hAnsi="Angsana New"/>
                <w:sz w:val="24"/>
                <w:szCs w:val="24"/>
              </w:rPr>
              <w:t>208 - 1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4180EAA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9B7CD6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6B4FF17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4EF1E2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46563D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0B2F6B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1" w:type="pct"/>
          </w:tcPr>
          <w:p w14:paraId="3CAF56E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DA6550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337" w:type="pct"/>
          </w:tcPr>
          <w:p w14:paraId="6119D23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6A1DFB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B116778" w14:textId="08B70A24" w:rsidR="0019615D" w:rsidRPr="00404386" w:rsidRDefault="00602647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83" w:type="pct"/>
          </w:tcPr>
          <w:p w14:paraId="65BB529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E5B54C6" w14:textId="0983B49B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</w:tr>
      <w:tr w:rsidR="0019615D" w:rsidRPr="00404386" w14:paraId="21757C2B" w14:textId="77777777" w:rsidTr="00DE4465">
        <w:trPr>
          <w:trHeight w:val="272"/>
        </w:trPr>
        <w:tc>
          <w:tcPr>
            <w:tcW w:w="1059" w:type="pct"/>
          </w:tcPr>
          <w:p w14:paraId="791370B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อาคารสำนักงาน </w:t>
            </w:r>
            <w:r w:rsidRPr="00404386">
              <w:rPr>
                <w:rFonts w:ascii="Angsana New" w:hAnsi="Angsana New"/>
                <w:sz w:val="24"/>
                <w:szCs w:val="24"/>
              </w:rPr>
              <w:t>208 - 2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79D879E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0C9167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3D6EB53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B2A890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9D7772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2A031A6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1" w:type="pct"/>
          </w:tcPr>
          <w:p w14:paraId="5419290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6447C72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337" w:type="pct"/>
          </w:tcPr>
          <w:p w14:paraId="30B1478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1C116CF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38D3928" w14:textId="7DB43BD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83" w:type="pct"/>
          </w:tcPr>
          <w:p w14:paraId="3BD6AB0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356C93F9" w14:textId="4F643EA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187</w:t>
            </w:r>
          </w:p>
        </w:tc>
      </w:tr>
      <w:tr w:rsidR="0019615D" w:rsidRPr="00404386" w14:paraId="3A2BB4A8" w14:textId="77777777" w:rsidTr="00DE4465">
        <w:trPr>
          <w:trHeight w:val="299"/>
        </w:trPr>
        <w:tc>
          <w:tcPr>
            <w:tcW w:w="1059" w:type="pct"/>
          </w:tcPr>
          <w:p w14:paraId="332946C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404386">
              <w:rPr>
                <w:rFonts w:ascii="Angsana New" w:hAnsi="Angsana New"/>
                <w:sz w:val="24"/>
                <w:szCs w:val="24"/>
              </w:rPr>
              <w:t>1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518C186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69018E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611843B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AE994B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DFC4D1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0327106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0CAD022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6439727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0AE9CC5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651E7B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F33792D" w14:textId="4E8F6FA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83" w:type="pct"/>
          </w:tcPr>
          <w:p w14:paraId="04BC8C7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0647D67" w14:textId="31CE0D3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</w:tr>
      <w:tr w:rsidR="0019615D" w:rsidRPr="00404386" w14:paraId="4663D0BF" w14:textId="77777777" w:rsidTr="00DE4465">
        <w:trPr>
          <w:trHeight w:val="254"/>
        </w:trPr>
        <w:tc>
          <w:tcPr>
            <w:tcW w:w="1059" w:type="pct"/>
          </w:tcPr>
          <w:p w14:paraId="39BE5B8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404386">
              <w:rPr>
                <w:rFonts w:ascii="Angsana New" w:hAnsi="Angsana New"/>
                <w:sz w:val="24"/>
                <w:szCs w:val="24"/>
              </w:rPr>
              <w:t>2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56C9793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A3B4D6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2014506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65CD11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1CF15A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307DC85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647C497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F1B1E1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1E5F2E1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478870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EE1848A" w14:textId="51B81772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83" w:type="pct"/>
          </w:tcPr>
          <w:p w14:paraId="0CA6904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6CF9CE14" w14:textId="5BD801A2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</w:tr>
      <w:tr w:rsidR="0019615D" w:rsidRPr="00404386" w14:paraId="090EF611" w14:textId="77777777" w:rsidTr="00DE4465">
        <w:trPr>
          <w:trHeight w:val="281"/>
        </w:trPr>
        <w:tc>
          <w:tcPr>
            <w:tcW w:w="1059" w:type="pct"/>
          </w:tcPr>
          <w:p w14:paraId="7E4C166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404386">
              <w:rPr>
                <w:rFonts w:ascii="Angsana New" w:hAnsi="Angsana New"/>
                <w:sz w:val="24"/>
                <w:szCs w:val="24"/>
              </w:rPr>
              <w:t>3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4804B0F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7066A5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4C299D2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37F11E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CDF776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53F3ACC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46379DA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EA8610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7C9EC39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1C39D8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8800E8C" w14:textId="25A446DE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83" w:type="pct"/>
          </w:tcPr>
          <w:p w14:paraId="63BB197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BCC5614" w14:textId="4E2A077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</w:tr>
      <w:tr w:rsidR="0019615D" w:rsidRPr="00404386" w14:paraId="47917B41" w14:textId="77777777" w:rsidTr="00DE4465">
        <w:trPr>
          <w:trHeight w:val="317"/>
        </w:trPr>
        <w:tc>
          <w:tcPr>
            <w:tcW w:w="1059" w:type="pct"/>
          </w:tcPr>
          <w:p w14:paraId="1E02918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404386">
              <w:rPr>
                <w:rFonts w:ascii="Angsana New" w:hAnsi="Angsana New"/>
                <w:sz w:val="24"/>
                <w:szCs w:val="24"/>
              </w:rPr>
              <w:t>4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6395364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6E509DB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25BF070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C7CEB6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4F5FF58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2F5A585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37FAD7F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D3C15F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7522980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B2EA6A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7BBF603" w14:textId="6193396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83" w:type="pct"/>
          </w:tcPr>
          <w:p w14:paraId="60D9A46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8852963" w14:textId="7C2C4DEA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222</w:t>
            </w:r>
          </w:p>
        </w:tc>
      </w:tr>
      <w:tr w:rsidR="0019615D" w:rsidRPr="00404386" w14:paraId="778F4D53" w14:textId="77777777" w:rsidTr="00DE4465">
        <w:trPr>
          <w:trHeight w:val="420"/>
        </w:trPr>
        <w:tc>
          <w:tcPr>
            <w:tcW w:w="1059" w:type="pct"/>
          </w:tcPr>
          <w:p w14:paraId="3332409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อาคารอินเตอร์ลิงค์ บางนา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29E56BE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61693E7A" w14:textId="606DC912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1D8ECC0D" w14:textId="78FBA99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0A36E09F" w14:textId="1DBCA7CF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653FBB1" w14:textId="30301C1E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0EEB9D88" w14:textId="3EE75BA3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81" w:type="pct"/>
          </w:tcPr>
          <w:p w14:paraId="0007110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A23CF05" w14:textId="18C7F3F0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337" w:type="pct"/>
          </w:tcPr>
          <w:p w14:paraId="3AC9B821" w14:textId="4E7BDA9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7A98BC6" w14:textId="4F7C34BE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E641733" w14:textId="0FC82C2A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83" w:type="pct"/>
          </w:tcPr>
          <w:p w14:paraId="10DAEB6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39867DA7" w14:textId="43F3C9C3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197</w:t>
            </w:r>
          </w:p>
        </w:tc>
      </w:tr>
      <w:tr w:rsidR="0019615D" w:rsidRPr="00404386" w14:paraId="155C24C7" w14:textId="77777777" w:rsidTr="00DE4465">
        <w:trPr>
          <w:trHeight w:val="254"/>
        </w:trPr>
        <w:tc>
          <w:tcPr>
            <w:tcW w:w="1059" w:type="pct"/>
          </w:tcPr>
          <w:p w14:paraId="4F966B4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บริษัท เอเชียทีค โฮเทล จำกัด</w:t>
            </w:r>
          </w:p>
        </w:tc>
        <w:tc>
          <w:tcPr>
            <w:tcW w:w="538" w:type="pct"/>
            <w:shd w:val="clear" w:color="auto" w:fill="FFFFFF"/>
          </w:tcPr>
          <w:p w14:paraId="589F567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73C4155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4473F18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F061ED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8DAD51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E2C72F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81" w:type="pct"/>
          </w:tcPr>
          <w:p w14:paraId="2A42873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54AA9B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337" w:type="pct"/>
          </w:tcPr>
          <w:p w14:paraId="2C5CBB2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C8578F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77DE6AF" w14:textId="3CFDE284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83" w:type="pct"/>
          </w:tcPr>
          <w:p w14:paraId="24078A5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052D903" w14:textId="5C79BFA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81</w:t>
            </w:r>
          </w:p>
        </w:tc>
      </w:tr>
      <w:tr w:rsidR="0019615D" w:rsidRPr="00404386" w14:paraId="63A63221" w14:textId="77777777" w:rsidTr="00DE4465">
        <w:trPr>
          <w:trHeight w:val="281"/>
        </w:trPr>
        <w:tc>
          <w:tcPr>
            <w:tcW w:w="1059" w:type="pct"/>
          </w:tcPr>
          <w:p w14:paraId="0AFBB43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538" w:type="pct"/>
            <w:shd w:val="clear" w:color="auto" w:fill="FFFFFF"/>
          </w:tcPr>
          <w:p w14:paraId="753D9E9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57F9BCF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22D2BC2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0989D48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7AB122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48E3B36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81" w:type="pct"/>
          </w:tcPr>
          <w:p w14:paraId="6266B62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196715C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337" w:type="pct"/>
          </w:tcPr>
          <w:p w14:paraId="22BAD60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4B070A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FDE886B" w14:textId="3F4A2A5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83" w:type="pct"/>
          </w:tcPr>
          <w:p w14:paraId="07242AF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19030A0" w14:textId="2241B3B4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96</w:t>
            </w:r>
          </w:p>
        </w:tc>
      </w:tr>
      <w:tr w:rsidR="0019615D" w:rsidRPr="00404386" w14:paraId="4FFBFEE7" w14:textId="77777777" w:rsidTr="00DE4465">
        <w:trPr>
          <w:trHeight w:val="317"/>
        </w:trPr>
        <w:tc>
          <w:tcPr>
            <w:tcW w:w="1059" w:type="pct"/>
          </w:tcPr>
          <w:p w14:paraId="79DE0B2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บริษัท พัทยา รีสอร์ท แอสเสท จำกัด</w:t>
            </w:r>
          </w:p>
        </w:tc>
        <w:tc>
          <w:tcPr>
            <w:tcW w:w="538" w:type="pct"/>
            <w:shd w:val="clear" w:color="auto" w:fill="FFFFFF"/>
          </w:tcPr>
          <w:p w14:paraId="565FD2D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3527F73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5944D26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0487AD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79D06C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E1B0D5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81" w:type="pct"/>
          </w:tcPr>
          <w:p w14:paraId="0EDB89C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1741D34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337" w:type="pct"/>
          </w:tcPr>
          <w:p w14:paraId="53538D9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76C575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25F6AE4" w14:textId="2086418E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83" w:type="pct"/>
          </w:tcPr>
          <w:p w14:paraId="41946ED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766D08EA" w14:textId="51156F3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96</w:t>
            </w:r>
          </w:p>
        </w:tc>
      </w:tr>
      <w:tr w:rsidR="0019615D" w:rsidRPr="00404386" w14:paraId="500F9B51" w14:textId="77777777" w:rsidTr="00DE4465">
        <w:trPr>
          <w:trHeight w:val="263"/>
        </w:trPr>
        <w:tc>
          <w:tcPr>
            <w:tcW w:w="1059" w:type="pct"/>
          </w:tcPr>
          <w:p w14:paraId="116ED48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เดอะ โฮเทล สุขุมวิท </w:t>
            </w:r>
            <w:r w:rsidRPr="00404386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63DC65D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193B82F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1B1BBE0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12560842" w14:textId="2DB16994" w:rsidR="0019615D" w:rsidRPr="00404386" w:rsidRDefault="00705D14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53,250</w:t>
            </w:r>
          </w:p>
        </w:tc>
        <w:tc>
          <w:tcPr>
            <w:tcW w:w="326" w:type="pct"/>
          </w:tcPr>
          <w:p w14:paraId="09878D2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53,250</w:t>
            </w:r>
          </w:p>
        </w:tc>
        <w:tc>
          <w:tcPr>
            <w:tcW w:w="322" w:type="pct"/>
          </w:tcPr>
          <w:p w14:paraId="303F5F2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12,550</w:t>
            </w:r>
          </w:p>
        </w:tc>
        <w:tc>
          <w:tcPr>
            <w:tcW w:w="81" w:type="pct"/>
          </w:tcPr>
          <w:p w14:paraId="0A31F4F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398EADF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12,550</w:t>
            </w:r>
          </w:p>
        </w:tc>
        <w:tc>
          <w:tcPr>
            <w:tcW w:w="337" w:type="pct"/>
          </w:tcPr>
          <w:p w14:paraId="31B4FCE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0757F74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4B616D7" w14:textId="005AEDD2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49,356</w:t>
            </w:r>
          </w:p>
        </w:tc>
        <w:tc>
          <w:tcPr>
            <w:tcW w:w="83" w:type="pct"/>
          </w:tcPr>
          <w:p w14:paraId="68970AD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05881162" w14:textId="101FCA9C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49,356</w:t>
            </w:r>
          </w:p>
        </w:tc>
      </w:tr>
      <w:tr w:rsidR="0019615D" w:rsidRPr="00404386" w14:paraId="325F6486" w14:textId="77777777" w:rsidTr="00DE4465">
        <w:trPr>
          <w:trHeight w:val="299"/>
        </w:trPr>
        <w:tc>
          <w:tcPr>
            <w:tcW w:w="1059" w:type="pct"/>
          </w:tcPr>
          <w:p w14:paraId="01C64D8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เอเชียทีค เอ็นเตอร์เทนเม้นท์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2F997C2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2E3DAA6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0EBF436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A88B3C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326" w:type="pct"/>
          </w:tcPr>
          <w:p w14:paraId="4965EDC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322" w:type="pct"/>
          </w:tcPr>
          <w:p w14:paraId="6660ABC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81" w:type="pct"/>
          </w:tcPr>
          <w:p w14:paraId="25AA2CF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0C8B9A0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337" w:type="pct"/>
          </w:tcPr>
          <w:p w14:paraId="62A0F561" w14:textId="7C5FB3F8" w:rsidR="0019615D" w:rsidRPr="00404386" w:rsidRDefault="00E93F40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53F2673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52" w:type="pct"/>
          </w:tcPr>
          <w:p w14:paraId="156EDF82" w14:textId="42991486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3" w:type="pct"/>
          </w:tcPr>
          <w:p w14:paraId="598143F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4F19F882" w14:textId="29EF9976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9615D" w:rsidRPr="00404386" w14:paraId="2FAA2D21" w14:textId="77777777" w:rsidTr="00DE4465">
        <w:trPr>
          <w:trHeight w:val="254"/>
        </w:trPr>
        <w:tc>
          <w:tcPr>
            <w:tcW w:w="1059" w:type="pct"/>
          </w:tcPr>
          <w:p w14:paraId="10A0459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สุรเศรษฐ์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6F9A94A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1846EDD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741E48A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8D65E2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326" w:type="pct"/>
          </w:tcPr>
          <w:p w14:paraId="62E6C13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322" w:type="pct"/>
          </w:tcPr>
          <w:p w14:paraId="498FBDB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353</w:t>
            </w:r>
            <w:r w:rsidRPr="00404386">
              <w:rPr>
                <w:rFonts w:ascii="Angsana New" w:hAnsi="Angsana New"/>
                <w:sz w:val="24"/>
                <w:szCs w:val="24"/>
              </w:rPr>
              <w:t>,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650</w:t>
            </w:r>
          </w:p>
        </w:tc>
        <w:tc>
          <w:tcPr>
            <w:tcW w:w="81" w:type="pct"/>
          </w:tcPr>
          <w:p w14:paraId="2A6DE1A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5477C5F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353</w:t>
            </w:r>
            <w:r w:rsidRPr="00404386">
              <w:rPr>
                <w:rFonts w:ascii="Angsana New" w:hAnsi="Angsana New"/>
                <w:sz w:val="24"/>
                <w:szCs w:val="24"/>
              </w:rPr>
              <w:t>,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650</w:t>
            </w:r>
          </w:p>
        </w:tc>
        <w:tc>
          <w:tcPr>
            <w:tcW w:w="337" w:type="pct"/>
          </w:tcPr>
          <w:p w14:paraId="11F3B62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D9FF34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C45917D" w14:textId="1573B211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1,414,600</w:t>
            </w:r>
          </w:p>
        </w:tc>
        <w:tc>
          <w:tcPr>
            <w:tcW w:w="83" w:type="pct"/>
          </w:tcPr>
          <w:p w14:paraId="63EB2AF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4FDB6B24" w14:textId="71A6A6E9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1,414,600</w:t>
            </w:r>
          </w:p>
        </w:tc>
      </w:tr>
      <w:tr w:rsidR="0019615D" w:rsidRPr="00404386" w14:paraId="26B0476B" w14:textId="77777777" w:rsidTr="00DE4465">
        <w:trPr>
          <w:trHeight w:val="281"/>
        </w:trPr>
        <w:tc>
          <w:tcPr>
            <w:tcW w:w="1059" w:type="pct"/>
          </w:tcPr>
          <w:p w14:paraId="2E9217C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นำทรัพย์พัฒนา 2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35A7813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614025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78AB107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5A349B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326" w:type="pct"/>
          </w:tcPr>
          <w:p w14:paraId="7450035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322" w:type="pct"/>
          </w:tcPr>
          <w:p w14:paraId="3C9DF9B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81" w:type="pct"/>
          </w:tcPr>
          <w:p w14:paraId="138220A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22A5B9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337" w:type="pct"/>
          </w:tcPr>
          <w:p w14:paraId="2E09666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9AB865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44DBC88" w14:textId="43F415B6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83" w:type="pct"/>
          </w:tcPr>
          <w:p w14:paraId="354669B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6952C083" w14:textId="36617276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500</w:t>
            </w:r>
          </w:p>
        </w:tc>
      </w:tr>
      <w:tr w:rsidR="0019615D" w:rsidRPr="00404386" w14:paraId="3C20052D" w14:textId="77777777" w:rsidTr="00DE4465">
        <w:trPr>
          <w:trHeight w:val="317"/>
        </w:trPr>
        <w:tc>
          <w:tcPr>
            <w:tcW w:w="1059" w:type="pct"/>
          </w:tcPr>
          <w:p w14:paraId="53B0A7F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ตลาดต่อยอด เออีซี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3B279AB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9687530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3764B08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CD592F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326" w:type="pct"/>
          </w:tcPr>
          <w:p w14:paraId="18732E9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322" w:type="pct"/>
          </w:tcPr>
          <w:p w14:paraId="15CE7D05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81,793</w:t>
            </w:r>
          </w:p>
        </w:tc>
        <w:tc>
          <w:tcPr>
            <w:tcW w:w="81" w:type="pct"/>
          </w:tcPr>
          <w:p w14:paraId="2D9EE47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43AF4CD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81,793</w:t>
            </w:r>
          </w:p>
        </w:tc>
        <w:tc>
          <w:tcPr>
            <w:tcW w:w="337" w:type="pct"/>
          </w:tcPr>
          <w:p w14:paraId="3722F8D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53B1472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3040826" w14:textId="7F59B9DE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327,10</w:t>
            </w:r>
            <w:r w:rsidR="002619D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3" w:type="pct"/>
          </w:tcPr>
          <w:p w14:paraId="5CB9773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2204C68" w14:textId="193E476A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327,10</w:t>
            </w:r>
            <w:r w:rsidR="002619D5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19615D" w:rsidRPr="00404386" w14:paraId="4B319AF3" w14:textId="77777777" w:rsidTr="00DE4465">
        <w:trPr>
          <w:trHeight w:val="263"/>
        </w:trPr>
        <w:tc>
          <w:tcPr>
            <w:tcW w:w="1059" w:type="pct"/>
          </w:tcPr>
          <w:p w14:paraId="33736F8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แวลู โฮเทลส์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6E8B7D1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784BBC4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0C826AE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024CC11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330,000</w:t>
            </w:r>
          </w:p>
        </w:tc>
        <w:tc>
          <w:tcPr>
            <w:tcW w:w="326" w:type="pct"/>
          </w:tcPr>
          <w:p w14:paraId="5597812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330,000</w:t>
            </w:r>
          </w:p>
        </w:tc>
        <w:tc>
          <w:tcPr>
            <w:tcW w:w="322" w:type="pct"/>
          </w:tcPr>
          <w:p w14:paraId="3042255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166,469</w:t>
            </w:r>
          </w:p>
        </w:tc>
        <w:tc>
          <w:tcPr>
            <w:tcW w:w="81" w:type="pct"/>
          </w:tcPr>
          <w:p w14:paraId="74A01EBF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3DC88DE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166,469</w:t>
            </w:r>
          </w:p>
        </w:tc>
        <w:tc>
          <w:tcPr>
            <w:tcW w:w="337" w:type="pct"/>
          </w:tcPr>
          <w:p w14:paraId="51F8D552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6" w:type="pct"/>
          </w:tcPr>
          <w:p w14:paraId="521C950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52" w:type="pct"/>
          </w:tcPr>
          <w:p w14:paraId="2D8E69D7" w14:textId="0A385418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665,874</w:t>
            </w:r>
          </w:p>
        </w:tc>
        <w:tc>
          <w:tcPr>
            <w:tcW w:w="83" w:type="pct"/>
          </w:tcPr>
          <w:p w14:paraId="4B7F225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67553726" w14:textId="3A78F213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665,874</w:t>
            </w:r>
          </w:p>
        </w:tc>
      </w:tr>
      <w:tr w:rsidR="0019615D" w:rsidRPr="00404386" w14:paraId="3EFBE75E" w14:textId="77777777" w:rsidTr="00DE4465">
        <w:trPr>
          <w:trHeight w:val="299"/>
        </w:trPr>
        <w:tc>
          <w:tcPr>
            <w:tcW w:w="1059" w:type="pct"/>
          </w:tcPr>
          <w:p w14:paraId="49123691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404386">
              <w:rPr>
                <w:rFonts w:ascii="Angsana New" w:hAnsi="Angsana New"/>
                <w:sz w:val="24"/>
                <w:szCs w:val="24"/>
                <w:cs/>
              </w:rPr>
              <w:t>ทีซีซีซีแอล อันดามัน รีสอร์ท</w:t>
            </w: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5AC42DC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331DABC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14539B68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667D9B6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492,000</w:t>
            </w:r>
          </w:p>
        </w:tc>
        <w:tc>
          <w:tcPr>
            <w:tcW w:w="326" w:type="pct"/>
          </w:tcPr>
          <w:p w14:paraId="7BBFA83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492,000</w:t>
            </w:r>
          </w:p>
        </w:tc>
        <w:tc>
          <w:tcPr>
            <w:tcW w:w="322" w:type="pct"/>
          </w:tcPr>
          <w:p w14:paraId="02A5321B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196,431</w:t>
            </w:r>
          </w:p>
        </w:tc>
        <w:tc>
          <w:tcPr>
            <w:tcW w:w="81" w:type="pct"/>
          </w:tcPr>
          <w:p w14:paraId="167FED7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44C65FF4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196,431</w:t>
            </w:r>
          </w:p>
        </w:tc>
        <w:tc>
          <w:tcPr>
            <w:tcW w:w="337" w:type="pct"/>
          </w:tcPr>
          <w:p w14:paraId="095BDD13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6" w:type="pct"/>
          </w:tcPr>
          <w:p w14:paraId="243CD5A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52" w:type="pct"/>
          </w:tcPr>
          <w:p w14:paraId="4CDE3B64" w14:textId="23E4BB92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785,724</w:t>
            </w:r>
          </w:p>
        </w:tc>
        <w:tc>
          <w:tcPr>
            <w:tcW w:w="83" w:type="pct"/>
          </w:tcPr>
          <w:p w14:paraId="04995A9A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0A356F4F" w14:textId="06F44AAC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785,724</w:t>
            </w:r>
          </w:p>
        </w:tc>
      </w:tr>
      <w:tr w:rsidR="0019615D" w:rsidRPr="00404386" w14:paraId="2A9DA376" w14:textId="77777777" w:rsidTr="00DE4465">
        <w:trPr>
          <w:trHeight w:val="254"/>
        </w:trPr>
        <w:tc>
          <w:tcPr>
            <w:tcW w:w="1059" w:type="pct"/>
          </w:tcPr>
          <w:p w14:paraId="60E7C76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sz w:val="24"/>
                <w:szCs w:val="24"/>
                <w:cs/>
              </w:rPr>
              <w:t>บริษัท แอสเสท เวิรด์ เทรดดิ้ง จำกัด</w:t>
            </w:r>
          </w:p>
        </w:tc>
        <w:tc>
          <w:tcPr>
            <w:tcW w:w="538" w:type="pct"/>
            <w:shd w:val="clear" w:color="auto" w:fill="FFFFFF"/>
          </w:tcPr>
          <w:p w14:paraId="36DAAF56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E85510D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5B83659E" w14:textId="77777777" w:rsidR="0019615D" w:rsidRPr="00404386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5" w:type="pct"/>
          </w:tcPr>
          <w:p w14:paraId="5ADE4F04" w14:textId="700A9764" w:rsidR="0019615D" w:rsidRPr="00404386" w:rsidRDefault="00E93F40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326" w:type="pct"/>
          </w:tcPr>
          <w:p w14:paraId="1D8A2685" w14:textId="77777777" w:rsidR="0019615D" w:rsidRPr="00404386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22" w:type="pct"/>
          </w:tcPr>
          <w:p w14:paraId="57F47C87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81" w:type="pct"/>
          </w:tcPr>
          <w:p w14:paraId="595A3A6E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758083AC" w14:textId="77777777" w:rsidR="0019615D" w:rsidRPr="00404386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7" w:type="pct"/>
          </w:tcPr>
          <w:p w14:paraId="5E484509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158D454F" w14:textId="77777777" w:rsidR="0019615D" w:rsidRPr="00404386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2" w:type="pct"/>
          </w:tcPr>
          <w:p w14:paraId="67A8B5C6" w14:textId="6FCD3522" w:rsidR="0019615D" w:rsidRPr="00404386" w:rsidRDefault="00795B0E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4E52511C" w14:textId="77777777" w:rsidR="0019615D" w:rsidRPr="00404386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46FE7364" w14:textId="348EDE2B" w:rsidR="0019615D" w:rsidRPr="00404386" w:rsidRDefault="0019615D" w:rsidP="0012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6"/>
              </w:tabs>
              <w:spacing w:line="240" w:lineRule="auto"/>
              <w:ind w:left="-764" w:right="238" w:hanging="6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3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5504D" w:rsidRPr="00404386" w14:paraId="7EF8D08F" w14:textId="77777777" w:rsidTr="00DE4465">
        <w:trPr>
          <w:trHeight w:val="254"/>
        </w:trPr>
        <w:tc>
          <w:tcPr>
            <w:tcW w:w="1059" w:type="pct"/>
          </w:tcPr>
          <w:p w14:paraId="7C94C16D" w14:textId="77777777" w:rsidR="0085504D" w:rsidRPr="00404386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FFFFFF"/>
          </w:tcPr>
          <w:p w14:paraId="71CD7173" w14:textId="77777777" w:rsidR="0085504D" w:rsidRPr="00404386" w:rsidRDefault="0085504D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9" w:type="pct"/>
            <w:shd w:val="clear" w:color="auto" w:fill="FFFFFF"/>
          </w:tcPr>
          <w:p w14:paraId="7186368B" w14:textId="77777777" w:rsidR="0085504D" w:rsidRPr="00404386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44E776BF" w14:textId="77777777" w:rsidR="0085504D" w:rsidRPr="00404386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5" w:type="pct"/>
          </w:tcPr>
          <w:p w14:paraId="7EC347C9" w14:textId="77777777" w:rsidR="0085504D" w:rsidRPr="00404386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" w:type="pct"/>
          </w:tcPr>
          <w:p w14:paraId="24A5F863" w14:textId="77777777" w:rsidR="0085504D" w:rsidRPr="00404386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0E36A5F1" w14:textId="77777777" w:rsidR="0085504D" w:rsidRPr="00404386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6188B5F6" w14:textId="77777777" w:rsidR="0085504D" w:rsidRPr="00404386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4B98D09" w14:textId="77777777" w:rsidR="0085504D" w:rsidRPr="00404386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</w:tcPr>
          <w:p w14:paraId="6D6476F9" w14:textId="77777777" w:rsidR="0085504D" w:rsidRPr="00404386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42350D17" w14:textId="77777777" w:rsidR="0085504D" w:rsidRPr="00404386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08441515" w14:textId="77777777" w:rsidR="0085504D" w:rsidRPr="00404386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6E9856B" w14:textId="77777777" w:rsidR="0085504D" w:rsidRPr="00404386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37B03BF4" w14:textId="77777777" w:rsidR="0085504D" w:rsidRPr="00404386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615D" w:rsidRPr="00404386" w14:paraId="0F2FE728" w14:textId="77777777" w:rsidTr="00DE4465">
        <w:trPr>
          <w:trHeight w:val="317"/>
        </w:trPr>
        <w:tc>
          <w:tcPr>
            <w:tcW w:w="1059" w:type="pct"/>
          </w:tcPr>
          <w:p w14:paraId="2A6604BF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619D5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บริษัท วรรณเจริญกิจ จำกัด</w:t>
            </w:r>
          </w:p>
        </w:tc>
        <w:tc>
          <w:tcPr>
            <w:tcW w:w="538" w:type="pct"/>
            <w:shd w:val="clear" w:color="auto" w:fill="FFFFFF"/>
          </w:tcPr>
          <w:p w14:paraId="26D0E489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619D5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36DC2ABF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3760A619" w14:textId="77777777" w:rsidR="0019615D" w:rsidRPr="002619D5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3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5" w:type="pct"/>
          </w:tcPr>
          <w:p w14:paraId="11D0D637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326" w:type="pct"/>
          </w:tcPr>
          <w:p w14:paraId="13B6BA40" w14:textId="77777777" w:rsidR="0019615D" w:rsidRPr="002619D5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22" w:type="pct"/>
          </w:tcPr>
          <w:p w14:paraId="6413DA8D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81" w:type="pct"/>
          </w:tcPr>
          <w:p w14:paraId="68B440FE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662E2E15" w14:textId="46739161" w:rsidR="0019615D" w:rsidRPr="002619D5" w:rsidRDefault="00AC46FF" w:rsidP="00AC46FF">
            <w:pPr>
              <w:tabs>
                <w:tab w:val="clear" w:pos="227"/>
                <w:tab w:val="clear" w:pos="454"/>
                <w:tab w:val="clear" w:pos="680"/>
                <w:tab w:val="left" w:pos="397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9615D"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7" w:type="pct"/>
          </w:tcPr>
          <w:p w14:paraId="14AAC55B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661F2D8" w14:textId="77777777" w:rsidR="0019615D" w:rsidRPr="002619D5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2" w:type="pct"/>
          </w:tcPr>
          <w:p w14:paraId="26AE50EA" w14:textId="50C3353F" w:rsidR="0019615D" w:rsidRPr="002619D5" w:rsidRDefault="00795B0E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6,287</w:t>
            </w:r>
          </w:p>
        </w:tc>
        <w:tc>
          <w:tcPr>
            <w:tcW w:w="83" w:type="pct"/>
          </w:tcPr>
          <w:p w14:paraId="0862F202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6EAF7C3" w14:textId="77777777" w:rsidR="0019615D" w:rsidRPr="002619D5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615D" w:rsidRPr="00404386" w14:paraId="07584944" w14:textId="77777777" w:rsidTr="00DE4465">
        <w:trPr>
          <w:trHeight w:val="272"/>
        </w:trPr>
        <w:tc>
          <w:tcPr>
            <w:tcW w:w="1059" w:type="pct"/>
          </w:tcPr>
          <w:p w14:paraId="3BC3B1EA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619D5">
              <w:rPr>
                <w:rFonts w:ascii="Angsana New" w:hAnsi="Angsana New" w:hint="cs"/>
                <w:sz w:val="24"/>
                <w:szCs w:val="24"/>
                <w:cs/>
              </w:rPr>
              <w:t>บริษัท เอเชียทีค ริเวอร์ฟร้อนท์ จำกัด</w:t>
            </w:r>
          </w:p>
        </w:tc>
        <w:tc>
          <w:tcPr>
            <w:tcW w:w="538" w:type="pct"/>
            <w:shd w:val="clear" w:color="auto" w:fill="FFFFFF"/>
          </w:tcPr>
          <w:p w14:paraId="5D8D2351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619D5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A90B4F1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6C7A4535" w14:textId="77777777" w:rsidR="0019615D" w:rsidRPr="002619D5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3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5" w:type="pct"/>
          </w:tcPr>
          <w:p w14:paraId="29BE0348" w14:textId="33C2A1B2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24,063</w:t>
            </w:r>
          </w:p>
        </w:tc>
        <w:tc>
          <w:tcPr>
            <w:tcW w:w="326" w:type="pct"/>
          </w:tcPr>
          <w:p w14:paraId="7990B2E6" w14:textId="03B312F2" w:rsidR="0019615D" w:rsidRPr="002619D5" w:rsidRDefault="00AC46FF" w:rsidP="00AC46FF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19615D"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3F2C2847" w14:textId="2068C8CE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6,017</w:t>
            </w:r>
          </w:p>
        </w:tc>
        <w:tc>
          <w:tcPr>
            <w:tcW w:w="81" w:type="pct"/>
          </w:tcPr>
          <w:p w14:paraId="1C11F60D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7819046C" w14:textId="535030F9" w:rsidR="0019615D" w:rsidRPr="002619D5" w:rsidRDefault="00AC46FF" w:rsidP="00AC46FF">
            <w:pPr>
              <w:tabs>
                <w:tab w:val="clear" w:pos="227"/>
                <w:tab w:val="clear" w:pos="454"/>
                <w:tab w:val="clear" w:pos="680"/>
                <w:tab w:val="left" w:pos="363"/>
                <w:tab w:val="left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19615D"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7" w:type="pct"/>
          </w:tcPr>
          <w:p w14:paraId="72CB89CF" w14:textId="4E3A4422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0572BDAB" w14:textId="44D1EA7C" w:rsidR="0019615D" w:rsidRPr="002619D5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1DE2F927" w14:textId="03E6D95B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24,063</w:t>
            </w:r>
          </w:p>
        </w:tc>
        <w:tc>
          <w:tcPr>
            <w:tcW w:w="83" w:type="pct"/>
          </w:tcPr>
          <w:p w14:paraId="277D1134" w14:textId="77777777" w:rsidR="0019615D" w:rsidRPr="002619D5" w:rsidRDefault="0019615D" w:rsidP="0019615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0409CF09" w14:textId="15846BBD" w:rsidR="0019615D" w:rsidRPr="002619D5" w:rsidRDefault="0019615D" w:rsidP="0019615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19D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102F1" w:rsidRPr="00404386" w14:paraId="08F32F7F" w14:textId="77777777" w:rsidTr="00DE4465">
        <w:trPr>
          <w:trHeight w:val="289"/>
        </w:trPr>
        <w:tc>
          <w:tcPr>
            <w:tcW w:w="1059" w:type="pct"/>
          </w:tcPr>
          <w:p w14:paraId="60FF63A2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8" w:type="pct"/>
            <w:shd w:val="clear" w:color="auto" w:fill="FFFFFF"/>
          </w:tcPr>
          <w:p w14:paraId="409E24F4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9" w:type="pct"/>
            <w:shd w:val="clear" w:color="auto" w:fill="FFFFFF"/>
          </w:tcPr>
          <w:p w14:paraId="0DFC7C16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2A310A7F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</w:tcPr>
          <w:p w14:paraId="366C6DF3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6" w:type="pct"/>
          </w:tcPr>
          <w:p w14:paraId="78C2C583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6320224E" w14:textId="5CE2F680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4386">
              <w:rPr>
                <w:rFonts w:ascii="Angsana New" w:hAnsi="Angsana New"/>
                <w:b/>
                <w:bCs/>
                <w:sz w:val="24"/>
                <w:szCs w:val="24"/>
              </w:rPr>
              <w:t>24,780,020</w:t>
            </w:r>
          </w:p>
        </w:tc>
        <w:tc>
          <w:tcPr>
            <w:tcW w:w="81" w:type="pct"/>
          </w:tcPr>
          <w:p w14:paraId="62D103F1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14:paraId="07912D30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24"/>
                <w:szCs w:val="24"/>
              </w:rPr>
              <w:t>24,773,953</w:t>
            </w:r>
          </w:p>
        </w:tc>
        <w:tc>
          <w:tcPr>
            <w:tcW w:w="337" w:type="pct"/>
          </w:tcPr>
          <w:p w14:paraId="677F4ED8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1A00AE74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273166E4" w14:textId="7AF7E4FC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4386">
              <w:rPr>
                <w:rFonts w:ascii="Angsana New" w:hAnsi="Angsana New"/>
                <w:b/>
                <w:bCs/>
                <w:sz w:val="24"/>
                <w:szCs w:val="24"/>
              </w:rPr>
              <w:t>28,730</w:t>
            </w:r>
            <w:r w:rsidR="00270E2C" w:rsidRPr="0040438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619D5">
              <w:rPr>
                <w:rFonts w:ascii="Angsana New" w:hAnsi="Angsana New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83" w:type="pct"/>
          </w:tcPr>
          <w:p w14:paraId="2D450EFF" w14:textId="77777777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4D5D2221" w14:textId="16F648E9" w:rsidR="002102F1" w:rsidRPr="00404386" w:rsidRDefault="002102F1" w:rsidP="002102F1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4386">
              <w:rPr>
                <w:rFonts w:ascii="Angsana New" w:hAnsi="Angsana New"/>
                <w:b/>
                <w:bCs/>
                <w:sz w:val="24"/>
                <w:szCs w:val="24"/>
              </w:rPr>
              <w:t>28,699,</w:t>
            </w:r>
            <w:r w:rsidR="00312C8C">
              <w:rPr>
                <w:rFonts w:ascii="Angsana New" w:hAnsi="Angsana New"/>
                <w:b/>
                <w:bCs/>
                <w:sz w:val="24"/>
                <w:szCs w:val="24"/>
              </w:rPr>
              <w:t>951</w:t>
            </w:r>
          </w:p>
        </w:tc>
      </w:tr>
    </w:tbl>
    <w:p w14:paraId="5AD1F017" w14:textId="2135CC58" w:rsidR="00D94095" w:rsidRPr="00404386" w:rsidRDefault="00D94095" w:rsidP="00D87B15">
      <w:pPr>
        <w:rPr>
          <w:rFonts w:ascii="Angsana New" w:hAnsi="Angsana New"/>
          <w:sz w:val="30"/>
          <w:szCs w:val="30"/>
        </w:rPr>
      </w:pPr>
    </w:p>
    <w:p w14:paraId="5B7BA2AD" w14:textId="7B988B61" w:rsidR="00D87B15" w:rsidRPr="00404386" w:rsidRDefault="00D87B15" w:rsidP="00D87B1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612"/>
        </w:tabs>
        <w:spacing w:after="0"/>
        <w:ind w:left="540" w:right="-405"/>
        <w:jc w:val="both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บริษัทย่อยข้างต้นดำเนินธุรกิจในประเทศไทย </w:t>
      </w:r>
      <w:r w:rsidRPr="00404386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</w:t>
      </w:r>
      <w:r w:rsidRPr="00404386">
        <w:rPr>
          <w:rFonts w:ascii="Angsana New" w:hAnsi="Angsana New" w:hint="cs"/>
          <w:sz w:val="30"/>
          <w:szCs w:val="30"/>
          <w:cs/>
        </w:rPr>
        <w:t>ย่อย</w:t>
      </w:r>
      <w:r w:rsidRPr="00404386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895C947" w14:textId="77777777" w:rsidR="00D87B15" w:rsidRPr="00404386" w:rsidRDefault="00D87B15" w:rsidP="00FF01B4">
      <w:pPr>
        <w:ind w:left="540"/>
        <w:rPr>
          <w:rFonts w:ascii="Angsana New" w:hAnsi="Angsana New"/>
          <w:sz w:val="30"/>
          <w:szCs w:val="30"/>
        </w:rPr>
      </w:pPr>
    </w:p>
    <w:p w14:paraId="6A85EF1D" w14:textId="77777777" w:rsidR="00D87B15" w:rsidRPr="00404386" w:rsidRDefault="00D87B15" w:rsidP="00FF01B4">
      <w:pPr>
        <w:ind w:left="540"/>
        <w:rPr>
          <w:rFonts w:ascii="Angsana New" w:hAnsi="Angsana New"/>
          <w:sz w:val="30"/>
          <w:szCs w:val="30"/>
        </w:rPr>
      </w:pPr>
    </w:p>
    <w:p w14:paraId="55D4A95A" w14:textId="77777777" w:rsidR="00D87B15" w:rsidRPr="00404386" w:rsidRDefault="00D87B15" w:rsidP="00FF01B4">
      <w:pPr>
        <w:ind w:left="540"/>
        <w:rPr>
          <w:rFonts w:ascii="Angsana New" w:hAnsi="Angsana New"/>
          <w:sz w:val="30"/>
          <w:szCs w:val="30"/>
        </w:rPr>
      </w:pPr>
    </w:p>
    <w:p w14:paraId="4E522039" w14:textId="2F3315B6" w:rsidR="00D87B15" w:rsidRPr="00404386" w:rsidRDefault="00D87B15" w:rsidP="00FF01B4">
      <w:pPr>
        <w:ind w:left="540"/>
        <w:rPr>
          <w:rFonts w:ascii="Angsana New" w:hAnsi="Angsana New"/>
          <w:sz w:val="30"/>
          <w:szCs w:val="30"/>
          <w:cs/>
        </w:rPr>
        <w:sectPr w:rsidR="00D87B15" w:rsidRPr="00404386" w:rsidSect="00CF20F4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bookmarkEnd w:id="5"/>
    <w:p w14:paraId="3FAB030C" w14:textId="036A4252" w:rsidR="007E283D" w:rsidRPr="00404386" w:rsidRDefault="007E283D" w:rsidP="007E283D">
      <w:pPr>
        <w:tabs>
          <w:tab w:val="clear" w:pos="227"/>
          <w:tab w:val="clear" w:pos="454"/>
          <w:tab w:val="left" w:pos="567"/>
        </w:tabs>
        <w:spacing w:line="240" w:lineRule="auto"/>
        <w:ind w:firstLine="540"/>
        <w:jc w:val="thaiDistribute"/>
      </w:pPr>
      <w:r w:rsidRPr="00404386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>และการเพิ่มทุนในบริษัทย่อย</w:t>
      </w:r>
      <w:r w:rsidRPr="00404386"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="00110A31" w:rsidRPr="00404386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404386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Pr="00404386">
        <w:rPr>
          <w:rFonts w:ascii="Angsana New" w:hAnsi="Angsana New"/>
          <w:i/>
          <w:iCs/>
          <w:sz w:val="30"/>
          <w:szCs w:val="30"/>
        </w:rPr>
        <w:t>30</w:t>
      </w:r>
      <w:r w:rsidRPr="0040438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652B5" w:rsidRPr="00404386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i/>
          <w:iCs/>
          <w:sz w:val="30"/>
          <w:szCs w:val="30"/>
        </w:rPr>
        <w:t>2562</w:t>
      </w:r>
    </w:p>
    <w:p w14:paraId="1EA0C31F" w14:textId="77777777" w:rsidR="007E283D" w:rsidRPr="00404386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6A34FC" w14:textId="2B631701" w:rsidR="007E283D" w:rsidRPr="00404386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4386">
        <w:rPr>
          <w:rFonts w:ascii="Angsana New" w:hAnsi="Angsana New"/>
          <w:sz w:val="30"/>
          <w:szCs w:val="30"/>
        </w:rPr>
        <w:t xml:space="preserve">15 </w:t>
      </w:r>
      <w:r w:rsidRPr="004043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04386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บริษัท และ บริษัท แอสเสท เวิรด์ รีเทล จำกัด ซึ่งเป็นบริษัทย่อยทางตรงของบริษัทได้ซื้อส่วนได้เสียใน บริษัท แอสเสท เวิรด์ เทรดดิ้ง จำกัด ซึ่งเป็นบริษัทย่อยของบริษัท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="00795B0E">
        <w:rPr>
          <w:rFonts w:ascii="Angsana New" w:hAnsi="Angsana New"/>
          <w:snapToGrid w:val="0"/>
          <w:sz w:val="30"/>
          <w:szCs w:val="30"/>
          <w:lang w:eastAsia="th-TH"/>
        </w:rPr>
        <w:t>.0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>75</w:t>
      </w:r>
      <w:r w:rsidR="00795B0E">
        <w:rPr>
          <w:rFonts w:ascii="Angsana New" w:hAnsi="Angsana New"/>
          <w:snapToGrid w:val="0"/>
          <w:sz w:val="30"/>
          <w:szCs w:val="30"/>
          <w:lang w:eastAsia="th-TH"/>
        </w:rPr>
        <w:t>.0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Pr="00404386">
        <w:rPr>
          <w:rFonts w:ascii="Angsana New" w:hAnsi="Angsana New"/>
          <w:sz w:val="30"/>
          <w:szCs w:val="30"/>
        </w:rPr>
        <w:t xml:space="preserve">25,000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404386">
        <w:rPr>
          <w:rFonts w:ascii="Angsana New" w:hAnsi="Angsana New"/>
          <w:sz w:val="30"/>
          <w:szCs w:val="30"/>
        </w:rPr>
        <w:t xml:space="preserve">75,000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 ตามลำดับ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ทำให้กลุ่มบริษัทมี</w:t>
      </w:r>
      <w:r w:rsidRPr="00795B0E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สัดส่วนการถือหุ้นร้อยละ 100</w:t>
      </w:r>
      <w:r w:rsidR="00795B0E" w:rsidRPr="00795B0E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.0</w:t>
      </w:r>
      <w:r w:rsidRPr="00795B0E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ใน</w:t>
      </w:r>
      <w:r w:rsidRPr="00795B0E">
        <w:rPr>
          <w:rFonts w:ascii="Angsana New" w:hAnsi="Angsana New"/>
          <w:spacing w:val="-2"/>
          <w:sz w:val="30"/>
          <w:szCs w:val="30"/>
          <w:cs/>
        </w:rPr>
        <w:t xml:space="preserve">บริษัท แอสเสท เวิรด์ เทรดดิ้ง จำกัด ณ วันที่ </w:t>
      </w:r>
      <w:r w:rsidRPr="00795B0E">
        <w:rPr>
          <w:rFonts w:ascii="Angsana New" w:hAnsi="Angsana New"/>
          <w:spacing w:val="-2"/>
          <w:sz w:val="30"/>
          <w:szCs w:val="30"/>
        </w:rPr>
        <w:t xml:space="preserve">30 </w:t>
      </w:r>
      <w:r w:rsidR="000652B5" w:rsidRPr="00795B0E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795B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95B0E">
        <w:rPr>
          <w:rFonts w:ascii="Angsana New" w:hAnsi="Angsana New"/>
          <w:spacing w:val="-2"/>
          <w:sz w:val="30"/>
          <w:szCs w:val="30"/>
        </w:rPr>
        <w:t>2562</w:t>
      </w:r>
      <w:r w:rsidR="00795B0E" w:rsidRPr="00795B0E">
        <w:rPr>
          <w:rFonts w:ascii="Angsana New" w:hAnsi="Angsana New"/>
          <w:spacing w:val="-2"/>
          <w:sz w:val="30"/>
          <w:szCs w:val="30"/>
        </w:rPr>
        <w:t xml:space="preserve"> </w:t>
      </w:r>
      <w:r w:rsidR="00795B0E" w:rsidRPr="00795B0E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="00795B0E" w:rsidRPr="00795B0E">
        <w:rPr>
          <w:rFonts w:ascii="Angsana New" w:hAnsi="Angsana New"/>
          <w:spacing w:val="-2"/>
          <w:sz w:val="30"/>
          <w:szCs w:val="30"/>
        </w:rPr>
        <w:t>4)</w:t>
      </w:r>
    </w:p>
    <w:p w14:paraId="3D7F6E48" w14:textId="77777777" w:rsidR="007E283D" w:rsidRPr="00404386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B6859D" w14:textId="4F719BC5" w:rsidR="007E283D" w:rsidRPr="00404386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15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404386">
        <w:rPr>
          <w:rFonts w:ascii="Angsana New" w:hAnsi="Angsana New"/>
          <w:spacing w:val="-6"/>
          <w:sz w:val="30"/>
          <w:szCs w:val="30"/>
        </w:rPr>
        <w:t>2562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บริษัท แอสเสท เวิรด์ รีเทล จำกัด</w:t>
      </w:r>
      <w:r w:rsidR="00634280">
        <w:rPr>
          <w:rFonts w:ascii="Angsana New" w:hAnsi="Angsana New"/>
          <w:spacing w:val="-6"/>
          <w:sz w:val="30"/>
          <w:szCs w:val="30"/>
        </w:rPr>
        <w:t xml:space="preserve">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ซึ่งเป็นบริษัทย่อยทางตรงของบริษัทได้ซื้อส่วนได้เสีย</w:t>
      </w:r>
      <w:r w:rsidRPr="00404386">
        <w:rPr>
          <w:rFonts w:ascii="Angsana New" w:hAnsi="Angsana New"/>
          <w:sz w:val="30"/>
          <w:szCs w:val="30"/>
          <w:cs/>
        </w:rPr>
        <w:t xml:space="preserve">   ในบริษัท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วรรณเจริญกิจ </w:t>
      </w:r>
      <w:r w:rsidRPr="00404386">
        <w:rPr>
          <w:rFonts w:ascii="Angsana New" w:hAnsi="Angsana New"/>
          <w:sz w:val="30"/>
          <w:szCs w:val="30"/>
          <w:cs/>
        </w:rPr>
        <w:t>จำกัด ซึ่งเป็นบริษัทร่วมของบริษัท</w:t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เพิ่มเติมร้อยละ </w:t>
      </w:r>
      <w:r w:rsidRPr="00404386">
        <w:rPr>
          <w:rFonts w:ascii="Angsana New" w:hAnsi="Angsana New"/>
          <w:spacing w:val="-6"/>
          <w:sz w:val="30"/>
          <w:szCs w:val="30"/>
        </w:rPr>
        <w:t>75</w:t>
      </w:r>
      <w:r w:rsidR="00671CFE">
        <w:rPr>
          <w:rFonts w:ascii="Angsana New" w:hAnsi="Angsana New"/>
          <w:spacing w:val="-6"/>
          <w:sz w:val="30"/>
          <w:szCs w:val="30"/>
        </w:rPr>
        <w:t>.0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เป็นเงินสดจำนวน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6.26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ล้านบาท ทำให้สัดส่วนความเป็นเจ้าของกลุ่มบริษัท</w:t>
      </w:r>
      <w:r w:rsidRPr="00404386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Pr="00404386">
        <w:rPr>
          <w:rFonts w:ascii="Angsana New" w:hAnsi="Angsana New"/>
          <w:sz w:val="30"/>
          <w:szCs w:val="30"/>
        </w:rPr>
        <w:t>100</w:t>
      </w:r>
      <w:r w:rsidR="00671CFE">
        <w:rPr>
          <w:rFonts w:ascii="Angsana New" w:hAnsi="Angsana New"/>
          <w:sz w:val="30"/>
          <w:szCs w:val="30"/>
        </w:rPr>
        <w:t>.0</w:t>
      </w:r>
      <w:r w:rsidRPr="00404386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วรรณเจริญกิจ </w:t>
      </w:r>
      <w:r w:rsidRPr="00404386">
        <w:rPr>
          <w:rFonts w:ascii="Angsana New" w:hAnsi="Angsana New"/>
          <w:sz w:val="30"/>
          <w:szCs w:val="30"/>
          <w:cs/>
        </w:rPr>
        <w:t xml:space="preserve">จำกัด ถือเป็นบริษัทย่อยของบริษัท </w:t>
      </w:r>
      <w:r w:rsidR="00671CFE" w:rsidRPr="00795B0E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="00671CFE" w:rsidRPr="00795B0E">
        <w:rPr>
          <w:rFonts w:ascii="Angsana New" w:hAnsi="Angsana New"/>
          <w:spacing w:val="-2"/>
          <w:sz w:val="30"/>
          <w:szCs w:val="30"/>
        </w:rPr>
        <w:t>4)</w:t>
      </w:r>
    </w:p>
    <w:p w14:paraId="6130C07C" w14:textId="77777777" w:rsidR="007E283D" w:rsidRPr="00404386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5536D5" w14:textId="69815187" w:rsidR="007E283D" w:rsidRPr="00404386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napToGrid w:val="0"/>
          <w:spacing w:val="-6"/>
          <w:sz w:val="30"/>
          <w:szCs w:val="30"/>
          <w:cs/>
          <w:lang w:eastAsia="th-TH"/>
        </w:rPr>
        <w:t xml:space="preserve">เมื่อวันที่ </w:t>
      </w:r>
      <w:r w:rsidRPr="00404386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10 </w:t>
      </w:r>
      <w:r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เมษายน </w:t>
      </w:r>
      <w:r w:rsidRPr="00404386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2562 </w:t>
      </w:r>
      <w:r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บริษัทได้จดทะเบียนจัดตั้งบริษัท เอเชียทีค ริเวอร์ฟร้อนท์ จำกัด</w:t>
      </w:r>
      <w:r w:rsidR="00CA1124" w:rsidRPr="00404386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 </w:t>
      </w:r>
      <w:r w:rsidR="00CA1124"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เป็นบริษัทย่อยแห่งใหม่      </w:t>
      </w:r>
      <w:r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โดยมีทุนจดทะเบียนจำนวน </w:t>
      </w:r>
      <w:r w:rsidRPr="00404386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385 </w:t>
      </w:r>
      <w:r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ล้านบาท </w:t>
      </w:r>
      <w:r w:rsidR="00CA1124" w:rsidRPr="00404386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(</w:t>
      </w:r>
      <w:r w:rsidR="00CA1124"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จำนวน </w:t>
      </w:r>
      <w:r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38.50 ล้านหุ้น มูลค่าหุ้นละ </w:t>
      </w:r>
      <w:r w:rsidRPr="00404386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10 </w:t>
      </w:r>
      <w:r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บาท</w:t>
      </w:r>
      <w:r w:rsidR="00CA1124" w:rsidRPr="00404386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)</w:t>
      </w:r>
      <w:r w:rsidRPr="0040438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ทั้งนี้ </w:t>
      </w:r>
      <w:r w:rsidRPr="00404386">
        <w:rPr>
          <w:rFonts w:ascii="Angsana New" w:hAnsi="Angsana New" w:hint="cs"/>
          <w:sz w:val="30"/>
          <w:szCs w:val="30"/>
          <w:cs/>
        </w:rPr>
        <w:t>บริษัทและบริษัท แอสเสท เวิรด์ รีเทล จำกัด ซึ่งเป็นบริษัทย่อยทางตรงของบริษัทได้มีส่วนได้เสียในบริษัท</w:t>
      </w:r>
      <w:r w:rsidR="00105700" w:rsidRPr="00404386">
        <w:rPr>
          <w:rFonts w:ascii="Angsana New" w:hAnsi="Angsana New" w:hint="cs"/>
          <w:sz w:val="30"/>
          <w:szCs w:val="30"/>
          <w:cs/>
        </w:rPr>
        <w:t>ย่อยแห่งใหม่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="00671CFE">
        <w:rPr>
          <w:rFonts w:ascii="Angsana New" w:hAnsi="Angsana New"/>
          <w:snapToGrid w:val="0"/>
          <w:sz w:val="30"/>
          <w:szCs w:val="30"/>
          <w:lang w:eastAsia="th-TH"/>
        </w:rPr>
        <w:t>.0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105700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ร้อยละ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>75</w:t>
      </w:r>
      <w:r w:rsidR="00671CFE">
        <w:rPr>
          <w:rFonts w:ascii="Angsana New" w:hAnsi="Angsana New"/>
          <w:snapToGrid w:val="0"/>
          <w:sz w:val="30"/>
          <w:szCs w:val="30"/>
          <w:lang w:eastAsia="th-TH"/>
        </w:rPr>
        <w:t>.0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="000964BC" w:rsidRPr="00404386">
        <w:rPr>
          <w:rFonts w:ascii="Angsana New" w:hAnsi="Angsana New"/>
          <w:sz w:val="30"/>
          <w:szCs w:val="30"/>
        </w:rPr>
        <w:t>96.25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="000964BC" w:rsidRPr="00404386">
        <w:rPr>
          <w:rFonts w:ascii="Angsana New" w:hAnsi="Angsana New" w:hint="cs"/>
          <w:sz w:val="30"/>
          <w:szCs w:val="30"/>
          <w:cs/>
        </w:rPr>
        <w:t>ล้าน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0964BC" w:rsidRPr="00404386">
        <w:rPr>
          <w:rFonts w:ascii="Angsana New" w:hAnsi="Angsana New"/>
          <w:sz w:val="30"/>
          <w:szCs w:val="30"/>
        </w:rPr>
        <w:t>288.75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="000964BC" w:rsidRPr="00404386">
        <w:rPr>
          <w:rFonts w:ascii="Angsana New" w:hAnsi="Angsana New" w:hint="cs"/>
          <w:sz w:val="30"/>
          <w:szCs w:val="30"/>
          <w:cs/>
        </w:rPr>
        <w:t>ล้าน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 ตามลำดับ </w:t>
      </w:r>
      <w:r w:rsidR="00062580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ทำให้                กลุ่ม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บริษัทมีสัดส่วนการถือหุ้นร้อยละ 100</w:t>
      </w:r>
      <w:r w:rsidR="0011781D">
        <w:rPr>
          <w:rFonts w:ascii="Angsana New" w:hAnsi="Angsana New"/>
          <w:snapToGrid w:val="0"/>
          <w:sz w:val="30"/>
          <w:szCs w:val="30"/>
          <w:lang w:eastAsia="th-TH"/>
        </w:rPr>
        <w:t>.0</w:t>
      </w:r>
      <w:r w:rsidR="00105700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ในบริษัท เอเชียทีค ริเวอร์ฟร้อนท์ จำกัด ณ วันที่ </w:t>
      </w:r>
      <w:r w:rsidR="00105700"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 w:rsidR="000652B5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กันยายน</w:t>
      </w:r>
      <w:r w:rsidR="00105700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105700" w:rsidRPr="00404386">
        <w:rPr>
          <w:rFonts w:ascii="Angsana New" w:hAnsi="Angsana New"/>
          <w:snapToGrid w:val="0"/>
          <w:sz w:val="30"/>
          <w:szCs w:val="30"/>
          <w:lang w:eastAsia="th-TH"/>
        </w:rPr>
        <w:t>2562</w:t>
      </w:r>
    </w:p>
    <w:p w14:paraId="2E253E6E" w14:textId="36948249" w:rsidR="007E283D" w:rsidRPr="00404386" w:rsidRDefault="007E283D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758EB1" w14:textId="50F014C9" w:rsidR="00752428" w:rsidRPr="00404386" w:rsidRDefault="00752428" w:rsidP="0075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6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เอเชียทีค ริเวอร์ฟร้อนท์ จำกัด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ซึ่งเป็นบริษัทย่อยแห่งหนึ่งได้จดทะเบียนลดทุน           ที่ออกและชำระแล้วจากจำนวน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385.00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(38.5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96.25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(จำนวน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9.625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บริษัทย่อยได้จดทะเบียนลดทุนต่อกระทรวงพาณิชย์แล้วเมื่อวันที่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         6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>2562</w:t>
      </w:r>
    </w:p>
    <w:p w14:paraId="255A3FDC" w14:textId="22DD2169" w:rsidR="00752428" w:rsidRPr="00404386" w:rsidRDefault="00752428" w:rsidP="0075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F44C688" w14:textId="4D4D8F4E" w:rsidR="00404698" w:rsidRPr="00404386" w:rsidRDefault="00404698" w:rsidP="0040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bookmarkStart w:id="6" w:name="_Hlk23858148"/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กันยายน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เอเชียทีค ริเวอร์ฟร้อนท์ จำกัด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ซึ่งเป็นบริษัทย่อยแห่งหนึ่งได้จดทะเบียนลดทุน           ที่ออกและชำระแล้วจากจำนวน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96.25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(9.625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24.06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(จำนวน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2.406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บริษัทย่อยได้จดทะเบียนลดทุนต่อกระทรวงพาณิชย์แล้วเมื่อวันที่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="00BE6BB1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กันยายน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>2562</w:t>
      </w:r>
    </w:p>
    <w:bookmarkEnd w:id="6"/>
    <w:p w14:paraId="18577C35" w14:textId="0192ACF0" w:rsidR="00404698" w:rsidRPr="00404386" w:rsidRDefault="00404698" w:rsidP="0040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3012BFB" w14:textId="0F013041" w:rsidR="00875328" w:rsidRPr="00404386" w:rsidRDefault="00875328" w:rsidP="0040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BA4D434" w14:textId="3D6D9746" w:rsidR="00875328" w:rsidRPr="00404386" w:rsidRDefault="00875328" w:rsidP="0040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0511DBD" w14:textId="32EEB62D" w:rsidR="00875328" w:rsidRPr="00404386" w:rsidRDefault="00875328" w:rsidP="0040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ACFA003" w14:textId="77777777" w:rsidR="00875328" w:rsidRPr="00404386" w:rsidRDefault="00875328" w:rsidP="0040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5D8CC83" w14:textId="6FCAD536" w:rsidR="004E07A3" w:rsidRPr="00404386" w:rsidRDefault="00967BEA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4E07A3" w:rsidRPr="00404386">
        <w:rPr>
          <w:rFonts w:ascii="Angsana New" w:hAnsi="Angsana New"/>
          <w:b/>
          <w:bCs/>
          <w:sz w:val="30"/>
          <w:szCs w:val="30"/>
        </w:rPr>
        <w:tab/>
      </w:r>
      <w:r w:rsidR="004E07A3" w:rsidRPr="00404386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92AB387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16"/>
          <w:szCs w:val="16"/>
        </w:rPr>
      </w:pPr>
    </w:p>
    <w:p w14:paraId="06361824" w14:textId="41E58346" w:rsidR="004E07A3" w:rsidRPr="00404386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การซื้อ จำหน่าย และโอน</w:t>
      </w:r>
      <w:r w:rsidRPr="0040438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404386">
        <w:rPr>
          <w:rFonts w:ascii="Angsana New" w:hAnsi="Angsana New"/>
          <w:sz w:val="30"/>
          <w:szCs w:val="30"/>
          <w:cs/>
        </w:rPr>
        <w:t>ระหว่างงวด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</w:rPr>
        <w:t xml:space="preserve"> 2562</w:t>
      </w:r>
      <w:r w:rsidRPr="0040438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48C53D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540"/>
        <w:gridCol w:w="1530"/>
        <w:gridCol w:w="180"/>
        <w:gridCol w:w="1530"/>
      </w:tblGrid>
      <w:tr w:rsidR="004E07A3" w:rsidRPr="00404386" w14:paraId="0B90ABEA" w14:textId="77777777" w:rsidTr="00121735">
        <w:trPr>
          <w:cantSplit/>
          <w:trHeight w:val="103"/>
          <w:tblHeader/>
        </w:trPr>
        <w:tc>
          <w:tcPr>
            <w:tcW w:w="5670" w:type="dxa"/>
          </w:tcPr>
          <w:p w14:paraId="56C39CC9" w14:textId="77777777" w:rsidR="004E07A3" w:rsidRPr="00404386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962ACE1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98EEFC1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07A3" w:rsidRPr="00404386" w14:paraId="3C3EF819" w14:textId="77777777" w:rsidTr="00121735">
        <w:trPr>
          <w:cantSplit/>
          <w:trHeight w:val="103"/>
          <w:tblHeader/>
        </w:trPr>
        <w:tc>
          <w:tcPr>
            <w:tcW w:w="5670" w:type="dxa"/>
          </w:tcPr>
          <w:p w14:paraId="481FD998" w14:textId="77777777" w:rsidR="004E07A3" w:rsidRPr="00404386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8EB6ECB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061BAA" w14:textId="77777777" w:rsidR="004E07A3" w:rsidRPr="00404386" w:rsidRDefault="004E07A3" w:rsidP="00A71B6F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4603242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3974DE3A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7E1F27" w14:textId="77777777" w:rsidR="004E07A3" w:rsidRPr="00404386" w:rsidRDefault="004E07A3" w:rsidP="00A71B6F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87DEAF8" w14:textId="77777777" w:rsidR="004E07A3" w:rsidRPr="00404386" w:rsidRDefault="004E07A3" w:rsidP="00A71B6F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และการโอนออก </w:t>
            </w:r>
          </w:p>
          <w:p w14:paraId="01ABF0BB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</w:tr>
      <w:tr w:rsidR="004E07A3" w:rsidRPr="00404386" w14:paraId="2ACFFD2E" w14:textId="77777777" w:rsidTr="00121735">
        <w:trPr>
          <w:cantSplit/>
          <w:trHeight w:val="103"/>
          <w:tblHeader/>
        </w:trPr>
        <w:tc>
          <w:tcPr>
            <w:tcW w:w="5670" w:type="dxa"/>
          </w:tcPr>
          <w:p w14:paraId="56C09978" w14:textId="77777777" w:rsidR="004E07A3" w:rsidRPr="00404386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5CC7EE4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12CB2B2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0438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02183" w:rsidRPr="00404386" w14:paraId="5AA3C320" w14:textId="77777777" w:rsidTr="00121735">
        <w:trPr>
          <w:cantSplit/>
        </w:trPr>
        <w:tc>
          <w:tcPr>
            <w:tcW w:w="5670" w:type="dxa"/>
          </w:tcPr>
          <w:p w14:paraId="08308F21" w14:textId="77777777" w:rsidR="00002183" w:rsidRPr="00404386" w:rsidRDefault="00002183" w:rsidP="000021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40" w:type="dxa"/>
          </w:tcPr>
          <w:p w14:paraId="49EF938E" w14:textId="77777777" w:rsidR="00002183" w:rsidRPr="00404386" w:rsidRDefault="00002183" w:rsidP="0000218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FC9761" w14:textId="36BF6FFD" w:rsidR="00002183" w:rsidRPr="00404386" w:rsidRDefault="00002183" w:rsidP="000021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80" w:type="dxa"/>
          </w:tcPr>
          <w:p w14:paraId="23480582" w14:textId="77777777" w:rsidR="00002183" w:rsidRPr="00404386" w:rsidRDefault="00002183" w:rsidP="0000218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081895" w14:textId="0493167B" w:rsidR="00002183" w:rsidRPr="00404386" w:rsidRDefault="00002183" w:rsidP="000021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(18,748)</w:t>
            </w:r>
          </w:p>
        </w:tc>
      </w:tr>
      <w:tr w:rsidR="00002183" w:rsidRPr="00404386" w14:paraId="39D4F5A5" w14:textId="77777777" w:rsidTr="00121735">
        <w:trPr>
          <w:cantSplit/>
        </w:trPr>
        <w:tc>
          <w:tcPr>
            <w:tcW w:w="5670" w:type="dxa"/>
          </w:tcPr>
          <w:p w14:paraId="578188E7" w14:textId="77777777" w:rsidR="00002183" w:rsidRPr="00404386" w:rsidRDefault="00002183" w:rsidP="000021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40" w:type="dxa"/>
          </w:tcPr>
          <w:p w14:paraId="1F6DDD70" w14:textId="77777777" w:rsidR="00002183" w:rsidRPr="00404386" w:rsidRDefault="00002183" w:rsidP="0000218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D4CB28" w14:textId="4CB3CFC9" w:rsidR="00002183" w:rsidRPr="00404386" w:rsidRDefault="00002183" w:rsidP="000021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469,2</w:t>
            </w:r>
            <w:r w:rsidR="001E1523" w:rsidRPr="0040438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0282A396" w14:textId="77777777" w:rsidR="00002183" w:rsidRPr="00404386" w:rsidRDefault="00002183" w:rsidP="0000218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CA741A" w14:textId="1514C536" w:rsidR="00002183" w:rsidRPr="00404386" w:rsidRDefault="001E1523" w:rsidP="001E15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002183" w:rsidRPr="00404386" w14:paraId="28B68C5E" w14:textId="77777777" w:rsidTr="00121735">
        <w:trPr>
          <w:cantSplit/>
        </w:trPr>
        <w:tc>
          <w:tcPr>
            <w:tcW w:w="5670" w:type="dxa"/>
          </w:tcPr>
          <w:p w14:paraId="39E09083" w14:textId="77777777" w:rsidR="00002183" w:rsidRPr="00404386" w:rsidRDefault="00002183" w:rsidP="0000218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40" w:type="dxa"/>
          </w:tcPr>
          <w:p w14:paraId="7714B5B2" w14:textId="77777777" w:rsidR="00002183" w:rsidRPr="00404386" w:rsidRDefault="00002183" w:rsidP="0000218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8B7222" w14:textId="7AF774A7" w:rsidR="00002183" w:rsidRPr="00404386" w:rsidRDefault="00875328" w:rsidP="000021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,718</w:t>
            </w:r>
          </w:p>
        </w:tc>
        <w:tc>
          <w:tcPr>
            <w:tcW w:w="180" w:type="dxa"/>
          </w:tcPr>
          <w:p w14:paraId="30A687F3" w14:textId="77777777" w:rsidR="00002183" w:rsidRPr="00404386" w:rsidRDefault="00002183" w:rsidP="0000218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BA4A05" w14:textId="6AE69432" w:rsidR="00002183" w:rsidRPr="00404386" w:rsidRDefault="00002183" w:rsidP="000021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(543,258)</w:t>
            </w:r>
          </w:p>
        </w:tc>
      </w:tr>
      <w:tr w:rsidR="00002183" w:rsidRPr="00404386" w14:paraId="56DE2450" w14:textId="77777777" w:rsidTr="00121735">
        <w:trPr>
          <w:cantSplit/>
        </w:trPr>
        <w:tc>
          <w:tcPr>
            <w:tcW w:w="5670" w:type="dxa"/>
          </w:tcPr>
          <w:p w14:paraId="7E33B103" w14:textId="77777777" w:rsidR="00002183" w:rsidRPr="00404386" w:rsidRDefault="00002183" w:rsidP="000021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01AA924" w14:textId="77777777" w:rsidR="00002183" w:rsidRPr="00404386" w:rsidRDefault="00002183" w:rsidP="0000218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D79708" w14:textId="0686BE90" w:rsidR="00002183" w:rsidRPr="00404386" w:rsidRDefault="00875328" w:rsidP="000021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1,185,</w:t>
            </w:r>
            <w:r w:rsidR="001E1523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80" w:type="dxa"/>
          </w:tcPr>
          <w:p w14:paraId="1EC9D64A" w14:textId="77777777" w:rsidR="00002183" w:rsidRPr="00404386" w:rsidRDefault="00002183" w:rsidP="0000218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2E9A31" w14:textId="316609A7" w:rsidR="00002183" w:rsidRPr="00404386" w:rsidRDefault="00002183" w:rsidP="000021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(562,0</w:t>
            </w:r>
            <w:r w:rsidR="001E1523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2EE3C0C" w14:textId="3A1C5706" w:rsidR="00194C9F" w:rsidRPr="00404386" w:rsidRDefault="00194C9F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CDCD972" w14:textId="16BDC7AE" w:rsidR="00DA41E0" w:rsidRPr="00404386" w:rsidRDefault="00DA41E0" w:rsidP="00DA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ในระหว่างงวดเก้าเดือนสิ้นสุดวันที่</w:t>
      </w:r>
      <w:r w:rsidRPr="00404386">
        <w:rPr>
          <w:rFonts w:ascii="Cambria" w:hAnsi="Cambria" w:cs="Cambria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</w:rPr>
        <w:t>30</w:t>
      </w:r>
      <w:r w:rsidRPr="00404386">
        <w:rPr>
          <w:rFonts w:ascii="Cambria" w:hAnsi="Cambria" w:cs="Cambria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  <w:cs/>
        </w:rPr>
        <w:t>กันยายน</w:t>
      </w:r>
      <w:r w:rsidRPr="00404386">
        <w:rPr>
          <w:rFonts w:ascii="Cambria" w:hAnsi="Cambria" w:cs="Cambria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</w:rPr>
        <w:t>2562</w:t>
      </w:r>
      <w:r w:rsidRPr="00404386">
        <w:rPr>
          <w:rFonts w:ascii="Cambria" w:hAnsi="Cambria" w:cs="Cambria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  <w:cs/>
        </w:rPr>
        <w:t>บริษัทย่อยแห่งหนึ่งของบริษัท ขายสินทรัพย์ระหว่าง</w:t>
      </w:r>
      <w:r w:rsidRPr="008C5B67">
        <w:rPr>
          <w:rFonts w:ascii="Angsana New" w:hAnsi="Angsana New"/>
          <w:spacing w:val="-4"/>
          <w:sz w:val="30"/>
          <w:szCs w:val="30"/>
          <w:cs/>
        </w:rPr>
        <w:t>ก่อสร้างและติดตั้งของโครงการที่อยู่ระหว่างการพัฒนา ภายใต้อสังหาริมทรัพย์เพื่อการลงทุน</w:t>
      </w:r>
      <w:r w:rsidR="008C5B67" w:rsidRPr="008C5B67">
        <w:rPr>
          <w:rFonts w:ascii="Angsana New" w:hAnsi="Angsana New" w:hint="cs"/>
          <w:spacing w:val="-4"/>
          <w:sz w:val="30"/>
          <w:szCs w:val="30"/>
          <w:cs/>
        </w:rPr>
        <w:t>แก่กิจการที่เกี่ยวข้องกัน</w:t>
      </w:r>
      <w:r w:rsidR="008C5B67">
        <w:rPr>
          <w:rFonts w:ascii="Angsana New" w:hAnsi="Angsana New" w:hint="cs"/>
          <w:sz w:val="30"/>
          <w:szCs w:val="30"/>
          <w:cs/>
        </w:rPr>
        <w:t>แห่งหนึ่ง</w:t>
      </w:r>
      <w:r w:rsidRPr="00404386">
        <w:rPr>
          <w:rFonts w:ascii="Angsana New" w:hAnsi="Angsana New"/>
          <w:sz w:val="30"/>
          <w:szCs w:val="30"/>
          <w:cs/>
        </w:rPr>
        <w:t>ที่มูลค่าสุทธิทางบัญชี</w:t>
      </w:r>
      <w:r w:rsidRPr="00404386">
        <w:rPr>
          <w:rFonts w:ascii="Cambria" w:hAnsi="Cambria" w:cs="Cambria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</w:rPr>
        <w:t>126.31</w:t>
      </w:r>
      <w:r w:rsidRPr="00404386">
        <w:rPr>
          <w:rFonts w:ascii="Cambria" w:hAnsi="Cambria" w:cs="Cambria"/>
          <w:sz w:val="30"/>
          <w:szCs w:val="30"/>
        </w:rPr>
        <w:t> </w:t>
      </w:r>
      <w:r w:rsidRPr="00404386">
        <w:rPr>
          <w:rFonts w:ascii="Angsana New" w:hAnsi="Angsana New"/>
          <w:sz w:val="30"/>
          <w:szCs w:val="30"/>
          <w:cs/>
        </w:rPr>
        <w:t>ล้านบาท ไม่มีกำไรหรือขาดทุนเกิดขึ้นจากการทำรายการดังกล่าว</w:t>
      </w:r>
    </w:p>
    <w:p w14:paraId="52705291" w14:textId="77777777" w:rsidR="00DA41E0" w:rsidRPr="00404386" w:rsidRDefault="00DA41E0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323FB17" w14:textId="7203DF5C" w:rsidR="004E07A3" w:rsidRPr="00404386" w:rsidRDefault="00967BEA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t>10</w:t>
      </w:r>
      <w:r w:rsidR="004E07A3" w:rsidRPr="00404386">
        <w:rPr>
          <w:rFonts w:ascii="Angsana New" w:hAnsi="Angsana New"/>
          <w:b/>
          <w:bCs/>
          <w:sz w:val="30"/>
          <w:szCs w:val="30"/>
        </w:rPr>
        <w:tab/>
      </w:r>
      <w:r w:rsidR="004E07A3" w:rsidRPr="00404386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66455A8" w14:textId="77777777" w:rsidR="004E07A3" w:rsidRPr="00404386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16"/>
          <w:szCs w:val="16"/>
        </w:rPr>
      </w:pPr>
    </w:p>
    <w:p w14:paraId="4236DFA1" w14:textId="0F73C709" w:rsidR="004E07A3" w:rsidRPr="00404386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การซื้อ จำหน่าย และโอน</w:t>
      </w:r>
      <w:r w:rsidRPr="00404386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404386">
        <w:rPr>
          <w:rFonts w:ascii="Angsana New" w:hAnsi="Angsana New"/>
          <w:sz w:val="30"/>
          <w:szCs w:val="30"/>
          <w:cs/>
        </w:rPr>
        <w:t>ระหว่างงวด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="00634280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/>
          <w:sz w:val="30"/>
          <w:szCs w:val="30"/>
          <w:cs/>
        </w:rPr>
        <w:t>มีดังนี้</w:t>
      </w:r>
    </w:p>
    <w:p w14:paraId="4E2DF5E9" w14:textId="77777777" w:rsidR="004E07A3" w:rsidRPr="00404386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9"/>
        <w:gridCol w:w="1341"/>
        <w:gridCol w:w="180"/>
        <w:gridCol w:w="1260"/>
        <w:gridCol w:w="180"/>
        <w:gridCol w:w="1350"/>
        <w:gridCol w:w="180"/>
        <w:gridCol w:w="1260"/>
      </w:tblGrid>
      <w:tr w:rsidR="004E07A3" w:rsidRPr="00404386" w14:paraId="1FC2B629" w14:textId="77777777" w:rsidTr="004C3CCF">
        <w:trPr>
          <w:cantSplit/>
          <w:trHeight w:val="103"/>
          <w:tblHeader/>
        </w:trPr>
        <w:tc>
          <w:tcPr>
            <w:tcW w:w="3510" w:type="dxa"/>
          </w:tcPr>
          <w:p w14:paraId="543FBDFD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9" w:type="dxa"/>
          </w:tcPr>
          <w:p w14:paraId="2C6884A7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b w:val="0"/>
                <w:bCs/>
              </w:rPr>
            </w:pPr>
          </w:p>
        </w:tc>
        <w:tc>
          <w:tcPr>
            <w:tcW w:w="2781" w:type="dxa"/>
            <w:gridSpan w:val="3"/>
          </w:tcPr>
          <w:p w14:paraId="40B5CA2B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19A2C0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7854C09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404386" w14:paraId="3B5F1DA2" w14:textId="77777777" w:rsidTr="00221544">
        <w:trPr>
          <w:cantSplit/>
          <w:trHeight w:val="103"/>
          <w:tblHeader/>
        </w:trPr>
        <w:tc>
          <w:tcPr>
            <w:tcW w:w="3510" w:type="dxa"/>
          </w:tcPr>
          <w:p w14:paraId="0BD301EA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9" w:type="dxa"/>
          </w:tcPr>
          <w:p w14:paraId="38FD1845" w14:textId="77777777" w:rsidR="004E07A3" w:rsidRPr="00404386" w:rsidRDefault="004E07A3" w:rsidP="00A71B6F">
            <w:pPr>
              <w:pStyle w:val="acctmergecolhdg"/>
              <w:spacing w:line="240" w:lineRule="atLeast"/>
              <w:rPr>
                <w:b w:val="0"/>
                <w:bCs/>
              </w:rPr>
            </w:pPr>
          </w:p>
        </w:tc>
        <w:tc>
          <w:tcPr>
            <w:tcW w:w="1341" w:type="dxa"/>
            <w:vAlign w:val="bottom"/>
          </w:tcPr>
          <w:p w14:paraId="6098D3A0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1FB82AE" w14:textId="77777777" w:rsidR="00221544" w:rsidRPr="00404386" w:rsidRDefault="00221544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08D13A16" w14:textId="77777777" w:rsidR="004E07A3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DAE0E8B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970DF4E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33BA5A" w14:textId="77777777" w:rsidR="004E07A3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D811B30" w14:textId="77777777" w:rsidR="00617397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  <w:p w14:paraId="4CFCCA17" w14:textId="77777777" w:rsidR="004E07A3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  <w:p w14:paraId="18E1C367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80" w:type="dxa"/>
            <w:vAlign w:val="bottom"/>
          </w:tcPr>
          <w:p w14:paraId="2812013D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C64B30" w14:textId="77777777" w:rsidR="004E07A3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33F5BF6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0B7B8F2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3EE7D1" w14:textId="77777777" w:rsidR="004E07A3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F5016D7" w14:textId="77777777" w:rsidR="00617397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  <w:p w14:paraId="1E890EBF" w14:textId="77777777" w:rsidR="004E07A3" w:rsidRPr="00404386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  <w:p w14:paraId="0B078AA9" w14:textId="77777777" w:rsidR="004E07A3" w:rsidRPr="00404386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</w:tr>
      <w:tr w:rsidR="004E07A3" w:rsidRPr="00404386" w14:paraId="7398348E" w14:textId="77777777" w:rsidTr="004C3CCF">
        <w:trPr>
          <w:cantSplit/>
          <w:trHeight w:val="73"/>
        </w:trPr>
        <w:tc>
          <w:tcPr>
            <w:tcW w:w="3510" w:type="dxa"/>
          </w:tcPr>
          <w:p w14:paraId="4B009815" w14:textId="77777777" w:rsidR="004E07A3" w:rsidRPr="00404386" w:rsidRDefault="004E07A3" w:rsidP="00A71B6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9" w:type="dxa"/>
          </w:tcPr>
          <w:p w14:paraId="70D73B5D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5751" w:type="dxa"/>
            <w:gridSpan w:val="7"/>
          </w:tcPr>
          <w:p w14:paraId="0C0D418B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A7D06" w:rsidRPr="00404386" w14:paraId="24966D26" w14:textId="77777777" w:rsidTr="004C3CCF">
        <w:trPr>
          <w:cantSplit/>
        </w:trPr>
        <w:tc>
          <w:tcPr>
            <w:tcW w:w="3510" w:type="dxa"/>
          </w:tcPr>
          <w:p w14:paraId="31251B3B" w14:textId="77777777" w:rsidR="004A7D06" w:rsidRPr="00404386" w:rsidRDefault="004A7D06" w:rsidP="004A7D06">
            <w:r w:rsidRPr="0040438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9" w:type="dxa"/>
          </w:tcPr>
          <w:p w14:paraId="779272C8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484A6661" w14:textId="604619BD" w:rsidR="004A7D06" w:rsidRPr="00404386" w:rsidRDefault="004A7D06" w:rsidP="00121735">
            <w:pPr>
              <w:pStyle w:val="acctfourfigures"/>
              <w:tabs>
                <w:tab w:val="clear" w:pos="765"/>
                <w:tab w:val="decimal" w:pos="898"/>
                <w:tab w:val="decimal" w:pos="988"/>
              </w:tabs>
              <w:spacing w:line="240" w:lineRule="atLeast"/>
              <w:ind w:right="66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15,402</w:t>
            </w:r>
          </w:p>
        </w:tc>
        <w:tc>
          <w:tcPr>
            <w:tcW w:w="180" w:type="dxa"/>
          </w:tcPr>
          <w:p w14:paraId="69467DAA" w14:textId="77777777" w:rsidR="004A7D06" w:rsidRPr="00404386" w:rsidRDefault="004A7D06" w:rsidP="004A7D06">
            <w:pPr>
              <w:pStyle w:val="acctfourfigures"/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FC836" w14:textId="6CA77AC4" w:rsidR="004A7D06" w:rsidRPr="00404386" w:rsidRDefault="004A7D06" w:rsidP="00087F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1469" w:rsidRPr="00404386">
              <w:rPr>
                <w:rFonts w:asciiTheme="majorBidi" w:hAnsiTheme="majorBidi" w:cstheme="majorBidi"/>
                <w:sz w:val="30"/>
                <w:szCs w:val="30"/>
              </w:rPr>
              <w:t>1,841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FC09736" w14:textId="77777777" w:rsidR="004A7D06" w:rsidRPr="00404386" w:rsidRDefault="004A7D06" w:rsidP="004A7D06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75B30E" w14:textId="2E530DBE" w:rsidR="004A7D06" w:rsidRPr="00404386" w:rsidRDefault="004A7D06" w:rsidP="00087F6D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right="105" w:firstLine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80" w:type="dxa"/>
          </w:tcPr>
          <w:p w14:paraId="50630204" w14:textId="77777777" w:rsidR="004A7D06" w:rsidRPr="00404386" w:rsidRDefault="004A7D06" w:rsidP="004A7D06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13CCE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641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D06" w:rsidRPr="00404386" w14:paraId="1C48614C" w14:textId="77777777" w:rsidTr="004C3CCF">
        <w:trPr>
          <w:cantSplit/>
          <w:trHeight w:val="425"/>
        </w:trPr>
        <w:tc>
          <w:tcPr>
            <w:tcW w:w="3510" w:type="dxa"/>
          </w:tcPr>
          <w:p w14:paraId="39E61B21" w14:textId="77777777" w:rsidR="004A7D06" w:rsidRPr="00404386" w:rsidRDefault="004A7D06" w:rsidP="004A7D06">
            <w:r w:rsidRPr="0040438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9" w:type="dxa"/>
          </w:tcPr>
          <w:p w14:paraId="4BAB9B8A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117AD780" w14:textId="39DFE634" w:rsidR="004A7D06" w:rsidRPr="00404386" w:rsidRDefault="004A7D06" w:rsidP="00121735">
            <w:pPr>
              <w:pStyle w:val="acctfourfigures"/>
              <w:tabs>
                <w:tab w:val="clear" w:pos="765"/>
                <w:tab w:val="decimal" w:pos="898"/>
                <w:tab w:val="decimal" w:pos="988"/>
              </w:tabs>
              <w:spacing w:line="240" w:lineRule="atLeast"/>
              <w:ind w:right="66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21469" w:rsidRPr="00404386">
              <w:rPr>
                <w:rFonts w:asciiTheme="majorBidi" w:hAnsiTheme="majorBidi" w:cstheme="majorBidi"/>
                <w:sz w:val="30"/>
                <w:szCs w:val="30"/>
              </w:rPr>
              <w:t>3,882</w:t>
            </w:r>
          </w:p>
        </w:tc>
        <w:tc>
          <w:tcPr>
            <w:tcW w:w="180" w:type="dxa"/>
          </w:tcPr>
          <w:p w14:paraId="30A9FF3A" w14:textId="77777777" w:rsidR="004A7D06" w:rsidRPr="00404386" w:rsidRDefault="004A7D06" w:rsidP="004A7D06">
            <w:pPr>
              <w:pStyle w:val="acctfourfigures"/>
              <w:tabs>
                <w:tab w:val="decimal" w:pos="1094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B1109E" w14:textId="281410ED" w:rsidR="004A7D06" w:rsidRPr="00404386" w:rsidRDefault="004A7D06" w:rsidP="00087F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1469" w:rsidRPr="00404386">
              <w:rPr>
                <w:rFonts w:asciiTheme="majorBidi" w:hAnsiTheme="majorBidi" w:cstheme="majorBidi"/>
                <w:sz w:val="30"/>
                <w:szCs w:val="30"/>
              </w:rPr>
              <w:t>7,505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7D727E3" w14:textId="77777777" w:rsidR="004A7D06" w:rsidRPr="00404386" w:rsidRDefault="004A7D06" w:rsidP="004A7D06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21E291" w14:textId="40C7C8C7" w:rsidR="004A7D06" w:rsidRPr="00404386" w:rsidRDefault="004A7D06" w:rsidP="00087F6D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right="105" w:firstLine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2,030</w:t>
            </w:r>
          </w:p>
        </w:tc>
        <w:tc>
          <w:tcPr>
            <w:tcW w:w="180" w:type="dxa"/>
          </w:tcPr>
          <w:p w14:paraId="12FDA9DF" w14:textId="77777777" w:rsidR="004A7D06" w:rsidRPr="00404386" w:rsidRDefault="004A7D06" w:rsidP="004A7D06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A97A5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D06" w:rsidRPr="00404386" w14:paraId="6625FDE9" w14:textId="77777777" w:rsidTr="004C3CCF">
        <w:trPr>
          <w:cantSplit/>
        </w:trPr>
        <w:tc>
          <w:tcPr>
            <w:tcW w:w="3510" w:type="dxa"/>
          </w:tcPr>
          <w:p w14:paraId="1FC9579C" w14:textId="77777777" w:rsidR="004A7D06" w:rsidRPr="00404386" w:rsidRDefault="004A7D06" w:rsidP="004A7D06">
            <w:r w:rsidRPr="004043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" w:type="dxa"/>
          </w:tcPr>
          <w:p w14:paraId="0A32BB97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57534102" w14:textId="2022469D" w:rsidR="004A7D06" w:rsidRPr="00404386" w:rsidRDefault="004A7D06" w:rsidP="00121735">
            <w:pPr>
              <w:pStyle w:val="acctfourfigures"/>
              <w:tabs>
                <w:tab w:val="clear" w:pos="765"/>
                <w:tab w:val="decimal" w:pos="898"/>
                <w:tab w:val="decimal" w:pos="988"/>
              </w:tabs>
              <w:spacing w:line="240" w:lineRule="atLeast"/>
              <w:ind w:right="66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2,197</w:t>
            </w:r>
          </w:p>
        </w:tc>
        <w:tc>
          <w:tcPr>
            <w:tcW w:w="180" w:type="dxa"/>
          </w:tcPr>
          <w:p w14:paraId="2FF1C990" w14:textId="77777777" w:rsidR="004A7D06" w:rsidRPr="00404386" w:rsidRDefault="004A7D06" w:rsidP="004A7D06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E5900" w14:textId="143B5FCB" w:rsidR="004A7D06" w:rsidRPr="00404386" w:rsidRDefault="004A7D06" w:rsidP="00087F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1469" w:rsidRPr="004043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393DFA" w14:textId="77777777" w:rsidR="004A7D06" w:rsidRPr="00404386" w:rsidRDefault="004A7D06" w:rsidP="004A7D06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0B65A8" w14:textId="5FE10D94" w:rsidR="004A7D06" w:rsidRPr="00404386" w:rsidRDefault="004A7D06" w:rsidP="00FC7992">
            <w:pPr>
              <w:pStyle w:val="acctfourfigures"/>
              <w:tabs>
                <w:tab w:val="clear" w:pos="765"/>
                <w:tab w:val="decimal" w:pos="377"/>
                <w:tab w:val="decimal" w:pos="467"/>
              </w:tabs>
              <w:spacing w:line="240" w:lineRule="atLeast"/>
              <w:ind w:right="285" w:firstLine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479C98" w14:textId="77777777" w:rsidR="004A7D06" w:rsidRPr="00404386" w:rsidRDefault="004A7D06" w:rsidP="004A7D06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F66C3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D06" w:rsidRPr="00404386" w14:paraId="2F8A895B" w14:textId="77777777" w:rsidTr="004C3CCF">
        <w:trPr>
          <w:cantSplit/>
        </w:trPr>
        <w:tc>
          <w:tcPr>
            <w:tcW w:w="3510" w:type="dxa"/>
          </w:tcPr>
          <w:p w14:paraId="5A8AC0E4" w14:textId="77777777" w:rsidR="004A7D06" w:rsidRPr="00404386" w:rsidRDefault="004A7D06" w:rsidP="004A7D06">
            <w:r w:rsidRPr="0040438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9" w:type="dxa"/>
          </w:tcPr>
          <w:p w14:paraId="1816BE3A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3B8C70EA" w14:textId="2B4977B9" w:rsidR="004A7D06" w:rsidRPr="00404386" w:rsidRDefault="004A7D06" w:rsidP="00121735">
            <w:pPr>
              <w:pStyle w:val="acctfourfigures"/>
              <w:tabs>
                <w:tab w:val="clear" w:pos="765"/>
                <w:tab w:val="decimal" w:pos="898"/>
                <w:tab w:val="decimal" w:pos="988"/>
              </w:tabs>
              <w:spacing w:line="240" w:lineRule="atLeast"/>
              <w:ind w:right="66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595,257</w:t>
            </w:r>
          </w:p>
        </w:tc>
        <w:tc>
          <w:tcPr>
            <w:tcW w:w="180" w:type="dxa"/>
          </w:tcPr>
          <w:p w14:paraId="15D4A38B" w14:textId="77777777" w:rsidR="004A7D06" w:rsidRPr="00404386" w:rsidRDefault="004A7D06" w:rsidP="004A7D06">
            <w:pPr>
              <w:pStyle w:val="acctfourfigures"/>
              <w:tabs>
                <w:tab w:val="decimal" w:pos="1094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2B981" w14:textId="69D25215" w:rsidR="004A7D06" w:rsidRPr="00404386" w:rsidRDefault="004A7D06" w:rsidP="00087F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firstLine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(9,305)</w:t>
            </w:r>
          </w:p>
        </w:tc>
        <w:tc>
          <w:tcPr>
            <w:tcW w:w="180" w:type="dxa"/>
          </w:tcPr>
          <w:p w14:paraId="2CE35192" w14:textId="77777777" w:rsidR="004A7D06" w:rsidRPr="00404386" w:rsidRDefault="004A7D06" w:rsidP="004A7D06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D215C" w14:textId="0D33666D" w:rsidR="004A7D06" w:rsidRPr="00404386" w:rsidRDefault="004A7D06" w:rsidP="00FC7992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289" w:hanging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B59FAA" w14:textId="77777777" w:rsidR="004A7D06" w:rsidRPr="00404386" w:rsidRDefault="004A7D06" w:rsidP="004A7D06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BAFD0C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D06" w:rsidRPr="00404386" w14:paraId="2B122F2A" w14:textId="77777777" w:rsidTr="004C3CCF">
        <w:trPr>
          <w:cantSplit/>
        </w:trPr>
        <w:tc>
          <w:tcPr>
            <w:tcW w:w="3510" w:type="dxa"/>
          </w:tcPr>
          <w:p w14:paraId="70C43349" w14:textId="77777777" w:rsidR="004A7D06" w:rsidRPr="00404386" w:rsidRDefault="004A7D06" w:rsidP="004A7D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" w:type="dxa"/>
          </w:tcPr>
          <w:p w14:paraId="31F05F72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D8A6FDA" w14:textId="38EF3B90" w:rsidR="004A7D06" w:rsidRPr="00404386" w:rsidRDefault="004A7D06" w:rsidP="00121735">
            <w:pPr>
              <w:pStyle w:val="acctfourfigures"/>
              <w:tabs>
                <w:tab w:val="clear" w:pos="765"/>
                <w:tab w:val="decimal" w:pos="898"/>
                <w:tab w:val="decimal" w:pos="988"/>
              </w:tabs>
              <w:spacing w:line="240" w:lineRule="atLeast"/>
              <w:ind w:right="66" w:firstLine="3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21735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40B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21469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80" w:type="dxa"/>
          </w:tcPr>
          <w:p w14:paraId="72F1FD6C" w14:textId="77777777" w:rsidR="004A7D06" w:rsidRPr="00404386" w:rsidRDefault="004A7D06" w:rsidP="004A7D06">
            <w:pPr>
              <w:pStyle w:val="acctfourfigures"/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94028F" w14:textId="492BAD6C" w:rsidR="004A7D06" w:rsidRPr="00404386" w:rsidRDefault="004A7D06" w:rsidP="00087F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 w:firstLine="3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087F6D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21469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132F832" w14:textId="77777777" w:rsidR="004A7D06" w:rsidRPr="00404386" w:rsidRDefault="004A7D06" w:rsidP="004A7D06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68849C" w14:textId="2BD7B9E1" w:rsidR="004A7D06" w:rsidRPr="00404386" w:rsidRDefault="004A7D06" w:rsidP="00087F6D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right="105" w:firstLine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2,536</w:t>
            </w:r>
          </w:p>
        </w:tc>
        <w:tc>
          <w:tcPr>
            <w:tcW w:w="180" w:type="dxa"/>
          </w:tcPr>
          <w:p w14:paraId="03B424A0" w14:textId="77777777" w:rsidR="004A7D06" w:rsidRPr="00404386" w:rsidRDefault="004A7D06" w:rsidP="004A7D06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EDBA55" w14:textId="77777777" w:rsidR="004A7D06" w:rsidRPr="00404386" w:rsidRDefault="004A7D06" w:rsidP="004A7D06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15EFF1" w14:textId="2D96FC91" w:rsidR="004E07A3" w:rsidRPr="00404386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1</w:t>
      </w:r>
      <w:r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8A2B8B5" w14:textId="77777777" w:rsidR="004E07A3" w:rsidRPr="00404386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30"/>
          <w:szCs w:val="30"/>
        </w:rPr>
      </w:pPr>
    </w:p>
    <w:tbl>
      <w:tblPr>
        <w:tblW w:w="96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777"/>
        <w:gridCol w:w="257"/>
        <w:gridCol w:w="1101"/>
        <w:gridCol w:w="257"/>
        <w:gridCol w:w="1208"/>
        <w:gridCol w:w="270"/>
        <w:gridCol w:w="1119"/>
        <w:gridCol w:w="257"/>
        <w:gridCol w:w="1121"/>
      </w:tblGrid>
      <w:tr w:rsidR="004E07A3" w:rsidRPr="00404386" w14:paraId="6F4C39C1" w14:textId="77777777" w:rsidTr="00371925">
        <w:trPr>
          <w:tblHeader/>
        </w:trPr>
        <w:tc>
          <w:tcPr>
            <w:tcW w:w="3240" w:type="dxa"/>
          </w:tcPr>
          <w:p w14:paraId="0594CE8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38C3AB3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58B5FB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6" w:type="dxa"/>
            <w:gridSpan w:val="3"/>
          </w:tcPr>
          <w:p w14:paraId="0EE33B4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6515A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7" w:type="dxa"/>
            <w:gridSpan w:val="3"/>
          </w:tcPr>
          <w:p w14:paraId="46FCE78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404386" w14:paraId="2D84F6E6" w14:textId="77777777" w:rsidTr="00371925">
        <w:trPr>
          <w:tblHeader/>
        </w:trPr>
        <w:tc>
          <w:tcPr>
            <w:tcW w:w="3240" w:type="dxa"/>
          </w:tcPr>
          <w:p w14:paraId="5A50950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6072076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11920C4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AEDB2D2" w14:textId="314DD170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7BF1F08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BA4C3B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AF4C2C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AE240B0" w14:textId="719693E3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4D8705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E5A694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404386" w14:paraId="559E2F96" w14:textId="77777777" w:rsidTr="00371925">
        <w:trPr>
          <w:tblHeader/>
        </w:trPr>
        <w:tc>
          <w:tcPr>
            <w:tcW w:w="3240" w:type="dxa"/>
          </w:tcPr>
          <w:p w14:paraId="61009AF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6F44CAAB" w14:textId="0DF2AA67" w:rsidR="004E07A3" w:rsidRPr="00404386" w:rsidRDefault="0060470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7" w:type="dxa"/>
          </w:tcPr>
          <w:p w14:paraId="3D1FE80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0C15093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E0F776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265280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DBE4EF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8E753A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D823C2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4849E33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404386" w14:paraId="198DA1B5" w14:textId="77777777" w:rsidTr="00371925">
        <w:trPr>
          <w:tblHeader/>
        </w:trPr>
        <w:tc>
          <w:tcPr>
            <w:tcW w:w="3240" w:type="dxa"/>
          </w:tcPr>
          <w:p w14:paraId="3094645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47D9FEB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110DE3F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CF0202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030E375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36D9670" w14:textId="77777777" w:rsidR="004E07A3" w:rsidRPr="00404386" w:rsidRDefault="004E07A3" w:rsidP="0037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8" w:hanging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31295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F0CF475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1F0B094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56F4A9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404386" w14:paraId="003032A1" w14:textId="77777777" w:rsidTr="00C84A69">
        <w:trPr>
          <w:tblHeader/>
        </w:trPr>
        <w:tc>
          <w:tcPr>
            <w:tcW w:w="3240" w:type="dxa"/>
          </w:tcPr>
          <w:p w14:paraId="69815339" w14:textId="77777777" w:rsidR="004E07A3" w:rsidRPr="00404386" w:rsidRDefault="004E07A3" w:rsidP="00AC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2162B3E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29DA5D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54EF6CD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07A3" w:rsidRPr="00404386" w14:paraId="19ABBAD1" w14:textId="77777777" w:rsidTr="00371925">
        <w:tc>
          <w:tcPr>
            <w:tcW w:w="3240" w:type="dxa"/>
          </w:tcPr>
          <w:p w14:paraId="541303E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77" w:type="dxa"/>
          </w:tcPr>
          <w:p w14:paraId="7888D42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4410A8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3E3ED09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0AD5E78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4B1F433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962586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E6C6A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5C5EEC7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40A1C91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E07A3" w:rsidRPr="00404386" w14:paraId="409AA143" w14:textId="77777777" w:rsidTr="00371925">
        <w:tc>
          <w:tcPr>
            <w:tcW w:w="3240" w:type="dxa"/>
          </w:tcPr>
          <w:p w14:paraId="6C2AA064" w14:textId="77777777" w:rsidR="004E07A3" w:rsidRPr="00404386" w:rsidRDefault="004E07A3" w:rsidP="004C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3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กู้ยืมระยะยาวจากสถาบันการเงิน</w:t>
            </w:r>
          </w:p>
          <w:p w14:paraId="3A580C92" w14:textId="77777777" w:rsidR="004E07A3" w:rsidRPr="00404386" w:rsidRDefault="004E07A3" w:rsidP="00AC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"/>
                <w:tab w:val="left" w:pos="3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7" w:type="dxa"/>
          </w:tcPr>
          <w:p w14:paraId="5EE71AC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2FB00A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525622D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4D83C08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527E429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CCF67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62171C4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2BA39CD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3EC5AD6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96BA4" w:rsidRPr="00404386" w14:paraId="2111B5A9" w14:textId="77777777" w:rsidTr="00383D75">
        <w:tc>
          <w:tcPr>
            <w:tcW w:w="3240" w:type="dxa"/>
          </w:tcPr>
          <w:p w14:paraId="07295472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77" w:type="dxa"/>
          </w:tcPr>
          <w:p w14:paraId="5799495E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2EA07E94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E24CF07" w14:textId="05C673A2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2,369,778</w:t>
            </w:r>
          </w:p>
        </w:tc>
        <w:tc>
          <w:tcPr>
            <w:tcW w:w="257" w:type="dxa"/>
          </w:tcPr>
          <w:p w14:paraId="45272286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0964468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20,330,692</w:t>
            </w:r>
          </w:p>
        </w:tc>
        <w:tc>
          <w:tcPr>
            <w:tcW w:w="270" w:type="dxa"/>
          </w:tcPr>
          <w:p w14:paraId="66F14B7A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51E98340" w14:textId="55F85DE6" w:rsidR="00C96BA4" w:rsidRPr="00404386" w:rsidRDefault="00C96BA4" w:rsidP="0012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96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7" w:type="dxa"/>
          </w:tcPr>
          <w:p w14:paraId="065D18BA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C8A4F51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96BA4" w:rsidRPr="00404386" w14:paraId="41B2F806" w14:textId="77777777" w:rsidTr="00371925">
        <w:tc>
          <w:tcPr>
            <w:tcW w:w="3240" w:type="dxa"/>
          </w:tcPr>
          <w:p w14:paraId="3F72E91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777" w:type="dxa"/>
          </w:tcPr>
          <w:p w14:paraId="3663EE65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2BD5B87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56D24C8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6728E538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26EE8A02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14173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04A8A0A3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5427481C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062B2C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C96BA4" w:rsidRPr="00404386" w14:paraId="38A676AC" w14:textId="77777777" w:rsidTr="00383D75">
        <w:tc>
          <w:tcPr>
            <w:tcW w:w="3240" w:type="dxa"/>
          </w:tcPr>
          <w:p w14:paraId="09E1CB23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77" w:type="dxa"/>
          </w:tcPr>
          <w:p w14:paraId="363AB6BC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5812CE8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A47541" w14:textId="4B2DDE4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1,342,000</w:t>
            </w:r>
          </w:p>
        </w:tc>
        <w:tc>
          <w:tcPr>
            <w:tcW w:w="257" w:type="dxa"/>
          </w:tcPr>
          <w:p w14:paraId="0B332891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4A7F002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9AF5271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FAB176" w14:textId="4315EE2E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1,342,000</w:t>
            </w:r>
          </w:p>
        </w:tc>
        <w:tc>
          <w:tcPr>
            <w:tcW w:w="257" w:type="dxa"/>
          </w:tcPr>
          <w:p w14:paraId="0D76D1D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25BD927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96BA4" w:rsidRPr="00404386" w14:paraId="2AFA77E7" w14:textId="77777777" w:rsidTr="004B412E">
        <w:tc>
          <w:tcPr>
            <w:tcW w:w="3240" w:type="dxa"/>
          </w:tcPr>
          <w:p w14:paraId="0C360785" w14:textId="77777777" w:rsidR="00AC46FF" w:rsidRDefault="00C96BA4" w:rsidP="00AC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จากกิจการ</w:t>
            </w:r>
          </w:p>
          <w:p w14:paraId="65C80589" w14:textId="46036E80" w:rsidR="00C96BA4" w:rsidRPr="00404386" w:rsidRDefault="00AC46FF" w:rsidP="00AC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96BA4" w:rsidRPr="0040438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77" w:type="dxa"/>
          </w:tcPr>
          <w:p w14:paraId="45894D22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3F60EE9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4ACE2A8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80006C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049D34B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DFAE462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D185007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8C300DF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1C054D2C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26E4284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C96BA4" w:rsidRPr="00404386" w14:paraId="63297EA4" w14:textId="77777777" w:rsidTr="004B412E">
        <w:tc>
          <w:tcPr>
            <w:tcW w:w="3240" w:type="dxa"/>
          </w:tcPr>
          <w:p w14:paraId="65D6AA5D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77" w:type="dxa"/>
          </w:tcPr>
          <w:p w14:paraId="77529CA1" w14:textId="3D8C11E2" w:rsidR="00C96BA4" w:rsidRPr="00404386" w:rsidRDefault="00FC7992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14:paraId="374FCD71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B8932C2" w14:textId="7427DAE7" w:rsidR="00C96BA4" w:rsidRPr="00404386" w:rsidRDefault="00C96BA4" w:rsidP="0012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7" w:type="dxa"/>
          </w:tcPr>
          <w:p w14:paraId="296CF3A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3CB0EFA" w14:textId="77777777" w:rsidR="00C96BA4" w:rsidRPr="00404386" w:rsidRDefault="00C96BA4" w:rsidP="0012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19,778</w:t>
            </w:r>
          </w:p>
        </w:tc>
        <w:tc>
          <w:tcPr>
            <w:tcW w:w="270" w:type="dxa"/>
          </w:tcPr>
          <w:p w14:paraId="300A5C19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87BE54E" w14:textId="1ABA6E5C" w:rsidR="00C96BA4" w:rsidRPr="00404386" w:rsidRDefault="00124A33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1,518,625</w:t>
            </w:r>
          </w:p>
        </w:tc>
        <w:tc>
          <w:tcPr>
            <w:tcW w:w="257" w:type="dxa"/>
          </w:tcPr>
          <w:p w14:paraId="641899FB" w14:textId="77777777" w:rsidR="00C96BA4" w:rsidRPr="00404386" w:rsidRDefault="00C96BA4" w:rsidP="00C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ED8185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96BA4" w:rsidRPr="00404386" w14:paraId="7FF701E3" w14:textId="77777777" w:rsidTr="004B412E">
        <w:tc>
          <w:tcPr>
            <w:tcW w:w="3240" w:type="dxa"/>
          </w:tcPr>
          <w:p w14:paraId="49EC41A7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77" w:type="dxa"/>
          </w:tcPr>
          <w:p w14:paraId="079F88FA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E56821D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A5B38" w14:textId="4ED7EBFF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3,711,778</w:t>
            </w:r>
          </w:p>
        </w:tc>
        <w:tc>
          <w:tcPr>
            <w:tcW w:w="257" w:type="dxa"/>
          </w:tcPr>
          <w:p w14:paraId="191A2E2A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9CB4A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20,350,470</w:t>
            </w:r>
          </w:p>
        </w:tc>
        <w:tc>
          <w:tcPr>
            <w:tcW w:w="270" w:type="dxa"/>
          </w:tcPr>
          <w:p w14:paraId="21A89B0B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5C50C192" w14:textId="3448B813" w:rsidR="00C96BA4" w:rsidRPr="00404386" w:rsidRDefault="00124A33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2,860,625</w:t>
            </w:r>
          </w:p>
        </w:tc>
        <w:tc>
          <w:tcPr>
            <w:tcW w:w="257" w:type="dxa"/>
          </w:tcPr>
          <w:p w14:paraId="211EF04F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5BA40" w14:textId="77777777" w:rsidR="00C96BA4" w:rsidRPr="00404386" w:rsidRDefault="00C96BA4" w:rsidP="00C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77" w:firstLine="51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C84A69" w:rsidRPr="00404386" w14:paraId="2D140E8D" w14:textId="77777777" w:rsidTr="004B412E">
        <w:trPr>
          <w:trHeight w:hRule="exact" w:val="259"/>
        </w:trPr>
        <w:tc>
          <w:tcPr>
            <w:tcW w:w="3240" w:type="dxa"/>
          </w:tcPr>
          <w:p w14:paraId="42105D19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14:paraId="08D056D6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57" w:type="dxa"/>
          </w:tcPr>
          <w:p w14:paraId="3B9FFF8C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041B735B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7" w:type="dxa"/>
          </w:tcPr>
          <w:p w14:paraId="2C252734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285DB1C3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D793E56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F59416F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7" w:type="dxa"/>
          </w:tcPr>
          <w:p w14:paraId="3E301125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50E9FC4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C84A69" w:rsidRPr="00404386" w14:paraId="316C4441" w14:textId="77777777" w:rsidTr="004B412E">
        <w:tc>
          <w:tcPr>
            <w:tcW w:w="3240" w:type="dxa"/>
          </w:tcPr>
          <w:p w14:paraId="757F03B9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7" w:type="dxa"/>
          </w:tcPr>
          <w:p w14:paraId="24BEBB82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42C21E6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C1D4CD1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3B18ED14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64BFB8C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BFDF72F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0900B14D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7A9E87BF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ECAB41B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4A69" w:rsidRPr="00404386" w14:paraId="2C6FFA65" w14:textId="77777777" w:rsidTr="004B412E">
        <w:tc>
          <w:tcPr>
            <w:tcW w:w="3240" w:type="dxa"/>
          </w:tcPr>
          <w:p w14:paraId="2183404A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777" w:type="dxa"/>
          </w:tcPr>
          <w:p w14:paraId="43462615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752FCD3D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5E1A6A7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7CC33A7E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8A7EE34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6A399A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F309453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45B703A7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913ECCC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556BC" w:rsidRPr="00404386" w14:paraId="46EB1150" w14:textId="77777777" w:rsidTr="004B412E">
        <w:tc>
          <w:tcPr>
            <w:tcW w:w="3240" w:type="dxa"/>
          </w:tcPr>
          <w:p w14:paraId="5EE5B594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77" w:type="dxa"/>
          </w:tcPr>
          <w:p w14:paraId="2D73D425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F9E6010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09D830BD" w14:textId="47762100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41,106,89</w:t>
            </w:r>
            <w:r w:rsidR="00124A33"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57" w:type="dxa"/>
          </w:tcPr>
          <w:p w14:paraId="45D27DDA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7330111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14,494,046</w:t>
            </w:r>
          </w:p>
        </w:tc>
        <w:tc>
          <w:tcPr>
            <w:tcW w:w="270" w:type="dxa"/>
          </w:tcPr>
          <w:p w14:paraId="3ABCC018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7622272A" w14:textId="67C1A968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28,000,000</w:t>
            </w:r>
          </w:p>
        </w:tc>
        <w:tc>
          <w:tcPr>
            <w:tcW w:w="257" w:type="dxa"/>
          </w:tcPr>
          <w:p w14:paraId="17457D48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FE3F2EB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556BC" w:rsidRPr="00404386" w14:paraId="0FCE0C89" w14:textId="77777777" w:rsidTr="00383D75">
        <w:tc>
          <w:tcPr>
            <w:tcW w:w="3240" w:type="dxa"/>
          </w:tcPr>
          <w:p w14:paraId="43041223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77" w:type="dxa"/>
          </w:tcPr>
          <w:p w14:paraId="0E38AE05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2F78BF79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6564DA3" w14:textId="1732022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16,900,000</w:t>
            </w:r>
          </w:p>
        </w:tc>
        <w:tc>
          <w:tcPr>
            <w:tcW w:w="257" w:type="dxa"/>
          </w:tcPr>
          <w:p w14:paraId="77ED4765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4D8DE15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28,300,000</w:t>
            </w:r>
          </w:p>
        </w:tc>
        <w:tc>
          <w:tcPr>
            <w:tcW w:w="270" w:type="dxa"/>
          </w:tcPr>
          <w:p w14:paraId="6ECCB726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3E9B1FBF" w14:textId="383B019A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16,900,000</w:t>
            </w:r>
          </w:p>
        </w:tc>
        <w:tc>
          <w:tcPr>
            <w:tcW w:w="257" w:type="dxa"/>
          </w:tcPr>
          <w:p w14:paraId="601DAE70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DB9E689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left" w:pos="795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28,300,000</w:t>
            </w:r>
          </w:p>
        </w:tc>
      </w:tr>
      <w:tr w:rsidR="00C84A69" w:rsidRPr="00404386" w14:paraId="285C3905" w14:textId="77777777" w:rsidTr="004B412E">
        <w:tc>
          <w:tcPr>
            <w:tcW w:w="3240" w:type="dxa"/>
          </w:tcPr>
          <w:p w14:paraId="3BBFE7F1" w14:textId="77777777" w:rsidR="00AC46FF" w:rsidRDefault="00C84A69" w:rsidP="00AC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</w:t>
            </w:r>
          </w:p>
          <w:p w14:paraId="5FFE6406" w14:textId="2AA46293" w:rsidR="00C84A69" w:rsidRPr="00404386" w:rsidRDefault="00AC46FF" w:rsidP="00AC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84A69" w:rsidRPr="0040438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77" w:type="dxa"/>
          </w:tcPr>
          <w:p w14:paraId="3D5021CE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462DBDB1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3D311AE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35A2D02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257D75AD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918406B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26C2928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5A73A6AA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21CDBE5F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D0D0A97" w14:textId="77777777" w:rsidR="00C84A69" w:rsidRPr="00404386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556BC" w:rsidRPr="00404386" w14:paraId="087D20F2" w14:textId="77777777" w:rsidTr="00383D75">
        <w:tc>
          <w:tcPr>
            <w:tcW w:w="3240" w:type="dxa"/>
          </w:tcPr>
          <w:p w14:paraId="75043986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77" w:type="dxa"/>
          </w:tcPr>
          <w:p w14:paraId="3E1FB92C" w14:textId="56E7CB8E" w:rsidR="00C556BC" w:rsidRPr="00404386" w:rsidRDefault="00FC7992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14:paraId="620FB19C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F1DABB4" w14:textId="77777777" w:rsidR="00C556BC" w:rsidRPr="00404386" w:rsidRDefault="00C556BC" w:rsidP="0012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7" w:type="dxa"/>
          </w:tcPr>
          <w:p w14:paraId="0050DFCD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9A672EC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1938B19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544C0B42" w14:textId="58A0059A" w:rsidR="00C556BC" w:rsidRPr="00404386" w:rsidRDefault="00C556BC" w:rsidP="0012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7" w:type="dxa"/>
          </w:tcPr>
          <w:p w14:paraId="0458C044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BD4A9A6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16,570</w:t>
            </w:r>
          </w:p>
        </w:tc>
      </w:tr>
      <w:tr w:rsidR="00C556BC" w:rsidRPr="00404386" w14:paraId="15893CBF" w14:textId="77777777" w:rsidTr="00383D75">
        <w:tc>
          <w:tcPr>
            <w:tcW w:w="3240" w:type="dxa"/>
          </w:tcPr>
          <w:p w14:paraId="43659D02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77" w:type="dxa"/>
          </w:tcPr>
          <w:p w14:paraId="2C453F4D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779A4430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6CFC2" w14:textId="09BFEAC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58,006,89</w:t>
            </w:r>
            <w:r w:rsidR="00124A33"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57" w:type="dxa"/>
          </w:tcPr>
          <w:p w14:paraId="75CD3C16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70683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42,794,046</w:t>
            </w:r>
          </w:p>
        </w:tc>
        <w:tc>
          <w:tcPr>
            <w:tcW w:w="270" w:type="dxa"/>
          </w:tcPr>
          <w:p w14:paraId="2011A66F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AB7CE" w14:textId="5D9910A4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44,900,000</w:t>
            </w:r>
          </w:p>
        </w:tc>
        <w:tc>
          <w:tcPr>
            <w:tcW w:w="257" w:type="dxa"/>
          </w:tcPr>
          <w:p w14:paraId="61DA3E9D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0F2A4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28,316,570</w:t>
            </w:r>
          </w:p>
        </w:tc>
      </w:tr>
      <w:tr w:rsidR="00C556BC" w:rsidRPr="00404386" w14:paraId="7DB59191" w14:textId="77777777" w:rsidTr="004B412E">
        <w:trPr>
          <w:trHeight w:hRule="exact" w:val="259"/>
        </w:trPr>
        <w:tc>
          <w:tcPr>
            <w:tcW w:w="3240" w:type="dxa"/>
          </w:tcPr>
          <w:p w14:paraId="4CEC2395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77" w:type="dxa"/>
          </w:tcPr>
          <w:p w14:paraId="1A1DEDD0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7" w:type="dxa"/>
          </w:tcPr>
          <w:p w14:paraId="09390082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6AD53AB0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11396C60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2FF4ADB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6E7A54C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2FBD4A79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0BDED329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E577F24" w14:textId="77777777" w:rsidR="00C556BC" w:rsidRPr="00404386" w:rsidRDefault="00C556BC" w:rsidP="00C55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556BC" w:rsidRPr="00404386" w14:paraId="72085078" w14:textId="77777777" w:rsidTr="004B412E">
        <w:tc>
          <w:tcPr>
            <w:tcW w:w="3240" w:type="dxa"/>
          </w:tcPr>
          <w:p w14:paraId="399E73DE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</w:p>
        </w:tc>
        <w:tc>
          <w:tcPr>
            <w:tcW w:w="777" w:type="dxa"/>
          </w:tcPr>
          <w:p w14:paraId="0ECFDFCC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57C947E9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FD89554" w14:textId="3533349A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61,718,67</w:t>
            </w:r>
            <w:r w:rsidR="00124A33"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57" w:type="dxa"/>
          </w:tcPr>
          <w:p w14:paraId="12E58FA2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0BC404B5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63,144,516</w:t>
            </w:r>
          </w:p>
        </w:tc>
        <w:tc>
          <w:tcPr>
            <w:tcW w:w="270" w:type="dxa"/>
          </w:tcPr>
          <w:p w14:paraId="79F558D6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bottom"/>
          </w:tcPr>
          <w:p w14:paraId="545DF5B7" w14:textId="3E760C83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124A33"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7</w:t>
            </w: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124A33"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760</w:t>
            </w: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124A33"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62</w:t>
            </w:r>
            <w:r w:rsidR="00225E76"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57" w:type="dxa"/>
          </w:tcPr>
          <w:p w14:paraId="33A83D94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584F3746" w14:textId="77777777" w:rsidR="00C556BC" w:rsidRPr="00404386" w:rsidRDefault="00C556BC" w:rsidP="00C5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28,316,570</w:t>
            </w:r>
          </w:p>
        </w:tc>
      </w:tr>
    </w:tbl>
    <w:p w14:paraId="4403F5D8" w14:textId="4BB4A5A1" w:rsidR="00C84A69" w:rsidRPr="00404386" w:rsidRDefault="00C84A69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AA3587C" w14:textId="77777777" w:rsidR="000E5664" w:rsidRDefault="000E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6FB28D2" w14:textId="02ED74B8" w:rsidR="004E07A3" w:rsidRPr="00404386" w:rsidRDefault="004E07A3" w:rsidP="008E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404386">
        <w:rPr>
          <w:rFonts w:ascii="Angsana New" w:hAnsi="Angsana New"/>
          <w:spacing w:val="-6"/>
          <w:sz w:val="30"/>
          <w:szCs w:val="30"/>
          <w:cs/>
        </w:rPr>
        <w:lastRenderedPageBreak/>
        <w:t>หนี้สินที่มีภาระดอกเบี้ยแสดงตามระยะเวลาครบกำหนดการจ่ายชำระ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 </w:t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pacing w:val="-6"/>
          <w:sz w:val="30"/>
          <w:szCs w:val="30"/>
        </w:rPr>
        <w:t xml:space="preserve"> 2562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404386">
        <w:rPr>
          <w:rFonts w:ascii="Angsana New" w:hAnsi="Angsana New"/>
          <w:spacing w:val="-6"/>
          <w:sz w:val="30"/>
          <w:szCs w:val="30"/>
        </w:rPr>
        <w:t>31</w:t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C6917" w:rsidRPr="00404386">
        <w:rPr>
          <w:rFonts w:ascii="Angsana New" w:hAnsi="Angsana New"/>
          <w:spacing w:val="-6"/>
          <w:sz w:val="30"/>
          <w:szCs w:val="30"/>
        </w:rPr>
        <w:br/>
      </w:r>
      <w:r w:rsidRPr="00404386">
        <w:rPr>
          <w:rFonts w:ascii="Angsana New" w:hAnsi="Angsana New"/>
          <w:spacing w:val="-6"/>
          <w:sz w:val="30"/>
          <w:szCs w:val="30"/>
        </w:rPr>
        <w:t>256</w:t>
      </w:r>
      <w:r w:rsidR="008E641D" w:rsidRPr="00404386">
        <w:rPr>
          <w:rFonts w:ascii="Angsana New" w:hAnsi="Angsana New"/>
          <w:spacing w:val="-6"/>
          <w:sz w:val="30"/>
          <w:szCs w:val="30"/>
        </w:rPr>
        <w:t xml:space="preserve">1 </w:t>
      </w:r>
      <w:r w:rsidRPr="00404386">
        <w:rPr>
          <w:rFonts w:ascii="Angsana New" w:hAnsi="Angsana New"/>
          <w:spacing w:val="-6"/>
          <w:sz w:val="30"/>
          <w:szCs w:val="30"/>
          <w:cs/>
        </w:rPr>
        <w:t>ได้ดังนี้</w:t>
      </w:r>
    </w:p>
    <w:p w14:paraId="4C59F9D3" w14:textId="77777777" w:rsidR="004E07A3" w:rsidRPr="00655CD9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48"/>
        <w:gridCol w:w="262"/>
        <w:gridCol w:w="1110"/>
      </w:tblGrid>
      <w:tr w:rsidR="004E07A3" w:rsidRPr="00404386" w14:paraId="4D21AEFB" w14:textId="77777777" w:rsidTr="008E641D">
        <w:tc>
          <w:tcPr>
            <w:tcW w:w="3690" w:type="dxa"/>
            <w:shd w:val="clear" w:color="auto" w:fill="auto"/>
          </w:tcPr>
          <w:p w14:paraId="32D1DEF5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863258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A3CC0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D687B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404386" w14:paraId="0D4B09C7" w14:textId="77777777" w:rsidTr="008E641D">
        <w:tc>
          <w:tcPr>
            <w:tcW w:w="3690" w:type="dxa"/>
          </w:tcPr>
          <w:p w14:paraId="2042A6E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08DB75" w14:textId="43989774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D7E98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4279C1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E9BFE5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1791D3C" w14:textId="57C8CF5E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E63412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00C7D535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404386" w14:paraId="138058E7" w14:textId="77777777" w:rsidTr="008E641D">
        <w:tc>
          <w:tcPr>
            <w:tcW w:w="3690" w:type="dxa"/>
          </w:tcPr>
          <w:p w14:paraId="12C2E1A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567D4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11975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BE82578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3F25B4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3A3FE0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555CAA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74B6C2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404386" w14:paraId="30624196" w14:textId="77777777" w:rsidTr="008E641D">
        <w:tc>
          <w:tcPr>
            <w:tcW w:w="3690" w:type="dxa"/>
          </w:tcPr>
          <w:p w14:paraId="3DDF55C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E9C40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11FE2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4F440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F1AD0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088331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41C1C9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581D20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404386" w14:paraId="2FA5474D" w14:textId="77777777" w:rsidTr="008E641D">
        <w:tc>
          <w:tcPr>
            <w:tcW w:w="3690" w:type="dxa"/>
          </w:tcPr>
          <w:p w14:paraId="447AED6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F3A24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34E" w:rsidRPr="00404386" w14:paraId="6E4AE970" w14:textId="77777777" w:rsidTr="008E641D">
        <w:tc>
          <w:tcPr>
            <w:tcW w:w="3690" w:type="dxa"/>
          </w:tcPr>
          <w:p w14:paraId="72AD0FB7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440C8E7" w14:textId="6BC5C4F3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3,711,778</w:t>
            </w:r>
          </w:p>
        </w:tc>
        <w:tc>
          <w:tcPr>
            <w:tcW w:w="270" w:type="dxa"/>
          </w:tcPr>
          <w:p w14:paraId="746835A2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DE8175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20,350,470</w:t>
            </w:r>
          </w:p>
        </w:tc>
        <w:tc>
          <w:tcPr>
            <w:tcW w:w="270" w:type="dxa"/>
          </w:tcPr>
          <w:p w14:paraId="5F195E36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B402F5B" w14:textId="6F5EA1C5" w:rsidR="0056634E" w:rsidRPr="00404386" w:rsidRDefault="00D76894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2,860,625</w:t>
            </w:r>
          </w:p>
        </w:tc>
        <w:tc>
          <w:tcPr>
            <w:tcW w:w="262" w:type="dxa"/>
          </w:tcPr>
          <w:p w14:paraId="1865ABEC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0F814BF0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56634E" w:rsidRPr="00404386" w14:paraId="06B9A442" w14:textId="77777777" w:rsidTr="008E641D">
        <w:tc>
          <w:tcPr>
            <w:tcW w:w="3690" w:type="dxa"/>
          </w:tcPr>
          <w:p w14:paraId="4AEA50D1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1A2B47C2" w14:textId="4752BF2B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58,006,89</w:t>
            </w:r>
            <w:r w:rsidR="00D76894"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096C8B30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45C46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42,794,046</w:t>
            </w:r>
          </w:p>
        </w:tc>
        <w:tc>
          <w:tcPr>
            <w:tcW w:w="270" w:type="dxa"/>
          </w:tcPr>
          <w:p w14:paraId="21F4A6E0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1B290C1" w14:textId="155190B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lang w:val="en-GB"/>
              </w:rPr>
              <w:t>44,900,000</w:t>
            </w:r>
          </w:p>
        </w:tc>
        <w:tc>
          <w:tcPr>
            <w:tcW w:w="262" w:type="dxa"/>
          </w:tcPr>
          <w:p w14:paraId="7A680A7C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467371A" w14:textId="77777777" w:rsidR="0056634E" w:rsidRPr="00404386" w:rsidRDefault="0056634E" w:rsidP="005663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28,316,570</w:t>
            </w:r>
          </w:p>
        </w:tc>
      </w:tr>
      <w:tr w:rsidR="0056634E" w:rsidRPr="00404386" w14:paraId="545C392B" w14:textId="77777777" w:rsidTr="008E641D">
        <w:tc>
          <w:tcPr>
            <w:tcW w:w="3690" w:type="dxa"/>
          </w:tcPr>
          <w:p w14:paraId="1ADF3A37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C91957" w14:textId="6903B698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61,718,67</w:t>
            </w:r>
            <w:r w:rsidR="00D76894"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3DDDCB6A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D16CD1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63,144,516</w:t>
            </w:r>
          </w:p>
        </w:tc>
        <w:tc>
          <w:tcPr>
            <w:tcW w:w="270" w:type="dxa"/>
          </w:tcPr>
          <w:p w14:paraId="7D483B8E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721A82D" w14:textId="28181E59" w:rsidR="0056634E" w:rsidRPr="00404386" w:rsidRDefault="00D76894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47,760,625</w:t>
            </w:r>
          </w:p>
        </w:tc>
        <w:tc>
          <w:tcPr>
            <w:tcW w:w="262" w:type="dxa"/>
          </w:tcPr>
          <w:p w14:paraId="413DB9D0" w14:textId="77777777" w:rsidR="0056634E" w:rsidRPr="00404386" w:rsidRDefault="0056634E" w:rsidP="0056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80E36E0" w14:textId="77777777" w:rsidR="0056634E" w:rsidRPr="00404386" w:rsidRDefault="0056634E" w:rsidP="005663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28,316,570</w:t>
            </w:r>
          </w:p>
        </w:tc>
      </w:tr>
    </w:tbl>
    <w:p w14:paraId="099C284A" w14:textId="77777777" w:rsidR="00032962" w:rsidRPr="008E0E50" w:rsidRDefault="00032962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710A01F5" w14:textId="531FE4DF" w:rsidR="004E07A3" w:rsidRPr="00404386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4386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</w:t>
      </w:r>
      <w:r w:rsidRPr="00404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สั้น</w:t>
      </w:r>
      <w:r w:rsidRPr="00404386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27F9FDF4" w14:textId="77777777" w:rsidR="004E07A3" w:rsidRPr="008E0E50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904D7C" w14:textId="258185AD" w:rsidR="004E07A3" w:rsidRPr="00C502F4" w:rsidRDefault="00BC0CCE" w:rsidP="007F0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ในเดือนพฤษภาคม 2562 </w:t>
      </w:r>
      <w:r w:rsidRPr="00634280">
        <w:rPr>
          <w:rFonts w:ascii="Angsana New" w:hAnsi="Angsana New"/>
          <w:sz w:val="30"/>
          <w:szCs w:val="30"/>
          <w:cs/>
        </w:rPr>
        <w:t>บริษัทได้ทำสัญญากู้ยืมเงินระยะสั้นกับสถาบันการเงินในประเทศแห่งหนึ่งในรูปของ</w:t>
      </w:r>
      <w:r w:rsidR="00604D30" w:rsidRPr="00634280">
        <w:rPr>
          <w:rFonts w:ascii="Angsana New" w:hAnsi="Angsana New"/>
          <w:sz w:val="30"/>
          <w:szCs w:val="30"/>
        </w:rPr>
        <w:t xml:space="preserve">       </w:t>
      </w:r>
      <w:r w:rsidRPr="00634280">
        <w:rPr>
          <w:rFonts w:ascii="Angsana New" w:hAnsi="Angsana New"/>
          <w:sz w:val="30"/>
          <w:szCs w:val="30"/>
          <w:cs/>
        </w:rPr>
        <w:t>ตั๋วสัญญาใช้เงิน</w:t>
      </w:r>
      <w:r w:rsidRPr="00C502F4">
        <w:rPr>
          <w:rFonts w:ascii="Angsana New" w:hAnsi="Angsana New"/>
          <w:sz w:val="30"/>
          <w:szCs w:val="30"/>
          <w:cs/>
        </w:rPr>
        <w:t>ซึ่งไม่มีหลักประกัน วงเงินสินเชื่อรวม 2</w:t>
      </w:r>
      <w:r w:rsidRPr="00C502F4">
        <w:rPr>
          <w:rFonts w:ascii="Angsana New" w:hAnsi="Angsana New"/>
          <w:sz w:val="30"/>
          <w:szCs w:val="30"/>
        </w:rPr>
        <w:t>,</w:t>
      </w:r>
      <w:r w:rsidRPr="00C502F4">
        <w:rPr>
          <w:rFonts w:ascii="Angsana New" w:hAnsi="Angsana New"/>
          <w:sz w:val="30"/>
          <w:szCs w:val="30"/>
          <w:cs/>
        </w:rPr>
        <w:t>000 ล้านบาท เงินกู้ยืมจำนวน 2</w:t>
      </w:r>
      <w:r w:rsidRPr="00C502F4">
        <w:rPr>
          <w:rFonts w:ascii="Angsana New" w:hAnsi="Angsana New"/>
          <w:sz w:val="30"/>
          <w:szCs w:val="30"/>
        </w:rPr>
        <w:t>,</w:t>
      </w:r>
      <w:r w:rsidRPr="00C502F4">
        <w:rPr>
          <w:rFonts w:ascii="Angsana New" w:hAnsi="Angsana New"/>
          <w:sz w:val="30"/>
          <w:szCs w:val="30"/>
          <w:cs/>
        </w:rPr>
        <w:t xml:space="preserve">000 ล้านบาท ถูกเบิกใช้เพื่อเป็นเงินทุนหมุนเวียนในการดำเนินงาน ตั๋วสัญญาใช้เงินดังกล่าวมีอัตราดอกเบี้ยลอยตัวที่ </w:t>
      </w:r>
      <w:r w:rsidRPr="00C502F4">
        <w:rPr>
          <w:rFonts w:ascii="Angsana New" w:hAnsi="Angsana New"/>
          <w:sz w:val="30"/>
          <w:szCs w:val="30"/>
        </w:rPr>
        <w:t xml:space="preserve">MMR </w:t>
      </w:r>
      <w:r w:rsidRPr="00C502F4">
        <w:rPr>
          <w:rFonts w:ascii="Angsana New" w:hAnsi="Angsana New"/>
          <w:sz w:val="30"/>
          <w:szCs w:val="30"/>
          <w:cs/>
        </w:rPr>
        <w:t>ต่อปีและ</w:t>
      </w:r>
      <w:r w:rsidR="00604D30" w:rsidRPr="00C502F4">
        <w:rPr>
          <w:rFonts w:ascii="Angsana New" w:hAnsi="Angsana New"/>
          <w:sz w:val="30"/>
          <w:szCs w:val="30"/>
        </w:rPr>
        <w:t xml:space="preserve">             </w:t>
      </w:r>
      <w:r w:rsidRPr="00C502F4">
        <w:rPr>
          <w:rFonts w:ascii="Angsana New" w:hAnsi="Angsana New"/>
          <w:sz w:val="30"/>
          <w:szCs w:val="30"/>
          <w:cs/>
        </w:rPr>
        <w:t>มีระยะเวลากำหนดชำระเงินต้นภายใน 180 วัน</w:t>
      </w:r>
      <w:r w:rsidR="009A365F" w:rsidRPr="00C502F4">
        <w:rPr>
          <w:rFonts w:ascii="Angsana New" w:hAnsi="Angsana New"/>
          <w:sz w:val="30"/>
          <w:szCs w:val="30"/>
        </w:rPr>
        <w:t xml:space="preserve"> </w:t>
      </w:r>
      <w:r w:rsidR="00161D3E" w:rsidRPr="00C502F4">
        <w:rPr>
          <w:rFonts w:ascii="Angsana New" w:hAnsi="Angsana New" w:hint="cs"/>
          <w:sz w:val="30"/>
          <w:szCs w:val="30"/>
          <w:cs/>
        </w:rPr>
        <w:t xml:space="preserve">ณ วันที่ 30 กันยายน </w:t>
      </w:r>
      <w:r w:rsidR="00161D3E" w:rsidRPr="00C502F4">
        <w:rPr>
          <w:rFonts w:ascii="Angsana New" w:hAnsi="Angsana New"/>
          <w:sz w:val="30"/>
          <w:szCs w:val="30"/>
        </w:rPr>
        <w:t>2562</w:t>
      </w:r>
      <w:r w:rsidR="00B821E8" w:rsidRPr="00C502F4">
        <w:rPr>
          <w:rFonts w:ascii="Angsana New" w:hAnsi="Angsana New"/>
          <w:sz w:val="30"/>
          <w:szCs w:val="30"/>
        </w:rPr>
        <w:t xml:space="preserve"> </w:t>
      </w:r>
      <w:r w:rsidR="00161755" w:rsidRPr="00C502F4">
        <w:rPr>
          <w:rFonts w:ascii="Angsana New" w:hAnsi="Angsana New" w:hint="cs"/>
          <w:sz w:val="30"/>
          <w:szCs w:val="30"/>
          <w:cs/>
        </w:rPr>
        <w:t>กลุ่ม</w:t>
      </w:r>
      <w:r w:rsidR="00B821E8" w:rsidRPr="00C502F4">
        <w:rPr>
          <w:rFonts w:ascii="Angsana New" w:hAnsi="Angsana New" w:hint="cs"/>
          <w:sz w:val="30"/>
          <w:szCs w:val="30"/>
          <w:cs/>
        </w:rPr>
        <w:t>บริษัทมีเงินกู้ยืมระยะสั้นจากสถาบันการเงินจำนวน 1</w:t>
      </w:r>
      <w:r w:rsidR="00B821E8" w:rsidRPr="00C502F4">
        <w:rPr>
          <w:rFonts w:ascii="Angsana New" w:hAnsi="Angsana New"/>
          <w:sz w:val="30"/>
          <w:szCs w:val="30"/>
        </w:rPr>
        <w:t>,</w:t>
      </w:r>
      <w:r w:rsidR="00B821E8" w:rsidRPr="00C502F4">
        <w:rPr>
          <w:rFonts w:ascii="Angsana New" w:hAnsi="Angsana New" w:hint="cs"/>
          <w:sz w:val="30"/>
          <w:szCs w:val="30"/>
          <w:cs/>
        </w:rPr>
        <w:t>342 ล้านบาท</w:t>
      </w:r>
      <w:r w:rsidR="00D77166" w:rsidRPr="00C502F4">
        <w:rPr>
          <w:rFonts w:ascii="Angsana New" w:hAnsi="Angsana New" w:hint="cs"/>
          <w:sz w:val="30"/>
          <w:szCs w:val="30"/>
          <w:cs/>
        </w:rPr>
        <w:t xml:space="preserve"> </w:t>
      </w:r>
      <w:r w:rsidR="007213C2" w:rsidRPr="00C502F4">
        <w:rPr>
          <w:rFonts w:asciiTheme="majorBidi" w:hAnsiTheme="majorBidi"/>
          <w:sz w:val="30"/>
          <w:szCs w:val="30"/>
          <w:cs/>
        </w:rPr>
        <w:t xml:space="preserve">ณ วันที่ 30 กันยายน 2562 </w:t>
      </w:r>
      <w:r w:rsidR="00E10BDA" w:rsidRPr="00C502F4">
        <w:rPr>
          <w:rFonts w:asciiTheme="majorBidi" w:hAnsiTheme="majorBidi" w:hint="cs"/>
          <w:sz w:val="30"/>
          <w:szCs w:val="30"/>
          <w:cs/>
        </w:rPr>
        <w:t>มียอด</w:t>
      </w:r>
      <w:r w:rsidR="00584D7B" w:rsidRPr="00C502F4">
        <w:rPr>
          <w:rFonts w:ascii="Angsana New" w:hAnsi="Angsana New" w:hint="cs"/>
          <w:sz w:val="30"/>
          <w:szCs w:val="30"/>
          <w:cs/>
        </w:rPr>
        <w:t>คงเหลือ</w:t>
      </w:r>
      <w:r w:rsidR="007F0CAC" w:rsidRPr="00C502F4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7F0CAC" w:rsidRPr="00C502F4">
        <w:rPr>
          <w:rFonts w:ascii="Angsana New" w:hAnsi="Angsana New"/>
          <w:sz w:val="30"/>
          <w:szCs w:val="30"/>
        </w:rPr>
        <w:t>1,342</w:t>
      </w:r>
      <w:r w:rsidR="007F0CAC" w:rsidRPr="00C502F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6F971B5" w14:textId="77777777" w:rsidR="00BC0CCE" w:rsidRPr="00C502F4" w:rsidRDefault="00BC0CCE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A8BD032" w14:textId="77777777" w:rsidR="004E07A3" w:rsidRPr="00C502F4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02F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0BEE4C8" w14:textId="77777777" w:rsidR="004E07A3" w:rsidRPr="00C502F4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65BA599" w14:textId="4D0BC955" w:rsidR="00BC0CCE" w:rsidRPr="00C502F4" w:rsidRDefault="00BC0CCE" w:rsidP="000877D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02F4">
        <w:rPr>
          <w:rFonts w:asciiTheme="majorBidi" w:hAnsiTheme="majorBidi" w:cstheme="majorBidi" w:hint="cs"/>
          <w:spacing w:val="-6"/>
          <w:sz w:val="30"/>
          <w:szCs w:val="30"/>
          <w:cs/>
        </w:rPr>
        <w:t>ในเดือนพฤษภาคม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52963" w:rsidRPr="00C502F4">
        <w:rPr>
          <w:rFonts w:ascii="Angsana New" w:hAnsi="Angsana New"/>
          <w:sz w:val="30"/>
          <w:szCs w:val="30"/>
          <w:cs/>
        </w:rPr>
        <w:t>2562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502F4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>ทำสัญญากู้ยืมเงินระยะยาวกับสถาบันการเงินในประเทศ</w:t>
      </w:r>
      <w:r w:rsidRPr="00C502F4">
        <w:rPr>
          <w:rFonts w:asciiTheme="majorBidi" w:hAnsiTheme="majorBidi" w:cstheme="majorBidi" w:hint="cs"/>
          <w:spacing w:val="-6"/>
          <w:sz w:val="30"/>
          <w:szCs w:val="30"/>
          <w:cs/>
        </w:rPr>
        <w:t>แห่งหนึ่ง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วงเงินรวม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02F4">
        <w:rPr>
          <w:rFonts w:asciiTheme="majorBidi" w:hAnsiTheme="majorBidi" w:cstheme="majorBidi"/>
          <w:sz w:val="30"/>
          <w:szCs w:val="30"/>
        </w:rPr>
        <w:t xml:space="preserve">28,000 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C502F4">
        <w:rPr>
          <w:rFonts w:asciiTheme="majorBidi" w:hAnsiTheme="majorBidi" w:cstheme="majorBidi"/>
          <w:sz w:val="30"/>
          <w:szCs w:val="30"/>
          <w:cs/>
        </w:rPr>
        <w:t>เป็นเงินกู้ยืมที่มีหลักประกัน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>โดยอสังหาริมทรัพย์เพื่อการลงทุน ที่ดิน และอาคาร</w:t>
      </w:r>
      <w:r w:rsidR="00010B27" w:rsidRPr="00C502F4">
        <w:rPr>
          <w:rFonts w:asciiTheme="majorBidi" w:hAnsiTheme="majorBidi" w:cstheme="majorBidi"/>
          <w:sz w:val="30"/>
          <w:szCs w:val="30"/>
        </w:rPr>
        <w:t xml:space="preserve"> </w:t>
      </w:r>
      <w:r w:rsidR="00010B27" w:rsidRPr="00C502F4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010B27" w:rsidRPr="00C502F4">
        <w:rPr>
          <w:rFonts w:asciiTheme="majorBidi" w:hAnsiTheme="majorBidi" w:cstheme="majorBidi"/>
          <w:sz w:val="30"/>
          <w:szCs w:val="30"/>
        </w:rPr>
        <w:t>31,093</w:t>
      </w:r>
      <w:r w:rsidR="00671CFE" w:rsidRPr="00C502F4">
        <w:rPr>
          <w:rFonts w:asciiTheme="majorBidi" w:hAnsiTheme="majorBidi" w:cstheme="majorBidi"/>
          <w:sz w:val="30"/>
          <w:szCs w:val="30"/>
        </w:rPr>
        <w:t xml:space="preserve"> </w:t>
      </w:r>
      <w:r w:rsidR="00010B27" w:rsidRPr="00C502F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</w:t>
      </w:r>
      <w:r w:rsidRPr="00C502F4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Pr="00C502F4">
        <w:rPr>
          <w:rFonts w:asciiTheme="majorBidi" w:hAnsiTheme="majorBidi" w:cstheme="majorBidi"/>
          <w:sz w:val="30"/>
          <w:szCs w:val="30"/>
        </w:rPr>
        <w:t>THBFIX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 xml:space="preserve"> บวกด้วยร้อยละ </w:t>
      </w:r>
      <w:r w:rsidRPr="00C502F4">
        <w:rPr>
          <w:rFonts w:asciiTheme="majorBidi" w:hAnsiTheme="majorBidi" w:cstheme="majorBidi"/>
          <w:sz w:val="30"/>
          <w:szCs w:val="30"/>
        </w:rPr>
        <w:t xml:space="preserve">1.5 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>ต่อปีและมีกำหนดชำระคืน</w:t>
      </w:r>
      <w:r w:rsidRPr="00C502F4">
        <w:rPr>
          <w:rFonts w:asciiTheme="majorBidi" w:hAnsiTheme="majorBidi" w:cstheme="majorBidi"/>
          <w:sz w:val="30"/>
          <w:szCs w:val="30"/>
          <w:cs/>
        </w:rPr>
        <w:t>ในป</w:t>
      </w:r>
      <w:r w:rsidRPr="00C502F4">
        <w:rPr>
          <w:rFonts w:asciiTheme="majorBidi" w:hAnsiTheme="majorBidi" w:cstheme="majorBidi" w:hint="cs"/>
          <w:sz w:val="30"/>
          <w:szCs w:val="30"/>
          <w:cs/>
        </w:rPr>
        <w:t xml:space="preserve">ี </w:t>
      </w:r>
      <w:r w:rsidRPr="00C502F4">
        <w:rPr>
          <w:rFonts w:asciiTheme="majorBidi" w:hAnsiTheme="majorBidi" w:cstheme="majorBidi"/>
          <w:sz w:val="30"/>
          <w:szCs w:val="30"/>
        </w:rPr>
        <w:t xml:space="preserve">2565 </w:t>
      </w:r>
      <w:r w:rsidR="00906F81" w:rsidRPr="00C502F4">
        <w:rPr>
          <w:rFonts w:asciiTheme="majorBidi" w:hAnsiTheme="majorBidi"/>
          <w:sz w:val="30"/>
          <w:szCs w:val="30"/>
          <w:cs/>
        </w:rPr>
        <w:t>วงเงินดังกล่าวถูกเบิกใช้ในเดือนเดียวกัน</w:t>
      </w:r>
      <w:r w:rsidR="00906F81" w:rsidRPr="00C502F4">
        <w:rPr>
          <w:rFonts w:asciiTheme="majorBidi" w:hAnsiTheme="majorBidi" w:cstheme="majorBidi"/>
          <w:sz w:val="30"/>
          <w:szCs w:val="30"/>
          <w:cs/>
        </w:rPr>
        <w:t>เพื่อจ่ายชำระคืนเงินกู้ยืม</w:t>
      </w:r>
      <w:r w:rsidR="00906F81" w:rsidRPr="00C502F4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906F81" w:rsidRPr="00C502F4">
        <w:rPr>
          <w:rFonts w:asciiTheme="majorBidi" w:hAnsiTheme="majorBidi"/>
          <w:sz w:val="30"/>
          <w:szCs w:val="30"/>
          <w:cs/>
        </w:rPr>
        <w:t>จาก</w:t>
      </w:r>
      <w:r w:rsidR="00906F81" w:rsidRPr="00C502F4">
        <w:rPr>
          <w:rFonts w:asciiTheme="majorBidi" w:hAnsiTheme="majorBidi" w:hint="cs"/>
          <w:sz w:val="30"/>
          <w:szCs w:val="30"/>
          <w:cs/>
        </w:rPr>
        <w:t>สถาบันการเงิน</w:t>
      </w:r>
      <w:r w:rsidR="00906F81" w:rsidRPr="00C502F4">
        <w:rPr>
          <w:rFonts w:asciiTheme="majorBidi" w:hAnsiTheme="majorBidi"/>
          <w:sz w:val="30"/>
          <w:szCs w:val="30"/>
          <w:cs/>
        </w:rPr>
        <w:t>ต่างประเทศ</w:t>
      </w:r>
      <w:r w:rsidR="00906F81" w:rsidRPr="00C502F4">
        <w:rPr>
          <w:rFonts w:asciiTheme="majorBidi" w:hAnsiTheme="majorBidi" w:hint="cs"/>
          <w:sz w:val="30"/>
          <w:szCs w:val="30"/>
          <w:cs/>
        </w:rPr>
        <w:t xml:space="preserve">แห่งหนึ่ง </w:t>
      </w:r>
      <w:r w:rsidR="007213C2" w:rsidRPr="00C502F4">
        <w:rPr>
          <w:rFonts w:asciiTheme="majorBidi" w:hAnsiTheme="majorBidi"/>
          <w:sz w:val="30"/>
          <w:szCs w:val="30"/>
          <w:cs/>
        </w:rPr>
        <w:t xml:space="preserve">ณ วันที่ 30 กันยายน 2562 </w:t>
      </w:r>
      <w:r w:rsidR="00E10BDA" w:rsidRPr="00C502F4">
        <w:rPr>
          <w:rFonts w:asciiTheme="majorBidi" w:hAnsiTheme="majorBidi" w:hint="cs"/>
          <w:sz w:val="30"/>
          <w:szCs w:val="30"/>
          <w:cs/>
        </w:rPr>
        <w:t>มียอด</w:t>
      </w:r>
      <w:r w:rsidR="00E10BDA" w:rsidRPr="00C502F4">
        <w:rPr>
          <w:rFonts w:ascii="Angsana New" w:hAnsi="Angsana New" w:hint="cs"/>
          <w:sz w:val="30"/>
          <w:szCs w:val="30"/>
          <w:cs/>
        </w:rPr>
        <w:t>คงเหลือ</w:t>
      </w:r>
      <w:r w:rsidR="007F0CAC" w:rsidRPr="00C502F4">
        <w:rPr>
          <w:rFonts w:asciiTheme="majorBidi" w:hAnsiTheme="majorBidi"/>
          <w:sz w:val="30"/>
          <w:szCs w:val="30"/>
          <w:cs/>
        </w:rPr>
        <w:t xml:space="preserve">เป็นจำนวน </w:t>
      </w:r>
      <w:r w:rsidR="007F0CAC" w:rsidRPr="00C502F4">
        <w:rPr>
          <w:rFonts w:asciiTheme="majorBidi" w:hAnsiTheme="majorBidi"/>
          <w:sz w:val="30"/>
          <w:szCs w:val="30"/>
        </w:rPr>
        <w:t>28,000</w:t>
      </w:r>
      <w:r w:rsidR="007F0CAC" w:rsidRPr="00C502F4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44ECA95C" w14:textId="77777777" w:rsidR="00BC0CCE" w:rsidRPr="00C502F4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16"/>
          <w:szCs w:val="16"/>
        </w:rPr>
      </w:pPr>
    </w:p>
    <w:p w14:paraId="462A12E7" w14:textId="77777777" w:rsidR="00BC0CCE" w:rsidRPr="00634280" w:rsidRDefault="00BC0CCE" w:rsidP="000877D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>ในเดือนธันวาคม 2561 กลุ่มบริษัทได้ทำสัญญากู้ยืมเงินระยะยาวกับสถาบันการเงินในต่างประเทศ</w:t>
      </w:r>
      <w:r w:rsidRPr="00C502F4">
        <w:rPr>
          <w:rFonts w:asciiTheme="majorBidi" w:hAnsiTheme="majorBidi" w:cstheme="majorBidi" w:hint="cs"/>
          <w:spacing w:val="-6"/>
          <w:sz w:val="30"/>
          <w:szCs w:val="30"/>
          <w:cs/>
        </w:rPr>
        <w:t>แห่งหนึ่ง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วงเงินรวมเทียบเท่า </w:t>
      </w:r>
      <w:r w:rsidRPr="00C502F4">
        <w:rPr>
          <w:rFonts w:asciiTheme="majorBidi" w:hAnsiTheme="majorBidi" w:cstheme="majorBidi"/>
          <w:spacing w:val="-6"/>
          <w:sz w:val="30"/>
          <w:szCs w:val="30"/>
        </w:rPr>
        <w:t>2,000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</w:t>
      </w:r>
      <w:r w:rsidR="00906F81" w:rsidRPr="00C502F4">
        <w:rPr>
          <w:rFonts w:asciiTheme="majorBidi" w:hAnsiTheme="majorBidi" w:cstheme="majorBidi" w:hint="cs"/>
          <w:spacing w:val="-6"/>
          <w:sz w:val="30"/>
          <w:szCs w:val="30"/>
          <w:cs/>
        </w:rPr>
        <w:t>้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>านเหรียญสหรัฐอเมริกา</w:t>
      </w:r>
      <w:r w:rsidRPr="00C502F4">
        <w:rPr>
          <w:rFonts w:asciiTheme="majorBidi" w:hAnsiTheme="majorBidi" w:cstheme="majorBidi"/>
          <w:spacing w:val="-6"/>
          <w:sz w:val="30"/>
          <w:szCs w:val="30"/>
        </w:rPr>
        <w:t xml:space="preserve"> (61,800 </w:t>
      </w:r>
      <w:r w:rsidRPr="00C502F4">
        <w:rPr>
          <w:rFonts w:asciiTheme="majorBidi" w:hAnsiTheme="majorBidi" w:cstheme="majorBidi"/>
          <w:spacing w:val="-6"/>
          <w:sz w:val="30"/>
          <w:szCs w:val="30"/>
          <w:cs/>
        </w:rPr>
        <w:t>ล้านบาท โดยประมาณ</w:t>
      </w:r>
      <w:r w:rsidRPr="00634280">
        <w:rPr>
          <w:rFonts w:asciiTheme="majorBidi" w:hAnsiTheme="majorBidi" w:cstheme="majorBidi"/>
          <w:spacing w:val="-6"/>
          <w:sz w:val="30"/>
          <w:szCs w:val="30"/>
          <w:cs/>
        </w:rPr>
        <w:t>) เป็นเงินกู้ยืม</w:t>
      </w:r>
      <w:r w:rsidRPr="00634280">
        <w:rPr>
          <w:rFonts w:asciiTheme="majorBidi" w:hAnsiTheme="majorBidi" w:cstheme="majorBidi"/>
          <w:spacing w:val="-6"/>
          <w:sz w:val="30"/>
          <w:szCs w:val="30"/>
          <w:cs/>
        </w:rPr>
        <w:br/>
        <w:t>ที่ไม่มีหลักประกัน</w:t>
      </w:r>
      <w:r w:rsidRPr="0063428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34280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โดยมีอัตราดอกเบี้ยที่ </w:t>
      </w:r>
      <w:r w:rsidRPr="00634280">
        <w:rPr>
          <w:rFonts w:asciiTheme="majorBidi" w:hAnsiTheme="majorBidi" w:cstheme="majorBidi"/>
          <w:spacing w:val="-6"/>
          <w:sz w:val="30"/>
          <w:szCs w:val="30"/>
        </w:rPr>
        <w:t>LIBOR</w:t>
      </w:r>
      <w:r w:rsidRPr="0063428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บวกด้วยอัตราตามที่ตกลงต่อปีและมีกำหนดชำระคืนในปี </w:t>
      </w:r>
      <w:r w:rsidRPr="00634280">
        <w:rPr>
          <w:rFonts w:asciiTheme="majorBidi" w:hAnsiTheme="majorBidi" w:cstheme="majorBidi"/>
          <w:spacing w:val="-6"/>
          <w:sz w:val="30"/>
          <w:szCs w:val="30"/>
        </w:rPr>
        <w:t xml:space="preserve">2564 </w:t>
      </w:r>
    </w:p>
    <w:p w14:paraId="5723F1A5" w14:textId="77777777" w:rsidR="00BC0CCE" w:rsidRPr="00634280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16"/>
          <w:szCs w:val="16"/>
        </w:rPr>
      </w:pPr>
    </w:p>
    <w:p w14:paraId="18FA3CF5" w14:textId="1C4745E9" w:rsidR="00BC0CCE" w:rsidRPr="00634280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634280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6342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4280">
        <w:rPr>
          <w:rFonts w:asciiTheme="majorBidi" w:hAnsiTheme="majorBidi" w:cstheme="majorBidi"/>
          <w:sz w:val="30"/>
          <w:szCs w:val="30"/>
        </w:rPr>
        <w:t xml:space="preserve">2561 </w:t>
      </w:r>
      <w:r w:rsidRPr="00634280">
        <w:rPr>
          <w:rFonts w:asciiTheme="majorBidi" w:hAnsiTheme="majorBidi" w:cstheme="majorBidi" w:hint="cs"/>
          <w:sz w:val="30"/>
          <w:szCs w:val="30"/>
          <w:cs/>
        </w:rPr>
        <w:t>เงินกู้ยืมจำนวน</w:t>
      </w:r>
      <w:r w:rsidRPr="006342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4280">
        <w:rPr>
          <w:rFonts w:asciiTheme="majorBidi" w:hAnsiTheme="majorBidi" w:cstheme="majorBidi"/>
          <w:sz w:val="30"/>
          <w:szCs w:val="30"/>
        </w:rPr>
        <w:t xml:space="preserve">28,300 </w:t>
      </w:r>
      <w:r w:rsidRPr="0063428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342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4280">
        <w:rPr>
          <w:rFonts w:asciiTheme="majorBidi" w:hAnsiTheme="majorBidi" w:cstheme="majorBidi" w:hint="cs"/>
          <w:sz w:val="30"/>
          <w:szCs w:val="30"/>
          <w:cs/>
        </w:rPr>
        <w:t>ถูกเบิกใช้เพื่อจ่ายชำระคืนเงินกู้ยืมจากกิจการที่เกี่ยวข้องกัน</w:t>
      </w:r>
      <w:r w:rsidRPr="00634280">
        <w:rPr>
          <w:rFonts w:asciiTheme="majorBidi" w:hAnsiTheme="majorBidi" w:cstheme="majorBidi"/>
          <w:sz w:val="30"/>
          <w:szCs w:val="30"/>
          <w:cs/>
        </w:rPr>
        <w:br/>
      </w:r>
      <w:r w:rsidRPr="00634280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7F0CAC" w:rsidRPr="00634280">
        <w:rPr>
          <w:rFonts w:asciiTheme="majorBidi" w:hAnsiTheme="majorBidi" w:cstheme="majorBidi"/>
          <w:sz w:val="30"/>
          <w:szCs w:val="30"/>
        </w:rPr>
        <w:t xml:space="preserve"> </w:t>
      </w:r>
    </w:p>
    <w:p w14:paraId="67D0F0DA" w14:textId="77777777" w:rsidR="00E10BDA" w:rsidRDefault="00E10BDA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F78CB" w14:textId="13C12003" w:rsidR="00BC0CCE" w:rsidRPr="004A17C7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/>
          <w:sz w:val="30"/>
          <w:szCs w:val="30"/>
        </w:rPr>
      </w:pPr>
      <w:r w:rsidRPr="004A17C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ในเดือนมีนาคม </w:t>
      </w:r>
      <w:r w:rsidRPr="004A17C7">
        <w:rPr>
          <w:rFonts w:asciiTheme="majorBidi" w:hAnsiTheme="majorBidi" w:cstheme="majorBidi"/>
          <w:sz w:val="30"/>
          <w:szCs w:val="30"/>
        </w:rPr>
        <w:t xml:space="preserve">2562 </w:t>
      </w:r>
      <w:r w:rsidRPr="004A17C7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เงินกู้ยืมจำนวน </w:t>
      </w:r>
      <w:r w:rsidRPr="004A17C7">
        <w:rPr>
          <w:rFonts w:asciiTheme="majorBidi" w:hAnsiTheme="majorBidi" w:cstheme="majorBidi"/>
          <w:sz w:val="30"/>
          <w:szCs w:val="30"/>
        </w:rPr>
        <w:t xml:space="preserve">18,000 </w:t>
      </w:r>
      <w:r w:rsidRPr="004A17C7">
        <w:rPr>
          <w:rFonts w:asciiTheme="majorBidi" w:hAnsiTheme="majorBidi" w:cstheme="majorBidi" w:hint="cs"/>
          <w:sz w:val="30"/>
          <w:szCs w:val="30"/>
          <w:cs/>
        </w:rPr>
        <w:t>ล้านบาท ถูกเบิกใช้เพื่อจ่ายชำระคืนเงินกู้ยืมจากสถาบันการเงิน</w:t>
      </w:r>
      <w:r w:rsidRPr="004A17C7">
        <w:rPr>
          <w:rFonts w:asciiTheme="majorBidi" w:hAnsiTheme="majorBidi" w:cstheme="majorBidi"/>
          <w:sz w:val="30"/>
          <w:szCs w:val="30"/>
          <w:cs/>
        </w:rPr>
        <w:br/>
      </w:r>
      <w:r w:rsidRPr="004A17C7">
        <w:rPr>
          <w:rFonts w:asciiTheme="majorBidi" w:hAnsiTheme="majorBidi" w:cstheme="majorBidi" w:hint="cs"/>
          <w:sz w:val="30"/>
          <w:szCs w:val="30"/>
          <w:cs/>
        </w:rPr>
        <w:t xml:space="preserve">ในประเทศภายหลังเงินกู้ยืมจำนวน </w:t>
      </w:r>
      <w:r w:rsidRPr="004A17C7">
        <w:rPr>
          <w:rFonts w:asciiTheme="majorBidi" w:hAnsiTheme="majorBidi" w:cstheme="majorBidi"/>
          <w:sz w:val="30"/>
          <w:szCs w:val="30"/>
        </w:rPr>
        <w:t xml:space="preserve">29,400 </w:t>
      </w:r>
      <w:r w:rsidRPr="004A17C7">
        <w:rPr>
          <w:rFonts w:asciiTheme="majorBidi" w:hAnsiTheme="majorBidi" w:cstheme="majorBidi" w:hint="cs"/>
          <w:sz w:val="30"/>
          <w:szCs w:val="30"/>
          <w:cs/>
        </w:rPr>
        <w:t xml:space="preserve">ล้านบาท ได้ถูกจ่ายชำระคืนในเดือนพฤษภาคม </w:t>
      </w:r>
      <w:r w:rsidRPr="004A17C7">
        <w:rPr>
          <w:rFonts w:asciiTheme="majorBidi" w:hAnsiTheme="majorBidi" w:cstheme="majorBidi"/>
          <w:sz w:val="30"/>
          <w:szCs w:val="30"/>
        </w:rPr>
        <w:t>2562</w:t>
      </w:r>
      <w:r w:rsidR="007F0CAC" w:rsidRPr="004A17C7">
        <w:rPr>
          <w:rFonts w:asciiTheme="majorBidi" w:hAnsiTheme="majorBidi" w:cstheme="majorBidi"/>
          <w:sz w:val="30"/>
          <w:szCs w:val="30"/>
        </w:rPr>
        <w:t xml:space="preserve"> </w:t>
      </w:r>
      <w:r w:rsidR="007213C2" w:rsidRPr="004A17C7">
        <w:rPr>
          <w:rFonts w:asciiTheme="majorBidi" w:hAnsiTheme="majorBidi"/>
          <w:sz w:val="30"/>
          <w:szCs w:val="30"/>
          <w:cs/>
        </w:rPr>
        <w:t xml:space="preserve">ณ วันที่ 30 กันยายน 2562 </w:t>
      </w:r>
      <w:r w:rsidR="00E10BDA" w:rsidRPr="004A17C7">
        <w:rPr>
          <w:rFonts w:asciiTheme="majorBidi" w:hAnsiTheme="majorBidi" w:hint="cs"/>
          <w:sz w:val="30"/>
          <w:szCs w:val="30"/>
          <w:cs/>
        </w:rPr>
        <w:t>มียอด</w:t>
      </w:r>
      <w:r w:rsidR="00E10BDA" w:rsidRPr="004A17C7">
        <w:rPr>
          <w:rFonts w:ascii="Angsana New" w:hAnsi="Angsana New" w:hint="cs"/>
          <w:sz w:val="30"/>
          <w:szCs w:val="30"/>
          <w:cs/>
        </w:rPr>
        <w:t>คงเหลือ</w:t>
      </w:r>
      <w:r w:rsidR="00E10BDA" w:rsidRPr="004A17C7">
        <w:rPr>
          <w:rFonts w:asciiTheme="majorBidi" w:hAnsiTheme="majorBidi"/>
          <w:sz w:val="30"/>
          <w:szCs w:val="30"/>
          <w:cs/>
        </w:rPr>
        <w:t xml:space="preserve">เป็นจำนวน </w:t>
      </w:r>
      <w:r w:rsidR="007F0CAC" w:rsidRPr="004A17C7">
        <w:rPr>
          <w:rFonts w:asciiTheme="majorBidi" w:hAnsiTheme="majorBidi"/>
          <w:sz w:val="30"/>
          <w:szCs w:val="30"/>
        </w:rPr>
        <w:t>16,900</w:t>
      </w:r>
      <w:r w:rsidR="007F0CAC" w:rsidRPr="004A17C7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72F5C37E" w14:textId="77777777" w:rsidR="00E10BDA" w:rsidRPr="004A17C7" w:rsidRDefault="00E10BDA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3D585B5" w14:textId="51598E95" w:rsidR="00082A00" w:rsidRPr="004A17C7" w:rsidRDefault="00BC0CCE" w:rsidP="00C502F4">
      <w:pPr>
        <w:pStyle w:val="ListParagraph"/>
        <w:numPr>
          <w:ilvl w:val="0"/>
          <w:numId w:val="21"/>
        </w:numPr>
        <w:spacing w:line="223" w:lineRule="auto"/>
        <w:ind w:right="63"/>
        <w:jc w:val="thaiDistribute"/>
        <w:rPr>
          <w:rFonts w:asciiTheme="majorBidi" w:hAnsiTheme="majorBidi"/>
          <w:sz w:val="30"/>
          <w:szCs w:val="30"/>
          <w:cs/>
        </w:rPr>
      </w:pPr>
      <w:r w:rsidRPr="004A17C7">
        <w:rPr>
          <w:rFonts w:asciiTheme="majorBidi" w:hAnsiTheme="majorBidi" w:cstheme="majorBidi"/>
          <w:spacing w:val="-4"/>
          <w:sz w:val="30"/>
          <w:szCs w:val="30"/>
          <w:cs/>
        </w:rPr>
        <w:t>ในเดือนพฤษภาคม 2560 ได้รับวงเงินกู้ยืมจากสถาบันการเงินในประเทศหลายแห่งเป็นจำนวนเงินรวม 43</w:t>
      </w:r>
      <w:r w:rsidRPr="004A17C7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4A17C7">
        <w:rPr>
          <w:rFonts w:asciiTheme="majorBidi" w:hAnsiTheme="majorBidi" w:cstheme="majorBidi"/>
          <w:spacing w:val="-4"/>
          <w:sz w:val="30"/>
          <w:szCs w:val="30"/>
          <w:cs/>
        </w:rPr>
        <w:t xml:space="preserve">000 </w:t>
      </w:r>
      <w:r w:rsidRPr="004A17C7">
        <w:rPr>
          <w:rFonts w:asciiTheme="majorBidi" w:hAnsiTheme="majorBidi" w:cstheme="majorBidi"/>
          <w:spacing w:val="-4"/>
          <w:sz w:val="30"/>
          <w:szCs w:val="30"/>
          <w:cs/>
        </w:rPr>
        <w:br/>
        <w:t>ล้านบาท</w:t>
      </w:r>
      <w:r w:rsidRPr="004A17C7">
        <w:rPr>
          <w:rFonts w:asciiTheme="majorBidi" w:hAnsiTheme="majorBidi" w:cstheme="majorBidi"/>
          <w:sz w:val="30"/>
          <w:szCs w:val="30"/>
          <w:cs/>
        </w:rPr>
        <w:t xml:space="preserve"> วัตถุประสงค์ของเงินกู้ยืมคือเพื่อใช้ในการซื้อธุรกิจภายใต้การควบคุมเดียวกันและเพื่อจ่ายชำระคืนเงินกู้ยืมระหว่างกันในกลุ่มบริษัท เงินกู้ยืมที่ได้รับ ณ วันที่ทำสัญญารวมทั้งหมด 41</w:t>
      </w:r>
      <w:r w:rsidRPr="004A17C7">
        <w:rPr>
          <w:rFonts w:asciiTheme="majorBidi" w:hAnsiTheme="majorBidi" w:cstheme="majorBidi"/>
          <w:sz w:val="30"/>
          <w:szCs w:val="30"/>
        </w:rPr>
        <w:t>,</w:t>
      </w:r>
      <w:r w:rsidRPr="004A17C7">
        <w:rPr>
          <w:rFonts w:asciiTheme="majorBidi" w:hAnsiTheme="majorBidi" w:cstheme="majorBidi"/>
          <w:sz w:val="30"/>
          <w:szCs w:val="30"/>
          <w:cs/>
        </w:rPr>
        <w:t>000 ล้านบาท เงินกู้ยืมจำนวน 23</w:t>
      </w:r>
      <w:r w:rsidRPr="004A17C7">
        <w:rPr>
          <w:rFonts w:asciiTheme="majorBidi" w:hAnsiTheme="majorBidi" w:cstheme="majorBidi"/>
          <w:sz w:val="30"/>
          <w:szCs w:val="30"/>
        </w:rPr>
        <w:t>,</w:t>
      </w:r>
      <w:r w:rsidRPr="004A17C7">
        <w:rPr>
          <w:rFonts w:asciiTheme="majorBidi" w:hAnsiTheme="majorBidi" w:cstheme="majorBidi"/>
          <w:sz w:val="30"/>
          <w:szCs w:val="30"/>
          <w:cs/>
        </w:rPr>
        <w:t>000 ล้านบาท ใช้สำหรับการซื้อธุรกิจภายใต้การควบคุมเดียวกัน และมีกำหนดชำระคืนรายไตรมาสหรือทุกครึ่งปี ตลอดอายุสัญญา</w:t>
      </w:r>
      <w:r w:rsidRPr="004A17C7">
        <w:rPr>
          <w:rFonts w:asciiTheme="majorBidi" w:hAnsiTheme="majorBidi" w:cstheme="majorBidi"/>
          <w:spacing w:val="-4"/>
          <w:sz w:val="30"/>
          <w:szCs w:val="30"/>
          <w:cs/>
        </w:rPr>
        <w:t>ที่สิ้นสุดในเดือนมีนาคม 2565 เงินกู้ยืมจำนวน 18</w:t>
      </w:r>
      <w:r w:rsidRPr="004A17C7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4A17C7">
        <w:rPr>
          <w:rFonts w:asciiTheme="majorBidi" w:hAnsiTheme="majorBidi" w:cstheme="majorBidi"/>
          <w:spacing w:val="-4"/>
          <w:sz w:val="30"/>
          <w:szCs w:val="30"/>
          <w:cs/>
        </w:rPr>
        <w:t>000 ล้านบาทใช้สำหรับการจ่ายคืนเงินกู้ยืมระหว่างกันในกลุ่มบริษัท</w:t>
      </w:r>
      <w:r w:rsidRPr="004A17C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4A17C7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4A17C7">
        <w:rPr>
          <w:rFonts w:asciiTheme="majorBidi" w:hAnsiTheme="majorBidi" w:cstheme="majorBidi"/>
          <w:sz w:val="30"/>
          <w:szCs w:val="30"/>
          <w:cs/>
        </w:rPr>
        <w:t xml:space="preserve"> และเงินกู้ยืม</w:t>
      </w:r>
      <w:r w:rsidRPr="004A17C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4A17C7">
        <w:rPr>
          <w:rFonts w:asciiTheme="majorBidi" w:hAnsiTheme="majorBidi" w:cstheme="majorBidi"/>
          <w:sz w:val="30"/>
          <w:szCs w:val="30"/>
        </w:rPr>
        <w:t xml:space="preserve">18,000 </w:t>
      </w:r>
      <w:r w:rsidRPr="004A17C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A17C7">
        <w:rPr>
          <w:rFonts w:asciiTheme="majorBidi" w:hAnsiTheme="majorBidi" w:cstheme="majorBidi"/>
          <w:sz w:val="30"/>
          <w:szCs w:val="30"/>
          <w:cs/>
        </w:rPr>
        <w:t>ดังกล่าวได้</w:t>
      </w:r>
      <w:r w:rsidRPr="004A17C7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4A17C7">
        <w:rPr>
          <w:rFonts w:asciiTheme="majorBidi" w:hAnsiTheme="majorBidi" w:cstheme="majorBidi"/>
          <w:sz w:val="30"/>
          <w:szCs w:val="30"/>
          <w:cs/>
        </w:rPr>
        <w:t>จ่ายชำระคืนในเดือนมีนาคม 2562</w:t>
      </w:r>
      <w:r w:rsidR="00082A00" w:rsidRPr="004A17C7">
        <w:rPr>
          <w:rFonts w:asciiTheme="majorBidi" w:hAnsiTheme="majorBidi" w:cstheme="majorBidi"/>
          <w:sz w:val="30"/>
          <w:szCs w:val="30"/>
        </w:rPr>
        <w:t xml:space="preserve"> </w:t>
      </w:r>
      <w:r w:rsidR="00082A00" w:rsidRPr="004A17C7">
        <w:rPr>
          <w:rFonts w:asciiTheme="majorBidi" w:hAnsiTheme="majorBidi"/>
          <w:sz w:val="30"/>
          <w:szCs w:val="30"/>
          <w:cs/>
        </w:rPr>
        <w:t xml:space="preserve">ณ วันที่ 30 กันยายน 2562 </w:t>
      </w:r>
      <w:r w:rsidR="00E10BDA" w:rsidRPr="004A17C7">
        <w:rPr>
          <w:rFonts w:asciiTheme="majorBidi" w:hAnsiTheme="majorBidi" w:hint="cs"/>
          <w:sz w:val="30"/>
          <w:szCs w:val="30"/>
          <w:cs/>
        </w:rPr>
        <w:t>มียอด</w:t>
      </w:r>
      <w:r w:rsidR="004A17C7" w:rsidRPr="004A17C7">
        <w:rPr>
          <w:rFonts w:asciiTheme="majorBidi" w:hAnsiTheme="majorBidi"/>
          <w:sz w:val="30"/>
          <w:szCs w:val="30"/>
          <w:cs/>
        </w:rPr>
        <w:t>เงินกู้ยืมระยะยาวจากสถาบันการเงินส่วนที่ถึงกำหนดชำระภายในหนึ่งปี</w:t>
      </w:r>
      <w:r w:rsidR="004A17C7" w:rsidRPr="004A17C7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4A17C7" w:rsidRPr="004A17C7">
        <w:rPr>
          <w:rFonts w:asciiTheme="majorBidi" w:hAnsiTheme="majorBidi"/>
          <w:sz w:val="30"/>
          <w:szCs w:val="30"/>
          <w:cs/>
        </w:rPr>
        <w:t>เงินกู้ยืมระยะยาวจากสถาบันการเงิน</w:t>
      </w:r>
      <w:r w:rsidR="004A17C7" w:rsidRPr="004A17C7">
        <w:rPr>
          <w:rFonts w:asciiTheme="majorBidi" w:hAnsiTheme="majorBidi" w:hint="cs"/>
          <w:sz w:val="30"/>
          <w:szCs w:val="30"/>
          <w:cs/>
        </w:rPr>
        <w:t>คงเหลือเ</w:t>
      </w:r>
      <w:r w:rsidR="00E10BDA" w:rsidRPr="004A17C7">
        <w:rPr>
          <w:rFonts w:asciiTheme="majorBidi" w:hAnsiTheme="majorBidi"/>
          <w:sz w:val="30"/>
          <w:szCs w:val="30"/>
          <w:cs/>
        </w:rPr>
        <w:t>ป็นจำนวน</w:t>
      </w:r>
      <w:r w:rsidR="00082A00" w:rsidRPr="004A17C7">
        <w:rPr>
          <w:rFonts w:asciiTheme="majorBidi" w:hAnsiTheme="majorBidi"/>
          <w:sz w:val="30"/>
          <w:szCs w:val="30"/>
          <w:cs/>
        </w:rPr>
        <w:t xml:space="preserve"> </w:t>
      </w:r>
      <w:r w:rsidR="004A17C7" w:rsidRPr="004A17C7">
        <w:rPr>
          <w:rFonts w:asciiTheme="majorBidi" w:hAnsiTheme="majorBidi"/>
          <w:sz w:val="30"/>
          <w:szCs w:val="30"/>
        </w:rPr>
        <w:t xml:space="preserve">2,369.78 </w:t>
      </w:r>
      <w:r w:rsidR="004A17C7" w:rsidRPr="004A17C7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4A17C7" w:rsidRPr="004A17C7">
        <w:rPr>
          <w:rFonts w:asciiTheme="majorBidi" w:hAnsiTheme="majorBidi"/>
          <w:sz w:val="30"/>
          <w:szCs w:val="30"/>
        </w:rPr>
        <w:t>13,106.89</w:t>
      </w:r>
      <w:r w:rsidR="00082A00" w:rsidRPr="004A17C7">
        <w:rPr>
          <w:rFonts w:asciiTheme="majorBidi" w:hAnsiTheme="majorBidi"/>
          <w:sz w:val="30"/>
          <w:szCs w:val="30"/>
        </w:rPr>
        <w:t xml:space="preserve"> </w:t>
      </w:r>
      <w:r w:rsidR="00082A00" w:rsidRPr="004A17C7">
        <w:rPr>
          <w:rFonts w:asciiTheme="majorBidi" w:hAnsiTheme="majorBidi" w:hint="cs"/>
          <w:sz w:val="30"/>
          <w:szCs w:val="30"/>
          <w:cs/>
        </w:rPr>
        <w:t>ล้านบาท</w:t>
      </w:r>
      <w:r w:rsidR="004A17C7" w:rsidRPr="004A17C7">
        <w:rPr>
          <w:rFonts w:asciiTheme="majorBidi" w:hAnsiTheme="majorBidi" w:hint="cs"/>
          <w:sz w:val="30"/>
          <w:szCs w:val="30"/>
          <w:cs/>
        </w:rPr>
        <w:t>ตามลำดับ</w:t>
      </w:r>
      <w:r w:rsidR="00082A00" w:rsidRPr="004A17C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3217310" w14:textId="77777777" w:rsidR="00BC0CCE" w:rsidRPr="004A17C7" w:rsidRDefault="00BC0CCE" w:rsidP="00BC0CCE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0547D5BA" w14:textId="77777777" w:rsidR="00BC0CCE" w:rsidRPr="00634280" w:rsidRDefault="00BC0CCE" w:rsidP="00BC0CCE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34280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เงินกู้ยืมระยะยาวจากสถาบันการเงินดังกล่าวมีอัตราดอกเบี้ยร้อยละ 3.5 ในสองปีแรก และมีอัตราดอกเบี้ยลอยตัวที่ </w:t>
      </w:r>
      <w:r w:rsidRPr="00634280">
        <w:rPr>
          <w:rFonts w:asciiTheme="majorBidi" w:hAnsiTheme="majorBidi" w:cstheme="majorBidi"/>
          <w:spacing w:val="-6"/>
          <w:sz w:val="30"/>
          <w:szCs w:val="30"/>
        </w:rPr>
        <w:t xml:space="preserve">THBFIX </w:t>
      </w:r>
      <w:r w:rsidRPr="00634280">
        <w:rPr>
          <w:rFonts w:asciiTheme="majorBidi" w:hAnsiTheme="majorBidi" w:cstheme="majorBidi"/>
          <w:spacing w:val="-6"/>
          <w:sz w:val="30"/>
          <w:szCs w:val="30"/>
          <w:cs/>
        </w:rPr>
        <w:t>3 เดือน บวกด้วยอัตราตามที่ตกลง</w:t>
      </w:r>
    </w:p>
    <w:p w14:paraId="2FDEFACA" w14:textId="77777777" w:rsidR="00B14D2E" w:rsidRPr="004A17C7" w:rsidRDefault="00B14D2E" w:rsidP="00BC0CCE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60628F88" w14:textId="6F35A9BB" w:rsidR="007F0CAC" w:rsidRPr="00634280" w:rsidRDefault="00BC0CCE" w:rsidP="007213C2">
      <w:pPr>
        <w:pStyle w:val="ListParagraph"/>
        <w:spacing w:line="223" w:lineRule="auto"/>
        <w:ind w:left="927" w:right="63"/>
        <w:jc w:val="thaiDistribute"/>
        <w:rPr>
          <w:rFonts w:asciiTheme="majorBidi" w:hAnsiTheme="majorBidi"/>
          <w:sz w:val="30"/>
          <w:szCs w:val="30"/>
          <w:cs/>
        </w:rPr>
      </w:pP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เงินกู้ยืมระยะยาวจากสถาบันการเงินดังกล่าวถูกค้ำประกันโดยอสังหาริมทรัพย์เพื่อการลงทุน</w:t>
      </w:r>
      <w:r w:rsidRPr="0063428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ที่ดิน และอาคารของกลุ่มบริษัท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โดยมีเงื่อนไขและข้อกำหนดที่กลุ่มบริษัทและบริษัทที่เกี่ยวข้องกันต้องปฏิบัติตามเงื่อนไขที่กำหนดไว้ตลอดอายุสัญญาเงินกู้ยืม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เช่น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การดำรงอัตราส่วนทางการเงินของกลุ่มบริษัทและกิจการที่เกี่ยวข้องกัน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อัตราส่วนการถือหุ้นของผู้ถือหุ้นรายใหญ่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การค้ำประกันหนี้สินแก่บุคคลหรือนิติบุคคลใดๆ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การจ่ายเงินปันผล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การลดทุนจดทะเบียน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>การรวมหรือควบบริษัทกับบริษัทอื่น</w:t>
      </w:r>
      <w:r w:rsidRPr="00634280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63428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เป็นต้น </w:t>
      </w:r>
      <w:r w:rsidR="007F0CAC" w:rsidRPr="00634280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</w:p>
    <w:p w14:paraId="4AD1939D" w14:textId="77777777" w:rsidR="00602647" w:rsidRPr="004A17C7" w:rsidRDefault="00602647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C44075" w14:textId="1535C4F4" w:rsidR="004E07A3" w:rsidRPr="00634280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4280">
        <w:rPr>
          <w:rFonts w:ascii="Angsana New" w:hAnsi="Angsana New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63428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634280">
        <w:rPr>
          <w:rFonts w:ascii="Angsana New" w:hAnsi="Angsana New"/>
          <w:sz w:val="30"/>
          <w:szCs w:val="30"/>
        </w:rPr>
        <w:t xml:space="preserve">30 </w:t>
      </w:r>
      <w:r w:rsidR="000652B5" w:rsidRPr="00634280">
        <w:rPr>
          <w:rFonts w:ascii="Angsana New" w:hAnsi="Angsana New" w:hint="cs"/>
          <w:sz w:val="30"/>
          <w:szCs w:val="30"/>
          <w:cs/>
        </w:rPr>
        <w:t>กันยายน</w:t>
      </w:r>
      <w:r w:rsidRPr="00634280">
        <w:rPr>
          <w:rFonts w:ascii="Angsana New" w:hAnsi="Angsana New" w:hint="cs"/>
          <w:sz w:val="30"/>
          <w:szCs w:val="30"/>
          <w:cs/>
        </w:rPr>
        <w:t xml:space="preserve"> </w:t>
      </w:r>
      <w:r w:rsidRPr="00634280">
        <w:rPr>
          <w:rFonts w:ascii="Angsana New" w:hAnsi="Angsana New"/>
          <w:sz w:val="30"/>
          <w:szCs w:val="30"/>
        </w:rPr>
        <w:t xml:space="preserve">2562 </w:t>
      </w:r>
      <w:r w:rsidRPr="0063428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34280">
        <w:rPr>
          <w:rFonts w:ascii="Angsana New" w:hAnsi="Angsana New"/>
          <w:sz w:val="30"/>
          <w:szCs w:val="30"/>
        </w:rPr>
        <w:t xml:space="preserve">31 </w:t>
      </w:r>
      <w:r w:rsidRPr="00634280">
        <w:rPr>
          <w:rFonts w:ascii="Angsana New" w:hAnsi="Angsana New" w:hint="cs"/>
          <w:sz w:val="30"/>
          <w:szCs w:val="30"/>
          <w:cs/>
        </w:rPr>
        <w:t>ธันวาคม</w:t>
      </w:r>
      <w:r w:rsidRPr="00634280">
        <w:rPr>
          <w:rFonts w:ascii="Angsana New" w:hAnsi="Angsana New"/>
          <w:sz w:val="30"/>
          <w:szCs w:val="30"/>
        </w:rPr>
        <w:t xml:space="preserve"> 2561 </w:t>
      </w:r>
      <w:r w:rsidRPr="00634280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1C020985" w14:textId="77777777" w:rsidR="00032962" w:rsidRPr="004A17C7" w:rsidRDefault="00032962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170"/>
        <w:gridCol w:w="269"/>
        <w:gridCol w:w="1403"/>
        <w:gridCol w:w="270"/>
        <w:gridCol w:w="1170"/>
        <w:gridCol w:w="270"/>
        <w:gridCol w:w="1208"/>
      </w:tblGrid>
      <w:tr w:rsidR="004E07A3" w:rsidRPr="00634280" w14:paraId="040129C8" w14:textId="77777777" w:rsidTr="004C3CCF">
        <w:tc>
          <w:tcPr>
            <w:tcW w:w="3420" w:type="dxa"/>
            <w:vMerge w:val="restart"/>
            <w:shd w:val="clear" w:color="auto" w:fill="auto"/>
          </w:tcPr>
          <w:p w14:paraId="659617B4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2" w:type="dxa"/>
            <w:gridSpan w:val="3"/>
          </w:tcPr>
          <w:p w14:paraId="4A1839B2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42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6A2B52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8" w:type="dxa"/>
            <w:gridSpan w:val="3"/>
          </w:tcPr>
          <w:p w14:paraId="6A0CB178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428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634280" w14:paraId="0E4D1336" w14:textId="77777777" w:rsidTr="004C3CCF">
        <w:tc>
          <w:tcPr>
            <w:tcW w:w="3420" w:type="dxa"/>
            <w:vMerge/>
          </w:tcPr>
          <w:p w14:paraId="3BAC8153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EA124F" w14:textId="2EAA260C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428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0652B5" w:rsidRPr="0063428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5CD53A4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510E867B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4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42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342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549F699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862438" w14:textId="33C28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428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0652B5" w:rsidRPr="0063428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2873FA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4F60C92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4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42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342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404386" w14:paraId="52FD4585" w14:textId="77777777" w:rsidTr="004C3CCF">
        <w:tc>
          <w:tcPr>
            <w:tcW w:w="3420" w:type="dxa"/>
            <w:vMerge/>
          </w:tcPr>
          <w:p w14:paraId="3DE6ADBF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A45BE4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428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D661C10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714F4A4E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428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9E290E5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DD4CB9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428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54380" w14:textId="77777777" w:rsidR="004E07A3" w:rsidRPr="00634280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F8B6DB9" w14:textId="77777777" w:rsidR="004E07A3" w:rsidRPr="00404386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428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404386" w14:paraId="26B78840" w14:textId="77777777" w:rsidTr="004C3CCF">
        <w:tc>
          <w:tcPr>
            <w:tcW w:w="3420" w:type="dxa"/>
          </w:tcPr>
          <w:p w14:paraId="5960EE22" w14:textId="77777777" w:rsidR="004E07A3" w:rsidRPr="00404386" w:rsidRDefault="004E07A3" w:rsidP="00B204E1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9C80FD" w14:textId="77777777" w:rsidR="004E07A3" w:rsidRPr="00404386" w:rsidRDefault="004E07A3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D0D66AA" w14:textId="77777777" w:rsidR="004E07A3" w:rsidRPr="00404386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</w:tcPr>
          <w:p w14:paraId="3628723B" w14:textId="77777777" w:rsidR="004E07A3" w:rsidRPr="00404386" w:rsidRDefault="004E07A3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043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B31F9E" w14:textId="77777777" w:rsidR="004E07A3" w:rsidRPr="00404386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0D69A" w14:textId="77777777" w:rsidR="004E07A3" w:rsidRPr="00404386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162"/>
              <w:jc w:val="right"/>
            </w:pPr>
          </w:p>
        </w:tc>
        <w:tc>
          <w:tcPr>
            <w:tcW w:w="270" w:type="dxa"/>
          </w:tcPr>
          <w:p w14:paraId="58C5A27E" w14:textId="77777777" w:rsidR="004E07A3" w:rsidRPr="00404386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0F79FBB" w14:textId="77777777" w:rsidR="004E07A3" w:rsidRPr="00404386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12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E07A3" w:rsidRPr="00404386" w14:paraId="709931AF" w14:textId="77777777" w:rsidTr="004C3CCF">
        <w:tc>
          <w:tcPr>
            <w:tcW w:w="3420" w:type="dxa"/>
          </w:tcPr>
          <w:p w14:paraId="69F2C561" w14:textId="77777777" w:rsidR="004E07A3" w:rsidRPr="00404386" w:rsidRDefault="004E07A3" w:rsidP="00B204E1">
            <w:pPr>
              <w:spacing w:line="192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18B1B0B" w14:textId="77777777" w:rsidR="004E07A3" w:rsidRPr="00404386" w:rsidRDefault="004E07A3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79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409" w:rsidRPr="00404386" w14:paraId="2E257B90" w14:textId="77777777" w:rsidTr="004C3CCF">
        <w:tc>
          <w:tcPr>
            <w:tcW w:w="3420" w:type="dxa"/>
          </w:tcPr>
          <w:p w14:paraId="40140BB9" w14:textId="77777777" w:rsidR="00211409" w:rsidRPr="00404386" w:rsidRDefault="00211409" w:rsidP="00B204E1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5C128981" w14:textId="203FA0AC" w:rsidR="00211409" w:rsidRPr="00404386" w:rsidRDefault="00211409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25,436,635</w:t>
            </w:r>
          </w:p>
        </w:tc>
        <w:tc>
          <w:tcPr>
            <w:tcW w:w="269" w:type="dxa"/>
          </w:tcPr>
          <w:p w14:paraId="4E31F6C6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</w:tcPr>
          <w:p w14:paraId="6DD4ECC2" w14:textId="77777777" w:rsidR="00211409" w:rsidRPr="00404386" w:rsidRDefault="00211409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22,466,174</w:t>
            </w:r>
          </w:p>
        </w:tc>
        <w:tc>
          <w:tcPr>
            <w:tcW w:w="270" w:type="dxa"/>
          </w:tcPr>
          <w:p w14:paraId="1C8BBEB9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07694" w14:textId="7F34ED03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1EE85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DD84D97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11409" w:rsidRPr="00404386" w14:paraId="7E8FE0D0" w14:textId="77777777" w:rsidTr="004C3CCF">
        <w:tc>
          <w:tcPr>
            <w:tcW w:w="3420" w:type="dxa"/>
          </w:tcPr>
          <w:p w14:paraId="6F0217C1" w14:textId="77777777" w:rsidR="00211409" w:rsidRPr="00404386" w:rsidRDefault="00211409" w:rsidP="00B204E1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3E563C27" w14:textId="4403A80C" w:rsidR="00211409" w:rsidRPr="00404386" w:rsidRDefault="00211409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39,000,791</w:t>
            </w:r>
          </w:p>
        </w:tc>
        <w:tc>
          <w:tcPr>
            <w:tcW w:w="269" w:type="dxa"/>
          </w:tcPr>
          <w:p w14:paraId="0D4E7385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</w:tcPr>
          <w:p w14:paraId="15B27682" w14:textId="77777777" w:rsidR="00211409" w:rsidRPr="00404386" w:rsidRDefault="00211409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sz w:val="30"/>
                <w:szCs w:val="30"/>
              </w:rPr>
              <w:t>38,904,511</w:t>
            </w:r>
          </w:p>
        </w:tc>
        <w:tc>
          <w:tcPr>
            <w:tcW w:w="270" w:type="dxa"/>
          </w:tcPr>
          <w:p w14:paraId="7A790DC0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16541" w14:textId="2C757E48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634AB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62FF7DF4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11409" w:rsidRPr="00404386" w14:paraId="5F5B8C83" w14:textId="77777777" w:rsidTr="004C3CCF">
        <w:tc>
          <w:tcPr>
            <w:tcW w:w="3420" w:type="dxa"/>
          </w:tcPr>
          <w:p w14:paraId="70B09055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9E07FD" w14:textId="5B52ABB9" w:rsidR="00211409" w:rsidRPr="00404386" w:rsidRDefault="00211409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64,437,426</w:t>
            </w:r>
          </w:p>
        </w:tc>
        <w:tc>
          <w:tcPr>
            <w:tcW w:w="269" w:type="dxa"/>
          </w:tcPr>
          <w:p w14:paraId="09A5392C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228F12AB" w14:textId="77777777" w:rsidR="00211409" w:rsidRPr="00404386" w:rsidRDefault="00211409" w:rsidP="00B204E1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61,370,685</w:t>
            </w:r>
          </w:p>
        </w:tc>
        <w:tc>
          <w:tcPr>
            <w:tcW w:w="270" w:type="dxa"/>
          </w:tcPr>
          <w:p w14:paraId="65CC011C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8AF4" w14:textId="327A631A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68F2D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4AF97B4" w14:textId="77777777" w:rsidR="00211409" w:rsidRPr="00404386" w:rsidRDefault="00211409" w:rsidP="00B2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B532AF" w14:textId="77777777" w:rsidR="00B204E1" w:rsidRPr="004A17C7" w:rsidRDefault="00B204E1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B0C567" w14:textId="19635672" w:rsidR="004E07A3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404386">
        <w:rPr>
          <w:rFonts w:ascii="Angsana New" w:hAnsi="Angsana New"/>
          <w:sz w:val="30"/>
          <w:szCs w:val="30"/>
        </w:rPr>
        <w:t xml:space="preserve"> 4</w:t>
      </w:r>
      <w:r w:rsidR="00211409" w:rsidRPr="00404386">
        <w:rPr>
          <w:rFonts w:ascii="Angsana New" w:hAnsi="Angsana New"/>
          <w:sz w:val="30"/>
          <w:szCs w:val="30"/>
        </w:rPr>
        <w:t>5</w:t>
      </w:r>
      <w:r w:rsidRPr="00404386">
        <w:rPr>
          <w:rFonts w:ascii="Angsana New" w:hAnsi="Angsana New"/>
          <w:sz w:val="30"/>
          <w:szCs w:val="30"/>
        </w:rPr>
        <w:t>,</w:t>
      </w:r>
      <w:r w:rsidR="00211409" w:rsidRPr="00404386">
        <w:rPr>
          <w:rFonts w:ascii="Angsana New" w:hAnsi="Angsana New"/>
          <w:sz w:val="30"/>
          <w:szCs w:val="30"/>
        </w:rPr>
        <w:t>29</w:t>
      </w:r>
      <w:r w:rsidRPr="00404386">
        <w:rPr>
          <w:rFonts w:ascii="Angsana New" w:hAnsi="Angsana New"/>
          <w:sz w:val="30"/>
          <w:szCs w:val="30"/>
        </w:rPr>
        <w:t xml:space="preserve">0 </w:t>
      </w:r>
      <w:r w:rsidRPr="0040438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C6917"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04386">
        <w:rPr>
          <w:rFonts w:ascii="Angsana New" w:hAnsi="Angsana New"/>
          <w:i/>
          <w:iCs/>
          <w:sz w:val="30"/>
          <w:szCs w:val="30"/>
        </w:rPr>
        <w:t>2561: 36,</w:t>
      </w:r>
      <w:r w:rsidR="00FC7992" w:rsidRPr="00404386">
        <w:rPr>
          <w:rFonts w:ascii="Angsana New" w:hAnsi="Angsana New"/>
          <w:i/>
          <w:iCs/>
          <w:sz w:val="30"/>
          <w:szCs w:val="30"/>
        </w:rPr>
        <w:t xml:space="preserve">930 </w:t>
      </w:r>
      <w:r w:rsidRPr="00404386">
        <w:rPr>
          <w:rFonts w:ascii="Angsana New" w:hAnsi="Angsana New"/>
          <w:i/>
          <w:iCs/>
          <w:sz w:val="30"/>
          <w:szCs w:val="30"/>
        </w:rPr>
        <w:t xml:space="preserve"> 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4386">
        <w:rPr>
          <w:rFonts w:ascii="Angsana New" w:hAnsi="Angsana New"/>
          <w:i/>
          <w:iCs/>
          <w:sz w:val="30"/>
          <w:szCs w:val="30"/>
        </w:rPr>
        <w:t>)</w:t>
      </w:r>
      <w:r w:rsidRPr="00404386">
        <w:rPr>
          <w:rFonts w:ascii="Angsana New" w:hAnsi="Angsana New"/>
          <w:sz w:val="30"/>
          <w:szCs w:val="30"/>
        </w:rPr>
        <w:t xml:space="preserve"> </w:t>
      </w:r>
    </w:p>
    <w:p w14:paraId="236CB5D2" w14:textId="5C8E842C" w:rsidR="004E07A3" w:rsidRPr="00404386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2</w:t>
      </w:r>
      <w:r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Pr="00404386">
        <w:rPr>
          <w:rFonts w:ascii="Angsana New" w:hAnsi="Angsana New" w:hint="cs"/>
          <w:b/>
          <w:bCs/>
          <w:sz w:val="30"/>
          <w:szCs w:val="30"/>
          <w:cs/>
        </w:rPr>
        <w:t>สำหรับ</w:t>
      </w:r>
      <w:r w:rsidRPr="00404386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1C87F9BB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630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27843681" w14:textId="365B2DE5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04386">
        <w:rPr>
          <w:rFonts w:ascii="Angsana New" w:hAnsi="Angsana New" w:hint="cs"/>
          <w:sz w:val="30"/>
          <w:szCs w:val="30"/>
        </w:rPr>
        <w:t xml:space="preserve"> 5 </w:t>
      </w:r>
      <w:r w:rsidRPr="00404386">
        <w:rPr>
          <w:rFonts w:ascii="Angsana New" w:hAnsi="Angsana New" w:hint="cs"/>
          <w:sz w:val="30"/>
          <w:szCs w:val="30"/>
          <w:cs/>
        </w:rPr>
        <w:t>เมษายน</w:t>
      </w:r>
      <w:r w:rsidRPr="0040438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04386">
        <w:rPr>
          <w:rFonts w:ascii="Angsana New" w:hAnsi="Angsana New" w:hint="cs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04386">
        <w:rPr>
          <w:rFonts w:ascii="Angsana New" w:hAnsi="Angsana New" w:hint="cs"/>
          <w:sz w:val="30"/>
          <w:szCs w:val="30"/>
        </w:rPr>
        <w:t>20</w:t>
      </w:r>
      <w:r w:rsidRPr="00404386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04386">
        <w:rPr>
          <w:rFonts w:ascii="Angsana New" w:hAnsi="Angsana New" w:hint="cs"/>
          <w:sz w:val="30"/>
          <w:szCs w:val="30"/>
        </w:rPr>
        <w:t>400</w:t>
      </w:r>
      <w:r w:rsidRPr="00404386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40438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ปี </w:t>
      </w:r>
      <w:r w:rsidRPr="00404386">
        <w:rPr>
          <w:rFonts w:ascii="Angsana New" w:hAnsi="Angsana New" w:hint="cs"/>
          <w:sz w:val="30"/>
          <w:szCs w:val="30"/>
        </w:rPr>
        <w:t>2562</w:t>
      </w:r>
      <w:r w:rsidRPr="00404386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40438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04386">
        <w:rPr>
          <w:rFonts w:ascii="Angsana New" w:hAnsi="Angsana New" w:hint="cs"/>
          <w:sz w:val="30"/>
          <w:szCs w:val="30"/>
        </w:rPr>
        <w:t xml:space="preserve">30 </w:t>
      </w:r>
      <w:r w:rsidR="000652B5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z w:val="30"/>
          <w:szCs w:val="30"/>
        </w:rPr>
        <w:t>2562</w:t>
      </w:r>
      <w:r w:rsidRPr="0040438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และต้นทุนบริการในอดีตเพิ่มขึ้นสำหรับงวด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 w:hint="cs"/>
          <w:sz w:val="30"/>
          <w:szCs w:val="30"/>
          <w:cs/>
        </w:rPr>
        <w:t xml:space="preserve">เดือนสิ้นสุดวันเดียวกันในงบการเงินรวมและงบการเงินเฉพาะกิจการจำนวน </w:t>
      </w:r>
      <w:r w:rsidR="00FC7992" w:rsidRPr="00404386">
        <w:rPr>
          <w:rFonts w:ascii="Angsana New" w:hAnsi="Angsana New"/>
          <w:sz w:val="30"/>
          <w:szCs w:val="30"/>
        </w:rPr>
        <w:t>44.86</w:t>
      </w:r>
      <w:r w:rsidRPr="0040438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ล้านบาท</w:t>
      </w:r>
      <w:r w:rsidRPr="0040438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211409" w:rsidRPr="00404386">
        <w:rPr>
          <w:rFonts w:ascii="Angsana New" w:hAnsi="Angsana New"/>
          <w:sz w:val="30"/>
          <w:szCs w:val="30"/>
        </w:rPr>
        <w:t>24.75</w:t>
      </w:r>
      <w:r w:rsidRPr="00404386">
        <w:rPr>
          <w:rFonts w:ascii="Angsana New" w:hAnsi="Angsana New" w:hint="cs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ล้านบาท</w:t>
      </w:r>
      <w:r w:rsidR="002A6E25" w:rsidRPr="00404386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B4758B7" w14:textId="77777777" w:rsidR="00E138C7" w:rsidRPr="00404386" w:rsidRDefault="00E138C7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5EC2E82" w14:textId="3541EB78" w:rsidR="004E07A3" w:rsidRPr="00404386" w:rsidRDefault="004E07A3" w:rsidP="00CA5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3</w:t>
      </w:r>
      <w:r w:rsidR="00FF01B4"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B054CB" w:rsidRPr="00404386">
        <w:rPr>
          <w:rFonts w:ascii="Angsana New" w:hAnsi="Angsana New" w:hint="cs"/>
          <w:b/>
          <w:bCs/>
          <w:sz w:val="30"/>
          <w:szCs w:val="30"/>
          <w:cs/>
        </w:rPr>
        <w:t>เรือนหุ้น</w:t>
      </w:r>
    </w:p>
    <w:p w14:paraId="1203EAE9" w14:textId="77777777" w:rsidR="00CA5E20" w:rsidRPr="00404386" w:rsidRDefault="00CA5E20" w:rsidP="00CA5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MS Mincho" w:hAnsi="Angsana New"/>
          <w:sz w:val="24"/>
          <w:szCs w:val="24"/>
          <w:cs/>
        </w:rPr>
      </w:pPr>
    </w:p>
    <w:tbl>
      <w:tblPr>
        <w:tblW w:w="93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1"/>
        <w:gridCol w:w="900"/>
        <w:gridCol w:w="1208"/>
        <w:gridCol w:w="180"/>
        <w:gridCol w:w="1170"/>
        <w:gridCol w:w="180"/>
        <w:gridCol w:w="1161"/>
        <w:gridCol w:w="180"/>
        <w:gridCol w:w="1215"/>
      </w:tblGrid>
      <w:tr w:rsidR="004E07A3" w:rsidRPr="00404386" w14:paraId="7352CED3" w14:textId="77777777" w:rsidTr="00C84F23">
        <w:trPr>
          <w:cantSplit/>
          <w:trHeight w:hRule="exact" w:val="374"/>
          <w:tblHeader/>
        </w:trPr>
        <w:tc>
          <w:tcPr>
            <w:tcW w:w="3141" w:type="dxa"/>
            <w:shd w:val="clear" w:color="auto" w:fill="auto"/>
          </w:tcPr>
          <w:p w14:paraId="70C1018C" w14:textId="77777777" w:rsidR="004E07A3" w:rsidRPr="00404386" w:rsidRDefault="004E07A3" w:rsidP="00A71B6F">
            <w:pPr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654D46" w14:textId="77777777" w:rsidR="004E07A3" w:rsidRPr="00404386" w:rsidRDefault="004E07A3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8" w:type="dxa"/>
            <w:gridSpan w:val="3"/>
            <w:shd w:val="clear" w:color="auto" w:fill="auto"/>
          </w:tcPr>
          <w:p w14:paraId="4452422F" w14:textId="35D664B9" w:rsidR="004E07A3" w:rsidRPr="00404386" w:rsidRDefault="006C70E8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  <w:r w:rsidR="00110A31"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  <w:shd w:val="clear" w:color="auto" w:fill="auto"/>
          </w:tcPr>
          <w:p w14:paraId="22C1D10E" w14:textId="77777777" w:rsidR="004E07A3" w:rsidRPr="00404386" w:rsidRDefault="004E07A3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  <w:shd w:val="clear" w:color="auto" w:fill="auto"/>
          </w:tcPr>
          <w:p w14:paraId="007DC09C" w14:textId="77777777" w:rsidR="004E07A3" w:rsidRPr="00404386" w:rsidRDefault="004E07A3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61185" w:rsidRPr="00404386" w14:paraId="1BA7BB30" w14:textId="77777777" w:rsidTr="00C84F23">
        <w:trPr>
          <w:cantSplit/>
          <w:trHeight w:hRule="exact" w:val="374"/>
          <w:tblHeader/>
        </w:trPr>
        <w:tc>
          <w:tcPr>
            <w:tcW w:w="3141" w:type="dxa"/>
            <w:shd w:val="clear" w:color="auto" w:fill="auto"/>
          </w:tcPr>
          <w:p w14:paraId="4AD570A9" w14:textId="77777777" w:rsidR="00B61185" w:rsidRPr="00404386" w:rsidRDefault="00B61185" w:rsidP="00A71B6F">
            <w:pPr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4FDA15" w14:textId="77777777" w:rsidR="00B61185" w:rsidRPr="00404386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58" w:type="dxa"/>
            <w:gridSpan w:val="3"/>
            <w:shd w:val="clear" w:color="auto" w:fill="auto"/>
          </w:tcPr>
          <w:p w14:paraId="076E5DE7" w14:textId="77777777" w:rsidR="00B61185" w:rsidRPr="00404386" w:rsidRDefault="006C70E8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  <w:tc>
          <w:tcPr>
            <w:tcW w:w="180" w:type="dxa"/>
            <w:shd w:val="clear" w:color="auto" w:fill="auto"/>
          </w:tcPr>
          <w:p w14:paraId="30152D94" w14:textId="77777777" w:rsidR="00B61185" w:rsidRPr="00404386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  <w:shd w:val="clear" w:color="auto" w:fill="auto"/>
          </w:tcPr>
          <w:p w14:paraId="37824542" w14:textId="77777777" w:rsidR="00B61185" w:rsidRPr="00404386" w:rsidRDefault="002E6A8F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สำหรับปีสิ้นสุด</w:t>
            </w:r>
          </w:p>
        </w:tc>
      </w:tr>
      <w:tr w:rsidR="00B61185" w:rsidRPr="00404386" w14:paraId="1B2535F9" w14:textId="77777777" w:rsidTr="00C84F23">
        <w:trPr>
          <w:cantSplit/>
          <w:trHeight w:hRule="exact" w:val="374"/>
          <w:tblHeader/>
        </w:trPr>
        <w:tc>
          <w:tcPr>
            <w:tcW w:w="3141" w:type="dxa"/>
            <w:shd w:val="clear" w:color="auto" w:fill="auto"/>
          </w:tcPr>
          <w:p w14:paraId="0CC4DB7C" w14:textId="77777777" w:rsidR="00B61185" w:rsidRPr="00404386" w:rsidRDefault="00B61185" w:rsidP="00A71B6F">
            <w:pPr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24DC9D" w14:textId="77777777" w:rsidR="00B61185" w:rsidRPr="00404386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30788E" w14:textId="49D77165" w:rsidR="00B61185" w:rsidRPr="00404386" w:rsidRDefault="006C70E8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30</w:t>
            </w:r>
            <w:r w:rsidRPr="00404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A8DD3CD" w14:textId="77777777" w:rsidR="00B61185" w:rsidRPr="00404386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032EBF" w14:textId="77777777" w:rsidR="00B61185" w:rsidRPr="00404386" w:rsidRDefault="002E6A8F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วันที่ </w:t>
            </w: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404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4E07A3" w:rsidRPr="00404386" w14:paraId="1CB5AB8A" w14:textId="77777777" w:rsidTr="00C84F23">
        <w:trPr>
          <w:cantSplit/>
          <w:trHeight w:hRule="exact" w:val="374"/>
          <w:tblHeader/>
        </w:trPr>
        <w:tc>
          <w:tcPr>
            <w:tcW w:w="3141" w:type="dxa"/>
          </w:tcPr>
          <w:p w14:paraId="7D944A19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EBAD93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386EAA0F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7ECA22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1D352D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180" w:type="dxa"/>
          </w:tcPr>
          <w:p w14:paraId="128DA304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B3959D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7F8B9E" w14:textId="77777777" w:rsidR="004E07A3" w:rsidRPr="00404386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A1BEF3B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4E07A3" w:rsidRPr="00404386" w14:paraId="6902A6E7" w14:textId="77777777" w:rsidTr="00C84F23">
        <w:trPr>
          <w:cantSplit/>
          <w:trHeight w:hRule="exact" w:val="374"/>
          <w:tblHeader/>
        </w:trPr>
        <w:tc>
          <w:tcPr>
            <w:tcW w:w="3141" w:type="dxa"/>
          </w:tcPr>
          <w:p w14:paraId="00827F6A" w14:textId="77777777" w:rsidR="004E07A3" w:rsidRPr="00404386" w:rsidRDefault="004E07A3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5EB46A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94" w:type="dxa"/>
            <w:gridSpan w:val="7"/>
          </w:tcPr>
          <w:p w14:paraId="313C151C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="00CD0073"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="00CD0073"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E07A3" w:rsidRPr="00404386" w14:paraId="00811427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5C9D84E" w14:textId="77777777" w:rsidR="004E07A3" w:rsidRPr="00404386" w:rsidRDefault="004E07A3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4B7BE52D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6B13DC11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EE6784" w14:textId="77777777" w:rsidR="004E07A3" w:rsidRPr="00404386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63029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725C74" w14:textId="77777777" w:rsidR="004E07A3" w:rsidRPr="00404386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519387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55D2A" w14:textId="77777777" w:rsidR="004E07A3" w:rsidRPr="00404386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323D3CC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404386" w14:paraId="718BFCAE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72EEC3E1" w14:textId="77777777" w:rsidR="004E07A3" w:rsidRPr="00404386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4CDD72EB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68E8134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FF8DF2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F53F86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92E3E0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23CED4D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689684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562FCDF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404386" w14:paraId="2DB03CA9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269A137" w14:textId="77777777" w:rsidR="004E07A3" w:rsidRPr="00404386" w:rsidRDefault="004E07A3" w:rsidP="00A71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495A7427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2E26C659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94176E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39B4B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135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797F42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6140048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180" w:type="dxa"/>
            <w:vAlign w:val="bottom"/>
          </w:tcPr>
          <w:p w14:paraId="785BCD47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4DF1832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9,000,000</w:t>
            </w:r>
          </w:p>
        </w:tc>
      </w:tr>
      <w:tr w:rsidR="004E07A3" w:rsidRPr="00404386" w14:paraId="5809D262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D13FB08" w14:textId="77777777" w:rsidR="004E07A3" w:rsidRPr="00404386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292415D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1FE2765D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4DE37EA3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B7E1D8A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2040074F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36522D0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497"/>
                <w:tab w:val="decimal" w:pos="58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F5597B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476AE4F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36423" w:rsidRPr="00404386" w14:paraId="260036DA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077D6E61" w14:textId="0A16A8F5" w:rsidR="00136423" w:rsidRPr="00404386" w:rsidRDefault="00136423" w:rsidP="001364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72002AEB" w14:textId="4FF4069B" w:rsidR="00136423" w:rsidRPr="00404386" w:rsidRDefault="00136423" w:rsidP="001364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0B7B759B" w14:textId="2CD12633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5B7515" w14:textId="77777777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A75BD4" w14:textId="6EB34EE9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7AAC81" w14:textId="77777777" w:rsidR="00136423" w:rsidRPr="00404386" w:rsidRDefault="00136423" w:rsidP="001364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938BE90" w14:textId="70FCFD73" w:rsidR="00136423" w:rsidRPr="00404386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1,500,000</w:t>
            </w:r>
          </w:p>
        </w:tc>
        <w:tc>
          <w:tcPr>
            <w:tcW w:w="180" w:type="dxa"/>
            <w:vAlign w:val="bottom"/>
          </w:tcPr>
          <w:p w14:paraId="30F34ACB" w14:textId="77777777" w:rsidR="00136423" w:rsidRPr="00404386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089153B" w14:textId="0FBE30DD" w:rsidR="00136423" w:rsidRPr="00404386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15,000,000</w:t>
            </w:r>
          </w:p>
        </w:tc>
      </w:tr>
      <w:tr w:rsidR="004E07A3" w:rsidRPr="00404386" w14:paraId="358350C9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0BD8D099" w14:textId="77777777" w:rsidR="004E07A3" w:rsidRPr="00404386" w:rsidRDefault="004E07A3" w:rsidP="00A71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7C72CA4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4F0845C0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244" w:hanging="1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180" w:type="dxa"/>
            <w:vAlign w:val="bottom"/>
          </w:tcPr>
          <w:p w14:paraId="0B68BD1B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2B6CEE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180" w:type="dxa"/>
            <w:vAlign w:val="bottom"/>
          </w:tcPr>
          <w:p w14:paraId="38FEC22D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06BF86A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497"/>
                <w:tab w:val="decimal" w:pos="58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25B998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674DFA2C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7B80" w:rsidRPr="00404386" w14:paraId="1D217624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117AD894" w14:textId="18690853" w:rsidR="00127B80" w:rsidRPr="00404386" w:rsidRDefault="00136423" w:rsidP="00A71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14:paraId="30D34E4E" w14:textId="77777777" w:rsidR="00127B80" w:rsidRPr="00404386" w:rsidRDefault="00127B80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56FC414" w14:textId="77777777" w:rsidR="00127B80" w:rsidRPr="00404386" w:rsidRDefault="00127B80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244" w:hanging="1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C20085" w14:textId="77777777" w:rsidR="00127B80" w:rsidRPr="00404386" w:rsidRDefault="00127B80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9AAC34" w14:textId="77777777" w:rsidR="00127B80" w:rsidRPr="00404386" w:rsidRDefault="00127B80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CD4871" w14:textId="77777777" w:rsidR="00127B80" w:rsidRPr="00404386" w:rsidRDefault="00127B8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260F323" w14:textId="77777777" w:rsidR="00127B80" w:rsidRPr="00404386" w:rsidRDefault="00127B80" w:rsidP="00A71B6F">
            <w:pPr>
              <w:pStyle w:val="30"/>
              <w:tabs>
                <w:tab w:val="clear" w:pos="360"/>
                <w:tab w:val="clear" w:pos="720"/>
                <w:tab w:val="decimal" w:pos="497"/>
                <w:tab w:val="decimal" w:pos="58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5C689F" w14:textId="77777777" w:rsidR="00127B80" w:rsidRPr="00404386" w:rsidRDefault="00127B80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40266C9C" w14:textId="77777777" w:rsidR="00127B80" w:rsidRPr="00404386" w:rsidRDefault="00127B80" w:rsidP="00A71B6F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36423" w:rsidRPr="00404386" w14:paraId="378BC88F" w14:textId="77777777" w:rsidTr="00AE7FCE">
        <w:trPr>
          <w:cantSplit/>
          <w:trHeight w:hRule="exact" w:val="374"/>
        </w:trPr>
        <w:tc>
          <w:tcPr>
            <w:tcW w:w="3141" w:type="dxa"/>
          </w:tcPr>
          <w:p w14:paraId="51A28289" w14:textId="29472235" w:rsidR="00136423" w:rsidRPr="00404386" w:rsidRDefault="00136423" w:rsidP="00136423">
            <w:pPr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จากหุ้นละ 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บาทเป็นหุ้นละ 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</w:tcPr>
          <w:p w14:paraId="6276A6B2" w14:textId="7C7DA3D5" w:rsidR="00136423" w:rsidRPr="00404386" w:rsidRDefault="00B358F8" w:rsidP="001364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7CE5EE33" w14:textId="07532E10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F01E2E" w14:textId="77777777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C283BB" w14:textId="1D1AD5E2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447F89" w14:textId="77777777" w:rsidR="00136423" w:rsidRPr="00404386" w:rsidRDefault="00136423" w:rsidP="001364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8DDAC78" w14:textId="20F550C2" w:rsidR="00136423" w:rsidRPr="00404386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21,600,000</w:t>
            </w:r>
          </w:p>
        </w:tc>
        <w:tc>
          <w:tcPr>
            <w:tcW w:w="180" w:type="dxa"/>
            <w:vAlign w:val="bottom"/>
          </w:tcPr>
          <w:p w14:paraId="7B2E619D" w14:textId="77777777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D63C510" w14:textId="0E654ECD" w:rsidR="00136423" w:rsidRPr="00404386" w:rsidRDefault="00136423" w:rsidP="00136423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E07A3" w:rsidRPr="00404386" w14:paraId="1BDF0AA1" w14:textId="77777777" w:rsidTr="00AE7FCE">
        <w:trPr>
          <w:cantSplit/>
          <w:trHeight w:hRule="exact" w:val="374"/>
        </w:trPr>
        <w:tc>
          <w:tcPr>
            <w:tcW w:w="3141" w:type="dxa"/>
          </w:tcPr>
          <w:p w14:paraId="09BF10F4" w14:textId="725FA28D" w:rsidR="004E07A3" w:rsidRPr="00404386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10C53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52B5"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6C70E8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31 </w:t>
            </w:r>
            <w:r w:rsidR="006C70E8"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1FA23A1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43599CC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5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5A1DCC" w14:textId="77777777" w:rsidR="004E07A3" w:rsidRPr="00404386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36013C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DA4ABE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A721CBC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C53D99" w14:textId="77777777" w:rsidR="004E07A3" w:rsidRPr="00404386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7D9069A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404386" w14:paraId="7D0E864C" w14:textId="77777777" w:rsidTr="00AE7FCE">
        <w:trPr>
          <w:cantSplit/>
          <w:trHeight w:hRule="exact" w:val="374"/>
        </w:trPr>
        <w:tc>
          <w:tcPr>
            <w:tcW w:w="3141" w:type="dxa"/>
          </w:tcPr>
          <w:p w14:paraId="43BED160" w14:textId="77777777" w:rsidR="004E07A3" w:rsidRPr="00404386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A731C75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7D175A0A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32,000,000</w:t>
            </w:r>
          </w:p>
        </w:tc>
        <w:tc>
          <w:tcPr>
            <w:tcW w:w="180" w:type="dxa"/>
            <w:vAlign w:val="bottom"/>
          </w:tcPr>
          <w:p w14:paraId="03E631EA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159049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32,000,000</w:t>
            </w:r>
          </w:p>
        </w:tc>
        <w:tc>
          <w:tcPr>
            <w:tcW w:w="180" w:type="dxa"/>
            <w:vAlign w:val="bottom"/>
          </w:tcPr>
          <w:p w14:paraId="234D15CA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F49B4FB" w14:textId="5AFA30E4" w:rsidR="004E07A3" w:rsidRPr="00404386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29B0EFC8" w14:textId="77777777" w:rsidR="004E07A3" w:rsidRPr="00404386" w:rsidRDefault="004E07A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3EB8308" w14:textId="44F5978F" w:rsidR="004E07A3" w:rsidRPr="00404386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</w:tr>
      <w:tr w:rsidR="008E0E50" w:rsidRPr="00404386" w14:paraId="7946395C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668649E" w14:textId="77777777" w:rsidR="008E0E50" w:rsidRPr="00404386" w:rsidRDefault="008E0E50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DE8EA4B" w14:textId="77777777" w:rsidR="008E0E50" w:rsidRPr="00404386" w:rsidRDefault="008E0E50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B714AD6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50DCDD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36047E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573980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945DAA3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E171DC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ED9EC2D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E50" w:rsidRPr="00404386" w14:paraId="35C31526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A633A87" w14:textId="77777777" w:rsidR="008E0E50" w:rsidRPr="00404386" w:rsidRDefault="008E0E50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BC92E14" w14:textId="77777777" w:rsidR="008E0E50" w:rsidRPr="00404386" w:rsidRDefault="008E0E50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FF9715B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7EA3D2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5FA17B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C2BEA1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5180341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418325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50F490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E50" w:rsidRPr="00404386" w14:paraId="27F20101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F5B1148" w14:textId="77777777" w:rsidR="008E0E50" w:rsidRPr="00404386" w:rsidRDefault="008E0E50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B2EC58" w14:textId="77777777" w:rsidR="008E0E50" w:rsidRPr="00404386" w:rsidRDefault="008E0E50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221C91B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CE22F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EDE297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1A9990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18219EE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299986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1F39041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E50" w:rsidRPr="00404386" w14:paraId="7474BBE0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7263CF07" w14:textId="77777777" w:rsidR="008E0E50" w:rsidRDefault="008E0E50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A1D52B7" w14:textId="311AF633" w:rsidR="00B204E1" w:rsidRPr="00404386" w:rsidRDefault="00B204E1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FAF7AC" w14:textId="77777777" w:rsidR="008E0E50" w:rsidRPr="00404386" w:rsidRDefault="008E0E50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3FC3603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B0D13A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578A7E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8D752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1192C93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CFB755" w14:textId="77777777" w:rsidR="008E0E50" w:rsidRPr="00404386" w:rsidRDefault="008E0E5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4B8E6A2" w14:textId="77777777" w:rsidR="008E0E50" w:rsidRPr="00404386" w:rsidRDefault="008E0E50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4E1" w:rsidRPr="00404386" w14:paraId="73BE1298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0067187" w14:textId="77777777" w:rsidR="00B204E1" w:rsidRDefault="00B204E1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23E0EED" w14:textId="77777777" w:rsidR="00B204E1" w:rsidRPr="00404386" w:rsidRDefault="00B204E1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1CF6D7F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A85AFB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B731B7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FB0DD9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E4F2BE6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541051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A02AD46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4E1" w:rsidRPr="00404386" w14:paraId="66BAB34D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DDC4BF3" w14:textId="77777777" w:rsidR="00B204E1" w:rsidRDefault="00B204E1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75A977F" w14:textId="77777777" w:rsidR="00B204E1" w:rsidRPr="00404386" w:rsidRDefault="00B204E1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972C465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E527B0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07258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9F408F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D7C7655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D46031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07AEBF3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4E1" w:rsidRPr="00404386" w14:paraId="146A7435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37D6BA3" w14:textId="77777777" w:rsidR="00B204E1" w:rsidRDefault="00B204E1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D971DD0" w14:textId="77777777" w:rsidR="00B204E1" w:rsidRPr="00404386" w:rsidRDefault="00B204E1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95F86FC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CA43E4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9B7392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AD77B0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1D57800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696267" w14:textId="77777777" w:rsidR="00B204E1" w:rsidRPr="00404386" w:rsidRDefault="00B204E1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6F0F16A" w14:textId="77777777" w:rsidR="00B204E1" w:rsidRPr="00404386" w:rsidRDefault="00B204E1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F23" w:rsidRPr="00404386" w14:paraId="309F746F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7188A6C0" w14:textId="31244C78" w:rsidR="00C84F23" w:rsidRPr="00404386" w:rsidRDefault="00C84F23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00" w:type="dxa"/>
          </w:tcPr>
          <w:p w14:paraId="22721B26" w14:textId="77777777" w:rsidR="00C84F23" w:rsidRPr="00404386" w:rsidRDefault="00C84F2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0E883CFA" w14:textId="77777777" w:rsidR="00C84F23" w:rsidRPr="00404386" w:rsidRDefault="00C84F2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97F0D4" w14:textId="77777777" w:rsidR="00C84F23" w:rsidRPr="00404386" w:rsidRDefault="00C84F2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FEBCB9" w14:textId="77777777" w:rsidR="00C84F23" w:rsidRPr="00404386" w:rsidRDefault="00C84F2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9AD886" w14:textId="77777777" w:rsidR="00C84F23" w:rsidRPr="00404386" w:rsidRDefault="00C84F2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8718C49" w14:textId="77777777" w:rsidR="00C84F23" w:rsidRPr="00404386" w:rsidRDefault="00C84F2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1F8CE1" w14:textId="77777777" w:rsidR="00C84F23" w:rsidRPr="00404386" w:rsidRDefault="00C84F2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06C9511" w14:textId="77777777" w:rsidR="00C84F23" w:rsidRPr="00404386" w:rsidRDefault="00C84F23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404386" w14:paraId="5C9836D2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023E03E" w14:textId="77777777" w:rsidR="004E07A3" w:rsidRPr="00404386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B5E8D51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5601F09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938878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72229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164C12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D712BD3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AB1CF6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482E500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404386" w14:paraId="4C081583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67C0003" w14:textId="77777777" w:rsidR="004E07A3" w:rsidRPr="00404386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E19583E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5D5B249A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981F4F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62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5DABD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45"/>
              </w:tabs>
              <w:spacing w:line="240" w:lineRule="atLeast"/>
              <w:ind w:left="-45" w:right="332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D5519C" w14:textId="77777777" w:rsidR="004E07A3" w:rsidRPr="00404386" w:rsidRDefault="004E07A3" w:rsidP="00A71B6F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EA8BC6A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180" w:type="dxa"/>
            <w:vAlign w:val="bottom"/>
          </w:tcPr>
          <w:p w14:paraId="3A511A55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46BF0F7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9,000,000</w:t>
            </w:r>
          </w:p>
        </w:tc>
      </w:tr>
      <w:tr w:rsidR="004E07A3" w:rsidRPr="00404386" w14:paraId="1A29B7E0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6D2E1E00" w14:textId="77777777" w:rsidR="004E07A3" w:rsidRPr="00404386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D41D6EB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01DEC506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5A392DE0" w14:textId="77777777" w:rsidR="004E07A3" w:rsidRPr="00404386" w:rsidRDefault="004E07A3" w:rsidP="00A71B6F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A1DB25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0260F316" w14:textId="77777777" w:rsidR="004E07A3" w:rsidRPr="00404386" w:rsidRDefault="004E07A3" w:rsidP="00A71B6F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C5A41E5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0D9EE329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37D54C4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F9" w:rsidRPr="00404386" w14:paraId="2D3DF71B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9796B8E" w14:textId="44DE5D93" w:rsidR="005B1AF9" w:rsidRPr="00404386" w:rsidRDefault="005B1AF9" w:rsidP="005B1A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21FEE38" w14:textId="2C4FD178" w:rsidR="005B1AF9" w:rsidRPr="00404386" w:rsidRDefault="005B1AF9" w:rsidP="005B1A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0E02A6B3" w14:textId="3125112F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C1D807" w14:textId="77777777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894475" w14:textId="76110014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141406" w14:textId="77777777" w:rsidR="005B1AF9" w:rsidRPr="00404386" w:rsidRDefault="005B1AF9" w:rsidP="005B1AF9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350E3A7" w14:textId="2922382A" w:rsidR="005B1AF9" w:rsidRPr="00404386" w:rsidRDefault="005B1AF9" w:rsidP="005B1A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80" w:type="dxa"/>
            <w:vAlign w:val="bottom"/>
          </w:tcPr>
          <w:p w14:paraId="513A3D5B" w14:textId="77777777" w:rsidR="005B1AF9" w:rsidRPr="00404386" w:rsidRDefault="005B1AF9" w:rsidP="005B1AF9">
            <w:pPr>
              <w:pStyle w:val="acctfourfigures"/>
              <w:tabs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250B509" w14:textId="0E146A6B" w:rsidR="005B1AF9" w:rsidRPr="00404386" w:rsidRDefault="005B1AF9" w:rsidP="005B1A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15,000,000</w:t>
            </w:r>
          </w:p>
        </w:tc>
      </w:tr>
      <w:tr w:rsidR="005B1AF9" w:rsidRPr="00404386" w14:paraId="0228C86C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3AB81B47" w14:textId="21B8B123" w:rsidR="005B1AF9" w:rsidRPr="00404386" w:rsidRDefault="005B1AF9" w:rsidP="005B1A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14:paraId="43FB4464" w14:textId="77777777" w:rsidR="005B1AF9" w:rsidRPr="00404386" w:rsidRDefault="005B1AF9" w:rsidP="005B1A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97B82C0" w14:textId="77777777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53D219" w14:textId="77777777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AFD475" w14:textId="77777777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76825D" w14:textId="77777777" w:rsidR="005B1AF9" w:rsidRPr="00404386" w:rsidRDefault="005B1AF9" w:rsidP="005B1AF9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5741F45" w14:textId="77777777" w:rsidR="005B1AF9" w:rsidRPr="00404386" w:rsidRDefault="005B1AF9" w:rsidP="005B1AF9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E09314" w14:textId="77777777" w:rsidR="005B1AF9" w:rsidRPr="00404386" w:rsidRDefault="005B1AF9" w:rsidP="005B1A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77273A" w14:textId="77777777" w:rsidR="005B1AF9" w:rsidRPr="00404386" w:rsidRDefault="005B1AF9" w:rsidP="005B1AF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AF9" w:rsidRPr="00404386" w14:paraId="77003AC2" w14:textId="77777777" w:rsidTr="00D8534C">
        <w:trPr>
          <w:cantSplit/>
          <w:trHeight w:hRule="exact" w:val="374"/>
        </w:trPr>
        <w:tc>
          <w:tcPr>
            <w:tcW w:w="3141" w:type="dxa"/>
          </w:tcPr>
          <w:p w14:paraId="18C1FADD" w14:textId="4570524C" w:rsidR="005B1AF9" w:rsidRPr="00404386" w:rsidRDefault="005B1AF9" w:rsidP="005B1A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จากหุ้นละ 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บาทเป็นหุ้นละ 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</w:tcPr>
          <w:p w14:paraId="64C1BBF6" w14:textId="0D23A344" w:rsidR="005B1AF9" w:rsidRPr="00404386" w:rsidRDefault="005B1AF9" w:rsidP="005B1A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7754B7BD" w14:textId="37627A26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19B2AB" w14:textId="77777777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7F7E7" w14:textId="57F4CD29" w:rsidR="005B1AF9" w:rsidRPr="00404386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1E3215" w14:textId="77777777" w:rsidR="005B1AF9" w:rsidRPr="00404386" w:rsidRDefault="005B1AF9" w:rsidP="005B1AF9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3742F51" w14:textId="79E5247E" w:rsidR="005B1AF9" w:rsidRPr="00404386" w:rsidRDefault="00E72E9A" w:rsidP="00E72E9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21,600,000</w:t>
            </w:r>
          </w:p>
        </w:tc>
        <w:tc>
          <w:tcPr>
            <w:tcW w:w="180" w:type="dxa"/>
            <w:vAlign w:val="bottom"/>
          </w:tcPr>
          <w:p w14:paraId="1B47E82E" w14:textId="77777777" w:rsidR="005B1AF9" w:rsidRPr="00404386" w:rsidRDefault="005B1AF9" w:rsidP="005B1A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0A2F791" w14:textId="0F1E4C38" w:rsidR="005B1AF9" w:rsidRPr="00404386" w:rsidRDefault="00E72E9A" w:rsidP="005B1AF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7A3" w:rsidRPr="00404386" w14:paraId="7F58243A" w14:textId="77777777" w:rsidTr="00D8534C">
        <w:trPr>
          <w:cantSplit/>
          <w:trHeight w:hRule="exact" w:val="374"/>
        </w:trPr>
        <w:tc>
          <w:tcPr>
            <w:tcW w:w="3141" w:type="dxa"/>
          </w:tcPr>
          <w:p w14:paraId="4D7FC997" w14:textId="4B504AD5" w:rsidR="004E07A3" w:rsidRPr="00404386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652B5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6C70E8"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C70E8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31 </w:t>
            </w:r>
            <w:r w:rsidR="006C70E8"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A658F0E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52DE6D2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FD0538" w14:textId="77777777" w:rsidR="004E07A3" w:rsidRPr="00404386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E03A6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9EA3A9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DF9789D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5174C" w14:textId="77777777" w:rsidR="004E07A3" w:rsidRPr="00404386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0AB869D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404386" w14:paraId="5C2D67F9" w14:textId="77777777" w:rsidTr="00D8534C">
        <w:trPr>
          <w:cantSplit/>
          <w:trHeight w:hRule="exact" w:val="374"/>
        </w:trPr>
        <w:tc>
          <w:tcPr>
            <w:tcW w:w="3141" w:type="dxa"/>
          </w:tcPr>
          <w:p w14:paraId="2957235E" w14:textId="77777777" w:rsidR="004E07A3" w:rsidRPr="00404386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EF4A3C5" w14:textId="77777777" w:rsidR="004E07A3" w:rsidRPr="00404386" w:rsidRDefault="004E07A3" w:rsidP="00A71B6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5A3B6F24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24,000,000</w:t>
            </w:r>
          </w:p>
        </w:tc>
        <w:tc>
          <w:tcPr>
            <w:tcW w:w="180" w:type="dxa"/>
            <w:vAlign w:val="bottom"/>
          </w:tcPr>
          <w:p w14:paraId="3523A939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1FADD3" w14:textId="77777777" w:rsidR="004E07A3" w:rsidRPr="00404386" w:rsidRDefault="004E07A3" w:rsidP="00A71B6F">
            <w:pPr>
              <w:pStyle w:val="30"/>
              <w:tabs>
                <w:tab w:val="clear" w:pos="360"/>
                <w:tab w:val="clear" w:pos="720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24,000,000</w:t>
            </w:r>
          </w:p>
        </w:tc>
        <w:tc>
          <w:tcPr>
            <w:tcW w:w="180" w:type="dxa"/>
            <w:vAlign w:val="bottom"/>
          </w:tcPr>
          <w:p w14:paraId="3E5C4162" w14:textId="77777777" w:rsidR="004E07A3" w:rsidRPr="00404386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4451C3F" w14:textId="44791B1C" w:rsidR="004E07A3" w:rsidRPr="00404386" w:rsidRDefault="00E72E9A" w:rsidP="00E72E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1A59A050" w14:textId="77777777" w:rsidR="004E07A3" w:rsidRPr="00404386" w:rsidRDefault="004E07A3" w:rsidP="00E72E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7B67E79D" w14:textId="417176F2" w:rsidR="004E07A3" w:rsidRPr="00404386" w:rsidRDefault="00E72E9A" w:rsidP="00E72E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</w:tr>
    </w:tbl>
    <w:p w14:paraId="54FA91B3" w14:textId="77777777" w:rsidR="00F833BA" w:rsidRPr="00404386" w:rsidRDefault="00F833BA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BB45C7E" w14:textId="1F02D9EE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Pr="004043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04386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Pr="00404386">
        <w:rPr>
          <w:rFonts w:ascii="Angsana New" w:hAnsi="Angsana New"/>
          <w:sz w:val="30"/>
          <w:szCs w:val="30"/>
        </w:rPr>
        <w:t xml:space="preserve">8,000 </w:t>
      </w:r>
      <w:r w:rsidRPr="00404386">
        <w:rPr>
          <w:rFonts w:ascii="Angsana New" w:hAnsi="Angsana New" w:hint="cs"/>
          <w:sz w:val="30"/>
          <w:szCs w:val="30"/>
          <w:cs/>
        </w:rPr>
        <w:t>ล้านบาท (</w:t>
      </w:r>
      <w:r w:rsidRPr="00404386">
        <w:rPr>
          <w:rFonts w:ascii="Angsana New" w:hAnsi="Angsana New"/>
          <w:sz w:val="30"/>
          <w:szCs w:val="30"/>
        </w:rPr>
        <w:t xml:space="preserve">8,000 </w:t>
      </w:r>
      <w:r w:rsidRPr="00404386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บาท) จากทุนจดทะเบียนจำนวน </w:t>
      </w:r>
      <w:r w:rsidRPr="00404386">
        <w:rPr>
          <w:rFonts w:ascii="Angsana New" w:hAnsi="Angsana New"/>
          <w:sz w:val="30"/>
          <w:szCs w:val="30"/>
        </w:rPr>
        <w:t xml:space="preserve">24,000 </w:t>
      </w:r>
      <w:r w:rsidRPr="00404386">
        <w:rPr>
          <w:rFonts w:ascii="Angsana New" w:hAnsi="Angsana New" w:hint="cs"/>
          <w:sz w:val="30"/>
          <w:szCs w:val="30"/>
          <w:cs/>
        </w:rPr>
        <w:t>ล้านบาท (</w:t>
      </w:r>
      <w:r w:rsidRPr="00404386">
        <w:rPr>
          <w:rFonts w:ascii="Angsana New" w:hAnsi="Angsana New"/>
          <w:sz w:val="30"/>
          <w:szCs w:val="30"/>
        </w:rPr>
        <w:t xml:space="preserve">24,000 </w:t>
      </w:r>
      <w:r w:rsidRPr="00404386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บาท) เป็นจำนวน </w:t>
      </w:r>
      <w:r w:rsidRPr="00404386">
        <w:rPr>
          <w:rFonts w:ascii="Angsana New" w:hAnsi="Angsana New"/>
          <w:sz w:val="30"/>
          <w:szCs w:val="30"/>
        </w:rPr>
        <w:t xml:space="preserve">32,000 </w:t>
      </w:r>
      <w:r w:rsidRPr="00404386">
        <w:rPr>
          <w:rFonts w:ascii="Angsana New" w:hAnsi="Angsana New" w:hint="cs"/>
          <w:sz w:val="30"/>
          <w:szCs w:val="30"/>
          <w:cs/>
        </w:rPr>
        <w:t>ล้านบาท (</w:t>
      </w:r>
      <w:r w:rsidRPr="00404386">
        <w:rPr>
          <w:rFonts w:ascii="Angsana New" w:hAnsi="Angsana New"/>
          <w:sz w:val="30"/>
          <w:szCs w:val="30"/>
        </w:rPr>
        <w:t xml:space="preserve">32,000 </w:t>
      </w:r>
      <w:r w:rsidRPr="00404386">
        <w:rPr>
          <w:rFonts w:ascii="Angsana New" w:hAnsi="Angsana New" w:hint="cs"/>
          <w:sz w:val="30"/>
          <w:szCs w:val="30"/>
          <w:cs/>
        </w:rPr>
        <w:t>ล้านหุ้น มูลค่า</w:t>
      </w:r>
      <w:r w:rsidR="00CD0073"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บาท) </w:t>
      </w:r>
      <w:bookmarkStart w:id="7" w:name="_Hlk1912129"/>
      <w:r w:rsidRPr="00404386">
        <w:rPr>
          <w:rFonts w:ascii="Angsana New" w:hAnsi="Angsana New" w:hint="cs"/>
          <w:sz w:val="30"/>
          <w:szCs w:val="30"/>
          <w:cs/>
        </w:rPr>
        <w:t>บริษัท</w:t>
      </w:r>
      <w:bookmarkEnd w:id="7"/>
      <w:r w:rsidRPr="00404386">
        <w:rPr>
          <w:rFonts w:ascii="Angsana New" w:hAnsi="Angsana New" w:hint="cs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404386">
        <w:rPr>
          <w:rFonts w:ascii="Angsana New" w:hAnsi="Angsana New"/>
          <w:sz w:val="30"/>
          <w:szCs w:val="30"/>
        </w:rPr>
        <w:t xml:space="preserve">3 </w:t>
      </w:r>
      <w:r w:rsidRPr="0040438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04386">
        <w:rPr>
          <w:rFonts w:ascii="Angsana New" w:hAnsi="Angsana New"/>
          <w:sz w:val="30"/>
          <w:szCs w:val="30"/>
        </w:rPr>
        <w:t>2562</w:t>
      </w:r>
    </w:p>
    <w:p w14:paraId="6C4F0272" w14:textId="77777777" w:rsidR="00EC4BBD" w:rsidRPr="00404386" w:rsidRDefault="00EC4BBD" w:rsidP="00EC4BBD">
      <w:pPr>
        <w:pStyle w:val="BodyText2"/>
        <w:rPr>
          <w:sz w:val="16"/>
          <w:szCs w:val="16"/>
          <w:lang w:val="en-US" w:eastAsia="en-US"/>
        </w:rPr>
      </w:pPr>
    </w:p>
    <w:p w14:paraId="417770DB" w14:textId="583B02FD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540"/>
        <w:rPr>
          <w:rFonts w:ascii="Angsana New" w:hAnsi="Angsana New"/>
          <w:b/>
          <w:bCs/>
          <w:sz w:val="30"/>
          <w:szCs w:val="30"/>
          <w:cs/>
        </w:rPr>
      </w:pPr>
      <w:r w:rsidRPr="00404386">
        <w:rPr>
          <w:rFonts w:ascii="Angsana New" w:hAnsi="Angsana New"/>
          <w:b/>
          <w:bCs/>
          <w:sz w:val="30"/>
          <w:szCs w:val="30"/>
        </w:rPr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4</w:t>
      </w:r>
      <w:r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E315542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65A07454" w14:textId="77777777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กลุ่มบริษัทมี</w:t>
      </w:r>
      <w:r w:rsidRPr="00404386">
        <w:rPr>
          <w:rFonts w:ascii="Angsana New" w:hAnsi="Angsana New"/>
          <w:sz w:val="30"/>
          <w:szCs w:val="30"/>
        </w:rPr>
        <w:t xml:space="preserve"> 2 </w:t>
      </w:r>
      <w:r w:rsidRPr="00404386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404386">
        <w:rPr>
          <w:rFonts w:ascii="Angsana New" w:hAnsi="Angsana New" w:hint="cs"/>
          <w:sz w:val="30"/>
          <w:szCs w:val="30"/>
          <w:cs/>
        </w:rPr>
        <w:t>โ</w:t>
      </w:r>
      <w:r w:rsidRPr="00404386">
        <w:rPr>
          <w:rFonts w:ascii="Angsana New" w:hAnsi="Angsana New"/>
          <w:sz w:val="30"/>
          <w:szCs w:val="30"/>
          <w:cs/>
        </w:rPr>
        <w:t>ดยสรุปมีดังนี้</w:t>
      </w:r>
    </w:p>
    <w:p w14:paraId="579BB2ED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2"/>
          <w:szCs w:val="22"/>
        </w:rPr>
      </w:pPr>
    </w:p>
    <w:p w14:paraId="0B2C03F8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 w:hanging="36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404386">
        <w:rPr>
          <w:rFonts w:ascii="Angsana New" w:hAnsi="Angsana New"/>
          <w:spacing w:val="-6"/>
          <w:sz w:val="30"/>
          <w:szCs w:val="30"/>
        </w:rPr>
        <w:t>•</w:t>
      </w:r>
      <w:r w:rsidRPr="00404386">
        <w:rPr>
          <w:rFonts w:ascii="Angsana New" w:hAnsi="Angsana New"/>
          <w:spacing w:val="-6"/>
          <w:sz w:val="30"/>
          <w:szCs w:val="30"/>
        </w:rPr>
        <w:tab/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ส่วนงาน 1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32A0FAB7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 w:hanging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404386">
        <w:rPr>
          <w:rFonts w:ascii="Angsana New" w:hAnsi="Angsana New"/>
          <w:spacing w:val="-6"/>
          <w:sz w:val="30"/>
          <w:szCs w:val="30"/>
        </w:rPr>
        <w:t>•</w:t>
      </w:r>
      <w:r w:rsidRPr="00404386">
        <w:rPr>
          <w:rFonts w:ascii="Angsana New" w:hAnsi="Angsana New"/>
          <w:spacing w:val="-6"/>
          <w:sz w:val="30"/>
          <w:szCs w:val="30"/>
        </w:rPr>
        <w:tab/>
      </w:r>
      <w:r w:rsidRPr="00404386">
        <w:rPr>
          <w:rFonts w:ascii="Angsana New" w:hAnsi="Angsana New"/>
          <w:spacing w:val="-6"/>
          <w:sz w:val="30"/>
          <w:szCs w:val="30"/>
          <w:cs/>
        </w:rPr>
        <w:t xml:space="preserve">ส่วนงาน 2 </w:t>
      </w:r>
      <w:r w:rsidRPr="00404386">
        <w:rPr>
          <w:rFonts w:ascii="Angsana New" w:hAnsi="Angsana New" w:hint="cs"/>
          <w:spacing w:val="-6"/>
          <w:sz w:val="30"/>
          <w:szCs w:val="30"/>
          <w:cs/>
        </w:rPr>
        <w:t>ให้เช่าและให้บริการอาคารพาณิชยกรรม</w:t>
      </w:r>
    </w:p>
    <w:p w14:paraId="64BF0C1B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1040488B" w14:textId="683A9BA9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</w:t>
      </w:r>
      <w:r w:rsidR="00110A31" w:rsidRPr="00404386">
        <w:rPr>
          <w:rFonts w:ascii="Angsana New" w:hAnsi="Angsana New" w:hint="cs"/>
          <w:sz w:val="30"/>
          <w:szCs w:val="30"/>
          <w:cs/>
        </w:rPr>
        <w:t>หก</w:t>
      </w:r>
      <w:r w:rsidRPr="00404386">
        <w:rPr>
          <w:rFonts w:ascii="Angsana New" w:hAnsi="Angsana New"/>
          <w:sz w:val="30"/>
          <w:szCs w:val="30"/>
          <w:cs/>
        </w:rPr>
        <w:t>รรมเดียวกัน</w:t>
      </w:r>
    </w:p>
    <w:p w14:paraId="0D2BC315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4E07A3" w:rsidRPr="00404386" w:rsidSect="00604D30">
          <w:headerReference w:type="default" r:id="rId23"/>
          <w:pgSz w:w="11907" w:h="16840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80"/>
        <w:gridCol w:w="1170"/>
        <w:gridCol w:w="180"/>
        <w:gridCol w:w="1271"/>
        <w:gridCol w:w="270"/>
        <w:gridCol w:w="1170"/>
        <w:gridCol w:w="180"/>
        <w:gridCol w:w="1264"/>
      </w:tblGrid>
      <w:tr w:rsidR="00EC7598" w:rsidRPr="00404386" w14:paraId="12EA0A87" w14:textId="77777777" w:rsidTr="00AA594C">
        <w:trPr>
          <w:cantSplit/>
          <w:trHeight w:val="87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DE88E36" w14:textId="77777777" w:rsidR="00EC7598" w:rsidRPr="00404386" w:rsidRDefault="00EC7598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65" w:type="dxa"/>
            <w:gridSpan w:val="16"/>
            <w:vAlign w:val="bottom"/>
          </w:tcPr>
          <w:p w14:paraId="0A5FA92E" w14:textId="6C211274" w:rsidR="00EC7598" w:rsidRPr="00404386" w:rsidRDefault="00EC7598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</w:tr>
      <w:tr w:rsidR="004E07A3" w:rsidRPr="00404386" w14:paraId="6F8A5370" w14:textId="77777777" w:rsidTr="00F72615">
        <w:trPr>
          <w:cantSplit/>
          <w:trHeight w:val="627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2E7B426" w14:textId="77777777" w:rsidR="004E07A3" w:rsidRPr="00404386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6DF7067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ให</w:t>
            </w: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</w:rPr>
              <w:t>้</w:t>
            </w:r>
            <w:r w:rsidRPr="00404386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บริการธุรกิจโรงแรมและ</w:t>
            </w:r>
          </w:p>
          <w:p w14:paraId="38C1172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62A2AF2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16263F8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ให้เช่าและให้บริการ</w:t>
            </w:r>
          </w:p>
          <w:p w14:paraId="546058D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0F3D036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21" w:type="dxa"/>
            <w:gridSpan w:val="3"/>
          </w:tcPr>
          <w:p w14:paraId="32B945D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  <w:p w14:paraId="08B9096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DAA3BB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46C09A2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5E7252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4E07A3" w:rsidRPr="00404386" w14:paraId="1B7970FA" w14:textId="77777777" w:rsidTr="00F72615">
        <w:trPr>
          <w:cantSplit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8AFE7F3" w14:textId="3EA77C7D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621D48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720A425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A03F7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34AF070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9AC7E3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2973D1F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B49AD9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3496608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802555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5C8FCD5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13C5059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874C8F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34EE51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04B7FED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vAlign w:val="center"/>
          </w:tcPr>
          <w:p w14:paraId="21B7991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404386" w14:paraId="16685191" w14:textId="77777777" w:rsidTr="00F72615">
        <w:trPr>
          <w:cantSplit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CEFD8B0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589A10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A1B29E6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2322B0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F69460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BA709EF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234CE3F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ED9181B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97EC01D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E9CFF90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80507CA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64088701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301B2A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8EE003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A34D769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vAlign w:val="center"/>
          </w:tcPr>
          <w:p w14:paraId="5838CEF4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07A3" w:rsidRPr="00404386" w14:paraId="11EF043D" w14:textId="77777777" w:rsidTr="00F72615">
        <w:trPr>
          <w:cantSplit/>
          <w:tblHeader/>
        </w:trPr>
        <w:tc>
          <w:tcPr>
            <w:tcW w:w="3600" w:type="dxa"/>
          </w:tcPr>
          <w:p w14:paraId="3B0DE2DF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Times New Roman" w:hAnsi="Times New Roman" w:cs="Times New Roman"/>
                <w:sz w:val="30"/>
                <w:szCs w:val="30"/>
                <w:lang w:bidi="ar-SA"/>
              </w:rPr>
            </w:pPr>
          </w:p>
        </w:tc>
        <w:tc>
          <w:tcPr>
            <w:tcW w:w="11265" w:type="dxa"/>
            <w:gridSpan w:val="16"/>
            <w:shd w:val="clear" w:color="auto" w:fill="auto"/>
            <w:vAlign w:val="center"/>
          </w:tcPr>
          <w:p w14:paraId="1EC54B86" w14:textId="77777777" w:rsidR="004E07A3" w:rsidRPr="00404386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409" w:rsidRPr="00404386" w14:paraId="6950B99A" w14:textId="77777777" w:rsidTr="00F72615">
        <w:trPr>
          <w:cantSplit/>
          <w:trHeight w:val="236"/>
        </w:trPr>
        <w:tc>
          <w:tcPr>
            <w:tcW w:w="3600" w:type="dxa"/>
          </w:tcPr>
          <w:p w14:paraId="19824040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  <w:p w14:paraId="34E7918C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77E68D90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D96EF7" w14:textId="1F14B16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1,597,265</w:t>
            </w:r>
          </w:p>
        </w:tc>
        <w:tc>
          <w:tcPr>
            <w:tcW w:w="180" w:type="dxa"/>
            <w:vAlign w:val="bottom"/>
          </w:tcPr>
          <w:p w14:paraId="7E82C3AE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7ED7C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9F520" w14:textId="2CBA6EC3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1,644,851 </w:t>
            </w:r>
          </w:p>
        </w:tc>
        <w:tc>
          <w:tcPr>
            <w:tcW w:w="199" w:type="dxa"/>
            <w:gridSpan w:val="2"/>
            <w:vAlign w:val="bottom"/>
          </w:tcPr>
          <w:p w14:paraId="225DC3D7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24254587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02051" w14:textId="62D1C2A6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1,045,131</w:t>
            </w:r>
          </w:p>
        </w:tc>
        <w:tc>
          <w:tcPr>
            <w:tcW w:w="180" w:type="dxa"/>
            <w:vAlign w:val="bottom"/>
          </w:tcPr>
          <w:p w14:paraId="6F44AD4D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135AD2E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946B4" w14:textId="789B9038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1,069,777</w:t>
            </w:r>
          </w:p>
        </w:tc>
        <w:tc>
          <w:tcPr>
            <w:tcW w:w="180" w:type="dxa"/>
            <w:vAlign w:val="bottom"/>
          </w:tcPr>
          <w:p w14:paraId="36DA383D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F4C58F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5DB052" w14:textId="44E9231C" w:rsidR="00211409" w:rsidRPr="00404386" w:rsidRDefault="00211409" w:rsidP="0062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42017E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674003CE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C2B9BE" w14:textId="11C28C05" w:rsidR="00211409" w:rsidRPr="00404386" w:rsidRDefault="00211409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C94AE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6B25FA" w14:textId="77777777" w:rsidR="00211409" w:rsidRPr="00404386" w:rsidRDefault="00211409" w:rsidP="00A5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B51DB2" w14:textId="2322A044" w:rsidR="00211409" w:rsidRPr="00404386" w:rsidRDefault="00211409" w:rsidP="00A5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2,642,396</w:t>
            </w:r>
          </w:p>
        </w:tc>
        <w:tc>
          <w:tcPr>
            <w:tcW w:w="180" w:type="dxa"/>
            <w:vAlign w:val="bottom"/>
          </w:tcPr>
          <w:p w14:paraId="16411D98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vAlign w:val="center"/>
          </w:tcPr>
          <w:p w14:paraId="0B52C92C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90138" w14:textId="4B5B467F" w:rsidR="00211409" w:rsidRPr="00404386" w:rsidRDefault="00211409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2,714,628</w:t>
            </w:r>
          </w:p>
        </w:tc>
      </w:tr>
      <w:tr w:rsidR="00211409" w:rsidRPr="00404386" w14:paraId="41951AAF" w14:textId="77777777" w:rsidTr="00F72615">
        <w:trPr>
          <w:cantSplit/>
          <w:trHeight w:val="236"/>
        </w:trPr>
        <w:tc>
          <w:tcPr>
            <w:tcW w:w="3600" w:type="dxa"/>
          </w:tcPr>
          <w:p w14:paraId="58ED373D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F6D0763" w14:textId="2064F511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4C12DD8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20878E1" w14:textId="12641078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301 </w:t>
            </w:r>
          </w:p>
        </w:tc>
        <w:tc>
          <w:tcPr>
            <w:tcW w:w="199" w:type="dxa"/>
            <w:gridSpan w:val="2"/>
            <w:vAlign w:val="bottom"/>
          </w:tcPr>
          <w:p w14:paraId="4A123F88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391C1E8C" w14:textId="34ED4066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15,5</w:t>
            </w:r>
            <w:r w:rsidR="0063428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06CCA80C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45776E6" w14:textId="02F8A796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21,421</w:t>
            </w:r>
          </w:p>
        </w:tc>
        <w:tc>
          <w:tcPr>
            <w:tcW w:w="180" w:type="dxa"/>
            <w:vAlign w:val="bottom"/>
          </w:tcPr>
          <w:p w14:paraId="5A794BA4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7B69B" w14:textId="03C4F54C" w:rsidR="00211409" w:rsidRPr="00404386" w:rsidRDefault="00211409" w:rsidP="0074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(15,601)</w:t>
            </w:r>
          </w:p>
        </w:tc>
        <w:tc>
          <w:tcPr>
            <w:tcW w:w="180" w:type="dxa"/>
          </w:tcPr>
          <w:p w14:paraId="120544F5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6F332D2A" w14:textId="14114128" w:rsidR="00211409" w:rsidRPr="00404386" w:rsidRDefault="00211409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(21,722)</w:t>
            </w:r>
          </w:p>
        </w:tc>
        <w:tc>
          <w:tcPr>
            <w:tcW w:w="270" w:type="dxa"/>
          </w:tcPr>
          <w:p w14:paraId="19588D03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265D2A" w14:textId="2A121818" w:rsidR="00211409" w:rsidRPr="00404386" w:rsidRDefault="00211409" w:rsidP="0062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D1137C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vAlign w:val="center"/>
          </w:tcPr>
          <w:p w14:paraId="7EE5665E" w14:textId="210075AE" w:rsidR="00211409" w:rsidRPr="00404386" w:rsidRDefault="00211409" w:rsidP="0062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1409" w:rsidRPr="00404386" w14:paraId="6AD143A8" w14:textId="77777777" w:rsidTr="00F72615">
        <w:trPr>
          <w:cantSplit/>
        </w:trPr>
        <w:tc>
          <w:tcPr>
            <w:tcW w:w="3600" w:type="dxa"/>
          </w:tcPr>
          <w:p w14:paraId="102D9334" w14:textId="77777777" w:rsidR="00211409" w:rsidRPr="00404386" w:rsidRDefault="00211409" w:rsidP="002114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74ED62" w14:textId="7A428964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1,597,272</w:t>
            </w:r>
          </w:p>
        </w:tc>
        <w:tc>
          <w:tcPr>
            <w:tcW w:w="180" w:type="dxa"/>
            <w:vAlign w:val="bottom"/>
          </w:tcPr>
          <w:p w14:paraId="03C3AAFD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34BFC" w14:textId="44110164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1,645,152 </w:t>
            </w:r>
          </w:p>
        </w:tc>
        <w:tc>
          <w:tcPr>
            <w:tcW w:w="199" w:type="dxa"/>
            <w:gridSpan w:val="2"/>
            <w:vAlign w:val="bottom"/>
          </w:tcPr>
          <w:p w14:paraId="3C06AC22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670666EC" w14:textId="6D23126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1,060,725</w:t>
            </w:r>
          </w:p>
        </w:tc>
        <w:tc>
          <w:tcPr>
            <w:tcW w:w="180" w:type="dxa"/>
            <w:vAlign w:val="bottom"/>
          </w:tcPr>
          <w:p w14:paraId="7BA74C04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1C1EF3" w14:textId="1841E70F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1,091,198</w:t>
            </w:r>
          </w:p>
        </w:tc>
        <w:tc>
          <w:tcPr>
            <w:tcW w:w="180" w:type="dxa"/>
            <w:vAlign w:val="bottom"/>
          </w:tcPr>
          <w:p w14:paraId="3DDC46E4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860E9" w14:textId="30D988FE" w:rsidR="00211409" w:rsidRPr="00404386" w:rsidRDefault="00211409" w:rsidP="0074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(15,601)</w:t>
            </w:r>
          </w:p>
        </w:tc>
        <w:tc>
          <w:tcPr>
            <w:tcW w:w="180" w:type="dxa"/>
          </w:tcPr>
          <w:p w14:paraId="5ECA9A71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93CC0D" w14:textId="36DDB99A" w:rsidR="00211409" w:rsidRPr="00404386" w:rsidRDefault="00211409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(21,722)</w:t>
            </w:r>
          </w:p>
        </w:tc>
        <w:tc>
          <w:tcPr>
            <w:tcW w:w="270" w:type="dxa"/>
          </w:tcPr>
          <w:p w14:paraId="4A07D0E2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E556DA" w14:textId="284E772A" w:rsidR="00211409" w:rsidRPr="00404386" w:rsidRDefault="00211409" w:rsidP="00A5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2,642,396</w:t>
            </w:r>
          </w:p>
        </w:tc>
        <w:tc>
          <w:tcPr>
            <w:tcW w:w="180" w:type="dxa"/>
            <w:vAlign w:val="bottom"/>
          </w:tcPr>
          <w:p w14:paraId="0141C07E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24656" w14:textId="07AC504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2,714,628</w:t>
            </w:r>
          </w:p>
        </w:tc>
      </w:tr>
      <w:tr w:rsidR="00211409" w:rsidRPr="00404386" w14:paraId="4E71379E" w14:textId="77777777" w:rsidTr="00F72615">
        <w:trPr>
          <w:cantSplit/>
        </w:trPr>
        <w:tc>
          <w:tcPr>
            <w:tcW w:w="3600" w:type="dxa"/>
          </w:tcPr>
          <w:p w14:paraId="791D7758" w14:textId="77777777" w:rsidR="00211409" w:rsidRPr="00404386" w:rsidRDefault="00211409" w:rsidP="002114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7859C9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966BB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8717BB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4A64E42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1B14EDFB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FA6BE9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E0A862F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CAB048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D9BA10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C3ADB0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6AEB036A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4EEE87A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596A9B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5BB7CA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2A6A76A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11409" w:rsidRPr="00404386" w14:paraId="5883236B" w14:textId="77777777" w:rsidTr="00F72615">
        <w:trPr>
          <w:cantSplit/>
        </w:trPr>
        <w:tc>
          <w:tcPr>
            <w:tcW w:w="3600" w:type="dxa"/>
          </w:tcPr>
          <w:p w14:paraId="686F8562" w14:textId="77777777" w:rsidR="00211409" w:rsidRPr="00404386" w:rsidRDefault="00211409" w:rsidP="0021140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ตามส่วนงาน</w:t>
            </w:r>
          </w:p>
          <w:p w14:paraId="195D0168" w14:textId="77777777" w:rsidR="00211409" w:rsidRPr="00404386" w:rsidRDefault="00211409" w:rsidP="0021140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ก่อนภาษีเงินได้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520AF9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0BAF7A" w14:textId="3020405D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62,313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793BD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6D35EC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BB13E" w14:textId="093806F1" w:rsidR="00211409" w:rsidRPr="00404386" w:rsidRDefault="00860374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65B93D4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B21DBD4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4312F8" w14:textId="71295EAC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B7D9A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7EB027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1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E37B0" w14:textId="71783B0F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19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(84,956)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B445C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91F183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176F162" w14:textId="7B071F49" w:rsidR="00211409" w:rsidRPr="00404386" w:rsidRDefault="00A5655D" w:rsidP="0062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16E5A9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714FBB3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C65D3D" w14:textId="06549CEE" w:rsidR="00211409" w:rsidRPr="00404386" w:rsidRDefault="00211409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3CC05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F57B0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6B401" w14:textId="67B84071" w:rsidR="00211409" w:rsidRPr="00404386" w:rsidRDefault="00A5655D" w:rsidP="00A5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64,526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4828D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F7CF316" w14:textId="77777777" w:rsidR="00211409" w:rsidRPr="00404386" w:rsidRDefault="00211409" w:rsidP="002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11C2F" w14:textId="42762111" w:rsidR="00211409" w:rsidRPr="00404386" w:rsidRDefault="00AB3EDE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0374">
              <w:rPr>
                <w:rFonts w:asciiTheme="majorBidi" w:hAnsiTheme="majorBidi" w:cstheme="majorBidi"/>
                <w:sz w:val="30"/>
                <w:szCs w:val="30"/>
              </w:rPr>
              <w:t>78,194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9F2B2E3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C58156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FF9608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D2BB04A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16B244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C1BB0F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b/>
          <w:bCs/>
          <w:i/>
          <w:iCs/>
          <w:sz w:val="30"/>
          <w:szCs w:val="30"/>
          <w:cs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170"/>
        <w:gridCol w:w="180"/>
        <w:gridCol w:w="1260"/>
        <w:gridCol w:w="270"/>
        <w:gridCol w:w="1170"/>
        <w:gridCol w:w="180"/>
        <w:gridCol w:w="1260"/>
      </w:tblGrid>
      <w:tr w:rsidR="00AA594C" w:rsidRPr="00404386" w14:paraId="34B10780" w14:textId="77777777" w:rsidTr="008763F8">
        <w:trPr>
          <w:cantSplit/>
          <w:trHeight w:val="87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1A24CFB" w14:textId="77777777" w:rsidR="00AA594C" w:rsidRPr="00404386" w:rsidRDefault="00AA594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50" w:type="dxa"/>
            <w:gridSpan w:val="15"/>
            <w:vAlign w:val="bottom"/>
          </w:tcPr>
          <w:p w14:paraId="5F46A83D" w14:textId="113EBC45" w:rsidR="00AA594C" w:rsidRPr="00404386" w:rsidRDefault="00AA594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E07A3" w:rsidRPr="00404386" w14:paraId="292ED93B" w14:textId="77777777" w:rsidTr="00FA6BE1">
        <w:trPr>
          <w:cantSplit/>
          <w:trHeight w:val="627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DD8E97F" w14:textId="51DA4E06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10A31" w:rsidRPr="0040438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40438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5829BF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ให</w:t>
            </w:r>
            <w:r w:rsidRPr="0040438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้</w:t>
            </w:r>
            <w:r w:rsidRPr="0040438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บริการธุรกิจโรงแรมและ</w:t>
            </w:r>
          </w:p>
          <w:p w14:paraId="7EA5D25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3A83CA6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CF9514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ให้เช่าและให้บริการ</w:t>
            </w:r>
          </w:p>
          <w:p w14:paraId="33B0B61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1D455B8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08D624F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1A54CB0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0438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1FEC22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6C66B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0AACFB3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4E07A3" w:rsidRPr="00404386" w14:paraId="28A88182" w14:textId="77777777" w:rsidTr="00FA6BE1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5507B43" w14:textId="030A36CB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4043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95701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2EFAD9E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867D4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0A822C5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EEC1458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01D54EC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F3C2E3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72C4D7F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49EA25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54C765B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096ADA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F8F7BD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8DA63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0B2F690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4DD4B8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E07A3" w:rsidRPr="00404386" w14:paraId="7585D1E1" w14:textId="77777777" w:rsidTr="00FA6BE1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37D1E2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FB5A2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2BF974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B1BC008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A2DE0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2D8F55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7E09E6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2985E5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02900A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5C8E0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1C247F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4F8DE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0368C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D6709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EA9CE03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510050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07A3" w:rsidRPr="00404386" w14:paraId="491DC866" w14:textId="77777777" w:rsidTr="008763F8">
        <w:trPr>
          <w:cantSplit/>
          <w:tblHeader/>
        </w:trPr>
        <w:tc>
          <w:tcPr>
            <w:tcW w:w="3690" w:type="dxa"/>
          </w:tcPr>
          <w:p w14:paraId="29D19642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center"/>
          </w:tcPr>
          <w:p w14:paraId="687E1CA5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D79A3" w:rsidRPr="00404386" w14:paraId="300768FF" w14:textId="77777777" w:rsidTr="00FA6BE1">
        <w:trPr>
          <w:cantSplit/>
          <w:trHeight w:val="236"/>
        </w:trPr>
        <w:tc>
          <w:tcPr>
            <w:tcW w:w="3690" w:type="dxa"/>
          </w:tcPr>
          <w:p w14:paraId="169DBE75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3CA05A55" w14:textId="2E0AD425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4,964,308</w:t>
            </w:r>
          </w:p>
        </w:tc>
        <w:tc>
          <w:tcPr>
            <w:tcW w:w="180" w:type="dxa"/>
            <w:vAlign w:val="bottom"/>
          </w:tcPr>
          <w:p w14:paraId="6EB641D2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1081869" w14:textId="6EC007FC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5,101,054</w:t>
            </w:r>
          </w:p>
        </w:tc>
        <w:tc>
          <w:tcPr>
            <w:tcW w:w="180" w:type="dxa"/>
            <w:vAlign w:val="bottom"/>
          </w:tcPr>
          <w:p w14:paraId="0E9D6F8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8CD5448" w14:textId="631032E9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3,211,761</w:t>
            </w:r>
          </w:p>
        </w:tc>
        <w:tc>
          <w:tcPr>
            <w:tcW w:w="180" w:type="dxa"/>
            <w:vAlign w:val="bottom"/>
          </w:tcPr>
          <w:p w14:paraId="082722C1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06CFC5C" w14:textId="02EA24A7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3,388,717</w:t>
            </w:r>
          </w:p>
        </w:tc>
        <w:tc>
          <w:tcPr>
            <w:tcW w:w="180" w:type="dxa"/>
            <w:vAlign w:val="bottom"/>
          </w:tcPr>
          <w:p w14:paraId="501A42B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A7F4D64" w14:textId="7F2BF4A4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C8AB0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4D56F4A1" w14:textId="5B95A2CC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F39557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B4DDB4" w14:textId="48E3ADEA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8,176,069</w:t>
            </w:r>
          </w:p>
        </w:tc>
        <w:tc>
          <w:tcPr>
            <w:tcW w:w="180" w:type="dxa"/>
            <w:vAlign w:val="bottom"/>
          </w:tcPr>
          <w:p w14:paraId="37AA3DF3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9175AE9" w14:textId="58C72C96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8,489,771</w:t>
            </w:r>
          </w:p>
        </w:tc>
      </w:tr>
      <w:tr w:rsidR="005D79A3" w:rsidRPr="00404386" w14:paraId="6F836153" w14:textId="77777777" w:rsidTr="00FA6BE1">
        <w:trPr>
          <w:cantSplit/>
          <w:trHeight w:val="236"/>
        </w:trPr>
        <w:tc>
          <w:tcPr>
            <w:tcW w:w="3690" w:type="dxa"/>
          </w:tcPr>
          <w:p w14:paraId="2753DC00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72BABEA" w14:textId="78C3C620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80" w:type="dxa"/>
            <w:vAlign w:val="bottom"/>
          </w:tcPr>
          <w:p w14:paraId="416F0786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807F83" w14:textId="77942EF9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80" w:type="dxa"/>
            <w:vAlign w:val="bottom"/>
          </w:tcPr>
          <w:p w14:paraId="6BA8AAA4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A73E8E" w14:textId="1DC57620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48,158</w:t>
            </w:r>
          </w:p>
        </w:tc>
        <w:tc>
          <w:tcPr>
            <w:tcW w:w="180" w:type="dxa"/>
            <w:vAlign w:val="bottom"/>
          </w:tcPr>
          <w:p w14:paraId="6B17937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28234AD" w14:textId="155CC124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64,380</w:t>
            </w:r>
          </w:p>
        </w:tc>
        <w:tc>
          <w:tcPr>
            <w:tcW w:w="180" w:type="dxa"/>
            <w:vAlign w:val="bottom"/>
          </w:tcPr>
          <w:p w14:paraId="582B738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C52CC" w14:textId="6515DC4B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(48,249)</w:t>
            </w:r>
          </w:p>
        </w:tc>
        <w:tc>
          <w:tcPr>
            <w:tcW w:w="180" w:type="dxa"/>
          </w:tcPr>
          <w:p w14:paraId="0C01288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37CF41A" w14:textId="57EB5E1E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(64,872)</w:t>
            </w:r>
          </w:p>
        </w:tc>
        <w:tc>
          <w:tcPr>
            <w:tcW w:w="270" w:type="dxa"/>
          </w:tcPr>
          <w:p w14:paraId="0BAD453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460D0E" w14:textId="7F7C2E97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6F880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CC292B8" w14:textId="7CB2F44B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79A3" w:rsidRPr="00404386" w14:paraId="0AF4BEBE" w14:textId="77777777" w:rsidTr="00FA6BE1">
        <w:trPr>
          <w:cantSplit/>
        </w:trPr>
        <w:tc>
          <w:tcPr>
            <w:tcW w:w="3690" w:type="dxa"/>
          </w:tcPr>
          <w:p w14:paraId="1E39AE1B" w14:textId="77777777" w:rsidR="005D79A3" w:rsidRPr="00404386" w:rsidRDefault="005D79A3" w:rsidP="005D79A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90C84" w14:textId="2AE03DCC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4,964,399</w:t>
            </w:r>
          </w:p>
        </w:tc>
        <w:tc>
          <w:tcPr>
            <w:tcW w:w="180" w:type="dxa"/>
            <w:vAlign w:val="bottom"/>
          </w:tcPr>
          <w:p w14:paraId="12C1DB1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FF424C" w14:textId="0D81CB41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5,101,546</w:t>
            </w:r>
          </w:p>
        </w:tc>
        <w:tc>
          <w:tcPr>
            <w:tcW w:w="180" w:type="dxa"/>
            <w:vAlign w:val="bottom"/>
          </w:tcPr>
          <w:p w14:paraId="289F2CE3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9BAAE" w14:textId="3E5E9E3C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3,259,919</w:t>
            </w:r>
          </w:p>
        </w:tc>
        <w:tc>
          <w:tcPr>
            <w:tcW w:w="180" w:type="dxa"/>
            <w:vAlign w:val="bottom"/>
          </w:tcPr>
          <w:p w14:paraId="27CBAA96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5BFC41" w14:textId="635B2ECD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3,453,097</w:t>
            </w:r>
          </w:p>
        </w:tc>
        <w:tc>
          <w:tcPr>
            <w:tcW w:w="180" w:type="dxa"/>
            <w:vAlign w:val="bottom"/>
          </w:tcPr>
          <w:p w14:paraId="22E9398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1E4A9" w14:textId="2FFAA4AF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(48,249)</w:t>
            </w:r>
          </w:p>
        </w:tc>
        <w:tc>
          <w:tcPr>
            <w:tcW w:w="180" w:type="dxa"/>
          </w:tcPr>
          <w:p w14:paraId="28BE0CB3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9F8AF" w14:textId="73203A2A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(64,872)</w:t>
            </w:r>
          </w:p>
        </w:tc>
        <w:tc>
          <w:tcPr>
            <w:tcW w:w="270" w:type="dxa"/>
          </w:tcPr>
          <w:p w14:paraId="19C61A42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A10CB" w14:textId="5B2B774C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8,176,069</w:t>
            </w:r>
          </w:p>
        </w:tc>
        <w:tc>
          <w:tcPr>
            <w:tcW w:w="180" w:type="dxa"/>
            <w:vAlign w:val="bottom"/>
          </w:tcPr>
          <w:p w14:paraId="31932C24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11263C" w14:textId="6C065E44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6014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489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,771</w:t>
            </w:r>
          </w:p>
        </w:tc>
      </w:tr>
      <w:tr w:rsidR="005D79A3" w:rsidRPr="00404386" w14:paraId="1EDC1978" w14:textId="77777777" w:rsidTr="00FA6BE1">
        <w:trPr>
          <w:cantSplit/>
        </w:trPr>
        <w:tc>
          <w:tcPr>
            <w:tcW w:w="3690" w:type="dxa"/>
          </w:tcPr>
          <w:p w14:paraId="6A4624B6" w14:textId="77777777" w:rsidR="005D79A3" w:rsidRPr="00404386" w:rsidRDefault="005D79A3" w:rsidP="005D79A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FB41F8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1E977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1A692CC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E5A3D4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EE9EB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B4BE5D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BE3424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30F4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CE44E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371708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7B6D12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F1409E1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CBDB60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ABB52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51C415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5D79A3" w:rsidRPr="00404386" w14:paraId="3FC953CF" w14:textId="77777777" w:rsidTr="00FA6BE1">
        <w:trPr>
          <w:cantSplit/>
        </w:trPr>
        <w:tc>
          <w:tcPr>
            <w:tcW w:w="3690" w:type="dxa"/>
          </w:tcPr>
          <w:p w14:paraId="7CC9E123" w14:textId="2B93B905" w:rsidR="005D79A3" w:rsidRPr="00404386" w:rsidRDefault="005D79A3" w:rsidP="005D79A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E36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60F">
              <w:rPr>
                <w:rFonts w:ascii="Angsana New" w:hAnsi="Angsana New"/>
                <w:sz w:val="30"/>
                <w:szCs w:val="30"/>
              </w:rPr>
              <w:t>(</w:t>
            </w:r>
            <w:r w:rsidR="003E360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E360F">
              <w:rPr>
                <w:rFonts w:ascii="Angsana New" w:hAnsi="Angsana New"/>
                <w:sz w:val="30"/>
                <w:szCs w:val="30"/>
              </w:rPr>
              <w:t>)</w:t>
            </w:r>
            <w:r w:rsidR="003E36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ตามส่วนงาน</w:t>
            </w:r>
          </w:p>
          <w:p w14:paraId="67CF0608" w14:textId="77777777" w:rsidR="005D79A3" w:rsidRPr="00404386" w:rsidRDefault="005D79A3" w:rsidP="005D79A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   ก่อนภาษีเงินได้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79DBD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2746BD" w14:textId="10E72B6E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289,420</w:t>
            </w:r>
          </w:p>
        </w:tc>
        <w:tc>
          <w:tcPr>
            <w:tcW w:w="180" w:type="dxa"/>
            <w:vAlign w:val="bottom"/>
          </w:tcPr>
          <w:p w14:paraId="59D16E5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83DE58" w14:textId="4FC58908" w:rsidR="005D79A3" w:rsidRPr="00404386" w:rsidRDefault="00860374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</w:t>
            </w:r>
            <w:r w:rsidRPr="00FA6BE1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80" w:type="dxa"/>
            <w:vAlign w:val="bottom"/>
          </w:tcPr>
          <w:p w14:paraId="27F5B9C6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96CB0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4B8AC" w14:textId="7D4029F6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(35,219)</w:t>
            </w:r>
          </w:p>
        </w:tc>
        <w:tc>
          <w:tcPr>
            <w:tcW w:w="180" w:type="dxa"/>
            <w:vAlign w:val="bottom"/>
          </w:tcPr>
          <w:p w14:paraId="198D6CD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1132E4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1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60D9C" w14:textId="144F44DB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145,559</w:t>
            </w:r>
          </w:p>
        </w:tc>
        <w:tc>
          <w:tcPr>
            <w:tcW w:w="180" w:type="dxa"/>
            <w:vAlign w:val="bottom"/>
          </w:tcPr>
          <w:p w14:paraId="549503C5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93CF7C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C3800" w14:textId="02C8C0A9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FD514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7461A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5E03B6" w14:textId="6B0BB039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10BB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3D1E9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EB914D" w14:textId="64339238" w:rsidR="005D79A3" w:rsidRPr="00404386" w:rsidRDefault="00461EB9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254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201</w:t>
            </w:r>
          </w:p>
        </w:tc>
        <w:tc>
          <w:tcPr>
            <w:tcW w:w="180" w:type="dxa"/>
            <w:vAlign w:val="bottom"/>
          </w:tcPr>
          <w:p w14:paraId="1431E954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326D67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D0F163" w14:textId="6AC16A16" w:rsidR="005D79A3" w:rsidRPr="00404386" w:rsidRDefault="005E39D0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0374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0374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5D79A3" w:rsidRPr="00404386" w14:paraId="33F62A19" w14:textId="77777777" w:rsidTr="00FA6BE1">
        <w:trPr>
          <w:cantSplit/>
        </w:trPr>
        <w:tc>
          <w:tcPr>
            <w:tcW w:w="3690" w:type="dxa"/>
          </w:tcPr>
          <w:p w14:paraId="29A0F4CE" w14:textId="77777777" w:rsidR="005D79A3" w:rsidRPr="00404386" w:rsidRDefault="005D79A3" w:rsidP="005D79A3">
            <w:pPr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DC5D0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EA89E0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B81B28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7F6C3F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C9C7DB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04FB92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33CFC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8B7DB6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695995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9E8E6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CB01FB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17C2D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9B7978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8FBA9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F7514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5D79A3" w:rsidRPr="00404386" w14:paraId="25016B17" w14:textId="77777777" w:rsidTr="00FA6BE1">
        <w:trPr>
          <w:cantSplit/>
        </w:trPr>
        <w:tc>
          <w:tcPr>
            <w:tcW w:w="3690" w:type="dxa"/>
          </w:tcPr>
          <w:p w14:paraId="05B9CCFD" w14:textId="77777777" w:rsidR="005D79A3" w:rsidRPr="00404386" w:rsidRDefault="005D79A3" w:rsidP="005D79A3">
            <w:pPr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สินทรัพย์ส่วนง</w:t>
            </w:r>
            <w:r w:rsidRPr="0040438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าน</w:t>
            </w:r>
          </w:p>
        </w:tc>
        <w:tc>
          <w:tcPr>
            <w:tcW w:w="1260" w:type="dxa"/>
            <w:vAlign w:val="bottom"/>
          </w:tcPr>
          <w:p w14:paraId="43F9B976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4CBC81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0E89C7F" w14:textId="6F54FEAD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C882B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4C54E4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618C91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55A5311" w14:textId="775AE071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5319C73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4BC97B" w14:textId="20BFA499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7D6E7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804A686" w14:textId="5B96628A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57538D8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12B254" w14:textId="26489722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4FFDBB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4C5D822" w14:textId="398638B0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5D79A3" w:rsidRPr="00404386" w14:paraId="155885CC" w14:textId="77777777" w:rsidTr="00FA6BE1">
        <w:trPr>
          <w:cantSplit/>
        </w:trPr>
        <w:tc>
          <w:tcPr>
            <w:tcW w:w="3690" w:type="dxa"/>
            <w:vAlign w:val="bottom"/>
          </w:tcPr>
          <w:p w14:paraId="427629EC" w14:textId="19A60994" w:rsidR="005D79A3" w:rsidRPr="00404386" w:rsidRDefault="005D79A3" w:rsidP="005D79A3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ณ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วันที่ 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043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/ 31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A331109" w14:textId="2D2585A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40,276,109</w:t>
            </w:r>
          </w:p>
        </w:tc>
        <w:tc>
          <w:tcPr>
            <w:tcW w:w="180" w:type="dxa"/>
            <w:vAlign w:val="bottom"/>
          </w:tcPr>
          <w:p w14:paraId="242158F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E5FD022" w14:textId="79C35FFD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40,893,480</w:t>
            </w:r>
          </w:p>
        </w:tc>
        <w:tc>
          <w:tcPr>
            <w:tcW w:w="180" w:type="dxa"/>
            <w:vAlign w:val="bottom"/>
          </w:tcPr>
          <w:p w14:paraId="2CC0633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AC38E2" w14:textId="0BCB5D8C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52,885,245</w:t>
            </w:r>
          </w:p>
        </w:tc>
        <w:tc>
          <w:tcPr>
            <w:tcW w:w="180" w:type="dxa"/>
          </w:tcPr>
          <w:p w14:paraId="490F1D81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EBAAD0" w14:textId="252F5E99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52,005,749</w:t>
            </w:r>
          </w:p>
        </w:tc>
        <w:tc>
          <w:tcPr>
            <w:tcW w:w="180" w:type="dxa"/>
            <w:vAlign w:val="bottom"/>
          </w:tcPr>
          <w:p w14:paraId="6304DC4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C848802" w14:textId="0D8FAF19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(19,256)</w:t>
            </w:r>
          </w:p>
        </w:tc>
        <w:tc>
          <w:tcPr>
            <w:tcW w:w="180" w:type="dxa"/>
          </w:tcPr>
          <w:p w14:paraId="13628F3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1E012F" w14:textId="502BABF4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(22,573)</w:t>
            </w:r>
          </w:p>
        </w:tc>
        <w:tc>
          <w:tcPr>
            <w:tcW w:w="270" w:type="dxa"/>
          </w:tcPr>
          <w:p w14:paraId="652042BC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AD1E42" w14:textId="2328790B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93,142,098</w:t>
            </w:r>
          </w:p>
        </w:tc>
        <w:tc>
          <w:tcPr>
            <w:tcW w:w="180" w:type="dxa"/>
          </w:tcPr>
          <w:p w14:paraId="096E9C67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72C766" w14:textId="3AC67A6A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92,876,656</w:t>
            </w:r>
          </w:p>
        </w:tc>
      </w:tr>
      <w:tr w:rsidR="005D79A3" w:rsidRPr="00404386" w14:paraId="34D0B650" w14:textId="77777777" w:rsidTr="00FA6BE1">
        <w:trPr>
          <w:cantSplit/>
        </w:trPr>
        <w:tc>
          <w:tcPr>
            <w:tcW w:w="3690" w:type="dxa"/>
            <w:vAlign w:val="bottom"/>
          </w:tcPr>
          <w:p w14:paraId="0011B2C3" w14:textId="77777777" w:rsidR="005D79A3" w:rsidRPr="00404386" w:rsidRDefault="005D79A3" w:rsidP="005D79A3">
            <w:pPr>
              <w:spacing w:line="240" w:lineRule="auto"/>
              <w:ind w:left="101" w:right="-79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1260" w:type="dxa"/>
          </w:tcPr>
          <w:p w14:paraId="4203998A" w14:textId="21772F3E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260D8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E23669" w14:textId="5B8AE015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2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E4E145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7012CC" w14:textId="5F6D9FAC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8DDBD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38E9F5" w14:textId="46DCF1A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741DB8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2A4DAC9" w14:textId="72AE765E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A1AAD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68E2787" w14:textId="380575E3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68F473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C461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0A189A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35EBEF7" w14:textId="54361B69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2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5D79A3" w:rsidRPr="00404386" w14:paraId="1B1E1C1B" w14:textId="77777777" w:rsidTr="00FA6BE1">
        <w:trPr>
          <w:cantSplit/>
        </w:trPr>
        <w:tc>
          <w:tcPr>
            <w:tcW w:w="3690" w:type="dxa"/>
            <w:vAlign w:val="bottom"/>
          </w:tcPr>
          <w:p w14:paraId="45EEF7D3" w14:textId="15FE499C" w:rsidR="005D79A3" w:rsidRPr="00404386" w:rsidRDefault="005D79A3" w:rsidP="005D79A3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ณ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วันที่ 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043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</w:rPr>
              <w:t>/ 31</w:t>
            </w:r>
            <w:r w:rsidRPr="004043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7BA62E8B" w14:textId="5CD813C6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22,709,354</w:t>
            </w:r>
          </w:p>
        </w:tc>
        <w:tc>
          <w:tcPr>
            <w:tcW w:w="180" w:type="dxa"/>
            <w:vAlign w:val="bottom"/>
          </w:tcPr>
          <w:p w14:paraId="315482FB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31B406" w14:textId="2DD2DA4F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2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23,559,872</w:t>
            </w:r>
          </w:p>
        </w:tc>
        <w:tc>
          <w:tcPr>
            <w:tcW w:w="180" w:type="dxa"/>
            <w:vAlign w:val="bottom"/>
          </w:tcPr>
          <w:p w14:paraId="17D3FFAE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B048436" w14:textId="6BE9E83C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44,708,560</w:t>
            </w:r>
          </w:p>
        </w:tc>
        <w:tc>
          <w:tcPr>
            <w:tcW w:w="180" w:type="dxa"/>
          </w:tcPr>
          <w:p w14:paraId="3750E8D4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600E55B" w14:textId="61BBB7E6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43,799,633</w:t>
            </w:r>
          </w:p>
        </w:tc>
        <w:tc>
          <w:tcPr>
            <w:tcW w:w="180" w:type="dxa"/>
            <w:vAlign w:val="bottom"/>
          </w:tcPr>
          <w:p w14:paraId="5B6BB3D1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DE3802" w14:textId="264704CB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(19,256)</w:t>
            </w:r>
          </w:p>
        </w:tc>
        <w:tc>
          <w:tcPr>
            <w:tcW w:w="180" w:type="dxa"/>
          </w:tcPr>
          <w:p w14:paraId="611791D2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042111C" w14:textId="2838F596" w:rsidR="005D79A3" w:rsidRPr="00404386" w:rsidRDefault="005D79A3" w:rsidP="00FA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(22,573)</w:t>
            </w:r>
          </w:p>
        </w:tc>
        <w:tc>
          <w:tcPr>
            <w:tcW w:w="270" w:type="dxa"/>
          </w:tcPr>
          <w:p w14:paraId="6197479F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3A3808C" w14:textId="3023697D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67,398,658</w:t>
            </w:r>
          </w:p>
        </w:tc>
        <w:tc>
          <w:tcPr>
            <w:tcW w:w="180" w:type="dxa"/>
          </w:tcPr>
          <w:p w14:paraId="32872FE9" w14:textId="77777777" w:rsidR="005D79A3" w:rsidRPr="00404386" w:rsidRDefault="005D79A3" w:rsidP="005D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45C834" w14:textId="2BA07DBB" w:rsidR="005D79A3" w:rsidRPr="00404386" w:rsidRDefault="005D79A3" w:rsidP="0060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67,336,932</w:t>
            </w:r>
          </w:p>
        </w:tc>
      </w:tr>
    </w:tbl>
    <w:p w14:paraId="6D28E789" w14:textId="77777777" w:rsidR="004E07A3" w:rsidRPr="00404386" w:rsidRDefault="004E07A3" w:rsidP="00FA62A2"/>
    <w:p w14:paraId="554767A8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4E07A3" w:rsidRPr="00404386" w:rsidSect="007469A4">
          <w:headerReference w:type="first" r:id="rId24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titlePg/>
          <w:docGrid w:linePitch="245"/>
        </w:sectPr>
      </w:pPr>
    </w:p>
    <w:p w14:paraId="2F607FA9" w14:textId="77777777" w:rsidR="004E07A3" w:rsidRPr="00404386" w:rsidRDefault="004E07A3" w:rsidP="00561ACF">
      <w:pPr>
        <w:tabs>
          <w:tab w:val="left" w:pos="540"/>
        </w:tabs>
        <w:ind w:right="95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404386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lastRenderedPageBreak/>
        <w:tab/>
      </w:r>
      <w:r w:rsidRPr="00404386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ab/>
      </w:r>
      <w:r w:rsidRPr="00404386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ab/>
        <w:t>การกระทบยอดกำไรหรือขาดทุนของส่วนงานที่รายงาน</w:t>
      </w:r>
    </w:p>
    <w:p w14:paraId="240E31E4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0"/>
        <w:gridCol w:w="1460"/>
        <w:gridCol w:w="246"/>
        <w:gridCol w:w="1464"/>
      </w:tblGrid>
      <w:tr w:rsidR="004E07A3" w:rsidRPr="00404386" w14:paraId="7C887397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F9CB3D8" w14:textId="49395DE8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Pr="0040438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4043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Pr="0040438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4043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4043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0652B5" w:rsidRPr="004043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49AC5244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2DCCAA6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B573B3E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404386" w14:paraId="57747E2D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9C75F4B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109F8868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340AE2F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727F3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07A3" w:rsidRPr="00404386" w14:paraId="16E7CFF2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B196994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41575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07A3" w:rsidRPr="00404386" w14:paraId="106463A9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621315B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26F63F9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65B2139" w14:textId="77777777" w:rsidR="004E07A3" w:rsidRPr="00404386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1165269" w14:textId="77777777" w:rsidR="004E07A3" w:rsidRPr="00404386" w:rsidRDefault="004E07A3" w:rsidP="00836B4E">
            <w:pPr>
              <w:tabs>
                <w:tab w:val="clear" w:pos="680"/>
                <w:tab w:val="clear" w:pos="1644"/>
                <w:tab w:val="left" w:pos="540"/>
                <w:tab w:val="left" w:pos="14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BEA" w:rsidRPr="00404386" w14:paraId="3230635F" w14:textId="77777777" w:rsidTr="003A0351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64FF1E1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3FF3A5F" w14:textId="5EB2CEF0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2,642,396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559C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0854" w14:textId="1F714295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2,714,628 </w:t>
            </w:r>
          </w:p>
        </w:tc>
      </w:tr>
      <w:tr w:rsidR="005E39D0" w:rsidRPr="00404386" w14:paraId="1095E05F" w14:textId="77777777" w:rsidTr="00ED0ED9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560F9B9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8E93F" w14:textId="23A72C4C" w:rsidR="005E39D0" w:rsidRPr="00404386" w:rsidRDefault="00404386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809,315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1F91B30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4B950" w14:textId="264AD1CD" w:rsidR="005E39D0" w:rsidRPr="00404386" w:rsidRDefault="00D166A7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1,420,656</w:t>
            </w:r>
          </w:p>
        </w:tc>
      </w:tr>
      <w:tr w:rsidR="005E39D0" w:rsidRPr="00404386" w14:paraId="56EEC538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60CD59BA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1DC5" w14:textId="49EE152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</w:t>
            </w:r>
            <w:r w:rsidR="00404386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99AE94F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52DE7" w14:textId="15F68F9D" w:rsidR="005E39D0" w:rsidRPr="00404386" w:rsidRDefault="00D166A7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4,135,284</w:t>
            </w:r>
          </w:p>
        </w:tc>
      </w:tr>
      <w:tr w:rsidR="005E39D0" w:rsidRPr="00404386" w14:paraId="52197103" w14:textId="77777777" w:rsidTr="003A0351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110C811" w14:textId="51B7127B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</w:t>
            </w:r>
            <w:r w:rsidR="003A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3A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7FC09" w14:textId="3166AE4E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(665,80</w:t>
            </w:r>
            <w:r w:rsidR="000E7C4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7ECA02A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93C41" w14:textId="265EAB43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66A7">
              <w:rPr>
                <w:rFonts w:asciiTheme="majorBidi" w:hAnsiTheme="majorBidi" w:cstheme="majorBidi"/>
                <w:sz w:val="30"/>
                <w:szCs w:val="30"/>
              </w:rPr>
              <w:t>1,386,817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39D0" w:rsidRPr="00404386" w14:paraId="410E6555" w14:textId="77777777" w:rsidTr="003A0351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5117368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52529" w14:textId="29563B63" w:rsidR="005E39D0" w:rsidRPr="00404386" w:rsidRDefault="00404386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2,785,90</w:t>
            </w:r>
            <w:r w:rsidR="000E7C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E39D0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3EF8192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A7244" w14:textId="2B65A608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 w:rsidR="00D1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48,467</w:t>
            </w:r>
          </w:p>
        </w:tc>
      </w:tr>
      <w:tr w:rsidR="003A0351" w:rsidRPr="00404386" w14:paraId="4DB6DFAE" w14:textId="77777777" w:rsidTr="007A6F6C">
        <w:trPr>
          <w:trHeight w:hRule="exact" w:val="288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6052446B" w14:textId="77777777" w:rsidR="003A0351" w:rsidRPr="00404386" w:rsidRDefault="003A0351" w:rsidP="003A035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7B535" w14:textId="77777777" w:rsidR="003A0351" w:rsidRPr="00404386" w:rsidRDefault="003A0351" w:rsidP="003A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B8F8127" w14:textId="77777777" w:rsidR="003A0351" w:rsidRPr="00404386" w:rsidRDefault="003A0351" w:rsidP="003A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5A9946" w14:textId="77777777" w:rsidR="003A0351" w:rsidRPr="00404386" w:rsidRDefault="003A0351" w:rsidP="003A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351" w:rsidRPr="00404386" w14:paraId="2C47DE7E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BAFFA76" w14:textId="77777777" w:rsidR="003A0351" w:rsidRPr="00404386" w:rsidRDefault="003A0351" w:rsidP="003A035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928826C" w14:textId="77777777" w:rsidR="003A0351" w:rsidRPr="00404386" w:rsidRDefault="003A0351" w:rsidP="003A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2201EF6" w14:textId="77777777" w:rsidR="003A0351" w:rsidRPr="00404386" w:rsidRDefault="003A0351" w:rsidP="003A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07FE8" w14:textId="77777777" w:rsidR="003A0351" w:rsidRPr="00404386" w:rsidRDefault="003A0351" w:rsidP="003A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9D0" w:rsidRPr="00404386" w14:paraId="12E5CD67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C2F6150" w14:textId="3AEB3245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557679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557679"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163A" w14:textId="561D19E4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64,526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7294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8ADA" w14:textId="14882B26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0374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0374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39D0" w:rsidRPr="00404386" w14:paraId="20460470" w14:textId="77777777" w:rsidTr="007A6F6C">
        <w:trPr>
          <w:trHeight w:hRule="exact" w:val="288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50593BB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11FF7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33EE97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508F8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9D0" w:rsidRPr="00404386" w14:paraId="2AAE0A69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924F75B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A324083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4E1D55A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CFE2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9D0" w:rsidRPr="00404386" w14:paraId="24A8E1FA" w14:textId="77777777" w:rsidTr="003A0351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1D23AFA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92D8B0C" w14:textId="68442C8D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786,980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33C1982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B7B60" w14:textId="26A6D1BE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391,464</w:t>
            </w:r>
          </w:p>
        </w:tc>
      </w:tr>
      <w:tr w:rsidR="005E39D0" w:rsidRPr="00404386" w14:paraId="3293017A" w14:textId="77777777" w:rsidTr="003A0351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DF1EDF6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4542F4C5" w14:textId="1A3D7AA9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(632,922)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4B513E4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8E201" w14:textId="0939CEC4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(341,368)</w:t>
            </w:r>
          </w:p>
        </w:tc>
      </w:tr>
      <w:tr w:rsidR="005E39D0" w:rsidRPr="00404386" w14:paraId="664F2805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CAC793D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403C9" w14:textId="17629620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218,584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801FBB5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FF62" w14:textId="56C20DFE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60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60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5BF245B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460"/>
        <w:gridCol w:w="247"/>
        <w:gridCol w:w="1468"/>
      </w:tblGrid>
      <w:tr w:rsidR="004E07A3" w:rsidRPr="00404386" w14:paraId="4296E62B" w14:textId="77777777" w:rsidTr="00582EE0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0E2770D" w14:textId="4A64C0D3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10A31" w:rsidRPr="004043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0652B5" w:rsidRPr="004043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AFDE5D8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676B2E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F87AA23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E07A3" w:rsidRPr="00404386" w14:paraId="4934C3B4" w14:textId="77777777" w:rsidTr="00582EE0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208D75D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183AD92A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A9D396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E53B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07A3" w:rsidRPr="00404386" w14:paraId="1B0E843E" w14:textId="77777777" w:rsidTr="00582EE0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8449DDF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92072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07A3" w:rsidRPr="00404386" w14:paraId="677FE4EE" w14:textId="77777777" w:rsidTr="00582EE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6F3F54D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81635FC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21C20F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51EBE85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BEA" w:rsidRPr="00404386" w14:paraId="4AB2A398" w14:textId="77777777" w:rsidTr="00ED0ED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07E7EE4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FD6B10A" w14:textId="59C062FC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8,176,069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2C005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D7588" w14:textId="1E4201FE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8,489,771 </w:t>
            </w:r>
          </w:p>
        </w:tc>
      </w:tr>
      <w:tr w:rsidR="00967BEA" w:rsidRPr="00404386" w14:paraId="2D78831C" w14:textId="77777777" w:rsidTr="00ED0ED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23AD91B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7C74F" w14:textId="6AB0CC42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04386" w:rsidRPr="00404386">
              <w:rPr>
                <w:rFonts w:asciiTheme="majorBidi" w:hAnsiTheme="majorBidi" w:cstheme="majorBidi"/>
                <w:sz w:val="30"/>
                <w:szCs w:val="30"/>
              </w:rPr>
              <w:t>172,400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960E1F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88EBC" w14:textId="57C8FAD6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D166A7">
              <w:rPr>
                <w:rFonts w:asciiTheme="majorBidi" w:hAnsiTheme="majorBidi" w:cstheme="majorBidi"/>
                <w:sz w:val="30"/>
                <w:szCs w:val="30"/>
              </w:rPr>
              <w:t>95,936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67BEA" w:rsidRPr="00404386" w14:paraId="197F62F5" w14:textId="77777777" w:rsidTr="00582EE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34AA796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D3DF" w14:textId="5EE12B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404386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A39F9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04386"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CBFC8F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A4F607" w14:textId="66D579E1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</w:t>
            </w:r>
            <w:r w:rsidR="00D1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85,707</w:t>
            </w:r>
          </w:p>
        </w:tc>
      </w:tr>
      <w:tr w:rsidR="0035474C" w:rsidRPr="00404386" w14:paraId="34A094CD" w14:textId="77777777" w:rsidTr="00ED0ED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7040095" w14:textId="0B638772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73B14" w14:textId="37018154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(1,781,059)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C25E22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21F89" w14:textId="7A645C0D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(1,913,895)</w:t>
            </w:r>
          </w:p>
        </w:tc>
      </w:tr>
      <w:tr w:rsidR="0035474C" w:rsidRPr="00404386" w14:paraId="60B5C42A" w14:textId="77777777" w:rsidTr="00ED0ED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F7941A2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7B06E" w14:textId="3ADB9F5E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8,567,410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9837DE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3F333" w14:textId="580F0EEC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71,812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5474C" w:rsidRPr="00404386" w14:paraId="60148686" w14:textId="77777777" w:rsidTr="00582EE0">
        <w:trPr>
          <w:trHeight w:hRule="exact" w:val="28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8337AE4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4B6E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A08332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5CC88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74C" w:rsidRPr="00404386" w14:paraId="0D6876FB" w14:textId="77777777" w:rsidTr="00582EE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E79AC1B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6CCC5116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4FAB8E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5C74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74C" w:rsidRPr="00404386" w14:paraId="033D4975" w14:textId="77777777" w:rsidTr="00582EE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7BA92E6E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4673B75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60B6F8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81C2A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5474C" w:rsidRPr="00404386" w14:paraId="425EB921" w14:textId="77777777" w:rsidTr="00582EE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137CAF2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34717DA9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EE7B6A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13BC4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5474C" w:rsidRPr="00404386" w14:paraId="4613E950" w14:textId="77777777" w:rsidTr="00582EE0">
        <w:trPr>
          <w:trHeight w:hRule="exact" w:val="37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6F0EDA5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กำไรหรือขาดทุน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3D9B7CC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6CD350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ABD5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74C" w:rsidRPr="00404386" w14:paraId="6A99227C" w14:textId="77777777" w:rsidTr="00582EE0">
        <w:trPr>
          <w:trHeight w:hRule="exact" w:val="37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4EA813A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C3569" w14:textId="3D3B67BA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254,201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49BE7B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D5D81" w14:textId="176C43A2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35474C" w:rsidRPr="00404386" w14:paraId="7C9260F5" w14:textId="77777777" w:rsidTr="00582EE0">
        <w:trPr>
          <w:trHeight w:hRule="exact" w:val="37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FCCDC5F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EDC83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CE69AD" w14:textId="77777777" w:rsidR="0035474C" w:rsidRPr="00404386" w:rsidRDefault="0035474C" w:rsidP="0035474C">
            <w:pPr>
              <w:tabs>
                <w:tab w:val="clear" w:pos="680"/>
                <w:tab w:val="left" w:pos="540"/>
                <w:tab w:val="decimal" w:pos="11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8F4C1" w14:textId="77777777" w:rsidR="0035474C" w:rsidRPr="00404386" w:rsidRDefault="0035474C" w:rsidP="0035474C">
            <w:pPr>
              <w:tabs>
                <w:tab w:val="clear" w:pos="680"/>
                <w:tab w:val="left" w:pos="540"/>
                <w:tab w:val="decimal" w:pos="11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74C" w:rsidRPr="00404386" w14:paraId="45387F87" w14:textId="77777777" w:rsidTr="00582EE0">
        <w:trPr>
          <w:trHeight w:hRule="exact" w:val="37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69E96D6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D0D3EB9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C14C6" w14:textId="77777777" w:rsidR="0035474C" w:rsidRPr="00404386" w:rsidRDefault="0035474C" w:rsidP="0035474C">
            <w:pPr>
              <w:tabs>
                <w:tab w:val="clear" w:pos="680"/>
                <w:tab w:val="left" w:pos="540"/>
                <w:tab w:val="decimal" w:pos="11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DA68" w14:textId="77777777" w:rsidR="0035474C" w:rsidRPr="00404386" w:rsidRDefault="0035474C" w:rsidP="0035474C">
            <w:pPr>
              <w:tabs>
                <w:tab w:val="clear" w:pos="680"/>
                <w:tab w:val="left" w:pos="540"/>
                <w:tab w:val="decimal" w:pos="11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74C" w:rsidRPr="00404386" w14:paraId="14CB6EC7" w14:textId="77777777" w:rsidTr="001A1AD3">
        <w:trPr>
          <w:trHeight w:hRule="exact" w:val="37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3813D47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3018A177" w14:textId="777B6B29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2,145,073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F70F73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719E" w14:textId="08D9A252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1,126,748</w:t>
            </w:r>
          </w:p>
        </w:tc>
      </w:tr>
      <w:tr w:rsidR="0035474C" w:rsidRPr="00404386" w14:paraId="756C5041" w14:textId="77777777" w:rsidTr="001A1AD3">
        <w:trPr>
          <w:trHeight w:hRule="exact" w:val="37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B657A7E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F19286F" w14:textId="2441D3C0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(1,720,382)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312368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3B00" w14:textId="21DC5CDA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(976,779)</w:t>
            </w:r>
          </w:p>
        </w:tc>
      </w:tr>
      <w:tr w:rsidR="0035474C" w:rsidRPr="00404386" w14:paraId="415526CD" w14:textId="77777777" w:rsidTr="00582EE0">
        <w:trPr>
          <w:trHeight w:hRule="exact" w:val="37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74FC51F" w14:textId="77777777" w:rsidR="0035474C" w:rsidRPr="00404386" w:rsidRDefault="0035474C" w:rsidP="003547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2BAD" w14:textId="2379F825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678,892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7A5786" w14:textId="77777777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C9B0D" w14:textId="3905E54C" w:rsidR="0035474C" w:rsidRPr="00404386" w:rsidRDefault="0035474C" w:rsidP="0035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ABE6195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74B28C88" w14:textId="77777777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404386">
        <w:rPr>
          <w:rFonts w:ascii="Angsana New" w:hAnsi="Angsana New"/>
          <w:sz w:val="30"/>
          <w:szCs w:val="30"/>
          <w:cs/>
        </w:rPr>
        <w:br/>
        <w:t>ค่าบริหารงาน ดอกเบี้ยรับ ต้นทุนค่าบริหารงาน และต้นทุนทางการเงินเป็นหลัก</w:t>
      </w:r>
    </w:p>
    <w:p w14:paraId="00C643E8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0"/>
        <w:gridCol w:w="1460"/>
        <w:gridCol w:w="240"/>
        <w:gridCol w:w="1470"/>
      </w:tblGrid>
      <w:tr w:rsidR="004E07A3" w:rsidRPr="00404386" w14:paraId="567362F3" w14:textId="77777777" w:rsidTr="00967BEA">
        <w:trPr>
          <w:trHeight w:hRule="exact" w:val="374"/>
          <w:tblHeader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127D08E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F78B70B" w14:textId="21C0AB1E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652B5" w:rsidRPr="0040438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131608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841269E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404386" w14:paraId="464D5E3A" w14:textId="77777777" w:rsidTr="00967BEA">
        <w:trPr>
          <w:trHeight w:hRule="exact" w:val="374"/>
          <w:tblHeader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3A7DF2B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A2934C2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0438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9D9E2E7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6E26519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04386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E07A3" w:rsidRPr="00404386" w14:paraId="03DB8823" w14:textId="77777777" w:rsidTr="00967BEA">
        <w:trPr>
          <w:trHeight w:hRule="exact" w:val="374"/>
          <w:tblHeader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124B15C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17B4EB8B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2BCF42A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5EF995D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07A3" w:rsidRPr="00404386" w14:paraId="5AAF0EF2" w14:textId="77777777" w:rsidTr="00967BEA">
        <w:trPr>
          <w:trHeight w:hRule="exact" w:val="374"/>
          <w:tblHeader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8026A3A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1FFCC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04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07A3" w:rsidRPr="00404386" w14:paraId="3C913FF8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8DD51F4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D9DB0AB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58F5E59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234816" w14:textId="77777777" w:rsidR="004E07A3" w:rsidRPr="00404386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BEA" w:rsidRPr="00404386" w14:paraId="4EE91581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B4FEDFA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34696457" w14:textId="076E72F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93,142,098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A3B3340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C29E954" w14:textId="219AD76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92,876,656</w:t>
            </w:r>
          </w:p>
        </w:tc>
      </w:tr>
      <w:tr w:rsidR="00586BBD" w:rsidRPr="00404386" w14:paraId="467FD3CE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EEAD578" w14:textId="77777777" w:rsidR="00586BBD" w:rsidRPr="00404386" w:rsidRDefault="00586BBD" w:rsidP="00586B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20C541A" w14:textId="567B0067" w:rsidR="00586BBD" w:rsidRPr="00404386" w:rsidRDefault="00586BBD" w:rsidP="0058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72,643,88</w:t>
            </w:r>
            <w:r w:rsidR="005E39D0" w:rsidRPr="004043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035EC8" w14:textId="77777777" w:rsidR="00586BBD" w:rsidRPr="00404386" w:rsidRDefault="00586BBD" w:rsidP="0058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25809E1" w14:textId="14473F19" w:rsidR="00586BBD" w:rsidRPr="00404386" w:rsidRDefault="00586BBD" w:rsidP="0058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 xml:space="preserve"> 52,639,645</w:t>
            </w:r>
          </w:p>
        </w:tc>
      </w:tr>
      <w:tr w:rsidR="00586BBD" w:rsidRPr="00404386" w14:paraId="791AA07B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0ED6239" w14:textId="77777777" w:rsidR="00586BBD" w:rsidRPr="00404386" w:rsidRDefault="00586BBD" w:rsidP="00586B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1DDDFD20" w14:textId="5B98683A" w:rsidR="00586BBD" w:rsidRPr="00404386" w:rsidRDefault="00586BBD" w:rsidP="0058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(73,789,35</w:t>
            </w:r>
            <w:r w:rsidR="005E39D0" w:rsidRPr="004043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4474FC" w14:textId="77777777" w:rsidR="00586BBD" w:rsidRPr="00404386" w:rsidRDefault="00586BBD" w:rsidP="0058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548E8E0" w14:textId="68051A69" w:rsidR="00586BBD" w:rsidRPr="00404386" w:rsidRDefault="00586BBD" w:rsidP="0058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(52,449,139)</w:t>
            </w:r>
          </w:p>
        </w:tc>
      </w:tr>
      <w:tr w:rsidR="00967BEA" w:rsidRPr="00404386" w14:paraId="2934EC50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D8B76FD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07564" w14:textId="4EA512DD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91,996,630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18460FC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96D59" w14:textId="343C7355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93,067,162</w:t>
            </w:r>
          </w:p>
        </w:tc>
      </w:tr>
      <w:tr w:rsidR="00CC14D9" w:rsidRPr="00404386" w14:paraId="2EC3E9A4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6E5A9200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FB25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B7278B5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18D8F6D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4D9" w:rsidRPr="00404386" w14:paraId="65D0A2CC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CE71664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C931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AFD2A3D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D4A489E" w14:textId="77777777" w:rsidR="00CC14D9" w:rsidRPr="00404386" w:rsidRDefault="00CC14D9" w:rsidP="00CC14D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BEA" w:rsidRPr="00404386" w14:paraId="06659A03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0025E4E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45E882EB" w14:textId="680CBF20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67,398,658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F34E23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809433F" w14:textId="11FE8FEE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67,336,932</w:t>
            </w:r>
          </w:p>
        </w:tc>
      </w:tr>
      <w:tr w:rsidR="005E39D0" w:rsidRPr="00404386" w14:paraId="74F0D321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2D21B91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1783F2D" w14:textId="2DD8F9AB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48,142,425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1C6F5B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6E89D8C" w14:textId="48F10805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28,492,587</w:t>
            </w:r>
          </w:p>
        </w:tc>
      </w:tr>
      <w:tr w:rsidR="005E39D0" w:rsidRPr="00404386" w14:paraId="48CC1E1D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5E09FEF" w14:textId="77777777" w:rsidR="005E39D0" w:rsidRPr="00404386" w:rsidRDefault="005E39D0" w:rsidP="005E39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56472E9" w14:textId="217DC5A2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(49,089,845)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9991B61" w14:textId="77777777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00"/>
                <w:tab w:val="left" w:pos="1060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1BC1DB3" w14:textId="2421D9A3" w:rsidR="005E39D0" w:rsidRPr="00404386" w:rsidRDefault="005E39D0" w:rsidP="005E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(27,760,906)</w:t>
            </w:r>
          </w:p>
        </w:tc>
      </w:tr>
      <w:tr w:rsidR="00967BEA" w:rsidRPr="00404386" w14:paraId="0E3C0231" w14:textId="77777777" w:rsidTr="00967BEA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9AC2051" w14:textId="77777777" w:rsidR="00967BEA" w:rsidRPr="00404386" w:rsidRDefault="00967BEA" w:rsidP="00967BE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09ED7" w14:textId="7E2F5A20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66,451,238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4BA68AA" w14:textId="77777777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DEAF7" w14:textId="32AE6F9F" w:rsidR="00967BEA" w:rsidRPr="00404386" w:rsidRDefault="00967BEA" w:rsidP="0096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68,068,613</w:t>
            </w:r>
          </w:p>
        </w:tc>
      </w:tr>
    </w:tbl>
    <w:p w14:paraId="61E9D9DD" w14:textId="77777777" w:rsidR="004E07A3" w:rsidRPr="00404386" w:rsidRDefault="004E07A3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264BA9" w14:textId="77777777" w:rsidR="004E07A3" w:rsidRPr="00404386" w:rsidRDefault="00C825FF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กลุ่มบริษัทดำเนินธุรกิจโดยส่วนใหญ่ในประเทศไทยเท่านั้น ไม่มีรายได้จากต่างประเทศที่มีสาระสำคัญ</w:t>
      </w:r>
    </w:p>
    <w:p w14:paraId="04EFD9C9" w14:textId="77777777" w:rsidR="002F7D5E" w:rsidRPr="00404386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883884" w14:textId="77777777" w:rsidR="002F7D5E" w:rsidRPr="00404386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4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22DC21C" w14:textId="77777777" w:rsidR="002F7D5E" w:rsidRPr="00404386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357D105" w14:textId="2333160C" w:rsidR="002F7D5E" w:rsidRPr="00404386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2F7D5E" w:rsidRPr="00404386" w:rsidSect="001C2E7C">
          <w:headerReference w:type="default" r:id="rId25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404386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กลุ่มบริษัทไม่มีรายได้ที่มีมูลค่ามากกว่าหรือเท่ากับร้อยละ </w:t>
      </w:r>
      <w:r w:rsidRPr="00404386">
        <w:rPr>
          <w:rFonts w:ascii="Angsana New" w:hAnsi="Angsana New"/>
          <w:sz w:val="30"/>
          <w:szCs w:val="30"/>
        </w:rPr>
        <w:t xml:space="preserve">10 </w:t>
      </w:r>
      <w:r w:rsidRPr="00404386">
        <w:rPr>
          <w:rFonts w:ascii="Angsana New" w:hAnsi="Angsana New" w:hint="cs"/>
          <w:sz w:val="30"/>
          <w:szCs w:val="30"/>
          <w:cs/>
        </w:rPr>
        <w:t>ของรายได้รวมของกลุ่มบริษัท</w:t>
      </w:r>
    </w:p>
    <w:p w14:paraId="3AFA8F93" w14:textId="5B0A5888" w:rsidR="004E07A3" w:rsidRPr="00404386" w:rsidRDefault="004E07A3" w:rsidP="00047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5</w:t>
      </w:r>
      <w:r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3962BD50" w14:textId="77777777" w:rsidR="004E07A3" w:rsidRPr="00404386" w:rsidRDefault="004E07A3" w:rsidP="00EE6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page" w:horzAnchor="margin" w:tblpX="450" w:tblpY="3829"/>
        <w:tblW w:w="14580" w:type="dxa"/>
        <w:tblLayout w:type="fixed"/>
        <w:tblLook w:val="01E0" w:firstRow="1" w:lastRow="1" w:firstColumn="1" w:lastColumn="1" w:noHBand="0" w:noVBand="0"/>
      </w:tblPr>
      <w:tblGrid>
        <w:gridCol w:w="2505"/>
        <w:gridCol w:w="1000"/>
        <w:gridCol w:w="244"/>
        <w:gridCol w:w="1105"/>
        <w:gridCol w:w="260"/>
        <w:gridCol w:w="7"/>
        <w:gridCol w:w="993"/>
        <w:gridCol w:w="273"/>
        <w:gridCol w:w="987"/>
        <w:gridCol w:w="274"/>
        <w:gridCol w:w="990"/>
        <w:gridCol w:w="242"/>
        <w:gridCol w:w="1018"/>
        <w:gridCol w:w="92"/>
        <w:gridCol w:w="144"/>
        <w:gridCol w:w="845"/>
        <w:gridCol w:w="253"/>
        <w:gridCol w:w="827"/>
        <w:gridCol w:w="259"/>
        <w:gridCol w:w="10"/>
        <w:gridCol w:w="880"/>
        <w:gridCol w:w="111"/>
        <w:gridCol w:w="125"/>
        <w:gridCol w:w="111"/>
        <w:gridCol w:w="985"/>
        <w:gridCol w:w="40"/>
      </w:tblGrid>
      <w:tr w:rsidR="004E07A3" w:rsidRPr="00404386" w14:paraId="10CDF2C5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</w:tcPr>
          <w:p w14:paraId="1C0587C6" w14:textId="77777777" w:rsidR="004E07A3" w:rsidRPr="00404386" w:rsidRDefault="004E07A3" w:rsidP="00076E2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35" w:type="dxa"/>
            <w:gridSpan w:val="24"/>
            <w:hideMark/>
          </w:tcPr>
          <w:p w14:paraId="1B366503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4E07A3" w:rsidRPr="00404386" w14:paraId="2054730A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</w:tcPr>
          <w:p w14:paraId="47E71867" w14:textId="77777777" w:rsidR="004E07A3" w:rsidRPr="00404386" w:rsidRDefault="004E07A3" w:rsidP="00076E2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35" w:type="dxa"/>
            <w:gridSpan w:val="24"/>
            <w:hideMark/>
          </w:tcPr>
          <w:p w14:paraId="07A00109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ส่วนงานที่รายงาน</w:t>
            </w:r>
          </w:p>
        </w:tc>
      </w:tr>
      <w:tr w:rsidR="004E07A3" w:rsidRPr="00404386" w14:paraId="5C26112F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</w:tcPr>
          <w:p w14:paraId="62CE0605" w14:textId="77777777" w:rsidR="004E07A3" w:rsidRPr="00404386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สำหรับงวด</w:t>
            </w:r>
            <w:r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สาม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เดือนสิ้นสุด </w:t>
            </w:r>
          </w:p>
        </w:tc>
        <w:tc>
          <w:tcPr>
            <w:tcW w:w="2349" w:type="dxa"/>
            <w:gridSpan w:val="3"/>
            <w:hideMark/>
          </w:tcPr>
          <w:p w14:paraId="14C9E149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ให้บริการธุรกิจโรงแรมและ</w:t>
            </w:r>
          </w:p>
          <w:p w14:paraId="1FD45D7A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บริการที่เกี่ยวข้อง</w:t>
            </w:r>
          </w:p>
        </w:tc>
        <w:tc>
          <w:tcPr>
            <w:tcW w:w="267" w:type="dxa"/>
            <w:gridSpan w:val="2"/>
          </w:tcPr>
          <w:p w14:paraId="3112CE63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hideMark/>
          </w:tcPr>
          <w:p w14:paraId="3984873A" w14:textId="77777777" w:rsidR="004E07A3" w:rsidRPr="00404386" w:rsidRDefault="004E07A3" w:rsidP="00076E2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AU"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AU" w:eastAsia="en-GB"/>
              </w:rPr>
              <w:t>ให้เช่าและให้บริการ</w:t>
            </w:r>
          </w:p>
          <w:p w14:paraId="2C449F0D" w14:textId="77777777" w:rsidR="004E07A3" w:rsidRPr="00404386" w:rsidRDefault="004E07A3" w:rsidP="00076E2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7"/>
                <w:szCs w:val="27"/>
                <w:lang w:val="en-AU"/>
              </w:rPr>
            </w:pPr>
            <w:r w:rsidRPr="00404386">
              <w:rPr>
                <w:rFonts w:asciiTheme="majorBidi" w:hAnsiTheme="majorBidi" w:cstheme="majorBidi"/>
                <w:bCs/>
                <w:sz w:val="27"/>
                <w:szCs w:val="27"/>
                <w:cs/>
                <w:lang w:val="en-AU" w:eastAsia="en-GB"/>
              </w:rPr>
              <w:t>อาคารพาณิชยกรรม</w:t>
            </w:r>
          </w:p>
        </w:tc>
        <w:tc>
          <w:tcPr>
            <w:tcW w:w="274" w:type="dxa"/>
          </w:tcPr>
          <w:p w14:paraId="5F968D89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14:paraId="2DC0BC7A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560B69E3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  <w:gridSpan w:val="2"/>
          </w:tcPr>
          <w:p w14:paraId="0EEA13F1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25" w:type="dxa"/>
            <w:gridSpan w:val="3"/>
          </w:tcPr>
          <w:p w14:paraId="450BBC4C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ส่วนงานอื่นๆทั้งหมดและการตัดรายการระหว่างกัน</w:t>
            </w:r>
          </w:p>
        </w:tc>
        <w:tc>
          <w:tcPr>
            <w:tcW w:w="259" w:type="dxa"/>
          </w:tcPr>
          <w:p w14:paraId="6E438ED7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222" w:type="dxa"/>
            <w:gridSpan w:val="6"/>
          </w:tcPr>
          <w:p w14:paraId="30CBC924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14F02773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</w:tr>
      <w:tr w:rsidR="004E07A3" w:rsidRPr="00404386" w14:paraId="2B6CD690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  <w:hideMark/>
          </w:tcPr>
          <w:p w14:paraId="3B6E30EF" w14:textId="520F18C0" w:rsidR="004E07A3" w:rsidRPr="00404386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  วันที่ 30 </w:t>
            </w:r>
            <w:r w:rsidR="000652B5"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กันยายน</w:t>
            </w:r>
          </w:p>
        </w:tc>
        <w:tc>
          <w:tcPr>
            <w:tcW w:w="1000" w:type="dxa"/>
          </w:tcPr>
          <w:p w14:paraId="0D581A24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2562</w:t>
            </w:r>
          </w:p>
        </w:tc>
        <w:tc>
          <w:tcPr>
            <w:tcW w:w="244" w:type="dxa"/>
          </w:tcPr>
          <w:p w14:paraId="07EF9E57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5" w:type="dxa"/>
          </w:tcPr>
          <w:p w14:paraId="0E9A191E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67" w:type="dxa"/>
            <w:gridSpan w:val="2"/>
          </w:tcPr>
          <w:p w14:paraId="48C25F80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</w:tcPr>
          <w:p w14:paraId="63D695E7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3" w:type="dxa"/>
          </w:tcPr>
          <w:p w14:paraId="3A41A80B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7" w:type="dxa"/>
          </w:tcPr>
          <w:p w14:paraId="03D881C5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74" w:type="dxa"/>
          </w:tcPr>
          <w:p w14:paraId="23F718E4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982B0C1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42" w:type="dxa"/>
          </w:tcPr>
          <w:p w14:paraId="05C3B25C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8" w:type="dxa"/>
          </w:tcPr>
          <w:p w14:paraId="3F9E2985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36" w:type="dxa"/>
            <w:gridSpan w:val="2"/>
          </w:tcPr>
          <w:p w14:paraId="31ABB2B4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22F35FA3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53" w:type="dxa"/>
          </w:tcPr>
          <w:p w14:paraId="6DA8A530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7" w:type="dxa"/>
          </w:tcPr>
          <w:p w14:paraId="79D60C62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59" w:type="dxa"/>
          </w:tcPr>
          <w:p w14:paraId="23A605D0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1" w:type="dxa"/>
            <w:gridSpan w:val="3"/>
          </w:tcPr>
          <w:p w14:paraId="3339B9EE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36" w:type="dxa"/>
            <w:gridSpan w:val="2"/>
          </w:tcPr>
          <w:p w14:paraId="489EB03C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5" w:type="dxa"/>
          </w:tcPr>
          <w:p w14:paraId="0ADBC04C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4E07A3" w:rsidRPr="00404386" w14:paraId="73DFD674" w14:textId="77777777" w:rsidTr="00076E29">
        <w:trPr>
          <w:trHeight w:val="87"/>
        </w:trPr>
        <w:tc>
          <w:tcPr>
            <w:tcW w:w="2505" w:type="dxa"/>
            <w:vAlign w:val="bottom"/>
          </w:tcPr>
          <w:p w14:paraId="09701993" w14:textId="77777777" w:rsidR="004E07A3" w:rsidRPr="00404386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000" w:type="dxa"/>
          </w:tcPr>
          <w:p w14:paraId="2C91C5EA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1609" w:type="dxa"/>
            <w:gridSpan w:val="3"/>
          </w:tcPr>
          <w:p w14:paraId="6F626D9C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04386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40438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00" w:type="dxa"/>
            <w:gridSpan w:val="2"/>
          </w:tcPr>
          <w:p w14:paraId="2E13DE14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4" w:type="dxa"/>
            <w:gridSpan w:val="3"/>
          </w:tcPr>
          <w:p w14:paraId="4B3B6807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04386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40438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0" w:type="dxa"/>
          </w:tcPr>
          <w:p w14:paraId="4112A850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gridSpan w:val="3"/>
          </w:tcPr>
          <w:p w14:paraId="03CFE1C1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04386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40438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89" w:type="dxa"/>
            <w:gridSpan w:val="2"/>
          </w:tcPr>
          <w:p w14:paraId="591450AD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9" w:type="dxa"/>
            <w:gridSpan w:val="4"/>
          </w:tcPr>
          <w:p w14:paraId="7B67D316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04386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40438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80" w:type="dxa"/>
          </w:tcPr>
          <w:p w14:paraId="5919F5D1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53F83275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gridSpan w:val="3"/>
          </w:tcPr>
          <w:p w14:paraId="73B4A30B" w14:textId="77777777" w:rsidR="004E07A3" w:rsidRPr="00404386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04386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40438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E07A3" w:rsidRPr="00404386" w14:paraId="78DA7D2E" w14:textId="77777777" w:rsidTr="00076E29">
        <w:trPr>
          <w:gridAfter w:val="1"/>
          <w:wAfter w:w="40" w:type="dxa"/>
        </w:trPr>
        <w:tc>
          <w:tcPr>
            <w:tcW w:w="2505" w:type="dxa"/>
          </w:tcPr>
          <w:p w14:paraId="6D330AE9" w14:textId="77777777" w:rsidR="004E07A3" w:rsidRPr="00404386" w:rsidRDefault="004E07A3" w:rsidP="00076E29">
            <w:pPr>
              <w:ind w:left="72" w:right="-115" w:hanging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35" w:type="dxa"/>
            <w:gridSpan w:val="24"/>
            <w:hideMark/>
          </w:tcPr>
          <w:p w14:paraId="5A3686B4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27"/>
                <w:szCs w:val="27"/>
                <w:lang w:eastAsia="en-GB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พันบาท</w:t>
            </w:r>
            <w:r w:rsidRPr="00404386">
              <w:rPr>
                <w:rFonts w:asciiTheme="majorBidi" w:hAnsiTheme="majorBidi" w:cstheme="majorBidi"/>
                <w:i/>
                <w:iCs/>
                <w:sz w:val="27"/>
                <w:szCs w:val="27"/>
                <w:lang w:eastAsia="en-GB"/>
              </w:rPr>
              <w:t>)</w:t>
            </w:r>
          </w:p>
        </w:tc>
      </w:tr>
      <w:tr w:rsidR="004E07A3" w:rsidRPr="00404386" w14:paraId="7C71A9D2" w14:textId="77777777" w:rsidTr="00076E29">
        <w:trPr>
          <w:gridAfter w:val="1"/>
          <w:wAfter w:w="40" w:type="dxa"/>
        </w:trPr>
        <w:tc>
          <w:tcPr>
            <w:tcW w:w="2505" w:type="dxa"/>
            <w:hideMark/>
          </w:tcPr>
          <w:p w14:paraId="71014D16" w14:textId="77777777" w:rsidR="004E07A3" w:rsidRPr="00404386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0" w:type="dxa"/>
          </w:tcPr>
          <w:p w14:paraId="59F73D1A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4" w:type="dxa"/>
          </w:tcPr>
          <w:p w14:paraId="7CEFEEE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1BABFED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305B39B8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36C21E9D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501D2D8C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0A693CC3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024CC3B5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55FCB97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42" w:type="dxa"/>
          </w:tcPr>
          <w:p w14:paraId="5B62F0DA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7DBED301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1CB1B837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8F4CA5A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</w:tcPr>
          <w:p w14:paraId="1203DDA1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395A116D" w14:textId="77777777" w:rsidR="004E07A3" w:rsidRPr="00404386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4F5B5551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7DE4F2A4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33D8533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7A2BC6AC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D037C9" w:rsidRPr="00404386" w14:paraId="1D1E8AF0" w14:textId="77777777" w:rsidTr="001A1AD3">
        <w:trPr>
          <w:gridAfter w:val="1"/>
          <w:wAfter w:w="40" w:type="dxa"/>
        </w:trPr>
        <w:tc>
          <w:tcPr>
            <w:tcW w:w="2505" w:type="dxa"/>
          </w:tcPr>
          <w:p w14:paraId="2F8CC883" w14:textId="77777777" w:rsidR="00D037C9" w:rsidRPr="00404386" w:rsidRDefault="00D037C9" w:rsidP="00D037C9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0" w:type="dxa"/>
            <w:vAlign w:val="center"/>
          </w:tcPr>
          <w:p w14:paraId="46F520BB" w14:textId="598047B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cstheme="minorBidi"/>
                <w:sz w:val="18"/>
                <w:szCs w:val="22"/>
                <w:lang w:val="en-US" w:bidi="th-TH"/>
              </w:rPr>
            </w:pPr>
            <w:r w:rsidRPr="00404386">
              <w:rPr>
                <w:rFonts w:cstheme="minorBidi"/>
                <w:sz w:val="18"/>
                <w:szCs w:val="22"/>
                <w:lang w:val="en-US" w:bidi="th-TH"/>
              </w:rPr>
              <w:t>1,595,093</w:t>
            </w:r>
          </w:p>
        </w:tc>
        <w:tc>
          <w:tcPr>
            <w:tcW w:w="244" w:type="dxa"/>
            <w:vAlign w:val="center"/>
          </w:tcPr>
          <w:p w14:paraId="44F5894A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105" w:type="dxa"/>
            <w:vAlign w:val="center"/>
          </w:tcPr>
          <w:p w14:paraId="1AA0B02E" w14:textId="4C3C406D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1,599,4</w:t>
            </w:r>
            <w:r w:rsidR="008A39F9" w:rsidRPr="00404386">
              <w:rPr>
                <w:sz w:val="18"/>
                <w:szCs w:val="18"/>
              </w:rPr>
              <w:t>10</w:t>
            </w:r>
          </w:p>
        </w:tc>
        <w:tc>
          <w:tcPr>
            <w:tcW w:w="267" w:type="dxa"/>
            <w:gridSpan w:val="2"/>
            <w:vAlign w:val="center"/>
          </w:tcPr>
          <w:p w14:paraId="21939573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3" w:type="dxa"/>
            <w:vAlign w:val="center"/>
          </w:tcPr>
          <w:p w14:paraId="35D93438" w14:textId="2C9A3CC1" w:rsidR="00D037C9" w:rsidRPr="00404386" w:rsidRDefault="00D037C9" w:rsidP="00D037C9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34"/>
              <w:jc w:val="center"/>
              <w:rPr>
                <w:sz w:val="18"/>
                <w:szCs w:val="18"/>
                <w:cs/>
                <w:lang w:bidi="th-TH"/>
              </w:rPr>
            </w:pPr>
            <w:r w:rsidRPr="00404386">
              <w:rPr>
                <w:sz w:val="18"/>
                <w:szCs w:val="18"/>
              </w:rPr>
              <w:t>-</w:t>
            </w:r>
          </w:p>
        </w:tc>
        <w:tc>
          <w:tcPr>
            <w:tcW w:w="273" w:type="dxa"/>
            <w:vAlign w:val="center"/>
          </w:tcPr>
          <w:p w14:paraId="68B52135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987" w:type="dxa"/>
            <w:vAlign w:val="center"/>
          </w:tcPr>
          <w:p w14:paraId="07C7D86E" w14:textId="2F1695FF" w:rsidR="00D037C9" w:rsidRPr="00404386" w:rsidRDefault="00D037C9" w:rsidP="00D037C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32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-</w:t>
            </w:r>
          </w:p>
        </w:tc>
        <w:tc>
          <w:tcPr>
            <w:tcW w:w="274" w:type="dxa"/>
            <w:vAlign w:val="center"/>
          </w:tcPr>
          <w:p w14:paraId="18C6B633" w14:textId="77777777" w:rsidR="00D037C9" w:rsidRPr="00404386" w:rsidRDefault="00D037C9" w:rsidP="00D037C9">
            <w:pPr>
              <w:pStyle w:val="acctfourfigures"/>
              <w:tabs>
                <w:tab w:val="decimal" w:pos="70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A488BE3" w14:textId="763B383E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  <w:cs/>
                <w:lang w:bidi="th-TH"/>
              </w:rPr>
            </w:pPr>
            <w:r w:rsidRPr="00404386">
              <w:rPr>
                <w:rFonts w:cstheme="minorBidi"/>
                <w:sz w:val="18"/>
                <w:szCs w:val="22"/>
                <w:lang w:val="en-US" w:bidi="th-TH"/>
              </w:rPr>
              <w:t>1,595,093</w:t>
            </w:r>
          </w:p>
        </w:tc>
        <w:tc>
          <w:tcPr>
            <w:tcW w:w="242" w:type="dxa"/>
            <w:vAlign w:val="center"/>
          </w:tcPr>
          <w:p w14:paraId="6C2B3045" w14:textId="77777777" w:rsidR="00D037C9" w:rsidRPr="00404386" w:rsidRDefault="00D037C9" w:rsidP="00D037C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center"/>
          </w:tcPr>
          <w:p w14:paraId="4FE7B8BB" w14:textId="67F7B51D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1,599,4</w:t>
            </w:r>
            <w:r w:rsidR="005E39D0" w:rsidRPr="00404386">
              <w:rPr>
                <w:sz w:val="18"/>
                <w:szCs w:val="18"/>
              </w:rPr>
              <w:t>10</w:t>
            </w:r>
          </w:p>
        </w:tc>
        <w:tc>
          <w:tcPr>
            <w:tcW w:w="236" w:type="dxa"/>
            <w:gridSpan w:val="2"/>
            <w:vAlign w:val="center"/>
          </w:tcPr>
          <w:p w14:paraId="07A6CCE8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45" w:type="dxa"/>
            <w:vAlign w:val="center"/>
          </w:tcPr>
          <w:p w14:paraId="250F9422" w14:textId="774CDF1C" w:rsidR="00D037C9" w:rsidRPr="00404386" w:rsidRDefault="0035474C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>
              <w:rPr>
                <w:rFonts w:cstheme="minorBidi" w:hint="cs"/>
                <w:sz w:val="18"/>
                <w:szCs w:val="22"/>
                <w:cs/>
                <w:lang w:bidi="th-TH"/>
              </w:rPr>
              <w:t xml:space="preserve"> </w:t>
            </w:r>
            <w:r w:rsidR="00D037C9" w:rsidRPr="00404386">
              <w:rPr>
                <w:sz w:val="18"/>
                <w:szCs w:val="18"/>
              </w:rPr>
              <w:t>(1,885)</w:t>
            </w:r>
          </w:p>
        </w:tc>
        <w:tc>
          <w:tcPr>
            <w:tcW w:w="253" w:type="dxa"/>
            <w:vAlign w:val="center"/>
          </w:tcPr>
          <w:p w14:paraId="61B2AA80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vAlign w:val="center"/>
          </w:tcPr>
          <w:p w14:paraId="1E43DBA6" w14:textId="1DBC5930" w:rsidR="00D037C9" w:rsidRPr="00404386" w:rsidRDefault="00994F3C" w:rsidP="00994F3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(1,039)</w:t>
            </w:r>
          </w:p>
        </w:tc>
        <w:tc>
          <w:tcPr>
            <w:tcW w:w="259" w:type="dxa"/>
            <w:vAlign w:val="center"/>
          </w:tcPr>
          <w:p w14:paraId="2C4E3F68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50E332ED" w14:textId="3312AFB5" w:rsidR="00D037C9" w:rsidRPr="00404386" w:rsidRDefault="00994F3C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rFonts w:cstheme="minorBidi"/>
                <w:sz w:val="18"/>
                <w:szCs w:val="22"/>
                <w:lang w:val="en-US" w:bidi="th-TH"/>
              </w:rPr>
              <w:t>1,593,208</w:t>
            </w:r>
          </w:p>
        </w:tc>
        <w:tc>
          <w:tcPr>
            <w:tcW w:w="236" w:type="dxa"/>
            <w:gridSpan w:val="2"/>
            <w:vAlign w:val="center"/>
          </w:tcPr>
          <w:p w14:paraId="37258624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85" w:type="dxa"/>
            <w:vAlign w:val="center"/>
          </w:tcPr>
          <w:p w14:paraId="3597D6F7" w14:textId="627CFC06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404386">
              <w:rPr>
                <w:sz w:val="18"/>
                <w:szCs w:val="18"/>
              </w:rPr>
              <w:t>1,</w:t>
            </w:r>
            <w:r w:rsidR="00994F3C" w:rsidRPr="00404386">
              <w:rPr>
                <w:sz w:val="18"/>
                <w:szCs w:val="18"/>
              </w:rPr>
              <w:t>598,371</w:t>
            </w:r>
          </w:p>
        </w:tc>
      </w:tr>
      <w:tr w:rsidR="00D037C9" w:rsidRPr="00404386" w14:paraId="01BEFC54" w14:textId="77777777" w:rsidTr="001A1AD3">
        <w:trPr>
          <w:gridAfter w:val="1"/>
          <w:wAfter w:w="40" w:type="dxa"/>
        </w:trPr>
        <w:tc>
          <w:tcPr>
            <w:tcW w:w="2505" w:type="dxa"/>
            <w:vAlign w:val="bottom"/>
            <w:hideMark/>
          </w:tcPr>
          <w:p w14:paraId="37C4DE6C" w14:textId="77777777" w:rsidR="00D037C9" w:rsidRPr="00404386" w:rsidRDefault="00D037C9" w:rsidP="00D037C9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95A8C8" w14:textId="09380D1E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2,172</w:t>
            </w:r>
          </w:p>
        </w:tc>
        <w:tc>
          <w:tcPr>
            <w:tcW w:w="244" w:type="dxa"/>
            <w:vAlign w:val="center"/>
          </w:tcPr>
          <w:p w14:paraId="0678C871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E4AF9" w14:textId="52C3D58E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45,44</w:t>
            </w:r>
            <w:r w:rsidR="00671CFE">
              <w:rPr>
                <w:sz w:val="18"/>
                <w:szCs w:val="18"/>
              </w:rPr>
              <w:t>1</w:t>
            </w:r>
          </w:p>
        </w:tc>
        <w:tc>
          <w:tcPr>
            <w:tcW w:w="267" w:type="dxa"/>
            <w:gridSpan w:val="2"/>
            <w:vAlign w:val="center"/>
          </w:tcPr>
          <w:p w14:paraId="537F2DF0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23737" w14:textId="526321EF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1,045,131</w:t>
            </w:r>
          </w:p>
        </w:tc>
        <w:tc>
          <w:tcPr>
            <w:tcW w:w="273" w:type="dxa"/>
            <w:vAlign w:val="center"/>
          </w:tcPr>
          <w:p w14:paraId="42DD0974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08421" w14:textId="4DD1C4DD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1,069,777</w:t>
            </w:r>
          </w:p>
        </w:tc>
        <w:tc>
          <w:tcPr>
            <w:tcW w:w="274" w:type="dxa"/>
            <w:vAlign w:val="center"/>
          </w:tcPr>
          <w:p w14:paraId="5899A96C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05805C" w14:textId="5A2BBE9F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1,047,303</w:t>
            </w:r>
          </w:p>
        </w:tc>
        <w:tc>
          <w:tcPr>
            <w:tcW w:w="242" w:type="dxa"/>
            <w:vAlign w:val="center"/>
          </w:tcPr>
          <w:p w14:paraId="601A0104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5EE1D" w14:textId="7DA9AED2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1,115,21</w:t>
            </w:r>
            <w:r w:rsidR="00671CFE">
              <w:rPr>
                <w:sz w:val="18"/>
                <w:szCs w:val="18"/>
              </w:rPr>
              <w:t>8</w:t>
            </w:r>
          </w:p>
        </w:tc>
        <w:tc>
          <w:tcPr>
            <w:tcW w:w="236" w:type="dxa"/>
            <w:gridSpan w:val="2"/>
            <w:vAlign w:val="center"/>
          </w:tcPr>
          <w:p w14:paraId="58ACAB72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3A173E" w14:textId="298E62B5" w:rsidR="00D037C9" w:rsidRPr="00404386" w:rsidRDefault="0035474C" w:rsidP="0035474C">
            <w:pPr>
              <w:pStyle w:val="acctfourfigures"/>
              <w:tabs>
                <w:tab w:val="clear" w:pos="765"/>
              </w:tabs>
              <w:spacing w:line="240" w:lineRule="atLeast"/>
              <w:ind w:left="-79" w:right="-19" w:hanging="259"/>
              <w:rPr>
                <w:sz w:val="18"/>
                <w:szCs w:val="18"/>
              </w:rPr>
            </w:pPr>
            <w:r>
              <w:rPr>
                <w:rFonts w:cstheme="minorBidi" w:hint="cs"/>
                <w:sz w:val="18"/>
                <w:szCs w:val="22"/>
                <w:cs/>
                <w:lang w:bidi="th-TH"/>
              </w:rPr>
              <w:t xml:space="preserve">         </w:t>
            </w:r>
            <w:r w:rsidR="00D037C9" w:rsidRPr="00404386">
              <w:rPr>
                <w:sz w:val="18"/>
                <w:szCs w:val="18"/>
              </w:rPr>
              <w:t>119,719</w:t>
            </w:r>
          </w:p>
        </w:tc>
        <w:tc>
          <w:tcPr>
            <w:tcW w:w="253" w:type="dxa"/>
            <w:vAlign w:val="center"/>
          </w:tcPr>
          <w:p w14:paraId="169A95C5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05DF0" w14:textId="3BF1DC54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(</w:t>
            </w:r>
            <w:r w:rsidR="00994F3C" w:rsidRPr="00404386">
              <w:rPr>
                <w:sz w:val="18"/>
                <w:szCs w:val="18"/>
              </w:rPr>
              <w:t>5,78</w:t>
            </w:r>
            <w:r w:rsidR="004B1EEF">
              <w:rPr>
                <w:sz w:val="18"/>
                <w:szCs w:val="18"/>
              </w:rPr>
              <w:t>3</w:t>
            </w:r>
            <w:r w:rsidRPr="00404386">
              <w:rPr>
                <w:sz w:val="18"/>
                <w:szCs w:val="18"/>
              </w:rPr>
              <w:t>)</w:t>
            </w:r>
          </w:p>
        </w:tc>
        <w:tc>
          <w:tcPr>
            <w:tcW w:w="259" w:type="dxa"/>
            <w:vAlign w:val="center"/>
          </w:tcPr>
          <w:p w14:paraId="48D0A2F1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07E0D4" w14:textId="1124ADAD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1,167,022</w:t>
            </w:r>
          </w:p>
        </w:tc>
        <w:tc>
          <w:tcPr>
            <w:tcW w:w="236" w:type="dxa"/>
            <w:gridSpan w:val="2"/>
            <w:vAlign w:val="center"/>
          </w:tcPr>
          <w:p w14:paraId="5448E05C" w14:textId="77777777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D3FDDF" w14:textId="6200592F" w:rsidR="00D037C9" w:rsidRPr="00404386" w:rsidRDefault="00D037C9" w:rsidP="00D037C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1,10</w:t>
            </w:r>
            <w:r w:rsidR="00994F3C" w:rsidRPr="00404386">
              <w:rPr>
                <w:sz w:val="18"/>
                <w:szCs w:val="18"/>
              </w:rPr>
              <w:t>9,4</w:t>
            </w:r>
            <w:r w:rsidR="008A39F9" w:rsidRPr="00404386">
              <w:rPr>
                <w:sz w:val="18"/>
                <w:szCs w:val="18"/>
              </w:rPr>
              <w:t>3</w:t>
            </w:r>
            <w:r w:rsidR="00994F3C" w:rsidRPr="00404386">
              <w:rPr>
                <w:sz w:val="18"/>
                <w:szCs w:val="18"/>
              </w:rPr>
              <w:t>5</w:t>
            </w:r>
          </w:p>
        </w:tc>
      </w:tr>
      <w:tr w:rsidR="00037BC0" w:rsidRPr="00404386" w14:paraId="7A0B98F7" w14:textId="77777777" w:rsidTr="001A1AD3">
        <w:trPr>
          <w:gridAfter w:val="1"/>
          <w:wAfter w:w="40" w:type="dxa"/>
        </w:trPr>
        <w:tc>
          <w:tcPr>
            <w:tcW w:w="2505" w:type="dxa"/>
            <w:hideMark/>
          </w:tcPr>
          <w:p w14:paraId="16E2CB5B" w14:textId="77777777" w:rsidR="00037BC0" w:rsidRPr="00404386" w:rsidRDefault="00037BC0" w:rsidP="00037BC0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A01551" w14:textId="509C2746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1,597,265</w:t>
            </w:r>
          </w:p>
        </w:tc>
        <w:tc>
          <w:tcPr>
            <w:tcW w:w="244" w:type="dxa"/>
            <w:vAlign w:val="center"/>
          </w:tcPr>
          <w:p w14:paraId="395E71D5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41D510" w14:textId="04DF0515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4386">
              <w:rPr>
                <w:b/>
                <w:bCs/>
                <w:sz w:val="18"/>
                <w:szCs w:val="18"/>
              </w:rPr>
              <w:t>1,644,85</w:t>
            </w:r>
            <w:r w:rsidR="00671CFE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7" w:type="dxa"/>
            <w:gridSpan w:val="2"/>
            <w:vAlign w:val="center"/>
          </w:tcPr>
          <w:p w14:paraId="3397BB1A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F1AAB0" w14:textId="35E2982B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1,045,131</w:t>
            </w:r>
          </w:p>
        </w:tc>
        <w:tc>
          <w:tcPr>
            <w:tcW w:w="273" w:type="dxa"/>
            <w:vAlign w:val="center"/>
          </w:tcPr>
          <w:p w14:paraId="782DFE65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856E71" w14:textId="7D4D2A51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4386">
              <w:rPr>
                <w:b/>
                <w:bCs/>
                <w:sz w:val="18"/>
                <w:szCs w:val="18"/>
              </w:rPr>
              <w:t>1,069,777</w:t>
            </w:r>
          </w:p>
        </w:tc>
        <w:tc>
          <w:tcPr>
            <w:tcW w:w="274" w:type="dxa"/>
            <w:vAlign w:val="center"/>
          </w:tcPr>
          <w:p w14:paraId="74EAA15D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3D7574" w14:textId="6085EDC2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2,642,396</w:t>
            </w:r>
          </w:p>
        </w:tc>
        <w:tc>
          <w:tcPr>
            <w:tcW w:w="242" w:type="dxa"/>
            <w:vAlign w:val="center"/>
          </w:tcPr>
          <w:p w14:paraId="18CFC8F9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5DA629" w14:textId="57BDF2F6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4386">
              <w:rPr>
                <w:b/>
                <w:bCs/>
                <w:sz w:val="18"/>
                <w:szCs w:val="18"/>
              </w:rPr>
              <w:t>2,714,62</w:t>
            </w:r>
            <w:r w:rsidR="00671CFE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36" w:type="dxa"/>
            <w:gridSpan w:val="2"/>
            <w:vAlign w:val="center"/>
          </w:tcPr>
          <w:p w14:paraId="01BC6B75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732505" w14:textId="566D782B" w:rsidR="00037BC0" w:rsidRPr="00404386" w:rsidRDefault="0035474C" w:rsidP="0035474C">
            <w:pPr>
              <w:pStyle w:val="acctfourfigures"/>
              <w:tabs>
                <w:tab w:val="clear" w:pos="765"/>
                <w:tab w:val="decimal" w:pos="436"/>
                <w:tab w:val="left" w:pos="554"/>
              </w:tabs>
              <w:spacing w:line="240" w:lineRule="atLeast"/>
              <w:ind w:left="-79" w:right="-3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theme="minorBidi" w:hint="cs"/>
                <w:b/>
                <w:bCs/>
                <w:sz w:val="18"/>
                <w:szCs w:val="22"/>
                <w:cs/>
                <w:lang w:bidi="th-TH"/>
              </w:rPr>
              <w:t xml:space="preserve"> </w:t>
            </w:r>
            <w:r w:rsidR="00037BC0" w:rsidRPr="00404386">
              <w:rPr>
                <w:b/>
                <w:bCs/>
                <w:sz w:val="18"/>
                <w:szCs w:val="18"/>
              </w:rPr>
              <w:t>117,834</w:t>
            </w:r>
          </w:p>
        </w:tc>
        <w:tc>
          <w:tcPr>
            <w:tcW w:w="253" w:type="dxa"/>
            <w:vAlign w:val="center"/>
          </w:tcPr>
          <w:p w14:paraId="40600F87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408F4D" w14:textId="7C167A13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4386">
              <w:rPr>
                <w:b/>
                <w:bCs/>
                <w:sz w:val="18"/>
                <w:szCs w:val="18"/>
              </w:rPr>
              <w:t>(6,82</w:t>
            </w:r>
            <w:r w:rsidR="004B1EEF">
              <w:rPr>
                <w:b/>
                <w:bCs/>
                <w:sz w:val="18"/>
                <w:szCs w:val="18"/>
              </w:rPr>
              <w:t>2</w:t>
            </w:r>
            <w:r w:rsidRPr="00404386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9" w:type="dxa"/>
            <w:vAlign w:val="center"/>
          </w:tcPr>
          <w:p w14:paraId="07C64DF9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AA0A7E" w14:textId="2AFB0F3C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2,760,230</w:t>
            </w:r>
          </w:p>
        </w:tc>
        <w:tc>
          <w:tcPr>
            <w:tcW w:w="236" w:type="dxa"/>
            <w:gridSpan w:val="2"/>
            <w:vAlign w:val="center"/>
          </w:tcPr>
          <w:p w14:paraId="5F617716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2275BD" w14:textId="15511AFB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4386">
              <w:rPr>
                <w:b/>
                <w:bCs/>
                <w:sz w:val="18"/>
                <w:szCs w:val="18"/>
              </w:rPr>
              <w:t>2,707,806</w:t>
            </w:r>
          </w:p>
        </w:tc>
      </w:tr>
      <w:tr w:rsidR="007A246F" w:rsidRPr="00404386" w14:paraId="78F94D2C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</w:tcPr>
          <w:p w14:paraId="29F83C9C" w14:textId="77777777" w:rsidR="007A246F" w:rsidRPr="00404386" w:rsidRDefault="007A246F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000" w:type="dxa"/>
          </w:tcPr>
          <w:p w14:paraId="3339F055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14:paraId="50C5C78B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4E84F118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5D21F823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7B394F6C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73" w:type="dxa"/>
          </w:tcPr>
          <w:p w14:paraId="60A8D3F9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47D8ED78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681AF1A7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6CB5846F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42" w:type="dxa"/>
          </w:tcPr>
          <w:p w14:paraId="0AA67E54" w14:textId="77777777" w:rsidR="007A246F" w:rsidRPr="00404386" w:rsidRDefault="007A246F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3049147D" w14:textId="77777777" w:rsidR="007A246F" w:rsidRPr="00404386" w:rsidRDefault="007A246F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EA3CD2F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D0372BE" w14:textId="77777777" w:rsidR="007A246F" w:rsidRPr="00404386" w:rsidRDefault="007A246F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53" w:type="dxa"/>
          </w:tcPr>
          <w:p w14:paraId="3855C7CE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4DDEE926" w14:textId="77777777" w:rsidR="007A246F" w:rsidRPr="00404386" w:rsidRDefault="007A246F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7BA3434C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4159BB69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A778E47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4799F92F" w14:textId="77777777" w:rsidR="007A246F" w:rsidRPr="00404386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4E07A3" w:rsidRPr="00404386" w14:paraId="165DA94D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  <w:hideMark/>
          </w:tcPr>
          <w:p w14:paraId="0F128DAB" w14:textId="1BBBC25D" w:rsidR="004E07A3" w:rsidRPr="00404386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สำหรับงวด</w:t>
            </w:r>
            <w:r w:rsidR="00110A31"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เก้า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เดือนสิ้นสุด </w:t>
            </w:r>
          </w:p>
        </w:tc>
        <w:tc>
          <w:tcPr>
            <w:tcW w:w="1000" w:type="dxa"/>
          </w:tcPr>
          <w:p w14:paraId="55D1963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14:paraId="647B8AB3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7284D801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6D5F9C8A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080555D8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73" w:type="dxa"/>
          </w:tcPr>
          <w:p w14:paraId="4FBAEEBF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516606D4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5220CD01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4F657EF9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42" w:type="dxa"/>
          </w:tcPr>
          <w:p w14:paraId="03C4E79C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33F5F449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DA9593A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4D0F590" w14:textId="77777777" w:rsidR="004E07A3" w:rsidRPr="00404386" w:rsidRDefault="004E07A3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53" w:type="dxa"/>
          </w:tcPr>
          <w:p w14:paraId="3F6979F1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4C77EA37" w14:textId="77777777" w:rsidR="004E07A3" w:rsidRPr="00404386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2F612DC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3E24FC9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BF9E3AD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2CA022A4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4E07A3" w:rsidRPr="00404386" w14:paraId="650073E0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</w:tcPr>
          <w:p w14:paraId="22349989" w14:textId="2561E002" w:rsidR="004E07A3" w:rsidRPr="00404386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  วันที่ 30 </w:t>
            </w:r>
            <w:r w:rsidR="000652B5" w:rsidRPr="0040438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กันยายน</w:t>
            </w:r>
          </w:p>
        </w:tc>
        <w:tc>
          <w:tcPr>
            <w:tcW w:w="1000" w:type="dxa"/>
          </w:tcPr>
          <w:p w14:paraId="56F2D6D6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14:paraId="3D28C72E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606DF7B7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75C516AC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2503B39B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73" w:type="dxa"/>
          </w:tcPr>
          <w:p w14:paraId="1A0E032C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269C7BDD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5C488EB2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66973274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42" w:type="dxa"/>
          </w:tcPr>
          <w:p w14:paraId="51778CA4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725B5D1F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36105D88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2CE0FA35" w14:textId="77777777" w:rsidR="004E07A3" w:rsidRPr="00404386" w:rsidRDefault="004E07A3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53" w:type="dxa"/>
          </w:tcPr>
          <w:p w14:paraId="4DEB87E3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5FC8F7FD" w14:textId="77777777" w:rsidR="004E07A3" w:rsidRPr="00404386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3BDE8DA9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63ED63AF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51621DE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5D1E0DB3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4E07A3" w:rsidRPr="00404386" w14:paraId="77130AE3" w14:textId="77777777" w:rsidTr="00076E29">
        <w:trPr>
          <w:gridAfter w:val="1"/>
          <w:wAfter w:w="40" w:type="dxa"/>
        </w:trPr>
        <w:tc>
          <w:tcPr>
            <w:tcW w:w="2505" w:type="dxa"/>
          </w:tcPr>
          <w:p w14:paraId="5D6A4F23" w14:textId="77777777" w:rsidR="004E07A3" w:rsidRPr="00404386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0" w:type="dxa"/>
          </w:tcPr>
          <w:p w14:paraId="526AC7BB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14:paraId="657D3EDA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10E11CF2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27202B09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181FB7D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73" w:type="dxa"/>
          </w:tcPr>
          <w:p w14:paraId="13DB5B3D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6148013C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22643EFA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7AD0D109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42" w:type="dxa"/>
          </w:tcPr>
          <w:p w14:paraId="37F04CC4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18BDD6D8" w14:textId="77777777" w:rsidR="004E07A3" w:rsidRPr="00404386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45E7D590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9F8DEE2" w14:textId="77777777" w:rsidR="004E07A3" w:rsidRPr="00404386" w:rsidRDefault="004E07A3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53" w:type="dxa"/>
          </w:tcPr>
          <w:p w14:paraId="0B8B81AF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01FADA8A" w14:textId="77777777" w:rsidR="004E07A3" w:rsidRPr="00404386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0F9E89F2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501ECA07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8395977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5B2A0BC9" w14:textId="77777777" w:rsidR="004E07A3" w:rsidRPr="00404386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1A1AD3" w:rsidRPr="00404386" w14:paraId="1EB1FCED" w14:textId="77777777" w:rsidTr="001A1AD3">
        <w:trPr>
          <w:gridAfter w:val="1"/>
          <w:wAfter w:w="40" w:type="dxa"/>
        </w:trPr>
        <w:tc>
          <w:tcPr>
            <w:tcW w:w="2505" w:type="dxa"/>
          </w:tcPr>
          <w:p w14:paraId="3095A3BF" w14:textId="77777777" w:rsidR="001A1AD3" w:rsidRPr="00404386" w:rsidRDefault="001A1AD3" w:rsidP="001A1AD3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0" w:type="dxa"/>
            <w:vAlign w:val="center"/>
          </w:tcPr>
          <w:p w14:paraId="77B7A4D5" w14:textId="7A5BC4A4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4,933,589</w:t>
            </w:r>
          </w:p>
        </w:tc>
        <w:tc>
          <w:tcPr>
            <w:tcW w:w="244" w:type="dxa"/>
            <w:vAlign w:val="center"/>
          </w:tcPr>
          <w:p w14:paraId="5B3B8666" w14:textId="77777777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105" w:type="dxa"/>
            <w:vAlign w:val="center"/>
          </w:tcPr>
          <w:p w14:paraId="159FDD2F" w14:textId="68AE3425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04386">
              <w:rPr>
                <w:sz w:val="18"/>
                <w:szCs w:val="18"/>
              </w:rPr>
              <w:t>4,937,90</w:t>
            </w:r>
            <w:r w:rsidR="00994F3C" w:rsidRPr="00404386">
              <w:rPr>
                <w:sz w:val="18"/>
                <w:szCs w:val="18"/>
              </w:rPr>
              <w:t>4</w:t>
            </w:r>
          </w:p>
        </w:tc>
        <w:tc>
          <w:tcPr>
            <w:tcW w:w="267" w:type="dxa"/>
            <w:gridSpan w:val="2"/>
            <w:vAlign w:val="center"/>
          </w:tcPr>
          <w:p w14:paraId="30F51DA8" w14:textId="77777777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3" w:type="dxa"/>
            <w:vAlign w:val="center"/>
          </w:tcPr>
          <w:p w14:paraId="467F77BE" w14:textId="5B636330" w:rsidR="001A1AD3" w:rsidRPr="00404386" w:rsidRDefault="001A1AD3" w:rsidP="001A1AD3">
            <w:pPr>
              <w:pStyle w:val="acctfourfigures"/>
              <w:tabs>
                <w:tab w:val="decimal" w:pos="619"/>
              </w:tabs>
              <w:spacing w:line="240" w:lineRule="atLeast"/>
              <w:ind w:left="-79" w:right="-32"/>
              <w:jc w:val="center"/>
              <w:rPr>
                <w:sz w:val="18"/>
                <w:szCs w:val="18"/>
                <w:cs/>
                <w:lang w:bidi="th-TH"/>
              </w:rPr>
            </w:pPr>
            <w:r w:rsidRPr="00404386">
              <w:rPr>
                <w:rFonts w:cstheme="minorBidi" w:hint="cs"/>
                <w:sz w:val="18"/>
                <w:szCs w:val="22"/>
                <w:cs/>
                <w:lang w:bidi="th-TH"/>
              </w:rPr>
              <w:t xml:space="preserve">     </w:t>
            </w:r>
            <w:r w:rsidRPr="00404386">
              <w:rPr>
                <w:sz w:val="18"/>
                <w:szCs w:val="18"/>
              </w:rPr>
              <w:t>-</w:t>
            </w:r>
          </w:p>
        </w:tc>
        <w:tc>
          <w:tcPr>
            <w:tcW w:w="273" w:type="dxa"/>
            <w:vAlign w:val="center"/>
          </w:tcPr>
          <w:p w14:paraId="23219954" w14:textId="77777777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987" w:type="dxa"/>
            <w:vAlign w:val="center"/>
          </w:tcPr>
          <w:p w14:paraId="5B03F52B" w14:textId="1EB93E5B" w:rsidR="001A1AD3" w:rsidRPr="00404386" w:rsidRDefault="001A1AD3" w:rsidP="001A1AD3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-</w:t>
            </w:r>
          </w:p>
        </w:tc>
        <w:tc>
          <w:tcPr>
            <w:tcW w:w="274" w:type="dxa"/>
            <w:vAlign w:val="center"/>
          </w:tcPr>
          <w:p w14:paraId="41E161AA" w14:textId="77777777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E6C97F0" w14:textId="1C978953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  <w:cs/>
              </w:rPr>
            </w:pPr>
            <w:r w:rsidRPr="00404386">
              <w:rPr>
                <w:sz w:val="18"/>
                <w:szCs w:val="18"/>
              </w:rPr>
              <w:t>4,933,589</w:t>
            </w:r>
          </w:p>
        </w:tc>
        <w:tc>
          <w:tcPr>
            <w:tcW w:w="242" w:type="dxa"/>
            <w:vAlign w:val="center"/>
          </w:tcPr>
          <w:p w14:paraId="270DC295" w14:textId="77777777" w:rsidR="001A1AD3" w:rsidRPr="00404386" w:rsidRDefault="001A1AD3" w:rsidP="001A1AD3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center"/>
          </w:tcPr>
          <w:p w14:paraId="55EE9349" w14:textId="593793B4" w:rsidR="001A1AD3" w:rsidRPr="00404386" w:rsidRDefault="001A1AD3" w:rsidP="0075296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4,937,90</w:t>
            </w:r>
            <w:r w:rsidR="00994F3C" w:rsidRPr="00404386">
              <w:rPr>
                <w:sz w:val="18"/>
                <w:szCs w:val="18"/>
              </w:rPr>
              <w:t>4</w:t>
            </w:r>
          </w:p>
        </w:tc>
        <w:tc>
          <w:tcPr>
            <w:tcW w:w="236" w:type="dxa"/>
            <w:gridSpan w:val="2"/>
            <w:vAlign w:val="center"/>
          </w:tcPr>
          <w:p w14:paraId="3C954A76" w14:textId="77777777" w:rsidR="001A1AD3" w:rsidRPr="00404386" w:rsidRDefault="001A1AD3" w:rsidP="0075296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46565CC5" w14:textId="7A12FBBA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(2,314)</w:t>
            </w:r>
          </w:p>
        </w:tc>
        <w:tc>
          <w:tcPr>
            <w:tcW w:w="253" w:type="dxa"/>
            <w:vAlign w:val="center"/>
          </w:tcPr>
          <w:p w14:paraId="7A31CB7A" w14:textId="77777777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vAlign w:val="center"/>
          </w:tcPr>
          <w:p w14:paraId="63580652" w14:textId="49E820A0" w:rsidR="001A1AD3" w:rsidRPr="00404386" w:rsidRDefault="00994F3C" w:rsidP="00994F3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(1,039)</w:t>
            </w:r>
          </w:p>
        </w:tc>
        <w:tc>
          <w:tcPr>
            <w:tcW w:w="259" w:type="dxa"/>
            <w:vAlign w:val="center"/>
          </w:tcPr>
          <w:p w14:paraId="42F7737F" w14:textId="77777777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2A16A4B5" w14:textId="435DFA8F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4,931,275</w:t>
            </w:r>
          </w:p>
        </w:tc>
        <w:tc>
          <w:tcPr>
            <w:tcW w:w="236" w:type="dxa"/>
            <w:gridSpan w:val="2"/>
            <w:vAlign w:val="center"/>
          </w:tcPr>
          <w:p w14:paraId="41B977DD" w14:textId="77777777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85" w:type="dxa"/>
            <w:vAlign w:val="center"/>
          </w:tcPr>
          <w:p w14:paraId="03383766" w14:textId="7F959D6D" w:rsidR="001A1AD3" w:rsidRPr="00404386" w:rsidRDefault="001A1AD3" w:rsidP="001A1AD3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04386">
              <w:rPr>
                <w:sz w:val="18"/>
                <w:szCs w:val="18"/>
              </w:rPr>
              <w:t>4,</w:t>
            </w:r>
            <w:r w:rsidR="00994F3C" w:rsidRPr="00404386">
              <w:rPr>
                <w:sz w:val="18"/>
                <w:szCs w:val="18"/>
              </w:rPr>
              <w:t>936,865</w:t>
            </w:r>
          </w:p>
        </w:tc>
      </w:tr>
      <w:tr w:rsidR="00037BC0" w:rsidRPr="00404386" w14:paraId="69F3AB21" w14:textId="77777777" w:rsidTr="001A1AD3">
        <w:trPr>
          <w:gridAfter w:val="1"/>
          <w:wAfter w:w="40" w:type="dxa"/>
        </w:trPr>
        <w:tc>
          <w:tcPr>
            <w:tcW w:w="2505" w:type="dxa"/>
            <w:vAlign w:val="bottom"/>
            <w:hideMark/>
          </w:tcPr>
          <w:p w14:paraId="2D40E4C5" w14:textId="77777777" w:rsidR="00037BC0" w:rsidRPr="00404386" w:rsidRDefault="00037BC0" w:rsidP="00037BC0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52DCA" w14:textId="17A3A995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30,719</w:t>
            </w:r>
          </w:p>
        </w:tc>
        <w:tc>
          <w:tcPr>
            <w:tcW w:w="244" w:type="dxa"/>
            <w:vAlign w:val="center"/>
          </w:tcPr>
          <w:p w14:paraId="4F0A5827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4ABBB" w14:textId="7C5C3BEE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 w:rsidRPr="00404386">
              <w:rPr>
                <w:sz w:val="18"/>
                <w:szCs w:val="18"/>
              </w:rPr>
              <w:t>163,15</w:t>
            </w:r>
            <w:r w:rsidR="00671CFE">
              <w:rPr>
                <w:sz w:val="18"/>
                <w:szCs w:val="18"/>
              </w:rPr>
              <w:t>0</w:t>
            </w:r>
          </w:p>
        </w:tc>
        <w:tc>
          <w:tcPr>
            <w:tcW w:w="267" w:type="dxa"/>
            <w:gridSpan w:val="2"/>
            <w:vAlign w:val="center"/>
          </w:tcPr>
          <w:p w14:paraId="119CFD6D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305EE" w14:textId="28D443E6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3,211,761</w:t>
            </w:r>
          </w:p>
        </w:tc>
        <w:tc>
          <w:tcPr>
            <w:tcW w:w="273" w:type="dxa"/>
            <w:vAlign w:val="center"/>
          </w:tcPr>
          <w:p w14:paraId="44F7524E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1D41D1" w14:textId="14A25A19" w:rsidR="00037BC0" w:rsidRPr="00404386" w:rsidRDefault="00037BC0" w:rsidP="00037BC0">
            <w:pPr>
              <w:pStyle w:val="acctfourfigures"/>
              <w:tabs>
                <w:tab w:val="decimal" w:pos="24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3,388,717</w:t>
            </w:r>
          </w:p>
        </w:tc>
        <w:tc>
          <w:tcPr>
            <w:tcW w:w="274" w:type="dxa"/>
            <w:vAlign w:val="center"/>
          </w:tcPr>
          <w:p w14:paraId="0072D3B5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085FE" w14:textId="25C5BD59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3,242,480</w:t>
            </w:r>
          </w:p>
        </w:tc>
        <w:tc>
          <w:tcPr>
            <w:tcW w:w="242" w:type="dxa"/>
            <w:vAlign w:val="center"/>
          </w:tcPr>
          <w:p w14:paraId="709146CD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561080" w14:textId="0E4B9B33" w:rsidR="00037BC0" w:rsidRPr="00404386" w:rsidRDefault="00037BC0" w:rsidP="00037BC0">
            <w:pPr>
              <w:pStyle w:val="acctfourfigures"/>
              <w:tabs>
                <w:tab w:val="decimal" w:pos="24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3,551,86</w:t>
            </w:r>
            <w:r w:rsidR="00671CFE">
              <w:rPr>
                <w:sz w:val="18"/>
                <w:szCs w:val="18"/>
              </w:rPr>
              <w:t>7</w:t>
            </w:r>
          </w:p>
        </w:tc>
        <w:tc>
          <w:tcPr>
            <w:tcW w:w="236" w:type="dxa"/>
            <w:gridSpan w:val="2"/>
            <w:vAlign w:val="center"/>
          </w:tcPr>
          <w:p w14:paraId="50C3B2E0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B213F0" w14:textId="404D90F7" w:rsidR="00037BC0" w:rsidRPr="00404386" w:rsidRDefault="0035474C" w:rsidP="0035474C">
            <w:pPr>
              <w:pStyle w:val="acctfourfigures"/>
              <w:tabs>
                <w:tab w:val="decimal" w:pos="436"/>
                <w:tab w:val="left" w:pos="570"/>
              </w:tabs>
              <w:spacing w:line="240" w:lineRule="atLeast"/>
              <w:ind w:left="-79" w:right="-32"/>
              <w:jc w:val="center"/>
              <w:rPr>
                <w:sz w:val="18"/>
                <w:szCs w:val="18"/>
              </w:rPr>
            </w:pPr>
            <w:r>
              <w:rPr>
                <w:rFonts w:cstheme="minorBidi" w:hint="cs"/>
                <w:sz w:val="18"/>
                <w:szCs w:val="22"/>
                <w:cs/>
                <w:lang w:bidi="th-TH"/>
              </w:rPr>
              <w:t xml:space="preserve"> </w:t>
            </w:r>
            <w:r w:rsidR="00037BC0" w:rsidRPr="00404386">
              <w:rPr>
                <w:sz w:val="18"/>
                <w:szCs w:val="18"/>
              </w:rPr>
              <w:t>312,915</w:t>
            </w:r>
          </w:p>
        </w:tc>
        <w:tc>
          <w:tcPr>
            <w:tcW w:w="253" w:type="dxa"/>
            <w:vAlign w:val="center"/>
          </w:tcPr>
          <w:p w14:paraId="10B3D2DB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CC7FD" w14:textId="55FFB9B6" w:rsidR="00037BC0" w:rsidRPr="00404386" w:rsidRDefault="00037BC0" w:rsidP="00037BC0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(</w:t>
            </w:r>
            <w:r w:rsidR="00994F3C" w:rsidRPr="00404386">
              <w:rPr>
                <w:sz w:val="18"/>
                <w:szCs w:val="18"/>
              </w:rPr>
              <w:t>19,04</w:t>
            </w:r>
            <w:r w:rsidR="004B1EEF">
              <w:rPr>
                <w:sz w:val="18"/>
                <w:szCs w:val="18"/>
              </w:rPr>
              <w:t>0</w:t>
            </w:r>
            <w:r w:rsidRPr="00404386">
              <w:rPr>
                <w:sz w:val="18"/>
                <w:szCs w:val="18"/>
              </w:rPr>
              <w:t>)</w:t>
            </w:r>
          </w:p>
        </w:tc>
        <w:tc>
          <w:tcPr>
            <w:tcW w:w="259" w:type="dxa"/>
            <w:vAlign w:val="center"/>
          </w:tcPr>
          <w:p w14:paraId="48812A19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38DE38" w14:textId="5BC03251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sz w:val="18"/>
                <w:szCs w:val="18"/>
              </w:rPr>
            </w:pPr>
            <w:r w:rsidRPr="00404386">
              <w:rPr>
                <w:sz w:val="18"/>
                <w:szCs w:val="18"/>
              </w:rPr>
              <w:t>3,555,395</w:t>
            </w:r>
          </w:p>
        </w:tc>
        <w:tc>
          <w:tcPr>
            <w:tcW w:w="236" w:type="dxa"/>
            <w:gridSpan w:val="2"/>
            <w:vAlign w:val="center"/>
          </w:tcPr>
          <w:p w14:paraId="06B1DBB8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46DF5B" w14:textId="462F500C" w:rsidR="00037BC0" w:rsidRPr="00404386" w:rsidRDefault="00037BC0" w:rsidP="00037BC0">
            <w:pPr>
              <w:pStyle w:val="acctfourfigures"/>
              <w:tabs>
                <w:tab w:val="decimal" w:pos="28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04386">
              <w:rPr>
                <w:sz w:val="18"/>
                <w:szCs w:val="18"/>
              </w:rPr>
              <w:t>3,53</w:t>
            </w:r>
            <w:r w:rsidR="00994F3C" w:rsidRPr="00404386">
              <w:rPr>
                <w:sz w:val="18"/>
                <w:szCs w:val="18"/>
              </w:rPr>
              <w:t>2,827</w:t>
            </w:r>
          </w:p>
        </w:tc>
      </w:tr>
      <w:tr w:rsidR="00037BC0" w:rsidRPr="00404386" w14:paraId="636E0942" w14:textId="77777777" w:rsidTr="001A1AD3">
        <w:trPr>
          <w:gridAfter w:val="1"/>
          <w:wAfter w:w="40" w:type="dxa"/>
        </w:trPr>
        <w:tc>
          <w:tcPr>
            <w:tcW w:w="2505" w:type="dxa"/>
            <w:hideMark/>
          </w:tcPr>
          <w:p w14:paraId="43F9019B" w14:textId="77777777" w:rsidR="00037BC0" w:rsidRPr="00404386" w:rsidRDefault="00037BC0" w:rsidP="00037BC0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BF715F" w14:textId="23C1ECC4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4,964,308</w:t>
            </w:r>
          </w:p>
        </w:tc>
        <w:tc>
          <w:tcPr>
            <w:tcW w:w="244" w:type="dxa"/>
            <w:vAlign w:val="center"/>
          </w:tcPr>
          <w:p w14:paraId="456D3017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DAAF63" w14:textId="73E17955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04386">
              <w:rPr>
                <w:b/>
                <w:bCs/>
                <w:sz w:val="18"/>
                <w:szCs w:val="18"/>
              </w:rPr>
              <w:t>5,101,05</w:t>
            </w:r>
            <w:r w:rsidR="00671CFE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67" w:type="dxa"/>
            <w:gridSpan w:val="2"/>
            <w:vAlign w:val="center"/>
          </w:tcPr>
          <w:p w14:paraId="488711F3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C87ED5" w14:textId="4274DC3C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3,211,761</w:t>
            </w:r>
          </w:p>
        </w:tc>
        <w:tc>
          <w:tcPr>
            <w:tcW w:w="273" w:type="dxa"/>
            <w:vAlign w:val="center"/>
          </w:tcPr>
          <w:p w14:paraId="26B665E8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70356C" w14:textId="43352A8F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04386">
              <w:rPr>
                <w:b/>
                <w:bCs/>
                <w:sz w:val="18"/>
                <w:szCs w:val="18"/>
              </w:rPr>
              <w:t>3,388,717</w:t>
            </w:r>
          </w:p>
        </w:tc>
        <w:tc>
          <w:tcPr>
            <w:tcW w:w="274" w:type="dxa"/>
            <w:vAlign w:val="center"/>
          </w:tcPr>
          <w:p w14:paraId="71BE41CB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EEEAE7" w14:textId="225DC322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8,176,069</w:t>
            </w:r>
          </w:p>
        </w:tc>
        <w:tc>
          <w:tcPr>
            <w:tcW w:w="242" w:type="dxa"/>
            <w:vAlign w:val="center"/>
          </w:tcPr>
          <w:p w14:paraId="2AB677F6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24DC41" w14:textId="290FC339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8,489,77</w:t>
            </w:r>
            <w:r w:rsidR="00671CFE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6" w:type="dxa"/>
            <w:gridSpan w:val="2"/>
            <w:vAlign w:val="center"/>
          </w:tcPr>
          <w:p w14:paraId="622272D1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9BA785" w14:textId="20844D2A" w:rsidR="00037BC0" w:rsidRPr="00404386" w:rsidRDefault="0035474C" w:rsidP="0035474C">
            <w:pPr>
              <w:pStyle w:val="acctfourfigures"/>
              <w:tabs>
                <w:tab w:val="decimal" w:pos="436"/>
                <w:tab w:val="left" w:pos="562"/>
              </w:tabs>
              <w:spacing w:line="240" w:lineRule="atLeast"/>
              <w:ind w:left="-79" w:right="-3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theme="minorBidi" w:hint="cs"/>
                <w:b/>
                <w:bCs/>
                <w:sz w:val="18"/>
                <w:szCs w:val="22"/>
                <w:cs/>
                <w:lang w:bidi="th-TH"/>
              </w:rPr>
              <w:t xml:space="preserve"> </w:t>
            </w:r>
            <w:r w:rsidR="00037BC0" w:rsidRPr="00404386">
              <w:rPr>
                <w:b/>
                <w:bCs/>
                <w:sz w:val="18"/>
                <w:szCs w:val="18"/>
              </w:rPr>
              <w:t>310,601</w:t>
            </w:r>
          </w:p>
        </w:tc>
        <w:tc>
          <w:tcPr>
            <w:tcW w:w="253" w:type="dxa"/>
            <w:vAlign w:val="center"/>
          </w:tcPr>
          <w:p w14:paraId="1476933A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FADFDB" w14:textId="35042F10" w:rsidR="00037BC0" w:rsidRPr="00404386" w:rsidRDefault="00037BC0" w:rsidP="00037BC0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(20,0</w:t>
            </w:r>
            <w:r w:rsidR="004B1EEF">
              <w:rPr>
                <w:b/>
                <w:bCs/>
                <w:sz w:val="18"/>
                <w:szCs w:val="18"/>
              </w:rPr>
              <w:t>79</w:t>
            </w:r>
            <w:r w:rsidRPr="00404386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9" w:type="dxa"/>
            <w:vAlign w:val="center"/>
          </w:tcPr>
          <w:p w14:paraId="6A6A887B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02D22B" w14:textId="690DE4E5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8,486,670</w:t>
            </w:r>
          </w:p>
        </w:tc>
        <w:tc>
          <w:tcPr>
            <w:tcW w:w="236" w:type="dxa"/>
            <w:gridSpan w:val="2"/>
            <w:vAlign w:val="center"/>
          </w:tcPr>
          <w:p w14:paraId="4B457C49" w14:textId="77777777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BDCCFE" w14:textId="1198115F" w:rsidR="00037BC0" w:rsidRPr="00404386" w:rsidRDefault="00037BC0" w:rsidP="00037BC0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04386">
              <w:rPr>
                <w:b/>
                <w:bCs/>
                <w:sz w:val="18"/>
                <w:szCs w:val="18"/>
              </w:rPr>
              <w:t>8,469,692</w:t>
            </w:r>
          </w:p>
        </w:tc>
      </w:tr>
    </w:tbl>
    <w:p w14:paraId="0F6612C7" w14:textId="77777777" w:rsidR="004E07A3" w:rsidRPr="00404386" w:rsidRDefault="004E07A3" w:rsidP="000477D3">
      <w:pPr>
        <w:tabs>
          <w:tab w:val="clear" w:pos="454"/>
          <w:tab w:val="clear" w:pos="680"/>
          <w:tab w:val="clear" w:pos="907"/>
          <w:tab w:val="left" w:pos="540"/>
          <w:tab w:val="left" w:pos="1440"/>
          <w:tab w:val="left" w:pos="1800"/>
        </w:tabs>
        <w:jc w:val="thaiDistribute"/>
        <w:rPr>
          <w:rFonts w:ascii="Angsana New" w:hAnsi="Angsana New"/>
          <w:sz w:val="30"/>
          <w:szCs w:val="30"/>
          <w:cs/>
        </w:rPr>
      </w:pPr>
      <w:r w:rsidRPr="00404386">
        <w:rPr>
          <w:rFonts w:ascii="Angsana New" w:hAnsi="Angsana New"/>
          <w:sz w:val="30"/>
          <w:szCs w:val="30"/>
          <w:cs/>
        </w:rPr>
        <w:tab/>
      </w:r>
      <w:r w:rsidRPr="00404386">
        <w:rPr>
          <w:rFonts w:ascii="Angsana New" w:hAnsi="Angsana New"/>
          <w:sz w:val="30"/>
          <w:szCs w:val="30"/>
          <w:cs/>
        </w:rPr>
        <w:tab/>
      </w:r>
      <w:r w:rsidRPr="00404386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ตารางต่อไปนี้แสดงข้อมูลรายได้ที่ถูกจำแนกตามจังหวะเวลาในการรับรู้รายได้ </w:t>
      </w:r>
    </w:p>
    <w:p w14:paraId="59EB220D" w14:textId="77777777" w:rsidR="004E07A3" w:rsidRPr="00404386" w:rsidRDefault="004E07A3" w:rsidP="00EE6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4E07A3" w:rsidRPr="00404386" w:rsidSect="00E05F62">
          <w:headerReference w:type="default" r:id="rId26"/>
          <w:pgSz w:w="16840" w:h="11907" w:orient="landscape"/>
          <w:pgMar w:top="1152" w:right="691" w:bottom="1152" w:left="126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tbl>
      <w:tblPr>
        <w:tblpPr w:leftFromText="180" w:rightFromText="180" w:vertAnchor="text" w:horzAnchor="margin" w:tblpX="450" w:tblpY="160"/>
        <w:tblW w:w="4770" w:type="pct"/>
        <w:tblLook w:val="01E0" w:firstRow="1" w:lastRow="1" w:firstColumn="1" w:lastColumn="1" w:noHBand="0" w:noVBand="0"/>
      </w:tblPr>
      <w:tblGrid>
        <w:gridCol w:w="5767"/>
        <w:gridCol w:w="1584"/>
        <w:gridCol w:w="226"/>
        <w:gridCol w:w="1584"/>
      </w:tblGrid>
      <w:tr w:rsidR="004E07A3" w:rsidRPr="00404386" w14:paraId="1C31E3ED" w14:textId="77777777" w:rsidTr="00FC4ED0">
        <w:trPr>
          <w:trHeight w:val="95"/>
        </w:trPr>
        <w:tc>
          <w:tcPr>
            <w:tcW w:w="3181" w:type="pct"/>
            <w:vAlign w:val="bottom"/>
          </w:tcPr>
          <w:p w14:paraId="2C862AAF" w14:textId="77777777" w:rsidR="004E07A3" w:rsidRPr="00404386" w:rsidRDefault="004E07A3" w:rsidP="00ED5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9" w:type="pct"/>
            <w:gridSpan w:val="3"/>
            <w:hideMark/>
          </w:tcPr>
          <w:p w14:paraId="32204CDF" w14:textId="77777777" w:rsidR="004E07A3" w:rsidRPr="00404386" w:rsidRDefault="004E07A3" w:rsidP="00ED51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E07A3" w:rsidRPr="00404386" w14:paraId="6DB7C82B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4101B791" w14:textId="77777777" w:rsidR="004E07A3" w:rsidRPr="00404386" w:rsidRDefault="004E07A3" w:rsidP="00ED5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9" w:type="pct"/>
            <w:gridSpan w:val="3"/>
            <w:hideMark/>
          </w:tcPr>
          <w:p w14:paraId="79EBFF8D" w14:textId="77777777" w:rsidR="004E07A3" w:rsidRPr="00404386" w:rsidRDefault="004E07A3" w:rsidP="00ED515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AU"/>
              </w:rPr>
            </w:pPr>
            <w:r w:rsidRPr="004043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4E07A3" w:rsidRPr="00404386" w14:paraId="21412DA2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3E8714E1" w14:textId="77777777" w:rsidR="004E07A3" w:rsidRPr="00404386" w:rsidRDefault="004E07A3" w:rsidP="00ED5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9" w:type="pct"/>
            <w:gridSpan w:val="3"/>
            <w:hideMark/>
          </w:tcPr>
          <w:p w14:paraId="5F38CDEF" w14:textId="77777777" w:rsidR="004E07A3" w:rsidRPr="00404386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ส่วนงานอื่นๆ</w:t>
            </w:r>
          </w:p>
        </w:tc>
      </w:tr>
      <w:tr w:rsidR="004E07A3" w:rsidRPr="00404386" w14:paraId="018793F3" w14:textId="77777777" w:rsidTr="00FC4ED0">
        <w:trPr>
          <w:trHeight w:val="104"/>
        </w:trPr>
        <w:tc>
          <w:tcPr>
            <w:tcW w:w="3181" w:type="pct"/>
            <w:vAlign w:val="bottom"/>
            <w:hideMark/>
          </w:tcPr>
          <w:p w14:paraId="5C80513A" w14:textId="1A0930ED" w:rsidR="004E07A3" w:rsidRPr="00404386" w:rsidRDefault="004E07A3" w:rsidP="00ED5156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30 </w:t>
            </w:r>
            <w:r w:rsidR="000652B5"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833" w:type="pct"/>
          </w:tcPr>
          <w:p w14:paraId="41B912CF" w14:textId="77777777" w:rsidR="004E07A3" w:rsidRPr="00404386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" w:type="pct"/>
          </w:tcPr>
          <w:p w14:paraId="741368E3" w14:textId="77777777" w:rsidR="004E07A3" w:rsidRPr="00404386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27ABB691" w14:textId="77777777" w:rsidR="004E07A3" w:rsidRPr="00404386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E07A3" w:rsidRPr="00404386" w14:paraId="727710E9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49437864" w14:textId="77777777" w:rsidR="004E07A3" w:rsidRPr="00404386" w:rsidRDefault="004E07A3" w:rsidP="00ED5156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19" w:type="pct"/>
            <w:gridSpan w:val="3"/>
          </w:tcPr>
          <w:p w14:paraId="3C6E6720" w14:textId="77777777" w:rsidR="004E07A3" w:rsidRPr="00404386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E07A3" w:rsidRPr="00404386" w14:paraId="5FF5289C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5CD0B620" w14:textId="77777777" w:rsidR="004E07A3" w:rsidRPr="00404386" w:rsidRDefault="004E07A3" w:rsidP="0037391F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98" w:type="pct"/>
          </w:tcPr>
          <w:p w14:paraId="4DE7D0A7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" w:type="pct"/>
          </w:tcPr>
          <w:p w14:paraId="513C6724" w14:textId="77777777" w:rsidR="004E07A3" w:rsidRPr="00404386" w:rsidRDefault="004E07A3" w:rsidP="0037391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vAlign w:val="bottom"/>
          </w:tcPr>
          <w:p w14:paraId="154DAD11" w14:textId="77777777" w:rsidR="004E07A3" w:rsidRPr="00404386" w:rsidRDefault="004E07A3" w:rsidP="00A71B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D2587" w:rsidRPr="00404386" w14:paraId="16F616AF" w14:textId="77777777" w:rsidTr="001A1AD3">
        <w:trPr>
          <w:trHeight w:val="104"/>
        </w:trPr>
        <w:tc>
          <w:tcPr>
            <w:tcW w:w="3181" w:type="pct"/>
            <w:vAlign w:val="bottom"/>
          </w:tcPr>
          <w:p w14:paraId="5B23D4CB" w14:textId="77777777" w:rsidR="008D2587" w:rsidRPr="00404386" w:rsidRDefault="008D2587" w:rsidP="008D2587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98" w:type="pct"/>
            <w:vAlign w:val="center"/>
          </w:tcPr>
          <w:p w14:paraId="08A74DB6" w14:textId="2C616DE4" w:rsidR="008D2587" w:rsidRPr="0035474C" w:rsidRDefault="008D2587" w:rsidP="0063428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72" w:right="323" w:hanging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center"/>
          </w:tcPr>
          <w:p w14:paraId="155CEA0E" w14:textId="77777777" w:rsidR="008D2587" w:rsidRPr="0035474C" w:rsidRDefault="008D2587" w:rsidP="008D258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vAlign w:val="center"/>
          </w:tcPr>
          <w:p w14:paraId="288BD1A3" w14:textId="29D66AFE" w:rsidR="008D2587" w:rsidRPr="0035474C" w:rsidRDefault="008D2587" w:rsidP="008D2587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2587" w:rsidRPr="00404386" w14:paraId="6EB86487" w14:textId="77777777" w:rsidTr="001A1AD3">
        <w:trPr>
          <w:trHeight w:val="104"/>
        </w:trPr>
        <w:tc>
          <w:tcPr>
            <w:tcW w:w="3181" w:type="pct"/>
            <w:vAlign w:val="bottom"/>
          </w:tcPr>
          <w:p w14:paraId="79D10173" w14:textId="77777777" w:rsidR="008D2587" w:rsidRPr="00404386" w:rsidRDefault="008D2587" w:rsidP="008D2587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center"/>
          </w:tcPr>
          <w:p w14:paraId="62319CB9" w14:textId="0AA5CA85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314,346</w:t>
            </w:r>
          </w:p>
        </w:tc>
        <w:tc>
          <w:tcPr>
            <w:tcW w:w="156" w:type="pct"/>
            <w:vAlign w:val="center"/>
          </w:tcPr>
          <w:p w14:paraId="24566077" w14:textId="77777777" w:rsidR="008D2587" w:rsidRPr="0035474C" w:rsidRDefault="008D2587" w:rsidP="008D258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vAlign w:val="center"/>
          </w:tcPr>
          <w:p w14:paraId="20BF875B" w14:textId="4540D938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54,464</w:t>
            </w:r>
          </w:p>
        </w:tc>
      </w:tr>
      <w:tr w:rsidR="008D2587" w:rsidRPr="00404386" w14:paraId="305FF180" w14:textId="77777777" w:rsidTr="001A1AD3">
        <w:trPr>
          <w:trHeight w:val="104"/>
        </w:trPr>
        <w:tc>
          <w:tcPr>
            <w:tcW w:w="3181" w:type="pct"/>
            <w:vAlign w:val="bottom"/>
          </w:tcPr>
          <w:p w14:paraId="32F59145" w14:textId="77777777" w:rsidR="008D2587" w:rsidRPr="00404386" w:rsidRDefault="008D2587" w:rsidP="008D2587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2D238" w14:textId="44144D1F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4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314,346</w:t>
            </w:r>
          </w:p>
        </w:tc>
        <w:tc>
          <w:tcPr>
            <w:tcW w:w="156" w:type="pct"/>
            <w:vAlign w:val="center"/>
          </w:tcPr>
          <w:p w14:paraId="5FD77320" w14:textId="77777777" w:rsidR="008D2587" w:rsidRPr="0035474C" w:rsidRDefault="008D2587" w:rsidP="008D258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688916" w14:textId="3ED9F25C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54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54,464</w:t>
            </w:r>
          </w:p>
        </w:tc>
      </w:tr>
      <w:tr w:rsidR="004E07A3" w:rsidRPr="00404386" w14:paraId="669A1BF4" w14:textId="77777777" w:rsidTr="001A1AD3">
        <w:trPr>
          <w:trHeight w:val="104"/>
        </w:trPr>
        <w:tc>
          <w:tcPr>
            <w:tcW w:w="3181" w:type="pct"/>
            <w:vAlign w:val="bottom"/>
          </w:tcPr>
          <w:p w14:paraId="6BC0938A" w14:textId="77777777" w:rsidR="004E07A3" w:rsidRPr="00404386" w:rsidRDefault="004E07A3" w:rsidP="00C3597D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19" w:type="pct"/>
            <w:gridSpan w:val="3"/>
            <w:vAlign w:val="center"/>
          </w:tcPr>
          <w:p w14:paraId="55E8FF61" w14:textId="77777777" w:rsidR="004E07A3" w:rsidRPr="0035474C" w:rsidRDefault="004E07A3" w:rsidP="00C3597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E07A3" w:rsidRPr="00404386" w14:paraId="61767532" w14:textId="77777777" w:rsidTr="001A1AD3">
        <w:trPr>
          <w:trHeight w:val="104"/>
        </w:trPr>
        <w:tc>
          <w:tcPr>
            <w:tcW w:w="3181" w:type="pct"/>
            <w:vAlign w:val="bottom"/>
          </w:tcPr>
          <w:p w14:paraId="412F592D" w14:textId="2F4EEEDE" w:rsidR="004E07A3" w:rsidRPr="00404386" w:rsidRDefault="004E07A3" w:rsidP="00C3597D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110A31"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30 </w:t>
            </w:r>
            <w:r w:rsidR="000652B5"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819" w:type="pct"/>
            <w:gridSpan w:val="3"/>
            <w:vAlign w:val="center"/>
          </w:tcPr>
          <w:p w14:paraId="507CDEA6" w14:textId="77777777" w:rsidR="004E07A3" w:rsidRPr="0035474C" w:rsidRDefault="004E07A3" w:rsidP="00C3597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E07A3" w:rsidRPr="00404386" w14:paraId="3CF393F8" w14:textId="77777777" w:rsidTr="001A1AD3">
        <w:trPr>
          <w:trHeight w:val="296"/>
        </w:trPr>
        <w:tc>
          <w:tcPr>
            <w:tcW w:w="3181" w:type="pct"/>
            <w:vAlign w:val="bottom"/>
          </w:tcPr>
          <w:p w14:paraId="187AF8C7" w14:textId="77777777" w:rsidR="004E07A3" w:rsidRPr="00404386" w:rsidRDefault="004E07A3" w:rsidP="00C35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vAlign w:val="center"/>
          </w:tcPr>
          <w:p w14:paraId="40A69634" w14:textId="77777777" w:rsidR="004E07A3" w:rsidRPr="0035474C" w:rsidRDefault="004E07A3" w:rsidP="00C3597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1" w:type="pct"/>
            <w:vAlign w:val="center"/>
          </w:tcPr>
          <w:p w14:paraId="51DD0D4D" w14:textId="77777777" w:rsidR="004E07A3" w:rsidRPr="0035474C" w:rsidRDefault="004E07A3" w:rsidP="00C3597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vAlign w:val="center"/>
          </w:tcPr>
          <w:p w14:paraId="28541698" w14:textId="77777777" w:rsidR="004E07A3" w:rsidRPr="0035474C" w:rsidRDefault="004E07A3" w:rsidP="00C3597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D2587" w:rsidRPr="00404386" w14:paraId="43C88BBD" w14:textId="77777777" w:rsidTr="001A1AD3">
        <w:trPr>
          <w:trHeight w:val="296"/>
        </w:trPr>
        <w:tc>
          <w:tcPr>
            <w:tcW w:w="3181" w:type="pct"/>
            <w:vAlign w:val="bottom"/>
          </w:tcPr>
          <w:p w14:paraId="67806742" w14:textId="77777777" w:rsidR="008D2587" w:rsidRPr="00404386" w:rsidRDefault="008D2587" w:rsidP="008D258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vAlign w:val="center"/>
          </w:tcPr>
          <w:p w14:paraId="44064AD5" w14:textId="3C42DA1D" w:rsidR="008D2587" w:rsidRPr="0035474C" w:rsidRDefault="008D2587" w:rsidP="008D258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72" w:right="323" w:hanging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  <w:vAlign w:val="center"/>
          </w:tcPr>
          <w:p w14:paraId="4071B0E2" w14:textId="77777777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vAlign w:val="center"/>
          </w:tcPr>
          <w:p w14:paraId="649BB055" w14:textId="432CD275" w:rsidR="008D2587" w:rsidRPr="0035474C" w:rsidRDefault="008D2587" w:rsidP="008D258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72" w:right="323" w:hanging="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2587" w:rsidRPr="00404386" w14:paraId="1CC35015" w14:textId="77777777" w:rsidTr="001A1AD3">
        <w:trPr>
          <w:trHeight w:val="296"/>
        </w:trPr>
        <w:tc>
          <w:tcPr>
            <w:tcW w:w="3181" w:type="pct"/>
            <w:vAlign w:val="bottom"/>
            <w:hideMark/>
          </w:tcPr>
          <w:p w14:paraId="7FA5A9D9" w14:textId="77777777" w:rsidR="008D2587" w:rsidRPr="00404386" w:rsidRDefault="008D2587" w:rsidP="008D258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71E205" w14:textId="4DAE9A22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881,416</w:t>
            </w:r>
          </w:p>
        </w:tc>
        <w:tc>
          <w:tcPr>
            <w:tcW w:w="121" w:type="pct"/>
            <w:vAlign w:val="center"/>
          </w:tcPr>
          <w:p w14:paraId="58F89AC7" w14:textId="77777777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56B0A3" w14:textId="7B49595F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5474C">
              <w:rPr>
                <w:rFonts w:asciiTheme="majorBidi" w:hAnsiTheme="majorBidi" w:cstheme="majorBidi"/>
                <w:sz w:val="30"/>
                <w:szCs w:val="30"/>
              </w:rPr>
              <w:t>135,194</w:t>
            </w:r>
          </w:p>
        </w:tc>
      </w:tr>
      <w:tr w:rsidR="008D2587" w:rsidRPr="00404386" w14:paraId="49737FB7" w14:textId="77777777" w:rsidTr="001A1AD3">
        <w:trPr>
          <w:trHeight w:val="296"/>
        </w:trPr>
        <w:tc>
          <w:tcPr>
            <w:tcW w:w="3181" w:type="pct"/>
            <w:vAlign w:val="bottom"/>
          </w:tcPr>
          <w:p w14:paraId="0BE3FA91" w14:textId="77777777" w:rsidR="008D2587" w:rsidRPr="00404386" w:rsidRDefault="008D2587" w:rsidP="008D258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104459" w14:textId="69C355A3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4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881,416</w:t>
            </w:r>
          </w:p>
        </w:tc>
        <w:tc>
          <w:tcPr>
            <w:tcW w:w="121" w:type="pct"/>
            <w:vAlign w:val="center"/>
          </w:tcPr>
          <w:p w14:paraId="3F1AE299" w14:textId="77777777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73E060" w14:textId="560DB029" w:rsidR="008D2587" w:rsidRPr="0035474C" w:rsidRDefault="008D2587" w:rsidP="008D2587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54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135,194</w:t>
            </w:r>
          </w:p>
        </w:tc>
      </w:tr>
    </w:tbl>
    <w:p w14:paraId="6EF77C33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7649FDF" w14:textId="2D85AC9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04386">
        <w:rPr>
          <w:rFonts w:ascii="Angsana New" w:hAnsi="Angsana New"/>
          <w:b/>
          <w:bCs/>
          <w:sz w:val="30"/>
          <w:szCs w:val="30"/>
        </w:rPr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6</w:t>
      </w:r>
      <w:r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A5604DA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050D0B" w14:textId="5E6485FE" w:rsidR="004E07A3" w:rsidRPr="00404386" w:rsidRDefault="004E07A3" w:rsidP="00CB5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646C16"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646C16"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Pr="00404386">
        <w:rPr>
          <w:rFonts w:ascii="Angsana New" w:hAnsi="Angsana New" w:hint="cs"/>
          <w:sz w:val="30"/>
          <w:szCs w:val="30"/>
          <w:cs/>
        </w:rPr>
        <w:t>สามเดือน</w:t>
      </w:r>
      <w:r w:rsidRPr="004043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4564B9" w:rsidRPr="00404386">
        <w:rPr>
          <w:rFonts w:ascii="Angsana New" w:hAnsi="Angsana New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>256</w:t>
      </w:r>
      <w:r w:rsidRPr="00404386">
        <w:rPr>
          <w:rFonts w:ascii="Angsana New" w:hAnsi="Angsana New" w:hint="cs"/>
          <w:sz w:val="30"/>
          <w:szCs w:val="30"/>
          <w:cs/>
        </w:rPr>
        <w:t>2</w:t>
      </w:r>
      <w:r w:rsidRPr="00404386">
        <w:rPr>
          <w:rFonts w:ascii="Angsana New" w:hAnsi="Angsana New"/>
          <w:sz w:val="30"/>
          <w:szCs w:val="30"/>
          <w:cs/>
        </w:rPr>
        <w:t xml:space="preserve"> คือ</w:t>
      </w:r>
      <w:r w:rsidRPr="0040438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A1AD3" w:rsidRPr="00404386">
        <w:rPr>
          <w:rFonts w:ascii="Angsana New" w:hAnsi="Angsana New"/>
          <w:sz w:val="30"/>
          <w:szCs w:val="30"/>
        </w:rPr>
        <w:t>6.18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และ</w:t>
      </w:r>
      <w:r w:rsidRPr="00404386">
        <w:rPr>
          <w:rFonts w:ascii="Angsana New" w:hAnsi="Angsana New"/>
          <w:sz w:val="30"/>
          <w:szCs w:val="30"/>
          <w:cs/>
        </w:rPr>
        <w:t>ร้อยละ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="00FA1C3A" w:rsidRPr="00404386">
        <w:rPr>
          <w:rFonts w:ascii="Angsana New" w:hAnsi="Angsana New"/>
          <w:sz w:val="30"/>
          <w:szCs w:val="30"/>
        </w:rPr>
        <w:t>8.28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04386">
        <w:rPr>
          <w:rFonts w:ascii="Angsana New" w:hAnsi="Angsana New"/>
          <w:i/>
          <w:iCs/>
          <w:sz w:val="30"/>
          <w:szCs w:val="30"/>
        </w:rPr>
        <w:t>(256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404386">
        <w:rPr>
          <w:rFonts w:ascii="Angsana New" w:hAnsi="Angsana New"/>
          <w:i/>
          <w:iCs/>
          <w:sz w:val="30"/>
          <w:szCs w:val="30"/>
        </w:rPr>
        <w:t xml:space="preserve">: </w:t>
      </w:r>
      <w:r w:rsidRPr="00404386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404386">
        <w:rPr>
          <w:rFonts w:ascii="Angsana New" w:hAnsi="Angsana New"/>
          <w:i/>
          <w:iCs/>
          <w:sz w:val="30"/>
          <w:szCs w:val="30"/>
        </w:rPr>
        <w:t xml:space="preserve"> </w:t>
      </w:r>
      <w:r w:rsidR="00671CFE">
        <w:rPr>
          <w:rFonts w:ascii="Angsana New" w:hAnsi="Angsana New"/>
          <w:i/>
          <w:iCs/>
          <w:sz w:val="30"/>
          <w:szCs w:val="30"/>
        </w:rPr>
        <w:t>(51.87)</w:t>
      </w:r>
      <w:r w:rsidRPr="00404386">
        <w:rPr>
          <w:rFonts w:ascii="Angsana New" w:hAnsi="Angsana New"/>
          <w:i/>
          <w:iCs/>
          <w:sz w:val="30"/>
          <w:szCs w:val="30"/>
        </w:rPr>
        <w:t xml:space="preserve"> 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FA1C3A" w:rsidRPr="00404386">
        <w:rPr>
          <w:rFonts w:ascii="Angsana New" w:hAnsi="Angsana New"/>
          <w:i/>
          <w:iCs/>
          <w:sz w:val="30"/>
          <w:szCs w:val="30"/>
        </w:rPr>
        <w:t>20</w:t>
      </w:r>
      <w:r w:rsidRPr="00404386">
        <w:rPr>
          <w:rFonts w:ascii="Angsana New" w:hAnsi="Angsana New"/>
          <w:i/>
          <w:iCs/>
          <w:sz w:val="30"/>
          <w:szCs w:val="30"/>
        </w:rPr>
        <w:t>.</w:t>
      </w:r>
      <w:r w:rsidR="00861A4C" w:rsidRPr="00404386">
        <w:rPr>
          <w:rFonts w:ascii="Angsana New" w:hAnsi="Angsana New"/>
          <w:i/>
          <w:iCs/>
          <w:sz w:val="30"/>
          <w:szCs w:val="30"/>
        </w:rPr>
        <w:t>3</w:t>
      </w:r>
      <w:r w:rsidR="00FA1C3A" w:rsidRPr="00404386">
        <w:rPr>
          <w:rFonts w:ascii="Angsana New" w:hAnsi="Angsana New"/>
          <w:i/>
          <w:iCs/>
          <w:sz w:val="30"/>
          <w:szCs w:val="30"/>
        </w:rPr>
        <w:t>7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404386">
        <w:rPr>
          <w:rFonts w:ascii="Angsana New" w:hAnsi="Angsana New"/>
          <w:sz w:val="30"/>
          <w:szCs w:val="30"/>
          <w:cs/>
        </w:rPr>
        <w:t xml:space="preserve"> และ</w:t>
      </w:r>
      <w:r w:rsidRPr="00404386">
        <w:rPr>
          <w:rFonts w:ascii="Angsana New" w:hAnsi="Angsana New" w:hint="cs"/>
          <w:sz w:val="30"/>
          <w:szCs w:val="30"/>
          <w:cs/>
        </w:rPr>
        <w:t>สำหรับรอบระยะเวลา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4564B9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>256</w:t>
      </w:r>
      <w:r w:rsidRPr="00404386">
        <w:rPr>
          <w:rFonts w:ascii="Angsana New" w:hAnsi="Angsana New" w:hint="cs"/>
          <w:sz w:val="30"/>
          <w:szCs w:val="30"/>
          <w:cs/>
        </w:rPr>
        <w:t>2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>คือ</w:t>
      </w:r>
      <w:r w:rsidRPr="00404386">
        <w:rPr>
          <w:rFonts w:ascii="Angsana New" w:hAnsi="Angsana New"/>
          <w:sz w:val="30"/>
          <w:szCs w:val="30"/>
          <w:cs/>
        </w:rPr>
        <w:t>ร้อยละ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="00FA1C3A" w:rsidRPr="00404386">
        <w:rPr>
          <w:rFonts w:ascii="Angsana New" w:hAnsi="Angsana New"/>
          <w:sz w:val="30"/>
          <w:szCs w:val="30"/>
        </w:rPr>
        <w:t>17.88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FA1C3A" w:rsidRPr="00404386">
        <w:rPr>
          <w:rFonts w:ascii="Angsana New" w:hAnsi="Angsana New"/>
          <w:sz w:val="30"/>
          <w:szCs w:val="30"/>
        </w:rPr>
        <w:t>15.94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04386">
        <w:rPr>
          <w:rFonts w:ascii="Angsana New" w:hAnsi="Angsana New"/>
          <w:i/>
          <w:iCs/>
          <w:sz w:val="30"/>
          <w:szCs w:val="30"/>
        </w:rPr>
        <w:t>(256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404386">
        <w:rPr>
          <w:rFonts w:ascii="Angsana New" w:hAnsi="Angsana New"/>
          <w:i/>
          <w:iCs/>
          <w:sz w:val="30"/>
          <w:szCs w:val="30"/>
        </w:rPr>
        <w:t>: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FA1C3A" w:rsidRPr="00404386">
        <w:rPr>
          <w:rFonts w:ascii="Angsana New" w:hAnsi="Angsana New"/>
          <w:i/>
          <w:iCs/>
          <w:sz w:val="30"/>
          <w:szCs w:val="30"/>
        </w:rPr>
        <w:t>1</w:t>
      </w:r>
      <w:r w:rsidR="00671CFE">
        <w:rPr>
          <w:rFonts w:ascii="Angsana New" w:hAnsi="Angsana New"/>
          <w:i/>
          <w:iCs/>
          <w:sz w:val="30"/>
          <w:szCs w:val="30"/>
        </w:rPr>
        <w:t>4.73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224C4D">
        <w:rPr>
          <w:rFonts w:ascii="Angsana New" w:hAnsi="Angsana New"/>
          <w:i/>
          <w:iCs/>
          <w:sz w:val="30"/>
          <w:szCs w:val="30"/>
        </w:rPr>
        <w:br/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A1C3A" w:rsidRPr="00404386">
        <w:rPr>
          <w:rFonts w:ascii="Angsana New" w:hAnsi="Angsana New"/>
          <w:i/>
          <w:iCs/>
          <w:sz w:val="30"/>
          <w:szCs w:val="30"/>
        </w:rPr>
        <w:t xml:space="preserve">20.30 </w:t>
      </w:r>
      <w:r w:rsidRPr="0040438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4386">
        <w:rPr>
          <w:rFonts w:ascii="Angsana New" w:hAnsi="Angsana New"/>
          <w:i/>
          <w:iCs/>
          <w:sz w:val="30"/>
          <w:szCs w:val="30"/>
        </w:rPr>
        <w:t>)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1A6847" w:rsidRPr="00404386">
        <w:rPr>
          <w:rFonts w:ascii="Angsana New" w:hAnsi="Angsana New" w:hint="cs"/>
          <w:sz w:val="30"/>
          <w:szCs w:val="30"/>
          <w:cs/>
        </w:rPr>
        <w:t>ของกลุ่มบริษัท และบริษัท</w:t>
      </w:r>
      <w:r w:rsidRPr="00404386">
        <w:rPr>
          <w:rFonts w:ascii="Angsana New" w:hAnsi="Angsana New"/>
          <w:sz w:val="30"/>
          <w:szCs w:val="30"/>
          <w:cs/>
        </w:rPr>
        <w:t>มีสาเหตุหลักจาก</w:t>
      </w:r>
      <w:r w:rsidR="001A6847" w:rsidRPr="00404386">
        <w:rPr>
          <w:rFonts w:ascii="Angsana New" w:hAnsi="Angsana New"/>
          <w:sz w:val="30"/>
          <w:szCs w:val="30"/>
          <w:cs/>
        </w:rPr>
        <w:t>ค่าใช้จ่ายที่เกี่ยวข้อง</w:t>
      </w:r>
      <w:r w:rsidR="001A6847" w:rsidRPr="00404386">
        <w:rPr>
          <w:rFonts w:ascii="Angsana New" w:hAnsi="Angsana New" w:hint="cs"/>
          <w:sz w:val="30"/>
          <w:szCs w:val="30"/>
          <w:cs/>
        </w:rPr>
        <w:t>กับการเสนอขายหุ้นใหม่ต่อประชาชนทั่วไปเป็นครั้งแรก</w:t>
      </w:r>
      <w:r w:rsidR="001A6847" w:rsidRPr="00404386">
        <w:rPr>
          <w:rFonts w:ascii="Angsana New" w:hAnsi="Angsana New"/>
          <w:sz w:val="30"/>
          <w:szCs w:val="30"/>
          <w:cs/>
        </w:rPr>
        <w:t>ซึ่งจะถูกหักกลบกับเงินที่ได้จากการเสนอขายหุ้น</w:t>
      </w:r>
      <w:r w:rsidR="00CB5C61" w:rsidRPr="00404386">
        <w:rPr>
          <w:rFonts w:ascii="Angsana New" w:hAnsi="Angsana New" w:hint="cs"/>
          <w:sz w:val="30"/>
          <w:szCs w:val="30"/>
          <w:cs/>
        </w:rPr>
        <w:t>ใหม่ต่อ</w:t>
      </w:r>
      <w:r w:rsidR="001A6847" w:rsidRPr="00404386">
        <w:rPr>
          <w:rFonts w:ascii="Angsana New" w:hAnsi="Angsana New"/>
          <w:sz w:val="30"/>
          <w:szCs w:val="30"/>
          <w:cs/>
        </w:rPr>
        <w:t>ประชาชนทั่วไป</w:t>
      </w:r>
      <w:r w:rsidR="00CB5C61" w:rsidRPr="00404386">
        <w:rPr>
          <w:rFonts w:ascii="Angsana New" w:hAnsi="Angsana New" w:hint="cs"/>
          <w:sz w:val="30"/>
          <w:szCs w:val="30"/>
          <w:cs/>
        </w:rPr>
        <w:t>เป็นครั้งแรก สามารถนำไปใช้เป็นค่าใช้จ่ายทางภาษีได้</w:t>
      </w:r>
      <w:r w:rsidRPr="00404386">
        <w:rPr>
          <w:rFonts w:ascii="Angsana New" w:hAnsi="Angsana New" w:hint="cs"/>
          <w:sz w:val="30"/>
          <w:szCs w:val="30"/>
          <w:cs/>
        </w:rPr>
        <w:t>สำหรับงวด</w:t>
      </w:r>
      <w:r w:rsidR="00C14C25" w:rsidRPr="0040438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04386">
        <w:rPr>
          <w:rFonts w:ascii="Angsana New" w:hAnsi="Angsana New"/>
          <w:sz w:val="30"/>
          <w:szCs w:val="30"/>
        </w:rPr>
        <w:t>30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="004564B9" w:rsidRPr="00404386">
        <w:rPr>
          <w:rFonts w:ascii="Angsana New" w:hAnsi="Angsana New" w:hint="cs"/>
          <w:sz w:val="30"/>
          <w:szCs w:val="30"/>
          <w:cs/>
        </w:rPr>
        <w:t>กันยายน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>2562</w:t>
      </w:r>
    </w:p>
    <w:p w14:paraId="29D21D6A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CBF2ABE" w14:textId="77777777" w:rsidR="00642BFF" w:rsidRPr="00404386" w:rsidRDefault="00642BF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CD7C6EA" w14:textId="77777777" w:rsidR="00642BFF" w:rsidRPr="00404386" w:rsidRDefault="00642BF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A3E7D41" w14:textId="77777777" w:rsidR="00642BFF" w:rsidRPr="00404386" w:rsidRDefault="00642BFF" w:rsidP="005D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580CE4" w14:textId="729AED73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7</w:t>
      </w:r>
      <w:r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/>
          <w:b/>
          <w:bCs/>
          <w:sz w:val="30"/>
          <w:szCs w:val="30"/>
          <w:cs/>
        </w:rPr>
        <w:t>กำ</w:t>
      </w:r>
      <w:r w:rsidR="00E47E4D" w:rsidRPr="00404386">
        <w:rPr>
          <w:rFonts w:ascii="Angsana New" w:hAnsi="Angsana New" w:hint="cs"/>
          <w:b/>
          <w:bCs/>
          <w:sz w:val="30"/>
          <w:szCs w:val="30"/>
          <w:cs/>
        </w:rPr>
        <w:t>ไร</w:t>
      </w:r>
      <w:r w:rsidRPr="0040438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0EF35E59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97735CE" w14:textId="4B39B6E2" w:rsidR="002C6917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404386">
        <w:rPr>
          <w:rFonts w:ascii="Angsana New" w:hAnsi="Angsana New" w:hint="cs"/>
          <w:sz w:val="30"/>
          <w:szCs w:val="30"/>
          <w:cs/>
        </w:rPr>
        <w:t>และ</w:t>
      </w:r>
      <w:r w:rsidR="00110A31" w:rsidRPr="00404386">
        <w:rPr>
          <w:rFonts w:ascii="Angsana New" w:hAnsi="Angsana New" w:hint="cs"/>
          <w:sz w:val="30"/>
          <w:szCs w:val="30"/>
          <w:cs/>
        </w:rPr>
        <w:t>เก้า</w:t>
      </w:r>
      <w:r w:rsidRPr="00404386">
        <w:rPr>
          <w:rFonts w:ascii="Angsana New" w:hAnsi="Angsana New" w:hint="cs"/>
          <w:sz w:val="30"/>
          <w:szCs w:val="30"/>
          <w:cs/>
        </w:rPr>
        <w:t>เดือน</w:t>
      </w:r>
      <w:r w:rsidRPr="004043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="004564B9" w:rsidRPr="00404386">
        <w:rPr>
          <w:rFonts w:ascii="Angsana New" w:hAnsi="Angsana New"/>
          <w:sz w:val="30"/>
          <w:szCs w:val="30"/>
          <w:cs/>
        </w:rPr>
        <w:t>กันยายน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</w:rPr>
        <w:t>256</w:t>
      </w:r>
      <w:r w:rsidRPr="00404386">
        <w:rPr>
          <w:rFonts w:ascii="Angsana New" w:hAnsi="Angsana New" w:hint="cs"/>
          <w:sz w:val="30"/>
          <w:szCs w:val="30"/>
          <w:cs/>
        </w:rPr>
        <w:t>2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และ </w:t>
      </w:r>
      <w:r w:rsidRPr="00404386">
        <w:rPr>
          <w:rFonts w:ascii="Angsana New" w:hAnsi="Angsana New"/>
          <w:sz w:val="30"/>
          <w:szCs w:val="30"/>
        </w:rPr>
        <w:t>256</w:t>
      </w:r>
      <w:r w:rsidRPr="00404386">
        <w:rPr>
          <w:rFonts w:ascii="Angsana New" w:hAnsi="Angsana New" w:hint="cs"/>
          <w:sz w:val="30"/>
          <w:szCs w:val="30"/>
          <w:cs/>
        </w:rPr>
        <w:t>1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โดยแสดงการคำนวณดังนี้ </w:t>
      </w:r>
    </w:p>
    <w:p w14:paraId="5D57DF86" w14:textId="77777777" w:rsidR="00642BFF" w:rsidRPr="00404386" w:rsidRDefault="00642BFF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98"/>
        <w:gridCol w:w="245"/>
        <w:gridCol w:w="1254"/>
        <w:gridCol w:w="272"/>
        <w:gridCol w:w="1163"/>
        <w:gridCol w:w="237"/>
        <w:gridCol w:w="15"/>
        <w:gridCol w:w="1194"/>
      </w:tblGrid>
      <w:tr w:rsidR="004E07A3" w:rsidRPr="00404386" w14:paraId="5055EFD1" w14:textId="77777777" w:rsidTr="007F183E">
        <w:tc>
          <w:tcPr>
            <w:tcW w:w="2104" w:type="pct"/>
            <w:vAlign w:val="bottom"/>
          </w:tcPr>
          <w:p w14:paraId="0F2700A8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6650F2DD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4A81ED3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4"/>
            <w:vAlign w:val="bottom"/>
          </w:tcPr>
          <w:p w14:paraId="7576242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404386" w14:paraId="0C9BCABC" w14:textId="77777777" w:rsidTr="0003713C">
        <w:tc>
          <w:tcPr>
            <w:tcW w:w="2104" w:type="pct"/>
            <w:vAlign w:val="bottom"/>
          </w:tcPr>
          <w:p w14:paraId="0BDE0450" w14:textId="57F05613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564B9"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2" w:type="pct"/>
            <w:vAlign w:val="bottom"/>
          </w:tcPr>
          <w:p w14:paraId="5F582D4E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  <w:vAlign w:val="bottom"/>
          </w:tcPr>
          <w:p w14:paraId="54CEE4AC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2027846F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  <w:vAlign w:val="bottom"/>
          </w:tcPr>
          <w:p w14:paraId="27106A05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C01789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1" w:type="pct"/>
            <w:gridSpan w:val="2"/>
            <w:vAlign w:val="bottom"/>
          </w:tcPr>
          <w:p w14:paraId="5353B4D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D4C8BC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E07A3" w:rsidRPr="00404386" w14:paraId="183FE0E8" w14:textId="77777777" w:rsidTr="0003713C">
        <w:tc>
          <w:tcPr>
            <w:tcW w:w="2104" w:type="pct"/>
            <w:vAlign w:val="bottom"/>
          </w:tcPr>
          <w:p w14:paraId="4FBD358F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vAlign w:val="bottom"/>
          </w:tcPr>
          <w:p w14:paraId="28BC8FAF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4E0F328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24DD236B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2A48A33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D56A790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5066FB68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9C7922F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404386" w14:paraId="3C332041" w14:textId="77777777" w:rsidTr="0003713C">
        <w:tc>
          <w:tcPr>
            <w:tcW w:w="2104" w:type="pct"/>
            <w:vAlign w:val="bottom"/>
          </w:tcPr>
          <w:p w14:paraId="65A3D0DD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8"/>
            <w:vAlign w:val="bottom"/>
          </w:tcPr>
          <w:p w14:paraId="58908B0C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E07A3" w:rsidRPr="00404386" w14:paraId="0CF40F48" w14:textId="77777777" w:rsidTr="0003713C">
        <w:tc>
          <w:tcPr>
            <w:tcW w:w="2104" w:type="pct"/>
            <w:vAlign w:val="bottom"/>
          </w:tcPr>
          <w:p w14:paraId="10692FBD" w14:textId="7A42820D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622" w:type="pct"/>
            <w:vAlign w:val="bottom"/>
          </w:tcPr>
          <w:p w14:paraId="2E591C22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B992037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2C75ABFB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9539965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7309008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7D1262A9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55FF2D8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37CD" w:rsidRPr="00404386" w14:paraId="3E0EA24F" w14:textId="77777777" w:rsidTr="005772E7">
        <w:tc>
          <w:tcPr>
            <w:tcW w:w="2104" w:type="pct"/>
            <w:vAlign w:val="bottom"/>
          </w:tcPr>
          <w:p w14:paraId="09FAE339" w14:textId="77777777" w:rsidR="00AF37CD" w:rsidRPr="00404386" w:rsidRDefault="00AF37CD" w:rsidP="00AF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78EBBFAB" w14:textId="2714B24D" w:rsidR="00AF37CD" w:rsidRPr="00404386" w:rsidRDefault="00AF37CD" w:rsidP="00AF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205,083</w:t>
            </w:r>
          </w:p>
        </w:tc>
        <w:tc>
          <w:tcPr>
            <w:tcW w:w="127" w:type="pct"/>
          </w:tcPr>
          <w:p w14:paraId="07250BA5" w14:textId="77777777" w:rsidR="00AF37CD" w:rsidRPr="00404386" w:rsidRDefault="00AF37CD" w:rsidP="00AF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333C6A9F" w14:textId="18CC368D" w:rsidR="00AF37CD" w:rsidRPr="00404386" w:rsidRDefault="00A30469" w:rsidP="00DA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5DCC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8,855</w:t>
            </w:r>
          </w:p>
        </w:tc>
        <w:tc>
          <w:tcPr>
            <w:tcW w:w="141" w:type="pct"/>
          </w:tcPr>
          <w:p w14:paraId="2FD319A6" w14:textId="77777777" w:rsidR="00AF37CD" w:rsidRPr="00404386" w:rsidRDefault="00AF37CD" w:rsidP="00AF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08BBE82" w14:textId="21BAD554" w:rsidR="00AF37CD" w:rsidRPr="00404386" w:rsidRDefault="00AF37CD" w:rsidP="00AF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148,78</w:t>
            </w:r>
            <w:r w:rsidR="008C686A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3" w:type="pct"/>
          </w:tcPr>
          <w:p w14:paraId="1C186CD3" w14:textId="77777777" w:rsidR="00AF37CD" w:rsidRPr="00404386" w:rsidRDefault="00AF37CD" w:rsidP="00AF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double" w:sz="4" w:space="0" w:color="auto"/>
            </w:tcBorders>
          </w:tcPr>
          <w:p w14:paraId="7013AE32" w14:textId="4827F938" w:rsidR="00AF37CD" w:rsidRPr="00404386" w:rsidRDefault="00AF37CD" w:rsidP="0016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38,785</w:t>
            </w:r>
          </w:p>
        </w:tc>
      </w:tr>
      <w:tr w:rsidR="007F183E" w:rsidRPr="00404386" w14:paraId="7AE54227" w14:textId="77777777" w:rsidTr="000F5B3F">
        <w:tc>
          <w:tcPr>
            <w:tcW w:w="2104" w:type="pct"/>
            <w:vAlign w:val="bottom"/>
          </w:tcPr>
          <w:p w14:paraId="52758B23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0267A0C6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27" w:type="pct"/>
            <w:vAlign w:val="bottom"/>
          </w:tcPr>
          <w:p w14:paraId="5C8F8459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08D541EC" w14:textId="6E3CC382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  <w:tc>
          <w:tcPr>
            <w:tcW w:w="141" w:type="pct"/>
            <w:vAlign w:val="bottom"/>
          </w:tcPr>
          <w:p w14:paraId="784EC150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005B1E51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23" w:type="pct"/>
            <w:vAlign w:val="bottom"/>
          </w:tcPr>
          <w:p w14:paraId="42A6AD77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</w:tcBorders>
          </w:tcPr>
          <w:p w14:paraId="0F59963C" w14:textId="7755BA8D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</w:tr>
      <w:tr w:rsidR="007F183E" w:rsidRPr="00404386" w14:paraId="7D681253" w14:textId="77777777" w:rsidTr="0003713C">
        <w:tc>
          <w:tcPr>
            <w:tcW w:w="2104" w:type="pct"/>
            <w:vAlign w:val="bottom"/>
          </w:tcPr>
          <w:p w14:paraId="1D0D95FB" w14:textId="2B67764E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22" w:type="pct"/>
            <w:shd w:val="clear" w:color="auto" w:fill="auto"/>
          </w:tcPr>
          <w:p w14:paraId="2D3F6E10" w14:textId="1B43AE15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56E3845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071B4D1" w14:textId="2D8D8682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856,141</w:t>
            </w:r>
          </w:p>
        </w:tc>
        <w:tc>
          <w:tcPr>
            <w:tcW w:w="141" w:type="pct"/>
          </w:tcPr>
          <w:p w14:paraId="4532723E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5596D4" w14:textId="50336BA6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D8828D7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B93BA8A" w14:textId="47B16973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856,141</w:t>
            </w:r>
          </w:p>
        </w:tc>
      </w:tr>
      <w:tr w:rsidR="007F183E" w:rsidRPr="00404386" w14:paraId="391C5B52" w14:textId="77777777" w:rsidTr="000F5B3F">
        <w:tc>
          <w:tcPr>
            <w:tcW w:w="2104" w:type="pct"/>
          </w:tcPr>
          <w:p w14:paraId="4827C183" w14:textId="77777777" w:rsidR="007F183E" w:rsidRPr="00404386" w:rsidRDefault="007F183E" w:rsidP="007F18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การเปลี่ยนแปลงมูลค่าที่ตราไว้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3837956F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76C8ACE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2A15E59E" w14:textId="78AFC06D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15,805,272</w:t>
            </w:r>
          </w:p>
        </w:tc>
        <w:tc>
          <w:tcPr>
            <w:tcW w:w="141" w:type="pct"/>
            <w:vAlign w:val="bottom"/>
          </w:tcPr>
          <w:p w14:paraId="25169DA4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FAA5BBD" w14:textId="5043E023" w:rsidR="007F183E" w:rsidRPr="00404386" w:rsidRDefault="007F183E" w:rsidP="0014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758E6694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</w:tcPr>
          <w:p w14:paraId="730244F5" w14:textId="06DE3E23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15,805,272</w:t>
            </w:r>
          </w:p>
        </w:tc>
      </w:tr>
      <w:tr w:rsidR="007F183E" w:rsidRPr="00404386" w14:paraId="2FAC14C2" w14:textId="77777777" w:rsidTr="000F5B3F">
        <w:tc>
          <w:tcPr>
            <w:tcW w:w="2104" w:type="pct"/>
            <w:vAlign w:val="bottom"/>
          </w:tcPr>
          <w:p w14:paraId="0FE83D6C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B890989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FBA8A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27" w:type="pct"/>
            <w:vAlign w:val="bottom"/>
          </w:tcPr>
          <w:p w14:paraId="2EE41DF2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2C7B266" w14:textId="77777777" w:rsidR="00AF37CD" w:rsidRPr="00404386" w:rsidRDefault="00AF37CD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5D9047" w14:textId="7F64A2D5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17,561,413</w:t>
            </w:r>
          </w:p>
        </w:tc>
        <w:tc>
          <w:tcPr>
            <w:tcW w:w="141" w:type="pct"/>
            <w:vAlign w:val="bottom"/>
          </w:tcPr>
          <w:p w14:paraId="2074B296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3E036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23" w:type="pct"/>
            <w:vAlign w:val="bottom"/>
          </w:tcPr>
          <w:p w14:paraId="21ED56EE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51ABB9" w14:textId="77777777" w:rsidR="00AF37CD" w:rsidRPr="00404386" w:rsidRDefault="00AF37CD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2C9DBD" w14:textId="5213D7FB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17,561,413</w:t>
            </w:r>
          </w:p>
        </w:tc>
      </w:tr>
      <w:tr w:rsidR="007F183E" w:rsidRPr="00404386" w14:paraId="6E90B89F" w14:textId="77777777" w:rsidTr="000F5B3F">
        <w:tc>
          <w:tcPr>
            <w:tcW w:w="2104" w:type="pct"/>
            <w:vAlign w:val="bottom"/>
          </w:tcPr>
          <w:p w14:paraId="77A519AF" w14:textId="2E10CF69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</w:t>
            </w:r>
            <w:r w:rsidR="005D433D" w:rsidRPr="0040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D74C28" w14:textId="6D808214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AF37CD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45915E7E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74E2D7F2" w14:textId="031DE331" w:rsidR="007F183E" w:rsidRPr="00404386" w:rsidRDefault="007F183E" w:rsidP="00DA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F45DCC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  <w:vAlign w:val="bottom"/>
          </w:tcPr>
          <w:p w14:paraId="3D834664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70303E52" w14:textId="24A3E993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AF37CD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3" w:type="pct"/>
            <w:vAlign w:val="bottom"/>
          </w:tcPr>
          <w:p w14:paraId="05D3C162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AE8E2A" w14:textId="1CC3F34B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0.002</w:t>
            </w:r>
          </w:p>
        </w:tc>
      </w:tr>
    </w:tbl>
    <w:p w14:paraId="4107A406" w14:textId="77777777" w:rsidR="004E07A3" w:rsidRPr="00404386" w:rsidRDefault="004E07A3" w:rsidP="00D8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98"/>
        <w:gridCol w:w="266"/>
        <w:gridCol w:w="1240"/>
        <w:gridCol w:w="270"/>
        <w:gridCol w:w="1173"/>
        <w:gridCol w:w="268"/>
        <w:gridCol w:w="1167"/>
      </w:tblGrid>
      <w:tr w:rsidR="004E07A3" w:rsidRPr="00404386" w14:paraId="58EAB01C" w14:textId="77777777" w:rsidTr="0003713C">
        <w:tc>
          <w:tcPr>
            <w:tcW w:w="2102" w:type="pct"/>
            <w:vAlign w:val="bottom"/>
          </w:tcPr>
          <w:p w14:paraId="5D2C422F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vAlign w:val="bottom"/>
          </w:tcPr>
          <w:p w14:paraId="05F3F446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7AEEC3D2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vAlign w:val="bottom"/>
          </w:tcPr>
          <w:p w14:paraId="34DB3771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972" w:rsidRPr="00404386" w14:paraId="0A76E764" w14:textId="77777777" w:rsidTr="0003713C">
        <w:tc>
          <w:tcPr>
            <w:tcW w:w="2102" w:type="pct"/>
            <w:vAlign w:val="bottom"/>
          </w:tcPr>
          <w:p w14:paraId="3E72F5A4" w14:textId="6D546E56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0A31" w:rsidRPr="004043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564B9"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2" w:type="pct"/>
            <w:vAlign w:val="bottom"/>
          </w:tcPr>
          <w:p w14:paraId="5B467BC1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8" w:type="pct"/>
            <w:vAlign w:val="bottom"/>
          </w:tcPr>
          <w:p w14:paraId="3A067986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2570DE6D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0" w:type="pct"/>
            <w:vAlign w:val="bottom"/>
          </w:tcPr>
          <w:p w14:paraId="7611BFC8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1F740BD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9" w:type="pct"/>
            <w:vAlign w:val="bottom"/>
          </w:tcPr>
          <w:p w14:paraId="257B477D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5723C10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256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7425D" w:rsidRPr="00404386" w14:paraId="0EE7A16B" w14:textId="77777777" w:rsidTr="0003713C">
        <w:tc>
          <w:tcPr>
            <w:tcW w:w="2102" w:type="pct"/>
            <w:vAlign w:val="bottom"/>
          </w:tcPr>
          <w:p w14:paraId="0E9795F0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vAlign w:val="bottom"/>
          </w:tcPr>
          <w:p w14:paraId="685FCAE9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DF84BB9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97DD471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(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4043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6B4BE3E4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97290F2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B2F7C24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7BA3DF5" w14:textId="77777777" w:rsidR="0047425D" w:rsidRPr="00404386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404386" w14:paraId="43BE7AB8" w14:textId="77777777" w:rsidTr="0003713C">
        <w:tc>
          <w:tcPr>
            <w:tcW w:w="2102" w:type="pct"/>
            <w:vAlign w:val="bottom"/>
          </w:tcPr>
          <w:p w14:paraId="67284F4C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pct"/>
            <w:gridSpan w:val="7"/>
            <w:vAlign w:val="bottom"/>
          </w:tcPr>
          <w:p w14:paraId="1077171D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404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A3972" w:rsidRPr="00404386" w14:paraId="00707A2E" w14:textId="77777777" w:rsidTr="0003713C">
        <w:tc>
          <w:tcPr>
            <w:tcW w:w="2102" w:type="pct"/>
            <w:vAlign w:val="bottom"/>
          </w:tcPr>
          <w:p w14:paraId="7D76ADBF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622" w:type="pct"/>
            <w:vAlign w:val="bottom"/>
          </w:tcPr>
          <w:p w14:paraId="4CF46E79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583EFBFC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355DF32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060432E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7FDF029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3F3346E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42F2A23" w14:textId="77777777" w:rsidR="004E07A3" w:rsidRPr="00404386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05D4" w:rsidRPr="00404386" w14:paraId="05C9185C" w14:textId="77777777" w:rsidTr="005772E7">
        <w:tc>
          <w:tcPr>
            <w:tcW w:w="2102" w:type="pct"/>
            <w:vAlign w:val="bottom"/>
          </w:tcPr>
          <w:p w14:paraId="760BD4AE" w14:textId="77777777" w:rsidR="002005D4" w:rsidRPr="00404386" w:rsidRDefault="002005D4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3EEB0A3A" w14:textId="0BAD1441" w:rsidR="002005D4" w:rsidRPr="00404386" w:rsidRDefault="002005D4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571,739</w:t>
            </w:r>
          </w:p>
        </w:tc>
        <w:tc>
          <w:tcPr>
            <w:tcW w:w="138" w:type="pct"/>
          </w:tcPr>
          <w:p w14:paraId="59F4318E" w14:textId="77777777" w:rsidR="002005D4" w:rsidRPr="00404386" w:rsidRDefault="002005D4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081DF04D" w14:textId="229157B0" w:rsidR="002005D4" w:rsidRPr="00404386" w:rsidRDefault="00A30469" w:rsidP="00F5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45DCC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 w:rsidR="00F45DCC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0" w:type="pct"/>
          </w:tcPr>
          <w:p w14:paraId="7F987A08" w14:textId="77777777" w:rsidR="002005D4" w:rsidRPr="00404386" w:rsidRDefault="002005D4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178E90BA" w14:textId="41DB318E" w:rsidR="002005D4" w:rsidRPr="00404386" w:rsidRDefault="002005D4" w:rsidP="00F5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356,98</w:t>
            </w:r>
            <w:r w:rsidR="00967BEA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5352E0F2" w14:textId="77777777" w:rsidR="002005D4" w:rsidRPr="00404386" w:rsidRDefault="002005D4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D8C98A7" w14:textId="0FBA9F19" w:rsidR="002005D4" w:rsidRPr="001650FA" w:rsidRDefault="002005D4" w:rsidP="0016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0FA">
              <w:rPr>
                <w:rFonts w:ascii="Angsana New" w:hAnsi="Angsana New"/>
                <w:b/>
                <w:bCs/>
                <w:sz w:val="30"/>
                <w:szCs w:val="30"/>
              </w:rPr>
              <w:t>118,411</w:t>
            </w:r>
          </w:p>
        </w:tc>
      </w:tr>
      <w:tr w:rsidR="0003713C" w:rsidRPr="00404386" w14:paraId="034BCB69" w14:textId="77777777" w:rsidTr="0003713C">
        <w:tc>
          <w:tcPr>
            <w:tcW w:w="2102" w:type="pct"/>
            <w:vAlign w:val="bottom"/>
          </w:tcPr>
          <w:p w14:paraId="0EB84529" w14:textId="77777777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043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2" w:type="pct"/>
            <w:shd w:val="clear" w:color="auto" w:fill="auto"/>
          </w:tcPr>
          <w:p w14:paraId="4E41F12A" w14:textId="77777777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38" w:type="pct"/>
            <w:vAlign w:val="bottom"/>
          </w:tcPr>
          <w:p w14:paraId="52CDA5BC" w14:textId="77777777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5BF018" w14:textId="7283D820" w:rsidR="0003713C" w:rsidRPr="00404386" w:rsidRDefault="0003713C" w:rsidP="00F5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  <w:tc>
          <w:tcPr>
            <w:tcW w:w="140" w:type="pct"/>
            <w:vAlign w:val="bottom"/>
          </w:tcPr>
          <w:p w14:paraId="0016978C" w14:textId="77777777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DC08CA1" w14:textId="77777777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39" w:type="pct"/>
            <w:vAlign w:val="bottom"/>
          </w:tcPr>
          <w:p w14:paraId="5EDFF439" w14:textId="77777777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0A9205F" w14:textId="6328E645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</w:tr>
      <w:tr w:rsidR="0003713C" w:rsidRPr="00404386" w14:paraId="5D430857" w14:textId="77777777" w:rsidTr="0003713C">
        <w:tc>
          <w:tcPr>
            <w:tcW w:w="2102" w:type="pct"/>
            <w:vAlign w:val="bottom"/>
          </w:tcPr>
          <w:p w14:paraId="498498A8" w14:textId="4AFF0D19" w:rsidR="0003713C" w:rsidRPr="00404386" w:rsidRDefault="0003713C" w:rsidP="0003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22" w:type="pct"/>
            <w:shd w:val="clear" w:color="auto" w:fill="auto"/>
          </w:tcPr>
          <w:p w14:paraId="7EE14F33" w14:textId="5AE62264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24A8667E" w14:textId="77777777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ind w:right="-1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B70B920" w14:textId="470745A0" w:rsidR="0003713C" w:rsidRPr="00404386" w:rsidRDefault="0003713C" w:rsidP="00F5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288,516</w:t>
            </w:r>
          </w:p>
        </w:tc>
        <w:tc>
          <w:tcPr>
            <w:tcW w:w="140" w:type="pct"/>
            <w:vAlign w:val="bottom"/>
          </w:tcPr>
          <w:p w14:paraId="5E7AFA28" w14:textId="77777777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EDBC259" w14:textId="46134A32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FBBA6CD" w14:textId="77777777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CFAD17A" w14:textId="2DFDBB20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288,516</w:t>
            </w:r>
          </w:p>
        </w:tc>
      </w:tr>
      <w:tr w:rsidR="0003713C" w:rsidRPr="00404386" w14:paraId="5E785009" w14:textId="77777777" w:rsidTr="0003713C">
        <w:tc>
          <w:tcPr>
            <w:tcW w:w="2102" w:type="pct"/>
          </w:tcPr>
          <w:p w14:paraId="0DC72808" w14:textId="77777777" w:rsidR="0003713C" w:rsidRPr="00404386" w:rsidRDefault="0003713C" w:rsidP="000371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C5766D1" w14:textId="77777777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30103B57" w14:textId="77777777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9C14328" w14:textId="0D651F94" w:rsidR="0003713C" w:rsidRPr="00404386" w:rsidRDefault="0003713C" w:rsidP="00F5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10,696,649</w:t>
            </w:r>
          </w:p>
        </w:tc>
        <w:tc>
          <w:tcPr>
            <w:tcW w:w="140" w:type="pct"/>
            <w:vAlign w:val="bottom"/>
          </w:tcPr>
          <w:p w14:paraId="063A4B79" w14:textId="77777777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56E10D7" w14:textId="6FF48246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6A88BE34" w14:textId="77777777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AF5B047" w14:textId="2E88986A" w:rsidR="0003713C" w:rsidRPr="00404386" w:rsidRDefault="0003713C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386">
              <w:rPr>
                <w:rFonts w:ascii="Angsana New" w:hAnsi="Angsana New"/>
                <w:sz w:val="30"/>
                <w:szCs w:val="30"/>
              </w:rPr>
              <w:t>10,696,649</w:t>
            </w:r>
          </w:p>
        </w:tc>
      </w:tr>
      <w:tr w:rsidR="007F183E" w:rsidRPr="00404386" w14:paraId="560EB2DB" w14:textId="77777777" w:rsidTr="000F5B3F">
        <w:tc>
          <w:tcPr>
            <w:tcW w:w="2102" w:type="pct"/>
            <w:vAlign w:val="bottom"/>
          </w:tcPr>
          <w:p w14:paraId="48A3449B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A8BD842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42FAC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38" w:type="pct"/>
            <w:vAlign w:val="bottom"/>
          </w:tcPr>
          <w:p w14:paraId="2FD5AF34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B7907B1" w14:textId="77777777" w:rsidR="002005D4" w:rsidRPr="00404386" w:rsidRDefault="002005D4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AF2FF0" w14:textId="0BF2C4EA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11,885,165</w:t>
            </w:r>
          </w:p>
        </w:tc>
        <w:tc>
          <w:tcPr>
            <w:tcW w:w="140" w:type="pct"/>
          </w:tcPr>
          <w:p w14:paraId="62CEE00E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99D2A1D" w14:textId="77777777" w:rsidR="002005D4" w:rsidRPr="00404386" w:rsidRDefault="002005D4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765912" w14:textId="6D2904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39" w:type="pct"/>
          </w:tcPr>
          <w:p w14:paraId="1843D52B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765219A" w14:textId="77777777" w:rsidR="002005D4" w:rsidRPr="00404386" w:rsidRDefault="002005D4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558CFD" w14:textId="7D656F20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11,885,165</w:t>
            </w:r>
          </w:p>
        </w:tc>
      </w:tr>
      <w:tr w:rsidR="007F183E" w:rsidRPr="00404386" w14:paraId="006D1129" w14:textId="77777777" w:rsidTr="000F5B3F">
        <w:tc>
          <w:tcPr>
            <w:tcW w:w="2102" w:type="pct"/>
            <w:vAlign w:val="bottom"/>
          </w:tcPr>
          <w:p w14:paraId="0CF05999" w14:textId="77777777" w:rsidR="007F183E" w:rsidRPr="00404386" w:rsidRDefault="007F183E" w:rsidP="007F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4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A9F47B" w14:textId="6E05BE7D" w:rsidR="007F183E" w:rsidRPr="00404386" w:rsidRDefault="007F183E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2005D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38" w:type="pct"/>
            <w:vAlign w:val="bottom"/>
          </w:tcPr>
          <w:p w14:paraId="421511D6" w14:textId="77777777" w:rsidR="007F183E" w:rsidRPr="00404386" w:rsidRDefault="007F183E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3D5A2206" w14:textId="48D4A8F7" w:rsidR="007F183E" w:rsidRPr="00404386" w:rsidRDefault="007F183E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2005D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0469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45D80D81" w14:textId="77777777" w:rsidR="007F183E" w:rsidRPr="00404386" w:rsidRDefault="007F183E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0C8AF917" w14:textId="648D8D30" w:rsidR="007F183E" w:rsidRPr="00404386" w:rsidRDefault="007F183E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18"/>
              </w:tabs>
              <w:spacing w:line="240" w:lineRule="auto"/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2005D4" w:rsidRPr="00404386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9" w:type="pct"/>
          </w:tcPr>
          <w:p w14:paraId="4A82980F" w14:textId="77777777" w:rsidR="007F183E" w:rsidRPr="00404386" w:rsidRDefault="007F183E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0F1053D7" w14:textId="36CBCA01" w:rsidR="007F183E" w:rsidRPr="00404386" w:rsidRDefault="007F183E" w:rsidP="0020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hAnsi="Angsana New"/>
                <w:b/>
                <w:bCs/>
                <w:sz w:val="30"/>
                <w:szCs w:val="30"/>
              </w:rPr>
              <w:t>0.010</w:t>
            </w:r>
          </w:p>
        </w:tc>
      </w:tr>
    </w:tbl>
    <w:p w14:paraId="73381241" w14:textId="77777777" w:rsidR="00646C16" w:rsidRPr="00404386" w:rsidRDefault="00646C16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646C16" w:rsidRPr="00404386" w:rsidSect="00480B8D">
          <w:pgSz w:w="11907" w:h="16840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92148F1" w14:textId="03713573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8</w:t>
      </w:r>
      <w:r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CF81833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4C51D6A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438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90650E3" w14:textId="77777777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9E52A" w14:textId="77777777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404386">
        <w:rPr>
          <w:rFonts w:ascii="Angsana New" w:hAnsi="Angsana New" w:hint="cs"/>
          <w:sz w:val="30"/>
          <w:szCs w:val="30"/>
          <w:cs/>
        </w:rPr>
        <w:t>มูล</w:t>
      </w:r>
      <w:r w:rsidRPr="00404386">
        <w:rPr>
          <w:rFonts w:ascii="Angsana New" w:hAnsi="Angsana New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04386">
        <w:rPr>
          <w:rFonts w:ascii="Angsana New" w:hAnsi="Angsana New" w:hint="cs"/>
          <w:sz w:val="30"/>
          <w:szCs w:val="30"/>
          <w:cs/>
        </w:rPr>
        <w:t>มูล</w:t>
      </w:r>
      <w:r w:rsidRPr="00404386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404386">
        <w:rPr>
          <w:rFonts w:ascii="Angsana New" w:hAnsi="Angsana New"/>
          <w:sz w:val="30"/>
          <w:szCs w:val="30"/>
        </w:rPr>
        <w:t xml:space="preserve"> </w:t>
      </w:r>
    </w:p>
    <w:p w14:paraId="1DB947CA" w14:textId="77777777" w:rsidR="004E07A3" w:rsidRPr="00404386" w:rsidRDefault="004E07A3" w:rsidP="00FA62A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272"/>
        <w:gridCol w:w="898"/>
        <w:gridCol w:w="270"/>
        <w:gridCol w:w="900"/>
        <w:gridCol w:w="270"/>
        <w:gridCol w:w="810"/>
        <w:gridCol w:w="270"/>
        <w:gridCol w:w="810"/>
        <w:gridCol w:w="270"/>
        <w:gridCol w:w="900"/>
        <w:gridCol w:w="252"/>
        <w:gridCol w:w="913"/>
        <w:gridCol w:w="6"/>
      </w:tblGrid>
      <w:tr w:rsidR="004E07A3" w:rsidRPr="00404386" w14:paraId="62BA9B5C" w14:textId="77777777" w:rsidTr="00C10D8D">
        <w:trPr>
          <w:gridAfter w:val="1"/>
          <w:wAfter w:w="6" w:type="dxa"/>
          <w:tblHeader/>
        </w:trPr>
        <w:tc>
          <w:tcPr>
            <w:tcW w:w="1980" w:type="dxa"/>
          </w:tcPr>
          <w:p w14:paraId="6803C774" w14:textId="77777777" w:rsidR="004E07A3" w:rsidRPr="0040438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13"/>
          </w:tcPr>
          <w:p w14:paraId="74079A62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E07A3" w:rsidRPr="00404386" w14:paraId="4F416621" w14:textId="77777777" w:rsidTr="00C10D8D">
        <w:trPr>
          <w:tblHeader/>
        </w:trPr>
        <w:tc>
          <w:tcPr>
            <w:tcW w:w="1980" w:type="dxa"/>
          </w:tcPr>
          <w:p w14:paraId="2BE6F8B5" w14:textId="77777777" w:rsidR="004E07A3" w:rsidRPr="0040438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56DFFAE3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A8CD13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1" w:type="dxa"/>
            <w:gridSpan w:val="8"/>
            <w:tcBorders>
              <w:bottom w:val="single" w:sz="4" w:space="0" w:color="auto"/>
            </w:tcBorders>
          </w:tcPr>
          <w:p w14:paraId="0BD0405A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E07A3" w:rsidRPr="00404386" w14:paraId="599D1739" w14:textId="77777777" w:rsidTr="00C10D8D">
        <w:trPr>
          <w:tblHeader/>
        </w:trPr>
        <w:tc>
          <w:tcPr>
            <w:tcW w:w="1980" w:type="dxa"/>
          </w:tcPr>
          <w:p w14:paraId="1AF7EAFD" w14:textId="77777777" w:rsidR="004E07A3" w:rsidRPr="0040438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3FEAE13" w14:textId="77777777" w:rsidR="004E07A3" w:rsidRPr="0040438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4C68D14A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C31DB2C" w14:textId="77777777" w:rsidR="004E07A3" w:rsidRPr="0040438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21846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5A27D7" w14:textId="77777777" w:rsidR="004E07A3" w:rsidRPr="00404386" w:rsidRDefault="004E07A3" w:rsidP="00A71B6F">
            <w:pPr>
              <w:tabs>
                <w:tab w:val="left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3B77151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832757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40438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88F233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1C04DD7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40438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771D9A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B77762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40438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E6BCDA7" w14:textId="77777777" w:rsidR="004E07A3" w:rsidRPr="00404386" w:rsidRDefault="004E07A3" w:rsidP="00A71B6F">
            <w:pPr>
              <w:tabs>
                <w:tab w:val="left" w:pos="87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</w:tcBorders>
          </w:tcPr>
          <w:p w14:paraId="38BD84D1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E07A3" w:rsidRPr="00404386" w14:paraId="3DA04363" w14:textId="77777777" w:rsidTr="00C10D8D">
        <w:trPr>
          <w:gridAfter w:val="1"/>
          <w:wAfter w:w="6" w:type="dxa"/>
        </w:trPr>
        <w:tc>
          <w:tcPr>
            <w:tcW w:w="1980" w:type="dxa"/>
          </w:tcPr>
          <w:p w14:paraId="7A90C29D" w14:textId="77777777" w:rsidR="004E07A3" w:rsidRPr="0040438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5" w:type="dxa"/>
            <w:gridSpan w:val="13"/>
          </w:tcPr>
          <w:p w14:paraId="1E870A3B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4043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E07A3" w:rsidRPr="00404386" w14:paraId="1EA4626D" w14:textId="77777777" w:rsidTr="00C10D8D">
        <w:tc>
          <w:tcPr>
            <w:tcW w:w="1980" w:type="dxa"/>
          </w:tcPr>
          <w:p w14:paraId="48461185" w14:textId="4DF7DB61" w:rsidR="004E07A3" w:rsidRPr="0040438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30 </w:t>
            </w:r>
            <w:r w:rsidR="004564B9"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</w:tcPr>
          <w:p w14:paraId="431AEC04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ADD20FA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10471A9F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2D50CB9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255C936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14D258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39D63683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9F61070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E17FCB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03FD3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D5A85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18166421" w14:textId="77777777" w:rsidR="004E07A3" w:rsidRPr="0040438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2E0C083A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404386" w14:paraId="5861B03B" w14:textId="77777777" w:rsidTr="00C10D8D">
        <w:tc>
          <w:tcPr>
            <w:tcW w:w="1980" w:type="dxa"/>
          </w:tcPr>
          <w:p w14:paraId="2360C2C5" w14:textId="77777777" w:rsidR="004E07A3" w:rsidRPr="0040438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</w:t>
            </w:r>
            <w:r w:rsidR="002B1486"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720" w:type="dxa"/>
          </w:tcPr>
          <w:p w14:paraId="521CCADE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359F958B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4638C8BE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79F34C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0776F04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0EAE66F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E972570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7840FDA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611A0E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31484D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F9B2D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5CE0C1B9" w14:textId="77777777" w:rsidR="004E07A3" w:rsidRPr="0040438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3574AEC6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733804" w:rsidRPr="00404386" w14:paraId="1941A5C9" w14:textId="77777777" w:rsidTr="00C10D8D">
        <w:trPr>
          <w:trHeight w:val="155"/>
        </w:trPr>
        <w:tc>
          <w:tcPr>
            <w:tcW w:w="1980" w:type="dxa"/>
          </w:tcPr>
          <w:p w14:paraId="36B29A28" w14:textId="77777777" w:rsidR="00733804" w:rsidRPr="00404386" w:rsidRDefault="00733804" w:rsidP="00733804">
            <w:pPr>
              <w:ind w:left="180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</w:t>
            </w: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</w:t>
            </w: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ถาบันการเงิน</w:t>
            </w:r>
          </w:p>
        </w:tc>
        <w:tc>
          <w:tcPr>
            <w:tcW w:w="720" w:type="dxa"/>
          </w:tcPr>
          <w:p w14:paraId="1E64752C" w14:textId="77777777" w:rsidR="00733804" w:rsidRPr="00404386" w:rsidRDefault="00733804" w:rsidP="000645A6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E3E8F38" w14:textId="713BCE41" w:rsidR="00733804" w:rsidRPr="00404386" w:rsidRDefault="00733804" w:rsidP="000645A6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71094EDA" w14:textId="77777777" w:rsidR="00733804" w:rsidRPr="00404386" w:rsidRDefault="00733804" w:rsidP="00733804">
            <w:pPr>
              <w:tabs>
                <w:tab w:val="clear" w:pos="454"/>
                <w:tab w:val="decimal" w:pos="1017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23637B6F" w14:textId="77777777" w:rsidR="00733804" w:rsidRPr="00404386" w:rsidRDefault="00733804" w:rsidP="00733804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15B8A6D" w14:textId="0EEFDFA5" w:rsidR="00733804" w:rsidRPr="00404386" w:rsidRDefault="00733804" w:rsidP="00733804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58,006,894</w:t>
            </w:r>
          </w:p>
        </w:tc>
        <w:tc>
          <w:tcPr>
            <w:tcW w:w="270" w:type="dxa"/>
          </w:tcPr>
          <w:p w14:paraId="7FDA4392" w14:textId="77777777" w:rsidR="00733804" w:rsidRPr="00404386" w:rsidRDefault="00733804" w:rsidP="00733804">
            <w:pPr>
              <w:tabs>
                <w:tab w:val="clear" w:pos="454"/>
                <w:tab w:val="decimal" w:pos="502"/>
              </w:tabs>
              <w:spacing w:line="240" w:lineRule="auto"/>
              <w:ind w:left="-111" w:right="-1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22A9DD0" w14:textId="77777777" w:rsidR="00733804" w:rsidRPr="00404386" w:rsidRDefault="00733804" w:rsidP="00733804">
            <w:pPr>
              <w:tabs>
                <w:tab w:val="clear" w:pos="454"/>
                <w:tab w:val="left" w:pos="522"/>
                <w:tab w:val="decimal" w:pos="1017"/>
              </w:tabs>
              <w:ind w:left="-111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280BA81E" w14:textId="3A831788" w:rsidR="00733804" w:rsidRPr="00404386" w:rsidRDefault="00733804" w:rsidP="00733804">
            <w:pPr>
              <w:tabs>
                <w:tab w:val="clear" w:pos="454"/>
                <w:tab w:val="left" w:pos="522"/>
                <w:tab w:val="decimal" w:pos="1017"/>
              </w:tabs>
              <w:ind w:left="-111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58,006,894</w:t>
            </w:r>
          </w:p>
        </w:tc>
        <w:tc>
          <w:tcPr>
            <w:tcW w:w="270" w:type="dxa"/>
          </w:tcPr>
          <w:p w14:paraId="623D3D38" w14:textId="77777777" w:rsidR="00733804" w:rsidRPr="00404386" w:rsidRDefault="00733804" w:rsidP="00733804">
            <w:pPr>
              <w:tabs>
                <w:tab w:val="clear" w:pos="454"/>
                <w:tab w:val="decimal" w:pos="502"/>
              </w:tabs>
              <w:spacing w:line="240" w:lineRule="auto"/>
              <w:ind w:left="-111" w:right="-1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1FF9CE4C" w14:textId="77777777" w:rsidR="00733804" w:rsidRPr="00404386" w:rsidRDefault="00733804" w:rsidP="00733804">
            <w:pPr>
              <w:tabs>
                <w:tab w:val="clear" w:pos="454"/>
                <w:tab w:val="decimal" w:pos="502"/>
              </w:tabs>
              <w:spacing w:line="240" w:lineRule="auto"/>
              <w:ind w:left="-111" w:right="-1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813FA17" w14:textId="47F5137F" w:rsidR="00733804" w:rsidRPr="00404386" w:rsidRDefault="00733804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16E472E" w14:textId="77777777" w:rsidR="00733804" w:rsidRPr="00404386" w:rsidRDefault="00733804" w:rsidP="00733804">
            <w:pPr>
              <w:tabs>
                <w:tab w:val="clear" w:pos="454"/>
                <w:tab w:val="decimal" w:pos="597"/>
              </w:tabs>
              <w:spacing w:line="240" w:lineRule="auto"/>
              <w:ind w:left="-111" w:right="-1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44614966" w14:textId="77777777" w:rsidR="00733804" w:rsidRPr="00404386" w:rsidRDefault="00733804" w:rsidP="00733804">
            <w:pPr>
              <w:tabs>
                <w:tab w:val="clear" w:pos="454"/>
              </w:tabs>
              <w:spacing w:line="240" w:lineRule="auto"/>
              <w:ind w:left="-111" w:right="-1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35D2E12" w14:textId="4D6C074F" w:rsidR="00733804" w:rsidRPr="00404386" w:rsidRDefault="00733804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78BD156B" w14:textId="77777777" w:rsidR="00733804" w:rsidRPr="00404386" w:rsidRDefault="00733804" w:rsidP="00733804">
            <w:pPr>
              <w:tabs>
                <w:tab w:val="clear" w:pos="454"/>
                <w:tab w:val="clear" w:pos="680"/>
                <w:tab w:val="left" w:pos="702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DF9B400" w14:textId="77777777" w:rsidR="00733804" w:rsidRPr="00404386" w:rsidRDefault="00733804" w:rsidP="00733804">
            <w:pPr>
              <w:tabs>
                <w:tab w:val="clear" w:pos="454"/>
                <w:tab w:val="clear" w:pos="680"/>
                <w:tab w:val="left" w:pos="702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2C619C9" w14:textId="6349B6E1" w:rsidR="00733804" w:rsidRPr="00404386" w:rsidRDefault="00733804" w:rsidP="00733804">
            <w:pPr>
              <w:tabs>
                <w:tab w:val="clear" w:pos="454"/>
                <w:tab w:val="clear" w:pos="680"/>
                <w:tab w:val="left" w:pos="702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57,885,957</w:t>
            </w:r>
          </w:p>
        </w:tc>
        <w:tc>
          <w:tcPr>
            <w:tcW w:w="252" w:type="dxa"/>
          </w:tcPr>
          <w:p w14:paraId="14D81594" w14:textId="77777777" w:rsidR="00733804" w:rsidRPr="00404386" w:rsidRDefault="00733804" w:rsidP="00733804">
            <w:pPr>
              <w:tabs>
                <w:tab w:val="clear" w:pos="454"/>
                <w:tab w:val="clear" w:pos="680"/>
                <w:tab w:val="left" w:pos="87"/>
                <w:tab w:val="left" w:pos="702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032613A1" w14:textId="77777777" w:rsidR="00733804" w:rsidRPr="00404386" w:rsidRDefault="00733804" w:rsidP="00733804">
            <w:pPr>
              <w:tabs>
                <w:tab w:val="clear" w:pos="454"/>
                <w:tab w:val="clear" w:pos="680"/>
                <w:tab w:val="left" w:pos="702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72B7559" w14:textId="0F7B2ACF" w:rsidR="00733804" w:rsidRPr="00404386" w:rsidRDefault="00733804" w:rsidP="00733804">
            <w:pPr>
              <w:tabs>
                <w:tab w:val="clear" w:pos="454"/>
                <w:tab w:val="clear" w:pos="680"/>
                <w:tab w:val="left" w:pos="702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57,885,957</w:t>
            </w:r>
          </w:p>
        </w:tc>
      </w:tr>
      <w:tr w:rsidR="00733804" w:rsidRPr="00404386" w14:paraId="670BBA45" w14:textId="77777777" w:rsidTr="00C10D8D">
        <w:tc>
          <w:tcPr>
            <w:tcW w:w="1980" w:type="dxa"/>
          </w:tcPr>
          <w:p w14:paraId="36E68048" w14:textId="77777777" w:rsidR="00F43CAC" w:rsidRPr="00404386" w:rsidRDefault="00F43CAC" w:rsidP="00733804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สัญญาแลกเปลี่ยนอัตรา </w:t>
            </w:r>
          </w:p>
          <w:p w14:paraId="0681CA51" w14:textId="79FB259D" w:rsidR="00733804" w:rsidRPr="00404386" w:rsidRDefault="00F43CAC" w:rsidP="00733804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  ดอกเบี้ย</w:t>
            </w:r>
          </w:p>
        </w:tc>
        <w:tc>
          <w:tcPr>
            <w:tcW w:w="720" w:type="dxa"/>
          </w:tcPr>
          <w:p w14:paraId="2E565460" w14:textId="77777777" w:rsidR="00F43CAC" w:rsidRPr="00404386" w:rsidRDefault="00F43CAC" w:rsidP="000645A6">
            <w:pPr>
              <w:tabs>
                <w:tab w:val="left" w:pos="501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C3B450A" w14:textId="32DEF47E" w:rsidR="00733804" w:rsidRPr="00404386" w:rsidRDefault="00094699" w:rsidP="000645A6">
            <w:pPr>
              <w:tabs>
                <w:tab w:val="left" w:pos="501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48D472A4" w14:textId="77777777" w:rsidR="00733804" w:rsidRPr="00404386" w:rsidRDefault="00733804" w:rsidP="00733804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461D7C8B" w14:textId="77777777" w:rsidR="00F43CAC" w:rsidRPr="00404386" w:rsidRDefault="00F43CAC" w:rsidP="00733804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93EC789" w14:textId="00A95B21" w:rsidR="00733804" w:rsidRPr="00404386" w:rsidRDefault="00733804" w:rsidP="000645A6">
            <w:pPr>
              <w:tabs>
                <w:tab w:val="clear" w:pos="227"/>
                <w:tab w:val="clear" w:pos="454"/>
                <w:tab w:val="clear" w:pos="680"/>
              </w:tabs>
              <w:ind w:left="-110" w:right="-19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187990F6" w14:textId="77777777" w:rsidR="00733804" w:rsidRPr="00404386" w:rsidRDefault="00733804" w:rsidP="00733804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D325786" w14:textId="77777777" w:rsidR="00F43CAC" w:rsidRPr="00404386" w:rsidRDefault="00F43CAC" w:rsidP="00733804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ABAFE12" w14:textId="2C2EF1B2" w:rsidR="00733804" w:rsidRPr="00404386" w:rsidRDefault="00094699" w:rsidP="000645A6">
            <w:pPr>
              <w:tabs>
                <w:tab w:val="clear" w:pos="227"/>
                <w:tab w:val="clear" w:pos="454"/>
                <w:tab w:val="clear" w:pos="680"/>
                <w:tab w:val="decimal" w:pos="1017"/>
              </w:tabs>
              <w:ind w:left="-108" w:right="-287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42B19DB4" w14:textId="77777777" w:rsidR="00733804" w:rsidRPr="00404386" w:rsidRDefault="00733804" w:rsidP="00733804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A5D3749" w14:textId="77777777" w:rsidR="00F43CAC" w:rsidRPr="00404386" w:rsidRDefault="00F43CAC" w:rsidP="00733804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2FBDFD4" w14:textId="1F549177" w:rsidR="00733804" w:rsidRPr="00404386" w:rsidRDefault="00733804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3C68EE7" w14:textId="77777777" w:rsidR="00733804" w:rsidRPr="00404386" w:rsidRDefault="00733804" w:rsidP="00733804">
            <w:pPr>
              <w:tabs>
                <w:tab w:val="decimal" w:pos="597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707C08B0" w14:textId="77777777" w:rsidR="00F43CAC" w:rsidRPr="00404386" w:rsidRDefault="00F43CAC" w:rsidP="00733804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364E0F2" w14:textId="351E8FB6" w:rsidR="00733804" w:rsidRPr="00404386" w:rsidRDefault="00733804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183,083</w:t>
            </w:r>
          </w:p>
        </w:tc>
        <w:tc>
          <w:tcPr>
            <w:tcW w:w="270" w:type="dxa"/>
          </w:tcPr>
          <w:p w14:paraId="0016AA7D" w14:textId="77777777" w:rsidR="00733804" w:rsidRPr="00404386" w:rsidRDefault="00733804" w:rsidP="00733804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B5AA54B" w14:textId="77777777" w:rsidR="00F43CAC" w:rsidRPr="00404386" w:rsidRDefault="00F43CAC" w:rsidP="00733804">
            <w:pPr>
              <w:tabs>
                <w:tab w:val="clear" w:pos="680"/>
                <w:tab w:val="left" w:pos="702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0973995" w14:textId="61664464" w:rsidR="00733804" w:rsidRPr="00404386" w:rsidRDefault="00733804" w:rsidP="000645A6">
            <w:pPr>
              <w:tabs>
                <w:tab w:val="clear" w:pos="227"/>
                <w:tab w:val="clear" w:pos="454"/>
                <w:tab w:val="clear" w:pos="680"/>
              </w:tabs>
              <w:ind w:left="-108" w:right="-19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52" w:type="dxa"/>
          </w:tcPr>
          <w:p w14:paraId="4488B723" w14:textId="77777777" w:rsidR="00733804" w:rsidRPr="00404386" w:rsidRDefault="00733804" w:rsidP="00733804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1493840F" w14:textId="77777777" w:rsidR="00F43CAC" w:rsidRPr="00404386" w:rsidRDefault="00F43CAC" w:rsidP="00733804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BE68F13" w14:textId="4F83F67A" w:rsidR="00733804" w:rsidRPr="00404386" w:rsidRDefault="00733804" w:rsidP="00733804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183,083</w:t>
            </w:r>
          </w:p>
        </w:tc>
      </w:tr>
      <w:tr w:rsidR="004E07A3" w:rsidRPr="00404386" w14:paraId="39A58B1A" w14:textId="77777777" w:rsidTr="00C10D8D">
        <w:tc>
          <w:tcPr>
            <w:tcW w:w="1980" w:type="dxa"/>
          </w:tcPr>
          <w:p w14:paraId="47F5D843" w14:textId="77777777" w:rsidR="004E07A3" w:rsidRPr="00404386" w:rsidRDefault="004E07A3" w:rsidP="00A71B6F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14:paraId="3D764B18" w14:textId="77777777" w:rsidR="004E07A3" w:rsidRPr="00404386" w:rsidRDefault="004E07A3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E2BBFDE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6F6C93EB" w14:textId="77777777" w:rsidR="004E07A3" w:rsidRPr="00404386" w:rsidRDefault="004E07A3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3738A58" w14:textId="77777777" w:rsidR="004E07A3" w:rsidRPr="0040438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28F2210" w14:textId="77777777" w:rsidR="004E07A3" w:rsidRPr="0040438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81AC6AE" w14:textId="77777777" w:rsidR="004E07A3" w:rsidRPr="0040438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3644FF9E" w14:textId="77777777" w:rsidR="004E07A3" w:rsidRPr="0040438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00F145D" w14:textId="77777777" w:rsidR="004E07A3" w:rsidRPr="00404386" w:rsidRDefault="004E07A3" w:rsidP="00A71B6F">
            <w:pPr>
              <w:tabs>
                <w:tab w:val="decimal" w:pos="597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D8CDD99" w14:textId="77777777" w:rsidR="004E07A3" w:rsidRPr="00404386" w:rsidRDefault="004E07A3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01DF7B3" w14:textId="77777777" w:rsidR="004E07A3" w:rsidRPr="0040438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8B43B95" w14:textId="77777777" w:rsidR="004E07A3" w:rsidRPr="0040438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55EADC0" w14:textId="77777777" w:rsidR="004E07A3" w:rsidRPr="00404386" w:rsidRDefault="004E07A3" w:rsidP="00A71B6F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7C3C8ACB" w14:textId="77777777" w:rsidR="004E07A3" w:rsidRPr="0040438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404386" w14:paraId="5DB9A3EA" w14:textId="77777777" w:rsidTr="00C10D8D">
        <w:tc>
          <w:tcPr>
            <w:tcW w:w="1980" w:type="dxa"/>
          </w:tcPr>
          <w:p w14:paraId="1ED639F1" w14:textId="77777777" w:rsidR="004E07A3" w:rsidRPr="00404386" w:rsidRDefault="002B1486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="004E07A3" w:rsidRPr="004043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720" w:type="dxa"/>
          </w:tcPr>
          <w:p w14:paraId="1B798FB2" w14:textId="77777777" w:rsidR="004E07A3" w:rsidRPr="00404386" w:rsidRDefault="004E07A3" w:rsidP="00A71B6F">
            <w:pPr>
              <w:tabs>
                <w:tab w:val="left" w:pos="522"/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218A5B89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3E64F44" w14:textId="77777777" w:rsidR="004E07A3" w:rsidRPr="00404386" w:rsidRDefault="004E07A3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57BBBE5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6E41204" w14:textId="77777777" w:rsidR="004E07A3" w:rsidRPr="0040438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693E46A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2AEA2DA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0AA7810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6CCC2BE" w14:textId="77777777" w:rsidR="004E07A3" w:rsidRPr="00404386" w:rsidRDefault="004E07A3" w:rsidP="00A71B6F">
            <w:pPr>
              <w:tabs>
                <w:tab w:val="clear" w:pos="454"/>
                <w:tab w:val="decimal" w:pos="452"/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57F76C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BBC293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2B24612A" w14:textId="77777777" w:rsidR="004E07A3" w:rsidRPr="0040438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2DB040FB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404386" w14:paraId="76E78EAF" w14:textId="77777777" w:rsidTr="00C10D8D">
        <w:tc>
          <w:tcPr>
            <w:tcW w:w="1980" w:type="dxa"/>
          </w:tcPr>
          <w:p w14:paraId="35D233D5" w14:textId="650AB6EC" w:rsidR="004E07A3" w:rsidRPr="00404386" w:rsidRDefault="004E07A3" w:rsidP="00213FF2">
            <w:pPr>
              <w:ind w:left="180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</w:t>
            </w:r>
            <w:r w:rsidR="006B512E"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 w:rsidR="00634280"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</w:t>
            </w:r>
            <w:r w:rsidR="00634280"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ถาบันการเงิน</w:t>
            </w:r>
          </w:p>
        </w:tc>
        <w:tc>
          <w:tcPr>
            <w:tcW w:w="720" w:type="dxa"/>
          </w:tcPr>
          <w:p w14:paraId="5C1B3477" w14:textId="77777777" w:rsidR="002B1486" w:rsidRPr="00404386" w:rsidRDefault="002B1486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AB89B04" w14:textId="77777777" w:rsidR="004E07A3" w:rsidRPr="00404386" w:rsidRDefault="004E07A3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371F9D81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2EA286B" w14:textId="77777777" w:rsidR="002B1486" w:rsidRPr="00404386" w:rsidRDefault="002B1486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C1D6071" w14:textId="77777777" w:rsidR="004E07A3" w:rsidRPr="00404386" w:rsidRDefault="004E07A3" w:rsidP="000645A6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42,794,046</w:t>
            </w:r>
          </w:p>
        </w:tc>
        <w:tc>
          <w:tcPr>
            <w:tcW w:w="270" w:type="dxa"/>
          </w:tcPr>
          <w:p w14:paraId="0E09CB83" w14:textId="77777777" w:rsidR="004E07A3" w:rsidRPr="0040438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D108D4" w14:textId="77777777" w:rsidR="002B1486" w:rsidRPr="00404386" w:rsidRDefault="002B1486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64C753E" w14:textId="77777777" w:rsidR="004E07A3" w:rsidRPr="0040438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42,794,046</w:t>
            </w:r>
          </w:p>
        </w:tc>
        <w:tc>
          <w:tcPr>
            <w:tcW w:w="270" w:type="dxa"/>
          </w:tcPr>
          <w:p w14:paraId="6E3ACF9F" w14:textId="77777777" w:rsidR="004E07A3" w:rsidRPr="0040438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13BE997" w14:textId="77777777" w:rsidR="002B1486" w:rsidRPr="00404386" w:rsidRDefault="002B1486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27D362C" w14:textId="77777777" w:rsidR="004E07A3" w:rsidRPr="00404386" w:rsidRDefault="004E07A3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8941A8A" w14:textId="77777777" w:rsidR="004E07A3" w:rsidRPr="00404386" w:rsidRDefault="004E07A3" w:rsidP="00A71B6F">
            <w:pPr>
              <w:tabs>
                <w:tab w:val="decimal" w:pos="597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4CAF0D4" w14:textId="77777777" w:rsidR="002B1486" w:rsidRPr="00404386" w:rsidRDefault="002B1486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885E6E9" w14:textId="77777777" w:rsidR="004E07A3" w:rsidRPr="00404386" w:rsidRDefault="004E07A3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13F82FB8" w14:textId="77777777" w:rsidR="004E07A3" w:rsidRPr="0040438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34B6CBA" w14:textId="77777777" w:rsidR="002B1486" w:rsidRPr="00404386" w:rsidRDefault="002B1486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F96EEF7" w14:textId="77777777" w:rsidR="004E07A3" w:rsidRPr="0040438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42,692,652</w:t>
            </w:r>
          </w:p>
        </w:tc>
        <w:tc>
          <w:tcPr>
            <w:tcW w:w="252" w:type="dxa"/>
          </w:tcPr>
          <w:p w14:paraId="0C5A59F1" w14:textId="77777777" w:rsidR="004E07A3" w:rsidRPr="00404386" w:rsidRDefault="004E07A3" w:rsidP="00A71B6F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01392EB9" w14:textId="77777777" w:rsidR="002B1486" w:rsidRPr="00404386" w:rsidRDefault="002B1486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9C21D37" w14:textId="77777777" w:rsidR="004E07A3" w:rsidRPr="0040438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42,692,652</w:t>
            </w:r>
          </w:p>
        </w:tc>
      </w:tr>
    </w:tbl>
    <w:p w14:paraId="2C59D4C3" w14:textId="77777777" w:rsidR="004E07A3" w:rsidRPr="00404386" w:rsidRDefault="004E07A3" w:rsidP="00A71B6F">
      <w:pPr>
        <w:spacing w:line="23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272"/>
        <w:gridCol w:w="898"/>
        <w:gridCol w:w="270"/>
        <w:gridCol w:w="900"/>
        <w:gridCol w:w="270"/>
        <w:gridCol w:w="810"/>
        <w:gridCol w:w="270"/>
        <w:gridCol w:w="810"/>
        <w:gridCol w:w="270"/>
        <w:gridCol w:w="900"/>
        <w:gridCol w:w="252"/>
        <w:gridCol w:w="912"/>
        <w:gridCol w:w="6"/>
      </w:tblGrid>
      <w:tr w:rsidR="004E07A3" w:rsidRPr="00404386" w14:paraId="45BCCCEB" w14:textId="77777777" w:rsidTr="00562019">
        <w:trPr>
          <w:gridAfter w:val="1"/>
          <w:wAfter w:w="6" w:type="dxa"/>
          <w:tblHeader/>
        </w:trPr>
        <w:tc>
          <w:tcPr>
            <w:tcW w:w="1980" w:type="dxa"/>
          </w:tcPr>
          <w:p w14:paraId="0D43FE68" w14:textId="77777777" w:rsidR="004E07A3" w:rsidRPr="0040438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54" w:type="dxa"/>
            <w:gridSpan w:val="13"/>
          </w:tcPr>
          <w:p w14:paraId="04838CCA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38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07A3" w:rsidRPr="00404386" w14:paraId="16F82A5C" w14:textId="77777777" w:rsidTr="00562019">
        <w:trPr>
          <w:tblHeader/>
        </w:trPr>
        <w:tc>
          <w:tcPr>
            <w:tcW w:w="1980" w:type="dxa"/>
          </w:tcPr>
          <w:p w14:paraId="770E1B4D" w14:textId="77777777" w:rsidR="004E07A3" w:rsidRPr="0040438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733A4132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CE40E7B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0" w:type="dxa"/>
            <w:gridSpan w:val="8"/>
            <w:tcBorders>
              <w:bottom w:val="single" w:sz="4" w:space="0" w:color="auto"/>
            </w:tcBorders>
          </w:tcPr>
          <w:p w14:paraId="740C4D23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E07A3" w:rsidRPr="00404386" w14:paraId="676C4276" w14:textId="77777777" w:rsidTr="00562019">
        <w:trPr>
          <w:tblHeader/>
        </w:trPr>
        <w:tc>
          <w:tcPr>
            <w:tcW w:w="1980" w:type="dxa"/>
          </w:tcPr>
          <w:p w14:paraId="497DBB9A" w14:textId="77777777" w:rsidR="004E07A3" w:rsidRPr="0040438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792D4EA" w14:textId="77777777" w:rsidR="004E07A3" w:rsidRPr="0040438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6FF0A45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139DD40" w14:textId="77777777" w:rsidR="004E07A3" w:rsidRPr="0040438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E98E1A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FD81F1" w14:textId="77777777" w:rsidR="004E07A3" w:rsidRPr="00404386" w:rsidRDefault="004E07A3" w:rsidP="00A71B6F">
            <w:pPr>
              <w:tabs>
                <w:tab w:val="left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56ED630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1BCEE6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ระดับ</w:t>
            </w: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DD10C3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D9066C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ระดับ</w:t>
            </w: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D82132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7E4B56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ระดับ</w:t>
            </w:r>
            <w:r w:rsidRPr="00404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21D09B8" w14:textId="77777777" w:rsidR="004E07A3" w:rsidRPr="00404386" w:rsidRDefault="004E07A3" w:rsidP="00A71B6F">
            <w:pPr>
              <w:tabs>
                <w:tab w:val="left" w:pos="87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4F0AABC3" w14:textId="77777777" w:rsidR="004E07A3" w:rsidRPr="0040438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E07A3" w:rsidRPr="00404386" w14:paraId="5F4A516B" w14:textId="77777777" w:rsidTr="00562019">
        <w:trPr>
          <w:gridAfter w:val="1"/>
          <w:wAfter w:w="6" w:type="dxa"/>
          <w:tblHeader/>
        </w:trPr>
        <w:tc>
          <w:tcPr>
            <w:tcW w:w="1980" w:type="dxa"/>
          </w:tcPr>
          <w:p w14:paraId="3F3E94EA" w14:textId="77777777" w:rsidR="004E07A3" w:rsidRPr="0040438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4" w:type="dxa"/>
            <w:gridSpan w:val="13"/>
          </w:tcPr>
          <w:p w14:paraId="5EE3ABFF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0438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4043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E07A3" w:rsidRPr="00404386" w14:paraId="3C156C56" w14:textId="77777777" w:rsidTr="00C10D8D">
        <w:tc>
          <w:tcPr>
            <w:tcW w:w="1980" w:type="dxa"/>
          </w:tcPr>
          <w:p w14:paraId="41225268" w14:textId="205A5FC8" w:rsidR="004E07A3" w:rsidRPr="0040438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30 </w:t>
            </w:r>
            <w:r w:rsidR="004564B9"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</w:tcPr>
          <w:p w14:paraId="5CC04622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574F64D6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1BDC4175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C7E591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EBED120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969B6BB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793F262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1C67A42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4D1BF5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3641A6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7814742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5979387" w14:textId="77777777" w:rsidR="004E07A3" w:rsidRPr="0040438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0303991C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404386" w14:paraId="5E3A7CAF" w14:textId="77777777" w:rsidTr="00BE6FD1">
        <w:tc>
          <w:tcPr>
            <w:tcW w:w="1980" w:type="dxa"/>
          </w:tcPr>
          <w:p w14:paraId="1CE9FCAF" w14:textId="77777777" w:rsidR="00987497" w:rsidRPr="00404386" w:rsidRDefault="00987497" w:rsidP="00BE6FD1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78F7D18" w14:textId="77777777" w:rsidR="00987497" w:rsidRPr="00404386" w:rsidRDefault="00987497" w:rsidP="00BE6FD1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36BEF269" w14:textId="77777777" w:rsidR="00987497" w:rsidRPr="0040438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666872D" w14:textId="77777777" w:rsidR="00987497" w:rsidRPr="00404386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65CABCE" w14:textId="77777777" w:rsidR="00987497" w:rsidRPr="00404386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C37CB3D" w14:textId="77777777" w:rsidR="00987497" w:rsidRPr="00404386" w:rsidRDefault="00987497" w:rsidP="00BE6FD1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37CAEFD" w14:textId="77777777" w:rsidR="00987497" w:rsidRPr="0040438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151F2DC" w14:textId="77777777" w:rsidR="00987497" w:rsidRPr="00404386" w:rsidRDefault="00987497" w:rsidP="00BE6FD1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DE9852" w14:textId="77777777" w:rsidR="00987497" w:rsidRPr="00404386" w:rsidRDefault="00987497" w:rsidP="00BE6FD1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98656AF" w14:textId="77777777" w:rsidR="00987497" w:rsidRPr="00404386" w:rsidRDefault="00987497" w:rsidP="00BE6FD1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1B8552A" w14:textId="77777777" w:rsidR="00987497" w:rsidRPr="0040438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7A7DAB6" w14:textId="77777777" w:rsidR="00987497" w:rsidRPr="00404386" w:rsidRDefault="00987497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2D7E69A3" w14:textId="77777777" w:rsidR="00987497" w:rsidRPr="00404386" w:rsidRDefault="00987497" w:rsidP="00BE6FD1">
            <w:pPr>
              <w:tabs>
                <w:tab w:val="left" w:pos="87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65A74CCF" w14:textId="77777777" w:rsidR="00987497" w:rsidRPr="00404386" w:rsidRDefault="00987497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404386" w14:paraId="4061C52C" w14:textId="77777777" w:rsidTr="00BE6FD1">
        <w:tc>
          <w:tcPr>
            <w:tcW w:w="1980" w:type="dxa"/>
          </w:tcPr>
          <w:p w14:paraId="04CE3D77" w14:textId="77777777" w:rsidR="00987497" w:rsidRPr="00404386" w:rsidRDefault="00987497" w:rsidP="00BE6FD1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7718A351" w14:textId="77777777" w:rsidR="00987497" w:rsidRPr="00404386" w:rsidRDefault="00987497" w:rsidP="00BE6FD1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73E5743" w14:textId="77777777" w:rsidR="00987497" w:rsidRPr="00404386" w:rsidRDefault="00987497" w:rsidP="00BE6FD1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7DA64A20" w14:textId="77777777" w:rsidR="00987497" w:rsidRPr="0040438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0C2D0D22" w14:textId="77777777" w:rsidR="002E12C5" w:rsidRPr="00404386" w:rsidRDefault="002E12C5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808838D" w14:textId="58A34F7B" w:rsidR="00987497" w:rsidRPr="00404386" w:rsidRDefault="002E12C5" w:rsidP="000645A6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47,128,368</w:t>
            </w:r>
          </w:p>
        </w:tc>
        <w:tc>
          <w:tcPr>
            <w:tcW w:w="270" w:type="dxa"/>
          </w:tcPr>
          <w:p w14:paraId="39AB97C2" w14:textId="77777777" w:rsidR="00987497" w:rsidRPr="00404386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6E9B7A9" w14:textId="77777777" w:rsidR="00987497" w:rsidRPr="00404386" w:rsidRDefault="00987497" w:rsidP="00BE6FD1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F377B20" w14:textId="03A644D0" w:rsidR="00987497" w:rsidRPr="00404386" w:rsidRDefault="002E12C5" w:rsidP="00BE6FD1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47,128,368</w:t>
            </w:r>
          </w:p>
        </w:tc>
        <w:tc>
          <w:tcPr>
            <w:tcW w:w="270" w:type="dxa"/>
          </w:tcPr>
          <w:p w14:paraId="1E7B6553" w14:textId="77777777" w:rsidR="00987497" w:rsidRPr="0040438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7EEAEDCD" w14:textId="77777777" w:rsidR="00987497" w:rsidRPr="00404386" w:rsidRDefault="00987497" w:rsidP="00BE6FD1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5B1CAB6" w14:textId="7DBC1D12" w:rsidR="00987497" w:rsidRPr="00404386" w:rsidRDefault="00987497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0BA57B2" w14:textId="77777777" w:rsidR="00987497" w:rsidRPr="00404386" w:rsidRDefault="00987497" w:rsidP="00BE6FD1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7C32E9D" w14:textId="77777777" w:rsidR="00987497" w:rsidRPr="00404386" w:rsidRDefault="00987497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5E02CE7" w14:textId="77777777" w:rsidR="00987497" w:rsidRPr="00404386" w:rsidRDefault="00987497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44277B06" w14:textId="77777777" w:rsidR="00987497" w:rsidRPr="0040438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77E9B" w14:textId="77777777" w:rsidR="00987497" w:rsidRPr="00404386" w:rsidRDefault="00987497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9B0C996" w14:textId="60F57F4A" w:rsidR="00987497" w:rsidRPr="00404386" w:rsidRDefault="002E12C5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47,714,624</w:t>
            </w:r>
          </w:p>
        </w:tc>
        <w:tc>
          <w:tcPr>
            <w:tcW w:w="252" w:type="dxa"/>
          </w:tcPr>
          <w:p w14:paraId="3E32720F" w14:textId="77777777" w:rsidR="00987497" w:rsidRPr="00404386" w:rsidRDefault="00987497" w:rsidP="00BE6FD1">
            <w:pPr>
              <w:tabs>
                <w:tab w:val="left" w:pos="87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41F9DE69" w14:textId="77777777" w:rsidR="002E12C5" w:rsidRPr="00404386" w:rsidRDefault="002E12C5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D7FF188" w14:textId="6C137845" w:rsidR="00987497" w:rsidRPr="00404386" w:rsidRDefault="002E12C5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47,714,624</w:t>
            </w:r>
          </w:p>
        </w:tc>
      </w:tr>
      <w:tr w:rsidR="004E07A3" w:rsidRPr="00404386" w14:paraId="3F0E8C2D" w14:textId="77777777" w:rsidTr="00C10D8D">
        <w:tc>
          <w:tcPr>
            <w:tcW w:w="1980" w:type="dxa"/>
          </w:tcPr>
          <w:p w14:paraId="01D60FDD" w14:textId="77777777" w:rsidR="004E07A3" w:rsidRPr="0040438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C2B53D3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53B8484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0757BC00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BD40086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F24FB2F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8C50021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8A2EBD2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D3DBE77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C0B9A4" w14:textId="77777777" w:rsidR="004E07A3" w:rsidRPr="00404386" w:rsidRDefault="004E07A3" w:rsidP="00213FF2">
            <w:pPr>
              <w:tabs>
                <w:tab w:val="clear" w:pos="680"/>
                <w:tab w:val="left" w:pos="621"/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E9D54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063D56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A6BF152" w14:textId="77777777" w:rsidR="004E07A3" w:rsidRPr="0040438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4A15BD5E" w14:textId="77777777" w:rsidR="004E07A3" w:rsidRPr="0040438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404386" w14:paraId="46BC4D48" w14:textId="77777777" w:rsidTr="00C10D8D">
        <w:tc>
          <w:tcPr>
            <w:tcW w:w="1980" w:type="dxa"/>
          </w:tcPr>
          <w:p w14:paraId="2C2469B3" w14:textId="77777777" w:rsidR="00987497" w:rsidRPr="00404386" w:rsidRDefault="00987497" w:rsidP="00987497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0BF7B938" w14:textId="77777777" w:rsidR="00987497" w:rsidRPr="00404386" w:rsidRDefault="00987497" w:rsidP="00987497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9894DDF" w14:textId="77777777" w:rsidR="00987497" w:rsidRPr="00404386" w:rsidRDefault="00987497" w:rsidP="00987497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637D2426" w14:textId="77777777" w:rsidR="00987497" w:rsidRPr="0040438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2E0B23A" w14:textId="77777777" w:rsidR="00987497" w:rsidRPr="00404386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1222E8B" w14:textId="77777777" w:rsidR="00987497" w:rsidRPr="00404386" w:rsidRDefault="00987497" w:rsidP="000645A6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44,900,000</w:t>
            </w:r>
          </w:p>
        </w:tc>
        <w:tc>
          <w:tcPr>
            <w:tcW w:w="270" w:type="dxa"/>
          </w:tcPr>
          <w:p w14:paraId="67604B4F" w14:textId="77777777" w:rsidR="00987497" w:rsidRPr="00404386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435F41B" w14:textId="77777777" w:rsidR="00987497" w:rsidRPr="00404386" w:rsidRDefault="00987497" w:rsidP="00862504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4E2AAEA" w14:textId="77777777" w:rsidR="00987497" w:rsidRPr="00404386" w:rsidRDefault="00987497" w:rsidP="00862504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44,900,000</w:t>
            </w:r>
          </w:p>
        </w:tc>
        <w:tc>
          <w:tcPr>
            <w:tcW w:w="270" w:type="dxa"/>
          </w:tcPr>
          <w:p w14:paraId="16C3BDA2" w14:textId="77777777" w:rsidR="00987497" w:rsidRPr="0040438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E4EB588" w14:textId="77777777" w:rsidR="00987497" w:rsidRPr="00404386" w:rsidRDefault="00987497" w:rsidP="00987497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C971FC3" w14:textId="2B51D744" w:rsidR="00987497" w:rsidRPr="00404386" w:rsidRDefault="00987497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CAA5156" w14:textId="77777777" w:rsidR="00987497" w:rsidRPr="00404386" w:rsidRDefault="00987497" w:rsidP="00987497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1CFF0D63" w14:textId="77777777" w:rsidR="00987497" w:rsidRPr="00404386" w:rsidRDefault="00987497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FB14AD4" w14:textId="77777777" w:rsidR="00987497" w:rsidRPr="00404386" w:rsidRDefault="00987497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4F90AC3D" w14:textId="77777777" w:rsidR="00987497" w:rsidRPr="0040438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2C787F" w14:textId="77777777" w:rsidR="00987497" w:rsidRPr="00404386" w:rsidRDefault="00987497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117A642" w14:textId="618138E3" w:rsidR="00987497" w:rsidRPr="00404386" w:rsidRDefault="002E12C5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44,895,577</w:t>
            </w:r>
          </w:p>
        </w:tc>
        <w:tc>
          <w:tcPr>
            <w:tcW w:w="252" w:type="dxa"/>
          </w:tcPr>
          <w:p w14:paraId="13521137" w14:textId="77777777" w:rsidR="00987497" w:rsidRPr="00404386" w:rsidRDefault="00987497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516AE483" w14:textId="77777777" w:rsidR="002E12C5" w:rsidRPr="00404386" w:rsidRDefault="002E12C5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DB5E919" w14:textId="2D8E915A" w:rsidR="00987497" w:rsidRPr="00404386" w:rsidRDefault="002E12C5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44,895,577</w:t>
            </w:r>
          </w:p>
        </w:tc>
      </w:tr>
      <w:tr w:rsidR="00F43CAC" w:rsidRPr="00404386" w14:paraId="1757D391" w14:textId="77777777" w:rsidTr="00C10D8D">
        <w:tc>
          <w:tcPr>
            <w:tcW w:w="1980" w:type="dxa"/>
          </w:tcPr>
          <w:p w14:paraId="18F5635C" w14:textId="77777777" w:rsidR="00F43CAC" w:rsidRPr="00404386" w:rsidRDefault="00F43CAC" w:rsidP="00F43CA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สัญญาแลกเปลี่ยนอัตรา </w:t>
            </w:r>
          </w:p>
          <w:p w14:paraId="013733C2" w14:textId="18F1891B" w:rsidR="00F43CAC" w:rsidRPr="00404386" w:rsidRDefault="00F43CAC" w:rsidP="00F43CA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  ดอกเบี้ย</w:t>
            </w:r>
          </w:p>
        </w:tc>
        <w:tc>
          <w:tcPr>
            <w:tcW w:w="720" w:type="dxa"/>
          </w:tcPr>
          <w:p w14:paraId="0C6A6985" w14:textId="77777777" w:rsidR="00F43CAC" w:rsidRPr="00404386" w:rsidRDefault="00F43CAC" w:rsidP="00A30469">
            <w:pPr>
              <w:tabs>
                <w:tab w:val="left" w:pos="501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DC94742" w14:textId="05258BA2" w:rsidR="00F43CAC" w:rsidRPr="00404386" w:rsidRDefault="00F43CAC" w:rsidP="00A30469">
            <w:pPr>
              <w:tabs>
                <w:tab w:val="left" w:pos="501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6DBF8824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76A38CE5" w14:textId="77777777" w:rsidR="00F43CAC" w:rsidRPr="00404386" w:rsidRDefault="00F43CAC" w:rsidP="00A30469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7D6B839" w14:textId="695ED879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ind w:left="-110" w:right="-19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3665952" w14:textId="77777777" w:rsidR="00F43CAC" w:rsidRPr="00404386" w:rsidRDefault="00F43CAC" w:rsidP="00F43CAC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800A57E" w14:textId="77777777" w:rsidR="00F43CAC" w:rsidRPr="00404386" w:rsidRDefault="00F43CAC" w:rsidP="00A30469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87D66DE" w14:textId="7B611F74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  <w:tab w:val="decimal" w:pos="1017"/>
              </w:tabs>
              <w:ind w:left="-108" w:right="-287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7DE048CF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9A00A9E" w14:textId="77777777" w:rsidR="00F43CAC" w:rsidRPr="00404386" w:rsidRDefault="00F43CAC" w:rsidP="00F43CAC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20561846" w14:textId="2BD9B275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1EDFEA3" w14:textId="77777777" w:rsidR="00F43CAC" w:rsidRPr="00404386" w:rsidRDefault="00F43CAC" w:rsidP="00F43CAC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2EFB27B" w14:textId="77777777" w:rsidR="00F43CAC" w:rsidRPr="00404386" w:rsidRDefault="00F43CAC" w:rsidP="00F43CAC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24E7873" w14:textId="6BC4409D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183,083</w:t>
            </w:r>
          </w:p>
        </w:tc>
        <w:tc>
          <w:tcPr>
            <w:tcW w:w="270" w:type="dxa"/>
          </w:tcPr>
          <w:p w14:paraId="576FA752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F8830CD" w14:textId="77777777" w:rsidR="00F43CAC" w:rsidRPr="00404386" w:rsidRDefault="00F43CAC" w:rsidP="00F43CAC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172E2EE" w14:textId="209F04CF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ind w:left="-108" w:right="-19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52" w:type="dxa"/>
          </w:tcPr>
          <w:p w14:paraId="5F78C51C" w14:textId="77777777" w:rsidR="00F43CAC" w:rsidRPr="00404386" w:rsidRDefault="00F43CAC" w:rsidP="00F43CAC">
            <w:pPr>
              <w:tabs>
                <w:tab w:val="left" w:pos="87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77EF19B0" w14:textId="77777777" w:rsidR="00F43CAC" w:rsidRPr="00404386" w:rsidRDefault="00F43CAC" w:rsidP="00F43CAC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72EBEBB" w14:textId="76C4D367" w:rsidR="00F43CAC" w:rsidRPr="00404386" w:rsidRDefault="00F43CAC" w:rsidP="00F43CAC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183,083</w:t>
            </w:r>
          </w:p>
        </w:tc>
      </w:tr>
      <w:tr w:rsidR="00F43CAC" w:rsidRPr="00404386" w14:paraId="50531936" w14:textId="77777777" w:rsidTr="00C10D8D">
        <w:tc>
          <w:tcPr>
            <w:tcW w:w="1980" w:type="dxa"/>
          </w:tcPr>
          <w:p w14:paraId="1F5C2E08" w14:textId="77777777" w:rsidR="00F43CAC" w:rsidRPr="00404386" w:rsidRDefault="00F43CAC" w:rsidP="00F43CA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31 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43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14:paraId="2E5E9FE8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F294731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6D9D20AE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FB930B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144F320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2FDC35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701F9EF7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8224F0A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73ED5ED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A1ADC8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5948C7A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EDDEE59" w14:textId="77777777" w:rsidR="00F43CAC" w:rsidRPr="00404386" w:rsidRDefault="00F43CAC" w:rsidP="00F43CAC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530DB7DA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F43CAC" w:rsidRPr="00404386" w14:paraId="506C5391" w14:textId="77777777" w:rsidTr="00BE6FD1">
        <w:tc>
          <w:tcPr>
            <w:tcW w:w="1980" w:type="dxa"/>
          </w:tcPr>
          <w:p w14:paraId="1EFAFF7D" w14:textId="77777777" w:rsidR="00F43CAC" w:rsidRPr="00404386" w:rsidRDefault="00F43CAC" w:rsidP="00F43CAC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E283435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076787E9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29D5A108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38F69E8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FDE8D06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7D4EB50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E53FE29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74A10CF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F73AB97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AAA42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9B256C1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59B70D78" w14:textId="77777777" w:rsidR="00F43CAC" w:rsidRPr="00404386" w:rsidRDefault="00F43CAC" w:rsidP="00F43CAC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5E8C88E3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F43CAC" w:rsidRPr="00404386" w14:paraId="17434F4B" w14:textId="77777777" w:rsidTr="00BE6FD1">
        <w:trPr>
          <w:trHeight w:val="70"/>
        </w:trPr>
        <w:tc>
          <w:tcPr>
            <w:tcW w:w="1980" w:type="dxa"/>
          </w:tcPr>
          <w:p w14:paraId="66CEB91D" w14:textId="77777777" w:rsidR="00F43CAC" w:rsidRPr="00404386" w:rsidRDefault="00F43CAC" w:rsidP="00F43CAC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23A08CC4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144FF03" w14:textId="77777777" w:rsidR="00F43CAC" w:rsidRPr="00404386" w:rsidRDefault="00F43CAC" w:rsidP="000645A6">
            <w:pPr>
              <w:tabs>
                <w:tab w:val="left" w:pos="501"/>
                <w:tab w:val="decimal" w:pos="1017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EF7FEB1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7AF295A7" w14:textId="77777777" w:rsidR="00F43CAC" w:rsidRPr="00404386" w:rsidRDefault="00F43CAC" w:rsidP="00F43CAC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7642134" w14:textId="77777777" w:rsidR="00F43CAC" w:rsidRPr="00404386" w:rsidRDefault="00F43CAC" w:rsidP="000645A6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27,389,</w:t>
            </w:r>
            <w:r w:rsidRPr="000645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836</w:t>
            </w:r>
          </w:p>
        </w:tc>
        <w:tc>
          <w:tcPr>
            <w:tcW w:w="270" w:type="dxa"/>
          </w:tcPr>
          <w:p w14:paraId="675A9357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8D36D70" w14:textId="77777777" w:rsidR="00F43CAC" w:rsidRPr="00404386" w:rsidRDefault="00F43CAC" w:rsidP="00F43CAC">
            <w:pPr>
              <w:tabs>
                <w:tab w:val="clear" w:pos="680"/>
                <w:tab w:val="left" w:pos="684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21A2CB2" w14:textId="77777777" w:rsidR="00F43CAC" w:rsidRPr="00404386" w:rsidRDefault="00F43CAC" w:rsidP="000645A6">
            <w:pPr>
              <w:tabs>
                <w:tab w:val="clear" w:pos="680"/>
                <w:tab w:val="left" w:pos="522"/>
                <w:tab w:val="left" w:pos="684"/>
                <w:tab w:val="decimal" w:pos="1017"/>
              </w:tabs>
              <w:ind w:left="-108"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27,389,836</w:t>
            </w:r>
          </w:p>
        </w:tc>
        <w:tc>
          <w:tcPr>
            <w:tcW w:w="270" w:type="dxa"/>
          </w:tcPr>
          <w:p w14:paraId="41315552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1CA30E86" w14:textId="77777777" w:rsidR="00F43CAC" w:rsidRPr="00404386" w:rsidRDefault="00F43CAC" w:rsidP="00F43CAC">
            <w:pPr>
              <w:tabs>
                <w:tab w:val="clear" w:pos="454"/>
                <w:tab w:val="left" w:pos="492"/>
                <w:tab w:val="left" w:pos="522"/>
                <w:tab w:val="decimal" w:pos="1017"/>
              </w:tabs>
              <w:ind w:left="-110" w:right="-14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670EC18" w14:textId="77777777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51E1E27" w14:textId="77777777" w:rsidR="00F43CAC" w:rsidRPr="00404386" w:rsidRDefault="00F43CAC" w:rsidP="00F43CAC">
            <w:pPr>
              <w:tabs>
                <w:tab w:val="decimal" w:pos="502"/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F7771F2" w14:textId="77777777" w:rsidR="00F43CAC" w:rsidRPr="00404386" w:rsidRDefault="00F43CAC" w:rsidP="00F43CAC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45B1818" w14:textId="77777777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5B83FFC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87B9CB5" w14:textId="77777777" w:rsidR="00F43CAC" w:rsidRPr="00404386" w:rsidRDefault="00F43CAC" w:rsidP="00F43CAC">
            <w:pPr>
              <w:tabs>
                <w:tab w:val="clear" w:pos="680"/>
                <w:tab w:val="left" w:pos="657"/>
                <w:tab w:val="decimal" w:pos="1017"/>
              </w:tabs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37B6C0" w14:textId="77777777" w:rsidR="00F43CAC" w:rsidRPr="00404386" w:rsidRDefault="00F43CAC" w:rsidP="000645A6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27,851,</w:t>
            </w:r>
            <w:r w:rsidRPr="000645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735</w:t>
            </w:r>
          </w:p>
        </w:tc>
        <w:tc>
          <w:tcPr>
            <w:tcW w:w="252" w:type="dxa"/>
          </w:tcPr>
          <w:p w14:paraId="196ACC47" w14:textId="77777777" w:rsidR="00F43CAC" w:rsidRPr="00404386" w:rsidRDefault="00F43CAC" w:rsidP="00F43CAC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312B822E" w14:textId="77777777" w:rsidR="00F43CAC" w:rsidRPr="00404386" w:rsidRDefault="00F43CAC" w:rsidP="00F43CAC">
            <w:pPr>
              <w:tabs>
                <w:tab w:val="left" w:pos="792"/>
                <w:tab w:val="decimal" w:pos="1017"/>
              </w:tabs>
              <w:ind w:left="-108" w:right="-378" w:firstLine="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D2DF600" w14:textId="77777777" w:rsidR="00F43CAC" w:rsidRPr="00404386" w:rsidRDefault="00F43CAC" w:rsidP="000645A6">
            <w:pPr>
              <w:tabs>
                <w:tab w:val="clear" w:pos="45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27,851,735</w:t>
            </w:r>
          </w:p>
        </w:tc>
      </w:tr>
      <w:tr w:rsidR="00F43CAC" w:rsidRPr="00404386" w14:paraId="05FC2F1E" w14:textId="77777777" w:rsidTr="00C10D8D">
        <w:tc>
          <w:tcPr>
            <w:tcW w:w="1980" w:type="dxa"/>
          </w:tcPr>
          <w:p w14:paraId="0C45BC4D" w14:textId="77777777" w:rsidR="00F43CAC" w:rsidRPr="00404386" w:rsidRDefault="00F43CAC" w:rsidP="00F43CAC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A559775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0A05A43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2B3B8B8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3C258C3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1D41C96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15987FA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2C2415D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1524175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BA619F1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3E2DCF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03066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44FD767F" w14:textId="77777777" w:rsidR="00F43CAC" w:rsidRPr="00404386" w:rsidRDefault="00F43CAC" w:rsidP="00F43CAC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4AB7BDE1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F43CAC" w:rsidRPr="00404386" w14:paraId="0D9A4E6F" w14:textId="77777777" w:rsidTr="00C10D8D">
        <w:tc>
          <w:tcPr>
            <w:tcW w:w="1980" w:type="dxa"/>
          </w:tcPr>
          <w:p w14:paraId="36A8453A" w14:textId="77777777" w:rsidR="00F43CAC" w:rsidRPr="00404386" w:rsidRDefault="00F43CAC" w:rsidP="00F43CAC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707485CE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13E1178" w14:textId="77777777" w:rsidR="00F43CAC" w:rsidRPr="00404386" w:rsidRDefault="00F43CAC" w:rsidP="000645A6">
            <w:pPr>
              <w:tabs>
                <w:tab w:val="left" w:pos="501"/>
                <w:tab w:val="decimal" w:pos="1017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0530F626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25FC335" w14:textId="77777777" w:rsidR="00F43CAC" w:rsidRPr="00404386" w:rsidRDefault="00F43CAC" w:rsidP="00F43CAC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ED092F4" w14:textId="77777777" w:rsidR="00F43CAC" w:rsidRPr="00404386" w:rsidRDefault="00F43CAC" w:rsidP="000645A6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28,</w:t>
            </w:r>
            <w:r w:rsidRPr="000645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52A29E83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A7FBCE" w14:textId="77777777" w:rsidR="00F43CAC" w:rsidRPr="00404386" w:rsidRDefault="00F43CAC" w:rsidP="00F43CAC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73DD1D" w14:textId="77777777" w:rsidR="00F43CAC" w:rsidRPr="00404386" w:rsidRDefault="00F43CAC" w:rsidP="000645A6">
            <w:pPr>
              <w:tabs>
                <w:tab w:val="clear" w:pos="680"/>
                <w:tab w:val="left" w:pos="522"/>
                <w:tab w:val="left" w:pos="700"/>
                <w:tab w:val="decimal" w:pos="1017"/>
              </w:tabs>
              <w:ind w:left="-108"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28,300,000</w:t>
            </w:r>
          </w:p>
        </w:tc>
        <w:tc>
          <w:tcPr>
            <w:tcW w:w="270" w:type="dxa"/>
          </w:tcPr>
          <w:p w14:paraId="5DF65BC1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2ADA1F" w14:textId="77777777" w:rsidR="00F43CAC" w:rsidRPr="000645A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9FEBD64" w14:textId="77777777" w:rsidR="00F43CAC" w:rsidRPr="000645A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645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7CB46EE8" w14:textId="77777777" w:rsidR="00F43CAC" w:rsidRPr="00404386" w:rsidRDefault="00F43CAC" w:rsidP="00F43CAC">
            <w:pPr>
              <w:tabs>
                <w:tab w:val="decimal" w:pos="50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0FA25C" w14:textId="77777777" w:rsidR="00F43CAC" w:rsidRPr="00404386" w:rsidRDefault="00F43CAC" w:rsidP="00F43CAC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FD46270" w14:textId="77777777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D1334F" w14:textId="77777777" w:rsidR="00F43CAC" w:rsidRPr="00404386" w:rsidRDefault="00F43CAC" w:rsidP="00F43CAC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A489F" w14:textId="77777777" w:rsidR="00F43CAC" w:rsidRPr="00404386" w:rsidRDefault="00F43CAC" w:rsidP="00F43CAC">
            <w:pPr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CB0DD51" w14:textId="77777777" w:rsidR="00F43CAC" w:rsidRPr="00404386" w:rsidRDefault="00F43CAC" w:rsidP="000645A6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28,287,520</w:t>
            </w:r>
          </w:p>
        </w:tc>
        <w:tc>
          <w:tcPr>
            <w:tcW w:w="252" w:type="dxa"/>
          </w:tcPr>
          <w:p w14:paraId="0827594D" w14:textId="77777777" w:rsidR="00F43CAC" w:rsidRPr="00404386" w:rsidRDefault="00F43CAC" w:rsidP="00F43CAC">
            <w:pPr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68998F86" w14:textId="77777777" w:rsidR="00F43CAC" w:rsidRPr="00404386" w:rsidRDefault="00F43CAC" w:rsidP="00F43CAC">
            <w:pPr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623FC7E" w14:textId="77777777" w:rsidR="00F43CAC" w:rsidRPr="00404386" w:rsidRDefault="00F43CAC" w:rsidP="000645A6">
            <w:pPr>
              <w:tabs>
                <w:tab w:val="clear" w:pos="454"/>
              </w:tabs>
              <w:ind w:left="-1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28,</w:t>
            </w:r>
            <w:r w:rsidRPr="000645A6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287</w:t>
            </w: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,520</w:t>
            </w:r>
          </w:p>
        </w:tc>
      </w:tr>
      <w:tr w:rsidR="00F43CAC" w:rsidRPr="00404386" w14:paraId="1BA6830E" w14:textId="77777777" w:rsidTr="00C10D8D">
        <w:tc>
          <w:tcPr>
            <w:tcW w:w="1980" w:type="dxa"/>
          </w:tcPr>
          <w:p w14:paraId="73BFB7EF" w14:textId="07754D69" w:rsidR="00F43CAC" w:rsidRPr="00404386" w:rsidRDefault="00F43CAC" w:rsidP="00F43CA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</w:t>
            </w:r>
            <w:r w:rsidRPr="0040438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 w:rsidRPr="004043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1D005432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0AACC1F" w14:textId="77777777" w:rsidR="00F43CAC" w:rsidRPr="00404386" w:rsidRDefault="00F43CAC" w:rsidP="000645A6">
            <w:pPr>
              <w:tabs>
                <w:tab w:val="left" w:pos="501"/>
                <w:tab w:val="decimal" w:pos="1017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3657F74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7D755D8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55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B04E4A2" w14:textId="77777777" w:rsidR="00F43CAC" w:rsidRPr="00404386" w:rsidRDefault="00F43CAC" w:rsidP="000645A6">
            <w:pPr>
              <w:tabs>
                <w:tab w:val="clear" w:pos="454"/>
                <w:tab w:val="clear" w:pos="680"/>
                <w:tab w:val="left" w:pos="610"/>
                <w:tab w:val="decimal" w:pos="700"/>
              </w:tabs>
              <w:ind w:left="-1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16,570</w:t>
            </w:r>
          </w:p>
        </w:tc>
        <w:tc>
          <w:tcPr>
            <w:tcW w:w="270" w:type="dxa"/>
          </w:tcPr>
          <w:p w14:paraId="35C3F84A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18F5D7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55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A9C1377" w14:textId="77777777" w:rsidR="00F43CAC" w:rsidRPr="00404386" w:rsidRDefault="00F43CAC" w:rsidP="000645A6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16,</w:t>
            </w:r>
            <w:r w:rsidRPr="000645A6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270" w:type="dxa"/>
          </w:tcPr>
          <w:p w14:paraId="00A3BEAF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D6FC1E" w14:textId="77777777" w:rsidR="00F43CAC" w:rsidRPr="000645A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692DBBF" w14:textId="77777777" w:rsidR="00F43CAC" w:rsidRPr="000645A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645A6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B05135B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C4477F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468" w:firstLine="36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0F7D13F" w14:textId="77777777" w:rsidR="00F43CAC" w:rsidRPr="00404386" w:rsidRDefault="00F43CAC" w:rsidP="000645A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20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2305FA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A9021D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C2F884" w14:textId="77777777" w:rsidR="00F43CAC" w:rsidRPr="00404386" w:rsidRDefault="00F43CAC" w:rsidP="000645A6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16,135</w:t>
            </w:r>
          </w:p>
        </w:tc>
        <w:tc>
          <w:tcPr>
            <w:tcW w:w="252" w:type="dxa"/>
          </w:tcPr>
          <w:p w14:paraId="38C49BAC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6994E668" w14:textId="77777777" w:rsidR="00F43CAC" w:rsidRPr="00404386" w:rsidRDefault="00F43CAC" w:rsidP="00F43CAC">
            <w:pPr>
              <w:tabs>
                <w:tab w:val="left" w:pos="162"/>
                <w:tab w:val="decimal" w:pos="1017"/>
              </w:tabs>
              <w:ind w:left="-108" w:right="-378" w:firstLine="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0580438" w14:textId="77777777" w:rsidR="00F43CAC" w:rsidRPr="00404386" w:rsidRDefault="00F43CAC" w:rsidP="000645A6">
            <w:pPr>
              <w:tabs>
                <w:tab w:val="clear" w:pos="454"/>
              </w:tabs>
              <w:ind w:left="-1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04386">
              <w:rPr>
                <w:rFonts w:asciiTheme="majorBidi" w:eastAsia="MS Mincho" w:hAnsiTheme="majorBidi" w:cstheme="majorBidi" w:hint="cs"/>
                <w:sz w:val="24"/>
                <w:szCs w:val="24"/>
              </w:rPr>
              <w:t>16,135</w:t>
            </w:r>
          </w:p>
        </w:tc>
      </w:tr>
    </w:tbl>
    <w:p w14:paraId="5DFE7817" w14:textId="77777777" w:rsidR="004E07A3" w:rsidRPr="00404386" w:rsidRDefault="004E07A3" w:rsidP="00FA62A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1F98E" w14:textId="77777777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11DF5EFB" w14:textId="77777777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4B84F9" w14:textId="252A21B1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</w:t>
      </w:r>
      <w:r w:rsidR="003E360F">
        <w:rPr>
          <w:rFonts w:ascii="Angsana New" w:hAnsi="Angsana New" w:hint="cs"/>
          <w:sz w:val="30"/>
          <w:szCs w:val="30"/>
          <w:cs/>
        </w:rPr>
        <w:t>ที่มีอัตราดอกเบี้ยลอยตัว</w:t>
      </w:r>
      <w:r w:rsidRPr="00404386">
        <w:rPr>
          <w:rFonts w:ascii="Angsana New" w:hAnsi="Angsana New"/>
          <w:sz w:val="30"/>
          <w:szCs w:val="30"/>
          <w:cs/>
        </w:rPr>
        <w:t xml:space="preserve"> มีมูลค่าที่ใกล้เคียงกับมูลค่าตามบัญชีเนื่องจากดอกเบี้ยของเงินกู้ยืมดังกล่าวใกล้เคียงกับอัตราดอกเบี้ยในตล</w:t>
      </w:r>
      <w:r w:rsidRPr="00404386">
        <w:rPr>
          <w:rFonts w:ascii="Angsana New" w:hAnsi="Angsana New" w:hint="cs"/>
          <w:sz w:val="30"/>
          <w:szCs w:val="30"/>
          <w:cs/>
        </w:rPr>
        <w:t>าด</w:t>
      </w:r>
    </w:p>
    <w:p w14:paraId="22DA7BD4" w14:textId="77777777" w:rsidR="00F87C7F" w:rsidRPr="00404386" w:rsidRDefault="00F87C7F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1484E1" w14:textId="054A076F" w:rsidR="001A0A17" w:rsidRPr="00404386" w:rsidRDefault="00671CFE" w:rsidP="001A0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สัญญาแลกเปลี่ยนอัตราดอกเบี้ย</w:t>
      </w:r>
      <w:r w:rsidR="001A0A17" w:rsidRPr="00404386">
        <w:rPr>
          <w:rFonts w:ascii="Angsana New" w:hAnsi="Angsana New"/>
          <w:sz w:val="30"/>
          <w:szCs w:val="30"/>
          <w:cs/>
        </w:rPr>
        <w:t>ได้ถูกนำมาใช้เพื่อจัดการความเสี่ยงที่เกิดจากการเปลี่ยนแปลงในอัตราดอกเบี้ยที่เกิดจากกิจกรรมจัดหาเงิน บริษัทได้ทำสัญญาแลกเปลี่ยนอัตราดอกเบี้ยเพื่อควบคุมความผันผวนของอัตราดอกเบี้ย</w:t>
      </w:r>
    </w:p>
    <w:p w14:paraId="0697729C" w14:textId="77777777" w:rsidR="001A0A17" w:rsidRPr="00404386" w:rsidRDefault="001A0A17" w:rsidP="0093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41EA8" w14:textId="69CD6EBF" w:rsidR="00CD4608" w:rsidRPr="00404386" w:rsidRDefault="00CD4608" w:rsidP="00CD460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4386">
        <w:rPr>
          <w:rFonts w:asciiTheme="majorBidi" w:hAnsiTheme="majorBidi" w:cstheme="majorBidi"/>
          <w:sz w:val="30"/>
          <w:szCs w:val="30"/>
          <w:cs/>
        </w:rPr>
        <w:t>มูลค่ายุติธรรมของสัญญาแลกเปลี่ยนอัตราดอกเบี้ย ซึ่งพิจารณาเพื่อจุดประสงค์ในการเปิดเผยในงบการเงิน อ้างอิงราคาจากนายหน้า ซึ่งได้มีการทดสอบความสมเหตุสมผลของราคาเหล่าน</w:t>
      </w:r>
      <w:r w:rsidR="008A39F9" w:rsidRPr="00404386">
        <w:rPr>
          <w:rFonts w:asciiTheme="majorBidi" w:hAnsiTheme="majorBidi" w:cstheme="majorBidi" w:hint="cs"/>
          <w:sz w:val="30"/>
          <w:szCs w:val="30"/>
          <w:cs/>
        </w:rPr>
        <w:t>ั้</w:t>
      </w:r>
      <w:r w:rsidRPr="00404386">
        <w:rPr>
          <w:rFonts w:asciiTheme="majorBidi" w:hAnsiTheme="majorBidi" w:cstheme="majorBidi"/>
          <w:sz w:val="30"/>
          <w:szCs w:val="30"/>
          <w:cs/>
        </w:rPr>
        <w:t>น โดยการคิดลดกระแสเงินสดในอนาคตที่คาดการณ์ไว้ด้วยอัตราดอกเบ</w:t>
      </w:r>
      <w:r w:rsidR="008A39F9" w:rsidRPr="00404386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404386">
        <w:rPr>
          <w:rFonts w:asciiTheme="majorBidi" w:hAnsiTheme="majorBidi" w:cstheme="majorBidi"/>
          <w:sz w:val="30"/>
          <w:szCs w:val="30"/>
          <w:cs/>
        </w:rPr>
        <w:t>ยในตลาดสำหรับเครื่องมือทางการเงินที่เหมือนกัน ณ วันที่วัดมูลค่า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</w:t>
      </w:r>
      <w:r w:rsidR="000E7C4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04386">
        <w:rPr>
          <w:rFonts w:asciiTheme="majorBidi" w:hAnsiTheme="majorBidi" w:cstheme="majorBidi"/>
          <w:sz w:val="30"/>
          <w:szCs w:val="30"/>
          <w:cs/>
        </w:rPr>
        <w:t xml:space="preserve">บริษัท และคู่สัญญา ตามความเหมาะสม </w:t>
      </w:r>
    </w:p>
    <w:p w14:paraId="7066CF8F" w14:textId="77777777" w:rsidR="00F87C7F" w:rsidRPr="00404386" w:rsidRDefault="00F87C7F" w:rsidP="00F8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Times New Roman" w:hAnsi="Times New Roman" w:cs="Times New Roman"/>
          <w:sz w:val="30"/>
          <w:szCs w:val="30"/>
          <w:lang w:val="en-GB"/>
        </w:rPr>
      </w:pPr>
    </w:p>
    <w:p w14:paraId="6C4F7DAE" w14:textId="77777777" w:rsidR="004E07A3" w:rsidRPr="00404386" w:rsidRDefault="004E07A3" w:rsidP="00A71B6F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438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14:paraId="40956BA1" w14:textId="77777777" w:rsidR="004E07A3" w:rsidRPr="00404386" w:rsidRDefault="004E07A3" w:rsidP="0093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4EDD39" w14:textId="77777777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กลุ่มบริษัทและบริษัทได้ใช้ข้อมูลที่สามารถสังเกตได้ให้มากที่สุดเท่าที่จะทำได้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4F89B676" w14:textId="77777777" w:rsidR="004E07A3" w:rsidRPr="00404386" w:rsidRDefault="004E07A3" w:rsidP="0093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29B624" w14:textId="77777777" w:rsidR="004E07A3" w:rsidRPr="00404386" w:rsidRDefault="004E07A3" w:rsidP="000877D3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0438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 xml:space="preserve">ข้อมูลระดับ </w:t>
      </w:r>
      <w:r w:rsidRPr="00404386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Pr="00404386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40438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404386">
        <w:rPr>
          <w:rFonts w:asciiTheme="majorBidi" w:hAnsiTheme="majorBidi" w:hint="cs"/>
          <w:sz w:val="30"/>
          <w:szCs w:val="30"/>
          <w:cs/>
        </w:rPr>
        <w:t xml:space="preserve">ราคาเสนอซื้อขาย </w:t>
      </w:r>
      <w:r w:rsidRPr="00404386">
        <w:rPr>
          <w:rFonts w:asciiTheme="majorBidi" w:hAnsiTheme="majorBidi" w:cstheme="majorBidi" w:hint="cs"/>
          <w:sz w:val="30"/>
          <w:szCs w:val="30"/>
        </w:rPr>
        <w:t>(</w:t>
      </w:r>
      <w:r w:rsidRPr="00404386">
        <w:rPr>
          <w:rFonts w:asciiTheme="majorBidi" w:hAnsiTheme="majorBidi" w:hint="cs"/>
          <w:sz w:val="30"/>
          <w:szCs w:val="30"/>
          <w:cs/>
        </w:rPr>
        <w:t>ไม่ต้องปรับปรุง</w:t>
      </w:r>
      <w:r w:rsidRPr="00404386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404386">
        <w:rPr>
          <w:rFonts w:asciiTheme="majorBidi" w:hAnsiTheme="majorBidi" w:hint="cs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83D64C8" w14:textId="77777777" w:rsidR="004E07A3" w:rsidRPr="00404386" w:rsidRDefault="004E07A3" w:rsidP="000877D3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04386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404386">
        <w:rPr>
          <w:rFonts w:asciiTheme="majorBidi" w:hAnsiTheme="majorBidi" w:cstheme="majorBidi" w:hint="cs"/>
          <w:i/>
          <w:iCs/>
          <w:sz w:val="30"/>
          <w:szCs w:val="30"/>
        </w:rPr>
        <w:t xml:space="preserve"> 2</w:t>
      </w:r>
      <w:r w:rsidRPr="00404386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40438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404386">
        <w:rPr>
          <w:rFonts w:asciiTheme="majorBidi" w:hAnsiTheme="majorBidi" w:hint="cs"/>
          <w:sz w:val="30"/>
          <w:szCs w:val="30"/>
          <w:cs/>
        </w:rPr>
        <w:t xml:space="preserve">ข้อมูลอื่นที่สังเกตได้โดยตรง </w:t>
      </w:r>
      <w:r w:rsidRPr="00404386">
        <w:rPr>
          <w:rFonts w:asciiTheme="majorBidi" w:hAnsiTheme="majorBidi" w:hint="cs"/>
          <w:sz w:val="30"/>
          <w:szCs w:val="30"/>
        </w:rPr>
        <w:t>(</w:t>
      </w:r>
      <w:r w:rsidRPr="00404386">
        <w:rPr>
          <w:rFonts w:asciiTheme="majorBidi" w:hAnsiTheme="majorBidi" w:hint="cs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04386">
        <w:rPr>
          <w:rFonts w:asciiTheme="majorBidi" w:hAnsiTheme="majorBidi" w:cstheme="majorBidi" w:hint="cs"/>
          <w:sz w:val="30"/>
          <w:szCs w:val="30"/>
        </w:rPr>
        <w:t>1</w:t>
      </w:r>
    </w:p>
    <w:p w14:paraId="16504777" w14:textId="77777777" w:rsidR="004E07A3" w:rsidRPr="00404386" w:rsidRDefault="004E07A3" w:rsidP="000877D3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04386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404386">
        <w:rPr>
          <w:rFonts w:asciiTheme="majorBidi" w:hAnsiTheme="majorBidi" w:cstheme="majorBidi" w:hint="cs"/>
          <w:i/>
          <w:iCs/>
          <w:sz w:val="30"/>
          <w:szCs w:val="30"/>
        </w:rPr>
        <w:t xml:space="preserve"> 3</w:t>
      </w:r>
      <w:r w:rsidRPr="00404386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40438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404386">
        <w:rPr>
          <w:rFonts w:asciiTheme="majorBidi" w:hAnsiTheme="majorBidi" w:hint="cs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20D26EE8" w14:textId="77777777" w:rsidR="004E07A3" w:rsidRPr="00404386" w:rsidRDefault="004E07A3" w:rsidP="00FA62A2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43F5897B" w14:textId="1D75C98A" w:rsidR="00562019" w:rsidRPr="00404386" w:rsidRDefault="004E07A3" w:rsidP="0056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</w:t>
      </w:r>
      <w:r w:rsidR="00F53CBB" w:rsidRPr="00404386">
        <w:rPr>
          <w:rFonts w:ascii="Angsana New" w:hAnsi="Angsana New" w:hint="cs"/>
          <w:sz w:val="30"/>
          <w:szCs w:val="30"/>
          <w:cs/>
        </w:rPr>
        <w:t>ด</w:t>
      </w:r>
      <w:r w:rsidRPr="00404386">
        <w:rPr>
          <w:rFonts w:ascii="Angsana New" w:hAnsi="Angsana New" w:hint="cs"/>
          <w:sz w:val="30"/>
          <w:szCs w:val="30"/>
          <w:cs/>
        </w:rPr>
        <w:t>สำหรับการวัดมูลค่ายุติธรรมโดยรวม</w:t>
      </w:r>
    </w:p>
    <w:p w14:paraId="3DA80D4C" w14:textId="77777777" w:rsidR="00562019" w:rsidRPr="00404386" w:rsidRDefault="00562019" w:rsidP="0056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</w:p>
    <w:p w14:paraId="7312FFBD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  <w:r w:rsidRPr="00404386">
        <w:rPr>
          <w:rFonts w:ascii="Angsana New" w:eastAsia="MS Mincho" w:hAnsi="Angsana New" w:hint="cs"/>
          <w:b/>
          <w:bCs/>
          <w:sz w:val="30"/>
          <w:szCs w:val="30"/>
          <w:cs/>
        </w:rPr>
        <w:t>เครื่องมือทางการเงินที่ไม่ได้วัดด้วยมูลค่ายุติธรรม</w:t>
      </w:r>
    </w:p>
    <w:p w14:paraId="3AE9DB6A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160"/>
        <w:gridCol w:w="3510"/>
        <w:gridCol w:w="3547"/>
      </w:tblGrid>
      <w:tr w:rsidR="004E07A3" w:rsidRPr="00404386" w14:paraId="20319A47" w14:textId="77777777" w:rsidTr="00A71B6F">
        <w:trPr>
          <w:tblHeader/>
        </w:trPr>
        <w:tc>
          <w:tcPr>
            <w:tcW w:w="2160" w:type="dxa"/>
            <w:shd w:val="clear" w:color="auto" w:fill="auto"/>
          </w:tcPr>
          <w:p w14:paraId="38933EC2" w14:textId="77777777" w:rsidR="004E07A3" w:rsidRPr="00404386" w:rsidRDefault="004E07A3" w:rsidP="00A71B6F">
            <w:pPr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404386">
              <w:rPr>
                <w:rFonts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510" w:type="dxa"/>
            <w:shd w:val="clear" w:color="auto" w:fill="auto"/>
          </w:tcPr>
          <w:p w14:paraId="03DB7CBC" w14:textId="77777777" w:rsidR="004E07A3" w:rsidRPr="00404386" w:rsidRDefault="004E07A3" w:rsidP="00A71B6F">
            <w:pPr>
              <w:ind w:right="-108"/>
              <w:rPr>
                <w:b/>
                <w:bCs/>
                <w:sz w:val="30"/>
                <w:szCs w:val="30"/>
              </w:rPr>
            </w:pPr>
            <w:r w:rsidRPr="00404386">
              <w:rPr>
                <w:rFonts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547" w:type="dxa"/>
          </w:tcPr>
          <w:p w14:paraId="164CED20" w14:textId="77777777" w:rsidR="004E07A3" w:rsidRPr="00404386" w:rsidRDefault="004E07A3" w:rsidP="00A71B6F">
            <w:pPr>
              <w:ind w:right="-108"/>
              <w:rPr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4E07A3" w:rsidRPr="00404386" w14:paraId="1D7C57A1" w14:textId="77777777" w:rsidTr="00A71B6F">
        <w:tc>
          <w:tcPr>
            <w:tcW w:w="2160" w:type="dxa"/>
            <w:shd w:val="clear" w:color="auto" w:fill="auto"/>
          </w:tcPr>
          <w:p w14:paraId="29F84B5E" w14:textId="77777777" w:rsidR="004E07A3" w:rsidRPr="00404386" w:rsidRDefault="004E07A3" w:rsidP="00A71B6F">
            <w:pPr>
              <w:ind w:right="-108"/>
              <w:rPr>
                <w:sz w:val="30"/>
                <w:szCs w:val="30"/>
                <w:cs/>
              </w:rPr>
            </w:pPr>
            <w:r w:rsidRPr="00404386">
              <w:rPr>
                <w:rFonts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3510" w:type="dxa"/>
            <w:shd w:val="clear" w:color="auto" w:fill="auto"/>
          </w:tcPr>
          <w:p w14:paraId="35702A1E" w14:textId="77777777" w:rsidR="004E07A3" w:rsidRPr="00404386" w:rsidRDefault="00FC231D" w:rsidP="00A71B6F">
            <w:pPr>
              <w:ind w:right="-108"/>
              <w:rPr>
                <w:sz w:val="30"/>
                <w:szCs w:val="30"/>
              </w:rPr>
            </w:pPr>
            <w:r w:rsidRPr="00404386">
              <w:rPr>
                <w:rFonts w:hint="cs"/>
                <w:sz w:val="30"/>
                <w:szCs w:val="30"/>
                <w:cs/>
              </w:rPr>
              <w:t>การคิดลดกระแสเงินสด</w:t>
            </w:r>
          </w:p>
        </w:tc>
        <w:tc>
          <w:tcPr>
            <w:tcW w:w="3547" w:type="dxa"/>
          </w:tcPr>
          <w:p w14:paraId="2B0C99FD" w14:textId="77777777" w:rsidR="004E07A3" w:rsidRPr="00404386" w:rsidRDefault="004E07A3" w:rsidP="00A71B6F">
            <w:pPr>
              <w:ind w:right="-108"/>
              <w:rPr>
                <w:sz w:val="30"/>
                <w:szCs w:val="30"/>
              </w:rPr>
            </w:pPr>
            <w:r w:rsidRPr="00404386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</w:tr>
      <w:tr w:rsidR="00BF0624" w:rsidRPr="00404386" w14:paraId="2E987E9A" w14:textId="77777777" w:rsidTr="00A71B6F">
        <w:tc>
          <w:tcPr>
            <w:tcW w:w="2160" w:type="dxa"/>
            <w:shd w:val="clear" w:color="auto" w:fill="auto"/>
          </w:tcPr>
          <w:p w14:paraId="0193038A" w14:textId="77777777" w:rsidR="00CD4608" w:rsidRPr="00404386" w:rsidRDefault="00CD4608" w:rsidP="00CD4608">
            <w:pPr>
              <w:ind w:right="-108"/>
              <w:rPr>
                <w:sz w:val="30"/>
                <w:szCs w:val="30"/>
              </w:rPr>
            </w:pPr>
            <w:r w:rsidRPr="00404386">
              <w:rPr>
                <w:sz w:val="30"/>
                <w:szCs w:val="30"/>
                <w:cs/>
              </w:rPr>
              <w:t>สัญญาแลกเปลี่ยน</w:t>
            </w:r>
          </w:p>
          <w:p w14:paraId="369048EE" w14:textId="7FFB7E39" w:rsidR="00BF0624" w:rsidRPr="00404386" w:rsidRDefault="00CD4608" w:rsidP="00CD4608">
            <w:pPr>
              <w:ind w:right="-108"/>
              <w:rPr>
                <w:sz w:val="30"/>
                <w:szCs w:val="30"/>
                <w:cs/>
              </w:rPr>
            </w:pPr>
            <w:r w:rsidRPr="00404386">
              <w:rPr>
                <w:sz w:val="30"/>
                <w:szCs w:val="30"/>
                <w:cs/>
              </w:rPr>
              <w:t xml:space="preserve">   อัตราดอกเบี้ย</w:t>
            </w:r>
          </w:p>
        </w:tc>
        <w:tc>
          <w:tcPr>
            <w:tcW w:w="3510" w:type="dxa"/>
            <w:shd w:val="clear" w:color="auto" w:fill="auto"/>
          </w:tcPr>
          <w:p w14:paraId="584AB2F8" w14:textId="12795295" w:rsidR="00BF0624" w:rsidRPr="00404386" w:rsidRDefault="00BF0624" w:rsidP="00BF0624">
            <w:pPr>
              <w:ind w:right="-108"/>
              <w:rPr>
                <w:sz w:val="30"/>
                <w:szCs w:val="30"/>
                <w:cs/>
              </w:rPr>
            </w:pPr>
            <w:r w:rsidRPr="00404386">
              <w:rPr>
                <w:rFonts w:hint="cs"/>
                <w:sz w:val="30"/>
                <w:szCs w:val="30"/>
                <w:cs/>
              </w:rPr>
              <w:t>การคิดลดกระแสเงินสด</w:t>
            </w:r>
          </w:p>
        </w:tc>
        <w:tc>
          <w:tcPr>
            <w:tcW w:w="3547" w:type="dxa"/>
          </w:tcPr>
          <w:p w14:paraId="44C0AC22" w14:textId="5361CFE1" w:rsidR="00BF0624" w:rsidRPr="00404386" w:rsidRDefault="00BF0624" w:rsidP="00BF0624">
            <w:pPr>
              <w:ind w:right="-108"/>
              <w:rPr>
                <w:sz w:val="30"/>
                <w:szCs w:val="30"/>
                <w:cs/>
              </w:rPr>
            </w:pPr>
            <w:r w:rsidRPr="00404386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</w:tr>
    </w:tbl>
    <w:p w14:paraId="463A715D" w14:textId="6A70DBF4" w:rsidR="002032A4" w:rsidRPr="00404386" w:rsidRDefault="002032A4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F872BD3" w14:textId="77777777" w:rsidR="00CD4608" w:rsidRPr="00404386" w:rsidRDefault="00CD4608" w:rsidP="00CD460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04386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กลุ่มบริษัทและบริษัท</w:t>
      </w:r>
      <w:r w:rsidRPr="004043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ไม่มีการโอนระหว่างระดับชั้นมูลค่ายุติธรรมในระหว่างงวดเก้าเดือนสิ้นสุดวันที่ </w:t>
      </w:r>
      <w:r w:rsidRPr="00404386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40438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 </w:t>
      </w:r>
      <w:r w:rsidRPr="00404386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06B30B17" w14:textId="1DBD36F7" w:rsidR="00BF0624" w:rsidRPr="00404386" w:rsidRDefault="00BF0624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B1BC743" w14:textId="3B318B3D" w:rsidR="004E07A3" w:rsidRPr="00404386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t>1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9</w:t>
      </w:r>
      <w:r w:rsidR="002C6917" w:rsidRPr="00404386">
        <w:rPr>
          <w:rFonts w:ascii="Angsana New" w:hAnsi="Angsana New"/>
          <w:b/>
          <w:bCs/>
          <w:sz w:val="30"/>
          <w:szCs w:val="30"/>
        </w:rPr>
        <w:tab/>
      </w:r>
      <w:r w:rsidRPr="00404386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404386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404386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03B84450" w14:textId="77777777" w:rsidR="004E07A3" w:rsidRPr="00404386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2"/>
        <w:gridCol w:w="1439"/>
      </w:tblGrid>
      <w:tr w:rsidR="004E07A3" w:rsidRPr="00404386" w14:paraId="7F4EB39E" w14:textId="77777777" w:rsidTr="009877F3">
        <w:trPr>
          <w:trHeight w:val="173"/>
          <w:tblHeader/>
        </w:trPr>
        <w:tc>
          <w:tcPr>
            <w:tcW w:w="3284" w:type="pct"/>
            <w:shd w:val="clear" w:color="auto" w:fill="auto"/>
          </w:tcPr>
          <w:p w14:paraId="4F2164EA" w14:textId="77777777" w:rsidR="00DF4598" w:rsidRPr="00404386" w:rsidRDefault="00DF4598" w:rsidP="00562019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F293328" w14:textId="51AA6092" w:rsidR="004E07A3" w:rsidRPr="00404386" w:rsidRDefault="004E07A3" w:rsidP="00562019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375DB" w:rsidRPr="00404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564B9"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84" w:type="pct"/>
            <w:shd w:val="clear" w:color="auto" w:fill="auto"/>
          </w:tcPr>
          <w:p w14:paraId="7A9C70AD" w14:textId="77777777" w:rsidR="00DF4598" w:rsidRPr="00404386" w:rsidRDefault="00DF4598" w:rsidP="00562019">
            <w:pPr>
              <w:pStyle w:val="acctfourfigures"/>
              <w:tabs>
                <w:tab w:val="clear" w:pos="765"/>
              </w:tabs>
              <w:spacing w:line="216" w:lineRule="auto"/>
              <w:ind w:left="-35" w:right="-16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E9B934F" w14:textId="77777777" w:rsidR="004E07A3" w:rsidRPr="00404386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35" w:right="-16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116F1E49" w14:textId="77777777" w:rsidR="004E07A3" w:rsidRPr="00404386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EE98F2A" w14:textId="77777777" w:rsidR="00DF4598" w:rsidRPr="00404386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27" w:right="-169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14:paraId="11262463" w14:textId="77777777" w:rsidR="004E07A3" w:rsidRPr="00404386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27" w:right="-16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4E07A3" w:rsidRPr="00404386" w14:paraId="1E1C1292" w14:textId="77777777" w:rsidTr="009877F3">
        <w:trPr>
          <w:trHeight w:val="173"/>
          <w:tblHeader/>
        </w:trPr>
        <w:tc>
          <w:tcPr>
            <w:tcW w:w="3284" w:type="pct"/>
            <w:shd w:val="clear" w:color="auto" w:fill="auto"/>
          </w:tcPr>
          <w:p w14:paraId="094DA372" w14:textId="77777777" w:rsidR="004E07A3" w:rsidRPr="00404386" w:rsidRDefault="004E07A3" w:rsidP="0056201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716" w:type="pct"/>
            <w:gridSpan w:val="3"/>
            <w:shd w:val="clear" w:color="auto" w:fill="auto"/>
          </w:tcPr>
          <w:p w14:paraId="02840763" w14:textId="77777777" w:rsidR="004E07A3" w:rsidRPr="00404386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35" w:right="-169" w:hanging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E07A3" w:rsidRPr="00404386" w14:paraId="54B38335" w14:textId="77777777" w:rsidTr="00DF4598">
        <w:tc>
          <w:tcPr>
            <w:tcW w:w="3284" w:type="pct"/>
            <w:shd w:val="clear" w:color="auto" w:fill="auto"/>
          </w:tcPr>
          <w:p w14:paraId="360127F6" w14:textId="77777777" w:rsidR="004E07A3" w:rsidRPr="00404386" w:rsidRDefault="004E07A3" w:rsidP="00562019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84" w:type="pct"/>
            <w:shd w:val="clear" w:color="auto" w:fill="auto"/>
          </w:tcPr>
          <w:p w14:paraId="6566C655" w14:textId="77777777" w:rsidR="004E07A3" w:rsidRPr="00404386" w:rsidRDefault="004E07A3" w:rsidP="00562019">
            <w:pPr>
              <w:pStyle w:val="BodyText"/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32D38D09" w14:textId="77777777" w:rsidR="004E07A3" w:rsidRPr="00404386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78D66A28" w14:textId="77777777" w:rsidR="004E07A3" w:rsidRPr="00404386" w:rsidRDefault="004E07A3" w:rsidP="00562019">
            <w:pPr>
              <w:pStyle w:val="BodyText"/>
              <w:tabs>
                <w:tab w:val="clear" w:pos="680"/>
                <w:tab w:val="clear" w:pos="907"/>
                <w:tab w:val="left" w:pos="693"/>
              </w:tabs>
              <w:spacing w:after="0" w:line="216" w:lineRule="auto"/>
              <w:ind w:left="-108" w:right="32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195" w:rsidRPr="00404386" w14:paraId="2B0AD2F7" w14:textId="77777777" w:rsidTr="00DF4598">
        <w:trPr>
          <w:trHeight w:val="227"/>
        </w:trPr>
        <w:tc>
          <w:tcPr>
            <w:tcW w:w="3284" w:type="pct"/>
            <w:shd w:val="clear" w:color="auto" w:fill="auto"/>
          </w:tcPr>
          <w:p w14:paraId="05BD59B4" w14:textId="77777777" w:rsidR="00A31195" w:rsidRPr="00404386" w:rsidRDefault="00A31195" w:rsidP="00A31195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84" w:type="pct"/>
            <w:shd w:val="clear" w:color="auto" w:fill="auto"/>
          </w:tcPr>
          <w:p w14:paraId="4C2712E0" w14:textId="2A4B6797" w:rsidR="00A31195" w:rsidRPr="00404386" w:rsidRDefault="00A31195" w:rsidP="00A31195">
            <w:pPr>
              <w:pStyle w:val="BodyText"/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120BF5F7" w14:textId="77777777" w:rsidR="00A31195" w:rsidRPr="00404386" w:rsidRDefault="00A31195" w:rsidP="00A31195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6FE7CF5B" w14:textId="77777777" w:rsidR="00A31195" w:rsidRPr="00404386" w:rsidRDefault="00A31195" w:rsidP="00A31195">
            <w:pPr>
              <w:pStyle w:val="BodyText"/>
              <w:tabs>
                <w:tab w:val="clear" w:pos="680"/>
                <w:tab w:val="clear" w:pos="907"/>
                <w:tab w:val="center" w:pos="296"/>
                <w:tab w:val="left" w:pos="693"/>
              </w:tabs>
              <w:spacing w:after="0" w:line="216" w:lineRule="auto"/>
              <w:ind w:left="-108" w:right="3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195" w:rsidRPr="00404386" w14:paraId="0A792EFC" w14:textId="77777777" w:rsidTr="00DF4598">
        <w:trPr>
          <w:trHeight w:val="227"/>
        </w:trPr>
        <w:tc>
          <w:tcPr>
            <w:tcW w:w="3284" w:type="pct"/>
            <w:shd w:val="clear" w:color="auto" w:fill="auto"/>
          </w:tcPr>
          <w:p w14:paraId="19B47505" w14:textId="6C60FA47" w:rsidR="00A31195" w:rsidRPr="001650FA" w:rsidRDefault="00A31195" w:rsidP="00A31195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50F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84" w:type="pct"/>
            <w:shd w:val="clear" w:color="auto" w:fill="auto"/>
          </w:tcPr>
          <w:p w14:paraId="3AFA024E" w14:textId="763EB6FC" w:rsidR="00A31195" w:rsidRPr="00404386" w:rsidRDefault="00A31195" w:rsidP="00A31195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 w:hint="cs"/>
                <w:sz w:val="30"/>
                <w:szCs w:val="30"/>
                <w:cs/>
              </w:rPr>
              <w:t>560</w:t>
            </w:r>
            <w:r w:rsidRPr="00404386">
              <w:rPr>
                <w:rFonts w:asciiTheme="majorBidi" w:hAnsiTheme="majorBidi" w:cstheme="majorBidi"/>
                <w:sz w:val="30"/>
                <w:szCs w:val="30"/>
              </w:rPr>
              <w:t>,349</w:t>
            </w:r>
          </w:p>
        </w:tc>
        <w:tc>
          <w:tcPr>
            <w:tcW w:w="148" w:type="pct"/>
            <w:shd w:val="clear" w:color="auto" w:fill="auto"/>
          </w:tcPr>
          <w:p w14:paraId="24373ABC" w14:textId="77777777" w:rsidR="00A31195" w:rsidRPr="00404386" w:rsidRDefault="00A31195" w:rsidP="00A31195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75D51450" w14:textId="57D77EE6" w:rsidR="00A31195" w:rsidRPr="00404386" w:rsidRDefault="00A31195" w:rsidP="00A3046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31195" w:rsidRPr="00404386" w14:paraId="6554DC84" w14:textId="77777777" w:rsidTr="00DF4598">
        <w:tc>
          <w:tcPr>
            <w:tcW w:w="3284" w:type="pct"/>
            <w:shd w:val="clear" w:color="auto" w:fill="auto"/>
          </w:tcPr>
          <w:p w14:paraId="594C1FC7" w14:textId="77777777" w:rsidR="00A31195" w:rsidRPr="00404386" w:rsidRDefault="00A31195" w:rsidP="00A31195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84" w:type="pct"/>
            <w:shd w:val="clear" w:color="auto" w:fill="auto"/>
          </w:tcPr>
          <w:p w14:paraId="586BEB29" w14:textId="72D9B7E9" w:rsidR="00A31195" w:rsidRPr="00404386" w:rsidRDefault="00A31195" w:rsidP="00A31195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299,429</w:t>
            </w:r>
          </w:p>
        </w:tc>
        <w:tc>
          <w:tcPr>
            <w:tcW w:w="148" w:type="pct"/>
            <w:shd w:val="clear" w:color="auto" w:fill="auto"/>
          </w:tcPr>
          <w:p w14:paraId="3F2963E1" w14:textId="77777777" w:rsidR="00A31195" w:rsidRPr="00404386" w:rsidRDefault="00A31195" w:rsidP="00A31195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31E97C5D" w14:textId="77777777" w:rsidR="00A31195" w:rsidRPr="00404386" w:rsidRDefault="00A31195" w:rsidP="00A31195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31195" w:rsidRPr="00404386" w14:paraId="51474585" w14:textId="77777777" w:rsidTr="00DF4598">
        <w:tc>
          <w:tcPr>
            <w:tcW w:w="3284" w:type="pct"/>
            <w:shd w:val="clear" w:color="auto" w:fill="auto"/>
          </w:tcPr>
          <w:p w14:paraId="039CA0E7" w14:textId="77777777" w:rsidR="00A31195" w:rsidRPr="00404386" w:rsidRDefault="00A31195" w:rsidP="00A31195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84" w:type="pct"/>
            <w:shd w:val="clear" w:color="auto" w:fill="auto"/>
          </w:tcPr>
          <w:p w14:paraId="2AD57571" w14:textId="29860739" w:rsidR="00A31195" w:rsidRPr="00404386" w:rsidRDefault="00A31195" w:rsidP="00A31195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200,559</w:t>
            </w:r>
          </w:p>
        </w:tc>
        <w:tc>
          <w:tcPr>
            <w:tcW w:w="148" w:type="pct"/>
            <w:shd w:val="clear" w:color="auto" w:fill="auto"/>
          </w:tcPr>
          <w:p w14:paraId="5A073A61" w14:textId="77777777" w:rsidR="00A31195" w:rsidRPr="00404386" w:rsidRDefault="00A31195" w:rsidP="00A31195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2577C45" w14:textId="77777777" w:rsidR="00A31195" w:rsidRPr="00404386" w:rsidRDefault="00A31195" w:rsidP="00A31195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31195" w:rsidRPr="00404386" w14:paraId="761D5111" w14:textId="77777777" w:rsidTr="00DF4598">
        <w:tc>
          <w:tcPr>
            <w:tcW w:w="3284" w:type="pct"/>
            <w:shd w:val="clear" w:color="auto" w:fill="auto"/>
          </w:tcPr>
          <w:p w14:paraId="4C1ECCBD" w14:textId="77777777" w:rsidR="00A31195" w:rsidRPr="00404386" w:rsidRDefault="00A31195" w:rsidP="00A31195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15277" w14:textId="6FC22226" w:rsidR="00A31195" w:rsidRPr="00404386" w:rsidRDefault="00A31195" w:rsidP="00A31195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1,060,337</w:t>
            </w:r>
          </w:p>
        </w:tc>
        <w:tc>
          <w:tcPr>
            <w:tcW w:w="148" w:type="pct"/>
            <w:shd w:val="clear" w:color="auto" w:fill="auto"/>
          </w:tcPr>
          <w:p w14:paraId="4BE576F9" w14:textId="77777777" w:rsidR="00A31195" w:rsidRPr="00404386" w:rsidRDefault="00A31195" w:rsidP="00A31195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1FCD5" w14:textId="77777777" w:rsidR="00A31195" w:rsidRPr="00404386" w:rsidRDefault="00A31195" w:rsidP="00A31195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A31195" w:rsidRPr="00404386" w14:paraId="1968C00A" w14:textId="77777777" w:rsidTr="00DF4598">
        <w:tc>
          <w:tcPr>
            <w:tcW w:w="3284" w:type="pct"/>
            <w:shd w:val="clear" w:color="auto" w:fill="auto"/>
          </w:tcPr>
          <w:p w14:paraId="5DBBE346" w14:textId="77777777" w:rsidR="00A31195" w:rsidRPr="00404386" w:rsidRDefault="00A31195" w:rsidP="00A31195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0C0AD611" w14:textId="77777777" w:rsidR="00A31195" w:rsidRPr="00404386" w:rsidRDefault="00A31195" w:rsidP="00A31195">
            <w:pPr>
              <w:pStyle w:val="BodyText"/>
              <w:tabs>
                <w:tab w:val="decimal" w:pos="1060"/>
              </w:tabs>
              <w:spacing w:after="0" w:line="216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6C2F14B" w14:textId="77777777" w:rsidR="00A31195" w:rsidRPr="00404386" w:rsidRDefault="00A31195" w:rsidP="00A31195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4FAF76AE" w14:textId="77777777" w:rsidR="00A31195" w:rsidRPr="00404386" w:rsidRDefault="00A31195" w:rsidP="00A31195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195" w:rsidRPr="00404386" w14:paraId="159B10CC" w14:textId="77777777" w:rsidTr="00DF4598">
        <w:trPr>
          <w:trHeight w:val="74"/>
        </w:trPr>
        <w:tc>
          <w:tcPr>
            <w:tcW w:w="3284" w:type="pct"/>
            <w:shd w:val="clear" w:color="auto" w:fill="auto"/>
          </w:tcPr>
          <w:p w14:paraId="629BF667" w14:textId="77777777" w:rsidR="00A31195" w:rsidRPr="00404386" w:rsidRDefault="00A31195" w:rsidP="000A04A4">
            <w:pPr>
              <w:pStyle w:val="BodyText"/>
              <w:spacing w:after="0" w:line="204" w:lineRule="auto"/>
              <w:ind w:left="252" w:right="-131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043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784" w:type="pct"/>
            <w:shd w:val="clear" w:color="auto" w:fill="auto"/>
          </w:tcPr>
          <w:p w14:paraId="1448C528" w14:textId="77777777" w:rsidR="00A31195" w:rsidRPr="00404386" w:rsidRDefault="00A31195" w:rsidP="000A04A4">
            <w:pPr>
              <w:pStyle w:val="BodyText"/>
              <w:tabs>
                <w:tab w:val="decimal" w:pos="1060"/>
              </w:tabs>
              <w:spacing w:after="0" w:line="204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6C04D0C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5A58A411" w14:textId="77777777" w:rsidR="00A31195" w:rsidRPr="00404386" w:rsidRDefault="00A31195" w:rsidP="000A04A4">
            <w:pPr>
              <w:pStyle w:val="BodyText"/>
              <w:tabs>
                <w:tab w:val="clear" w:pos="680"/>
                <w:tab w:val="left" w:pos="693"/>
              </w:tabs>
              <w:spacing w:after="0" w:line="204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195" w:rsidRPr="00404386" w14:paraId="07DE3829" w14:textId="77777777" w:rsidTr="00DF4598">
        <w:tc>
          <w:tcPr>
            <w:tcW w:w="3284" w:type="pct"/>
            <w:shd w:val="clear" w:color="auto" w:fill="auto"/>
          </w:tcPr>
          <w:p w14:paraId="78E015CF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4" w:type="pct"/>
            <w:shd w:val="clear" w:color="auto" w:fill="auto"/>
          </w:tcPr>
          <w:p w14:paraId="47B18CC7" w14:textId="7C563575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29,660</w:t>
            </w:r>
          </w:p>
        </w:tc>
        <w:tc>
          <w:tcPr>
            <w:tcW w:w="148" w:type="pct"/>
            <w:shd w:val="clear" w:color="auto" w:fill="auto"/>
          </w:tcPr>
          <w:p w14:paraId="01727B66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1FF4A803" w14:textId="32B83E16" w:rsidR="00A31195" w:rsidRPr="00404386" w:rsidRDefault="00A31195" w:rsidP="000A04A4">
            <w:pPr>
              <w:pStyle w:val="BodyText"/>
              <w:tabs>
                <w:tab w:val="clear" w:pos="680"/>
                <w:tab w:val="left" w:pos="693"/>
              </w:tabs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</w:tr>
      <w:tr w:rsidR="00A31195" w:rsidRPr="00404386" w14:paraId="19C9C33F" w14:textId="77777777" w:rsidTr="00DF4598">
        <w:tc>
          <w:tcPr>
            <w:tcW w:w="3284" w:type="pct"/>
            <w:shd w:val="clear" w:color="auto" w:fill="auto"/>
          </w:tcPr>
          <w:p w14:paraId="731D3D4B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 แต่ไม่เกินห้าปี</w:t>
            </w:r>
          </w:p>
        </w:tc>
        <w:tc>
          <w:tcPr>
            <w:tcW w:w="784" w:type="pct"/>
            <w:shd w:val="clear" w:color="auto" w:fill="auto"/>
          </w:tcPr>
          <w:p w14:paraId="43C557E0" w14:textId="4E5C89C6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65,126</w:t>
            </w:r>
          </w:p>
        </w:tc>
        <w:tc>
          <w:tcPr>
            <w:tcW w:w="148" w:type="pct"/>
            <w:shd w:val="clear" w:color="auto" w:fill="auto"/>
          </w:tcPr>
          <w:p w14:paraId="04C904B8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2EC6C03D" w14:textId="7867F032" w:rsidR="00A31195" w:rsidRPr="00404386" w:rsidRDefault="00A31195" w:rsidP="000A04A4">
            <w:pPr>
              <w:pStyle w:val="BodyText"/>
              <w:tabs>
                <w:tab w:val="clear" w:pos="680"/>
                <w:tab w:val="left" w:pos="693"/>
              </w:tabs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3,984</w:t>
            </w:r>
          </w:p>
        </w:tc>
      </w:tr>
      <w:tr w:rsidR="00A31195" w:rsidRPr="00404386" w14:paraId="42E8704B" w14:textId="77777777" w:rsidTr="00DF4598">
        <w:tc>
          <w:tcPr>
            <w:tcW w:w="3284" w:type="pct"/>
            <w:shd w:val="clear" w:color="auto" w:fill="auto"/>
          </w:tcPr>
          <w:p w14:paraId="6C540E9E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84" w:type="pct"/>
            <w:shd w:val="clear" w:color="auto" w:fill="auto"/>
          </w:tcPr>
          <w:p w14:paraId="6FC1AF38" w14:textId="56866BFD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317,404</w:t>
            </w:r>
          </w:p>
        </w:tc>
        <w:tc>
          <w:tcPr>
            <w:tcW w:w="148" w:type="pct"/>
            <w:shd w:val="clear" w:color="auto" w:fill="auto"/>
          </w:tcPr>
          <w:p w14:paraId="746BDFDE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69783079" w14:textId="70B74FB6" w:rsidR="00A31195" w:rsidRPr="00404386" w:rsidRDefault="00A31195" w:rsidP="000A04A4">
            <w:pPr>
              <w:pStyle w:val="BodyText"/>
              <w:tabs>
                <w:tab w:val="clear" w:pos="680"/>
                <w:tab w:val="clear" w:pos="907"/>
                <w:tab w:val="left" w:pos="693"/>
                <w:tab w:val="left" w:pos="879"/>
              </w:tabs>
              <w:spacing w:after="0" w:line="204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31195" w:rsidRPr="00404386" w14:paraId="06513F41" w14:textId="77777777" w:rsidTr="00DF4598">
        <w:tc>
          <w:tcPr>
            <w:tcW w:w="3284" w:type="pct"/>
            <w:shd w:val="clear" w:color="auto" w:fill="auto"/>
          </w:tcPr>
          <w:p w14:paraId="6A28BB05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B9D7D" w14:textId="39A66D3A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412,190</w:t>
            </w:r>
          </w:p>
        </w:tc>
        <w:tc>
          <w:tcPr>
            <w:tcW w:w="148" w:type="pct"/>
            <w:shd w:val="clear" w:color="auto" w:fill="auto"/>
          </w:tcPr>
          <w:p w14:paraId="67F582C0" w14:textId="77777777" w:rsidR="00A31195" w:rsidRPr="00404386" w:rsidRDefault="00A31195" w:rsidP="000A04A4">
            <w:pPr>
              <w:spacing w:line="204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5DE62" w14:textId="1B60FF46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6,661</w:t>
            </w:r>
          </w:p>
        </w:tc>
      </w:tr>
      <w:tr w:rsidR="00A31195" w:rsidRPr="00404386" w14:paraId="717301E0" w14:textId="77777777" w:rsidTr="00DF4598">
        <w:tc>
          <w:tcPr>
            <w:tcW w:w="3284" w:type="pct"/>
            <w:shd w:val="clear" w:color="auto" w:fill="auto"/>
          </w:tcPr>
          <w:p w14:paraId="75F4586F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39F18087" w14:textId="77777777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00DC8B98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27E403D0" w14:textId="77777777" w:rsidR="00A31195" w:rsidRPr="00404386" w:rsidRDefault="00A31195" w:rsidP="000A04A4">
            <w:pPr>
              <w:pStyle w:val="BodyText"/>
              <w:tabs>
                <w:tab w:val="clear" w:pos="680"/>
                <w:tab w:val="left" w:pos="693"/>
              </w:tabs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195" w:rsidRPr="00404386" w14:paraId="0079AABA" w14:textId="77777777" w:rsidTr="00DF4598">
        <w:tc>
          <w:tcPr>
            <w:tcW w:w="3284" w:type="pct"/>
            <w:shd w:val="clear" w:color="auto" w:fill="auto"/>
          </w:tcPr>
          <w:p w14:paraId="641BE65F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0438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84" w:type="pct"/>
            <w:shd w:val="clear" w:color="auto" w:fill="auto"/>
          </w:tcPr>
          <w:p w14:paraId="1D61B3A3" w14:textId="77777777" w:rsidR="00A31195" w:rsidRPr="00404386" w:rsidRDefault="00A31195" w:rsidP="000A04A4">
            <w:pPr>
              <w:pStyle w:val="BodyText"/>
              <w:spacing w:after="0" w:line="204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483547FC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3F176B3C" w14:textId="77777777" w:rsidR="00A31195" w:rsidRPr="00404386" w:rsidRDefault="00A31195" w:rsidP="000A04A4">
            <w:pPr>
              <w:pStyle w:val="BodyText"/>
              <w:tabs>
                <w:tab w:val="clear" w:pos="680"/>
                <w:tab w:val="left" w:pos="693"/>
              </w:tabs>
              <w:spacing w:after="0" w:line="204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195" w:rsidRPr="00404386" w14:paraId="2685790E" w14:textId="77777777" w:rsidTr="00DF4598">
        <w:tc>
          <w:tcPr>
            <w:tcW w:w="3284" w:type="pct"/>
            <w:shd w:val="clear" w:color="auto" w:fill="auto"/>
          </w:tcPr>
          <w:p w14:paraId="56975173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84" w:type="pct"/>
            <w:shd w:val="clear" w:color="auto" w:fill="auto"/>
          </w:tcPr>
          <w:p w14:paraId="061C853E" w14:textId="48C24013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232,701</w:t>
            </w:r>
          </w:p>
        </w:tc>
        <w:tc>
          <w:tcPr>
            <w:tcW w:w="148" w:type="pct"/>
            <w:shd w:val="clear" w:color="auto" w:fill="auto"/>
          </w:tcPr>
          <w:p w14:paraId="0F306003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4DE00750" w14:textId="0EDF0B42" w:rsidR="00A31195" w:rsidRPr="00404386" w:rsidRDefault="00A31195" w:rsidP="000A04A4">
            <w:pPr>
              <w:pStyle w:val="BodyText"/>
              <w:tabs>
                <w:tab w:val="clear" w:pos="680"/>
                <w:tab w:val="left" w:pos="693"/>
              </w:tabs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4,843</w:t>
            </w:r>
          </w:p>
        </w:tc>
      </w:tr>
      <w:tr w:rsidR="00A31195" w:rsidRPr="00404386" w14:paraId="102DFDF4" w14:textId="77777777" w:rsidTr="00DF4598">
        <w:tc>
          <w:tcPr>
            <w:tcW w:w="3284" w:type="pct"/>
            <w:shd w:val="clear" w:color="auto" w:fill="auto"/>
          </w:tcPr>
          <w:p w14:paraId="6981E4A0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84" w:type="pct"/>
            <w:shd w:val="clear" w:color="auto" w:fill="auto"/>
          </w:tcPr>
          <w:p w14:paraId="372CC676" w14:textId="5AD3481D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43,991</w:t>
            </w:r>
          </w:p>
        </w:tc>
        <w:tc>
          <w:tcPr>
            <w:tcW w:w="148" w:type="pct"/>
            <w:shd w:val="clear" w:color="auto" w:fill="auto"/>
          </w:tcPr>
          <w:p w14:paraId="4BC66BC4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1621224F" w14:textId="016D4B14" w:rsidR="00A31195" w:rsidRPr="001650FA" w:rsidRDefault="00A31195" w:rsidP="000A04A4">
            <w:pPr>
              <w:pStyle w:val="BodyText"/>
              <w:spacing w:after="0" w:line="204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50F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31195" w:rsidRPr="00404386" w14:paraId="5869267B" w14:textId="77777777" w:rsidTr="00DF4598">
        <w:tc>
          <w:tcPr>
            <w:tcW w:w="3284" w:type="pct"/>
            <w:shd w:val="clear" w:color="auto" w:fill="auto"/>
          </w:tcPr>
          <w:p w14:paraId="4F743788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84" w:type="pct"/>
            <w:shd w:val="clear" w:color="auto" w:fill="auto"/>
          </w:tcPr>
          <w:p w14:paraId="38833798" w14:textId="0707E841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sz w:val="30"/>
                <w:szCs w:val="30"/>
              </w:rPr>
              <w:t>26,548</w:t>
            </w:r>
          </w:p>
        </w:tc>
        <w:tc>
          <w:tcPr>
            <w:tcW w:w="148" w:type="pct"/>
            <w:shd w:val="clear" w:color="auto" w:fill="auto"/>
          </w:tcPr>
          <w:p w14:paraId="1CF89E3C" w14:textId="77777777" w:rsidR="00A31195" w:rsidRPr="00404386" w:rsidRDefault="00A31195" w:rsidP="000A04A4">
            <w:pPr>
              <w:pStyle w:val="BodyText"/>
              <w:tabs>
                <w:tab w:val="decimal" w:pos="873"/>
              </w:tabs>
              <w:spacing w:after="0" w:line="204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08DB1960" w14:textId="3AB11692" w:rsidR="00A31195" w:rsidRPr="001650FA" w:rsidRDefault="00A31195" w:rsidP="000A04A4">
            <w:pPr>
              <w:pStyle w:val="BodyText"/>
              <w:tabs>
                <w:tab w:val="clear" w:pos="680"/>
                <w:tab w:val="left" w:pos="693"/>
              </w:tabs>
              <w:spacing w:after="0" w:line="204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50F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31195" w:rsidRPr="00404386" w14:paraId="61C71246" w14:textId="77777777" w:rsidTr="00DF4598">
        <w:trPr>
          <w:trHeight w:val="154"/>
        </w:trPr>
        <w:tc>
          <w:tcPr>
            <w:tcW w:w="3284" w:type="pct"/>
            <w:shd w:val="clear" w:color="auto" w:fill="auto"/>
          </w:tcPr>
          <w:p w14:paraId="54F615C6" w14:textId="77777777" w:rsidR="00A31195" w:rsidRPr="00404386" w:rsidRDefault="00A31195" w:rsidP="000A04A4">
            <w:pPr>
              <w:pStyle w:val="BodyText"/>
              <w:spacing w:after="0" w:line="204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4043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E25A4" w14:textId="5A62C4E7" w:rsidR="00A31195" w:rsidRPr="00404386" w:rsidRDefault="00A31195" w:rsidP="000A04A4">
            <w:pPr>
              <w:pStyle w:val="BodyText"/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303,240</w:t>
            </w:r>
          </w:p>
        </w:tc>
        <w:tc>
          <w:tcPr>
            <w:tcW w:w="148" w:type="pct"/>
            <w:shd w:val="clear" w:color="auto" w:fill="auto"/>
          </w:tcPr>
          <w:p w14:paraId="56E7072D" w14:textId="77777777" w:rsidR="00A31195" w:rsidRPr="00404386" w:rsidRDefault="00A31195" w:rsidP="000A04A4">
            <w:pPr>
              <w:pStyle w:val="BodyText"/>
              <w:tabs>
                <w:tab w:val="decimal" w:pos="788"/>
              </w:tabs>
              <w:spacing w:after="0" w:line="204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B3A43" w14:textId="24AE2A86" w:rsidR="00A31195" w:rsidRPr="00404386" w:rsidRDefault="00A31195" w:rsidP="000A04A4">
            <w:pPr>
              <w:pStyle w:val="BodyText"/>
              <w:tabs>
                <w:tab w:val="clear" w:pos="227"/>
                <w:tab w:val="clear" w:pos="680"/>
                <w:tab w:val="left" w:pos="250"/>
                <w:tab w:val="left" w:pos="693"/>
              </w:tabs>
              <w:spacing w:after="0" w:line="204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4,843</w:t>
            </w:r>
          </w:p>
        </w:tc>
      </w:tr>
    </w:tbl>
    <w:p w14:paraId="23D7930B" w14:textId="77777777" w:rsidR="00076E29" w:rsidRPr="000A04A4" w:rsidRDefault="00076E29" w:rsidP="003E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E3BBF7" w14:textId="268A1FDC" w:rsidR="00B148B5" w:rsidRPr="00B148B5" w:rsidRDefault="00E30A18" w:rsidP="00B148B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  <w:tab w:val="left" w:pos="630"/>
          <w:tab w:val="left" w:pos="1065"/>
        </w:tabs>
        <w:rPr>
          <w:rFonts w:ascii="Angsana New" w:hAnsi="Angsana New"/>
          <w:b/>
          <w:bCs/>
          <w:sz w:val="30"/>
          <w:szCs w:val="30"/>
        </w:rPr>
      </w:pPr>
      <w:r w:rsidRPr="00B148B5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1650FA" w:rsidRPr="00B148B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D4518" w:rsidRPr="00B148B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67D1118" w14:textId="77777777" w:rsidR="00B148B5" w:rsidRPr="000A04A4" w:rsidRDefault="00B148B5" w:rsidP="00B14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  <w:tab w:val="left" w:pos="630"/>
          <w:tab w:val="left" w:pos="1065"/>
        </w:tabs>
        <w:ind w:left="-360" w:firstLine="270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76C8C66E" w14:textId="3EC65358" w:rsidR="00EC4BBD" w:rsidRPr="00404386" w:rsidRDefault="00EC4BBD" w:rsidP="00EC4BB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404386">
        <w:rPr>
          <w:rFonts w:ascii="Angsana New" w:hAnsi="Angsana New"/>
          <w:sz w:val="30"/>
          <w:szCs w:val="30"/>
        </w:rPr>
        <w:t>10</w:t>
      </w:r>
      <w:r w:rsidRPr="00404386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404386">
        <w:rPr>
          <w:rFonts w:ascii="Angsana New" w:hAnsi="Angsana New"/>
          <w:sz w:val="30"/>
          <w:szCs w:val="30"/>
        </w:rPr>
        <w:t>25</w:t>
      </w:r>
      <w:r w:rsidRPr="00404386">
        <w:rPr>
          <w:rFonts w:ascii="Angsana New" w:hAnsi="Angsana New" w:hint="cs"/>
          <w:sz w:val="30"/>
          <w:szCs w:val="30"/>
          <w:cs/>
        </w:rPr>
        <w:t>62</w:t>
      </w:r>
    </w:p>
    <w:p w14:paraId="0F7162F9" w14:textId="77777777" w:rsidR="00EC4BBD" w:rsidRPr="000A04A4" w:rsidRDefault="00EC4BBD" w:rsidP="00EC4BBD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0"/>
          <w:lang w:bidi="th-TH"/>
        </w:rPr>
      </w:pPr>
    </w:p>
    <w:p w14:paraId="0BEEAB6C" w14:textId="77777777" w:rsidR="00EC4BBD" w:rsidRPr="00404386" w:rsidRDefault="00EC4BBD" w:rsidP="00EC4BBD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eastAsia="en-US" w:bidi="th-TH"/>
        </w:rPr>
      </w:pPr>
      <w:r w:rsidRPr="0040438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eastAsia="en-US" w:bidi="th-TH"/>
        </w:rPr>
        <w:t>การเสนอขายหุ้นใหม่ต่อประชาชนทั่วไปเป็นครั้งแรก</w:t>
      </w:r>
    </w:p>
    <w:p w14:paraId="5E331437" w14:textId="77777777" w:rsidR="00EC4BBD" w:rsidRPr="000A04A4" w:rsidRDefault="00EC4BBD" w:rsidP="00EC4BBD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0"/>
          <w:lang w:bidi="th-TH"/>
        </w:rPr>
      </w:pPr>
    </w:p>
    <w:p w14:paraId="69A5FEC6" w14:textId="293B7FFA" w:rsidR="000D4B5C" w:rsidRDefault="00EC4BBD" w:rsidP="00154F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บริษัทได้เสนอขา</w:t>
      </w:r>
      <w:r w:rsidR="000D4B5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ย</w:t>
      </w:r>
      <w:r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หุ้นสามัญที่ออกใหม่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จ</w:t>
      </w:r>
      <w:r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ำ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นวน </w:t>
      </w:r>
      <w:r>
        <w:rPr>
          <w:rFonts w:ascii="Angsana New" w:hAnsi="Angsana New" w:cs="Angsana New"/>
          <w:sz w:val="30"/>
          <w:szCs w:val="30"/>
          <w:lang w:val="en-US" w:eastAsia="en-US" w:bidi="th-TH"/>
        </w:rPr>
        <w:t>6,957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ล้านหุ้น</w:t>
      </w:r>
      <w:r w:rsidR="004555C8"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 ซึ่ง</w:t>
      </w:r>
      <w:r w:rsidR="004555C8"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จดทะเบียนเพิ่มทุนที่ช</w:t>
      </w:r>
      <w:r w:rsidR="004555C8"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ำ</w:t>
      </w:r>
      <w:r w:rsidR="004555C8"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ระแล้วกับกระทรวงพาณิชย์เมื่อวันที่ </w:t>
      </w:r>
      <w:r w:rsidR="004555C8" w:rsidRPr="00154F98">
        <w:rPr>
          <w:rFonts w:ascii="Angsana New" w:hAnsi="Angsana New" w:cs="Angsana New"/>
          <w:sz w:val="30"/>
          <w:szCs w:val="30"/>
          <w:lang w:val="en-US" w:eastAsia="en-US" w:bidi="th-TH"/>
        </w:rPr>
        <w:t>8</w:t>
      </w:r>
      <w:r w:rsidR="004555C8"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ตุลาคม </w:t>
      </w:r>
      <w:r w:rsidR="008D38BB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2562 </w:t>
      </w:r>
      <w:r w:rsidR="004555C8"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หุ้นใหม่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เสนอขายในราคาหุ้นละ </w:t>
      </w:r>
      <w:r w:rsidRPr="00154F98">
        <w:rPr>
          <w:rFonts w:ascii="Angsana New" w:hAnsi="Angsana New" w:cs="Angsana New"/>
          <w:sz w:val="30"/>
          <w:szCs w:val="30"/>
          <w:lang w:val="en-US" w:eastAsia="en-US" w:bidi="th-TH"/>
        </w:rPr>
        <w:t>6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บาท</w:t>
      </w:r>
      <w:r w:rsidR="000D4B5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 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(มูลค่าที่ตราไว้ 1 บาท และส่วนเกินมูลค่าหุ้น</w:t>
      </w:r>
      <w:r w:rsidRPr="00154F98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 5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บาท) บริษัทได้รับเงินจากการขายหุ้นสามัญที่ออกใหม่เป็นจ</w:t>
      </w:r>
      <w:r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ำ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นวนเงินรวม</w:t>
      </w:r>
      <w:r w:rsidRPr="00154F98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 41,742</w:t>
      </w:r>
      <w:r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 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ล้านบาท</w:t>
      </w:r>
      <w:r w:rsidRPr="00154F98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 </w:t>
      </w:r>
      <w:r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ก่อนหัก</w:t>
      </w:r>
      <w:r w:rsidRPr="00154F98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ค่าใช้จ่ายที่เกี่ยวข้อง</w:t>
      </w:r>
      <w:r w:rsidRPr="00154F98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กับ</w:t>
      </w:r>
      <w:r w:rsidRPr="00404386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การเสนอขายหุ้นใหม่ต่อประชาชนทั่วไปเป็นครั้งแรก</w:t>
      </w:r>
      <w:r w:rsidR="000D4B5C" w:rsidRPr="0040438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04386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หุ้นของบริษัทเริ่มการซื้อขายในตลาดหลักทรัพย์ในวันที่ </w:t>
      </w:r>
      <w:r w:rsidRPr="00404386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404386">
        <w:rPr>
          <w:rFonts w:ascii="Angsana New" w:hAnsi="Angsana New" w:cs="Angsana New"/>
          <w:sz w:val="30"/>
          <w:szCs w:val="30"/>
          <w:cs/>
          <w:lang w:bidi="th-TH"/>
        </w:rPr>
        <w:t xml:space="preserve"> ตุลาคม 256</w:t>
      </w:r>
      <w:r w:rsidRPr="00404386">
        <w:rPr>
          <w:rFonts w:ascii="Angsana New" w:hAnsi="Angsana New" w:cs="Angsana New"/>
          <w:sz w:val="30"/>
          <w:szCs w:val="30"/>
          <w:lang w:bidi="th-TH"/>
        </w:rPr>
        <w:t>2</w:t>
      </w:r>
    </w:p>
    <w:p w14:paraId="5098D829" w14:textId="2DA672A2" w:rsidR="000D4B5C" w:rsidRDefault="000D4B5C" w:rsidP="00154F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89B74D8" w14:textId="1E56CB6C" w:rsidR="00EC4BBD" w:rsidRPr="00F85836" w:rsidRDefault="008D38BB" w:rsidP="00154F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eastAsia="en-US" w:bidi="th-TH"/>
        </w:rPr>
      </w:pPr>
      <w:r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eastAsia="en-US" w:bidi="th-TH"/>
        </w:rPr>
        <w:t>ในวันเดียวกัน</w:t>
      </w:r>
      <w:r w:rsidR="003D2DB4">
        <w:rPr>
          <w:rFonts w:ascii="Angsana New" w:hAnsi="Angsana New" w:cs="Angsana New"/>
          <w:spacing w:val="-2"/>
          <w:sz w:val="30"/>
          <w:szCs w:val="30"/>
          <w:lang w:val="en-US" w:eastAsia="en-US" w:bidi="th-TH"/>
        </w:rPr>
        <w:t xml:space="preserve"> </w:t>
      </w:r>
      <w:r w:rsidR="003D2DB4">
        <w:rPr>
          <w:rFonts w:ascii="Angsana New" w:hAnsi="Angsana New" w:cs="Angsana New" w:hint="cs"/>
          <w:spacing w:val="-2"/>
          <w:sz w:val="30"/>
          <w:szCs w:val="30"/>
          <w:cs/>
          <w:lang w:val="en-US" w:eastAsia="en-US" w:bidi="th-TH"/>
        </w:rPr>
        <w:t>ผู้จัดหาหุ้นส่วนเกิน</w:t>
      </w:r>
      <w:r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eastAsia="en-US" w:bidi="th-TH"/>
        </w:rPr>
        <w:t xml:space="preserve">มีการจัดสรรหุ้นส่วนเกินจำนวน </w:t>
      </w:r>
      <w:r w:rsidRPr="00F85836">
        <w:rPr>
          <w:rFonts w:ascii="Angsana New" w:hAnsi="Angsana New" w:cs="Angsana New"/>
          <w:spacing w:val="-2"/>
          <w:sz w:val="30"/>
          <w:szCs w:val="30"/>
          <w:lang w:val="en-US" w:eastAsia="en-US" w:bidi="th-TH"/>
        </w:rPr>
        <w:t xml:space="preserve">1,043 </w:t>
      </w:r>
      <w:r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eastAsia="en-US" w:bidi="th-TH"/>
        </w:rPr>
        <w:t>ล้านหุ้นโดยยืมหุ้นมาจากผู้ถือหุ้นเดิม ภายหลังเมื่อวันที่</w:t>
      </w:r>
      <w:r w:rsidR="00E3460D">
        <w:rPr>
          <w:rFonts w:ascii="Angsana New" w:hAnsi="Angsana New" w:cs="Angsana New" w:hint="cs"/>
          <w:spacing w:val="-2"/>
          <w:sz w:val="30"/>
          <w:szCs w:val="30"/>
          <w:cs/>
          <w:lang w:val="en-US" w:eastAsia="en-US" w:bidi="th-TH"/>
        </w:rPr>
        <w:t xml:space="preserve"> </w:t>
      </w:r>
      <w:bookmarkStart w:id="8" w:name="_GoBack"/>
      <w:bookmarkEnd w:id="8"/>
      <w:r w:rsidRPr="00F85836">
        <w:rPr>
          <w:rFonts w:ascii="Angsana New" w:hAnsi="Angsana New" w:cs="Angsana New"/>
          <w:spacing w:val="-2"/>
          <w:sz w:val="30"/>
          <w:szCs w:val="30"/>
          <w:lang w:val="en-US" w:eastAsia="en-US" w:bidi="th-TH"/>
        </w:rPr>
        <w:t>8</w:t>
      </w:r>
      <w:r w:rsidR="00F85836">
        <w:rPr>
          <w:rFonts w:ascii="Angsana New" w:hAnsi="Angsana New" w:cs="Angsana New"/>
          <w:spacing w:val="-2"/>
          <w:sz w:val="30"/>
          <w:szCs w:val="30"/>
          <w:lang w:val="en-US" w:eastAsia="en-US" w:bidi="th-TH"/>
        </w:rPr>
        <w:t xml:space="preserve"> </w:t>
      </w:r>
      <w:r w:rsidR="000D4B5C" w:rsidRPr="00F8583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พฤศจิกายน </w:t>
      </w:r>
      <w:r w:rsidR="000D4B5C" w:rsidRPr="00F85836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2562 </w:t>
      </w:r>
      <w:r w:rsidR="000D4B5C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ผ</w:t>
      </w:r>
      <w:r w:rsidR="00F904D8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ู้</w:t>
      </w:r>
      <w:r w:rsidR="000D4B5C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จัด</w:t>
      </w:r>
      <w:r w:rsidR="003D2DB4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หา</w:t>
      </w:r>
      <w:r w:rsidR="000D4B5C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หุ้นส่วนเกินได้ใช้สิทธิซื้อหุ้นสามัญเพิ่มทุนจำนวน </w:t>
      </w:r>
      <w:r w:rsidR="000D4B5C" w:rsidRPr="00F85836">
        <w:rPr>
          <w:rFonts w:ascii="Angsana New" w:hAnsi="Angsana New" w:cs="Angsana New"/>
          <w:spacing w:val="-2"/>
          <w:sz w:val="30"/>
          <w:szCs w:val="30"/>
          <w:lang w:val="en-US" w:bidi="th-TH"/>
        </w:rPr>
        <w:t>1,043</w:t>
      </w:r>
      <w:r w:rsidR="00F85836" w:rsidRPr="00F85836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0D4B5C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ล้านหุ้นจากบริษัทในราคา </w:t>
      </w:r>
      <w:r w:rsidR="000D4B5C" w:rsidRPr="00F85836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6 </w:t>
      </w:r>
      <w:r w:rsidR="000D4B5C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บาทต่อหุ้น</w:t>
      </w:r>
      <w:r w:rsidR="00F904D8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F8583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รวมจำนวนเงิน </w:t>
      </w:r>
      <w:r w:rsidRPr="00F85836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6,258 </w:t>
      </w:r>
      <w:r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ล้านบาทเพื่อส่งคืน</w:t>
      </w:r>
      <w:r w:rsidR="00E47534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หุ้นที่ยืมมา</w:t>
      </w:r>
      <w:r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ให้กับ</w:t>
      </w:r>
      <w:r w:rsidR="004A17C7" w:rsidRPr="00F85836">
        <w:rPr>
          <w:rFonts w:ascii="Angsana New" w:hAnsi="Angsana New" w:cs="Angsana New" w:hint="cs"/>
          <w:spacing w:val="-2"/>
          <w:sz w:val="30"/>
          <w:szCs w:val="30"/>
          <w:cs/>
          <w:lang w:val="en-US" w:eastAsia="en-US" w:bidi="th-TH"/>
        </w:rPr>
        <w:t>ผู้ถือหุ้นเดิม</w:t>
      </w:r>
    </w:p>
    <w:p w14:paraId="0851BA1A" w14:textId="425D2C1F" w:rsidR="004A17C7" w:rsidRDefault="004A17C7" w:rsidP="00154F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eastAsia="en-US" w:bidi="th-TH"/>
        </w:rPr>
      </w:pPr>
    </w:p>
    <w:p w14:paraId="0B726F57" w14:textId="77777777" w:rsidR="004A17C7" w:rsidRPr="003D2DB4" w:rsidRDefault="004A17C7" w:rsidP="00154F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eastAsia="en-US" w:bidi="th-TH"/>
        </w:rPr>
      </w:pPr>
    </w:p>
    <w:p w14:paraId="2EDE6DC4" w14:textId="66961174" w:rsidR="003D2DB4" w:rsidRDefault="003D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 w:eastAsia="x-none"/>
        </w:rPr>
      </w:pPr>
      <w:r>
        <w:rPr>
          <w:rFonts w:asciiTheme="majorBidi" w:hAnsiTheme="majorBidi" w:cstheme="majorBidi"/>
          <w:sz w:val="20"/>
          <w:cs/>
        </w:rPr>
        <w:br w:type="page"/>
      </w:r>
    </w:p>
    <w:p w14:paraId="2625D63D" w14:textId="77777777" w:rsidR="00EC4BBD" w:rsidRPr="00404386" w:rsidRDefault="00EC4BBD" w:rsidP="004A17C7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eastAsia="en-US" w:bidi="th-TH"/>
        </w:rPr>
      </w:pPr>
      <w:r w:rsidRPr="0040438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eastAsia="en-US"/>
        </w:rPr>
        <w:lastRenderedPageBreak/>
        <w:t>การเสนอขายหุ้นให้แก่กรรมการ ผู้บริหารและพนักงานของบริษัท</w:t>
      </w:r>
      <w:r w:rsidRPr="00404386">
        <w:rPr>
          <w:rFonts w:ascii="Angsana New" w:hAnsi="Angsana New" w:cs="Angsana New"/>
          <w:b/>
          <w:bCs/>
          <w:i/>
          <w:iCs/>
          <w:sz w:val="30"/>
          <w:szCs w:val="30"/>
          <w:lang w:val="en-US" w:eastAsia="en-US" w:bidi="th-TH"/>
        </w:rPr>
        <w:t xml:space="preserve"> </w:t>
      </w:r>
    </w:p>
    <w:p w14:paraId="1498BA6E" w14:textId="77777777" w:rsidR="00EC4BBD" w:rsidRPr="000A04A4" w:rsidRDefault="00EC4BBD" w:rsidP="004A17C7">
      <w:pPr>
        <w:pStyle w:val="block"/>
        <w:spacing w:after="0" w:line="230" w:lineRule="auto"/>
        <w:ind w:left="540"/>
        <w:jc w:val="both"/>
        <w:rPr>
          <w:rFonts w:asciiTheme="majorBidi" w:hAnsiTheme="majorBidi" w:cstheme="majorBidi"/>
          <w:sz w:val="20"/>
          <w:lang w:bidi="th-TH"/>
        </w:rPr>
      </w:pPr>
    </w:p>
    <w:p w14:paraId="707163D6" w14:textId="40261A6C" w:rsidR="00EC4BBD" w:rsidRDefault="00EC4BBD" w:rsidP="004A17C7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40438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ตุลาคม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  <w:lang w:bidi="th-TH"/>
        </w:rPr>
        <w:t>256</w:t>
      </w:r>
      <w:r w:rsidRPr="00404386">
        <w:rPr>
          <w:rFonts w:ascii="Angsana New" w:hAnsi="Angsana New" w:cs="Angsana New"/>
          <w:spacing w:val="-4"/>
          <w:sz w:val="30"/>
          <w:szCs w:val="30"/>
          <w:lang w:val="en-US" w:bidi="th-TH"/>
        </w:rPr>
        <w:t>2</w:t>
      </w:r>
      <w:r w:rsidRPr="00404386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บริษัทได้เสนอขายหุ้นสามัญเพิ่มทุนให้แก่กรรมการ ผู้บริหารและพนักงานของบริษัทจ</w:t>
      </w:r>
      <w:r w:rsidRPr="0040438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ำ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นวน</w:t>
      </w:r>
      <w:r w:rsidRPr="00404386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</w:rPr>
        <w:t>41,986,300</w:t>
      </w:r>
      <w:r w:rsidRPr="00404386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 xml:space="preserve">หุ้น (มูลค่าที่ตราไว้หุ้นละ </w:t>
      </w:r>
      <w:r w:rsidRPr="00404386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1 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 xml:space="preserve">บาท) ในราคาหุ้นละ </w:t>
      </w:r>
      <w:r w:rsidRPr="00404386">
        <w:rPr>
          <w:rFonts w:ascii="Angsana New" w:hAnsi="Angsana New" w:cs="Angsana New"/>
          <w:spacing w:val="-4"/>
          <w:sz w:val="30"/>
          <w:szCs w:val="30"/>
          <w:lang w:val="en-US" w:bidi="th-TH"/>
        </w:rPr>
        <w:t>6</w:t>
      </w:r>
      <w:r w:rsidRPr="00404386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บาท โดยถือเป็นราคายุติธรรมของหุ้นที่ประมาณได้</w:t>
      </w:r>
      <w:r w:rsidRPr="00404386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อย่างน่าเชื่อถือ</w:t>
      </w:r>
      <w:r w:rsidRPr="0040438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ซึ่งอ้างอิงตามราคาของหุ้นที่บริษัทได้ออกจ</w:t>
      </w:r>
      <w:r w:rsidRPr="0040438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ำ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หน่ายแก่ประชาชนทั่วไปเป็นครั้งแรก ส</w:t>
      </w:r>
      <w:r w:rsidRPr="0040438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ำ</w:t>
      </w:r>
      <w:r w:rsidRPr="00404386">
        <w:rPr>
          <w:rFonts w:ascii="Angsana New" w:hAnsi="Angsana New" w:cs="Angsana New"/>
          <w:spacing w:val="-4"/>
          <w:sz w:val="30"/>
          <w:szCs w:val="30"/>
          <w:cs/>
        </w:rPr>
        <w:t>หรับหุ้นที่เสนอขายต่อ</w:t>
      </w:r>
      <w:r w:rsidRPr="0040438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04386">
        <w:rPr>
          <w:rFonts w:ascii="Angsana New" w:hAnsi="Angsana New" w:cs="Angsana New"/>
          <w:sz w:val="30"/>
          <w:szCs w:val="30"/>
          <w:cs/>
        </w:rPr>
        <w:t>กรรมการ ผู้บริหารและพนักงานของบริษัท ดังกล่าว ไม่อยู่ภายใต้ข้อจ</w:t>
      </w:r>
      <w:r w:rsidRPr="00404386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404386">
        <w:rPr>
          <w:rFonts w:ascii="Angsana New" w:hAnsi="Angsana New" w:cs="Angsana New"/>
          <w:sz w:val="30"/>
          <w:szCs w:val="30"/>
          <w:cs/>
        </w:rPr>
        <w:t>กัดการโอนใด ๆ</w:t>
      </w:r>
    </w:p>
    <w:p w14:paraId="10D07575" w14:textId="77777777" w:rsidR="004A17C7" w:rsidRPr="004A17C7" w:rsidRDefault="004A17C7" w:rsidP="004A17C7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szCs w:val="22"/>
        </w:rPr>
      </w:pPr>
    </w:p>
    <w:p w14:paraId="33E115EB" w14:textId="77777777" w:rsidR="00E10BDA" w:rsidRDefault="00EC4BBD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  <w:tab w:val="left" w:pos="630"/>
          <w:tab w:val="left" w:pos="1065"/>
        </w:tabs>
        <w:spacing w:line="23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E10BD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B148B5" w:rsidRPr="000B1E6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การจ่ายชำระคืนเงินกู้</w:t>
      </w:r>
      <w:r w:rsidR="00A66B9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ยืม</w:t>
      </w:r>
      <w:r w:rsidR="00B148B5" w:rsidRPr="000B1E6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ธนาคาร </w:t>
      </w:r>
    </w:p>
    <w:p w14:paraId="318510B4" w14:textId="77777777" w:rsidR="00E10BDA" w:rsidRPr="006968DB" w:rsidRDefault="00E10BDA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  <w:tab w:val="left" w:pos="630"/>
          <w:tab w:val="left" w:pos="1065"/>
        </w:tabs>
        <w:spacing w:line="230" w:lineRule="auto"/>
        <w:rPr>
          <w:rFonts w:ascii="Angsana New" w:hAnsi="Angsana New"/>
          <w:b/>
          <w:bCs/>
          <w:i/>
          <w:iCs/>
          <w:snapToGrid w:val="0"/>
          <w:lang w:eastAsia="th-TH"/>
        </w:rPr>
      </w:pPr>
    </w:p>
    <w:p w14:paraId="23DEEC01" w14:textId="2F22327B" w:rsidR="00296E0B" w:rsidRDefault="00296E0B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  <w:tab w:val="left" w:pos="630"/>
          <w:tab w:val="left" w:pos="1065"/>
        </w:tabs>
        <w:spacing w:line="23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B1E6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ในวันที่ </w:t>
      </w:r>
      <w:r w:rsidRPr="000B1E67">
        <w:rPr>
          <w:rFonts w:ascii="Angsana New" w:hAnsi="Angsana New"/>
          <w:snapToGrid w:val="0"/>
          <w:sz w:val="30"/>
          <w:szCs w:val="30"/>
          <w:lang w:eastAsia="th-TH"/>
        </w:rPr>
        <w:t xml:space="preserve">8 </w:t>
      </w:r>
      <w:r w:rsidRPr="000B1E6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ตุลาคม </w:t>
      </w:r>
      <w:r w:rsidRPr="000B1E67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Pr="000B1E6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บริษัทและบริษัทย่อยได้จ่ายชำระคืนเงินกู้ยืมระยะสั้นจากธนาคารในประเทศแห่งหนึ่งจำนวน </w:t>
      </w:r>
      <w:r w:rsidRPr="000B1E67">
        <w:rPr>
          <w:rFonts w:ascii="Angsana New" w:hAnsi="Angsana New"/>
          <w:snapToGrid w:val="0"/>
          <w:sz w:val="30"/>
          <w:szCs w:val="30"/>
          <w:lang w:eastAsia="th-TH"/>
        </w:rPr>
        <w:t xml:space="preserve">1,342 </w:t>
      </w:r>
      <w:r w:rsidRPr="000B1E6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ล้านบาทและเงินกู้ยืมระยะยาวจากธนาคารในประเทศหลายแห่งและธนาคารต่างประเทศแห่งหนึ่งเป็นจำนวน </w:t>
      </w:r>
      <w:r w:rsidRPr="000B1E67">
        <w:rPr>
          <w:rFonts w:ascii="Angsana New" w:hAnsi="Angsana New"/>
          <w:snapToGrid w:val="0"/>
          <w:sz w:val="30"/>
          <w:szCs w:val="30"/>
          <w:lang w:eastAsia="th-TH"/>
        </w:rPr>
        <w:t xml:space="preserve">15,477 </w:t>
      </w:r>
      <w:r w:rsidRPr="000B1E6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ล้านบาทและ </w:t>
      </w:r>
      <w:r w:rsidRPr="000B1E67">
        <w:rPr>
          <w:rFonts w:ascii="Angsana New" w:hAnsi="Angsana New"/>
          <w:snapToGrid w:val="0"/>
          <w:sz w:val="30"/>
          <w:szCs w:val="30"/>
          <w:lang w:eastAsia="th-TH"/>
        </w:rPr>
        <w:t xml:space="preserve">16,900 </w:t>
      </w:r>
      <w:r w:rsidRPr="000B1E6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 ตามลำดับ</w:t>
      </w:r>
    </w:p>
    <w:p w14:paraId="4DF76230" w14:textId="77777777" w:rsidR="00E10BDA" w:rsidRPr="006968DB" w:rsidRDefault="00E10BDA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  <w:tab w:val="left" w:pos="630"/>
          <w:tab w:val="left" w:pos="1065"/>
        </w:tabs>
        <w:spacing w:line="230" w:lineRule="auto"/>
        <w:ind w:left="540"/>
        <w:rPr>
          <w:rFonts w:ascii="Angsana New" w:hAnsi="Angsana New"/>
          <w:b/>
          <w:bCs/>
          <w:i/>
          <w:iCs/>
          <w:snapToGrid w:val="0"/>
          <w:cs/>
          <w:lang w:eastAsia="th-TH"/>
        </w:rPr>
      </w:pPr>
    </w:p>
    <w:p w14:paraId="1A48A9BC" w14:textId="59B49EE9" w:rsidR="004E07A3" w:rsidRPr="00404386" w:rsidRDefault="00A71C62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rPr>
          <w:rFonts w:ascii="Angsana New" w:hAnsi="Angsana New"/>
          <w:b/>
          <w:bCs/>
          <w:sz w:val="30"/>
          <w:szCs w:val="30"/>
        </w:rPr>
      </w:pPr>
      <w:r w:rsidRPr="00404386">
        <w:rPr>
          <w:rFonts w:ascii="Angsana New" w:hAnsi="Angsana New"/>
          <w:b/>
          <w:bCs/>
          <w:sz w:val="30"/>
          <w:szCs w:val="30"/>
        </w:rPr>
        <w:t>2</w:t>
      </w:r>
      <w:r w:rsidR="00967BEA" w:rsidRPr="00404386">
        <w:rPr>
          <w:rFonts w:ascii="Angsana New" w:hAnsi="Angsana New"/>
          <w:b/>
          <w:bCs/>
          <w:sz w:val="30"/>
          <w:szCs w:val="30"/>
        </w:rPr>
        <w:t>1</w:t>
      </w:r>
      <w:r w:rsidR="004E07A3" w:rsidRPr="00404386">
        <w:rPr>
          <w:rFonts w:ascii="Angsana New" w:hAnsi="Angsana New"/>
          <w:b/>
          <w:bCs/>
          <w:sz w:val="30"/>
          <w:szCs w:val="30"/>
        </w:rPr>
        <w:tab/>
      </w:r>
      <w:r w:rsidR="004E07A3" w:rsidRPr="00404386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0A44A51" w14:textId="77777777" w:rsidR="004E07A3" w:rsidRPr="006968DB" w:rsidRDefault="004E07A3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 w:right="29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69C3E807" w14:textId="4D2741EF" w:rsidR="00624F1F" w:rsidRDefault="004E07A3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มาตรฐานการรายงานทางการเงินที่ออกและปรับปรุงใหม่</w:t>
      </w:r>
      <w:r w:rsidR="00923E38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เกี่ยวกับการดำเนินงานของกลุ่มบริษัท</w:t>
      </w:r>
      <w:r w:rsidR="00923E38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คาดว่า</w:t>
      </w:r>
      <w:r w:rsidR="00923E38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จะมีผลกระทบที่มีสาระสำคัญต่องบการเงินรวม</w:t>
      </w:r>
      <w:r w:rsidR="00923E38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งบการเงินเฉพาะกิจการ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เมื่อนำมาถือปฏิบัติเป็นครั้งแรก </w:t>
      </w:r>
      <w:r w:rsidR="00923E38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โดย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มกราคม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2563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62019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ดังต่อไปนี้</w:t>
      </w:r>
    </w:p>
    <w:p w14:paraId="76194F61" w14:textId="74ED7EB5" w:rsidR="00624F1F" w:rsidRPr="006968DB" w:rsidRDefault="00624F1F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rPr>
          <w:rFonts w:ascii="Angsana New" w:hAnsi="Angsana New"/>
          <w:snapToGrid w:val="0"/>
          <w:cs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4E07A3" w:rsidRPr="00404386" w14:paraId="3A145F63" w14:textId="77777777" w:rsidTr="00923E38">
        <w:trPr>
          <w:trHeight w:hRule="exact" w:val="360"/>
          <w:tblHeader/>
        </w:trPr>
        <w:tc>
          <w:tcPr>
            <w:tcW w:w="4770" w:type="dxa"/>
            <w:shd w:val="clear" w:color="auto" w:fill="auto"/>
            <w:vAlign w:val="bottom"/>
          </w:tcPr>
          <w:p w14:paraId="4A5E7279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4043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45A5FA7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043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E07A3" w:rsidRPr="00404386" w14:paraId="4D1181FD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3A9C2B03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4043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0438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10" w:type="dxa"/>
            <w:shd w:val="clear" w:color="auto" w:fill="auto"/>
          </w:tcPr>
          <w:p w14:paraId="142AE7F6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4E07A3" w:rsidRPr="00404386" w14:paraId="41BF1772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33B49489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0438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10" w:type="dxa"/>
            <w:shd w:val="clear" w:color="auto" w:fill="auto"/>
          </w:tcPr>
          <w:p w14:paraId="31B32C81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E07A3" w:rsidRPr="00404386" w14:paraId="4B052D01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5AF34E4C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4043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0438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410" w:type="dxa"/>
            <w:shd w:val="clear" w:color="auto" w:fill="auto"/>
          </w:tcPr>
          <w:p w14:paraId="430FAA4D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E07A3" w:rsidRPr="00404386" w14:paraId="79DF8C20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209C61D2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hanging="162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4043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04386">
              <w:rPr>
                <w:rFonts w:ascii="Angsana New" w:eastAsia="Calibri" w:hAnsi="Angsana New"/>
                <w:sz w:val="30"/>
                <w:szCs w:val="30"/>
              </w:rPr>
              <w:t>32*</w:t>
            </w:r>
          </w:p>
        </w:tc>
        <w:tc>
          <w:tcPr>
            <w:tcW w:w="4410" w:type="dxa"/>
            <w:shd w:val="clear" w:color="auto" w:fill="auto"/>
          </w:tcPr>
          <w:p w14:paraId="2A6182B1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4E07A3" w:rsidRPr="00404386" w14:paraId="3AE7A842" w14:textId="77777777" w:rsidTr="00923E38">
        <w:trPr>
          <w:trHeight w:hRule="exact" w:val="785"/>
        </w:trPr>
        <w:tc>
          <w:tcPr>
            <w:tcW w:w="4770" w:type="dxa"/>
            <w:shd w:val="clear" w:color="auto" w:fill="auto"/>
          </w:tcPr>
          <w:p w14:paraId="100FA0F0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0438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410" w:type="dxa"/>
            <w:shd w:val="clear" w:color="auto" w:fill="auto"/>
          </w:tcPr>
          <w:p w14:paraId="429DCDA9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E07A3" w:rsidRPr="00404386" w14:paraId="2312D040" w14:textId="77777777" w:rsidTr="00923E38">
        <w:trPr>
          <w:trHeight w:hRule="exact" w:val="407"/>
        </w:trPr>
        <w:tc>
          <w:tcPr>
            <w:tcW w:w="4770" w:type="dxa"/>
            <w:shd w:val="clear" w:color="auto" w:fill="auto"/>
          </w:tcPr>
          <w:p w14:paraId="642EB9FA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0438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410" w:type="dxa"/>
            <w:shd w:val="clear" w:color="auto" w:fill="auto"/>
          </w:tcPr>
          <w:p w14:paraId="6FA18907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3CBE0B9" w14:textId="77777777" w:rsidR="004E07A3" w:rsidRPr="006968DB" w:rsidRDefault="004E07A3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 w:right="29"/>
        <w:jc w:val="thaiDistribute"/>
        <w:rPr>
          <w:rFonts w:ascii="Angsana New" w:hAnsi="Angsana New"/>
          <w:snapToGrid w:val="0"/>
          <w:lang w:eastAsia="th-TH"/>
        </w:rPr>
      </w:pPr>
    </w:p>
    <w:p w14:paraId="20AFE76A" w14:textId="174D984A" w:rsidR="00EC4BBD" w:rsidRPr="00EC4BBD" w:rsidRDefault="004E07A3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* มาตรฐานการรายงานทางการเงิน</w:t>
      </w:r>
      <w:r w:rsidR="00562019"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ที่เกี่ยวข้องกับ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189E98ED" w14:textId="77777777" w:rsidR="00A66B91" w:rsidRPr="006968DB" w:rsidRDefault="00A66B91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right="29"/>
        <w:jc w:val="thaiDistribute"/>
        <w:rPr>
          <w:rFonts w:ascii="Angsana New" w:hAnsi="Angsana New"/>
          <w:snapToGrid w:val="0"/>
          <w:lang w:eastAsia="th-TH"/>
        </w:rPr>
      </w:pPr>
    </w:p>
    <w:p w14:paraId="5330E174" w14:textId="77777777" w:rsidR="004E07A3" w:rsidRPr="00404386" w:rsidRDefault="004E07A3" w:rsidP="004A17C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 w:hanging="540"/>
        <w:jc w:val="thaiDistribute"/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lang w:eastAsia="th-TH"/>
        </w:rPr>
      </w:pPr>
      <w:r w:rsidRPr="00404386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cs/>
          <w:lang w:eastAsia="th-TH"/>
        </w:rPr>
        <w:t>มาตรฐานการรายงานทางการเงินที่เกี่ยวข้องกับเครื่องมือทางการเงิน</w:t>
      </w:r>
    </w:p>
    <w:p w14:paraId="15460412" w14:textId="77777777" w:rsidR="004E07A3" w:rsidRPr="006968DB" w:rsidRDefault="004E07A3" w:rsidP="004A17C7">
      <w:pPr>
        <w:tabs>
          <w:tab w:val="clear" w:pos="454"/>
          <w:tab w:val="clear" w:pos="907"/>
          <w:tab w:val="left" w:pos="900"/>
        </w:tabs>
        <w:spacing w:line="230" w:lineRule="auto"/>
        <w:ind w:left="900" w:firstLine="18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3A16F3B7" w14:textId="0D83DD8A" w:rsidR="004E07A3" w:rsidRDefault="00E313ED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มาตรฐานการรายงานทางการเงินเหล่านี้นำมาใช้แทนมาตรฐานการบัญชีดังต่อไปนี้</w:t>
      </w:r>
    </w:p>
    <w:p w14:paraId="16D6AA16" w14:textId="77777777" w:rsidR="004A17C7" w:rsidRPr="00404386" w:rsidRDefault="004A17C7" w:rsidP="004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4050"/>
        <w:gridCol w:w="5058"/>
      </w:tblGrid>
      <w:tr w:rsidR="004E07A3" w:rsidRPr="00404386" w14:paraId="42B47787" w14:textId="77777777" w:rsidTr="00E313ED">
        <w:tc>
          <w:tcPr>
            <w:tcW w:w="4050" w:type="dxa"/>
            <w:shd w:val="clear" w:color="auto" w:fill="auto"/>
          </w:tcPr>
          <w:p w14:paraId="4E0E8E83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 w:hint="cs"/>
                <w:sz w:val="30"/>
                <w:szCs w:val="30"/>
                <w:cs/>
              </w:rPr>
              <w:lastRenderedPageBreak/>
              <w:t xml:space="preserve">มาตรฐานการบัญชี ฉบับที่ </w:t>
            </w:r>
            <w:r w:rsidRPr="00404386">
              <w:rPr>
                <w:rFonts w:ascii="Angsana New" w:eastAsia="MS Mincho" w:hAnsi="Angsana New"/>
                <w:sz w:val="30"/>
                <w:szCs w:val="30"/>
              </w:rPr>
              <w:t xml:space="preserve">101 </w:t>
            </w:r>
          </w:p>
        </w:tc>
        <w:tc>
          <w:tcPr>
            <w:tcW w:w="5058" w:type="dxa"/>
            <w:shd w:val="clear" w:color="auto" w:fill="auto"/>
          </w:tcPr>
          <w:p w14:paraId="1F7E133B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หนี้สงสัยจะสูญและหนี้สูญ</w:t>
            </w:r>
          </w:p>
        </w:tc>
      </w:tr>
      <w:tr w:rsidR="004E07A3" w:rsidRPr="00404386" w14:paraId="6317FC5B" w14:textId="77777777" w:rsidTr="00E313ED">
        <w:tc>
          <w:tcPr>
            <w:tcW w:w="4050" w:type="dxa"/>
            <w:shd w:val="clear" w:color="auto" w:fill="auto"/>
          </w:tcPr>
          <w:p w14:paraId="205A5F9F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04386">
              <w:rPr>
                <w:rFonts w:ascii="Angsana New" w:eastAsia="MS Mincho" w:hAnsi="Angsana New"/>
                <w:sz w:val="30"/>
                <w:szCs w:val="30"/>
              </w:rPr>
              <w:t>104</w:t>
            </w: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058" w:type="dxa"/>
            <w:shd w:val="clear" w:color="auto" w:fill="auto"/>
          </w:tcPr>
          <w:p w14:paraId="4613079D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4E07A3" w:rsidRPr="00404386" w14:paraId="3520C396" w14:textId="77777777" w:rsidTr="00E313ED">
        <w:tc>
          <w:tcPr>
            <w:tcW w:w="4050" w:type="dxa"/>
            <w:shd w:val="clear" w:color="auto" w:fill="auto"/>
          </w:tcPr>
          <w:p w14:paraId="2A392599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04386">
              <w:rPr>
                <w:rFonts w:ascii="Angsana New" w:eastAsia="MS Mincho" w:hAnsi="Angsana New"/>
                <w:sz w:val="30"/>
                <w:szCs w:val="30"/>
              </w:rPr>
              <w:t>105</w:t>
            </w: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58" w:type="dxa"/>
            <w:shd w:val="clear" w:color="auto" w:fill="auto"/>
          </w:tcPr>
          <w:p w14:paraId="6D641FB1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4E07A3" w:rsidRPr="00404386" w14:paraId="1A04331B" w14:textId="77777777" w:rsidTr="00E313ED">
        <w:tc>
          <w:tcPr>
            <w:tcW w:w="4050" w:type="dxa"/>
            <w:shd w:val="clear" w:color="auto" w:fill="auto"/>
          </w:tcPr>
          <w:p w14:paraId="44FC15C0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04386">
              <w:rPr>
                <w:rFonts w:ascii="Angsana New" w:eastAsia="MS Mincho" w:hAnsi="Angsana New"/>
                <w:sz w:val="30"/>
                <w:szCs w:val="30"/>
              </w:rPr>
              <w:t>106</w:t>
            </w:r>
          </w:p>
        </w:tc>
        <w:tc>
          <w:tcPr>
            <w:tcW w:w="5058" w:type="dxa"/>
            <w:shd w:val="clear" w:color="auto" w:fill="auto"/>
          </w:tcPr>
          <w:p w14:paraId="15DB52CD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hint="cs"/>
                <w:sz w:val="30"/>
                <w:szCs w:val="30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4E07A3" w:rsidRPr="00404386" w14:paraId="005D39A5" w14:textId="77777777" w:rsidTr="00E313ED">
        <w:tc>
          <w:tcPr>
            <w:tcW w:w="4050" w:type="dxa"/>
            <w:shd w:val="clear" w:color="auto" w:fill="auto"/>
          </w:tcPr>
          <w:p w14:paraId="2E2941DD" w14:textId="77777777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0438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04386">
              <w:rPr>
                <w:rFonts w:ascii="Angsana New" w:eastAsia="MS Mincho" w:hAnsi="Angsana New"/>
                <w:sz w:val="30"/>
                <w:szCs w:val="30"/>
              </w:rPr>
              <w:t xml:space="preserve">107 </w:t>
            </w:r>
          </w:p>
        </w:tc>
        <w:tc>
          <w:tcPr>
            <w:tcW w:w="5058" w:type="dxa"/>
            <w:shd w:val="clear" w:color="auto" w:fill="auto"/>
          </w:tcPr>
          <w:p w14:paraId="7FD097D1" w14:textId="06185C21" w:rsidR="004E07A3" w:rsidRPr="00404386" w:rsidRDefault="004E07A3" w:rsidP="004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การแสดงรายการและการเปิดเผยข้อมูลสำหรับเค</w:t>
            </w:r>
            <w:r w:rsidR="00DE2065">
              <w:rPr>
                <w:rFonts w:ascii="Angsana New" w:hAnsi="Angsana New" w:hint="cs"/>
                <w:sz w:val="30"/>
                <w:szCs w:val="30"/>
                <w:cs/>
              </w:rPr>
              <w:t>รื่</w:t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องมือ</w:t>
            </w:r>
            <w:r w:rsidRPr="00404386">
              <w:rPr>
                <w:rFonts w:ascii="Angsana New" w:hAnsi="Angsana New"/>
                <w:sz w:val="30"/>
                <w:szCs w:val="30"/>
              </w:rPr>
              <w:br/>
            </w:r>
            <w:r w:rsidRPr="00404386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</w:tr>
    </w:tbl>
    <w:p w14:paraId="57EE2FFE" w14:textId="77777777" w:rsidR="004A17C7" w:rsidRPr="004A17C7" w:rsidRDefault="004A17C7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30" w:lineRule="auto"/>
        <w:ind w:left="990"/>
        <w:jc w:val="thaiDistribute"/>
        <w:rPr>
          <w:rFonts w:ascii="Angsana New" w:hAnsi="Angsana New"/>
          <w:sz w:val="12"/>
          <w:szCs w:val="12"/>
        </w:rPr>
      </w:pPr>
    </w:p>
    <w:p w14:paraId="29E22C45" w14:textId="2836C347" w:rsidR="004E07A3" w:rsidRPr="00404386" w:rsidRDefault="004E07A3" w:rsidP="004A17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3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64C91941" w14:textId="77777777" w:rsidR="004E07A3" w:rsidRPr="004A17C7" w:rsidRDefault="004E07A3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30" w:lineRule="auto"/>
        <w:ind w:left="990"/>
        <w:jc w:val="thaiDistribute"/>
        <w:rPr>
          <w:rFonts w:ascii="Angsana New" w:hAnsi="Angsana New"/>
          <w:sz w:val="12"/>
          <w:szCs w:val="12"/>
        </w:rPr>
      </w:pPr>
    </w:p>
    <w:p w14:paraId="11DABBE4" w14:textId="77777777" w:rsidR="004E07A3" w:rsidRPr="00404386" w:rsidRDefault="004E07A3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404386">
        <w:rPr>
          <w:rFonts w:ascii="Angsana New" w:hAnsi="Angsana New"/>
          <w:sz w:val="30"/>
          <w:szCs w:val="30"/>
        </w:rPr>
        <w:t xml:space="preserve">3 </w:t>
      </w:r>
      <w:r w:rsidRPr="00404386">
        <w:rPr>
          <w:rFonts w:ascii="Angsana New" w:hAnsi="Angsana New"/>
          <w:sz w:val="30"/>
          <w:szCs w:val="30"/>
          <w:cs/>
        </w:rPr>
        <w:t>ประเภท ได้แก่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ราคาทุน</w:t>
      </w:r>
      <w:r w:rsidR="00387107" w:rsidRPr="00404386">
        <w:rPr>
          <w:rFonts w:ascii="Angsana New" w:hAnsi="Angsana New"/>
          <w:sz w:val="30"/>
          <w:szCs w:val="30"/>
        </w:rPr>
        <w:t xml:space="preserve">   </w:t>
      </w:r>
      <w:r w:rsidRPr="00404386">
        <w:rPr>
          <w:rFonts w:ascii="Angsana New" w:hAnsi="Angsana New"/>
          <w:sz w:val="30"/>
          <w:szCs w:val="30"/>
          <w:cs/>
        </w:rPr>
        <w:t>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404386">
        <w:rPr>
          <w:rFonts w:ascii="Angsana New" w:hAnsi="Angsana New"/>
          <w:sz w:val="30"/>
          <w:szCs w:val="30"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404386">
        <w:rPr>
          <w:rFonts w:ascii="Angsana New" w:hAnsi="Angsana New"/>
          <w:sz w:val="30"/>
          <w:szCs w:val="30"/>
        </w:rPr>
        <w:t>105</w:t>
      </w:r>
      <w:r w:rsidRPr="00404386">
        <w:rPr>
          <w:rFonts w:ascii="Angsana New" w:hAnsi="Angsana New"/>
          <w:sz w:val="30"/>
          <w:szCs w:val="30"/>
          <w:cs/>
        </w:rPr>
        <w:t xml:space="preserve"> การจัดประเภท</w:t>
      </w:r>
      <w:r w:rsidRPr="00404386">
        <w:rPr>
          <w:rFonts w:ascii="Angsana New" w:hAnsi="Angsana New" w:hint="cs"/>
          <w:sz w:val="30"/>
          <w:szCs w:val="30"/>
          <w:cs/>
        </w:rPr>
        <w:t>ใหม่</w:t>
      </w:r>
      <w:r w:rsidRPr="00404386">
        <w:rPr>
          <w:rFonts w:ascii="Angsana New" w:hAnsi="Angsana New"/>
          <w:sz w:val="30"/>
          <w:szCs w:val="3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Pr="00404386">
        <w:rPr>
          <w:rFonts w:ascii="Angsana New" w:hAnsi="Angsana New" w:hint="cs"/>
          <w:sz w:val="30"/>
          <w:szCs w:val="30"/>
          <w:cs/>
        </w:rPr>
        <w:t>บริหาร</w:t>
      </w:r>
      <w:r w:rsidRPr="00404386">
        <w:rPr>
          <w:rFonts w:ascii="Angsana New" w:hAnsi="Angsana New"/>
          <w:sz w:val="30"/>
          <w:szCs w:val="30"/>
          <w:cs/>
        </w:rPr>
        <w:t>จัดการสินทรัพย์ทางการเงินนั้น</w:t>
      </w:r>
    </w:p>
    <w:p w14:paraId="0F66D52D" w14:textId="77777777" w:rsidR="004E07A3" w:rsidRPr="004A17C7" w:rsidRDefault="004E07A3" w:rsidP="004A17C7">
      <w:pPr>
        <w:pStyle w:val="ListParagraph"/>
        <w:tabs>
          <w:tab w:val="clear" w:pos="907"/>
        </w:tabs>
        <w:autoSpaceDE w:val="0"/>
        <w:autoSpaceDN w:val="0"/>
        <w:adjustRightInd w:val="0"/>
        <w:spacing w:line="230" w:lineRule="auto"/>
        <w:ind w:left="1260" w:hanging="270"/>
        <w:jc w:val="thaiDistribute"/>
        <w:rPr>
          <w:rFonts w:ascii="Angsana New" w:hAnsi="Angsana New"/>
          <w:sz w:val="12"/>
          <w:szCs w:val="12"/>
        </w:rPr>
      </w:pPr>
    </w:p>
    <w:p w14:paraId="0DB227B8" w14:textId="67B3FBC3" w:rsidR="00764ABF" w:rsidRDefault="004E07A3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อนุพันธ์จะวัดมูลค่าด้วยมูลค่ายุติธรรมผ่านกำไรหรือขาดทุนตามมาตรฐานการรายงานทางการเงิน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>โดยจะนำมาใช้แทนนโยบายการบัญชีของกลุ่มบริษัท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ในปัจจุบันที่รับรู้รายการเมื่ออนุพันธ์ดังกล่าวถูกนำมาใช้</w:t>
      </w:r>
    </w:p>
    <w:p w14:paraId="7ECE5588" w14:textId="77777777" w:rsidR="004A17C7" w:rsidRPr="004A17C7" w:rsidRDefault="004A17C7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/>
        <w:jc w:val="thaiDistribute"/>
        <w:rPr>
          <w:rFonts w:ascii="Angsana New" w:hAnsi="Angsana New"/>
          <w:sz w:val="12"/>
          <w:szCs w:val="12"/>
        </w:rPr>
      </w:pPr>
    </w:p>
    <w:p w14:paraId="2D2B1391" w14:textId="77777777" w:rsidR="004E07A3" w:rsidRPr="00404386" w:rsidRDefault="004E07A3" w:rsidP="004A17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การวัดมูลค่าด้วยวิธีราคาทุนตัดจำหน่าย</w:t>
      </w:r>
    </w:p>
    <w:p w14:paraId="689A62DC" w14:textId="77777777" w:rsidR="004E07A3" w:rsidRPr="004A17C7" w:rsidRDefault="004E07A3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 w:hanging="540"/>
        <w:jc w:val="thaiDistribute"/>
        <w:rPr>
          <w:rFonts w:ascii="Angsana New" w:hAnsi="Angsana New"/>
          <w:sz w:val="12"/>
          <w:szCs w:val="12"/>
        </w:rPr>
      </w:pPr>
    </w:p>
    <w:p w14:paraId="7D4FF12F" w14:textId="61C0EE29" w:rsidR="00A66B91" w:rsidRDefault="004E07A3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</w:rPr>
        <w:tab/>
      </w:r>
      <w:r w:rsidRPr="00404386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</w:t>
      </w:r>
      <w:r w:rsidRPr="00404386">
        <w:rPr>
          <w:rFonts w:ascii="Angsana New" w:hAnsi="Angsana New" w:hint="cs"/>
          <w:sz w:val="30"/>
          <w:szCs w:val="30"/>
          <w:cs/>
        </w:rPr>
        <w:t>รับ</w:t>
      </w:r>
      <w:r w:rsidRPr="00404386">
        <w:rPr>
          <w:rFonts w:ascii="Angsana New" w:hAnsi="Angsana New"/>
          <w:sz w:val="30"/>
          <w:szCs w:val="30"/>
          <w:cs/>
        </w:rPr>
        <w:t>และดอกเบี้ย</w:t>
      </w:r>
      <w:r w:rsidRPr="00404386">
        <w:rPr>
          <w:rFonts w:ascii="Angsana New" w:hAnsi="Angsana New" w:hint="cs"/>
          <w:sz w:val="30"/>
          <w:szCs w:val="30"/>
          <w:cs/>
        </w:rPr>
        <w:t>จ่าย</w:t>
      </w:r>
      <w:r w:rsidRPr="00404386">
        <w:rPr>
          <w:rFonts w:ascii="Angsana New" w:hAnsi="Angsana New"/>
          <w:sz w:val="30"/>
          <w:szCs w:val="30"/>
          <w:cs/>
        </w:rPr>
        <w:t xml:space="preserve">ด้วยอัตราดอกเบี้ยที่แท้จริง 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>9</w:t>
      </w:r>
      <w:r w:rsidRPr="00404386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จะนำมาใช้แทนนโยบายการบัญชีของกลุ่มบริษัท</w:t>
      </w:r>
      <w:r w:rsidRPr="00404386">
        <w:rPr>
          <w:rFonts w:ascii="Angsana New" w:hAnsi="Angsana New" w:hint="cs"/>
          <w:sz w:val="30"/>
          <w:szCs w:val="30"/>
          <w:cs/>
        </w:rPr>
        <w:t xml:space="preserve"> </w:t>
      </w:r>
      <w:r w:rsidRPr="00404386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417D96AD" w14:textId="77777777" w:rsidR="00624F1F" w:rsidRPr="004A17C7" w:rsidRDefault="00624F1F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 w:hanging="540"/>
        <w:jc w:val="thaiDistribute"/>
        <w:rPr>
          <w:rFonts w:ascii="Angsana New" w:hAnsi="Angsana New"/>
          <w:sz w:val="12"/>
          <w:szCs w:val="12"/>
        </w:rPr>
      </w:pPr>
    </w:p>
    <w:p w14:paraId="5269B278" w14:textId="07C1573E" w:rsidR="004E07A3" w:rsidRPr="00404386" w:rsidRDefault="004E07A3" w:rsidP="004A17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990" w:hanging="450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3BF07910" w14:textId="77777777" w:rsidR="004E07A3" w:rsidRPr="004A17C7" w:rsidRDefault="004E07A3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1080" w:hanging="540"/>
        <w:jc w:val="thaiDistribute"/>
        <w:rPr>
          <w:rFonts w:ascii="Angsana New" w:hAnsi="Angsana New"/>
          <w:sz w:val="12"/>
          <w:szCs w:val="12"/>
        </w:rPr>
      </w:pPr>
    </w:p>
    <w:p w14:paraId="136141FE" w14:textId="77777777" w:rsidR="004E07A3" w:rsidRPr="00404386" w:rsidRDefault="004E07A3" w:rsidP="004A1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</w:t>
      </w:r>
      <w:r w:rsidRPr="00404386">
        <w:rPr>
          <w:rFonts w:ascii="Angsana New" w:hAnsi="Angsana New" w:hint="cs"/>
          <w:sz w:val="30"/>
          <w:szCs w:val="30"/>
          <w:cs/>
        </w:rPr>
        <w:t>นั้น</w:t>
      </w:r>
      <w:r w:rsidRPr="00404386">
        <w:rPr>
          <w:rFonts w:ascii="Angsana New" w:hAnsi="Angsana New"/>
          <w:sz w:val="30"/>
          <w:szCs w:val="3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66E33066" w14:textId="77777777" w:rsidR="004A17C7" w:rsidRPr="004A17C7" w:rsidRDefault="004A17C7" w:rsidP="004A17C7">
      <w:pPr>
        <w:pStyle w:val="ListParagraph"/>
        <w:tabs>
          <w:tab w:val="clear" w:pos="907"/>
        </w:tabs>
        <w:autoSpaceDE w:val="0"/>
        <w:autoSpaceDN w:val="0"/>
        <w:adjustRightInd w:val="0"/>
        <w:spacing w:line="230" w:lineRule="auto"/>
        <w:ind w:left="990"/>
        <w:jc w:val="thaiDistribute"/>
        <w:rPr>
          <w:rFonts w:ascii="Angsana New" w:hAnsi="Angsana New"/>
          <w:sz w:val="12"/>
          <w:szCs w:val="12"/>
        </w:rPr>
      </w:pPr>
    </w:p>
    <w:p w14:paraId="3C0EFC9A" w14:textId="34C495BE" w:rsidR="006968DB" w:rsidRDefault="004E07A3" w:rsidP="004A17C7">
      <w:pPr>
        <w:pStyle w:val="ListParagraph"/>
        <w:tabs>
          <w:tab w:val="clear" w:pos="907"/>
        </w:tabs>
        <w:autoSpaceDE w:val="0"/>
        <w:autoSpaceDN w:val="0"/>
        <w:adjustRightInd w:val="0"/>
        <w:spacing w:line="23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04386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404386">
        <w:rPr>
          <w:rFonts w:ascii="Angsana New" w:hAnsi="Angsana New" w:hint="cs"/>
          <w:sz w:val="30"/>
          <w:szCs w:val="30"/>
          <w:cs/>
        </w:rPr>
        <w:t xml:space="preserve"> (ไม่รวม</w:t>
      </w:r>
      <w:r w:rsidRPr="00404386">
        <w:rPr>
          <w:rFonts w:ascii="Angsana New" w:hAnsi="Angsana New"/>
          <w:sz w:val="30"/>
          <w:szCs w:val="30"/>
          <w:cs/>
        </w:rPr>
        <w:t>เงินลงทุนในตราสารทุน</w:t>
      </w:r>
      <w:r w:rsidRPr="00404386">
        <w:rPr>
          <w:rFonts w:ascii="Angsana New" w:hAnsi="Angsana New" w:hint="cs"/>
          <w:sz w:val="30"/>
          <w:szCs w:val="30"/>
          <w:cs/>
        </w:rPr>
        <w:t xml:space="preserve">) </w:t>
      </w:r>
      <w:r w:rsidRPr="00404386">
        <w:rPr>
          <w:rFonts w:ascii="Angsana New" w:hAnsi="Angsana New"/>
          <w:sz w:val="30"/>
          <w:szCs w:val="30"/>
          <w:cs/>
        </w:rPr>
        <w:t>และสินทรัพย์ที่เกิดจากสัญญา</w:t>
      </w:r>
      <w:r w:rsidR="006968DB">
        <w:rPr>
          <w:rFonts w:ascii="Angsana New" w:hAnsi="Angsana New"/>
          <w:sz w:val="30"/>
          <w:szCs w:val="30"/>
          <w:cs/>
        </w:rPr>
        <w:br w:type="page"/>
      </w:r>
    </w:p>
    <w:p w14:paraId="38A0DCF5" w14:textId="77777777" w:rsidR="004E07A3" w:rsidRPr="00404386" w:rsidRDefault="004E07A3" w:rsidP="00A66B9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การจัดประเภทรายการของหนี้สินทางการเงิน</w:t>
      </w:r>
    </w:p>
    <w:p w14:paraId="0E49780D" w14:textId="77777777" w:rsidR="004E07A3" w:rsidRPr="00624F1F" w:rsidRDefault="004E07A3" w:rsidP="00A66B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22"/>
        </w:rPr>
      </w:pPr>
    </w:p>
    <w:p w14:paraId="338F446B" w14:textId="77777777" w:rsidR="004E07A3" w:rsidRPr="00404386" w:rsidRDefault="004E07A3" w:rsidP="00A66B9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404386">
        <w:rPr>
          <w:rFonts w:ascii="Angsana New" w:hAnsi="Angsana New"/>
          <w:sz w:val="30"/>
          <w:szCs w:val="30"/>
        </w:rPr>
        <w:t>2</w:t>
      </w:r>
      <w:r w:rsidRPr="00404386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A409178" w14:textId="77777777" w:rsidR="004E07A3" w:rsidRPr="00624F1F" w:rsidRDefault="004E07A3" w:rsidP="00A66B9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3A195ED8" w14:textId="77777777" w:rsidR="004E07A3" w:rsidRPr="00404386" w:rsidRDefault="004E07A3" w:rsidP="00A66B9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7A584B6C" w14:textId="77777777" w:rsidR="004E07A3" w:rsidRPr="00624F1F" w:rsidRDefault="004E07A3" w:rsidP="00A66B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22"/>
        </w:rPr>
      </w:pPr>
    </w:p>
    <w:p w14:paraId="28526EF7" w14:textId="77777777" w:rsidR="004E07A3" w:rsidRPr="00404386" w:rsidRDefault="004E07A3" w:rsidP="00A66B9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จำนวน</w:t>
      </w:r>
      <w:r w:rsidRPr="00404386">
        <w:rPr>
          <w:rFonts w:ascii="Angsana New" w:hAnsi="Angsana New" w:hint="cs"/>
          <w:sz w:val="30"/>
          <w:szCs w:val="30"/>
          <w:cs/>
        </w:rPr>
        <w:t>เงินของ</w:t>
      </w:r>
      <w:r w:rsidRPr="00404386">
        <w:rPr>
          <w:rFonts w:ascii="Angsana New" w:hAnsi="Angsana New"/>
          <w:sz w:val="30"/>
          <w:szCs w:val="3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7D77AF9A" w14:textId="370E9DB3" w:rsidR="004E07A3" w:rsidRDefault="004E07A3" w:rsidP="00A66B9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>จำนวน</w:t>
      </w:r>
      <w:r w:rsidRPr="00404386">
        <w:rPr>
          <w:rFonts w:ascii="Angsana New" w:hAnsi="Angsana New" w:hint="cs"/>
          <w:sz w:val="30"/>
          <w:szCs w:val="30"/>
          <w:cs/>
        </w:rPr>
        <w:t>เงินของ</w:t>
      </w:r>
      <w:r w:rsidRPr="00404386">
        <w:rPr>
          <w:rFonts w:ascii="Angsana New" w:hAnsi="Angsana New"/>
          <w:sz w:val="30"/>
          <w:szCs w:val="3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14:paraId="46C4B0EC" w14:textId="77777777" w:rsidR="00640B6B" w:rsidRPr="00640B6B" w:rsidRDefault="00640B6B" w:rsidP="006E6B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 w:hint="cs"/>
          <w:sz w:val="20"/>
          <w:szCs w:val="20"/>
          <w:cs/>
        </w:rPr>
      </w:pPr>
    </w:p>
    <w:p w14:paraId="4003E923" w14:textId="7B832872" w:rsidR="004E07A3" w:rsidRPr="00404386" w:rsidRDefault="004E07A3" w:rsidP="00A66B9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440" w:hanging="934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>การบัญชีป้องกันความเสี่ยง</w:t>
      </w:r>
    </w:p>
    <w:p w14:paraId="7113CBF0" w14:textId="77777777" w:rsidR="004E07A3" w:rsidRPr="00624F1F" w:rsidRDefault="004E07A3" w:rsidP="00A66B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1F83A96E" w14:textId="77777777" w:rsidR="004E07A3" w:rsidRPr="00404386" w:rsidRDefault="004E07A3" w:rsidP="00A66B9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>แนะนำแนวปฏิบัติ</w:t>
      </w:r>
      <w:r w:rsidRPr="00404386">
        <w:rPr>
          <w:rFonts w:ascii="Angsana New" w:hAnsi="Angsana New" w:hint="cs"/>
          <w:sz w:val="30"/>
          <w:szCs w:val="30"/>
          <w:cs/>
        </w:rPr>
        <w:t>เกี่ยวกับ</w:t>
      </w:r>
      <w:r w:rsidRPr="00404386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404386">
        <w:rPr>
          <w:rFonts w:ascii="Angsana New" w:hAnsi="Angsana New" w:hint="cs"/>
          <w:sz w:val="30"/>
          <w:szCs w:val="30"/>
          <w:cs/>
        </w:rPr>
        <w:t>โดย</w:t>
      </w:r>
      <w:r w:rsidRPr="00404386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 </w:t>
      </w:r>
      <w:r w:rsidRPr="00404386">
        <w:rPr>
          <w:rFonts w:ascii="Angsana New" w:hAnsi="Angsana New"/>
          <w:sz w:val="30"/>
          <w:szCs w:val="30"/>
        </w:rPr>
        <w:t>3</w:t>
      </w:r>
      <w:r w:rsidRPr="00404386">
        <w:rPr>
          <w:rFonts w:ascii="Angsana New" w:hAnsi="Angsana New"/>
          <w:sz w:val="30"/>
          <w:szCs w:val="30"/>
          <w:cs/>
        </w:rPr>
        <w:t xml:space="preserve"> ประเภทและการ</w:t>
      </w:r>
      <w:r w:rsidRPr="00404386">
        <w:rPr>
          <w:rFonts w:ascii="Angsana New" w:hAnsi="Angsana New" w:hint="cs"/>
          <w:sz w:val="30"/>
          <w:szCs w:val="30"/>
          <w:cs/>
        </w:rPr>
        <w:t>ถือ</w:t>
      </w:r>
      <w:r w:rsidRPr="00404386">
        <w:rPr>
          <w:rFonts w:ascii="Angsana New" w:hAnsi="Angsana New"/>
          <w:sz w:val="30"/>
          <w:szCs w:val="30"/>
          <w:cs/>
        </w:rPr>
        <w:t>ปฏิบัติ</w:t>
      </w:r>
      <w:r w:rsidRPr="00404386">
        <w:rPr>
          <w:rFonts w:ascii="Angsana New" w:hAnsi="Angsana New" w:hint="cs"/>
          <w:sz w:val="30"/>
          <w:szCs w:val="30"/>
          <w:cs/>
        </w:rPr>
        <w:t>ในแต่ละประเภท</w:t>
      </w:r>
      <w:r w:rsidRPr="00404386">
        <w:rPr>
          <w:rFonts w:ascii="Angsana New" w:hAnsi="Angsana New"/>
          <w:sz w:val="30"/>
          <w:szCs w:val="30"/>
          <w:cs/>
        </w:rPr>
        <w:t>นั้นขึ้นอยู่กับ</w:t>
      </w:r>
      <w:r w:rsidRPr="00404386">
        <w:rPr>
          <w:rFonts w:ascii="Angsana New" w:hAnsi="Angsana New" w:hint="cs"/>
          <w:sz w:val="30"/>
          <w:szCs w:val="30"/>
          <w:cs/>
        </w:rPr>
        <w:t>ลักษณะของ</w:t>
      </w:r>
      <w:r w:rsidRPr="00404386">
        <w:rPr>
          <w:rFonts w:ascii="Angsana New" w:hAnsi="Angsana New"/>
          <w:sz w:val="30"/>
          <w:szCs w:val="30"/>
          <w:cs/>
        </w:rPr>
        <w:t>ความเสี่ยง</w:t>
      </w:r>
      <w:r w:rsidRPr="00404386">
        <w:rPr>
          <w:rFonts w:ascii="Angsana New" w:hAnsi="Angsana New" w:hint="cs"/>
          <w:sz w:val="30"/>
          <w:szCs w:val="30"/>
          <w:cs/>
        </w:rPr>
        <w:t>ที่ทำการป้องกัน</w:t>
      </w:r>
      <w:r w:rsidRPr="00404386">
        <w:rPr>
          <w:rFonts w:ascii="Angsana New" w:hAnsi="Angsana New"/>
          <w:sz w:val="30"/>
          <w:szCs w:val="30"/>
          <w:cs/>
        </w:rPr>
        <w:t xml:space="preserve"> </w:t>
      </w:r>
      <w:r w:rsidRPr="00404386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404386">
        <w:rPr>
          <w:rFonts w:ascii="Angsana New" w:hAnsi="Angsana New"/>
          <w:sz w:val="30"/>
          <w:szCs w:val="30"/>
          <w:cs/>
        </w:rPr>
        <w:t xml:space="preserve">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ภายใต้มาตรฐานการรายงานทางการเงิน ฉบับที่ </w:t>
      </w:r>
      <w:r w:rsidRPr="00404386">
        <w:rPr>
          <w:rFonts w:ascii="Angsana New" w:hAnsi="Angsana New"/>
          <w:sz w:val="30"/>
          <w:szCs w:val="30"/>
        </w:rPr>
        <w:t xml:space="preserve">9 </w:t>
      </w:r>
      <w:r w:rsidRPr="00404386">
        <w:rPr>
          <w:rFonts w:ascii="Angsana New" w:hAnsi="Angsana New"/>
          <w:sz w:val="30"/>
          <w:szCs w:val="30"/>
          <w:cs/>
        </w:rPr>
        <w:t xml:space="preserve"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1907A287" w14:textId="77777777" w:rsidR="004A7FB4" w:rsidRPr="00624F1F" w:rsidRDefault="004A7FB4" w:rsidP="004A7FB4">
      <w:pPr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4F2C60C" w14:textId="77777777" w:rsidR="00CE641C" w:rsidRPr="00404386" w:rsidRDefault="00CE641C" w:rsidP="004A7FB4">
      <w:pPr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 w:hint="cs"/>
          <w:sz w:val="30"/>
          <w:szCs w:val="30"/>
          <w:cs/>
        </w:rPr>
        <w:t xml:space="preserve">เมื่อนำมาตรฐานการรายงานทางการเงิน ฉบับที่ </w:t>
      </w:r>
      <w:r w:rsidRPr="00404386">
        <w:rPr>
          <w:rFonts w:ascii="Angsana New" w:hAnsi="Angsana New" w:hint="cs"/>
          <w:sz w:val="30"/>
          <w:szCs w:val="30"/>
        </w:rPr>
        <w:t xml:space="preserve">9 </w:t>
      </w:r>
      <w:r w:rsidRPr="00404386">
        <w:rPr>
          <w:rFonts w:ascii="Angsana New" w:hAnsi="Angsana New" w:hint="cs"/>
          <w:sz w:val="30"/>
          <w:szCs w:val="30"/>
          <w:cs/>
        </w:rPr>
        <w:t xml:space="preserve">มาใช้เป็นครั้งแรก ให้กลุ่มบริษัทถือปฏิบัติตามการบัญชีป้องกันความเสี่ยงใหม่สำหรับรายการที่เข้าเงื่อนไขที่กำหนดไว้ของการบัญชีป้องกันความเสี่ยงภายใต้มาตรฐานการรายงานทางการเงิน ฉบับที่ </w:t>
      </w:r>
      <w:r w:rsidRPr="00404386">
        <w:rPr>
          <w:rFonts w:ascii="Angsana New" w:hAnsi="Angsana New" w:hint="cs"/>
          <w:sz w:val="30"/>
          <w:szCs w:val="30"/>
        </w:rPr>
        <w:t xml:space="preserve">9 </w:t>
      </w:r>
      <w:r w:rsidRPr="00404386">
        <w:rPr>
          <w:rFonts w:ascii="Angsana New" w:hAnsi="Angsana New" w:hint="cs"/>
          <w:sz w:val="30"/>
          <w:szCs w:val="30"/>
          <w:cs/>
        </w:rPr>
        <w:t>ณ วันที่เปลี่ยนแปลงมาใช้เป็นครั้งแรก</w:t>
      </w:r>
    </w:p>
    <w:p w14:paraId="00A48C43" w14:textId="77777777" w:rsidR="00CE641C" w:rsidRPr="00624F1F" w:rsidRDefault="00CE641C" w:rsidP="00CE64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CA8DA63" w14:textId="0CA488B6" w:rsidR="001650FA" w:rsidRDefault="00CE641C" w:rsidP="00182189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14:paraId="43E9F410" w14:textId="25FD83D4" w:rsidR="006968DB" w:rsidRDefault="0069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20"/>
          <w:szCs w:val="20"/>
          <w:lang w:eastAsia="th-TH"/>
        </w:rPr>
      </w:pPr>
      <w:r>
        <w:rPr>
          <w:rFonts w:ascii="Angsana New" w:hAnsi="Angsana New"/>
          <w:snapToGrid w:val="0"/>
          <w:sz w:val="20"/>
          <w:szCs w:val="20"/>
          <w:lang w:eastAsia="th-TH"/>
        </w:rPr>
        <w:br w:type="page"/>
      </w:r>
    </w:p>
    <w:p w14:paraId="199BCE92" w14:textId="77777777" w:rsidR="004E07A3" w:rsidRPr="00404386" w:rsidRDefault="004E07A3" w:rsidP="000877D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lang w:eastAsia="th-TH"/>
        </w:rPr>
      </w:pPr>
      <w:r w:rsidRPr="00404386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cs/>
          <w:lang w:eastAsia="th-TH"/>
        </w:rPr>
        <w:lastRenderedPageBreak/>
        <w:t xml:space="preserve">มาตรฐานการรายงานทางการเงิน ฉบับที่ </w:t>
      </w:r>
      <w:r w:rsidRPr="00404386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lang w:eastAsia="th-TH"/>
        </w:rPr>
        <w:t>16</w:t>
      </w:r>
      <w:r w:rsidRPr="00404386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cs/>
          <w:lang w:eastAsia="th-TH"/>
        </w:rPr>
        <w:t xml:space="preserve"> เรื่อง สัญญาเช่า</w:t>
      </w:r>
    </w:p>
    <w:p w14:paraId="09507070" w14:textId="77777777" w:rsidR="004E07A3" w:rsidRPr="00624F1F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67C674E" w14:textId="1AA3246F" w:rsidR="00764ABF" w:rsidRPr="00404386" w:rsidRDefault="00C24878" w:rsidP="005D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 ฉบับที่ 16 ได้นำเสนอวิธีการบัญชีเดียวสำหรับผู้เช่า (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Single lessee accounting model)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7FB982D3" w14:textId="77777777" w:rsidR="005D433D" w:rsidRPr="00624F1F" w:rsidRDefault="005D433D" w:rsidP="005D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574F3032" w14:textId="015C8CF4" w:rsidR="004E07A3" w:rsidRDefault="004E07A3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 </w:t>
      </w:r>
    </w:p>
    <w:p w14:paraId="13F8D69E" w14:textId="77777777" w:rsidR="00C24878" w:rsidRPr="00624F1F" w:rsidRDefault="00C24878" w:rsidP="00624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680"/>
      </w:tblGrid>
      <w:tr w:rsidR="004E07A3" w:rsidRPr="00404386" w14:paraId="7E3E0328" w14:textId="77777777" w:rsidTr="00C24878">
        <w:tc>
          <w:tcPr>
            <w:tcW w:w="4590" w:type="dxa"/>
            <w:hideMark/>
          </w:tcPr>
          <w:p w14:paraId="4C4E26D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404386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404386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4043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404386">
              <w:rPr>
                <w:rFonts w:ascii="Angsana New" w:hAnsi="Angsana New" w:cs="Angsana New" w:hint="cs"/>
                <w:sz w:val="30"/>
                <w:szCs w:val="30"/>
              </w:rPr>
              <w:t xml:space="preserve">17 </w:t>
            </w:r>
          </w:p>
        </w:tc>
        <w:tc>
          <w:tcPr>
            <w:tcW w:w="4680" w:type="dxa"/>
            <w:hideMark/>
          </w:tcPr>
          <w:p w14:paraId="6D33FB56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04386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E07A3" w:rsidRPr="00404386" w14:paraId="253C083A" w14:textId="77777777" w:rsidTr="00C24878">
        <w:tc>
          <w:tcPr>
            <w:tcW w:w="4590" w:type="dxa"/>
            <w:hideMark/>
          </w:tcPr>
          <w:p w14:paraId="2C0C0B8B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0438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4680" w:type="dxa"/>
            <w:hideMark/>
          </w:tcPr>
          <w:p w14:paraId="6523B0A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4E07A3" w:rsidRPr="00404386" w14:paraId="16977026" w14:textId="77777777" w:rsidTr="00C24878">
        <w:tc>
          <w:tcPr>
            <w:tcW w:w="4590" w:type="dxa"/>
            <w:hideMark/>
          </w:tcPr>
          <w:p w14:paraId="0B145697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404386">
              <w:rPr>
                <w:rFonts w:ascii="Angsana New" w:hAnsi="Angsana New" w:cs="Angsana New" w:hint="cs"/>
                <w:sz w:val="30"/>
                <w:szCs w:val="30"/>
              </w:rPr>
              <w:t xml:space="preserve">15 </w:t>
            </w:r>
          </w:p>
        </w:tc>
        <w:tc>
          <w:tcPr>
            <w:tcW w:w="4680" w:type="dxa"/>
            <w:hideMark/>
          </w:tcPr>
          <w:p w14:paraId="264A9734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404386">
              <w:rPr>
                <w:rFonts w:ascii="Angsana New" w:hAnsi="Angsana New" w:cstheme="minorBidi" w:hint="cs"/>
                <w:color w:val="000000"/>
                <w:sz w:val="30"/>
                <w:szCs w:val="30"/>
                <w:cs/>
              </w:rPr>
              <w:t>-</w:t>
            </w:r>
            <w:r w:rsidRPr="0040438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4E07A3" w:rsidRPr="00404386" w14:paraId="000CA815" w14:textId="77777777" w:rsidTr="00C24878">
        <w:tc>
          <w:tcPr>
            <w:tcW w:w="4590" w:type="dxa"/>
            <w:hideMark/>
          </w:tcPr>
          <w:p w14:paraId="4AB61581" w14:textId="77777777" w:rsidR="004E07A3" w:rsidRPr="00404386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404386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Pr="004043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80" w:type="dxa"/>
            <w:hideMark/>
          </w:tcPr>
          <w:p w14:paraId="4663DC71" w14:textId="77777777" w:rsidR="004E07A3" w:rsidRPr="00404386" w:rsidRDefault="004E07A3" w:rsidP="00C24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438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14:paraId="741BA202" w14:textId="77777777" w:rsidR="000E7C44" w:rsidRPr="004A17C7" w:rsidRDefault="000E7C44" w:rsidP="00C2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026E2C97" w14:textId="091E8D33" w:rsidR="004E07A3" w:rsidRPr="00404386" w:rsidRDefault="004E07A3" w:rsidP="00C2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ปัจจุบั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นกลุ่มบริษัท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บันทึกรายจ่ายภายใต้สัญญาเช่าดำเนินงานและประโยชน์ที่ได้รับที่เกี่ยวข้องกับสัญ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ญา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เช่า</w:t>
      </w:r>
      <w:r w:rsidR="00497204" w:rsidRPr="00404386">
        <w:rPr>
          <w:rFonts w:ascii="Angsana New" w:hAnsi="Angsana New"/>
          <w:snapToGrid w:val="0"/>
          <w:sz w:val="30"/>
          <w:szCs w:val="30"/>
          <w:lang w:eastAsia="th-TH"/>
        </w:rPr>
        <w:t xml:space="preserve">            </w:t>
      </w:r>
      <w:r w:rsidRPr="00404386">
        <w:rPr>
          <w:rFonts w:ascii="Angsana New" w:hAnsi="Angsana New"/>
          <w:snapToGrid w:val="0"/>
          <w:sz w:val="30"/>
          <w:szCs w:val="30"/>
          <w:cs/>
          <w:lang w:eastAsia="th-TH"/>
        </w:rPr>
        <w:t>ในกำไรหรือขาดทุนโดยวิธีเส้นตรงตลอดอายุสัญญาเช่า</w:t>
      </w:r>
    </w:p>
    <w:p w14:paraId="57B15F09" w14:textId="77777777" w:rsidR="004E07A3" w:rsidRPr="004A17C7" w:rsidRDefault="004E07A3" w:rsidP="00C2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p w14:paraId="4A97B76D" w14:textId="77777777" w:rsidR="004E07A3" w:rsidRPr="007C6395" w:rsidRDefault="004E07A3" w:rsidP="00C2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</w:t>
      </w:r>
      <w:r w:rsidR="00137622" w:rsidRPr="00404386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ทางการเงินฉบับที่ </w:t>
      </w:r>
      <w:r w:rsidRPr="00404386">
        <w:rPr>
          <w:rFonts w:ascii="Angsana New" w:hAnsi="Angsana New" w:hint="cs"/>
          <w:snapToGrid w:val="0"/>
          <w:sz w:val="30"/>
          <w:szCs w:val="30"/>
          <w:lang w:eastAsia="th-TH"/>
        </w:rPr>
        <w:t>16</w:t>
      </w:r>
      <w:r w:rsidRPr="0040438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เป็นครั้งแรกต่องบการเงินรวมและงบการ</w:t>
      </w:r>
      <w:r w:rsidRPr="00C2487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เงินเฉพาะกิจการ</w:t>
      </w:r>
    </w:p>
    <w:sectPr w:rsidR="004E07A3" w:rsidRPr="007C6395" w:rsidSect="00793C2B">
      <w:pgSz w:w="11907" w:h="16840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5886E" w14:textId="77777777" w:rsidR="0036298A" w:rsidRDefault="0036298A">
      <w:r>
        <w:separator/>
      </w:r>
    </w:p>
  </w:endnote>
  <w:endnote w:type="continuationSeparator" w:id="0">
    <w:p w14:paraId="259A554A" w14:textId="77777777" w:rsidR="0036298A" w:rsidRDefault="0036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noProof/>
        <w:sz w:val="30"/>
        <w:szCs w:val="30"/>
      </w:rPr>
      <w:id w:val="2026436000"/>
      <w:docPartObj>
        <w:docPartGallery w:val="Page Numbers (Bottom of Page)"/>
        <w:docPartUnique/>
      </w:docPartObj>
    </w:sdtPr>
    <w:sdtContent>
      <w:p w14:paraId="32067945" w14:textId="77777777" w:rsidR="004C254C" w:rsidRPr="006F4BDF" w:rsidRDefault="004C254C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6F4BDF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6F4BDF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6F4BDF">
          <w:rPr>
            <w:rFonts w:ascii="Angsana New" w:hAnsi="Angsana New"/>
            <w:noProof/>
            <w:sz w:val="30"/>
            <w:szCs w:val="30"/>
          </w:rPr>
          <w:t>2</w: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1508982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A1E601" w14:textId="14E1F349" w:rsidR="00FB0200" w:rsidRPr="00A969CF" w:rsidRDefault="00FB02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969C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969C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969C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969C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969C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9775FC6" w14:textId="77777777" w:rsidR="00FB0200" w:rsidRDefault="00FB0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934C4" w14:textId="77777777" w:rsidR="0036298A" w:rsidRDefault="0036298A">
      <w:r>
        <w:separator/>
      </w:r>
    </w:p>
  </w:footnote>
  <w:footnote w:type="continuationSeparator" w:id="0">
    <w:p w14:paraId="2E7692C6" w14:textId="77777777" w:rsidR="0036298A" w:rsidRDefault="00362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1D3CB" w14:textId="77777777" w:rsidR="004C254C" w:rsidRDefault="004C254C" w:rsidP="007155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576CFBD" w14:textId="77777777" w:rsidR="004C254C" w:rsidRDefault="004C254C" w:rsidP="007155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A0C59F4" w14:textId="45C7696E" w:rsidR="004C254C" w:rsidRPr="008D22B2" w:rsidRDefault="004C254C" w:rsidP="007155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155F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7155F3">
      <w:rPr>
        <w:rFonts w:ascii="Angsana New" w:hAnsi="Angsana New"/>
        <w:b/>
        <w:bCs/>
        <w:sz w:val="32"/>
        <w:szCs w:val="32"/>
      </w:rPr>
      <w:t>2</w:t>
    </w:r>
    <w:r w:rsidRPr="007155F3">
      <w:rPr>
        <w:rFonts w:ascii="Angsana New" w:hAnsi="Angsana New" w:hint="cs"/>
        <w:b/>
        <w:bCs/>
        <w:sz w:val="32"/>
        <w:szCs w:val="32"/>
      </w:rPr>
      <w:t>5</w:t>
    </w:r>
    <w:r w:rsidRPr="007155F3">
      <w:rPr>
        <w:rFonts w:ascii="Angsana New" w:hAnsi="Angsana New"/>
        <w:b/>
        <w:bCs/>
        <w:sz w:val="32"/>
        <w:szCs w:val="32"/>
      </w:rPr>
      <w:t>62</w:t>
    </w:r>
    <w:r w:rsidRPr="006259A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6E3CCBE" w14:textId="77777777" w:rsidR="004C254C" w:rsidRPr="003C6897" w:rsidRDefault="004C254C" w:rsidP="00A34117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7EA19" w14:textId="77777777" w:rsidR="004C254C" w:rsidRDefault="004C254C" w:rsidP="00FA2C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45C84E5" w14:textId="77777777" w:rsidR="004C254C" w:rsidRPr="00946A53" w:rsidRDefault="004C254C" w:rsidP="00FA2C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C63076D" w14:textId="523E2F27" w:rsidR="004C254C" w:rsidRPr="008D22B2" w:rsidRDefault="004C254C" w:rsidP="00FA2C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7155F3">
      <w:rPr>
        <w:rFonts w:ascii="Angsana New" w:hAnsi="Angsana New"/>
        <w:bCs/>
        <w:sz w:val="32"/>
        <w:szCs w:val="32"/>
      </w:rPr>
      <w:t>30</w:t>
    </w:r>
    <w:r>
      <w:rPr>
        <w:rFonts w:ascii="Angsana New" w:hAnsi="Angsana New" w:hint="cs"/>
        <w:bCs/>
        <w:sz w:val="32"/>
        <w:szCs w:val="32"/>
        <w:cs/>
      </w:rPr>
      <w:t xml:space="preserve"> กันยายน </w:t>
    </w:r>
    <w:r w:rsidRPr="007155F3">
      <w:rPr>
        <w:rFonts w:ascii="Angsana New" w:hAnsi="Angsana New"/>
        <w:bCs/>
        <w:sz w:val="32"/>
        <w:szCs w:val="32"/>
      </w:rPr>
      <w:t>2</w:t>
    </w:r>
    <w:r w:rsidRPr="007155F3">
      <w:rPr>
        <w:rFonts w:ascii="Angsana New" w:hAnsi="Angsana New" w:hint="cs"/>
        <w:bCs/>
        <w:sz w:val="32"/>
        <w:szCs w:val="32"/>
      </w:rPr>
      <w:t>5</w:t>
    </w:r>
    <w:r w:rsidRPr="007155F3">
      <w:rPr>
        <w:rFonts w:ascii="Angsana New" w:hAnsi="Angsana New"/>
        <w:bCs/>
        <w:sz w:val="32"/>
        <w:szCs w:val="32"/>
      </w:rPr>
      <w:t>62</w:t>
    </w:r>
    <w:r>
      <w:rPr>
        <w:rFonts w:ascii="Angsana New" w:hAnsi="Angsana New"/>
        <w:bCs/>
        <w:sz w:val="32"/>
        <w:szCs w:val="32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2E20D051" w14:textId="77777777" w:rsidR="004C254C" w:rsidRPr="008D22B2" w:rsidRDefault="004C254C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46C1" w14:textId="77777777" w:rsidR="004C254C" w:rsidRDefault="004C254C" w:rsidP="00A34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A1A44E2" w14:textId="77777777" w:rsidR="004C254C" w:rsidRDefault="004C254C" w:rsidP="00946A5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CD18C17" w14:textId="46E46562" w:rsidR="004C254C" w:rsidRPr="008D22B2" w:rsidRDefault="004C254C" w:rsidP="00A3411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7155F3">
      <w:rPr>
        <w:rFonts w:ascii="Angsana New" w:hAnsi="Angsana New"/>
        <w:bCs/>
        <w:sz w:val="32"/>
        <w:szCs w:val="32"/>
      </w:rPr>
      <w:t>30</w:t>
    </w:r>
    <w:r>
      <w:rPr>
        <w:rFonts w:ascii="Angsana New" w:hAnsi="Angsana New" w:hint="cs"/>
        <w:bCs/>
        <w:sz w:val="32"/>
        <w:szCs w:val="32"/>
        <w:cs/>
      </w:rPr>
      <w:t xml:space="preserve"> กันยายน </w:t>
    </w:r>
    <w:r w:rsidRPr="007155F3">
      <w:rPr>
        <w:rFonts w:ascii="Angsana New" w:hAnsi="Angsana New"/>
        <w:bCs/>
        <w:sz w:val="32"/>
        <w:szCs w:val="32"/>
      </w:rPr>
      <w:t>2</w:t>
    </w:r>
    <w:r w:rsidRPr="007155F3">
      <w:rPr>
        <w:rFonts w:ascii="Angsana New" w:hAnsi="Angsana New" w:hint="cs"/>
        <w:bCs/>
        <w:sz w:val="32"/>
        <w:szCs w:val="32"/>
      </w:rPr>
      <w:t>5</w:t>
    </w:r>
    <w:r w:rsidRPr="007155F3">
      <w:rPr>
        <w:rFonts w:ascii="Angsana New" w:hAnsi="Angsana New"/>
        <w:bCs/>
        <w:sz w:val="32"/>
        <w:szCs w:val="32"/>
      </w:rPr>
      <w:t>62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DF7F6BE" w14:textId="77777777" w:rsidR="004C254C" w:rsidRPr="00333087" w:rsidRDefault="004C254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E064A" w14:textId="77777777" w:rsidR="004C254C" w:rsidRDefault="004C254C" w:rsidP="00561A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E44EC1" w14:textId="77777777" w:rsidR="004C254C" w:rsidRDefault="004C254C" w:rsidP="00561AC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E33BD70" w14:textId="77777777" w:rsidR="004C254C" w:rsidRPr="008D22B2" w:rsidRDefault="004C254C" w:rsidP="007454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155F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7155F3">
      <w:rPr>
        <w:rFonts w:ascii="Angsana New" w:hAnsi="Angsana New"/>
        <w:b/>
        <w:bCs/>
        <w:sz w:val="32"/>
        <w:szCs w:val="32"/>
      </w:rPr>
      <w:t>2</w:t>
    </w:r>
    <w:r w:rsidRPr="007155F3">
      <w:rPr>
        <w:rFonts w:ascii="Angsana New" w:hAnsi="Angsana New" w:hint="cs"/>
        <w:b/>
        <w:bCs/>
        <w:sz w:val="32"/>
        <w:szCs w:val="32"/>
      </w:rPr>
      <w:t>5</w:t>
    </w:r>
    <w:r w:rsidRPr="007155F3">
      <w:rPr>
        <w:rFonts w:ascii="Angsana New" w:hAnsi="Angsana New"/>
        <w:b/>
        <w:bCs/>
        <w:sz w:val="32"/>
        <w:szCs w:val="32"/>
      </w:rPr>
      <w:t>62</w:t>
    </w:r>
    <w:r w:rsidRPr="006259A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5F5650A" w14:textId="77777777" w:rsidR="004C254C" w:rsidRDefault="004C254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1656" w14:textId="77777777" w:rsidR="004C254C" w:rsidRDefault="004C254C" w:rsidP="00561A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0EAA92D" w14:textId="77777777" w:rsidR="004C254C" w:rsidRDefault="004C254C" w:rsidP="00561AC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1F7235D" w14:textId="77777777" w:rsidR="004C254C" w:rsidRPr="008D22B2" w:rsidRDefault="004C254C" w:rsidP="007454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155F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7155F3">
      <w:rPr>
        <w:rFonts w:ascii="Angsana New" w:hAnsi="Angsana New"/>
        <w:b/>
        <w:bCs/>
        <w:sz w:val="32"/>
        <w:szCs w:val="32"/>
      </w:rPr>
      <w:t>2</w:t>
    </w:r>
    <w:r w:rsidRPr="007155F3">
      <w:rPr>
        <w:rFonts w:ascii="Angsana New" w:hAnsi="Angsana New" w:hint="cs"/>
        <w:b/>
        <w:bCs/>
        <w:sz w:val="32"/>
        <w:szCs w:val="32"/>
      </w:rPr>
      <w:t>5</w:t>
    </w:r>
    <w:r w:rsidRPr="007155F3">
      <w:rPr>
        <w:rFonts w:ascii="Angsana New" w:hAnsi="Angsana New"/>
        <w:b/>
        <w:bCs/>
        <w:sz w:val="32"/>
        <w:szCs w:val="32"/>
      </w:rPr>
      <w:t>62</w:t>
    </w:r>
    <w:r w:rsidRPr="006259A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2E157F" w14:textId="77777777" w:rsidR="004C254C" w:rsidRDefault="004C254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651FA"/>
    <w:multiLevelType w:val="hybridMultilevel"/>
    <w:tmpl w:val="706C48E6"/>
    <w:lvl w:ilvl="0" w:tplc="27344FF0">
      <w:start w:val="1"/>
      <w:numFmt w:val="bullet"/>
      <w:lvlText w:val="-"/>
      <w:lvlJc w:val="left"/>
      <w:pPr>
        <w:ind w:left="3936" w:hanging="360"/>
      </w:pPr>
      <w:rPr>
        <w:rFonts w:ascii="Angsana New" w:hAnsi="Angsana New" w:cs="Times New Roman" w:hint="default"/>
        <w:b w:val="0"/>
        <w:i w:val="0"/>
        <w:sz w:val="28"/>
      </w:rPr>
    </w:lvl>
    <w:lvl w:ilvl="1" w:tplc="040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96" w:hanging="360"/>
      </w:pPr>
      <w:rPr>
        <w:rFonts w:ascii="Wingdings" w:hAnsi="Wingdings" w:hint="default"/>
      </w:rPr>
    </w:lvl>
  </w:abstractNum>
  <w:abstractNum w:abstractNumId="11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FCB1003"/>
    <w:multiLevelType w:val="hybridMultilevel"/>
    <w:tmpl w:val="1D4C3E68"/>
    <w:lvl w:ilvl="0" w:tplc="243463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F41FD7"/>
    <w:multiLevelType w:val="hybridMultilevel"/>
    <w:tmpl w:val="357400BE"/>
    <w:lvl w:ilvl="0" w:tplc="B180F07A">
      <w:start w:val="20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64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 w:tentative="1">
      <w:start w:val="1"/>
      <w:numFmt w:val="lowerRoman"/>
      <w:lvlText w:val="%3."/>
      <w:lvlJc w:val="right"/>
      <w:pPr>
        <w:ind w:left="3004" w:hanging="180"/>
      </w:pPr>
    </w:lvl>
    <w:lvl w:ilvl="3" w:tplc="0409000F" w:tentative="1">
      <w:start w:val="1"/>
      <w:numFmt w:val="decimal"/>
      <w:lvlText w:val="%4."/>
      <w:lvlJc w:val="left"/>
      <w:pPr>
        <w:ind w:left="3724" w:hanging="360"/>
      </w:pPr>
    </w:lvl>
    <w:lvl w:ilvl="4" w:tplc="04090019" w:tentative="1">
      <w:start w:val="1"/>
      <w:numFmt w:val="lowerLetter"/>
      <w:lvlText w:val="%5."/>
      <w:lvlJc w:val="left"/>
      <w:pPr>
        <w:ind w:left="4444" w:hanging="360"/>
      </w:pPr>
    </w:lvl>
    <w:lvl w:ilvl="5" w:tplc="0409001B" w:tentative="1">
      <w:start w:val="1"/>
      <w:numFmt w:val="lowerRoman"/>
      <w:lvlText w:val="%6."/>
      <w:lvlJc w:val="right"/>
      <w:pPr>
        <w:ind w:left="5164" w:hanging="180"/>
      </w:pPr>
    </w:lvl>
    <w:lvl w:ilvl="6" w:tplc="0409000F" w:tentative="1">
      <w:start w:val="1"/>
      <w:numFmt w:val="decimal"/>
      <w:lvlText w:val="%7."/>
      <w:lvlJc w:val="left"/>
      <w:pPr>
        <w:ind w:left="5884" w:hanging="360"/>
      </w:pPr>
    </w:lvl>
    <w:lvl w:ilvl="7" w:tplc="04090019" w:tentative="1">
      <w:start w:val="1"/>
      <w:numFmt w:val="lowerLetter"/>
      <w:lvlText w:val="%8."/>
      <w:lvlJc w:val="left"/>
      <w:pPr>
        <w:ind w:left="6604" w:hanging="360"/>
      </w:pPr>
    </w:lvl>
    <w:lvl w:ilvl="8" w:tplc="040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16" w15:restartNumberingAfterBreak="0">
    <w:nsid w:val="208673A5"/>
    <w:multiLevelType w:val="hybridMultilevel"/>
    <w:tmpl w:val="7428AED4"/>
    <w:lvl w:ilvl="0" w:tplc="BBCC1568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85A39B6"/>
    <w:multiLevelType w:val="hybridMultilevel"/>
    <w:tmpl w:val="99B43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3B14E410"/>
    <w:lvl w:ilvl="0" w:tplc="CA9675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5775CE"/>
    <w:multiLevelType w:val="hybridMultilevel"/>
    <w:tmpl w:val="77FEC9CA"/>
    <w:lvl w:ilvl="0" w:tplc="6CD23708">
      <w:start w:val="3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4A1FB8"/>
    <w:multiLevelType w:val="hybridMultilevel"/>
    <w:tmpl w:val="19C27E1C"/>
    <w:lvl w:ilvl="0" w:tplc="9334CB8E">
      <w:start w:val="3"/>
      <w:numFmt w:val="decimal"/>
      <w:lvlText w:val="%1"/>
      <w:lvlJc w:val="left"/>
      <w:pPr>
        <w:ind w:left="907" w:hanging="360"/>
      </w:pPr>
      <w:rPr>
        <w:rFonts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39047D"/>
    <w:multiLevelType w:val="hybridMultilevel"/>
    <w:tmpl w:val="CEB2270C"/>
    <w:lvl w:ilvl="0" w:tplc="59663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B059A8"/>
    <w:multiLevelType w:val="hybridMultilevel"/>
    <w:tmpl w:val="3BF0F946"/>
    <w:lvl w:ilvl="0" w:tplc="DBA259D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4"/>
  </w:num>
  <w:num w:numId="14">
    <w:abstractNumId w:val="19"/>
  </w:num>
  <w:num w:numId="15">
    <w:abstractNumId w:val="21"/>
  </w:num>
  <w:num w:numId="16">
    <w:abstractNumId w:val="13"/>
  </w:num>
  <w:num w:numId="17">
    <w:abstractNumId w:val="26"/>
  </w:num>
  <w:num w:numId="18">
    <w:abstractNumId w:val="2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1"/>
  </w:num>
  <w:num w:numId="22">
    <w:abstractNumId w:val="23"/>
  </w:num>
  <w:num w:numId="23">
    <w:abstractNumId w:val="27"/>
  </w:num>
  <w:num w:numId="24">
    <w:abstractNumId w:val="12"/>
  </w:num>
  <w:num w:numId="25">
    <w:abstractNumId w:val="25"/>
  </w:num>
  <w:num w:numId="26">
    <w:abstractNumId w:val="10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9"/>
  </w:num>
  <w:num w:numId="29">
    <w:abstractNumId w:val="16"/>
  </w:num>
  <w:num w:numId="30">
    <w:abstractNumId w:val="14"/>
  </w:num>
  <w:num w:numId="31">
    <w:abstractNumId w:val="18"/>
  </w:num>
  <w:num w:numId="32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C0D"/>
    <w:rsid w:val="00000DF2"/>
    <w:rsid w:val="000012A2"/>
    <w:rsid w:val="00001385"/>
    <w:rsid w:val="0000142E"/>
    <w:rsid w:val="000014C8"/>
    <w:rsid w:val="00001A62"/>
    <w:rsid w:val="00001B39"/>
    <w:rsid w:val="00002183"/>
    <w:rsid w:val="000023C7"/>
    <w:rsid w:val="000026AE"/>
    <w:rsid w:val="000035E3"/>
    <w:rsid w:val="0000361A"/>
    <w:rsid w:val="00003D19"/>
    <w:rsid w:val="00003EEC"/>
    <w:rsid w:val="00004631"/>
    <w:rsid w:val="00004BE2"/>
    <w:rsid w:val="00004E84"/>
    <w:rsid w:val="0000524B"/>
    <w:rsid w:val="00005628"/>
    <w:rsid w:val="00005682"/>
    <w:rsid w:val="000058F6"/>
    <w:rsid w:val="00005B3B"/>
    <w:rsid w:val="00005E99"/>
    <w:rsid w:val="00005F60"/>
    <w:rsid w:val="000061C4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E19"/>
    <w:rsid w:val="00007F68"/>
    <w:rsid w:val="00010187"/>
    <w:rsid w:val="0001025E"/>
    <w:rsid w:val="000103A8"/>
    <w:rsid w:val="00010AA3"/>
    <w:rsid w:val="00010B27"/>
    <w:rsid w:val="00010B2D"/>
    <w:rsid w:val="00010DE5"/>
    <w:rsid w:val="00010F2D"/>
    <w:rsid w:val="00011114"/>
    <w:rsid w:val="00011511"/>
    <w:rsid w:val="00011C8C"/>
    <w:rsid w:val="0001215B"/>
    <w:rsid w:val="00012211"/>
    <w:rsid w:val="00012304"/>
    <w:rsid w:val="0001249B"/>
    <w:rsid w:val="000125D2"/>
    <w:rsid w:val="000127EE"/>
    <w:rsid w:val="0001280D"/>
    <w:rsid w:val="0001281E"/>
    <w:rsid w:val="00013365"/>
    <w:rsid w:val="0001352D"/>
    <w:rsid w:val="00013945"/>
    <w:rsid w:val="000139CC"/>
    <w:rsid w:val="00013B03"/>
    <w:rsid w:val="00013BED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886"/>
    <w:rsid w:val="00015BCB"/>
    <w:rsid w:val="00015F48"/>
    <w:rsid w:val="000160C4"/>
    <w:rsid w:val="0001616C"/>
    <w:rsid w:val="00016378"/>
    <w:rsid w:val="000164FD"/>
    <w:rsid w:val="0001651A"/>
    <w:rsid w:val="00016611"/>
    <w:rsid w:val="00016752"/>
    <w:rsid w:val="0001689D"/>
    <w:rsid w:val="00016AFB"/>
    <w:rsid w:val="00016B39"/>
    <w:rsid w:val="00016BB1"/>
    <w:rsid w:val="00016E05"/>
    <w:rsid w:val="00017136"/>
    <w:rsid w:val="00017219"/>
    <w:rsid w:val="00017530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3CB6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E1"/>
    <w:rsid w:val="0002700E"/>
    <w:rsid w:val="000275CC"/>
    <w:rsid w:val="000275FE"/>
    <w:rsid w:val="0002770C"/>
    <w:rsid w:val="000277DA"/>
    <w:rsid w:val="000279C1"/>
    <w:rsid w:val="00027E5C"/>
    <w:rsid w:val="000303D8"/>
    <w:rsid w:val="0003047C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08"/>
    <w:rsid w:val="00031C37"/>
    <w:rsid w:val="00031D5C"/>
    <w:rsid w:val="00031F8D"/>
    <w:rsid w:val="000320A2"/>
    <w:rsid w:val="000322D6"/>
    <w:rsid w:val="00032346"/>
    <w:rsid w:val="00032821"/>
    <w:rsid w:val="00032918"/>
    <w:rsid w:val="00032962"/>
    <w:rsid w:val="00032DD3"/>
    <w:rsid w:val="00032F61"/>
    <w:rsid w:val="0003348A"/>
    <w:rsid w:val="000335A7"/>
    <w:rsid w:val="0003374D"/>
    <w:rsid w:val="00033B18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8F"/>
    <w:rsid w:val="000364B9"/>
    <w:rsid w:val="000364E2"/>
    <w:rsid w:val="00036BEC"/>
    <w:rsid w:val="0003704C"/>
    <w:rsid w:val="0003713C"/>
    <w:rsid w:val="000374FD"/>
    <w:rsid w:val="00037BBB"/>
    <w:rsid w:val="00037BC0"/>
    <w:rsid w:val="00037C28"/>
    <w:rsid w:val="00037CDD"/>
    <w:rsid w:val="00037F1A"/>
    <w:rsid w:val="0004002E"/>
    <w:rsid w:val="00040A75"/>
    <w:rsid w:val="00041233"/>
    <w:rsid w:val="000413F1"/>
    <w:rsid w:val="00041518"/>
    <w:rsid w:val="0004164F"/>
    <w:rsid w:val="00041B29"/>
    <w:rsid w:val="00041CED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85"/>
    <w:rsid w:val="000447C9"/>
    <w:rsid w:val="000447F3"/>
    <w:rsid w:val="000449B1"/>
    <w:rsid w:val="000453BA"/>
    <w:rsid w:val="0004591E"/>
    <w:rsid w:val="00045D7E"/>
    <w:rsid w:val="00045ECF"/>
    <w:rsid w:val="00046026"/>
    <w:rsid w:val="000460EC"/>
    <w:rsid w:val="000465F4"/>
    <w:rsid w:val="00046696"/>
    <w:rsid w:val="00046F13"/>
    <w:rsid w:val="00046F76"/>
    <w:rsid w:val="00047125"/>
    <w:rsid w:val="00047389"/>
    <w:rsid w:val="00047601"/>
    <w:rsid w:val="000477D3"/>
    <w:rsid w:val="000479E6"/>
    <w:rsid w:val="00047C73"/>
    <w:rsid w:val="00047D8B"/>
    <w:rsid w:val="00047F21"/>
    <w:rsid w:val="00050828"/>
    <w:rsid w:val="00050B57"/>
    <w:rsid w:val="00050C53"/>
    <w:rsid w:val="00051285"/>
    <w:rsid w:val="0005146F"/>
    <w:rsid w:val="0005184E"/>
    <w:rsid w:val="00051CFE"/>
    <w:rsid w:val="0005208D"/>
    <w:rsid w:val="00052332"/>
    <w:rsid w:val="0005263D"/>
    <w:rsid w:val="0005265A"/>
    <w:rsid w:val="00052738"/>
    <w:rsid w:val="000527EE"/>
    <w:rsid w:val="00052A8A"/>
    <w:rsid w:val="00053015"/>
    <w:rsid w:val="0005304F"/>
    <w:rsid w:val="000532E3"/>
    <w:rsid w:val="00053678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B87"/>
    <w:rsid w:val="00054D35"/>
    <w:rsid w:val="000551D7"/>
    <w:rsid w:val="000554B8"/>
    <w:rsid w:val="00055FCC"/>
    <w:rsid w:val="00056175"/>
    <w:rsid w:val="000561AA"/>
    <w:rsid w:val="0005699E"/>
    <w:rsid w:val="00057122"/>
    <w:rsid w:val="00057A15"/>
    <w:rsid w:val="00057DCB"/>
    <w:rsid w:val="000602DB"/>
    <w:rsid w:val="00060476"/>
    <w:rsid w:val="00060918"/>
    <w:rsid w:val="00060B17"/>
    <w:rsid w:val="00060DFF"/>
    <w:rsid w:val="000612BE"/>
    <w:rsid w:val="00061C9A"/>
    <w:rsid w:val="00062182"/>
    <w:rsid w:val="00062580"/>
    <w:rsid w:val="000625CF"/>
    <w:rsid w:val="000625DB"/>
    <w:rsid w:val="00062600"/>
    <w:rsid w:val="0006274E"/>
    <w:rsid w:val="0006284F"/>
    <w:rsid w:val="00062E18"/>
    <w:rsid w:val="000632AF"/>
    <w:rsid w:val="0006392F"/>
    <w:rsid w:val="00063E9C"/>
    <w:rsid w:val="00063F1B"/>
    <w:rsid w:val="000645A6"/>
    <w:rsid w:val="000646BE"/>
    <w:rsid w:val="000647B3"/>
    <w:rsid w:val="000647F8"/>
    <w:rsid w:val="000648D5"/>
    <w:rsid w:val="00064996"/>
    <w:rsid w:val="00064D98"/>
    <w:rsid w:val="000651A1"/>
    <w:rsid w:val="000652B5"/>
    <w:rsid w:val="000654D3"/>
    <w:rsid w:val="00065A5B"/>
    <w:rsid w:val="00066212"/>
    <w:rsid w:val="000662C9"/>
    <w:rsid w:val="00066625"/>
    <w:rsid w:val="000668A7"/>
    <w:rsid w:val="00066A80"/>
    <w:rsid w:val="00066DA8"/>
    <w:rsid w:val="00066FA2"/>
    <w:rsid w:val="00067062"/>
    <w:rsid w:val="0006716F"/>
    <w:rsid w:val="000674A8"/>
    <w:rsid w:val="0006761C"/>
    <w:rsid w:val="0006764D"/>
    <w:rsid w:val="00067689"/>
    <w:rsid w:val="000678DD"/>
    <w:rsid w:val="0006791F"/>
    <w:rsid w:val="0006799D"/>
    <w:rsid w:val="00067C17"/>
    <w:rsid w:val="00067C71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9DF"/>
    <w:rsid w:val="00071ADA"/>
    <w:rsid w:val="00071E45"/>
    <w:rsid w:val="00071E61"/>
    <w:rsid w:val="0007213A"/>
    <w:rsid w:val="00072357"/>
    <w:rsid w:val="00072C13"/>
    <w:rsid w:val="00072CDE"/>
    <w:rsid w:val="000730A5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2A4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709"/>
    <w:rsid w:val="00076A05"/>
    <w:rsid w:val="00076DEC"/>
    <w:rsid w:val="00076E29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954"/>
    <w:rsid w:val="00081BFB"/>
    <w:rsid w:val="00081F1E"/>
    <w:rsid w:val="00081FC8"/>
    <w:rsid w:val="00082352"/>
    <w:rsid w:val="000823A8"/>
    <w:rsid w:val="00082455"/>
    <w:rsid w:val="00082873"/>
    <w:rsid w:val="00082A00"/>
    <w:rsid w:val="00082C3E"/>
    <w:rsid w:val="000832C3"/>
    <w:rsid w:val="00083CA4"/>
    <w:rsid w:val="00083EDC"/>
    <w:rsid w:val="00084149"/>
    <w:rsid w:val="000843FA"/>
    <w:rsid w:val="00084651"/>
    <w:rsid w:val="00084F2E"/>
    <w:rsid w:val="00085400"/>
    <w:rsid w:val="00085638"/>
    <w:rsid w:val="000858B0"/>
    <w:rsid w:val="00085CD9"/>
    <w:rsid w:val="00086083"/>
    <w:rsid w:val="0008635C"/>
    <w:rsid w:val="000867AA"/>
    <w:rsid w:val="00086BE7"/>
    <w:rsid w:val="00086D43"/>
    <w:rsid w:val="00086D70"/>
    <w:rsid w:val="00086DC1"/>
    <w:rsid w:val="00086E2A"/>
    <w:rsid w:val="00087071"/>
    <w:rsid w:val="000877D3"/>
    <w:rsid w:val="00087836"/>
    <w:rsid w:val="00087963"/>
    <w:rsid w:val="000879E9"/>
    <w:rsid w:val="00087F6D"/>
    <w:rsid w:val="00090095"/>
    <w:rsid w:val="00090F52"/>
    <w:rsid w:val="00091042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699"/>
    <w:rsid w:val="00094BD7"/>
    <w:rsid w:val="000950D5"/>
    <w:rsid w:val="0009514B"/>
    <w:rsid w:val="0009518B"/>
    <w:rsid w:val="000951B7"/>
    <w:rsid w:val="00095259"/>
    <w:rsid w:val="0009535B"/>
    <w:rsid w:val="000953BB"/>
    <w:rsid w:val="000954E2"/>
    <w:rsid w:val="000955D0"/>
    <w:rsid w:val="00095818"/>
    <w:rsid w:val="00095A5B"/>
    <w:rsid w:val="00095B66"/>
    <w:rsid w:val="00095C4B"/>
    <w:rsid w:val="000964BC"/>
    <w:rsid w:val="000965E3"/>
    <w:rsid w:val="00096658"/>
    <w:rsid w:val="000966F6"/>
    <w:rsid w:val="00096A51"/>
    <w:rsid w:val="00096A81"/>
    <w:rsid w:val="00096B72"/>
    <w:rsid w:val="00096BA2"/>
    <w:rsid w:val="00096CD8"/>
    <w:rsid w:val="00096D61"/>
    <w:rsid w:val="0009745D"/>
    <w:rsid w:val="0009782D"/>
    <w:rsid w:val="00097E71"/>
    <w:rsid w:val="00097F4E"/>
    <w:rsid w:val="00097FC6"/>
    <w:rsid w:val="000A019F"/>
    <w:rsid w:val="000A0273"/>
    <w:rsid w:val="000A04A4"/>
    <w:rsid w:val="000A05C9"/>
    <w:rsid w:val="000A09C1"/>
    <w:rsid w:val="000A0C50"/>
    <w:rsid w:val="000A0F37"/>
    <w:rsid w:val="000A13F7"/>
    <w:rsid w:val="000A14B5"/>
    <w:rsid w:val="000A1773"/>
    <w:rsid w:val="000A1CDD"/>
    <w:rsid w:val="000A1DDD"/>
    <w:rsid w:val="000A1E7E"/>
    <w:rsid w:val="000A206A"/>
    <w:rsid w:val="000A21CF"/>
    <w:rsid w:val="000A232B"/>
    <w:rsid w:val="000A2721"/>
    <w:rsid w:val="000A2777"/>
    <w:rsid w:val="000A2861"/>
    <w:rsid w:val="000A2EE0"/>
    <w:rsid w:val="000A30FC"/>
    <w:rsid w:val="000A32AC"/>
    <w:rsid w:val="000A3329"/>
    <w:rsid w:val="000A3508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B1"/>
    <w:rsid w:val="000A5771"/>
    <w:rsid w:val="000A598F"/>
    <w:rsid w:val="000A62A0"/>
    <w:rsid w:val="000A630F"/>
    <w:rsid w:val="000A6502"/>
    <w:rsid w:val="000A6A51"/>
    <w:rsid w:val="000A6C45"/>
    <w:rsid w:val="000A6DAD"/>
    <w:rsid w:val="000A6EA9"/>
    <w:rsid w:val="000A71B1"/>
    <w:rsid w:val="000A7657"/>
    <w:rsid w:val="000A79E6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3"/>
    <w:rsid w:val="000B13F1"/>
    <w:rsid w:val="000B1498"/>
    <w:rsid w:val="000B1677"/>
    <w:rsid w:val="000B1748"/>
    <w:rsid w:val="000B18B7"/>
    <w:rsid w:val="000B18C6"/>
    <w:rsid w:val="000B1A80"/>
    <w:rsid w:val="000B1A8E"/>
    <w:rsid w:val="000B1ACE"/>
    <w:rsid w:val="000B1CF1"/>
    <w:rsid w:val="000B1E61"/>
    <w:rsid w:val="000B1E67"/>
    <w:rsid w:val="000B1FF0"/>
    <w:rsid w:val="000B2041"/>
    <w:rsid w:val="000B2188"/>
    <w:rsid w:val="000B22AD"/>
    <w:rsid w:val="000B232C"/>
    <w:rsid w:val="000B23BA"/>
    <w:rsid w:val="000B243C"/>
    <w:rsid w:val="000B2A50"/>
    <w:rsid w:val="000B2B32"/>
    <w:rsid w:val="000B2BE0"/>
    <w:rsid w:val="000B2DAA"/>
    <w:rsid w:val="000B2F10"/>
    <w:rsid w:val="000B35A7"/>
    <w:rsid w:val="000B3A84"/>
    <w:rsid w:val="000B3CE4"/>
    <w:rsid w:val="000B409C"/>
    <w:rsid w:val="000B41D2"/>
    <w:rsid w:val="000B4285"/>
    <w:rsid w:val="000B431C"/>
    <w:rsid w:val="000B4374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C0496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ACC"/>
    <w:rsid w:val="000C1BC9"/>
    <w:rsid w:val="000C1DE8"/>
    <w:rsid w:val="000C2531"/>
    <w:rsid w:val="000C2568"/>
    <w:rsid w:val="000C26DA"/>
    <w:rsid w:val="000C27DC"/>
    <w:rsid w:val="000C27E3"/>
    <w:rsid w:val="000C29AC"/>
    <w:rsid w:val="000C29E5"/>
    <w:rsid w:val="000C2B17"/>
    <w:rsid w:val="000C320E"/>
    <w:rsid w:val="000C342C"/>
    <w:rsid w:val="000C3562"/>
    <w:rsid w:val="000C3DB4"/>
    <w:rsid w:val="000C3FBE"/>
    <w:rsid w:val="000C401E"/>
    <w:rsid w:val="000C4BD0"/>
    <w:rsid w:val="000C4CEB"/>
    <w:rsid w:val="000C4DC3"/>
    <w:rsid w:val="000C5180"/>
    <w:rsid w:val="000C59E1"/>
    <w:rsid w:val="000C6217"/>
    <w:rsid w:val="000C662B"/>
    <w:rsid w:val="000C6857"/>
    <w:rsid w:val="000C6D2C"/>
    <w:rsid w:val="000C799A"/>
    <w:rsid w:val="000D0081"/>
    <w:rsid w:val="000D012F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0FF2"/>
    <w:rsid w:val="000D11D0"/>
    <w:rsid w:val="000D11E2"/>
    <w:rsid w:val="000D1227"/>
    <w:rsid w:val="000D130D"/>
    <w:rsid w:val="000D171B"/>
    <w:rsid w:val="000D17BF"/>
    <w:rsid w:val="000D1C7D"/>
    <w:rsid w:val="000D21AC"/>
    <w:rsid w:val="000D21D5"/>
    <w:rsid w:val="000D23B0"/>
    <w:rsid w:val="000D24E6"/>
    <w:rsid w:val="000D29A6"/>
    <w:rsid w:val="000D2C3A"/>
    <w:rsid w:val="000D2E95"/>
    <w:rsid w:val="000D3062"/>
    <w:rsid w:val="000D3086"/>
    <w:rsid w:val="000D362B"/>
    <w:rsid w:val="000D380F"/>
    <w:rsid w:val="000D38D0"/>
    <w:rsid w:val="000D3AE0"/>
    <w:rsid w:val="000D3F52"/>
    <w:rsid w:val="000D4054"/>
    <w:rsid w:val="000D40B9"/>
    <w:rsid w:val="000D415C"/>
    <w:rsid w:val="000D4705"/>
    <w:rsid w:val="000D4A50"/>
    <w:rsid w:val="000D4B5C"/>
    <w:rsid w:val="000D4C01"/>
    <w:rsid w:val="000D587B"/>
    <w:rsid w:val="000D5D4A"/>
    <w:rsid w:val="000D63C6"/>
    <w:rsid w:val="000D6A4C"/>
    <w:rsid w:val="000D6B6E"/>
    <w:rsid w:val="000D6B8C"/>
    <w:rsid w:val="000D6BE9"/>
    <w:rsid w:val="000D6D71"/>
    <w:rsid w:val="000D6F3A"/>
    <w:rsid w:val="000D6FEF"/>
    <w:rsid w:val="000D7461"/>
    <w:rsid w:val="000D748A"/>
    <w:rsid w:val="000D7843"/>
    <w:rsid w:val="000D7E3D"/>
    <w:rsid w:val="000E0269"/>
    <w:rsid w:val="000E07A4"/>
    <w:rsid w:val="000E08CC"/>
    <w:rsid w:val="000E093B"/>
    <w:rsid w:val="000E0A01"/>
    <w:rsid w:val="000E0AD5"/>
    <w:rsid w:val="000E0E9F"/>
    <w:rsid w:val="000E0EEB"/>
    <w:rsid w:val="000E1A18"/>
    <w:rsid w:val="000E2AA7"/>
    <w:rsid w:val="000E2D0A"/>
    <w:rsid w:val="000E2EE8"/>
    <w:rsid w:val="000E363D"/>
    <w:rsid w:val="000E38AD"/>
    <w:rsid w:val="000E3937"/>
    <w:rsid w:val="000E39CD"/>
    <w:rsid w:val="000E3A53"/>
    <w:rsid w:val="000E409A"/>
    <w:rsid w:val="000E44CA"/>
    <w:rsid w:val="000E4913"/>
    <w:rsid w:val="000E4B37"/>
    <w:rsid w:val="000E4B8A"/>
    <w:rsid w:val="000E4C8C"/>
    <w:rsid w:val="000E4F9C"/>
    <w:rsid w:val="000E542C"/>
    <w:rsid w:val="000E5664"/>
    <w:rsid w:val="000E5939"/>
    <w:rsid w:val="000E598F"/>
    <w:rsid w:val="000E64F9"/>
    <w:rsid w:val="000E71ED"/>
    <w:rsid w:val="000E77E0"/>
    <w:rsid w:val="000E79B9"/>
    <w:rsid w:val="000E7C44"/>
    <w:rsid w:val="000E7E7A"/>
    <w:rsid w:val="000F02D9"/>
    <w:rsid w:val="000F07DF"/>
    <w:rsid w:val="000F0AC3"/>
    <w:rsid w:val="000F0EC3"/>
    <w:rsid w:val="000F1056"/>
    <w:rsid w:val="000F17EB"/>
    <w:rsid w:val="000F1FC1"/>
    <w:rsid w:val="000F200D"/>
    <w:rsid w:val="000F2063"/>
    <w:rsid w:val="000F2288"/>
    <w:rsid w:val="000F2349"/>
    <w:rsid w:val="000F2853"/>
    <w:rsid w:val="000F2EB1"/>
    <w:rsid w:val="000F2ED0"/>
    <w:rsid w:val="000F32DB"/>
    <w:rsid w:val="000F3725"/>
    <w:rsid w:val="000F387E"/>
    <w:rsid w:val="000F3A0E"/>
    <w:rsid w:val="000F3A17"/>
    <w:rsid w:val="000F3BB5"/>
    <w:rsid w:val="000F3EB2"/>
    <w:rsid w:val="000F3F5E"/>
    <w:rsid w:val="000F487B"/>
    <w:rsid w:val="000F4962"/>
    <w:rsid w:val="000F4F1B"/>
    <w:rsid w:val="000F4FDC"/>
    <w:rsid w:val="000F508E"/>
    <w:rsid w:val="000F5356"/>
    <w:rsid w:val="000F5801"/>
    <w:rsid w:val="000F58BC"/>
    <w:rsid w:val="000F5B3F"/>
    <w:rsid w:val="000F5B55"/>
    <w:rsid w:val="000F5BC7"/>
    <w:rsid w:val="000F5D03"/>
    <w:rsid w:val="000F5D9A"/>
    <w:rsid w:val="000F5E9B"/>
    <w:rsid w:val="000F6486"/>
    <w:rsid w:val="000F65C6"/>
    <w:rsid w:val="000F6774"/>
    <w:rsid w:val="000F6C0A"/>
    <w:rsid w:val="000F714B"/>
    <w:rsid w:val="000F72C2"/>
    <w:rsid w:val="000F7423"/>
    <w:rsid w:val="000F74DF"/>
    <w:rsid w:val="000F760B"/>
    <w:rsid w:val="000F7B49"/>
    <w:rsid w:val="000F7F3F"/>
    <w:rsid w:val="000F7FB3"/>
    <w:rsid w:val="0010009C"/>
    <w:rsid w:val="001001BD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3DE3"/>
    <w:rsid w:val="00104B7D"/>
    <w:rsid w:val="00104E73"/>
    <w:rsid w:val="001051BB"/>
    <w:rsid w:val="0010537A"/>
    <w:rsid w:val="001053B9"/>
    <w:rsid w:val="00105700"/>
    <w:rsid w:val="00105EB5"/>
    <w:rsid w:val="00106162"/>
    <w:rsid w:val="001066CA"/>
    <w:rsid w:val="0010674E"/>
    <w:rsid w:val="001068B6"/>
    <w:rsid w:val="00106901"/>
    <w:rsid w:val="00106AF4"/>
    <w:rsid w:val="00106B89"/>
    <w:rsid w:val="00106E3E"/>
    <w:rsid w:val="00107460"/>
    <w:rsid w:val="00107C13"/>
    <w:rsid w:val="00107C80"/>
    <w:rsid w:val="00107CC7"/>
    <w:rsid w:val="00107EB9"/>
    <w:rsid w:val="00110463"/>
    <w:rsid w:val="00110A31"/>
    <w:rsid w:val="00110B7A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8E2"/>
    <w:rsid w:val="00116055"/>
    <w:rsid w:val="00116473"/>
    <w:rsid w:val="001165FA"/>
    <w:rsid w:val="00116710"/>
    <w:rsid w:val="001167B0"/>
    <w:rsid w:val="001169AC"/>
    <w:rsid w:val="00116D85"/>
    <w:rsid w:val="00116DA2"/>
    <w:rsid w:val="00117453"/>
    <w:rsid w:val="0011781D"/>
    <w:rsid w:val="00117CD8"/>
    <w:rsid w:val="0012054F"/>
    <w:rsid w:val="001205DF"/>
    <w:rsid w:val="00120A9F"/>
    <w:rsid w:val="00120AAC"/>
    <w:rsid w:val="00120C61"/>
    <w:rsid w:val="00120E67"/>
    <w:rsid w:val="00120E9F"/>
    <w:rsid w:val="00121116"/>
    <w:rsid w:val="00121427"/>
    <w:rsid w:val="00121735"/>
    <w:rsid w:val="00121B28"/>
    <w:rsid w:val="00121B8F"/>
    <w:rsid w:val="00121EB6"/>
    <w:rsid w:val="0012209B"/>
    <w:rsid w:val="001223A9"/>
    <w:rsid w:val="001225E0"/>
    <w:rsid w:val="00122B1A"/>
    <w:rsid w:val="00122E2F"/>
    <w:rsid w:val="00123228"/>
    <w:rsid w:val="00123789"/>
    <w:rsid w:val="00123935"/>
    <w:rsid w:val="00123A1E"/>
    <w:rsid w:val="00123A2C"/>
    <w:rsid w:val="001242B8"/>
    <w:rsid w:val="0012444E"/>
    <w:rsid w:val="00124490"/>
    <w:rsid w:val="00124A32"/>
    <w:rsid w:val="00124A33"/>
    <w:rsid w:val="00124AEF"/>
    <w:rsid w:val="00124B2F"/>
    <w:rsid w:val="00125214"/>
    <w:rsid w:val="0012523B"/>
    <w:rsid w:val="001254C6"/>
    <w:rsid w:val="001256A9"/>
    <w:rsid w:val="00125715"/>
    <w:rsid w:val="00125E1C"/>
    <w:rsid w:val="0012602A"/>
    <w:rsid w:val="00126785"/>
    <w:rsid w:val="0012691E"/>
    <w:rsid w:val="00126A85"/>
    <w:rsid w:val="00126B46"/>
    <w:rsid w:val="00126E57"/>
    <w:rsid w:val="001275C6"/>
    <w:rsid w:val="001279CB"/>
    <w:rsid w:val="00127B80"/>
    <w:rsid w:val="00127BD5"/>
    <w:rsid w:val="001300B6"/>
    <w:rsid w:val="001300DE"/>
    <w:rsid w:val="001303A8"/>
    <w:rsid w:val="00130483"/>
    <w:rsid w:val="001304EF"/>
    <w:rsid w:val="0013053D"/>
    <w:rsid w:val="001305AA"/>
    <w:rsid w:val="001308BD"/>
    <w:rsid w:val="00130AFA"/>
    <w:rsid w:val="00130B4C"/>
    <w:rsid w:val="00130B99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F01"/>
    <w:rsid w:val="001330B6"/>
    <w:rsid w:val="00133286"/>
    <w:rsid w:val="00133C4A"/>
    <w:rsid w:val="00134B29"/>
    <w:rsid w:val="00134B8B"/>
    <w:rsid w:val="00134F62"/>
    <w:rsid w:val="001353DF"/>
    <w:rsid w:val="00135570"/>
    <w:rsid w:val="001355AF"/>
    <w:rsid w:val="00135691"/>
    <w:rsid w:val="001356CD"/>
    <w:rsid w:val="001358E0"/>
    <w:rsid w:val="00135F0C"/>
    <w:rsid w:val="00136098"/>
    <w:rsid w:val="00136217"/>
    <w:rsid w:val="00136423"/>
    <w:rsid w:val="001366B4"/>
    <w:rsid w:val="0013693B"/>
    <w:rsid w:val="00136941"/>
    <w:rsid w:val="00137622"/>
    <w:rsid w:val="001378C0"/>
    <w:rsid w:val="001379FE"/>
    <w:rsid w:val="00137D2F"/>
    <w:rsid w:val="00140107"/>
    <w:rsid w:val="00140A87"/>
    <w:rsid w:val="00140D40"/>
    <w:rsid w:val="00140F4B"/>
    <w:rsid w:val="001414F5"/>
    <w:rsid w:val="00141990"/>
    <w:rsid w:val="00141A17"/>
    <w:rsid w:val="00141FBD"/>
    <w:rsid w:val="001428A7"/>
    <w:rsid w:val="0014291C"/>
    <w:rsid w:val="00142A5B"/>
    <w:rsid w:val="00142E31"/>
    <w:rsid w:val="00142F02"/>
    <w:rsid w:val="001430A5"/>
    <w:rsid w:val="001430A7"/>
    <w:rsid w:val="0014311F"/>
    <w:rsid w:val="0014350C"/>
    <w:rsid w:val="001436B2"/>
    <w:rsid w:val="001437BD"/>
    <w:rsid w:val="00143877"/>
    <w:rsid w:val="00143987"/>
    <w:rsid w:val="00143B8E"/>
    <w:rsid w:val="00143CDA"/>
    <w:rsid w:val="0014436F"/>
    <w:rsid w:val="00144590"/>
    <w:rsid w:val="00144D5B"/>
    <w:rsid w:val="001451A2"/>
    <w:rsid w:val="00145601"/>
    <w:rsid w:val="0014579B"/>
    <w:rsid w:val="00145911"/>
    <w:rsid w:val="001459B9"/>
    <w:rsid w:val="00145BA8"/>
    <w:rsid w:val="0014610A"/>
    <w:rsid w:val="001461A3"/>
    <w:rsid w:val="0014686D"/>
    <w:rsid w:val="00146D9D"/>
    <w:rsid w:val="00146FC4"/>
    <w:rsid w:val="0014714A"/>
    <w:rsid w:val="001472D4"/>
    <w:rsid w:val="001474A4"/>
    <w:rsid w:val="001477E9"/>
    <w:rsid w:val="0014796C"/>
    <w:rsid w:val="00150189"/>
    <w:rsid w:val="0015048A"/>
    <w:rsid w:val="001504F7"/>
    <w:rsid w:val="001505ED"/>
    <w:rsid w:val="001509F3"/>
    <w:rsid w:val="00150A4A"/>
    <w:rsid w:val="00150B9E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99F"/>
    <w:rsid w:val="00153A06"/>
    <w:rsid w:val="00153F35"/>
    <w:rsid w:val="00153F9B"/>
    <w:rsid w:val="00154163"/>
    <w:rsid w:val="001541B1"/>
    <w:rsid w:val="00154257"/>
    <w:rsid w:val="0015446D"/>
    <w:rsid w:val="001545FC"/>
    <w:rsid w:val="00154825"/>
    <w:rsid w:val="00154A1B"/>
    <w:rsid w:val="00154A5D"/>
    <w:rsid w:val="00154A65"/>
    <w:rsid w:val="00154B40"/>
    <w:rsid w:val="00154F70"/>
    <w:rsid w:val="00154F98"/>
    <w:rsid w:val="00155269"/>
    <w:rsid w:val="001555BC"/>
    <w:rsid w:val="0015576A"/>
    <w:rsid w:val="0015580B"/>
    <w:rsid w:val="00155871"/>
    <w:rsid w:val="0015637C"/>
    <w:rsid w:val="00156A7A"/>
    <w:rsid w:val="0015722F"/>
    <w:rsid w:val="001572E9"/>
    <w:rsid w:val="0015767F"/>
    <w:rsid w:val="001577E9"/>
    <w:rsid w:val="00157C27"/>
    <w:rsid w:val="0016000A"/>
    <w:rsid w:val="00160059"/>
    <w:rsid w:val="00160139"/>
    <w:rsid w:val="00160890"/>
    <w:rsid w:val="00160A2C"/>
    <w:rsid w:val="00160A35"/>
    <w:rsid w:val="00160AF2"/>
    <w:rsid w:val="00160CAA"/>
    <w:rsid w:val="00160D2E"/>
    <w:rsid w:val="00160E6C"/>
    <w:rsid w:val="00161101"/>
    <w:rsid w:val="001613DD"/>
    <w:rsid w:val="00161467"/>
    <w:rsid w:val="00161659"/>
    <w:rsid w:val="00161755"/>
    <w:rsid w:val="00161791"/>
    <w:rsid w:val="001619DE"/>
    <w:rsid w:val="00161D3E"/>
    <w:rsid w:val="00161DDA"/>
    <w:rsid w:val="00162094"/>
    <w:rsid w:val="001622BB"/>
    <w:rsid w:val="00162440"/>
    <w:rsid w:val="001624AC"/>
    <w:rsid w:val="00162579"/>
    <w:rsid w:val="001627C9"/>
    <w:rsid w:val="001627FC"/>
    <w:rsid w:val="0016298D"/>
    <w:rsid w:val="00162C42"/>
    <w:rsid w:val="00162DD0"/>
    <w:rsid w:val="00162DF3"/>
    <w:rsid w:val="00163377"/>
    <w:rsid w:val="00163692"/>
    <w:rsid w:val="00163D8D"/>
    <w:rsid w:val="00163F04"/>
    <w:rsid w:val="00164413"/>
    <w:rsid w:val="001645DC"/>
    <w:rsid w:val="001649C5"/>
    <w:rsid w:val="00164D08"/>
    <w:rsid w:val="00164F8E"/>
    <w:rsid w:val="001650FA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4BD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938"/>
    <w:rsid w:val="0017118E"/>
    <w:rsid w:val="001715E5"/>
    <w:rsid w:val="001719CD"/>
    <w:rsid w:val="00171F74"/>
    <w:rsid w:val="0017209C"/>
    <w:rsid w:val="001727B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15E"/>
    <w:rsid w:val="0017535F"/>
    <w:rsid w:val="0017539E"/>
    <w:rsid w:val="00175610"/>
    <w:rsid w:val="00175892"/>
    <w:rsid w:val="00175DF2"/>
    <w:rsid w:val="00175F85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89"/>
    <w:rsid w:val="001824FA"/>
    <w:rsid w:val="001825DF"/>
    <w:rsid w:val="001826BF"/>
    <w:rsid w:val="00182BBC"/>
    <w:rsid w:val="00182D96"/>
    <w:rsid w:val="00182EF7"/>
    <w:rsid w:val="001831A2"/>
    <w:rsid w:val="00183221"/>
    <w:rsid w:val="00183590"/>
    <w:rsid w:val="0018364D"/>
    <w:rsid w:val="00183744"/>
    <w:rsid w:val="00183B14"/>
    <w:rsid w:val="001841C9"/>
    <w:rsid w:val="0018456B"/>
    <w:rsid w:val="00184579"/>
    <w:rsid w:val="001849FF"/>
    <w:rsid w:val="00184C3F"/>
    <w:rsid w:val="00185636"/>
    <w:rsid w:val="00185A40"/>
    <w:rsid w:val="00185E75"/>
    <w:rsid w:val="0018615B"/>
    <w:rsid w:val="001864A3"/>
    <w:rsid w:val="00186B07"/>
    <w:rsid w:val="00186C3B"/>
    <w:rsid w:val="00186C55"/>
    <w:rsid w:val="00186F9A"/>
    <w:rsid w:val="001873FC"/>
    <w:rsid w:val="0018781D"/>
    <w:rsid w:val="00187954"/>
    <w:rsid w:val="00187982"/>
    <w:rsid w:val="001902E7"/>
    <w:rsid w:val="001903A3"/>
    <w:rsid w:val="001905AF"/>
    <w:rsid w:val="0019095D"/>
    <w:rsid w:val="00190AEE"/>
    <w:rsid w:val="00190F28"/>
    <w:rsid w:val="00191028"/>
    <w:rsid w:val="00191320"/>
    <w:rsid w:val="001916A2"/>
    <w:rsid w:val="00191905"/>
    <w:rsid w:val="00191E06"/>
    <w:rsid w:val="001920F0"/>
    <w:rsid w:val="00192527"/>
    <w:rsid w:val="00192611"/>
    <w:rsid w:val="0019262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415F"/>
    <w:rsid w:val="0019432F"/>
    <w:rsid w:val="001945B4"/>
    <w:rsid w:val="0019474E"/>
    <w:rsid w:val="001947CC"/>
    <w:rsid w:val="00194C9F"/>
    <w:rsid w:val="00194D51"/>
    <w:rsid w:val="00194DA0"/>
    <w:rsid w:val="00194E8D"/>
    <w:rsid w:val="001950A9"/>
    <w:rsid w:val="00195101"/>
    <w:rsid w:val="001952C8"/>
    <w:rsid w:val="00195585"/>
    <w:rsid w:val="001956BC"/>
    <w:rsid w:val="00195857"/>
    <w:rsid w:val="00195876"/>
    <w:rsid w:val="001958E5"/>
    <w:rsid w:val="00195BC3"/>
    <w:rsid w:val="00195C2B"/>
    <w:rsid w:val="00195D17"/>
    <w:rsid w:val="0019615D"/>
    <w:rsid w:val="001962EA"/>
    <w:rsid w:val="001965A7"/>
    <w:rsid w:val="00196831"/>
    <w:rsid w:val="001968C9"/>
    <w:rsid w:val="00196974"/>
    <w:rsid w:val="001969FD"/>
    <w:rsid w:val="00197151"/>
    <w:rsid w:val="0019724A"/>
    <w:rsid w:val="00197272"/>
    <w:rsid w:val="001974C8"/>
    <w:rsid w:val="00197514"/>
    <w:rsid w:val="00197574"/>
    <w:rsid w:val="00197A17"/>
    <w:rsid w:val="00197B5D"/>
    <w:rsid w:val="00197D2B"/>
    <w:rsid w:val="00197D51"/>
    <w:rsid w:val="001A0A17"/>
    <w:rsid w:val="001A0A9F"/>
    <w:rsid w:val="001A0D4C"/>
    <w:rsid w:val="001A110F"/>
    <w:rsid w:val="001A145F"/>
    <w:rsid w:val="001A14FB"/>
    <w:rsid w:val="001A163E"/>
    <w:rsid w:val="001A1707"/>
    <w:rsid w:val="001A17B9"/>
    <w:rsid w:val="001A196F"/>
    <w:rsid w:val="001A1AD3"/>
    <w:rsid w:val="001A1ADF"/>
    <w:rsid w:val="001A1F80"/>
    <w:rsid w:val="001A2025"/>
    <w:rsid w:val="001A2106"/>
    <w:rsid w:val="001A2117"/>
    <w:rsid w:val="001A26E4"/>
    <w:rsid w:val="001A283F"/>
    <w:rsid w:val="001A2C4A"/>
    <w:rsid w:val="001A2E21"/>
    <w:rsid w:val="001A33A6"/>
    <w:rsid w:val="001A3829"/>
    <w:rsid w:val="001A3CED"/>
    <w:rsid w:val="001A3F0F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5C4"/>
    <w:rsid w:val="001A5CEF"/>
    <w:rsid w:val="001A6020"/>
    <w:rsid w:val="001A62E6"/>
    <w:rsid w:val="001A6847"/>
    <w:rsid w:val="001A6B16"/>
    <w:rsid w:val="001A6F28"/>
    <w:rsid w:val="001A71C3"/>
    <w:rsid w:val="001A7273"/>
    <w:rsid w:val="001A7A8A"/>
    <w:rsid w:val="001A7B64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612"/>
    <w:rsid w:val="001B3746"/>
    <w:rsid w:val="001B3DA7"/>
    <w:rsid w:val="001B3DDC"/>
    <w:rsid w:val="001B41C9"/>
    <w:rsid w:val="001B4279"/>
    <w:rsid w:val="001B44DC"/>
    <w:rsid w:val="001B44E9"/>
    <w:rsid w:val="001B4529"/>
    <w:rsid w:val="001B458A"/>
    <w:rsid w:val="001B4B11"/>
    <w:rsid w:val="001B4DA9"/>
    <w:rsid w:val="001B4F07"/>
    <w:rsid w:val="001B505C"/>
    <w:rsid w:val="001B532D"/>
    <w:rsid w:val="001B5ADD"/>
    <w:rsid w:val="001B5E83"/>
    <w:rsid w:val="001B6109"/>
    <w:rsid w:val="001B6314"/>
    <w:rsid w:val="001B6B19"/>
    <w:rsid w:val="001B71F7"/>
    <w:rsid w:val="001B72B2"/>
    <w:rsid w:val="001B7360"/>
    <w:rsid w:val="001B737B"/>
    <w:rsid w:val="001B7556"/>
    <w:rsid w:val="001B76CF"/>
    <w:rsid w:val="001B7BC0"/>
    <w:rsid w:val="001B7CAB"/>
    <w:rsid w:val="001C02C0"/>
    <w:rsid w:val="001C044E"/>
    <w:rsid w:val="001C0667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0D9"/>
    <w:rsid w:val="001C2151"/>
    <w:rsid w:val="001C22CB"/>
    <w:rsid w:val="001C2962"/>
    <w:rsid w:val="001C2A06"/>
    <w:rsid w:val="001C2E7C"/>
    <w:rsid w:val="001C3207"/>
    <w:rsid w:val="001C3259"/>
    <w:rsid w:val="001C340C"/>
    <w:rsid w:val="001C375D"/>
    <w:rsid w:val="001C3A10"/>
    <w:rsid w:val="001C3EAF"/>
    <w:rsid w:val="001C424C"/>
    <w:rsid w:val="001C43CE"/>
    <w:rsid w:val="001C4600"/>
    <w:rsid w:val="001C4918"/>
    <w:rsid w:val="001C4932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4B1"/>
    <w:rsid w:val="001C7585"/>
    <w:rsid w:val="001C784A"/>
    <w:rsid w:val="001C7B5F"/>
    <w:rsid w:val="001C7BD0"/>
    <w:rsid w:val="001D0884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3012"/>
    <w:rsid w:val="001D32DC"/>
    <w:rsid w:val="001D3418"/>
    <w:rsid w:val="001D362E"/>
    <w:rsid w:val="001D36F5"/>
    <w:rsid w:val="001D3CD5"/>
    <w:rsid w:val="001D45FB"/>
    <w:rsid w:val="001D476E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EB4"/>
    <w:rsid w:val="001D5F70"/>
    <w:rsid w:val="001D6150"/>
    <w:rsid w:val="001D61F7"/>
    <w:rsid w:val="001D6335"/>
    <w:rsid w:val="001D65E2"/>
    <w:rsid w:val="001D693E"/>
    <w:rsid w:val="001D782A"/>
    <w:rsid w:val="001D790D"/>
    <w:rsid w:val="001D7943"/>
    <w:rsid w:val="001D7EA5"/>
    <w:rsid w:val="001E0473"/>
    <w:rsid w:val="001E066E"/>
    <w:rsid w:val="001E0AFF"/>
    <w:rsid w:val="001E0B57"/>
    <w:rsid w:val="001E0DEC"/>
    <w:rsid w:val="001E13D6"/>
    <w:rsid w:val="001E14A6"/>
    <w:rsid w:val="001E14C1"/>
    <w:rsid w:val="001E1523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3D53"/>
    <w:rsid w:val="001E4130"/>
    <w:rsid w:val="001E443B"/>
    <w:rsid w:val="001E4B97"/>
    <w:rsid w:val="001E4CFD"/>
    <w:rsid w:val="001E4DA8"/>
    <w:rsid w:val="001E4F61"/>
    <w:rsid w:val="001E53F9"/>
    <w:rsid w:val="001E54FF"/>
    <w:rsid w:val="001E578C"/>
    <w:rsid w:val="001E5AA6"/>
    <w:rsid w:val="001E5B36"/>
    <w:rsid w:val="001E5DBB"/>
    <w:rsid w:val="001E5EB4"/>
    <w:rsid w:val="001E67F9"/>
    <w:rsid w:val="001E6A15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9CC"/>
    <w:rsid w:val="001F19D6"/>
    <w:rsid w:val="001F1A4F"/>
    <w:rsid w:val="001F1B8A"/>
    <w:rsid w:val="001F1BD2"/>
    <w:rsid w:val="001F1D81"/>
    <w:rsid w:val="001F1E16"/>
    <w:rsid w:val="001F20AC"/>
    <w:rsid w:val="001F2D39"/>
    <w:rsid w:val="001F2D52"/>
    <w:rsid w:val="001F2DC5"/>
    <w:rsid w:val="001F328F"/>
    <w:rsid w:val="001F36EC"/>
    <w:rsid w:val="001F3CB3"/>
    <w:rsid w:val="001F3F81"/>
    <w:rsid w:val="001F40D7"/>
    <w:rsid w:val="001F4106"/>
    <w:rsid w:val="001F4130"/>
    <w:rsid w:val="001F41DF"/>
    <w:rsid w:val="001F4461"/>
    <w:rsid w:val="001F46A2"/>
    <w:rsid w:val="001F5057"/>
    <w:rsid w:val="001F517B"/>
    <w:rsid w:val="001F58EB"/>
    <w:rsid w:val="001F5A5E"/>
    <w:rsid w:val="001F66C7"/>
    <w:rsid w:val="001F6A6A"/>
    <w:rsid w:val="001F7017"/>
    <w:rsid w:val="001F744C"/>
    <w:rsid w:val="001F788F"/>
    <w:rsid w:val="001F78A8"/>
    <w:rsid w:val="001F78AB"/>
    <w:rsid w:val="001F78AD"/>
    <w:rsid w:val="001F78CB"/>
    <w:rsid w:val="001F7935"/>
    <w:rsid w:val="001F7A42"/>
    <w:rsid w:val="001F7B29"/>
    <w:rsid w:val="001F7BF7"/>
    <w:rsid w:val="001F7CA3"/>
    <w:rsid w:val="001F7EE5"/>
    <w:rsid w:val="002000AC"/>
    <w:rsid w:val="00200200"/>
    <w:rsid w:val="002005D4"/>
    <w:rsid w:val="0020071C"/>
    <w:rsid w:val="00200EB6"/>
    <w:rsid w:val="002014AA"/>
    <w:rsid w:val="00201545"/>
    <w:rsid w:val="002015F1"/>
    <w:rsid w:val="00201AF9"/>
    <w:rsid w:val="00202067"/>
    <w:rsid w:val="002021A8"/>
    <w:rsid w:val="00202275"/>
    <w:rsid w:val="002024EE"/>
    <w:rsid w:val="002027B5"/>
    <w:rsid w:val="00202A50"/>
    <w:rsid w:val="00202EA2"/>
    <w:rsid w:val="002032A4"/>
    <w:rsid w:val="00203704"/>
    <w:rsid w:val="00203B32"/>
    <w:rsid w:val="00203CC7"/>
    <w:rsid w:val="002043CA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2F1"/>
    <w:rsid w:val="002104D1"/>
    <w:rsid w:val="00210A7F"/>
    <w:rsid w:val="00210CA8"/>
    <w:rsid w:val="002110EE"/>
    <w:rsid w:val="002111C7"/>
    <w:rsid w:val="00211409"/>
    <w:rsid w:val="00211507"/>
    <w:rsid w:val="002119E7"/>
    <w:rsid w:val="00211D01"/>
    <w:rsid w:val="00211E62"/>
    <w:rsid w:val="002125C1"/>
    <w:rsid w:val="00212EF2"/>
    <w:rsid w:val="0021310D"/>
    <w:rsid w:val="00213170"/>
    <w:rsid w:val="00213323"/>
    <w:rsid w:val="0021354B"/>
    <w:rsid w:val="00213C2D"/>
    <w:rsid w:val="00213E5E"/>
    <w:rsid w:val="00213F7A"/>
    <w:rsid w:val="00213FF2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10A"/>
    <w:rsid w:val="00216341"/>
    <w:rsid w:val="00216579"/>
    <w:rsid w:val="00216620"/>
    <w:rsid w:val="00216B70"/>
    <w:rsid w:val="00216CB1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544"/>
    <w:rsid w:val="00221A01"/>
    <w:rsid w:val="00221B1D"/>
    <w:rsid w:val="002220E0"/>
    <w:rsid w:val="00222241"/>
    <w:rsid w:val="00222618"/>
    <w:rsid w:val="00222625"/>
    <w:rsid w:val="002226C8"/>
    <w:rsid w:val="002227ED"/>
    <w:rsid w:val="00222877"/>
    <w:rsid w:val="00222A01"/>
    <w:rsid w:val="00222A11"/>
    <w:rsid w:val="00222B93"/>
    <w:rsid w:val="00222BDA"/>
    <w:rsid w:val="00222C1B"/>
    <w:rsid w:val="00222DE5"/>
    <w:rsid w:val="00222F05"/>
    <w:rsid w:val="00222FDA"/>
    <w:rsid w:val="00223020"/>
    <w:rsid w:val="00223ADD"/>
    <w:rsid w:val="00224141"/>
    <w:rsid w:val="0022463E"/>
    <w:rsid w:val="0022465F"/>
    <w:rsid w:val="002247B0"/>
    <w:rsid w:val="002247D3"/>
    <w:rsid w:val="002248AC"/>
    <w:rsid w:val="002249E5"/>
    <w:rsid w:val="00224A42"/>
    <w:rsid w:val="00224C4D"/>
    <w:rsid w:val="00224F71"/>
    <w:rsid w:val="00224FC6"/>
    <w:rsid w:val="0022506E"/>
    <w:rsid w:val="0022563E"/>
    <w:rsid w:val="00225C74"/>
    <w:rsid w:val="00225D25"/>
    <w:rsid w:val="00225E76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E44"/>
    <w:rsid w:val="00227FAB"/>
    <w:rsid w:val="002300C8"/>
    <w:rsid w:val="00230137"/>
    <w:rsid w:val="00230A04"/>
    <w:rsid w:val="00230CDB"/>
    <w:rsid w:val="002315F1"/>
    <w:rsid w:val="0023170C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259"/>
    <w:rsid w:val="002333AC"/>
    <w:rsid w:val="0023342D"/>
    <w:rsid w:val="0023355B"/>
    <w:rsid w:val="002337A5"/>
    <w:rsid w:val="0023389E"/>
    <w:rsid w:val="00233CE2"/>
    <w:rsid w:val="0023431C"/>
    <w:rsid w:val="002343DF"/>
    <w:rsid w:val="002344EE"/>
    <w:rsid w:val="00234D12"/>
    <w:rsid w:val="00234EAF"/>
    <w:rsid w:val="00234FBA"/>
    <w:rsid w:val="0023518A"/>
    <w:rsid w:val="002355BB"/>
    <w:rsid w:val="00235D78"/>
    <w:rsid w:val="0023632C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88F"/>
    <w:rsid w:val="00243B72"/>
    <w:rsid w:val="00244252"/>
    <w:rsid w:val="002443E1"/>
    <w:rsid w:val="002445C2"/>
    <w:rsid w:val="002446E4"/>
    <w:rsid w:val="00244992"/>
    <w:rsid w:val="00244CEB"/>
    <w:rsid w:val="00244EF2"/>
    <w:rsid w:val="00244F60"/>
    <w:rsid w:val="00245499"/>
    <w:rsid w:val="0024564B"/>
    <w:rsid w:val="00245A8E"/>
    <w:rsid w:val="00245D2E"/>
    <w:rsid w:val="00245FDF"/>
    <w:rsid w:val="00247190"/>
    <w:rsid w:val="00247232"/>
    <w:rsid w:val="00247677"/>
    <w:rsid w:val="002476AB"/>
    <w:rsid w:val="002479DC"/>
    <w:rsid w:val="00247D9E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70E"/>
    <w:rsid w:val="002517D4"/>
    <w:rsid w:val="00251C32"/>
    <w:rsid w:val="00251CC2"/>
    <w:rsid w:val="00251CCA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12"/>
    <w:rsid w:val="00253D54"/>
    <w:rsid w:val="0025402C"/>
    <w:rsid w:val="002540BE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7A2F"/>
    <w:rsid w:val="00257B29"/>
    <w:rsid w:val="002601EA"/>
    <w:rsid w:val="0026101D"/>
    <w:rsid w:val="00261050"/>
    <w:rsid w:val="002611EA"/>
    <w:rsid w:val="002614A4"/>
    <w:rsid w:val="002619D5"/>
    <w:rsid w:val="00261C0E"/>
    <w:rsid w:val="00261D23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FA7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E2C"/>
    <w:rsid w:val="00270F7F"/>
    <w:rsid w:val="002711EE"/>
    <w:rsid w:val="00271766"/>
    <w:rsid w:val="0027198A"/>
    <w:rsid w:val="00271A39"/>
    <w:rsid w:val="00271AB5"/>
    <w:rsid w:val="00271EB6"/>
    <w:rsid w:val="00272192"/>
    <w:rsid w:val="002725B5"/>
    <w:rsid w:val="00272604"/>
    <w:rsid w:val="00272692"/>
    <w:rsid w:val="002727F6"/>
    <w:rsid w:val="002728B2"/>
    <w:rsid w:val="00272AEE"/>
    <w:rsid w:val="00272CAB"/>
    <w:rsid w:val="00272E76"/>
    <w:rsid w:val="00272E94"/>
    <w:rsid w:val="002732C4"/>
    <w:rsid w:val="002735A5"/>
    <w:rsid w:val="002737D0"/>
    <w:rsid w:val="002737EC"/>
    <w:rsid w:val="00273914"/>
    <w:rsid w:val="00273A5D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D70"/>
    <w:rsid w:val="00276FEF"/>
    <w:rsid w:val="0027725A"/>
    <w:rsid w:val="00277266"/>
    <w:rsid w:val="002773E5"/>
    <w:rsid w:val="00277C6A"/>
    <w:rsid w:val="00277D90"/>
    <w:rsid w:val="00277D9A"/>
    <w:rsid w:val="0028018D"/>
    <w:rsid w:val="0028023F"/>
    <w:rsid w:val="0028033B"/>
    <w:rsid w:val="00280514"/>
    <w:rsid w:val="00280847"/>
    <w:rsid w:val="00280B96"/>
    <w:rsid w:val="00280C4D"/>
    <w:rsid w:val="00280D38"/>
    <w:rsid w:val="0028124C"/>
    <w:rsid w:val="002818F9"/>
    <w:rsid w:val="00281DDA"/>
    <w:rsid w:val="00281FC1"/>
    <w:rsid w:val="00282186"/>
    <w:rsid w:val="002823FB"/>
    <w:rsid w:val="002825BA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6F"/>
    <w:rsid w:val="00284710"/>
    <w:rsid w:val="00285030"/>
    <w:rsid w:val="0028503B"/>
    <w:rsid w:val="0028517A"/>
    <w:rsid w:val="0028523F"/>
    <w:rsid w:val="002856A6"/>
    <w:rsid w:val="0028570F"/>
    <w:rsid w:val="002858D6"/>
    <w:rsid w:val="002859E4"/>
    <w:rsid w:val="00285A26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A09"/>
    <w:rsid w:val="0029200C"/>
    <w:rsid w:val="002924EE"/>
    <w:rsid w:val="00292C35"/>
    <w:rsid w:val="002931F4"/>
    <w:rsid w:val="00293336"/>
    <w:rsid w:val="0029333F"/>
    <w:rsid w:val="00293AD8"/>
    <w:rsid w:val="00293F54"/>
    <w:rsid w:val="00293FCD"/>
    <w:rsid w:val="002942AC"/>
    <w:rsid w:val="00294384"/>
    <w:rsid w:val="002948E2"/>
    <w:rsid w:val="00295260"/>
    <w:rsid w:val="002953A9"/>
    <w:rsid w:val="00295B74"/>
    <w:rsid w:val="00295BA9"/>
    <w:rsid w:val="00295CD7"/>
    <w:rsid w:val="00295E32"/>
    <w:rsid w:val="002962A0"/>
    <w:rsid w:val="00296674"/>
    <w:rsid w:val="002967A1"/>
    <w:rsid w:val="002969B6"/>
    <w:rsid w:val="00296CC7"/>
    <w:rsid w:val="00296CE9"/>
    <w:rsid w:val="00296E0B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3B2"/>
    <w:rsid w:val="002A0468"/>
    <w:rsid w:val="002A07C5"/>
    <w:rsid w:val="002A0B6F"/>
    <w:rsid w:val="002A0D04"/>
    <w:rsid w:val="002A0D20"/>
    <w:rsid w:val="002A17B7"/>
    <w:rsid w:val="002A1851"/>
    <w:rsid w:val="002A1906"/>
    <w:rsid w:val="002A1DF4"/>
    <w:rsid w:val="002A1EE5"/>
    <w:rsid w:val="002A242D"/>
    <w:rsid w:val="002A251C"/>
    <w:rsid w:val="002A257D"/>
    <w:rsid w:val="002A27E6"/>
    <w:rsid w:val="002A2FCA"/>
    <w:rsid w:val="002A33F5"/>
    <w:rsid w:val="002A3909"/>
    <w:rsid w:val="002A3AF5"/>
    <w:rsid w:val="002A3FC2"/>
    <w:rsid w:val="002A41F1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F7C"/>
    <w:rsid w:val="002A60D7"/>
    <w:rsid w:val="002A6276"/>
    <w:rsid w:val="002A6E25"/>
    <w:rsid w:val="002A6F84"/>
    <w:rsid w:val="002A6FE1"/>
    <w:rsid w:val="002A710A"/>
    <w:rsid w:val="002A774A"/>
    <w:rsid w:val="002A7A55"/>
    <w:rsid w:val="002B00C1"/>
    <w:rsid w:val="002B037A"/>
    <w:rsid w:val="002B04E4"/>
    <w:rsid w:val="002B0932"/>
    <w:rsid w:val="002B0CCA"/>
    <w:rsid w:val="002B0D47"/>
    <w:rsid w:val="002B1325"/>
    <w:rsid w:val="002B1486"/>
    <w:rsid w:val="002B16E1"/>
    <w:rsid w:val="002B1A8F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79C"/>
    <w:rsid w:val="002B49AF"/>
    <w:rsid w:val="002B4CBF"/>
    <w:rsid w:val="002B59FB"/>
    <w:rsid w:val="002B5A02"/>
    <w:rsid w:val="002B5B22"/>
    <w:rsid w:val="002B5D20"/>
    <w:rsid w:val="002B608E"/>
    <w:rsid w:val="002B6295"/>
    <w:rsid w:val="002B660D"/>
    <w:rsid w:val="002B6796"/>
    <w:rsid w:val="002B6AF6"/>
    <w:rsid w:val="002B6FC4"/>
    <w:rsid w:val="002B71F3"/>
    <w:rsid w:val="002B71F9"/>
    <w:rsid w:val="002B7293"/>
    <w:rsid w:val="002B75FA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1DA3"/>
    <w:rsid w:val="002C1E25"/>
    <w:rsid w:val="002C2585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16"/>
    <w:rsid w:val="002C47BA"/>
    <w:rsid w:val="002C4A4A"/>
    <w:rsid w:val="002C4ACD"/>
    <w:rsid w:val="002C4E36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6F"/>
    <w:rsid w:val="002C63F2"/>
    <w:rsid w:val="002C6422"/>
    <w:rsid w:val="002C644F"/>
    <w:rsid w:val="002C6917"/>
    <w:rsid w:val="002C6DE0"/>
    <w:rsid w:val="002C6FF9"/>
    <w:rsid w:val="002C709F"/>
    <w:rsid w:val="002C7661"/>
    <w:rsid w:val="002C7738"/>
    <w:rsid w:val="002C7B24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1E"/>
    <w:rsid w:val="002D2DA6"/>
    <w:rsid w:val="002D2E3F"/>
    <w:rsid w:val="002D3165"/>
    <w:rsid w:val="002D3586"/>
    <w:rsid w:val="002D367C"/>
    <w:rsid w:val="002D39A8"/>
    <w:rsid w:val="002D3D85"/>
    <w:rsid w:val="002D40F0"/>
    <w:rsid w:val="002D4518"/>
    <w:rsid w:val="002D4AB8"/>
    <w:rsid w:val="002D4DFD"/>
    <w:rsid w:val="002D4F9F"/>
    <w:rsid w:val="002D5075"/>
    <w:rsid w:val="002D551C"/>
    <w:rsid w:val="002D55B3"/>
    <w:rsid w:val="002D55B6"/>
    <w:rsid w:val="002D560A"/>
    <w:rsid w:val="002D5C61"/>
    <w:rsid w:val="002D5CEB"/>
    <w:rsid w:val="002D618E"/>
    <w:rsid w:val="002D62B3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524"/>
    <w:rsid w:val="002E12C5"/>
    <w:rsid w:val="002E13FE"/>
    <w:rsid w:val="002E17FC"/>
    <w:rsid w:val="002E1BAA"/>
    <w:rsid w:val="002E2484"/>
    <w:rsid w:val="002E26FA"/>
    <w:rsid w:val="002E273F"/>
    <w:rsid w:val="002E2A20"/>
    <w:rsid w:val="002E2E32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4F31"/>
    <w:rsid w:val="002E5195"/>
    <w:rsid w:val="002E519B"/>
    <w:rsid w:val="002E5E85"/>
    <w:rsid w:val="002E6224"/>
    <w:rsid w:val="002E62D0"/>
    <w:rsid w:val="002E63A6"/>
    <w:rsid w:val="002E650C"/>
    <w:rsid w:val="002E6759"/>
    <w:rsid w:val="002E6806"/>
    <w:rsid w:val="002E68AF"/>
    <w:rsid w:val="002E69CC"/>
    <w:rsid w:val="002E6A8A"/>
    <w:rsid w:val="002E6A8F"/>
    <w:rsid w:val="002E6D1D"/>
    <w:rsid w:val="002E71E0"/>
    <w:rsid w:val="002E7314"/>
    <w:rsid w:val="002E73B8"/>
    <w:rsid w:val="002E7AD7"/>
    <w:rsid w:val="002F00F9"/>
    <w:rsid w:val="002F01E6"/>
    <w:rsid w:val="002F0382"/>
    <w:rsid w:val="002F050C"/>
    <w:rsid w:val="002F0BD7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B2B"/>
    <w:rsid w:val="002F2F1A"/>
    <w:rsid w:val="002F30CF"/>
    <w:rsid w:val="002F33B3"/>
    <w:rsid w:val="002F3508"/>
    <w:rsid w:val="002F3603"/>
    <w:rsid w:val="002F37B3"/>
    <w:rsid w:val="002F38E7"/>
    <w:rsid w:val="002F3B04"/>
    <w:rsid w:val="002F3BCA"/>
    <w:rsid w:val="002F41C7"/>
    <w:rsid w:val="002F42CE"/>
    <w:rsid w:val="002F467B"/>
    <w:rsid w:val="002F47D9"/>
    <w:rsid w:val="002F48B4"/>
    <w:rsid w:val="002F5008"/>
    <w:rsid w:val="002F548D"/>
    <w:rsid w:val="002F56FA"/>
    <w:rsid w:val="002F6210"/>
    <w:rsid w:val="002F63E2"/>
    <w:rsid w:val="002F64A6"/>
    <w:rsid w:val="002F6A29"/>
    <w:rsid w:val="002F6AB5"/>
    <w:rsid w:val="002F6FB7"/>
    <w:rsid w:val="002F7024"/>
    <w:rsid w:val="002F7117"/>
    <w:rsid w:val="002F7135"/>
    <w:rsid w:val="002F7287"/>
    <w:rsid w:val="002F7B6D"/>
    <w:rsid w:val="002F7CF5"/>
    <w:rsid w:val="002F7D5E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84E"/>
    <w:rsid w:val="00301A9B"/>
    <w:rsid w:val="00301B34"/>
    <w:rsid w:val="00301F76"/>
    <w:rsid w:val="003027D0"/>
    <w:rsid w:val="00302FBF"/>
    <w:rsid w:val="003030FB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10987"/>
    <w:rsid w:val="00311501"/>
    <w:rsid w:val="00311907"/>
    <w:rsid w:val="00311ACD"/>
    <w:rsid w:val="00311CE3"/>
    <w:rsid w:val="00311D92"/>
    <w:rsid w:val="00311EB0"/>
    <w:rsid w:val="003121A1"/>
    <w:rsid w:val="003123A6"/>
    <w:rsid w:val="0031280F"/>
    <w:rsid w:val="003129A7"/>
    <w:rsid w:val="003129A9"/>
    <w:rsid w:val="00312A46"/>
    <w:rsid w:val="00312C8C"/>
    <w:rsid w:val="00312DDD"/>
    <w:rsid w:val="00312EA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0B9"/>
    <w:rsid w:val="00316224"/>
    <w:rsid w:val="003167E7"/>
    <w:rsid w:val="0031681C"/>
    <w:rsid w:val="0031696E"/>
    <w:rsid w:val="00316FE1"/>
    <w:rsid w:val="00317004"/>
    <w:rsid w:val="003170FD"/>
    <w:rsid w:val="003173BE"/>
    <w:rsid w:val="003173E1"/>
    <w:rsid w:val="00317511"/>
    <w:rsid w:val="003176D9"/>
    <w:rsid w:val="0031771F"/>
    <w:rsid w:val="0031783E"/>
    <w:rsid w:val="00317C20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FE1"/>
    <w:rsid w:val="00323895"/>
    <w:rsid w:val="0032389B"/>
    <w:rsid w:val="003239A1"/>
    <w:rsid w:val="00323B11"/>
    <w:rsid w:val="00323BDE"/>
    <w:rsid w:val="00323BEF"/>
    <w:rsid w:val="003242CB"/>
    <w:rsid w:val="003243F5"/>
    <w:rsid w:val="003244A3"/>
    <w:rsid w:val="00324541"/>
    <w:rsid w:val="00324608"/>
    <w:rsid w:val="003248D9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734C"/>
    <w:rsid w:val="0032748C"/>
    <w:rsid w:val="00327789"/>
    <w:rsid w:val="00327C3C"/>
    <w:rsid w:val="00327F7C"/>
    <w:rsid w:val="003306C3"/>
    <w:rsid w:val="00330B38"/>
    <w:rsid w:val="00330E39"/>
    <w:rsid w:val="00330F60"/>
    <w:rsid w:val="0033107C"/>
    <w:rsid w:val="00331226"/>
    <w:rsid w:val="003319B1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C68"/>
    <w:rsid w:val="00332D7D"/>
    <w:rsid w:val="00332DDE"/>
    <w:rsid w:val="003332C8"/>
    <w:rsid w:val="003336E5"/>
    <w:rsid w:val="00333AA7"/>
    <w:rsid w:val="00333B17"/>
    <w:rsid w:val="00333D7F"/>
    <w:rsid w:val="00333E3D"/>
    <w:rsid w:val="003346AD"/>
    <w:rsid w:val="00334798"/>
    <w:rsid w:val="00334A7B"/>
    <w:rsid w:val="00334AE8"/>
    <w:rsid w:val="00334E54"/>
    <w:rsid w:val="0033502E"/>
    <w:rsid w:val="0033515B"/>
    <w:rsid w:val="00335398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9D4"/>
    <w:rsid w:val="00337AA4"/>
    <w:rsid w:val="00337B71"/>
    <w:rsid w:val="00337CB3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376"/>
    <w:rsid w:val="0034143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42FD"/>
    <w:rsid w:val="0034446D"/>
    <w:rsid w:val="003446B3"/>
    <w:rsid w:val="003446B8"/>
    <w:rsid w:val="003446F0"/>
    <w:rsid w:val="00344D06"/>
    <w:rsid w:val="00344DBD"/>
    <w:rsid w:val="00344E03"/>
    <w:rsid w:val="00344E60"/>
    <w:rsid w:val="003453B0"/>
    <w:rsid w:val="00345417"/>
    <w:rsid w:val="00345652"/>
    <w:rsid w:val="003456CA"/>
    <w:rsid w:val="003459A5"/>
    <w:rsid w:val="00345A31"/>
    <w:rsid w:val="00345BEE"/>
    <w:rsid w:val="00345C1F"/>
    <w:rsid w:val="00345CE7"/>
    <w:rsid w:val="00345DD7"/>
    <w:rsid w:val="00345E15"/>
    <w:rsid w:val="0034632B"/>
    <w:rsid w:val="003463F2"/>
    <w:rsid w:val="0034675F"/>
    <w:rsid w:val="0034689B"/>
    <w:rsid w:val="0034698F"/>
    <w:rsid w:val="00346A5D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36D"/>
    <w:rsid w:val="00350389"/>
    <w:rsid w:val="003503C7"/>
    <w:rsid w:val="003504DA"/>
    <w:rsid w:val="00350667"/>
    <w:rsid w:val="003506FC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3E8"/>
    <w:rsid w:val="00353442"/>
    <w:rsid w:val="003539B4"/>
    <w:rsid w:val="00353B6D"/>
    <w:rsid w:val="0035438F"/>
    <w:rsid w:val="0035440C"/>
    <w:rsid w:val="0035474C"/>
    <w:rsid w:val="00354EE5"/>
    <w:rsid w:val="0035513E"/>
    <w:rsid w:val="0035574C"/>
    <w:rsid w:val="0035578D"/>
    <w:rsid w:val="003558F8"/>
    <w:rsid w:val="00355993"/>
    <w:rsid w:val="00355AA0"/>
    <w:rsid w:val="00355CCF"/>
    <w:rsid w:val="00355DA8"/>
    <w:rsid w:val="00355E4F"/>
    <w:rsid w:val="0035661E"/>
    <w:rsid w:val="003570BA"/>
    <w:rsid w:val="003571A5"/>
    <w:rsid w:val="003575C0"/>
    <w:rsid w:val="003600C6"/>
    <w:rsid w:val="00360182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CA7"/>
    <w:rsid w:val="00361F6C"/>
    <w:rsid w:val="00362269"/>
    <w:rsid w:val="00362796"/>
    <w:rsid w:val="003627EE"/>
    <w:rsid w:val="00362826"/>
    <w:rsid w:val="003628DD"/>
    <w:rsid w:val="00362938"/>
    <w:rsid w:val="00362944"/>
    <w:rsid w:val="0036298A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1D4"/>
    <w:rsid w:val="0036472D"/>
    <w:rsid w:val="00364A00"/>
    <w:rsid w:val="00364BEC"/>
    <w:rsid w:val="003652DF"/>
    <w:rsid w:val="00365B5D"/>
    <w:rsid w:val="003660F6"/>
    <w:rsid w:val="003664D7"/>
    <w:rsid w:val="003664E0"/>
    <w:rsid w:val="003664F2"/>
    <w:rsid w:val="00366513"/>
    <w:rsid w:val="0036665C"/>
    <w:rsid w:val="0036668F"/>
    <w:rsid w:val="00366865"/>
    <w:rsid w:val="00367131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631"/>
    <w:rsid w:val="0037068B"/>
    <w:rsid w:val="00370BF7"/>
    <w:rsid w:val="00370CB6"/>
    <w:rsid w:val="00371456"/>
    <w:rsid w:val="003714EC"/>
    <w:rsid w:val="0037155F"/>
    <w:rsid w:val="00371925"/>
    <w:rsid w:val="003719DA"/>
    <w:rsid w:val="00371B2D"/>
    <w:rsid w:val="00371B66"/>
    <w:rsid w:val="00371DBC"/>
    <w:rsid w:val="00371FFB"/>
    <w:rsid w:val="003721DE"/>
    <w:rsid w:val="003724D7"/>
    <w:rsid w:val="0037286F"/>
    <w:rsid w:val="0037298D"/>
    <w:rsid w:val="003729D0"/>
    <w:rsid w:val="00372A4A"/>
    <w:rsid w:val="00372C48"/>
    <w:rsid w:val="00372E51"/>
    <w:rsid w:val="00372E5E"/>
    <w:rsid w:val="00372ED8"/>
    <w:rsid w:val="00372F51"/>
    <w:rsid w:val="003732D3"/>
    <w:rsid w:val="00373609"/>
    <w:rsid w:val="0037391F"/>
    <w:rsid w:val="00373B65"/>
    <w:rsid w:val="00373DDF"/>
    <w:rsid w:val="003740DE"/>
    <w:rsid w:val="00374125"/>
    <w:rsid w:val="00374BB3"/>
    <w:rsid w:val="00375421"/>
    <w:rsid w:val="003759EA"/>
    <w:rsid w:val="00375E99"/>
    <w:rsid w:val="00375F0C"/>
    <w:rsid w:val="0037609E"/>
    <w:rsid w:val="003762F7"/>
    <w:rsid w:val="00376513"/>
    <w:rsid w:val="0037675B"/>
    <w:rsid w:val="00376CE2"/>
    <w:rsid w:val="0037773E"/>
    <w:rsid w:val="00377AA1"/>
    <w:rsid w:val="00377D6C"/>
    <w:rsid w:val="003801B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594"/>
    <w:rsid w:val="00381623"/>
    <w:rsid w:val="003819C6"/>
    <w:rsid w:val="00381E29"/>
    <w:rsid w:val="00381E4B"/>
    <w:rsid w:val="00382916"/>
    <w:rsid w:val="00382934"/>
    <w:rsid w:val="003829E2"/>
    <w:rsid w:val="00382FE0"/>
    <w:rsid w:val="00382FF0"/>
    <w:rsid w:val="0038322E"/>
    <w:rsid w:val="003835EA"/>
    <w:rsid w:val="003838B3"/>
    <w:rsid w:val="00383D75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4F8"/>
    <w:rsid w:val="003867E2"/>
    <w:rsid w:val="003868A8"/>
    <w:rsid w:val="00386EC5"/>
    <w:rsid w:val="00386F68"/>
    <w:rsid w:val="00387107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5AC"/>
    <w:rsid w:val="00392EBA"/>
    <w:rsid w:val="00393611"/>
    <w:rsid w:val="00393749"/>
    <w:rsid w:val="00393866"/>
    <w:rsid w:val="00393B4B"/>
    <w:rsid w:val="00393D44"/>
    <w:rsid w:val="00393E83"/>
    <w:rsid w:val="00393FA0"/>
    <w:rsid w:val="00394061"/>
    <w:rsid w:val="0039472F"/>
    <w:rsid w:val="0039478A"/>
    <w:rsid w:val="00394BC9"/>
    <w:rsid w:val="00394D9C"/>
    <w:rsid w:val="00394EFC"/>
    <w:rsid w:val="00394F10"/>
    <w:rsid w:val="00395005"/>
    <w:rsid w:val="00395354"/>
    <w:rsid w:val="0039538C"/>
    <w:rsid w:val="003953A3"/>
    <w:rsid w:val="003955B4"/>
    <w:rsid w:val="0039582B"/>
    <w:rsid w:val="00395A1F"/>
    <w:rsid w:val="00395E72"/>
    <w:rsid w:val="00395F7E"/>
    <w:rsid w:val="003962BF"/>
    <w:rsid w:val="00396315"/>
    <w:rsid w:val="00396348"/>
    <w:rsid w:val="00396520"/>
    <w:rsid w:val="0039663F"/>
    <w:rsid w:val="00396AB4"/>
    <w:rsid w:val="00396CED"/>
    <w:rsid w:val="00397322"/>
    <w:rsid w:val="003974C0"/>
    <w:rsid w:val="0039758D"/>
    <w:rsid w:val="003978BA"/>
    <w:rsid w:val="00397A42"/>
    <w:rsid w:val="00397BFC"/>
    <w:rsid w:val="00397D5C"/>
    <w:rsid w:val="00397F99"/>
    <w:rsid w:val="00397FF9"/>
    <w:rsid w:val="003A011F"/>
    <w:rsid w:val="003A031F"/>
    <w:rsid w:val="003A0351"/>
    <w:rsid w:val="003A0654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0BC"/>
    <w:rsid w:val="003A2402"/>
    <w:rsid w:val="003A2670"/>
    <w:rsid w:val="003A2F25"/>
    <w:rsid w:val="003A3013"/>
    <w:rsid w:val="003A329F"/>
    <w:rsid w:val="003A36A3"/>
    <w:rsid w:val="003A3943"/>
    <w:rsid w:val="003A3F8A"/>
    <w:rsid w:val="003A41CF"/>
    <w:rsid w:val="003A4895"/>
    <w:rsid w:val="003A48FA"/>
    <w:rsid w:val="003A495F"/>
    <w:rsid w:val="003A4B16"/>
    <w:rsid w:val="003A5158"/>
    <w:rsid w:val="003A520A"/>
    <w:rsid w:val="003A5564"/>
    <w:rsid w:val="003A56F6"/>
    <w:rsid w:val="003A6005"/>
    <w:rsid w:val="003A618C"/>
    <w:rsid w:val="003A6734"/>
    <w:rsid w:val="003A687D"/>
    <w:rsid w:val="003A6933"/>
    <w:rsid w:val="003A6C09"/>
    <w:rsid w:val="003A6E9C"/>
    <w:rsid w:val="003A6EC1"/>
    <w:rsid w:val="003A7018"/>
    <w:rsid w:val="003A774C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F88"/>
    <w:rsid w:val="003B30E3"/>
    <w:rsid w:val="003B31CF"/>
    <w:rsid w:val="003B3882"/>
    <w:rsid w:val="003B39CB"/>
    <w:rsid w:val="003B39E2"/>
    <w:rsid w:val="003B3D90"/>
    <w:rsid w:val="003B3DEE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6099"/>
    <w:rsid w:val="003B60BF"/>
    <w:rsid w:val="003B65D4"/>
    <w:rsid w:val="003B6730"/>
    <w:rsid w:val="003B6772"/>
    <w:rsid w:val="003B67EC"/>
    <w:rsid w:val="003B69C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03"/>
    <w:rsid w:val="003C0794"/>
    <w:rsid w:val="003C07F9"/>
    <w:rsid w:val="003C0916"/>
    <w:rsid w:val="003C0AAC"/>
    <w:rsid w:val="003C0DB3"/>
    <w:rsid w:val="003C0EF6"/>
    <w:rsid w:val="003C10F7"/>
    <w:rsid w:val="003C1782"/>
    <w:rsid w:val="003C1B38"/>
    <w:rsid w:val="003C1E89"/>
    <w:rsid w:val="003C1EFB"/>
    <w:rsid w:val="003C1F51"/>
    <w:rsid w:val="003C20A3"/>
    <w:rsid w:val="003C21DB"/>
    <w:rsid w:val="003C2616"/>
    <w:rsid w:val="003C29E4"/>
    <w:rsid w:val="003C2A77"/>
    <w:rsid w:val="003C2AAF"/>
    <w:rsid w:val="003C2BEE"/>
    <w:rsid w:val="003C2E69"/>
    <w:rsid w:val="003C30F2"/>
    <w:rsid w:val="003C3199"/>
    <w:rsid w:val="003C3320"/>
    <w:rsid w:val="003C33D0"/>
    <w:rsid w:val="003C33D5"/>
    <w:rsid w:val="003C3909"/>
    <w:rsid w:val="003C3CB0"/>
    <w:rsid w:val="003C41E8"/>
    <w:rsid w:val="003C440E"/>
    <w:rsid w:val="003C54E6"/>
    <w:rsid w:val="003C5C24"/>
    <w:rsid w:val="003C5F1D"/>
    <w:rsid w:val="003C6026"/>
    <w:rsid w:val="003C63B1"/>
    <w:rsid w:val="003C6435"/>
    <w:rsid w:val="003C65FF"/>
    <w:rsid w:val="003C66B9"/>
    <w:rsid w:val="003C6897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C2"/>
    <w:rsid w:val="003D0FBB"/>
    <w:rsid w:val="003D107B"/>
    <w:rsid w:val="003D155C"/>
    <w:rsid w:val="003D1970"/>
    <w:rsid w:val="003D221F"/>
    <w:rsid w:val="003D245D"/>
    <w:rsid w:val="003D2772"/>
    <w:rsid w:val="003D2839"/>
    <w:rsid w:val="003D2BA9"/>
    <w:rsid w:val="003D2DB4"/>
    <w:rsid w:val="003D2EEB"/>
    <w:rsid w:val="003D3173"/>
    <w:rsid w:val="003D3423"/>
    <w:rsid w:val="003D3556"/>
    <w:rsid w:val="003D36EB"/>
    <w:rsid w:val="003D3B8C"/>
    <w:rsid w:val="003D406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48D"/>
    <w:rsid w:val="003D6644"/>
    <w:rsid w:val="003D6660"/>
    <w:rsid w:val="003D6AE2"/>
    <w:rsid w:val="003D6CE2"/>
    <w:rsid w:val="003D7336"/>
    <w:rsid w:val="003D7709"/>
    <w:rsid w:val="003E004A"/>
    <w:rsid w:val="003E014B"/>
    <w:rsid w:val="003E0744"/>
    <w:rsid w:val="003E1077"/>
    <w:rsid w:val="003E11D2"/>
    <w:rsid w:val="003E17C5"/>
    <w:rsid w:val="003E1D7B"/>
    <w:rsid w:val="003E1E9B"/>
    <w:rsid w:val="003E2306"/>
    <w:rsid w:val="003E2796"/>
    <w:rsid w:val="003E2B98"/>
    <w:rsid w:val="003E2DE9"/>
    <w:rsid w:val="003E2E4D"/>
    <w:rsid w:val="003E360F"/>
    <w:rsid w:val="003E3A5E"/>
    <w:rsid w:val="003E3D2C"/>
    <w:rsid w:val="003E3F74"/>
    <w:rsid w:val="003E4531"/>
    <w:rsid w:val="003E45B1"/>
    <w:rsid w:val="003E4735"/>
    <w:rsid w:val="003E4C40"/>
    <w:rsid w:val="003E527C"/>
    <w:rsid w:val="003E5441"/>
    <w:rsid w:val="003E5608"/>
    <w:rsid w:val="003E5BE1"/>
    <w:rsid w:val="003E5D4C"/>
    <w:rsid w:val="003E6078"/>
    <w:rsid w:val="003E62CF"/>
    <w:rsid w:val="003E648E"/>
    <w:rsid w:val="003E6795"/>
    <w:rsid w:val="003E6B4C"/>
    <w:rsid w:val="003E6E9C"/>
    <w:rsid w:val="003E71C9"/>
    <w:rsid w:val="003E72F3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2016"/>
    <w:rsid w:val="003F2471"/>
    <w:rsid w:val="003F2A26"/>
    <w:rsid w:val="003F2B74"/>
    <w:rsid w:val="003F2D4D"/>
    <w:rsid w:val="003F2F09"/>
    <w:rsid w:val="003F32EE"/>
    <w:rsid w:val="003F3833"/>
    <w:rsid w:val="003F3C74"/>
    <w:rsid w:val="003F4013"/>
    <w:rsid w:val="003F413D"/>
    <w:rsid w:val="003F4494"/>
    <w:rsid w:val="003F4678"/>
    <w:rsid w:val="003F49C2"/>
    <w:rsid w:val="003F49F7"/>
    <w:rsid w:val="003F4AB1"/>
    <w:rsid w:val="003F4E48"/>
    <w:rsid w:val="003F4EC6"/>
    <w:rsid w:val="003F5B44"/>
    <w:rsid w:val="003F5C03"/>
    <w:rsid w:val="003F60B4"/>
    <w:rsid w:val="003F60FA"/>
    <w:rsid w:val="003F61B9"/>
    <w:rsid w:val="003F6609"/>
    <w:rsid w:val="003F68BC"/>
    <w:rsid w:val="003F6C2C"/>
    <w:rsid w:val="003F6CCB"/>
    <w:rsid w:val="003F6D33"/>
    <w:rsid w:val="003F6E55"/>
    <w:rsid w:val="003F7160"/>
    <w:rsid w:val="003F71BD"/>
    <w:rsid w:val="003F7B88"/>
    <w:rsid w:val="003F7CD2"/>
    <w:rsid w:val="003F7E4E"/>
    <w:rsid w:val="003F7E92"/>
    <w:rsid w:val="00400311"/>
    <w:rsid w:val="004005B5"/>
    <w:rsid w:val="0040067A"/>
    <w:rsid w:val="00400908"/>
    <w:rsid w:val="0040090C"/>
    <w:rsid w:val="00400DB8"/>
    <w:rsid w:val="00400F4A"/>
    <w:rsid w:val="0040114C"/>
    <w:rsid w:val="0040145F"/>
    <w:rsid w:val="004014D5"/>
    <w:rsid w:val="00401A0B"/>
    <w:rsid w:val="00401A1B"/>
    <w:rsid w:val="00401C57"/>
    <w:rsid w:val="00401D42"/>
    <w:rsid w:val="00401DF6"/>
    <w:rsid w:val="004024E4"/>
    <w:rsid w:val="004025B5"/>
    <w:rsid w:val="00402984"/>
    <w:rsid w:val="00402BDC"/>
    <w:rsid w:val="00402EBA"/>
    <w:rsid w:val="004033F6"/>
    <w:rsid w:val="0040345A"/>
    <w:rsid w:val="00403C55"/>
    <w:rsid w:val="00403C9E"/>
    <w:rsid w:val="00403CF5"/>
    <w:rsid w:val="00404386"/>
    <w:rsid w:val="004044F8"/>
    <w:rsid w:val="00404508"/>
    <w:rsid w:val="0040469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A5"/>
    <w:rsid w:val="00410D1F"/>
    <w:rsid w:val="00410E2F"/>
    <w:rsid w:val="00410E40"/>
    <w:rsid w:val="004113A2"/>
    <w:rsid w:val="00411742"/>
    <w:rsid w:val="00411A64"/>
    <w:rsid w:val="00411A97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23D"/>
    <w:rsid w:val="004146C5"/>
    <w:rsid w:val="0041484B"/>
    <w:rsid w:val="00414889"/>
    <w:rsid w:val="00414C6D"/>
    <w:rsid w:val="00414E5D"/>
    <w:rsid w:val="0041506F"/>
    <w:rsid w:val="004152C9"/>
    <w:rsid w:val="004153AB"/>
    <w:rsid w:val="0041593B"/>
    <w:rsid w:val="00415C97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11"/>
    <w:rsid w:val="004172B8"/>
    <w:rsid w:val="0041759F"/>
    <w:rsid w:val="004175A6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722"/>
    <w:rsid w:val="0042182C"/>
    <w:rsid w:val="00421949"/>
    <w:rsid w:val="004219C5"/>
    <w:rsid w:val="00421D2E"/>
    <w:rsid w:val="00421D32"/>
    <w:rsid w:val="00422124"/>
    <w:rsid w:val="0042291E"/>
    <w:rsid w:val="00422C92"/>
    <w:rsid w:val="00422CE5"/>
    <w:rsid w:val="00422DA0"/>
    <w:rsid w:val="00423027"/>
    <w:rsid w:val="0042309C"/>
    <w:rsid w:val="004233A5"/>
    <w:rsid w:val="004238CE"/>
    <w:rsid w:val="00423B1D"/>
    <w:rsid w:val="00424275"/>
    <w:rsid w:val="0042496B"/>
    <w:rsid w:val="00424F5F"/>
    <w:rsid w:val="00424FDC"/>
    <w:rsid w:val="004257AE"/>
    <w:rsid w:val="004259D2"/>
    <w:rsid w:val="00425FD1"/>
    <w:rsid w:val="004262DB"/>
    <w:rsid w:val="004268CC"/>
    <w:rsid w:val="0042703F"/>
    <w:rsid w:val="004274BD"/>
    <w:rsid w:val="0042791D"/>
    <w:rsid w:val="00427B3A"/>
    <w:rsid w:val="00427D16"/>
    <w:rsid w:val="00427FDB"/>
    <w:rsid w:val="004305E7"/>
    <w:rsid w:val="00430881"/>
    <w:rsid w:val="004308C4"/>
    <w:rsid w:val="004308C9"/>
    <w:rsid w:val="00430A18"/>
    <w:rsid w:val="00430D0C"/>
    <w:rsid w:val="004312BF"/>
    <w:rsid w:val="004313C7"/>
    <w:rsid w:val="004313CF"/>
    <w:rsid w:val="00431592"/>
    <w:rsid w:val="00431616"/>
    <w:rsid w:val="0043165C"/>
    <w:rsid w:val="00431A79"/>
    <w:rsid w:val="00431F90"/>
    <w:rsid w:val="00432038"/>
    <w:rsid w:val="0043216A"/>
    <w:rsid w:val="00432510"/>
    <w:rsid w:val="00432699"/>
    <w:rsid w:val="00432874"/>
    <w:rsid w:val="00432974"/>
    <w:rsid w:val="004330E9"/>
    <w:rsid w:val="00433279"/>
    <w:rsid w:val="004332F9"/>
    <w:rsid w:val="0043349D"/>
    <w:rsid w:val="00433CC6"/>
    <w:rsid w:val="00433D30"/>
    <w:rsid w:val="00433D57"/>
    <w:rsid w:val="004347F4"/>
    <w:rsid w:val="00434E30"/>
    <w:rsid w:val="0043515D"/>
    <w:rsid w:val="00435419"/>
    <w:rsid w:val="0043578E"/>
    <w:rsid w:val="00435830"/>
    <w:rsid w:val="00435999"/>
    <w:rsid w:val="00435B9A"/>
    <w:rsid w:val="00435C88"/>
    <w:rsid w:val="00435EB1"/>
    <w:rsid w:val="00436106"/>
    <w:rsid w:val="00436287"/>
    <w:rsid w:val="0043679B"/>
    <w:rsid w:val="00436AC1"/>
    <w:rsid w:val="0043714B"/>
    <w:rsid w:val="0043753F"/>
    <w:rsid w:val="00437A1E"/>
    <w:rsid w:val="00440008"/>
    <w:rsid w:val="004406CD"/>
    <w:rsid w:val="00440D5E"/>
    <w:rsid w:val="0044107F"/>
    <w:rsid w:val="004410D6"/>
    <w:rsid w:val="00441564"/>
    <w:rsid w:val="00441756"/>
    <w:rsid w:val="00441DAD"/>
    <w:rsid w:val="00442146"/>
    <w:rsid w:val="00442676"/>
    <w:rsid w:val="00442ACD"/>
    <w:rsid w:val="0044317B"/>
    <w:rsid w:val="0044332F"/>
    <w:rsid w:val="004434FB"/>
    <w:rsid w:val="004435CF"/>
    <w:rsid w:val="004437D9"/>
    <w:rsid w:val="00443A9A"/>
    <w:rsid w:val="0044441E"/>
    <w:rsid w:val="004445D6"/>
    <w:rsid w:val="0044470B"/>
    <w:rsid w:val="0044473C"/>
    <w:rsid w:val="00444A73"/>
    <w:rsid w:val="00444BE2"/>
    <w:rsid w:val="00444C7D"/>
    <w:rsid w:val="00444E00"/>
    <w:rsid w:val="00444F2C"/>
    <w:rsid w:val="0044507F"/>
    <w:rsid w:val="00445298"/>
    <w:rsid w:val="00445334"/>
    <w:rsid w:val="00445447"/>
    <w:rsid w:val="0044546D"/>
    <w:rsid w:val="004456DC"/>
    <w:rsid w:val="004460F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A2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83"/>
    <w:rsid w:val="004522AF"/>
    <w:rsid w:val="004522B8"/>
    <w:rsid w:val="0045259C"/>
    <w:rsid w:val="00452718"/>
    <w:rsid w:val="004527FA"/>
    <w:rsid w:val="00452E6B"/>
    <w:rsid w:val="00452F2A"/>
    <w:rsid w:val="00453410"/>
    <w:rsid w:val="0045343E"/>
    <w:rsid w:val="004535C7"/>
    <w:rsid w:val="00453AF0"/>
    <w:rsid w:val="00453FF9"/>
    <w:rsid w:val="00454A65"/>
    <w:rsid w:val="00454DA9"/>
    <w:rsid w:val="004555C8"/>
    <w:rsid w:val="0045570E"/>
    <w:rsid w:val="00455A6A"/>
    <w:rsid w:val="00455E77"/>
    <w:rsid w:val="00455E94"/>
    <w:rsid w:val="00456211"/>
    <w:rsid w:val="0045639D"/>
    <w:rsid w:val="004563C0"/>
    <w:rsid w:val="004564B9"/>
    <w:rsid w:val="00457263"/>
    <w:rsid w:val="00457621"/>
    <w:rsid w:val="0045781E"/>
    <w:rsid w:val="0045795D"/>
    <w:rsid w:val="00457AE3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9A7"/>
    <w:rsid w:val="00461BB3"/>
    <w:rsid w:val="00461E5F"/>
    <w:rsid w:val="00461EB9"/>
    <w:rsid w:val="004627D1"/>
    <w:rsid w:val="00462A3C"/>
    <w:rsid w:val="00462A69"/>
    <w:rsid w:val="004630EF"/>
    <w:rsid w:val="004630FF"/>
    <w:rsid w:val="00463119"/>
    <w:rsid w:val="0046327E"/>
    <w:rsid w:val="00463479"/>
    <w:rsid w:val="00463502"/>
    <w:rsid w:val="004638DB"/>
    <w:rsid w:val="00463B86"/>
    <w:rsid w:val="00463CC1"/>
    <w:rsid w:val="00464291"/>
    <w:rsid w:val="004644E0"/>
    <w:rsid w:val="004646D9"/>
    <w:rsid w:val="00466115"/>
    <w:rsid w:val="0046684D"/>
    <w:rsid w:val="0046694A"/>
    <w:rsid w:val="00466E87"/>
    <w:rsid w:val="004670BB"/>
    <w:rsid w:val="004670FB"/>
    <w:rsid w:val="00467557"/>
    <w:rsid w:val="00467883"/>
    <w:rsid w:val="00467B16"/>
    <w:rsid w:val="00467EDF"/>
    <w:rsid w:val="00470304"/>
    <w:rsid w:val="004705F1"/>
    <w:rsid w:val="0047067E"/>
    <w:rsid w:val="004708BE"/>
    <w:rsid w:val="00470A2C"/>
    <w:rsid w:val="00470AB0"/>
    <w:rsid w:val="00470C8F"/>
    <w:rsid w:val="00470D4D"/>
    <w:rsid w:val="00470F4F"/>
    <w:rsid w:val="0047105F"/>
    <w:rsid w:val="00471084"/>
    <w:rsid w:val="004718F6"/>
    <w:rsid w:val="00471A08"/>
    <w:rsid w:val="00471AA7"/>
    <w:rsid w:val="00471CAC"/>
    <w:rsid w:val="00471D5A"/>
    <w:rsid w:val="00471ECD"/>
    <w:rsid w:val="00471ED2"/>
    <w:rsid w:val="00472424"/>
    <w:rsid w:val="00472762"/>
    <w:rsid w:val="004728C4"/>
    <w:rsid w:val="00472EA9"/>
    <w:rsid w:val="00472F0F"/>
    <w:rsid w:val="00472F34"/>
    <w:rsid w:val="00473265"/>
    <w:rsid w:val="00473615"/>
    <w:rsid w:val="00473743"/>
    <w:rsid w:val="00473AEE"/>
    <w:rsid w:val="00473D95"/>
    <w:rsid w:val="00473FE1"/>
    <w:rsid w:val="004740A0"/>
    <w:rsid w:val="0047425D"/>
    <w:rsid w:val="00474892"/>
    <w:rsid w:val="004748BA"/>
    <w:rsid w:val="004748E0"/>
    <w:rsid w:val="00474C4A"/>
    <w:rsid w:val="00474E78"/>
    <w:rsid w:val="00474F9E"/>
    <w:rsid w:val="0047506E"/>
    <w:rsid w:val="00475250"/>
    <w:rsid w:val="004757E1"/>
    <w:rsid w:val="00475857"/>
    <w:rsid w:val="00475970"/>
    <w:rsid w:val="00475C83"/>
    <w:rsid w:val="00475DA2"/>
    <w:rsid w:val="00475DCF"/>
    <w:rsid w:val="00475E97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7D4"/>
    <w:rsid w:val="00477A43"/>
    <w:rsid w:val="00477A5A"/>
    <w:rsid w:val="00477B5D"/>
    <w:rsid w:val="00480143"/>
    <w:rsid w:val="00480654"/>
    <w:rsid w:val="00480A78"/>
    <w:rsid w:val="00480B8D"/>
    <w:rsid w:val="00480C77"/>
    <w:rsid w:val="004812A1"/>
    <w:rsid w:val="0048179C"/>
    <w:rsid w:val="004821C8"/>
    <w:rsid w:val="0048273C"/>
    <w:rsid w:val="0048278A"/>
    <w:rsid w:val="00482824"/>
    <w:rsid w:val="00482E4E"/>
    <w:rsid w:val="00482E86"/>
    <w:rsid w:val="00482F28"/>
    <w:rsid w:val="00483128"/>
    <w:rsid w:val="00483384"/>
    <w:rsid w:val="00483ABC"/>
    <w:rsid w:val="00483D7D"/>
    <w:rsid w:val="004840EC"/>
    <w:rsid w:val="00484155"/>
    <w:rsid w:val="00484276"/>
    <w:rsid w:val="004842EB"/>
    <w:rsid w:val="00484AD4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C05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AA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AD8"/>
    <w:rsid w:val="00495CDD"/>
    <w:rsid w:val="00495F56"/>
    <w:rsid w:val="00496278"/>
    <w:rsid w:val="00496466"/>
    <w:rsid w:val="0049674D"/>
    <w:rsid w:val="0049698A"/>
    <w:rsid w:val="00496AD3"/>
    <w:rsid w:val="00496B83"/>
    <w:rsid w:val="00496BC9"/>
    <w:rsid w:val="00496DC5"/>
    <w:rsid w:val="0049716D"/>
    <w:rsid w:val="00497204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3B2"/>
    <w:rsid w:val="004A17C7"/>
    <w:rsid w:val="004A1CDC"/>
    <w:rsid w:val="004A1D19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E1"/>
    <w:rsid w:val="004A34A2"/>
    <w:rsid w:val="004A3675"/>
    <w:rsid w:val="004A3B65"/>
    <w:rsid w:val="004A3BF5"/>
    <w:rsid w:val="004A3F56"/>
    <w:rsid w:val="004A5BFC"/>
    <w:rsid w:val="004A5FE9"/>
    <w:rsid w:val="004A6634"/>
    <w:rsid w:val="004A6CF6"/>
    <w:rsid w:val="004A6F49"/>
    <w:rsid w:val="004A7039"/>
    <w:rsid w:val="004A73A9"/>
    <w:rsid w:val="004A77B6"/>
    <w:rsid w:val="004A7B68"/>
    <w:rsid w:val="004A7D06"/>
    <w:rsid w:val="004A7FB4"/>
    <w:rsid w:val="004B0039"/>
    <w:rsid w:val="004B01C2"/>
    <w:rsid w:val="004B0D43"/>
    <w:rsid w:val="004B0DF2"/>
    <w:rsid w:val="004B0E57"/>
    <w:rsid w:val="004B1CC3"/>
    <w:rsid w:val="004B1E8F"/>
    <w:rsid w:val="004B1EEF"/>
    <w:rsid w:val="004B2B95"/>
    <w:rsid w:val="004B30D4"/>
    <w:rsid w:val="004B33E6"/>
    <w:rsid w:val="004B364C"/>
    <w:rsid w:val="004B412E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A3B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79C"/>
    <w:rsid w:val="004C1AB9"/>
    <w:rsid w:val="004C1B73"/>
    <w:rsid w:val="004C1F69"/>
    <w:rsid w:val="004C254C"/>
    <w:rsid w:val="004C2651"/>
    <w:rsid w:val="004C2A3B"/>
    <w:rsid w:val="004C2B93"/>
    <w:rsid w:val="004C2F5D"/>
    <w:rsid w:val="004C3BD3"/>
    <w:rsid w:val="004C3CCF"/>
    <w:rsid w:val="004C3E89"/>
    <w:rsid w:val="004C44B9"/>
    <w:rsid w:val="004C4756"/>
    <w:rsid w:val="004C4808"/>
    <w:rsid w:val="004C48B9"/>
    <w:rsid w:val="004C4AB6"/>
    <w:rsid w:val="004C4CD9"/>
    <w:rsid w:val="004C4E85"/>
    <w:rsid w:val="004C4E96"/>
    <w:rsid w:val="004C4EBC"/>
    <w:rsid w:val="004C4F8A"/>
    <w:rsid w:val="004C5083"/>
    <w:rsid w:val="004C50D1"/>
    <w:rsid w:val="004C5160"/>
    <w:rsid w:val="004C5172"/>
    <w:rsid w:val="004C5301"/>
    <w:rsid w:val="004C5382"/>
    <w:rsid w:val="004C5CE9"/>
    <w:rsid w:val="004C5DC4"/>
    <w:rsid w:val="004C61EB"/>
    <w:rsid w:val="004C63A8"/>
    <w:rsid w:val="004C65E3"/>
    <w:rsid w:val="004C6697"/>
    <w:rsid w:val="004C68A2"/>
    <w:rsid w:val="004C68B1"/>
    <w:rsid w:val="004C6918"/>
    <w:rsid w:val="004C6A04"/>
    <w:rsid w:val="004C6BCF"/>
    <w:rsid w:val="004C6CA0"/>
    <w:rsid w:val="004C6FCD"/>
    <w:rsid w:val="004C709C"/>
    <w:rsid w:val="004C7665"/>
    <w:rsid w:val="004C7857"/>
    <w:rsid w:val="004C7874"/>
    <w:rsid w:val="004C7D8C"/>
    <w:rsid w:val="004C7EAE"/>
    <w:rsid w:val="004D033E"/>
    <w:rsid w:val="004D042D"/>
    <w:rsid w:val="004D048F"/>
    <w:rsid w:val="004D0526"/>
    <w:rsid w:val="004D05BB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2E9A"/>
    <w:rsid w:val="004D30B1"/>
    <w:rsid w:val="004D3534"/>
    <w:rsid w:val="004D382B"/>
    <w:rsid w:val="004D390F"/>
    <w:rsid w:val="004D3AA1"/>
    <w:rsid w:val="004D3B8D"/>
    <w:rsid w:val="004D3BC7"/>
    <w:rsid w:val="004D40C7"/>
    <w:rsid w:val="004D44EA"/>
    <w:rsid w:val="004D453F"/>
    <w:rsid w:val="004D45A5"/>
    <w:rsid w:val="004D4833"/>
    <w:rsid w:val="004D4981"/>
    <w:rsid w:val="004D4A96"/>
    <w:rsid w:val="004D4C1B"/>
    <w:rsid w:val="004D4D08"/>
    <w:rsid w:val="004D53A2"/>
    <w:rsid w:val="004D5609"/>
    <w:rsid w:val="004D5660"/>
    <w:rsid w:val="004D5788"/>
    <w:rsid w:val="004D5A3F"/>
    <w:rsid w:val="004D5B99"/>
    <w:rsid w:val="004D6033"/>
    <w:rsid w:val="004D66AA"/>
    <w:rsid w:val="004D66CD"/>
    <w:rsid w:val="004D67F4"/>
    <w:rsid w:val="004D6B3C"/>
    <w:rsid w:val="004D703E"/>
    <w:rsid w:val="004D72DB"/>
    <w:rsid w:val="004D731A"/>
    <w:rsid w:val="004D739A"/>
    <w:rsid w:val="004D758D"/>
    <w:rsid w:val="004D79AE"/>
    <w:rsid w:val="004E0091"/>
    <w:rsid w:val="004E02C9"/>
    <w:rsid w:val="004E067A"/>
    <w:rsid w:val="004E07A3"/>
    <w:rsid w:val="004E092F"/>
    <w:rsid w:val="004E0997"/>
    <w:rsid w:val="004E0A5B"/>
    <w:rsid w:val="004E0A79"/>
    <w:rsid w:val="004E0EF7"/>
    <w:rsid w:val="004E113A"/>
    <w:rsid w:val="004E11F5"/>
    <w:rsid w:val="004E147B"/>
    <w:rsid w:val="004E1C9E"/>
    <w:rsid w:val="004E1E02"/>
    <w:rsid w:val="004E1F1A"/>
    <w:rsid w:val="004E2638"/>
    <w:rsid w:val="004E2B26"/>
    <w:rsid w:val="004E2B50"/>
    <w:rsid w:val="004E2E9D"/>
    <w:rsid w:val="004E32C9"/>
    <w:rsid w:val="004E3422"/>
    <w:rsid w:val="004E3C3C"/>
    <w:rsid w:val="004E3C97"/>
    <w:rsid w:val="004E3EA5"/>
    <w:rsid w:val="004E4076"/>
    <w:rsid w:val="004E4135"/>
    <w:rsid w:val="004E44D2"/>
    <w:rsid w:val="004E45DF"/>
    <w:rsid w:val="004E477E"/>
    <w:rsid w:val="004E47E4"/>
    <w:rsid w:val="004E49F0"/>
    <w:rsid w:val="004E4A98"/>
    <w:rsid w:val="004E4AD7"/>
    <w:rsid w:val="004E4D8E"/>
    <w:rsid w:val="004E4FB0"/>
    <w:rsid w:val="004E51A9"/>
    <w:rsid w:val="004E5454"/>
    <w:rsid w:val="004E54A8"/>
    <w:rsid w:val="004E5AD6"/>
    <w:rsid w:val="004E5AE0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8A"/>
    <w:rsid w:val="004E7FC8"/>
    <w:rsid w:val="004F0698"/>
    <w:rsid w:val="004F0A29"/>
    <w:rsid w:val="004F1042"/>
    <w:rsid w:val="004F12A8"/>
    <w:rsid w:val="004F13DC"/>
    <w:rsid w:val="004F1501"/>
    <w:rsid w:val="004F1C94"/>
    <w:rsid w:val="004F20FC"/>
    <w:rsid w:val="004F226B"/>
    <w:rsid w:val="004F231B"/>
    <w:rsid w:val="004F23E9"/>
    <w:rsid w:val="004F2528"/>
    <w:rsid w:val="004F259C"/>
    <w:rsid w:val="004F2A17"/>
    <w:rsid w:val="004F2AA4"/>
    <w:rsid w:val="004F2CBF"/>
    <w:rsid w:val="004F2CCD"/>
    <w:rsid w:val="004F33ED"/>
    <w:rsid w:val="004F367B"/>
    <w:rsid w:val="004F3BDF"/>
    <w:rsid w:val="004F43EE"/>
    <w:rsid w:val="004F4419"/>
    <w:rsid w:val="004F4721"/>
    <w:rsid w:val="004F4A89"/>
    <w:rsid w:val="004F4AC5"/>
    <w:rsid w:val="004F4B32"/>
    <w:rsid w:val="004F4E59"/>
    <w:rsid w:val="004F4E8C"/>
    <w:rsid w:val="004F4F2A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72D1"/>
    <w:rsid w:val="004F748D"/>
    <w:rsid w:val="004F75F7"/>
    <w:rsid w:val="004F7B10"/>
    <w:rsid w:val="004F7C16"/>
    <w:rsid w:val="0050009F"/>
    <w:rsid w:val="005004C9"/>
    <w:rsid w:val="00500878"/>
    <w:rsid w:val="00500966"/>
    <w:rsid w:val="00500975"/>
    <w:rsid w:val="00501403"/>
    <w:rsid w:val="005016E7"/>
    <w:rsid w:val="0050189B"/>
    <w:rsid w:val="005018BA"/>
    <w:rsid w:val="00502329"/>
    <w:rsid w:val="0050273A"/>
    <w:rsid w:val="00502F80"/>
    <w:rsid w:val="00503054"/>
    <w:rsid w:val="0050333C"/>
    <w:rsid w:val="0050389D"/>
    <w:rsid w:val="00503DB1"/>
    <w:rsid w:val="00503DBA"/>
    <w:rsid w:val="0050418D"/>
    <w:rsid w:val="00504B2A"/>
    <w:rsid w:val="00504CFF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DF2"/>
    <w:rsid w:val="00511F3A"/>
    <w:rsid w:val="00512385"/>
    <w:rsid w:val="00512762"/>
    <w:rsid w:val="00512B00"/>
    <w:rsid w:val="00512D66"/>
    <w:rsid w:val="00513289"/>
    <w:rsid w:val="005134EF"/>
    <w:rsid w:val="00513D36"/>
    <w:rsid w:val="005140AE"/>
    <w:rsid w:val="00514283"/>
    <w:rsid w:val="005142BE"/>
    <w:rsid w:val="0051458D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FC5"/>
    <w:rsid w:val="00517230"/>
    <w:rsid w:val="0051766F"/>
    <w:rsid w:val="00517A1A"/>
    <w:rsid w:val="00517C6A"/>
    <w:rsid w:val="00517D6F"/>
    <w:rsid w:val="00520098"/>
    <w:rsid w:val="0052090A"/>
    <w:rsid w:val="00520B02"/>
    <w:rsid w:val="00520BFE"/>
    <w:rsid w:val="00521473"/>
    <w:rsid w:val="005218AD"/>
    <w:rsid w:val="0052191C"/>
    <w:rsid w:val="00521D48"/>
    <w:rsid w:val="00521D68"/>
    <w:rsid w:val="00521ED1"/>
    <w:rsid w:val="005223C5"/>
    <w:rsid w:val="00522446"/>
    <w:rsid w:val="0052262C"/>
    <w:rsid w:val="0052276A"/>
    <w:rsid w:val="00522784"/>
    <w:rsid w:val="005227FC"/>
    <w:rsid w:val="005229E9"/>
    <w:rsid w:val="00522A2C"/>
    <w:rsid w:val="00522DE1"/>
    <w:rsid w:val="005238D2"/>
    <w:rsid w:val="005240C9"/>
    <w:rsid w:val="0052423E"/>
    <w:rsid w:val="0052427A"/>
    <w:rsid w:val="0052434A"/>
    <w:rsid w:val="00524364"/>
    <w:rsid w:val="005244B8"/>
    <w:rsid w:val="005249B6"/>
    <w:rsid w:val="00524B7F"/>
    <w:rsid w:val="00524D2A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C7D"/>
    <w:rsid w:val="00527EE0"/>
    <w:rsid w:val="00530291"/>
    <w:rsid w:val="0053042E"/>
    <w:rsid w:val="0053067E"/>
    <w:rsid w:val="00530AD2"/>
    <w:rsid w:val="00530BFB"/>
    <w:rsid w:val="00530CE4"/>
    <w:rsid w:val="00530E3B"/>
    <w:rsid w:val="00530EFC"/>
    <w:rsid w:val="00530F5A"/>
    <w:rsid w:val="005310C0"/>
    <w:rsid w:val="0053114B"/>
    <w:rsid w:val="005314AE"/>
    <w:rsid w:val="0053173A"/>
    <w:rsid w:val="0053175D"/>
    <w:rsid w:val="005317A6"/>
    <w:rsid w:val="00531BF7"/>
    <w:rsid w:val="005321A0"/>
    <w:rsid w:val="005322C5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5EDA"/>
    <w:rsid w:val="00536084"/>
    <w:rsid w:val="0053624C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90C"/>
    <w:rsid w:val="0053794B"/>
    <w:rsid w:val="00537A73"/>
    <w:rsid w:val="00537C76"/>
    <w:rsid w:val="00537CB4"/>
    <w:rsid w:val="00537D08"/>
    <w:rsid w:val="00540502"/>
    <w:rsid w:val="005407B1"/>
    <w:rsid w:val="00540A60"/>
    <w:rsid w:val="00540DA2"/>
    <w:rsid w:val="00540F98"/>
    <w:rsid w:val="005410D4"/>
    <w:rsid w:val="00541340"/>
    <w:rsid w:val="00541591"/>
    <w:rsid w:val="0054162D"/>
    <w:rsid w:val="00541832"/>
    <w:rsid w:val="005419C8"/>
    <w:rsid w:val="00541B66"/>
    <w:rsid w:val="00541BA4"/>
    <w:rsid w:val="00541C2F"/>
    <w:rsid w:val="00542376"/>
    <w:rsid w:val="00542579"/>
    <w:rsid w:val="00543230"/>
    <w:rsid w:val="005433AA"/>
    <w:rsid w:val="005434E3"/>
    <w:rsid w:val="005436A1"/>
    <w:rsid w:val="00543A26"/>
    <w:rsid w:val="00543AE1"/>
    <w:rsid w:val="00543B0F"/>
    <w:rsid w:val="00544013"/>
    <w:rsid w:val="005440C3"/>
    <w:rsid w:val="0054412D"/>
    <w:rsid w:val="005441D6"/>
    <w:rsid w:val="005441FD"/>
    <w:rsid w:val="005442E6"/>
    <w:rsid w:val="005444D6"/>
    <w:rsid w:val="005445EB"/>
    <w:rsid w:val="00544695"/>
    <w:rsid w:val="00544762"/>
    <w:rsid w:val="0054476B"/>
    <w:rsid w:val="00544A22"/>
    <w:rsid w:val="00544E33"/>
    <w:rsid w:val="00545178"/>
    <w:rsid w:val="0054579A"/>
    <w:rsid w:val="00545BD9"/>
    <w:rsid w:val="00545CB1"/>
    <w:rsid w:val="005461E5"/>
    <w:rsid w:val="005463A7"/>
    <w:rsid w:val="00546576"/>
    <w:rsid w:val="00546826"/>
    <w:rsid w:val="00546984"/>
    <w:rsid w:val="005474A5"/>
    <w:rsid w:val="00547616"/>
    <w:rsid w:val="00547667"/>
    <w:rsid w:val="00547BB3"/>
    <w:rsid w:val="00547C96"/>
    <w:rsid w:val="00547CE7"/>
    <w:rsid w:val="00550217"/>
    <w:rsid w:val="00550648"/>
    <w:rsid w:val="00550C05"/>
    <w:rsid w:val="00551589"/>
    <w:rsid w:val="00551707"/>
    <w:rsid w:val="005518D2"/>
    <w:rsid w:val="00551D28"/>
    <w:rsid w:val="00551F10"/>
    <w:rsid w:val="00551FDB"/>
    <w:rsid w:val="005523FD"/>
    <w:rsid w:val="00552412"/>
    <w:rsid w:val="005525DA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3D"/>
    <w:rsid w:val="005574AA"/>
    <w:rsid w:val="00557547"/>
    <w:rsid w:val="00557553"/>
    <w:rsid w:val="00557679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ACF"/>
    <w:rsid w:val="00561C9E"/>
    <w:rsid w:val="00561F94"/>
    <w:rsid w:val="00561FEB"/>
    <w:rsid w:val="00562019"/>
    <w:rsid w:val="0056248B"/>
    <w:rsid w:val="00562601"/>
    <w:rsid w:val="00562912"/>
    <w:rsid w:val="00562D56"/>
    <w:rsid w:val="00563762"/>
    <w:rsid w:val="0056399C"/>
    <w:rsid w:val="00563AAE"/>
    <w:rsid w:val="00563CB9"/>
    <w:rsid w:val="00563E58"/>
    <w:rsid w:val="00564278"/>
    <w:rsid w:val="005643AA"/>
    <w:rsid w:val="00564A7F"/>
    <w:rsid w:val="00564BF4"/>
    <w:rsid w:val="00564C2B"/>
    <w:rsid w:val="00564D13"/>
    <w:rsid w:val="00565350"/>
    <w:rsid w:val="005654BE"/>
    <w:rsid w:val="00565740"/>
    <w:rsid w:val="00565B1C"/>
    <w:rsid w:val="00565BC8"/>
    <w:rsid w:val="0056634E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058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294"/>
    <w:rsid w:val="005723C6"/>
    <w:rsid w:val="0057249C"/>
    <w:rsid w:val="0057266E"/>
    <w:rsid w:val="00572B6A"/>
    <w:rsid w:val="00572D11"/>
    <w:rsid w:val="0057306F"/>
    <w:rsid w:val="00573227"/>
    <w:rsid w:val="0057325D"/>
    <w:rsid w:val="005733FA"/>
    <w:rsid w:val="00573580"/>
    <w:rsid w:val="005735F1"/>
    <w:rsid w:val="00573A13"/>
    <w:rsid w:val="00573C72"/>
    <w:rsid w:val="0057420D"/>
    <w:rsid w:val="0057456C"/>
    <w:rsid w:val="00574575"/>
    <w:rsid w:val="00574613"/>
    <w:rsid w:val="00574797"/>
    <w:rsid w:val="00574B3E"/>
    <w:rsid w:val="00575448"/>
    <w:rsid w:val="005755A7"/>
    <w:rsid w:val="0057573D"/>
    <w:rsid w:val="00575797"/>
    <w:rsid w:val="00575A34"/>
    <w:rsid w:val="00575DA2"/>
    <w:rsid w:val="00575FAE"/>
    <w:rsid w:val="00576127"/>
    <w:rsid w:val="00576413"/>
    <w:rsid w:val="0057648B"/>
    <w:rsid w:val="00576A1C"/>
    <w:rsid w:val="00576ADA"/>
    <w:rsid w:val="00576AF5"/>
    <w:rsid w:val="00576C62"/>
    <w:rsid w:val="005772E7"/>
    <w:rsid w:val="00577401"/>
    <w:rsid w:val="005779D1"/>
    <w:rsid w:val="005779D2"/>
    <w:rsid w:val="00577B8A"/>
    <w:rsid w:val="0058084A"/>
    <w:rsid w:val="0058086D"/>
    <w:rsid w:val="005808A6"/>
    <w:rsid w:val="00580C87"/>
    <w:rsid w:val="00580EA5"/>
    <w:rsid w:val="00580F82"/>
    <w:rsid w:val="00580F86"/>
    <w:rsid w:val="005817E1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EE0"/>
    <w:rsid w:val="005837AA"/>
    <w:rsid w:val="00583DEB"/>
    <w:rsid w:val="00583E3A"/>
    <w:rsid w:val="005843C1"/>
    <w:rsid w:val="00584D7B"/>
    <w:rsid w:val="00584EAD"/>
    <w:rsid w:val="00584F45"/>
    <w:rsid w:val="00585254"/>
    <w:rsid w:val="00585516"/>
    <w:rsid w:val="00585841"/>
    <w:rsid w:val="005858F1"/>
    <w:rsid w:val="00585A18"/>
    <w:rsid w:val="00585BB6"/>
    <w:rsid w:val="00585E85"/>
    <w:rsid w:val="005860DB"/>
    <w:rsid w:val="005862A8"/>
    <w:rsid w:val="0058633E"/>
    <w:rsid w:val="005863EE"/>
    <w:rsid w:val="0058673E"/>
    <w:rsid w:val="005867A1"/>
    <w:rsid w:val="00586951"/>
    <w:rsid w:val="00586A29"/>
    <w:rsid w:val="00586B18"/>
    <w:rsid w:val="00586BBD"/>
    <w:rsid w:val="00587221"/>
    <w:rsid w:val="00587661"/>
    <w:rsid w:val="00587D43"/>
    <w:rsid w:val="00587F22"/>
    <w:rsid w:val="0059009F"/>
    <w:rsid w:val="005902B1"/>
    <w:rsid w:val="005905EC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498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5DF8"/>
    <w:rsid w:val="005960F3"/>
    <w:rsid w:val="005961AE"/>
    <w:rsid w:val="0059659E"/>
    <w:rsid w:val="005969DB"/>
    <w:rsid w:val="00596E19"/>
    <w:rsid w:val="00596E4F"/>
    <w:rsid w:val="00597024"/>
    <w:rsid w:val="0059713C"/>
    <w:rsid w:val="005972A4"/>
    <w:rsid w:val="005976E9"/>
    <w:rsid w:val="00597776"/>
    <w:rsid w:val="00597DED"/>
    <w:rsid w:val="00597E49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52"/>
    <w:rsid w:val="005A3D46"/>
    <w:rsid w:val="005A3E89"/>
    <w:rsid w:val="005A4130"/>
    <w:rsid w:val="005A44F1"/>
    <w:rsid w:val="005A474F"/>
    <w:rsid w:val="005A48BF"/>
    <w:rsid w:val="005A49F2"/>
    <w:rsid w:val="005A4A12"/>
    <w:rsid w:val="005A4B5E"/>
    <w:rsid w:val="005A4DA4"/>
    <w:rsid w:val="005A4F7F"/>
    <w:rsid w:val="005A56A2"/>
    <w:rsid w:val="005A5BFE"/>
    <w:rsid w:val="005A5E59"/>
    <w:rsid w:val="005A60B2"/>
    <w:rsid w:val="005A610E"/>
    <w:rsid w:val="005A6127"/>
    <w:rsid w:val="005A63CA"/>
    <w:rsid w:val="005A669D"/>
    <w:rsid w:val="005A6704"/>
    <w:rsid w:val="005A695B"/>
    <w:rsid w:val="005A6A33"/>
    <w:rsid w:val="005A6BD8"/>
    <w:rsid w:val="005A6DB6"/>
    <w:rsid w:val="005A6ED3"/>
    <w:rsid w:val="005A7341"/>
    <w:rsid w:val="005A74AF"/>
    <w:rsid w:val="005A781B"/>
    <w:rsid w:val="005A7A67"/>
    <w:rsid w:val="005A7B30"/>
    <w:rsid w:val="005B02CD"/>
    <w:rsid w:val="005B0351"/>
    <w:rsid w:val="005B041A"/>
    <w:rsid w:val="005B0656"/>
    <w:rsid w:val="005B0695"/>
    <w:rsid w:val="005B072A"/>
    <w:rsid w:val="005B1125"/>
    <w:rsid w:val="005B11E7"/>
    <w:rsid w:val="005B1412"/>
    <w:rsid w:val="005B169B"/>
    <w:rsid w:val="005B1AF9"/>
    <w:rsid w:val="005B1B58"/>
    <w:rsid w:val="005B2070"/>
    <w:rsid w:val="005B297D"/>
    <w:rsid w:val="005B2A18"/>
    <w:rsid w:val="005B2A44"/>
    <w:rsid w:val="005B2B8C"/>
    <w:rsid w:val="005B2D8E"/>
    <w:rsid w:val="005B3012"/>
    <w:rsid w:val="005B310E"/>
    <w:rsid w:val="005B31E3"/>
    <w:rsid w:val="005B31FD"/>
    <w:rsid w:val="005B32A4"/>
    <w:rsid w:val="005B35E9"/>
    <w:rsid w:val="005B35F7"/>
    <w:rsid w:val="005B3674"/>
    <w:rsid w:val="005B367B"/>
    <w:rsid w:val="005B3C17"/>
    <w:rsid w:val="005B3C3C"/>
    <w:rsid w:val="005B3F74"/>
    <w:rsid w:val="005B4011"/>
    <w:rsid w:val="005B4615"/>
    <w:rsid w:val="005B4881"/>
    <w:rsid w:val="005B48F9"/>
    <w:rsid w:val="005B49B1"/>
    <w:rsid w:val="005B4A43"/>
    <w:rsid w:val="005B4D2F"/>
    <w:rsid w:val="005B50A0"/>
    <w:rsid w:val="005B5229"/>
    <w:rsid w:val="005B52FD"/>
    <w:rsid w:val="005B5464"/>
    <w:rsid w:val="005B55EA"/>
    <w:rsid w:val="005B56D6"/>
    <w:rsid w:val="005B5A7C"/>
    <w:rsid w:val="005B5D69"/>
    <w:rsid w:val="005B5EF7"/>
    <w:rsid w:val="005B6094"/>
    <w:rsid w:val="005B6105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9DF"/>
    <w:rsid w:val="005C0E01"/>
    <w:rsid w:val="005C1270"/>
    <w:rsid w:val="005C1DAE"/>
    <w:rsid w:val="005C253A"/>
    <w:rsid w:val="005C26C9"/>
    <w:rsid w:val="005C272F"/>
    <w:rsid w:val="005C276F"/>
    <w:rsid w:val="005C2A81"/>
    <w:rsid w:val="005C2DFE"/>
    <w:rsid w:val="005C2F56"/>
    <w:rsid w:val="005C3082"/>
    <w:rsid w:val="005C383A"/>
    <w:rsid w:val="005C3898"/>
    <w:rsid w:val="005C3AAD"/>
    <w:rsid w:val="005C42FD"/>
    <w:rsid w:val="005C42FF"/>
    <w:rsid w:val="005C468A"/>
    <w:rsid w:val="005C4871"/>
    <w:rsid w:val="005C49F7"/>
    <w:rsid w:val="005C4DDA"/>
    <w:rsid w:val="005C5030"/>
    <w:rsid w:val="005C5751"/>
    <w:rsid w:val="005C579F"/>
    <w:rsid w:val="005C5AAC"/>
    <w:rsid w:val="005C5B97"/>
    <w:rsid w:val="005C5DBF"/>
    <w:rsid w:val="005C611A"/>
    <w:rsid w:val="005C62C5"/>
    <w:rsid w:val="005C631B"/>
    <w:rsid w:val="005C633C"/>
    <w:rsid w:val="005C639F"/>
    <w:rsid w:val="005C63B6"/>
    <w:rsid w:val="005C6684"/>
    <w:rsid w:val="005C6758"/>
    <w:rsid w:val="005C6904"/>
    <w:rsid w:val="005C711F"/>
    <w:rsid w:val="005C716E"/>
    <w:rsid w:val="005C7219"/>
    <w:rsid w:val="005C725C"/>
    <w:rsid w:val="005C740F"/>
    <w:rsid w:val="005C75CE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C7"/>
    <w:rsid w:val="005D1626"/>
    <w:rsid w:val="005D1679"/>
    <w:rsid w:val="005D17B9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29AE"/>
    <w:rsid w:val="005D3245"/>
    <w:rsid w:val="005D348C"/>
    <w:rsid w:val="005D4084"/>
    <w:rsid w:val="005D433D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11B"/>
    <w:rsid w:val="005D66D7"/>
    <w:rsid w:val="005D690E"/>
    <w:rsid w:val="005D6C73"/>
    <w:rsid w:val="005D6D6F"/>
    <w:rsid w:val="005D6EE1"/>
    <w:rsid w:val="005D7151"/>
    <w:rsid w:val="005D71D0"/>
    <w:rsid w:val="005D72D3"/>
    <w:rsid w:val="005D7493"/>
    <w:rsid w:val="005D7541"/>
    <w:rsid w:val="005D79A3"/>
    <w:rsid w:val="005D79DE"/>
    <w:rsid w:val="005E00F8"/>
    <w:rsid w:val="005E0226"/>
    <w:rsid w:val="005E034D"/>
    <w:rsid w:val="005E03AE"/>
    <w:rsid w:val="005E03F3"/>
    <w:rsid w:val="005E0686"/>
    <w:rsid w:val="005E09A0"/>
    <w:rsid w:val="005E0C3B"/>
    <w:rsid w:val="005E0F47"/>
    <w:rsid w:val="005E117E"/>
    <w:rsid w:val="005E1856"/>
    <w:rsid w:val="005E23F1"/>
    <w:rsid w:val="005E2489"/>
    <w:rsid w:val="005E253A"/>
    <w:rsid w:val="005E25B0"/>
    <w:rsid w:val="005E275A"/>
    <w:rsid w:val="005E2AA7"/>
    <w:rsid w:val="005E2BAF"/>
    <w:rsid w:val="005E2C35"/>
    <w:rsid w:val="005E2C8F"/>
    <w:rsid w:val="005E336F"/>
    <w:rsid w:val="005E3712"/>
    <w:rsid w:val="005E39D0"/>
    <w:rsid w:val="005E39E5"/>
    <w:rsid w:val="005E3C14"/>
    <w:rsid w:val="005E3E0E"/>
    <w:rsid w:val="005E3E23"/>
    <w:rsid w:val="005E3FF4"/>
    <w:rsid w:val="005E41FB"/>
    <w:rsid w:val="005E425B"/>
    <w:rsid w:val="005E4503"/>
    <w:rsid w:val="005E4848"/>
    <w:rsid w:val="005E4F08"/>
    <w:rsid w:val="005E5312"/>
    <w:rsid w:val="005E563B"/>
    <w:rsid w:val="005E56CF"/>
    <w:rsid w:val="005E5819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09D9"/>
    <w:rsid w:val="005F1593"/>
    <w:rsid w:val="005F15A6"/>
    <w:rsid w:val="005F164B"/>
    <w:rsid w:val="005F1AC8"/>
    <w:rsid w:val="005F1B2C"/>
    <w:rsid w:val="005F274F"/>
    <w:rsid w:val="005F282F"/>
    <w:rsid w:val="005F2D53"/>
    <w:rsid w:val="005F2EF2"/>
    <w:rsid w:val="005F2FC3"/>
    <w:rsid w:val="005F3274"/>
    <w:rsid w:val="005F34AB"/>
    <w:rsid w:val="005F3A11"/>
    <w:rsid w:val="005F3D18"/>
    <w:rsid w:val="005F412A"/>
    <w:rsid w:val="005F41CC"/>
    <w:rsid w:val="005F43CF"/>
    <w:rsid w:val="005F4512"/>
    <w:rsid w:val="005F4A15"/>
    <w:rsid w:val="005F4AFB"/>
    <w:rsid w:val="005F4BDB"/>
    <w:rsid w:val="005F4D66"/>
    <w:rsid w:val="005F5296"/>
    <w:rsid w:val="005F52A6"/>
    <w:rsid w:val="005F52C2"/>
    <w:rsid w:val="005F52E0"/>
    <w:rsid w:val="005F54E3"/>
    <w:rsid w:val="005F56A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C5D"/>
    <w:rsid w:val="005F7D3D"/>
    <w:rsid w:val="005F7ECF"/>
    <w:rsid w:val="006001C0"/>
    <w:rsid w:val="00600995"/>
    <w:rsid w:val="00600BBF"/>
    <w:rsid w:val="00600C8F"/>
    <w:rsid w:val="00600F7D"/>
    <w:rsid w:val="00601066"/>
    <w:rsid w:val="0060107F"/>
    <w:rsid w:val="00601344"/>
    <w:rsid w:val="00601408"/>
    <w:rsid w:val="00601429"/>
    <w:rsid w:val="0060159F"/>
    <w:rsid w:val="006017EE"/>
    <w:rsid w:val="00601850"/>
    <w:rsid w:val="006018DD"/>
    <w:rsid w:val="00601921"/>
    <w:rsid w:val="006019C1"/>
    <w:rsid w:val="00601A3A"/>
    <w:rsid w:val="00601AB5"/>
    <w:rsid w:val="00601D5C"/>
    <w:rsid w:val="00601EF7"/>
    <w:rsid w:val="00602190"/>
    <w:rsid w:val="00602197"/>
    <w:rsid w:val="0060248D"/>
    <w:rsid w:val="00602647"/>
    <w:rsid w:val="00602B94"/>
    <w:rsid w:val="00602CB5"/>
    <w:rsid w:val="00602E18"/>
    <w:rsid w:val="00602E62"/>
    <w:rsid w:val="0060327A"/>
    <w:rsid w:val="00603773"/>
    <w:rsid w:val="00603921"/>
    <w:rsid w:val="00603BC1"/>
    <w:rsid w:val="00603C09"/>
    <w:rsid w:val="0060470E"/>
    <w:rsid w:val="00604B6C"/>
    <w:rsid w:val="00604D05"/>
    <w:rsid w:val="00604D30"/>
    <w:rsid w:val="00604E0D"/>
    <w:rsid w:val="00604E44"/>
    <w:rsid w:val="006050C6"/>
    <w:rsid w:val="006056D8"/>
    <w:rsid w:val="0060580B"/>
    <w:rsid w:val="00605A21"/>
    <w:rsid w:val="00606069"/>
    <w:rsid w:val="00606079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59E"/>
    <w:rsid w:val="00613BD1"/>
    <w:rsid w:val="006144E8"/>
    <w:rsid w:val="00614789"/>
    <w:rsid w:val="006147F7"/>
    <w:rsid w:val="00614990"/>
    <w:rsid w:val="00614CCB"/>
    <w:rsid w:val="006157F8"/>
    <w:rsid w:val="0061597E"/>
    <w:rsid w:val="00615B06"/>
    <w:rsid w:val="00615B86"/>
    <w:rsid w:val="00615C80"/>
    <w:rsid w:val="00615DE9"/>
    <w:rsid w:val="006161C7"/>
    <w:rsid w:val="0061651A"/>
    <w:rsid w:val="006167EA"/>
    <w:rsid w:val="00616AF2"/>
    <w:rsid w:val="00616CEB"/>
    <w:rsid w:val="00616DB8"/>
    <w:rsid w:val="00616FA5"/>
    <w:rsid w:val="00617362"/>
    <w:rsid w:val="00617397"/>
    <w:rsid w:val="006175D9"/>
    <w:rsid w:val="006178D1"/>
    <w:rsid w:val="00617A6E"/>
    <w:rsid w:val="00617B9A"/>
    <w:rsid w:val="00617F83"/>
    <w:rsid w:val="006200F6"/>
    <w:rsid w:val="00620771"/>
    <w:rsid w:val="00620A14"/>
    <w:rsid w:val="00620A8A"/>
    <w:rsid w:val="00620DF0"/>
    <w:rsid w:val="00620FCE"/>
    <w:rsid w:val="00621170"/>
    <w:rsid w:val="00621649"/>
    <w:rsid w:val="006218DE"/>
    <w:rsid w:val="00621A62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690"/>
    <w:rsid w:val="006239B6"/>
    <w:rsid w:val="00623BC4"/>
    <w:rsid w:val="00623E31"/>
    <w:rsid w:val="00624328"/>
    <w:rsid w:val="006249B3"/>
    <w:rsid w:val="00624A19"/>
    <w:rsid w:val="00624F1F"/>
    <w:rsid w:val="006255ED"/>
    <w:rsid w:val="00625626"/>
    <w:rsid w:val="006256AF"/>
    <w:rsid w:val="006259AA"/>
    <w:rsid w:val="00625AC9"/>
    <w:rsid w:val="00625D52"/>
    <w:rsid w:val="006265DB"/>
    <w:rsid w:val="00626641"/>
    <w:rsid w:val="00626746"/>
    <w:rsid w:val="0062682A"/>
    <w:rsid w:val="0062682D"/>
    <w:rsid w:val="00626AAF"/>
    <w:rsid w:val="00626AEA"/>
    <w:rsid w:val="00626C7D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35E"/>
    <w:rsid w:val="006305DA"/>
    <w:rsid w:val="00630618"/>
    <w:rsid w:val="00630805"/>
    <w:rsid w:val="006308F0"/>
    <w:rsid w:val="00630BC7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1EDE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8E0"/>
    <w:rsid w:val="00633A02"/>
    <w:rsid w:val="00633B02"/>
    <w:rsid w:val="00634280"/>
    <w:rsid w:val="00634856"/>
    <w:rsid w:val="00634F26"/>
    <w:rsid w:val="00635074"/>
    <w:rsid w:val="006351C0"/>
    <w:rsid w:val="00635291"/>
    <w:rsid w:val="006353FD"/>
    <w:rsid w:val="006355EB"/>
    <w:rsid w:val="006358B7"/>
    <w:rsid w:val="00635BAC"/>
    <w:rsid w:val="00635DFD"/>
    <w:rsid w:val="0063619F"/>
    <w:rsid w:val="00636246"/>
    <w:rsid w:val="006364E9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3C5"/>
    <w:rsid w:val="00640A65"/>
    <w:rsid w:val="00640B6B"/>
    <w:rsid w:val="00640C31"/>
    <w:rsid w:val="00640C83"/>
    <w:rsid w:val="00640F24"/>
    <w:rsid w:val="0064113B"/>
    <w:rsid w:val="006411CF"/>
    <w:rsid w:val="00641322"/>
    <w:rsid w:val="006414A5"/>
    <w:rsid w:val="00641AE5"/>
    <w:rsid w:val="00641C76"/>
    <w:rsid w:val="006420A5"/>
    <w:rsid w:val="0064212E"/>
    <w:rsid w:val="00642945"/>
    <w:rsid w:val="00642A08"/>
    <w:rsid w:val="00642BFF"/>
    <w:rsid w:val="00642C70"/>
    <w:rsid w:val="00642D91"/>
    <w:rsid w:val="00642E98"/>
    <w:rsid w:val="00643087"/>
    <w:rsid w:val="006432E5"/>
    <w:rsid w:val="00643325"/>
    <w:rsid w:val="00643374"/>
    <w:rsid w:val="00643941"/>
    <w:rsid w:val="00643E65"/>
    <w:rsid w:val="00644127"/>
    <w:rsid w:val="00644749"/>
    <w:rsid w:val="006447D2"/>
    <w:rsid w:val="006449C2"/>
    <w:rsid w:val="00644ED8"/>
    <w:rsid w:val="00645064"/>
    <w:rsid w:val="0064511E"/>
    <w:rsid w:val="00645263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C0E"/>
    <w:rsid w:val="00646C16"/>
    <w:rsid w:val="00646DE8"/>
    <w:rsid w:val="00646DEA"/>
    <w:rsid w:val="00646EF2"/>
    <w:rsid w:val="00647BED"/>
    <w:rsid w:val="00647D4E"/>
    <w:rsid w:val="0065010F"/>
    <w:rsid w:val="00650195"/>
    <w:rsid w:val="006502D2"/>
    <w:rsid w:val="006504CD"/>
    <w:rsid w:val="0065058A"/>
    <w:rsid w:val="00650744"/>
    <w:rsid w:val="00650D2B"/>
    <w:rsid w:val="00650FF3"/>
    <w:rsid w:val="00651228"/>
    <w:rsid w:val="00651235"/>
    <w:rsid w:val="00651484"/>
    <w:rsid w:val="006517FA"/>
    <w:rsid w:val="006518AE"/>
    <w:rsid w:val="00651C89"/>
    <w:rsid w:val="00651E5E"/>
    <w:rsid w:val="00652592"/>
    <w:rsid w:val="00652E68"/>
    <w:rsid w:val="00652F13"/>
    <w:rsid w:val="00652FAF"/>
    <w:rsid w:val="0065317A"/>
    <w:rsid w:val="00653654"/>
    <w:rsid w:val="00653659"/>
    <w:rsid w:val="006536F1"/>
    <w:rsid w:val="00653A07"/>
    <w:rsid w:val="00653B6A"/>
    <w:rsid w:val="00653CBC"/>
    <w:rsid w:val="00653D2E"/>
    <w:rsid w:val="00653DDC"/>
    <w:rsid w:val="00653FA2"/>
    <w:rsid w:val="00653FEB"/>
    <w:rsid w:val="006548C5"/>
    <w:rsid w:val="00654DFE"/>
    <w:rsid w:val="00654E97"/>
    <w:rsid w:val="00654F43"/>
    <w:rsid w:val="006553C2"/>
    <w:rsid w:val="006553F3"/>
    <w:rsid w:val="006559CC"/>
    <w:rsid w:val="00655CD9"/>
    <w:rsid w:val="00655E11"/>
    <w:rsid w:val="00656035"/>
    <w:rsid w:val="006560E1"/>
    <w:rsid w:val="006562FC"/>
    <w:rsid w:val="00656778"/>
    <w:rsid w:val="006569C9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A5A"/>
    <w:rsid w:val="00661E55"/>
    <w:rsid w:val="0066211A"/>
    <w:rsid w:val="0066243D"/>
    <w:rsid w:val="00662AB3"/>
    <w:rsid w:val="00663425"/>
    <w:rsid w:val="006637F0"/>
    <w:rsid w:val="00663800"/>
    <w:rsid w:val="00663B8A"/>
    <w:rsid w:val="00663ECD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A7"/>
    <w:rsid w:val="006668D2"/>
    <w:rsid w:val="00666E41"/>
    <w:rsid w:val="00666E4A"/>
    <w:rsid w:val="00666E61"/>
    <w:rsid w:val="00666E63"/>
    <w:rsid w:val="0066700A"/>
    <w:rsid w:val="0066711E"/>
    <w:rsid w:val="0066746F"/>
    <w:rsid w:val="00667517"/>
    <w:rsid w:val="00667E75"/>
    <w:rsid w:val="0067010E"/>
    <w:rsid w:val="00670143"/>
    <w:rsid w:val="006701F3"/>
    <w:rsid w:val="00670773"/>
    <w:rsid w:val="00670797"/>
    <w:rsid w:val="00670B30"/>
    <w:rsid w:val="00670C03"/>
    <w:rsid w:val="00670DBA"/>
    <w:rsid w:val="00670E6C"/>
    <w:rsid w:val="0067152B"/>
    <w:rsid w:val="00671652"/>
    <w:rsid w:val="006717F2"/>
    <w:rsid w:val="006718CA"/>
    <w:rsid w:val="00671AC7"/>
    <w:rsid w:val="00671CFE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8BC"/>
    <w:rsid w:val="00673D8F"/>
    <w:rsid w:val="00673D9F"/>
    <w:rsid w:val="00674003"/>
    <w:rsid w:val="006742DA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4C0"/>
    <w:rsid w:val="00677701"/>
    <w:rsid w:val="00677967"/>
    <w:rsid w:val="00677A06"/>
    <w:rsid w:val="00677C59"/>
    <w:rsid w:val="00677DD3"/>
    <w:rsid w:val="00677DE1"/>
    <w:rsid w:val="00677F35"/>
    <w:rsid w:val="00680047"/>
    <w:rsid w:val="00680377"/>
    <w:rsid w:val="006804EB"/>
    <w:rsid w:val="00680729"/>
    <w:rsid w:val="006807B0"/>
    <w:rsid w:val="006808A1"/>
    <w:rsid w:val="00680D79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BE"/>
    <w:rsid w:val="00684659"/>
    <w:rsid w:val="00684803"/>
    <w:rsid w:val="006849E1"/>
    <w:rsid w:val="00684EC9"/>
    <w:rsid w:val="0068508A"/>
    <w:rsid w:val="00685383"/>
    <w:rsid w:val="00685487"/>
    <w:rsid w:val="00685689"/>
    <w:rsid w:val="00685698"/>
    <w:rsid w:val="00685B36"/>
    <w:rsid w:val="0068630F"/>
    <w:rsid w:val="00686337"/>
    <w:rsid w:val="00686A5B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B1C"/>
    <w:rsid w:val="00691DF2"/>
    <w:rsid w:val="00691EB1"/>
    <w:rsid w:val="006925D9"/>
    <w:rsid w:val="0069284E"/>
    <w:rsid w:val="0069331B"/>
    <w:rsid w:val="0069337F"/>
    <w:rsid w:val="006933D1"/>
    <w:rsid w:val="006934CF"/>
    <w:rsid w:val="006935C0"/>
    <w:rsid w:val="0069368E"/>
    <w:rsid w:val="00693793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91"/>
    <w:rsid w:val="00694DD6"/>
    <w:rsid w:val="006950F8"/>
    <w:rsid w:val="00695D73"/>
    <w:rsid w:val="00695E46"/>
    <w:rsid w:val="006961B4"/>
    <w:rsid w:val="006968DB"/>
    <w:rsid w:val="00696B98"/>
    <w:rsid w:val="00696E39"/>
    <w:rsid w:val="00696F58"/>
    <w:rsid w:val="006971F0"/>
    <w:rsid w:val="006975D9"/>
    <w:rsid w:val="006978DF"/>
    <w:rsid w:val="00697AAF"/>
    <w:rsid w:val="00697D5C"/>
    <w:rsid w:val="006A0714"/>
    <w:rsid w:val="006A072E"/>
    <w:rsid w:val="006A0E88"/>
    <w:rsid w:val="006A1104"/>
    <w:rsid w:val="006A14CA"/>
    <w:rsid w:val="006A1542"/>
    <w:rsid w:val="006A16AE"/>
    <w:rsid w:val="006A1B16"/>
    <w:rsid w:val="006A1D2F"/>
    <w:rsid w:val="006A1F35"/>
    <w:rsid w:val="006A2029"/>
    <w:rsid w:val="006A2189"/>
    <w:rsid w:val="006A2987"/>
    <w:rsid w:val="006A2CD4"/>
    <w:rsid w:val="006A321D"/>
    <w:rsid w:val="006A3316"/>
    <w:rsid w:val="006A3432"/>
    <w:rsid w:val="006A3A3D"/>
    <w:rsid w:val="006A3B6F"/>
    <w:rsid w:val="006A3C2A"/>
    <w:rsid w:val="006A46E6"/>
    <w:rsid w:val="006A4B7A"/>
    <w:rsid w:val="006A534A"/>
    <w:rsid w:val="006A5ACC"/>
    <w:rsid w:val="006A6451"/>
    <w:rsid w:val="006A676C"/>
    <w:rsid w:val="006A7135"/>
    <w:rsid w:val="006A7146"/>
    <w:rsid w:val="006A7201"/>
    <w:rsid w:val="006A728B"/>
    <w:rsid w:val="006A74DC"/>
    <w:rsid w:val="006A76A3"/>
    <w:rsid w:val="006A78C2"/>
    <w:rsid w:val="006B0158"/>
    <w:rsid w:val="006B055A"/>
    <w:rsid w:val="006B05AC"/>
    <w:rsid w:val="006B11AD"/>
    <w:rsid w:val="006B11B9"/>
    <w:rsid w:val="006B1522"/>
    <w:rsid w:val="006B15E2"/>
    <w:rsid w:val="006B162E"/>
    <w:rsid w:val="006B19F3"/>
    <w:rsid w:val="006B1B5F"/>
    <w:rsid w:val="006B1D20"/>
    <w:rsid w:val="006B1DA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90A"/>
    <w:rsid w:val="006B43BE"/>
    <w:rsid w:val="006B4634"/>
    <w:rsid w:val="006B4671"/>
    <w:rsid w:val="006B470E"/>
    <w:rsid w:val="006B47B0"/>
    <w:rsid w:val="006B497B"/>
    <w:rsid w:val="006B4BC7"/>
    <w:rsid w:val="006B512E"/>
    <w:rsid w:val="006B5166"/>
    <w:rsid w:val="006B5338"/>
    <w:rsid w:val="006B5357"/>
    <w:rsid w:val="006B570F"/>
    <w:rsid w:val="006B5995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C73"/>
    <w:rsid w:val="006C0E29"/>
    <w:rsid w:val="006C108D"/>
    <w:rsid w:val="006C1391"/>
    <w:rsid w:val="006C1BA4"/>
    <w:rsid w:val="006C1CDF"/>
    <w:rsid w:val="006C1D57"/>
    <w:rsid w:val="006C1EE2"/>
    <w:rsid w:val="006C23FC"/>
    <w:rsid w:val="006C253B"/>
    <w:rsid w:val="006C2617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67B"/>
    <w:rsid w:val="006C47F5"/>
    <w:rsid w:val="006C492A"/>
    <w:rsid w:val="006C4B68"/>
    <w:rsid w:val="006C4E5C"/>
    <w:rsid w:val="006C4F2D"/>
    <w:rsid w:val="006C51D6"/>
    <w:rsid w:val="006C54BE"/>
    <w:rsid w:val="006C57DD"/>
    <w:rsid w:val="006C5E11"/>
    <w:rsid w:val="006C6036"/>
    <w:rsid w:val="006C63F5"/>
    <w:rsid w:val="006C69AB"/>
    <w:rsid w:val="006C6A12"/>
    <w:rsid w:val="006C6B7B"/>
    <w:rsid w:val="006C6C3F"/>
    <w:rsid w:val="006C70E8"/>
    <w:rsid w:val="006C7731"/>
    <w:rsid w:val="006C7859"/>
    <w:rsid w:val="006C791B"/>
    <w:rsid w:val="006C7A5A"/>
    <w:rsid w:val="006C7AAA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B21"/>
    <w:rsid w:val="006D1BE3"/>
    <w:rsid w:val="006D1C24"/>
    <w:rsid w:val="006D1D14"/>
    <w:rsid w:val="006D1F08"/>
    <w:rsid w:val="006D21AB"/>
    <w:rsid w:val="006D24AB"/>
    <w:rsid w:val="006D2519"/>
    <w:rsid w:val="006D2BC4"/>
    <w:rsid w:val="006D2D7B"/>
    <w:rsid w:val="006D35CB"/>
    <w:rsid w:val="006D391F"/>
    <w:rsid w:val="006D39D0"/>
    <w:rsid w:val="006D3ACC"/>
    <w:rsid w:val="006D3B71"/>
    <w:rsid w:val="006D4DEA"/>
    <w:rsid w:val="006D5010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880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1ED8"/>
    <w:rsid w:val="006E20AF"/>
    <w:rsid w:val="006E217E"/>
    <w:rsid w:val="006E225F"/>
    <w:rsid w:val="006E22F6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8FA"/>
    <w:rsid w:val="006E6A41"/>
    <w:rsid w:val="006E6B1B"/>
    <w:rsid w:val="006E6CFA"/>
    <w:rsid w:val="006E6EDD"/>
    <w:rsid w:val="006E70C1"/>
    <w:rsid w:val="006E7432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2C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7A3"/>
    <w:rsid w:val="006F481D"/>
    <w:rsid w:val="006F4931"/>
    <w:rsid w:val="006F4A4A"/>
    <w:rsid w:val="006F4B6E"/>
    <w:rsid w:val="006F4BDF"/>
    <w:rsid w:val="006F4C57"/>
    <w:rsid w:val="006F54B6"/>
    <w:rsid w:val="006F55A7"/>
    <w:rsid w:val="006F5620"/>
    <w:rsid w:val="006F56F7"/>
    <w:rsid w:val="006F5A24"/>
    <w:rsid w:val="006F5FDB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A7D"/>
    <w:rsid w:val="00700C67"/>
    <w:rsid w:val="00700D73"/>
    <w:rsid w:val="00700FC7"/>
    <w:rsid w:val="00701033"/>
    <w:rsid w:val="0070123B"/>
    <w:rsid w:val="007016E7"/>
    <w:rsid w:val="00701A77"/>
    <w:rsid w:val="00701C6E"/>
    <w:rsid w:val="007028E1"/>
    <w:rsid w:val="00702AE4"/>
    <w:rsid w:val="00702C52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C1D"/>
    <w:rsid w:val="00704D0B"/>
    <w:rsid w:val="00705036"/>
    <w:rsid w:val="00705268"/>
    <w:rsid w:val="00705901"/>
    <w:rsid w:val="00705D14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1E8"/>
    <w:rsid w:val="00707412"/>
    <w:rsid w:val="00707718"/>
    <w:rsid w:val="00707D64"/>
    <w:rsid w:val="00707F93"/>
    <w:rsid w:val="0071008F"/>
    <w:rsid w:val="007102B0"/>
    <w:rsid w:val="007102DD"/>
    <w:rsid w:val="007108DE"/>
    <w:rsid w:val="00710962"/>
    <w:rsid w:val="00710997"/>
    <w:rsid w:val="00710A1F"/>
    <w:rsid w:val="00710B17"/>
    <w:rsid w:val="00710C73"/>
    <w:rsid w:val="00710E9D"/>
    <w:rsid w:val="00710F4B"/>
    <w:rsid w:val="00711279"/>
    <w:rsid w:val="00711327"/>
    <w:rsid w:val="0071143D"/>
    <w:rsid w:val="00711448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4B5"/>
    <w:rsid w:val="00713A64"/>
    <w:rsid w:val="00713D71"/>
    <w:rsid w:val="00713D92"/>
    <w:rsid w:val="00713E6D"/>
    <w:rsid w:val="007141E8"/>
    <w:rsid w:val="00714254"/>
    <w:rsid w:val="00714349"/>
    <w:rsid w:val="00714436"/>
    <w:rsid w:val="007146AE"/>
    <w:rsid w:val="00714A00"/>
    <w:rsid w:val="00714C84"/>
    <w:rsid w:val="00714E99"/>
    <w:rsid w:val="00715000"/>
    <w:rsid w:val="007150D8"/>
    <w:rsid w:val="007152F6"/>
    <w:rsid w:val="00715478"/>
    <w:rsid w:val="007154EE"/>
    <w:rsid w:val="00715526"/>
    <w:rsid w:val="0071553B"/>
    <w:rsid w:val="00715551"/>
    <w:rsid w:val="007155BA"/>
    <w:rsid w:val="007155F3"/>
    <w:rsid w:val="00715630"/>
    <w:rsid w:val="00715636"/>
    <w:rsid w:val="0071578D"/>
    <w:rsid w:val="00715C91"/>
    <w:rsid w:val="00715F6E"/>
    <w:rsid w:val="007160C1"/>
    <w:rsid w:val="00716186"/>
    <w:rsid w:val="00716F60"/>
    <w:rsid w:val="0071710D"/>
    <w:rsid w:val="007173DF"/>
    <w:rsid w:val="007174D7"/>
    <w:rsid w:val="0071769F"/>
    <w:rsid w:val="007177A8"/>
    <w:rsid w:val="00717816"/>
    <w:rsid w:val="00717D4D"/>
    <w:rsid w:val="00717D74"/>
    <w:rsid w:val="00720520"/>
    <w:rsid w:val="00720B2E"/>
    <w:rsid w:val="00720B8B"/>
    <w:rsid w:val="00720F2B"/>
    <w:rsid w:val="00721166"/>
    <w:rsid w:val="007213C2"/>
    <w:rsid w:val="0072147A"/>
    <w:rsid w:val="00721925"/>
    <w:rsid w:val="00721950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ED"/>
    <w:rsid w:val="00723448"/>
    <w:rsid w:val="007235AD"/>
    <w:rsid w:val="00723704"/>
    <w:rsid w:val="00723966"/>
    <w:rsid w:val="00723C61"/>
    <w:rsid w:val="00723D91"/>
    <w:rsid w:val="007240CA"/>
    <w:rsid w:val="00724156"/>
    <w:rsid w:val="007241C8"/>
    <w:rsid w:val="007244F1"/>
    <w:rsid w:val="007245C6"/>
    <w:rsid w:val="007245E0"/>
    <w:rsid w:val="00724626"/>
    <w:rsid w:val="00724764"/>
    <w:rsid w:val="007247AC"/>
    <w:rsid w:val="00724BAD"/>
    <w:rsid w:val="00724C90"/>
    <w:rsid w:val="00724D34"/>
    <w:rsid w:val="00724DE3"/>
    <w:rsid w:val="00725644"/>
    <w:rsid w:val="00725C09"/>
    <w:rsid w:val="00725C8E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5EB"/>
    <w:rsid w:val="0072788D"/>
    <w:rsid w:val="00727C4A"/>
    <w:rsid w:val="00727FF6"/>
    <w:rsid w:val="00730441"/>
    <w:rsid w:val="00730D10"/>
    <w:rsid w:val="00730EF4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1D"/>
    <w:rsid w:val="00732D79"/>
    <w:rsid w:val="007330CF"/>
    <w:rsid w:val="007331A4"/>
    <w:rsid w:val="00733247"/>
    <w:rsid w:val="00733595"/>
    <w:rsid w:val="00733750"/>
    <w:rsid w:val="00733804"/>
    <w:rsid w:val="007338A1"/>
    <w:rsid w:val="00733FD1"/>
    <w:rsid w:val="007343B5"/>
    <w:rsid w:val="0073477F"/>
    <w:rsid w:val="00734A4C"/>
    <w:rsid w:val="00734B5F"/>
    <w:rsid w:val="00734C23"/>
    <w:rsid w:val="00734C2D"/>
    <w:rsid w:val="00734EB9"/>
    <w:rsid w:val="007351E6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D86"/>
    <w:rsid w:val="00735E7F"/>
    <w:rsid w:val="0073612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311"/>
    <w:rsid w:val="00740584"/>
    <w:rsid w:val="00740701"/>
    <w:rsid w:val="007408DD"/>
    <w:rsid w:val="0074096B"/>
    <w:rsid w:val="00740B84"/>
    <w:rsid w:val="00740EC7"/>
    <w:rsid w:val="00740F52"/>
    <w:rsid w:val="0074153F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90E"/>
    <w:rsid w:val="00743B5B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501B"/>
    <w:rsid w:val="00745211"/>
    <w:rsid w:val="007452A3"/>
    <w:rsid w:val="007454C7"/>
    <w:rsid w:val="007456AF"/>
    <w:rsid w:val="0074593F"/>
    <w:rsid w:val="00745EB9"/>
    <w:rsid w:val="00745F04"/>
    <w:rsid w:val="0074616B"/>
    <w:rsid w:val="0074619F"/>
    <w:rsid w:val="00746261"/>
    <w:rsid w:val="0074690A"/>
    <w:rsid w:val="007469A4"/>
    <w:rsid w:val="00746B0D"/>
    <w:rsid w:val="00746BBA"/>
    <w:rsid w:val="00746DF9"/>
    <w:rsid w:val="00746E5D"/>
    <w:rsid w:val="00746F1B"/>
    <w:rsid w:val="00746F48"/>
    <w:rsid w:val="007470B3"/>
    <w:rsid w:val="007471CB"/>
    <w:rsid w:val="0074785A"/>
    <w:rsid w:val="007479C7"/>
    <w:rsid w:val="00747D08"/>
    <w:rsid w:val="00747EDE"/>
    <w:rsid w:val="007500EE"/>
    <w:rsid w:val="007500EF"/>
    <w:rsid w:val="007500FC"/>
    <w:rsid w:val="00750432"/>
    <w:rsid w:val="007505E6"/>
    <w:rsid w:val="0075097B"/>
    <w:rsid w:val="00750A40"/>
    <w:rsid w:val="00750CE5"/>
    <w:rsid w:val="00750DAD"/>
    <w:rsid w:val="00750F70"/>
    <w:rsid w:val="00750FBE"/>
    <w:rsid w:val="00751880"/>
    <w:rsid w:val="007519E0"/>
    <w:rsid w:val="00751A01"/>
    <w:rsid w:val="00751FFA"/>
    <w:rsid w:val="00752089"/>
    <w:rsid w:val="007520C7"/>
    <w:rsid w:val="0075211D"/>
    <w:rsid w:val="0075216B"/>
    <w:rsid w:val="00752428"/>
    <w:rsid w:val="007527A3"/>
    <w:rsid w:val="007527D6"/>
    <w:rsid w:val="0075296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3EF3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6448"/>
    <w:rsid w:val="007564EA"/>
    <w:rsid w:val="00756618"/>
    <w:rsid w:val="00756840"/>
    <w:rsid w:val="007568FE"/>
    <w:rsid w:val="00756A15"/>
    <w:rsid w:val="00756C2E"/>
    <w:rsid w:val="00756F72"/>
    <w:rsid w:val="00756FAE"/>
    <w:rsid w:val="00757171"/>
    <w:rsid w:val="00757353"/>
    <w:rsid w:val="0075773E"/>
    <w:rsid w:val="00757B1A"/>
    <w:rsid w:val="00757D2F"/>
    <w:rsid w:val="00757D4C"/>
    <w:rsid w:val="00757DD6"/>
    <w:rsid w:val="00757E10"/>
    <w:rsid w:val="00757EC5"/>
    <w:rsid w:val="00760300"/>
    <w:rsid w:val="0076090A"/>
    <w:rsid w:val="00760CA1"/>
    <w:rsid w:val="0076144D"/>
    <w:rsid w:val="00761913"/>
    <w:rsid w:val="0076192C"/>
    <w:rsid w:val="00761A30"/>
    <w:rsid w:val="00761F0C"/>
    <w:rsid w:val="0076200D"/>
    <w:rsid w:val="007624B2"/>
    <w:rsid w:val="00762C23"/>
    <w:rsid w:val="00763261"/>
    <w:rsid w:val="00763307"/>
    <w:rsid w:val="0076332B"/>
    <w:rsid w:val="0076348F"/>
    <w:rsid w:val="00763523"/>
    <w:rsid w:val="00763C64"/>
    <w:rsid w:val="0076426E"/>
    <w:rsid w:val="007642DA"/>
    <w:rsid w:val="007643B7"/>
    <w:rsid w:val="0076457F"/>
    <w:rsid w:val="007646BF"/>
    <w:rsid w:val="00764ABF"/>
    <w:rsid w:val="00764C8F"/>
    <w:rsid w:val="00764D76"/>
    <w:rsid w:val="00764EB1"/>
    <w:rsid w:val="00764FB6"/>
    <w:rsid w:val="0076507C"/>
    <w:rsid w:val="00765163"/>
    <w:rsid w:val="007654DB"/>
    <w:rsid w:val="00765654"/>
    <w:rsid w:val="00765802"/>
    <w:rsid w:val="00765A0C"/>
    <w:rsid w:val="00765B36"/>
    <w:rsid w:val="00765B57"/>
    <w:rsid w:val="00765EA5"/>
    <w:rsid w:val="00765F09"/>
    <w:rsid w:val="00765F5B"/>
    <w:rsid w:val="00766084"/>
    <w:rsid w:val="007660CE"/>
    <w:rsid w:val="0076665B"/>
    <w:rsid w:val="00766DBA"/>
    <w:rsid w:val="00766F1F"/>
    <w:rsid w:val="00766F34"/>
    <w:rsid w:val="00766F45"/>
    <w:rsid w:val="007672E1"/>
    <w:rsid w:val="007675DB"/>
    <w:rsid w:val="00767D93"/>
    <w:rsid w:val="00767F50"/>
    <w:rsid w:val="0077049D"/>
    <w:rsid w:val="00770912"/>
    <w:rsid w:val="00770AE7"/>
    <w:rsid w:val="00770DB5"/>
    <w:rsid w:val="00771365"/>
    <w:rsid w:val="00771483"/>
    <w:rsid w:val="00771B70"/>
    <w:rsid w:val="00771D9D"/>
    <w:rsid w:val="00771EEC"/>
    <w:rsid w:val="00771F90"/>
    <w:rsid w:val="0077244C"/>
    <w:rsid w:val="00772656"/>
    <w:rsid w:val="00772720"/>
    <w:rsid w:val="00772EB5"/>
    <w:rsid w:val="00772F70"/>
    <w:rsid w:val="00772FAD"/>
    <w:rsid w:val="00772FE5"/>
    <w:rsid w:val="00773040"/>
    <w:rsid w:val="0077353F"/>
    <w:rsid w:val="007736B3"/>
    <w:rsid w:val="007738D2"/>
    <w:rsid w:val="0077408D"/>
    <w:rsid w:val="0077459A"/>
    <w:rsid w:val="0077488A"/>
    <w:rsid w:val="00774C19"/>
    <w:rsid w:val="00774D6B"/>
    <w:rsid w:val="007751D3"/>
    <w:rsid w:val="0077584C"/>
    <w:rsid w:val="007759FE"/>
    <w:rsid w:val="00775A62"/>
    <w:rsid w:val="00775D76"/>
    <w:rsid w:val="00775FB6"/>
    <w:rsid w:val="00776145"/>
    <w:rsid w:val="00776265"/>
    <w:rsid w:val="00776511"/>
    <w:rsid w:val="007768AE"/>
    <w:rsid w:val="00777107"/>
    <w:rsid w:val="00777187"/>
    <w:rsid w:val="00777193"/>
    <w:rsid w:val="007771E2"/>
    <w:rsid w:val="007772B0"/>
    <w:rsid w:val="007773E1"/>
    <w:rsid w:val="0077750C"/>
    <w:rsid w:val="0077783C"/>
    <w:rsid w:val="0078002C"/>
    <w:rsid w:val="007805AB"/>
    <w:rsid w:val="00780BA8"/>
    <w:rsid w:val="00781527"/>
    <w:rsid w:val="00781978"/>
    <w:rsid w:val="00781BB0"/>
    <w:rsid w:val="007824C7"/>
    <w:rsid w:val="007829A7"/>
    <w:rsid w:val="00782F30"/>
    <w:rsid w:val="00783295"/>
    <w:rsid w:val="00783312"/>
    <w:rsid w:val="007833BC"/>
    <w:rsid w:val="0078350B"/>
    <w:rsid w:val="0078354A"/>
    <w:rsid w:val="00783816"/>
    <w:rsid w:val="00784076"/>
    <w:rsid w:val="0078423C"/>
    <w:rsid w:val="007842B7"/>
    <w:rsid w:val="00784682"/>
    <w:rsid w:val="007847CF"/>
    <w:rsid w:val="00784C98"/>
    <w:rsid w:val="00784D20"/>
    <w:rsid w:val="00784E54"/>
    <w:rsid w:val="00784E94"/>
    <w:rsid w:val="00784EA1"/>
    <w:rsid w:val="007857CA"/>
    <w:rsid w:val="00785AC8"/>
    <w:rsid w:val="00786433"/>
    <w:rsid w:val="007865B0"/>
    <w:rsid w:val="007866D4"/>
    <w:rsid w:val="007867E5"/>
    <w:rsid w:val="00786905"/>
    <w:rsid w:val="007870B5"/>
    <w:rsid w:val="00787214"/>
    <w:rsid w:val="007878AE"/>
    <w:rsid w:val="0078790C"/>
    <w:rsid w:val="00787A74"/>
    <w:rsid w:val="00787C7C"/>
    <w:rsid w:val="00787EAC"/>
    <w:rsid w:val="00787EC6"/>
    <w:rsid w:val="00790050"/>
    <w:rsid w:val="0079018B"/>
    <w:rsid w:val="00790D9F"/>
    <w:rsid w:val="00791084"/>
    <w:rsid w:val="0079112F"/>
    <w:rsid w:val="007917C3"/>
    <w:rsid w:val="00792387"/>
    <w:rsid w:val="007923BE"/>
    <w:rsid w:val="007927E0"/>
    <w:rsid w:val="007928DE"/>
    <w:rsid w:val="00792902"/>
    <w:rsid w:val="00792DEA"/>
    <w:rsid w:val="00792EA1"/>
    <w:rsid w:val="00793402"/>
    <w:rsid w:val="0079392A"/>
    <w:rsid w:val="00793976"/>
    <w:rsid w:val="00793C2B"/>
    <w:rsid w:val="00793F1D"/>
    <w:rsid w:val="00794389"/>
    <w:rsid w:val="00794981"/>
    <w:rsid w:val="0079510A"/>
    <w:rsid w:val="007956FB"/>
    <w:rsid w:val="00795704"/>
    <w:rsid w:val="00795742"/>
    <w:rsid w:val="00795B0E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0914"/>
    <w:rsid w:val="007A1420"/>
    <w:rsid w:val="007A1616"/>
    <w:rsid w:val="007A1899"/>
    <w:rsid w:val="007A1AC3"/>
    <w:rsid w:val="007A23D6"/>
    <w:rsid w:val="007A2427"/>
    <w:rsid w:val="007A246F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287"/>
    <w:rsid w:val="007A6360"/>
    <w:rsid w:val="007A64F4"/>
    <w:rsid w:val="007A661B"/>
    <w:rsid w:val="007A662C"/>
    <w:rsid w:val="007A6752"/>
    <w:rsid w:val="007A6B21"/>
    <w:rsid w:val="007A6C83"/>
    <w:rsid w:val="007A6F05"/>
    <w:rsid w:val="007A6F6C"/>
    <w:rsid w:val="007A6F6F"/>
    <w:rsid w:val="007A729F"/>
    <w:rsid w:val="007A73DA"/>
    <w:rsid w:val="007A751E"/>
    <w:rsid w:val="007B04BC"/>
    <w:rsid w:val="007B0C77"/>
    <w:rsid w:val="007B0FFB"/>
    <w:rsid w:val="007B11DF"/>
    <w:rsid w:val="007B133A"/>
    <w:rsid w:val="007B17F2"/>
    <w:rsid w:val="007B1B52"/>
    <w:rsid w:val="007B208B"/>
    <w:rsid w:val="007B21BA"/>
    <w:rsid w:val="007B2231"/>
    <w:rsid w:val="007B2271"/>
    <w:rsid w:val="007B2571"/>
    <w:rsid w:val="007B27F7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8"/>
    <w:rsid w:val="007B408D"/>
    <w:rsid w:val="007B4560"/>
    <w:rsid w:val="007B45E4"/>
    <w:rsid w:val="007B4916"/>
    <w:rsid w:val="007B5455"/>
    <w:rsid w:val="007B5AAE"/>
    <w:rsid w:val="007B5D92"/>
    <w:rsid w:val="007B5E76"/>
    <w:rsid w:val="007B615B"/>
    <w:rsid w:val="007B6394"/>
    <w:rsid w:val="007B65AA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1CE"/>
    <w:rsid w:val="007B725B"/>
    <w:rsid w:val="007B73F9"/>
    <w:rsid w:val="007B762F"/>
    <w:rsid w:val="007B765A"/>
    <w:rsid w:val="007C009D"/>
    <w:rsid w:val="007C07E6"/>
    <w:rsid w:val="007C07EA"/>
    <w:rsid w:val="007C08D2"/>
    <w:rsid w:val="007C0AD6"/>
    <w:rsid w:val="007C0AFC"/>
    <w:rsid w:val="007C0D01"/>
    <w:rsid w:val="007C0D7A"/>
    <w:rsid w:val="007C165B"/>
    <w:rsid w:val="007C1C2C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3F1E"/>
    <w:rsid w:val="007C4028"/>
    <w:rsid w:val="007C4033"/>
    <w:rsid w:val="007C4499"/>
    <w:rsid w:val="007C44FA"/>
    <w:rsid w:val="007C456E"/>
    <w:rsid w:val="007C49F2"/>
    <w:rsid w:val="007C4AA8"/>
    <w:rsid w:val="007C4C7D"/>
    <w:rsid w:val="007C4D51"/>
    <w:rsid w:val="007C4DBA"/>
    <w:rsid w:val="007C4F2F"/>
    <w:rsid w:val="007C507D"/>
    <w:rsid w:val="007C560B"/>
    <w:rsid w:val="007C566D"/>
    <w:rsid w:val="007C58E3"/>
    <w:rsid w:val="007C5908"/>
    <w:rsid w:val="007C5C24"/>
    <w:rsid w:val="007C5C9E"/>
    <w:rsid w:val="007C5CAD"/>
    <w:rsid w:val="007C5E32"/>
    <w:rsid w:val="007C6027"/>
    <w:rsid w:val="007C6395"/>
    <w:rsid w:val="007C6A24"/>
    <w:rsid w:val="007C6E11"/>
    <w:rsid w:val="007C7D8F"/>
    <w:rsid w:val="007C7E5F"/>
    <w:rsid w:val="007C7F0F"/>
    <w:rsid w:val="007D014B"/>
    <w:rsid w:val="007D047A"/>
    <w:rsid w:val="007D04EB"/>
    <w:rsid w:val="007D08A8"/>
    <w:rsid w:val="007D1172"/>
    <w:rsid w:val="007D126F"/>
    <w:rsid w:val="007D14B6"/>
    <w:rsid w:val="007D1545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6BA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8F2"/>
    <w:rsid w:val="007D4980"/>
    <w:rsid w:val="007D4BEE"/>
    <w:rsid w:val="007D4CB3"/>
    <w:rsid w:val="007D4EA1"/>
    <w:rsid w:val="007D4F66"/>
    <w:rsid w:val="007D5148"/>
    <w:rsid w:val="007D52CB"/>
    <w:rsid w:val="007D54B2"/>
    <w:rsid w:val="007D5925"/>
    <w:rsid w:val="007D5A51"/>
    <w:rsid w:val="007D5A97"/>
    <w:rsid w:val="007D5C24"/>
    <w:rsid w:val="007D6566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B05"/>
    <w:rsid w:val="007E0B19"/>
    <w:rsid w:val="007E0C3B"/>
    <w:rsid w:val="007E114F"/>
    <w:rsid w:val="007E116D"/>
    <w:rsid w:val="007E138E"/>
    <w:rsid w:val="007E142A"/>
    <w:rsid w:val="007E144F"/>
    <w:rsid w:val="007E1752"/>
    <w:rsid w:val="007E1A36"/>
    <w:rsid w:val="007E1C03"/>
    <w:rsid w:val="007E1C95"/>
    <w:rsid w:val="007E1D3B"/>
    <w:rsid w:val="007E2004"/>
    <w:rsid w:val="007E21A5"/>
    <w:rsid w:val="007E2330"/>
    <w:rsid w:val="007E23F8"/>
    <w:rsid w:val="007E283D"/>
    <w:rsid w:val="007E297C"/>
    <w:rsid w:val="007E2984"/>
    <w:rsid w:val="007E2A80"/>
    <w:rsid w:val="007E2AEA"/>
    <w:rsid w:val="007E312E"/>
    <w:rsid w:val="007E363C"/>
    <w:rsid w:val="007E3C4D"/>
    <w:rsid w:val="007E3D50"/>
    <w:rsid w:val="007E3FBB"/>
    <w:rsid w:val="007E40DC"/>
    <w:rsid w:val="007E41F7"/>
    <w:rsid w:val="007E4423"/>
    <w:rsid w:val="007E4F5C"/>
    <w:rsid w:val="007E4FA6"/>
    <w:rsid w:val="007E521C"/>
    <w:rsid w:val="007E5386"/>
    <w:rsid w:val="007E53F6"/>
    <w:rsid w:val="007E5690"/>
    <w:rsid w:val="007E590A"/>
    <w:rsid w:val="007E59FE"/>
    <w:rsid w:val="007E5ED4"/>
    <w:rsid w:val="007E6925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CAC"/>
    <w:rsid w:val="007F0E1B"/>
    <w:rsid w:val="007F0E2B"/>
    <w:rsid w:val="007F0F4A"/>
    <w:rsid w:val="007F138A"/>
    <w:rsid w:val="007F183E"/>
    <w:rsid w:val="007F1B3F"/>
    <w:rsid w:val="007F1EB5"/>
    <w:rsid w:val="007F2290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A5D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1E"/>
    <w:rsid w:val="007F503C"/>
    <w:rsid w:val="007F52B0"/>
    <w:rsid w:val="007F597D"/>
    <w:rsid w:val="007F60C2"/>
    <w:rsid w:val="007F6862"/>
    <w:rsid w:val="007F68B2"/>
    <w:rsid w:val="007F6CCA"/>
    <w:rsid w:val="007F6DC7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0BA1"/>
    <w:rsid w:val="00801270"/>
    <w:rsid w:val="0080128B"/>
    <w:rsid w:val="00801304"/>
    <w:rsid w:val="0080152A"/>
    <w:rsid w:val="00801BC2"/>
    <w:rsid w:val="00802B64"/>
    <w:rsid w:val="00802FD3"/>
    <w:rsid w:val="00803421"/>
    <w:rsid w:val="00803769"/>
    <w:rsid w:val="008037EF"/>
    <w:rsid w:val="0080392D"/>
    <w:rsid w:val="00803FAC"/>
    <w:rsid w:val="00804420"/>
    <w:rsid w:val="00804568"/>
    <w:rsid w:val="00804B8F"/>
    <w:rsid w:val="00804B99"/>
    <w:rsid w:val="00804BFA"/>
    <w:rsid w:val="00804C3C"/>
    <w:rsid w:val="008057C0"/>
    <w:rsid w:val="008059B1"/>
    <w:rsid w:val="00805AB6"/>
    <w:rsid w:val="00805E60"/>
    <w:rsid w:val="00805EFB"/>
    <w:rsid w:val="00805F88"/>
    <w:rsid w:val="008060EF"/>
    <w:rsid w:val="008063B1"/>
    <w:rsid w:val="00806526"/>
    <w:rsid w:val="00806598"/>
    <w:rsid w:val="00806B87"/>
    <w:rsid w:val="00806DF8"/>
    <w:rsid w:val="008079B5"/>
    <w:rsid w:val="00807A75"/>
    <w:rsid w:val="00807E5B"/>
    <w:rsid w:val="0081066C"/>
    <w:rsid w:val="008107EC"/>
    <w:rsid w:val="00810BDD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371"/>
    <w:rsid w:val="008123E9"/>
    <w:rsid w:val="0081255A"/>
    <w:rsid w:val="00812987"/>
    <w:rsid w:val="00812B08"/>
    <w:rsid w:val="00812B91"/>
    <w:rsid w:val="008137C0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B5F"/>
    <w:rsid w:val="00816FF3"/>
    <w:rsid w:val="0081701D"/>
    <w:rsid w:val="00817051"/>
    <w:rsid w:val="008172E6"/>
    <w:rsid w:val="008175F6"/>
    <w:rsid w:val="00817687"/>
    <w:rsid w:val="0081789C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1166"/>
    <w:rsid w:val="00821469"/>
    <w:rsid w:val="008214A1"/>
    <w:rsid w:val="0082159B"/>
    <w:rsid w:val="0082196C"/>
    <w:rsid w:val="00821A37"/>
    <w:rsid w:val="00821FFC"/>
    <w:rsid w:val="008220EB"/>
    <w:rsid w:val="0082239F"/>
    <w:rsid w:val="00822673"/>
    <w:rsid w:val="00822836"/>
    <w:rsid w:val="00822B3A"/>
    <w:rsid w:val="00822B96"/>
    <w:rsid w:val="00822C4D"/>
    <w:rsid w:val="00822E41"/>
    <w:rsid w:val="00822E8C"/>
    <w:rsid w:val="008232E1"/>
    <w:rsid w:val="008233F0"/>
    <w:rsid w:val="008235AF"/>
    <w:rsid w:val="008236FD"/>
    <w:rsid w:val="00823754"/>
    <w:rsid w:val="00823802"/>
    <w:rsid w:val="00823F1D"/>
    <w:rsid w:val="00824309"/>
    <w:rsid w:val="0082449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B8F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62A"/>
    <w:rsid w:val="0083069A"/>
    <w:rsid w:val="00830983"/>
    <w:rsid w:val="00830B13"/>
    <w:rsid w:val="00830E6B"/>
    <w:rsid w:val="008313C1"/>
    <w:rsid w:val="008314C4"/>
    <w:rsid w:val="0083168D"/>
    <w:rsid w:val="00831749"/>
    <w:rsid w:val="008317E1"/>
    <w:rsid w:val="00831D55"/>
    <w:rsid w:val="00831D68"/>
    <w:rsid w:val="00831D8F"/>
    <w:rsid w:val="00831F53"/>
    <w:rsid w:val="008321F1"/>
    <w:rsid w:val="008326F6"/>
    <w:rsid w:val="008328E9"/>
    <w:rsid w:val="00832AA4"/>
    <w:rsid w:val="00832DE1"/>
    <w:rsid w:val="00832F6F"/>
    <w:rsid w:val="00832FD4"/>
    <w:rsid w:val="00833223"/>
    <w:rsid w:val="0083322F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E27"/>
    <w:rsid w:val="008351F3"/>
    <w:rsid w:val="008353A2"/>
    <w:rsid w:val="00835550"/>
    <w:rsid w:val="00835780"/>
    <w:rsid w:val="00836149"/>
    <w:rsid w:val="0083623C"/>
    <w:rsid w:val="00836B4E"/>
    <w:rsid w:val="008370B0"/>
    <w:rsid w:val="0083743F"/>
    <w:rsid w:val="00837764"/>
    <w:rsid w:val="008377C7"/>
    <w:rsid w:val="00837CFB"/>
    <w:rsid w:val="00837E29"/>
    <w:rsid w:val="00840486"/>
    <w:rsid w:val="008408EC"/>
    <w:rsid w:val="008416B6"/>
    <w:rsid w:val="008416CB"/>
    <w:rsid w:val="00841719"/>
    <w:rsid w:val="008418B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15"/>
    <w:rsid w:val="00844E9E"/>
    <w:rsid w:val="00844F2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031"/>
    <w:rsid w:val="00847267"/>
    <w:rsid w:val="00847270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A95"/>
    <w:rsid w:val="00851D82"/>
    <w:rsid w:val="00851DB2"/>
    <w:rsid w:val="0085228C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FA0"/>
    <w:rsid w:val="008545DD"/>
    <w:rsid w:val="0085470E"/>
    <w:rsid w:val="00854760"/>
    <w:rsid w:val="00854FED"/>
    <w:rsid w:val="0085504D"/>
    <w:rsid w:val="0085514B"/>
    <w:rsid w:val="00855320"/>
    <w:rsid w:val="0085544B"/>
    <w:rsid w:val="00855A64"/>
    <w:rsid w:val="008560B2"/>
    <w:rsid w:val="00856180"/>
    <w:rsid w:val="008561F4"/>
    <w:rsid w:val="008563BC"/>
    <w:rsid w:val="008563C8"/>
    <w:rsid w:val="00856569"/>
    <w:rsid w:val="00856643"/>
    <w:rsid w:val="00856848"/>
    <w:rsid w:val="008568F2"/>
    <w:rsid w:val="00856917"/>
    <w:rsid w:val="00856AD6"/>
    <w:rsid w:val="00856C33"/>
    <w:rsid w:val="00856E93"/>
    <w:rsid w:val="00857033"/>
    <w:rsid w:val="00857552"/>
    <w:rsid w:val="00857C8B"/>
    <w:rsid w:val="00857E2B"/>
    <w:rsid w:val="00860374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36E"/>
    <w:rsid w:val="00861835"/>
    <w:rsid w:val="008618AD"/>
    <w:rsid w:val="00861A0C"/>
    <w:rsid w:val="00861A4C"/>
    <w:rsid w:val="00861FCD"/>
    <w:rsid w:val="008620ED"/>
    <w:rsid w:val="008623B0"/>
    <w:rsid w:val="00862504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F8"/>
    <w:rsid w:val="00864876"/>
    <w:rsid w:val="00864D45"/>
    <w:rsid w:val="00864E79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216"/>
    <w:rsid w:val="00870A1A"/>
    <w:rsid w:val="00870C73"/>
    <w:rsid w:val="00870C79"/>
    <w:rsid w:val="00870D05"/>
    <w:rsid w:val="00870F2C"/>
    <w:rsid w:val="00871165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82"/>
    <w:rsid w:val="00874CFB"/>
    <w:rsid w:val="00874D95"/>
    <w:rsid w:val="008751EA"/>
    <w:rsid w:val="00875328"/>
    <w:rsid w:val="008753CD"/>
    <w:rsid w:val="008753FC"/>
    <w:rsid w:val="008757E3"/>
    <w:rsid w:val="00876004"/>
    <w:rsid w:val="008763F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BE4"/>
    <w:rsid w:val="00877C75"/>
    <w:rsid w:val="00877C86"/>
    <w:rsid w:val="00877EE3"/>
    <w:rsid w:val="00880178"/>
    <w:rsid w:val="008807F8"/>
    <w:rsid w:val="00880AFD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2FCC"/>
    <w:rsid w:val="0088336E"/>
    <w:rsid w:val="008833FF"/>
    <w:rsid w:val="00883650"/>
    <w:rsid w:val="0088397A"/>
    <w:rsid w:val="00883A05"/>
    <w:rsid w:val="00883ADC"/>
    <w:rsid w:val="00883B30"/>
    <w:rsid w:val="00883DB4"/>
    <w:rsid w:val="00884373"/>
    <w:rsid w:val="008843E0"/>
    <w:rsid w:val="0088445E"/>
    <w:rsid w:val="00884489"/>
    <w:rsid w:val="008845C4"/>
    <w:rsid w:val="00884B8F"/>
    <w:rsid w:val="0088511D"/>
    <w:rsid w:val="008851F1"/>
    <w:rsid w:val="0088520A"/>
    <w:rsid w:val="0088523F"/>
    <w:rsid w:val="008852FB"/>
    <w:rsid w:val="00885504"/>
    <w:rsid w:val="00885726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1FEE"/>
    <w:rsid w:val="00892049"/>
    <w:rsid w:val="0089274F"/>
    <w:rsid w:val="008927AD"/>
    <w:rsid w:val="008928E8"/>
    <w:rsid w:val="00892959"/>
    <w:rsid w:val="00892974"/>
    <w:rsid w:val="00892A47"/>
    <w:rsid w:val="00892B7E"/>
    <w:rsid w:val="00892F5C"/>
    <w:rsid w:val="0089368A"/>
    <w:rsid w:val="00893828"/>
    <w:rsid w:val="008938FF"/>
    <w:rsid w:val="00893D50"/>
    <w:rsid w:val="00893F85"/>
    <w:rsid w:val="00894469"/>
    <w:rsid w:val="008946CB"/>
    <w:rsid w:val="008948DE"/>
    <w:rsid w:val="00894FFF"/>
    <w:rsid w:val="008950C0"/>
    <w:rsid w:val="0089513B"/>
    <w:rsid w:val="008953FD"/>
    <w:rsid w:val="008958B6"/>
    <w:rsid w:val="00895BB9"/>
    <w:rsid w:val="00895EAC"/>
    <w:rsid w:val="00896209"/>
    <w:rsid w:val="008962A3"/>
    <w:rsid w:val="00896371"/>
    <w:rsid w:val="0089637B"/>
    <w:rsid w:val="008963D7"/>
    <w:rsid w:val="008965E9"/>
    <w:rsid w:val="008966B3"/>
    <w:rsid w:val="008966F7"/>
    <w:rsid w:val="00896782"/>
    <w:rsid w:val="00896B69"/>
    <w:rsid w:val="00897082"/>
    <w:rsid w:val="00897213"/>
    <w:rsid w:val="00897372"/>
    <w:rsid w:val="008976B7"/>
    <w:rsid w:val="00897A14"/>
    <w:rsid w:val="00897D47"/>
    <w:rsid w:val="008A0019"/>
    <w:rsid w:val="008A003E"/>
    <w:rsid w:val="008A0063"/>
    <w:rsid w:val="008A00E5"/>
    <w:rsid w:val="008A0526"/>
    <w:rsid w:val="008A0569"/>
    <w:rsid w:val="008A06E4"/>
    <w:rsid w:val="008A08A0"/>
    <w:rsid w:val="008A1000"/>
    <w:rsid w:val="008A11D5"/>
    <w:rsid w:val="008A1209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9F9"/>
    <w:rsid w:val="008A3A38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458"/>
    <w:rsid w:val="008B176B"/>
    <w:rsid w:val="008B17BD"/>
    <w:rsid w:val="008B1F0B"/>
    <w:rsid w:val="008B236A"/>
    <w:rsid w:val="008B286E"/>
    <w:rsid w:val="008B2BBD"/>
    <w:rsid w:val="008B2BC4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4B2A"/>
    <w:rsid w:val="008B5071"/>
    <w:rsid w:val="008B55EC"/>
    <w:rsid w:val="008B5A4B"/>
    <w:rsid w:val="008B5A56"/>
    <w:rsid w:val="008B5BFA"/>
    <w:rsid w:val="008B5C8D"/>
    <w:rsid w:val="008B5E08"/>
    <w:rsid w:val="008B6009"/>
    <w:rsid w:val="008B6537"/>
    <w:rsid w:val="008B6785"/>
    <w:rsid w:val="008B67A2"/>
    <w:rsid w:val="008B68D7"/>
    <w:rsid w:val="008B6909"/>
    <w:rsid w:val="008B6A02"/>
    <w:rsid w:val="008B72C7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209"/>
    <w:rsid w:val="008C580D"/>
    <w:rsid w:val="008C5B67"/>
    <w:rsid w:val="008C5B83"/>
    <w:rsid w:val="008C5B8E"/>
    <w:rsid w:val="008C5C7E"/>
    <w:rsid w:val="008C61DD"/>
    <w:rsid w:val="008C65A7"/>
    <w:rsid w:val="008C680C"/>
    <w:rsid w:val="008C6825"/>
    <w:rsid w:val="008C686A"/>
    <w:rsid w:val="008C6893"/>
    <w:rsid w:val="008C68C7"/>
    <w:rsid w:val="008C6970"/>
    <w:rsid w:val="008C6C7B"/>
    <w:rsid w:val="008C6E2F"/>
    <w:rsid w:val="008C71B6"/>
    <w:rsid w:val="008C764B"/>
    <w:rsid w:val="008C7786"/>
    <w:rsid w:val="008C7D00"/>
    <w:rsid w:val="008C7DE9"/>
    <w:rsid w:val="008C7EE8"/>
    <w:rsid w:val="008C7F62"/>
    <w:rsid w:val="008D00BE"/>
    <w:rsid w:val="008D08C3"/>
    <w:rsid w:val="008D0BDF"/>
    <w:rsid w:val="008D1110"/>
    <w:rsid w:val="008D1173"/>
    <w:rsid w:val="008D1229"/>
    <w:rsid w:val="008D1583"/>
    <w:rsid w:val="008D1B5F"/>
    <w:rsid w:val="008D1D7D"/>
    <w:rsid w:val="008D1EE5"/>
    <w:rsid w:val="008D2015"/>
    <w:rsid w:val="008D20B1"/>
    <w:rsid w:val="008D2287"/>
    <w:rsid w:val="008D22B2"/>
    <w:rsid w:val="008D23BA"/>
    <w:rsid w:val="008D2587"/>
    <w:rsid w:val="008D2687"/>
    <w:rsid w:val="008D286E"/>
    <w:rsid w:val="008D2CEF"/>
    <w:rsid w:val="008D3080"/>
    <w:rsid w:val="008D30EA"/>
    <w:rsid w:val="008D373C"/>
    <w:rsid w:val="008D37E5"/>
    <w:rsid w:val="008D38BB"/>
    <w:rsid w:val="008D3956"/>
    <w:rsid w:val="008D3DAC"/>
    <w:rsid w:val="008D3FE2"/>
    <w:rsid w:val="008D4275"/>
    <w:rsid w:val="008D42A1"/>
    <w:rsid w:val="008D43C9"/>
    <w:rsid w:val="008D459F"/>
    <w:rsid w:val="008D4832"/>
    <w:rsid w:val="008D494A"/>
    <w:rsid w:val="008D4ABF"/>
    <w:rsid w:val="008D5CE7"/>
    <w:rsid w:val="008D5E33"/>
    <w:rsid w:val="008D60B2"/>
    <w:rsid w:val="008D622F"/>
    <w:rsid w:val="008D634E"/>
    <w:rsid w:val="008D6561"/>
    <w:rsid w:val="008D6850"/>
    <w:rsid w:val="008D6ADE"/>
    <w:rsid w:val="008D6B5A"/>
    <w:rsid w:val="008D6D41"/>
    <w:rsid w:val="008D6EAB"/>
    <w:rsid w:val="008D6F4A"/>
    <w:rsid w:val="008D70CF"/>
    <w:rsid w:val="008D7183"/>
    <w:rsid w:val="008D71CF"/>
    <w:rsid w:val="008D774E"/>
    <w:rsid w:val="008D78E1"/>
    <w:rsid w:val="008D7AF9"/>
    <w:rsid w:val="008D7B35"/>
    <w:rsid w:val="008D7C28"/>
    <w:rsid w:val="008D7C36"/>
    <w:rsid w:val="008D7CCE"/>
    <w:rsid w:val="008E0749"/>
    <w:rsid w:val="008E09BF"/>
    <w:rsid w:val="008E0A44"/>
    <w:rsid w:val="008E0BB3"/>
    <w:rsid w:val="008E0E50"/>
    <w:rsid w:val="008E0E58"/>
    <w:rsid w:val="008E0FBD"/>
    <w:rsid w:val="008E10FB"/>
    <w:rsid w:val="008E139A"/>
    <w:rsid w:val="008E15AB"/>
    <w:rsid w:val="008E1A72"/>
    <w:rsid w:val="008E1B01"/>
    <w:rsid w:val="008E1D68"/>
    <w:rsid w:val="008E1E73"/>
    <w:rsid w:val="008E2065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711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189"/>
    <w:rsid w:val="008E51BB"/>
    <w:rsid w:val="008E5369"/>
    <w:rsid w:val="008E5481"/>
    <w:rsid w:val="008E58E2"/>
    <w:rsid w:val="008E5ECF"/>
    <w:rsid w:val="008E6395"/>
    <w:rsid w:val="008E641D"/>
    <w:rsid w:val="008E6552"/>
    <w:rsid w:val="008E6619"/>
    <w:rsid w:val="008E67EF"/>
    <w:rsid w:val="008E6FD1"/>
    <w:rsid w:val="008E7978"/>
    <w:rsid w:val="008E7F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0CF"/>
    <w:rsid w:val="008F2462"/>
    <w:rsid w:val="008F254B"/>
    <w:rsid w:val="008F291F"/>
    <w:rsid w:val="008F2943"/>
    <w:rsid w:val="008F31B5"/>
    <w:rsid w:val="008F3500"/>
    <w:rsid w:val="008F35EA"/>
    <w:rsid w:val="008F363C"/>
    <w:rsid w:val="008F38EF"/>
    <w:rsid w:val="008F3B37"/>
    <w:rsid w:val="008F4097"/>
    <w:rsid w:val="008F40D6"/>
    <w:rsid w:val="008F423F"/>
    <w:rsid w:val="008F441F"/>
    <w:rsid w:val="008F44E6"/>
    <w:rsid w:val="008F463D"/>
    <w:rsid w:val="008F4729"/>
    <w:rsid w:val="008F482D"/>
    <w:rsid w:val="008F49B3"/>
    <w:rsid w:val="008F4AD6"/>
    <w:rsid w:val="008F4D67"/>
    <w:rsid w:val="008F52CE"/>
    <w:rsid w:val="008F53B8"/>
    <w:rsid w:val="008F599F"/>
    <w:rsid w:val="008F5C02"/>
    <w:rsid w:val="008F601C"/>
    <w:rsid w:val="008F624E"/>
    <w:rsid w:val="008F6579"/>
    <w:rsid w:val="008F65B4"/>
    <w:rsid w:val="008F6C90"/>
    <w:rsid w:val="008F6FFB"/>
    <w:rsid w:val="008F70B4"/>
    <w:rsid w:val="008F7164"/>
    <w:rsid w:val="008F780F"/>
    <w:rsid w:val="008F7862"/>
    <w:rsid w:val="008F7E18"/>
    <w:rsid w:val="008F7EBF"/>
    <w:rsid w:val="008F7EE4"/>
    <w:rsid w:val="008F7EFA"/>
    <w:rsid w:val="0090013D"/>
    <w:rsid w:val="0090020A"/>
    <w:rsid w:val="009002D6"/>
    <w:rsid w:val="00900FA0"/>
    <w:rsid w:val="0090102E"/>
    <w:rsid w:val="009010D8"/>
    <w:rsid w:val="00901279"/>
    <w:rsid w:val="00901491"/>
    <w:rsid w:val="0090170D"/>
    <w:rsid w:val="00901986"/>
    <w:rsid w:val="00901B99"/>
    <w:rsid w:val="00902D35"/>
    <w:rsid w:val="00902D9B"/>
    <w:rsid w:val="00902F95"/>
    <w:rsid w:val="00903146"/>
    <w:rsid w:val="0090320D"/>
    <w:rsid w:val="0090348B"/>
    <w:rsid w:val="00903817"/>
    <w:rsid w:val="00903870"/>
    <w:rsid w:val="009038AA"/>
    <w:rsid w:val="00903B65"/>
    <w:rsid w:val="00903E4F"/>
    <w:rsid w:val="00903E6C"/>
    <w:rsid w:val="00903F3D"/>
    <w:rsid w:val="009042D3"/>
    <w:rsid w:val="009045AA"/>
    <w:rsid w:val="009047B8"/>
    <w:rsid w:val="00904846"/>
    <w:rsid w:val="009048D5"/>
    <w:rsid w:val="00904A4C"/>
    <w:rsid w:val="00904AE5"/>
    <w:rsid w:val="00904B54"/>
    <w:rsid w:val="00904E95"/>
    <w:rsid w:val="00904F0A"/>
    <w:rsid w:val="00904FD2"/>
    <w:rsid w:val="009052EA"/>
    <w:rsid w:val="00905532"/>
    <w:rsid w:val="009056DA"/>
    <w:rsid w:val="00905767"/>
    <w:rsid w:val="009057D8"/>
    <w:rsid w:val="00905860"/>
    <w:rsid w:val="00905D54"/>
    <w:rsid w:val="00905FA3"/>
    <w:rsid w:val="0090674D"/>
    <w:rsid w:val="00906829"/>
    <w:rsid w:val="0090687F"/>
    <w:rsid w:val="00906A0E"/>
    <w:rsid w:val="00906CB3"/>
    <w:rsid w:val="00906F81"/>
    <w:rsid w:val="00906F9E"/>
    <w:rsid w:val="0090703B"/>
    <w:rsid w:val="009070A8"/>
    <w:rsid w:val="0091049D"/>
    <w:rsid w:val="00910702"/>
    <w:rsid w:val="00910B68"/>
    <w:rsid w:val="009110E9"/>
    <w:rsid w:val="0091135E"/>
    <w:rsid w:val="009113B4"/>
    <w:rsid w:val="00911562"/>
    <w:rsid w:val="00911619"/>
    <w:rsid w:val="00911A63"/>
    <w:rsid w:val="009121AA"/>
    <w:rsid w:val="009123C1"/>
    <w:rsid w:val="00912541"/>
    <w:rsid w:val="009126C1"/>
    <w:rsid w:val="00912A0C"/>
    <w:rsid w:val="00912A14"/>
    <w:rsid w:val="00912A68"/>
    <w:rsid w:val="00912F11"/>
    <w:rsid w:val="00913894"/>
    <w:rsid w:val="0091396B"/>
    <w:rsid w:val="0091408C"/>
    <w:rsid w:val="009140C8"/>
    <w:rsid w:val="0091425A"/>
    <w:rsid w:val="009147D3"/>
    <w:rsid w:val="00914D75"/>
    <w:rsid w:val="00915034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A1"/>
    <w:rsid w:val="00916A82"/>
    <w:rsid w:val="00916B47"/>
    <w:rsid w:val="00916DEC"/>
    <w:rsid w:val="00916FFC"/>
    <w:rsid w:val="009176E3"/>
    <w:rsid w:val="00917A7C"/>
    <w:rsid w:val="00917D18"/>
    <w:rsid w:val="009200B7"/>
    <w:rsid w:val="009201B7"/>
    <w:rsid w:val="009201F6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BBA"/>
    <w:rsid w:val="00921E29"/>
    <w:rsid w:val="00921EED"/>
    <w:rsid w:val="0092206D"/>
    <w:rsid w:val="0092216D"/>
    <w:rsid w:val="00922221"/>
    <w:rsid w:val="0092223A"/>
    <w:rsid w:val="00922700"/>
    <w:rsid w:val="00922771"/>
    <w:rsid w:val="0092297F"/>
    <w:rsid w:val="009229B1"/>
    <w:rsid w:val="00923176"/>
    <w:rsid w:val="00923183"/>
    <w:rsid w:val="009231B4"/>
    <w:rsid w:val="00923832"/>
    <w:rsid w:val="00923E38"/>
    <w:rsid w:val="00923E74"/>
    <w:rsid w:val="00923FBA"/>
    <w:rsid w:val="00924A46"/>
    <w:rsid w:val="00924D7F"/>
    <w:rsid w:val="00925847"/>
    <w:rsid w:val="009258D6"/>
    <w:rsid w:val="00925A64"/>
    <w:rsid w:val="00925D37"/>
    <w:rsid w:val="00925D3A"/>
    <w:rsid w:val="00925D6C"/>
    <w:rsid w:val="009264FF"/>
    <w:rsid w:val="009265B8"/>
    <w:rsid w:val="00926768"/>
    <w:rsid w:val="00926A68"/>
    <w:rsid w:val="009270ED"/>
    <w:rsid w:val="0092781C"/>
    <w:rsid w:val="00927D42"/>
    <w:rsid w:val="0093001A"/>
    <w:rsid w:val="00930055"/>
    <w:rsid w:val="009300E2"/>
    <w:rsid w:val="00930372"/>
    <w:rsid w:val="009303F5"/>
    <w:rsid w:val="009306DC"/>
    <w:rsid w:val="00930BE7"/>
    <w:rsid w:val="00930DF8"/>
    <w:rsid w:val="009312F3"/>
    <w:rsid w:val="00931CB1"/>
    <w:rsid w:val="009321CE"/>
    <w:rsid w:val="0093282C"/>
    <w:rsid w:val="00932B2B"/>
    <w:rsid w:val="00932BD9"/>
    <w:rsid w:val="00932BFC"/>
    <w:rsid w:val="0093301E"/>
    <w:rsid w:val="009333AB"/>
    <w:rsid w:val="00933864"/>
    <w:rsid w:val="00933FD5"/>
    <w:rsid w:val="00934091"/>
    <w:rsid w:val="0093432D"/>
    <w:rsid w:val="0093435D"/>
    <w:rsid w:val="0093445B"/>
    <w:rsid w:val="0093472C"/>
    <w:rsid w:val="00934959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3D"/>
    <w:rsid w:val="00937042"/>
    <w:rsid w:val="0093730F"/>
    <w:rsid w:val="0093757B"/>
    <w:rsid w:val="009376CD"/>
    <w:rsid w:val="00937734"/>
    <w:rsid w:val="00937809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F19"/>
    <w:rsid w:val="009442F1"/>
    <w:rsid w:val="00944363"/>
    <w:rsid w:val="009443C8"/>
    <w:rsid w:val="009447E8"/>
    <w:rsid w:val="009447FE"/>
    <w:rsid w:val="009449D2"/>
    <w:rsid w:val="00944E4B"/>
    <w:rsid w:val="009450F2"/>
    <w:rsid w:val="0094537A"/>
    <w:rsid w:val="00945597"/>
    <w:rsid w:val="009455B5"/>
    <w:rsid w:val="00945642"/>
    <w:rsid w:val="00945717"/>
    <w:rsid w:val="00945A06"/>
    <w:rsid w:val="009461D7"/>
    <w:rsid w:val="009469EF"/>
    <w:rsid w:val="00946A53"/>
    <w:rsid w:val="00946BDC"/>
    <w:rsid w:val="009470B4"/>
    <w:rsid w:val="009470C1"/>
    <w:rsid w:val="009470E7"/>
    <w:rsid w:val="00947125"/>
    <w:rsid w:val="00947278"/>
    <w:rsid w:val="009473C4"/>
    <w:rsid w:val="009474EE"/>
    <w:rsid w:val="00947614"/>
    <w:rsid w:val="0094780C"/>
    <w:rsid w:val="0094790B"/>
    <w:rsid w:val="0095032E"/>
    <w:rsid w:val="009505B1"/>
    <w:rsid w:val="0095091D"/>
    <w:rsid w:val="00950D4B"/>
    <w:rsid w:val="00950E60"/>
    <w:rsid w:val="00950F00"/>
    <w:rsid w:val="00950FC8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18"/>
    <w:rsid w:val="00952A27"/>
    <w:rsid w:val="0095303D"/>
    <w:rsid w:val="0095317E"/>
    <w:rsid w:val="00953BCD"/>
    <w:rsid w:val="00953D2E"/>
    <w:rsid w:val="00953F41"/>
    <w:rsid w:val="00954441"/>
    <w:rsid w:val="0095462C"/>
    <w:rsid w:val="00954ADA"/>
    <w:rsid w:val="00954BEB"/>
    <w:rsid w:val="00954D28"/>
    <w:rsid w:val="00954DFC"/>
    <w:rsid w:val="0095513C"/>
    <w:rsid w:val="00955171"/>
    <w:rsid w:val="0095541C"/>
    <w:rsid w:val="00955555"/>
    <w:rsid w:val="0095578C"/>
    <w:rsid w:val="009559C6"/>
    <w:rsid w:val="009559F9"/>
    <w:rsid w:val="00955B7A"/>
    <w:rsid w:val="009562BF"/>
    <w:rsid w:val="00956326"/>
    <w:rsid w:val="009565D7"/>
    <w:rsid w:val="0095682B"/>
    <w:rsid w:val="009568CD"/>
    <w:rsid w:val="00956E03"/>
    <w:rsid w:val="00956FDD"/>
    <w:rsid w:val="009570C3"/>
    <w:rsid w:val="0095739F"/>
    <w:rsid w:val="00957782"/>
    <w:rsid w:val="0095789A"/>
    <w:rsid w:val="00957979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60F"/>
    <w:rsid w:val="0096280C"/>
    <w:rsid w:val="009629BA"/>
    <w:rsid w:val="0096346E"/>
    <w:rsid w:val="009636AE"/>
    <w:rsid w:val="00963B26"/>
    <w:rsid w:val="00963B5E"/>
    <w:rsid w:val="00963E72"/>
    <w:rsid w:val="00964423"/>
    <w:rsid w:val="00964485"/>
    <w:rsid w:val="0096450A"/>
    <w:rsid w:val="00964A15"/>
    <w:rsid w:val="00964A7D"/>
    <w:rsid w:val="00964D01"/>
    <w:rsid w:val="0096579D"/>
    <w:rsid w:val="009657B3"/>
    <w:rsid w:val="00965C59"/>
    <w:rsid w:val="00965CDA"/>
    <w:rsid w:val="00965E64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EA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75"/>
    <w:rsid w:val="0097123B"/>
    <w:rsid w:val="009714E4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4713"/>
    <w:rsid w:val="00974750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A1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77EA1"/>
    <w:rsid w:val="0098010D"/>
    <w:rsid w:val="0098018B"/>
    <w:rsid w:val="00980C0F"/>
    <w:rsid w:val="00980CFC"/>
    <w:rsid w:val="00980E66"/>
    <w:rsid w:val="009811D0"/>
    <w:rsid w:val="00981BB7"/>
    <w:rsid w:val="00981C9B"/>
    <w:rsid w:val="00981D39"/>
    <w:rsid w:val="0098213F"/>
    <w:rsid w:val="00982161"/>
    <w:rsid w:val="0098262A"/>
    <w:rsid w:val="0098290B"/>
    <w:rsid w:val="00982F56"/>
    <w:rsid w:val="00983117"/>
    <w:rsid w:val="00983783"/>
    <w:rsid w:val="0098398D"/>
    <w:rsid w:val="00983A11"/>
    <w:rsid w:val="00983A1E"/>
    <w:rsid w:val="00983B1B"/>
    <w:rsid w:val="0098471B"/>
    <w:rsid w:val="00984EAF"/>
    <w:rsid w:val="00984F32"/>
    <w:rsid w:val="00984FCB"/>
    <w:rsid w:val="00985301"/>
    <w:rsid w:val="00985433"/>
    <w:rsid w:val="009857C3"/>
    <w:rsid w:val="009858BF"/>
    <w:rsid w:val="0098598E"/>
    <w:rsid w:val="00985AC3"/>
    <w:rsid w:val="00985E88"/>
    <w:rsid w:val="009861FA"/>
    <w:rsid w:val="00986340"/>
    <w:rsid w:val="0098639A"/>
    <w:rsid w:val="00986D47"/>
    <w:rsid w:val="00986DAB"/>
    <w:rsid w:val="00987107"/>
    <w:rsid w:val="00987497"/>
    <w:rsid w:val="009877F3"/>
    <w:rsid w:val="0098781A"/>
    <w:rsid w:val="00987C46"/>
    <w:rsid w:val="00987F6C"/>
    <w:rsid w:val="00990751"/>
    <w:rsid w:val="00990837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465"/>
    <w:rsid w:val="009926AB"/>
    <w:rsid w:val="00992EA8"/>
    <w:rsid w:val="00992F6B"/>
    <w:rsid w:val="00993478"/>
    <w:rsid w:val="00993AFE"/>
    <w:rsid w:val="00993C50"/>
    <w:rsid w:val="00994814"/>
    <w:rsid w:val="0099494C"/>
    <w:rsid w:val="009949D9"/>
    <w:rsid w:val="00994B94"/>
    <w:rsid w:val="00994CD2"/>
    <w:rsid w:val="00994D08"/>
    <w:rsid w:val="00994F3C"/>
    <w:rsid w:val="009956DD"/>
    <w:rsid w:val="00995772"/>
    <w:rsid w:val="0099580F"/>
    <w:rsid w:val="00995A1B"/>
    <w:rsid w:val="00995E4E"/>
    <w:rsid w:val="00995FDF"/>
    <w:rsid w:val="009962D4"/>
    <w:rsid w:val="009962E1"/>
    <w:rsid w:val="009963BD"/>
    <w:rsid w:val="0099647C"/>
    <w:rsid w:val="009964D7"/>
    <w:rsid w:val="00996A01"/>
    <w:rsid w:val="00996AC7"/>
    <w:rsid w:val="00996AD5"/>
    <w:rsid w:val="00996FDE"/>
    <w:rsid w:val="00996FDF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873"/>
    <w:rsid w:val="009A1DCE"/>
    <w:rsid w:val="009A1F49"/>
    <w:rsid w:val="009A1FB8"/>
    <w:rsid w:val="009A2560"/>
    <w:rsid w:val="009A2751"/>
    <w:rsid w:val="009A280C"/>
    <w:rsid w:val="009A2F56"/>
    <w:rsid w:val="009A30A8"/>
    <w:rsid w:val="009A365F"/>
    <w:rsid w:val="009A369D"/>
    <w:rsid w:val="009A3BFA"/>
    <w:rsid w:val="009A3CC6"/>
    <w:rsid w:val="009A3D0C"/>
    <w:rsid w:val="009A3D1C"/>
    <w:rsid w:val="009A44D8"/>
    <w:rsid w:val="009A458B"/>
    <w:rsid w:val="009A48E6"/>
    <w:rsid w:val="009A4CE2"/>
    <w:rsid w:val="009A4E20"/>
    <w:rsid w:val="009A532E"/>
    <w:rsid w:val="009A5DBA"/>
    <w:rsid w:val="009A5DE4"/>
    <w:rsid w:val="009A5EEC"/>
    <w:rsid w:val="009A6751"/>
    <w:rsid w:val="009A6D82"/>
    <w:rsid w:val="009A6FA5"/>
    <w:rsid w:val="009A70E1"/>
    <w:rsid w:val="009A73C5"/>
    <w:rsid w:val="009A7973"/>
    <w:rsid w:val="009A7A2A"/>
    <w:rsid w:val="009B006C"/>
    <w:rsid w:val="009B01E8"/>
    <w:rsid w:val="009B038F"/>
    <w:rsid w:val="009B03CC"/>
    <w:rsid w:val="009B04D3"/>
    <w:rsid w:val="009B0CE3"/>
    <w:rsid w:val="009B1072"/>
    <w:rsid w:val="009B1134"/>
    <w:rsid w:val="009B1282"/>
    <w:rsid w:val="009B1499"/>
    <w:rsid w:val="009B1560"/>
    <w:rsid w:val="009B17E6"/>
    <w:rsid w:val="009B1C24"/>
    <w:rsid w:val="009B1DF2"/>
    <w:rsid w:val="009B2B52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8CC"/>
    <w:rsid w:val="009B5925"/>
    <w:rsid w:val="009B597D"/>
    <w:rsid w:val="009B5C0E"/>
    <w:rsid w:val="009B5DB9"/>
    <w:rsid w:val="009B5EB9"/>
    <w:rsid w:val="009B61FC"/>
    <w:rsid w:val="009B669C"/>
    <w:rsid w:val="009B66D5"/>
    <w:rsid w:val="009B70CA"/>
    <w:rsid w:val="009B75C3"/>
    <w:rsid w:val="009B7A40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5E"/>
    <w:rsid w:val="009C1765"/>
    <w:rsid w:val="009C17DA"/>
    <w:rsid w:val="009C1E0E"/>
    <w:rsid w:val="009C2021"/>
    <w:rsid w:val="009C21BA"/>
    <w:rsid w:val="009C23EB"/>
    <w:rsid w:val="009C2793"/>
    <w:rsid w:val="009C2A58"/>
    <w:rsid w:val="009C2CB9"/>
    <w:rsid w:val="009C3001"/>
    <w:rsid w:val="009C3306"/>
    <w:rsid w:val="009C3353"/>
    <w:rsid w:val="009C3600"/>
    <w:rsid w:val="009C39F5"/>
    <w:rsid w:val="009C3AAB"/>
    <w:rsid w:val="009C3E7A"/>
    <w:rsid w:val="009C3E84"/>
    <w:rsid w:val="009C41AB"/>
    <w:rsid w:val="009C427C"/>
    <w:rsid w:val="009C429D"/>
    <w:rsid w:val="009C4BFC"/>
    <w:rsid w:val="009C4E8E"/>
    <w:rsid w:val="009C4F85"/>
    <w:rsid w:val="009C5478"/>
    <w:rsid w:val="009C57B3"/>
    <w:rsid w:val="009C594D"/>
    <w:rsid w:val="009C5B94"/>
    <w:rsid w:val="009C5F3E"/>
    <w:rsid w:val="009C6464"/>
    <w:rsid w:val="009C6AA1"/>
    <w:rsid w:val="009C73E7"/>
    <w:rsid w:val="009C745E"/>
    <w:rsid w:val="009C76EB"/>
    <w:rsid w:val="009C7999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3F"/>
    <w:rsid w:val="009D2971"/>
    <w:rsid w:val="009D2976"/>
    <w:rsid w:val="009D2E19"/>
    <w:rsid w:val="009D2E1B"/>
    <w:rsid w:val="009D3369"/>
    <w:rsid w:val="009D36F3"/>
    <w:rsid w:val="009D3AF6"/>
    <w:rsid w:val="009D40D1"/>
    <w:rsid w:val="009D45A4"/>
    <w:rsid w:val="009D471A"/>
    <w:rsid w:val="009D4AC5"/>
    <w:rsid w:val="009D4AC7"/>
    <w:rsid w:val="009D4FB8"/>
    <w:rsid w:val="009D51FF"/>
    <w:rsid w:val="009D568A"/>
    <w:rsid w:val="009D572F"/>
    <w:rsid w:val="009D57B7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822"/>
    <w:rsid w:val="009D782F"/>
    <w:rsid w:val="009D7F6B"/>
    <w:rsid w:val="009D7FF9"/>
    <w:rsid w:val="009E00AE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4BB"/>
    <w:rsid w:val="009E45B8"/>
    <w:rsid w:val="009E45CA"/>
    <w:rsid w:val="009E4C34"/>
    <w:rsid w:val="009E4C4E"/>
    <w:rsid w:val="009E4E71"/>
    <w:rsid w:val="009E4ED5"/>
    <w:rsid w:val="009E5343"/>
    <w:rsid w:val="009E565E"/>
    <w:rsid w:val="009E5A9E"/>
    <w:rsid w:val="009E6116"/>
    <w:rsid w:val="009E6162"/>
    <w:rsid w:val="009E6232"/>
    <w:rsid w:val="009E63DE"/>
    <w:rsid w:val="009E689C"/>
    <w:rsid w:val="009E68A5"/>
    <w:rsid w:val="009E6CF7"/>
    <w:rsid w:val="009E6E6F"/>
    <w:rsid w:val="009E77E4"/>
    <w:rsid w:val="009E78F1"/>
    <w:rsid w:val="009E7D76"/>
    <w:rsid w:val="009E7E79"/>
    <w:rsid w:val="009F01F4"/>
    <w:rsid w:val="009F0406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1DC9"/>
    <w:rsid w:val="009F2189"/>
    <w:rsid w:val="009F26F8"/>
    <w:rsid w:val="009F282C"/>
    <w:rsid w:val="009F310A"/>
    <w:rsid w:val="009F3285"/>
    <w:rsid w:val="009F3440"/>
    <w:rsid w:val="009F369A"/>
    <w:rsid w:val="009F3F70"/>
    <w:rsid w:val="009F3FF5"/>
    <w:rsid w:val="009F44E1"/>
    <w:rsid w:val="009F468B"/>
    <w:rsid w:val="009F4D8A"/>
    <w:rsid w:val="009F544C"/>
    <w:rsid w:val="009F594F"/>
    <w:rsid w:val="009F5FC5"/>
    <w:rsid w:val="009F64C8"/>
    <w:rsid w:val="009F66BD"/>
    <w:rsid w:val="009F6756"/>
    <w:rsid w:val="009F727E"/>
    <w:rsid w:val="009F7726"/>
    <w:rsid w:val="009F7B53"/>
    <w:rsid w:val="009F7C95"/>
    <w:rsid w:val="009F7F63"/>
    <w:rsid w:val="00A004F9"/>
    <w:rsid w:val="00A0058E"/>
    <w:rsid w:val="00A005AC"/>
    <w:rsid w:val="00A0073B"/>
    <w:rsid w:val="00A00785"/>
    <w:rsid w:val="00A00A28"/>
    <w:rsid w:val="00A00A5B"/>
    <w:rsid w:val="00A00D40"/>
    <w:rsid w:val="00A00D78"/>
    <w:rsid w:val="00A01187"/>
    <w:rsid w:val="00A011B2"/>
    <w:rsid w:val="00A011B8"/>
    <w:rsid w:val="00A012BC"/>
    <w:rsid w:val="00A013A9"/>
    <w:rsid w:val="00A01572"/>
    <w:rsid w:val="00A0162E"/>
    <w:rsid w:val="00A0166A"/>
    <w:rsid w:val="00A01D12"/>
    <w:rsid w:val="00A01D62"/>
    <w:rsid w:val="00A02114"/>
    <w:rsid w:val="00A02357"/>
    <w:rsid w:val="00A02914"/>
    <w:rsid w:val="00A02AFC"/>
    <w:rsid w:val="00A0389F"/>
    <w:rsid w:val="00A03B3B"/>
    <w:rsid w:val="00A03D4E"/>
    <w:rsid w:val="00A04003"/>
    <w:rsid w:val="00A04347"/>
    <w:rsid w:val="00A04651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97C"/>
    <w:rsid w:val="00A07A5C"/>
    <w:rsid w:val="00A07C62"/>
    <w:rsid w:val="00A1009A"/>
    <w:rsid w:val="00A1038F"/>
    <w:rsid w:val="00A10451"/>
    <w:rsid w:val="00A104A8"/>
    <w:rsid w:val="00A105F0"/>
    <w:rsid w:val="00A10751"/>
    <w:rsid w:val="00A108BB"/>
    <w:rsid w:val="00A10AA6"/>
    <w:rsid w:val="00A10B9B"/>
    <w:rsid w:val="00A1147F"/>
    <w:rsid w:val="00A115A6"/>
    <w:rsid w:val="00A11684"/>
    <w:rsid w:val="00A1192D"/>
    <w:rsid w:val="00A11C8D"/>
    <w:rsid w:val="00A11CE5"/>
    <w:rsid w:val="00A1203C"/>
    <w:rsid w:val="00A123BC"/>
    <w:rsid w:val="00A1326A"/>
    <w:rsid w:val="00A13292"/>
    <w:rsid w:val="00A1332A"/>
    <w:rsid w:val="00A133FD"/>
    <w:rsid w:val="00A134E7"/>
    <w:rsid w:val="00A139D4"/>
    <w:rsid w:val="00A13DB0"/>
    <w:rsid w:val="00A13F2C"/>
    <w:rsid w:val="00A13F47"/>
    <w:rsid w:val="00A14098"/>
    <w:rsid w:val="00A14542"/>
    <w:rsid w:val="00A145E1"/>
    <w:rsid w:val="00A147D1"/>
    <w:rsid w:val="00A147E3"/>
    <w:rsid w:val="00A14827"/>
    <w:rsid w:val="00A14FEB"/>
    <w:rsid w:val="00A15013"/>
    <w:rsid w:val="00A1502C"/>
    <w:rsid w:val="00A1578B"/>
    <w:rsid w:val="00A15872"/>
    <w:rsid w:val="00A159B7"/>
    <w:rsid w:val="00A15BCC"/>
    <w:rsid w:val="00A15C29"/>
    <w:rsid w:val="00A15DEA"/>
    <w:rsid w:val="00A1617A"/>
    <w:rsid w:val="00A1639B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D6F"/>
    <w:rsid w:val="00A17F4C"/>
    <w:rsid w:val="00A2044A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B9D"/>
    <w:rsid w:val="00A22EC6"/>
    <w:rsid w:val="00A2320F"/>
    <w:rsid w:val="00A232A2"/>
    <w:rsid w:val="00A232E1"/>
    <w:rsid w:val="00A2336F"/>
    <w:rsid w:val="00A2345E"/>
    <w:rsid w:val="00A2360C"/>
    <w:rsid w:val="00A23712"/>
    <w:rsid w:val="00A2381D"/>
    <w:rsid w:val="00A23C85"/>
    <w:rsid w:val="00A23CBE"/>
    <w:rsid w:val="00A23D75"/>
    <w:rsid w:val="00A23E2D"/>
    <w:rsid w:val="00A24127"/>
    <w:rsid w:val="00A243E6"/>
    <w:rsid w:val="00A24B41"/>
    <w:rsid w:val="00A24BF0"/>
    <w:rsid w:val="00A24FE8"/>
    <w:rsid w:val="00A25460"/>
    <w:rsid w:val="00A254C3"/>
    <w:rsid w:val="00A255ED"/>
    <w:rsid w:val="00A25691"/>
    <w:rsid w:val="00A2572A"/>
    <w:rsid w:val="00A25FBD"/>
    <w:rsid w:val="00A263CF"/>
    <w:rsid w:val="00A26507"/>
    <w:rsid w:val="00A26647"/>
    <w:rsid w:val="00A267B5"/>
    <w:rsid w:val="00A26C69"/>
    <w:rsid w:val="00A26CF3"/>
    <w:rsid w:val="00A27257"/>
    <w:rsid w:val="00A27852"/>
    <w:rsid w:val="00A279B0"/>
    <w:rsid w:val="00A279F7"/>
    <w:rsid w:val="00A27B8B"/>
    <w:rsid w:val="00A27F5B"/>
    <w:rsid w:val="00A27FDC"/>
    <w:rsid w:val="00A302AE"/>
    <w:rsid w:val="00A3037C"/>
    <w:rsid w:val="00A30469"/>
    <w:rsid w:val="00A3058C"/>
    <w:rsid w:val="00A308CE"/>
    <w:rsid w:val="00A30A54"/>
    <w:rsid w:val="00A30BD6"/>
    <w:rsid w:val="00A30F81"/>
    <w:rsid w:val="00A3100A"/>
    <w:rsid w:val="00A31195"/>
    <w:rsid w:val="00A31236"/>
    <w:rsid w:val="00A312FB"/>
    <w:rsid w:val="00A3171A"/>
    <w:rsid w:val="00A31B1A"/>
    <w:rsid w:val="00A31FED"/>
    <w:rsid w:val="00A320ED"/>
    <w:rsid w:val="00A32109"/>
    <w:rsid w:val="00A327E3"/>
    <w:rsid w:val="00A32952"/>
    <w:rsid w:val="00A32E1C"/>
    <w:rsid w:val="00A32EC2"/>
    <w:rsid w:val="00A32EF7"/>
    <w:rsid w:val="00A32F1C"/>
    <w:rsid w:val="00A33027"/>
    <w:rsid w:val="00A33252"/>
    <w:rsid w:val="00A33CDA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2C7"/>
    <w:rsid w:val="00A375DB"/>
    <w:rsid w:val="00A37630"/>
    <w:rsid w:val="00A376EC"/>
    <w:rsid w:val="00A3782C"/>
    <w:rsid w:val="00A37B45"/>
    <w:rsid w:val="00A37D5D"/>
    <w:rsid w:val="00A37E65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AD8"/>
    <w:rsid w:val="00A44CEA"/>
    <w:rsid w:val="00A44DF4"/>
    <w:rsid w:val="00A44FD2"/>
    <w:rsid w:val="00A4559B"/>
    <w:rsid w:val="00A455FA"/>
    <w:rsid w:val="00A45907"/>
    <w:rsid w:val="00A4591F"/>
    <w:rsid w:val="00A45964"/>
    <w:rsid w:val="00A45F96"/>
    <w:rsid w:val="00A45FC7"/>
    <w:rsid w:val="00A46674"/>
    <w:rsid w:val="00A46690"/>
    <w:rsid w:val="00A4681F"/>
    <w:rsid w:val="00A46B5A"/>
    <w:rsid w:val="00A46C70"/>
    <w:rsid w:val="00A46D9D"/>
    <w:rsid w:val="00A47598"/>
    <w:rsid w:val="00A47879"/>
    <w:rsid w:val="00A47CF0"/>
    <w:rsid w:val="00A47FD4"/>
    <w:rsid w:val="00A500DA"/>
    <w:rsid w:val="00A50186"/>
    <w:rsid w:val="00A5077F"/>
    <w:rsid w:val="00A5086D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F21"/>
    <w:rsid w:val="00A5410D"/>
    <w:rsid w:val="00A54240"/>
    <w:rsid w:val="00A54388"/>
    <w:rsid w:val="00A543FE"/>
    <w:rsid w:val="00A54572"/>
    <w:rsid w:val="00A5490D"/>
    <w:rsid w:val="00A54BB9"/>
    <w:rsid w:val="00A55393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5D"/>
    <w:rsid w:val="00A5657F"/>
    <w:rsid w:val="00A565AD"/>
    <w:rsid w:val="00A565FB"/>
    <w:rsid w:val="00A56840"/>
    <w:rsid w:val="00A56D97"/>
    <w:rsid w:val="00A57049"/>
    <w:rsid w:val="00A5709B"/>
    <w:rsid w:val="00A570C0"/>
    <w:rsid w:val="00A5729E"/>
    <w:rsid w:val="00A57913"/>
    <w:rsid w:val="00A57A6E"/>
    <w:rsid w:val="00A6010E"/>
    <w:rsid w:val="00A60A12"/>
    <w:rsid w:val="00A60A86"/>
    <w:rsid w:val="00A613BE"/>
    <w:rsid w:val="00A614DD"/>
    <w:rsid w:val="00A615BE"/>
    <w:rsid w:val="00A61C52"/>
    <w:rsid w:val="00A61F20"/>
    <w:rsid w:val="00A624A1"/>
    <w:rsid w:val="00A6265E"/>
    <w:rsid w:val="00A62C02"/>
    <w:rsid w:val="00A6327D"/>
    <w:rsid w:val="00A6349F"/>
    <w:rsid w:val="00A637E7"/>
    <w:rsid w:val="00A63908"/>
    <w:rsid w:val="00A641E5"/>
    <w:rsid w:val="00A64402"/>
    <w:rsid w:val="00A644D4"/>
    <w:rsid w:val="00A646EA"/>
    <w:rsid w:val="00A649AA"/>
    <w:rsid w:val="00A64ADB"/>
    <w:rsid w:val="00A64E95"/>
    <w:rsid w:val="00A6537F"/>
    <w:rsid w:val="00A65489"/>
    <w:rsid w:val="00A654FC"/>
    <w:rsid w:val="00A65977"/>
    <w:rsid w:val="00A6607B"/>
    <w:rsid w:val="00A661A3"/>
    <w:rsid w:val="00A66272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91"/>
    <w:rsid w:val="00A66BE7"/>
    <w:rsid w:val="00A67610"/>
    <w:rsid w:val="00A6772C"/>
    <w:rsid w:val="00A678C7"/>
    <w:rsid w:val="00A67D48"/>
    <w:rsid w:val="00A704DA"/>
    <w:rsid w:val="00A70539"/>
    <w:rsid w:val="00A70888"/>
    <w:rsid w:val="00A70B74"/>
    <w:rsid w:val="00A711E2"/>
    <w:rsid w:val="00A713D4"/>
    <w:rsid w:val="00A71582"/>
    <w:rsid w:val="00A7170F"/>
    <w:rsid w:val="00A71ABC"/>
    <w:rsid w:val="00A71B6F"/>
    <w:rsid w:val="00A71BEC"/>
    <w:rsid w:val="00A71C62"/>
    <w:rsid w:val="00A72453"/>
    <w:rsid w:val="00A7251C"/>
    <w:rsid w:val="00A7269B"/>
    <w:rsid w:val="00A72899"/>
    <w:rsid w:val="00A72AA7"/>
    <w:rsid w:val="00A72AF1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DD1"/>
    <w:rsid w:val="00A75F40"/>
    <w:rsid w:val="00A7600A"/>
    <w:rsid w:val="00A76289"/>
    <w:rsid w:val="00A76583"/>
    <w:rsid w:val="00A76C70"/>
    <w:rsid w:val="00A77725"/>
    <w:rsid w:val="00A77A6F"/>
    <w:rsid w:val="00A77DB0"/>
    <w:rsid w:val="00A802FC"/>
    <w:rsid w:val="00A80406"/>
    <w:rsid w:val="00A8046D"/>
    <w:rsid w:val="00A80473"/>
    <w:rsid w:val="00A80652"/>
    <w:rsid w:val="00A8075E"/>
    <w:rsid w:val="00A807DA"/>
    <w:rsid w:val="00A8095E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61D"/>
    <w:rsid w:val="00A826F1"/>
    <w:rsid w:val="00A82917"/>
    <w:rsid w:val="00A82DEB"/>
    <w:rsid w:val="00A83047"/>
    <w:rsid w:val="00A839A0"/>
    <w:rsid w:val="00A83B77"/>
    <w:rsid w:val="00A83C7C"/>
    <w:rsid w:val="00A83C9B"/>
    <w:rsid w:val="00A83CBD"/>
    <w:rsid w:val="00A83D00"/>
    <w:rsid w:val="00A844FB"/>
    <w:rsid w:val="00A850A7"/>
    <w:rsid w:val="00A850EF"/>
    <w:rsid w:val="00A855B4"/>
    <w:rsid w:val="00A85968"/>
    <w:rsid w:val="00A85E52"/>
    <w:rsid w:val="00A85E5A"/>
    <w:rsid w:val="00A85ECD"/>
    <w:rsid w:val="00A85F25"/>
    <w:rsid w:val="00A8651B"/>
    <w:rsid w:val="00A86530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1B7"/>
    <w:rsid w:val="00A90392"/>
    <w:rsid w:val="00A906CC"/>
    <w:rsid w:val="00A908EB"/>
    <w:rsid w:val="00A9099A"/>
    <w:rsid w:val="00A90C61"/>
    <w:rsid w:val="00A90D1D"/>
    <w:rsid w:val="00A9111F"/>
    <w:rsid w:val="00A912F7"/>
    <w:rsid w:val="00A9157E"/>
    <w:rsid w:val="00A91A38"/>
    <w:rsid w:val="00A929FE"/>
    <w:rsid w:val="00A92D25"/>
    <w:rsid w:val="00A92DB6"/>
    <w:rsid w:val="00A93373"/>
    <w:rsid w:val="00A933CD"/>
    <w:rsid w:val="00A934EC"/>
    <w:rsid w:val="00A9359E"/>
    <w:rsid w:val="00A93811"/>
    <w:rsid w:val="00A93818"/>
    <w:rsid w:val="00A93858"/>
    <w:rsid w:val="00A93920"/>
    <w:rsid w:val="00A93DB0"/>
    <w:rsid w:val="00A94052"/>
    <w:rsid w:val="00A94227"/>
    <w:rsid w:val="00A94239"/>
    <w:rsid w:val="00A94852"/>
    <w:rsid w:val="00A94A0B"/>
    <w:rsid w:val="00A94ABD"/>
    <w:rsid w:val="00A94CFA"/>
    <w:rsid w:val="00A95121"/>
    <w:rsid w:val="00A951F5"/>
    <w:rsid w:val="00A95810"/>
    <w:rsid w:val="00A9636C"/>
    <w:rsid w:val="00A967A4"/>
    <w:rsid w:val="00A969CF"/>
    <w:rsid w:val="00A970A1"/>
    <w:rsid w:val="00A973AE"/>
    <w:rsid w:val="00A974B6"/>
    <w:rsid w:val="00A97AC9"/>
    <w:rsid w:val="00A97B5F"/>
    <w:rsid w:val="00A97FCC"/>
    <w:rsid w:val="00A97FCE"/>
    <w:rsid w:val="00AA00A8"/>
    <w:rsid w:val="00AA01B7"/>
    <w:rsid w:val="00AA04DA"/>
    <w:rsid w:val="00AA0944"/>
    <w:rsid w:val="00AA0C8D"/>
    <w:rsid w:val="00AA14EB"/>
    <w:rsid w:val="00AA171F"/>
    <w:rsid w:val="00AA177D"/>
    <w:rsid w:val="00AA18BF"/>
    <w:rsid w:val="00AA195C"/>
    <w:rsid w:val="00AA1B4A"/>
    <w:rsid w:val="00AA1DE1"/>
    <w:rsid w:val="00AA1EAA"/>
    <w:rsid w:val="00AA2057"/>
    <w:rsid w:val="00AA28A5"/>
    <w:rsid w:val="00AA28EE"/>
    <w:rsid w:val="00AA28EF"/>
    <w:rsid w:val="00AA2ADB"/>
    <w:rsid w:val="00AA2B66"/>
    <w:rsid w:val="00AA2C16"/>
    <w:rsid w:val="00AA3131"/>
    <w:rsid w:val="00AA35C0"/>
    <w:rsid w:val="00AA3DAB"/>
    <w:rsid w:val="00AA3F0A"/>
    <w:rsid w:val="00AA417A"/>
    <w:rsid w:val="00AA4219"/>
    <w:rsid w:val="00AA4621"/>
    <w:rsid w:val="00AA462A"/>
    <w:rsid w:val="00AA4861"/>
    <w:rsid w:val="00AA4ABE"/>
    <w:rsid w:val="00AA4CF0"/>
    <w:rsid w:val="00AA4D04"/>
    <w:rsid w:val="00AA5420"/>
    <w:rsid w:val="00AA542A"/>
    <w:rsid w:val="00AA5622"/>
    <w:rsid w:val="00AA574F"/>
    <w:rsid w:val="00AA5770"/>
    <w:rsid w:val="00AA594C"/>
    <w:rsid w:val="00AA5FE5"/>
    <w:rsid w:val="00AA682B"/>
    <w:rsid w:val="00AA70E0"/>
    <w:rsid w:val="00AA752E"/>
    <w:rsid w:val="00AA75E1"/>
    <w:rsid w:val="00AA7C9E"/>
    <w:rsid w:val="00AA7D1B"/>
    <w:rsid w:val="00AA7E35"/>
    <w:rsid w:val="00AA7EDD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A86"/>
    <w:rsid w:val="00AB2165"/>
    <w:rsid w:val="00AB21FD"/>
    <w:rsid w:val="00AB225D"/>
    <w:rsid w:val="00AB2698"/>
    <w:rsid w:val="00AB26AA"/>
    <w:rsid w:val="00AB292E"/>
    <w:rsid w:val="00AB2CBA"/>
    <w:rsid w:val="00AB2CE4"/>
    <w:rsid w:val="00AB2D89"/>
    <w:rsid w:val="00AB2FDA"/>
    <w:rsid w:val="00AB3790"/>
    <w:rsid w:val="00AB38A1"/>
    <w:rsid w:val="00AB3A58"/>
    <w:rsid w:val="00AB3AFD"/>
    <w:rsid w:val="00AB3B20"/>
    <w:rsid w:val="00AB3D49"/>
    <w:rsid w:val="00AB3EDE"/>
    <w:rsid w:val="00AB3F45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1F2"/>
    <w:rsid w:val="00AC0398"/>
    <w:rsid w:val="00AC0AFF"/>
    <w:rsid w:val="00AC0B85"/>
    <w:rsid w:val="00AC0E7C"/>
    <w:rsid w:val="00AC1151"/>
    <w:rsid w:val="00AC12D7"/>
    <w:rsid w:val="00AC1347"/>
    <w:rsid w:val="00AC1892"/>
    <w:rsid w:val="00AC18C8"/>
    <w:rsid w:val="00AC1A04"/>
    <w:rsid w:val="00AC1D15"/>
    <w:rsid w:val="00AC1ED0"/>
    <w:rsid w:val="00AC262A"/>
    <w:rsid w:val="00AC31EB"/>
    <w:rsid w:val="00AC339A"/>
    <w:rsid w:val="00AC3619"/>
    <w:rsid w:val="00AC366D"/>
    <w:rsid w:val="00AC3936"/>
    <w:rsid w:val="00AC39AD"/>
    <w:rsid w:val="00AC3A1A"/>
    <w:rsid w:val="00AC42A2"/>
    <w:rsid w:val="00AC439A"/>
    <w:rsid w:val="00AC44B1"/>
    <w:rsid w:val="00AC46FF"/>
    <w:rsid w:val="00AC482F"/>
    <w:rsid w:val="00AC48AB"/>
    <w:rsid w:val="00AC49CC"/>
    <w:rsid w:val="00AC5237"/>
    <w:rsid w:val="00AC5918"/>
    <w:rsid w:val="00AC6043"/>
    <w:rsid w:val="00AC60D8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30D"/>
    <w:rsid w:val="00AD075A"/>
    <w:rsid w:val="00AD0B5D"/>
    <w:rsid w:val="00AD0B68"/>
    <w:rsid w:val="00AD0E62"/>
    <w:rsid w:val="00AD0EFF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3F72"/>
    <w:rsid w:val="00AD40CF"/>
    <w:rsid w:val="00AD4184"/>
    <w:rsid w:val="00AD437A"/>
    <w:rsid w:val="00AD44EC"/>
    <w:rsid w:val="00AD4CE5"/>
    <w:rsid w:val="00AD4D0B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5BD"/>
    <w:rsid w:val="00AD7880"/>
    <w:rsid w:val="00AD7B6F"/>
    <w:rsid w:val="00AE023B"/>
    <w:rsid w:val="00AE10D5"/>
    <w:rsid w:val="00AE119A"/>
    <w:rsid w:val="00AE11C7"/>
    <w:rsid w:val="00AE13D8"/>
    <w:rsid w:val="00AE1630"/>
    <w:rsid w:val="00AE188E"/>
    <w:rsid w:val="00AE1B89"/>
    <w:rsid w:val="00AE1EC8"/>
    <w:rsid w:val="00AE1F5B"/>
    <w:rsid w:val="00AE20E7"/>
    <w:rsid w:val="00AE23A6"/>
    <w:rsid w:val="00AE2AF0"/>
    <w:rsid w:val="00AE3298"/>
    <w:rsid w:val="00AE333A"/>
    <w:rsid w:val="00AE3546"/>
    <w:rsid w:val="00AE35C2"/>
    <w:rsid w:val="00AE36E5"/>
    <w:rsid w:val="00AE3B96"/>
    <w:rsid w:val="00AE3F91"/>
    <w:rsid w:val="00AE4216"/>
    <w:rsid w:val="00AE4368"/>
    <w:rsid w:val="00AE449B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ADD"/>
    <w:rsid w:val="00AE6BA9"/>
    <w:rsid w:val="00AE7031"/>
    <w:rsid w:val="00AE7181"/>
    <w:rsid w:val="00AE7556"/>
    <w:rsid w:val="00AE763A"/>
    <w:rsid w:val="00AE7CF9"/>
    <w:rsid w:val="00AE7E7D"/>
    <w:rsid w:val="00AE7E92"/>
    <w:rsid w:val="00AE7FCE"/>
    <w:rsid w:val="00AF00ED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0B"/>
    <w:rsid w:val="00AF1C5B"/>
    <w:rsid w:val="00AF1D36"/>
    <w:rsid w:val="00AF1EFF"/>
    <w:rsid w:val="00AF1F03"/>
    <w:rsid w:val="00AF2F7B"/>
    <w:rsid w:val="00AF3211"/>
    <w:rsid w:val="00AF3379"/>
    <w:rsid w:val="00AF352A"/>
    <w:rsid w:val="00AF37CD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60C0"/>
    <w:rsid w:val="00AF6235"/>
    <w:rsid w:val="00AF65F5"/>
    <w:rsid w:val="00AF68F0"/>
    <w:rsid w:val="00AF6E0D"/>
    <w:rsid w:val="00AF6E23"/>
    <w:rsid w:val="00AF6E41"/>
    <w:rsid w:val="00AF6EF3"/>
    <w:rsid w:val="00AF70E2"/>
    <w:rsid w:val="00AF74AE"/>
    <w:rsid w:val="00AF75BD"/>
    <w:rsid w:val="00AF7736"/>
    <w:rsid w:val="00AF78FF"/>
    <w:rsid w:val="00AF794E"/>
    <w:rsid w:val="00AF799A"/>
    <w:rsid w:val="00AF7CBA"/>
    <w:rsid w:val="00B00101"/>
    <w:rsid w:val="00B001BC"/>
    <w:rsid w:val="00B006C9"/>
    <w:rsid w:val="00B008D9"/>
    <w:rsid w:val="00B00B29"/>
    <w:rsid w:val="00B00D37"/>
    <w:rsid w:val="00B00E49"/>
    <w:rsid w:val="00B0100F"/>
    <w:rsid w:val="00B0164C"/>
    <w:rsid w:val="00B01679"/>
    <w:rsid w:val="00B018FD"/>
    <w:rsid w:val="00B01A84"/>
    <w:rsid w:val="00B01B6F"/>
    <w:rsid w:val="00B01C4E"/>
    <w:rsid w:val="00B0236F"/>
    <w:rsid w:val="00B0240E"/>
    <w:rsid w:val="00B02423"/>
    <w:rsid w:val="00B024EF"/>
    <w:rsid w:val="00B03164"/>
    <w:rsid w:val="00B031AA"/>
    <w:rsid w:val="00B032DF"/>
    <w:rsid w:val="00B03308"/>
    <w:rsid w:val="00B0351C"/>
    <w:rsid w:val="00B038BF"/>
    <w:rsid w:val="00B03F12"/>
    <w:rsid w:val="00B041E6"/>
    <w:rsid w:val="00B046B1"/>
    <w:rsid w:val="00B046BD"/>
    <w:rsid w:val="00B053B6"/>
    <w:rsid w:val="00B05462"/>
    <w:rsid w:val="00B054CB"/>
    <w:rsid w:val="00B059B2"/>
    <w:rsid w:val="00B059BB"/>
    <w:rsid w:val="00B05D6A"/>
    <w:rsid w:val="00B05EF4"/>
    <w:rsid w:val="00B067E3"/>
    <w:rsid w:val="00B06CFF"/>
    <w:rsid w:val="00B07002"/>
    <w:rsid w:val="00B0780D"/>
    <w:rsid w:val="00B100F2"/>
    <w:rsid w:val="00B10104"/>
    <w:rsid w:val="00B103B8"/>
    <w:rsid w:val="00B103CE"/>
    <w:rsid w:val="00B103FA"/>
    <w:rsid w:val="00B1053B"/>
    <w:rsid w:val="00B108BC"/>
    <w:rsid w:val="00B10BE9"/>
    <w:rsid w:val="00B10EA8"/>
    <w:rsid w:val="00B110FD"/>
    <w:rsid w:val="00B1120F"/>
    <w:rsid w:val="00B116D2"/>
    <w:rsid w:val="00B11833"/>
    <w:rsid w:val="00B118C8"/>
    <w:rsid w:val="00B11D47"/>
    <w:rsid w:val="00B12144"/>
    <w:rsid w:val="00B1218D"/>
    <w:rsid w:val="00B12263"/>
    <w:rsid w:val="00B12544"/>
    <w:rsid w:val="00B1296E"/>
    <w:rsid w:val="00B12EAC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4C2"/>
    <w:rsid w:val="00B146BF"/>
    <w:rsid w:val="00B148B5"/>
    <w:rsid w:val="00B14953"/>
    <w:rsid w:val="00B14BF7"/>
    <w:rsid w:val="00B14D2E"/>
    <w:rsid w:val="00B14F89"/>
    <w:rsid w:val="00B15216"/>
    <w:rsid w:val="00B152F0"/>
    <w:rsid w:val="00B1571E"/>
    <w:rsid w:val="00B16121"/>
    <w:rsid w:val="00B165CE"/>
    <w:rsid w:val="00B16B8D"/>
    <w:rsid w:val="00B17122"/>
    <w:rsid w:val="00B172AC"/>
    <w:rsid w:val="00B17B5C"/>
    <w:rsid w:val="00B17BAB"/>
    <w:rsid w:val="00B17BEE"/>
    <w:rsid w:val="00B17D89"/>
    <w:rsid w:val="00B17E44"/>
    <w:rsid w:val="00B17F7A"/>
    <w:rsid w:val="00B2001F"/>
    <w:rsid w:val="00B20351"/>
    <w:rsid w:val="00B20434"/>
    <w:rsid w:val="00B204E1"/>
    <w:rsid w:val="00B20777"/>
    <w:rsid w:val="00B208BC"/>
    <w:rsid w:val="00B209C6"/>
    <w:rsid w:val="00B212CA"/>
    <w:rsid w:val="00B214FB"/>
    <w:rsid w:val="00B2179B"/>
    <w:rsid w:val="00B21890"/>
    <w:rsid w:val="00B22238"/>
    <w:rsid w:val="00B22286"/>
    <w:rsid w:val="00B22465"/>
    <w:rsid w:val="00B224D1"/>
    <w:rsid w:val="00B228DA"/>
    <w:rsid w:val="00B2308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A06"/>
    <w:rsid w:val="00B24A50"/>
    <w:rsid w:val="00B24F7C"/>
    <w:rsid w:val="00B25758"/>
    <w:rsid w:val="00B258D0"/>
    <w:rsid w:val="00B25977"/>
    <w:rsid w:val="00B25B0E"/>
    <w:rsid w:val="00B25B38"/>
    <w:rsid w:val="00B2607B"/>
    <w:rsid w:val="00B26156"/>
    <w:rsid w:val="00B263BD"/>
    <w:rsid w:val="00B27505"/>
    <w:rsid w:val="00B27623"/>
    <w:rsid w:val="00B27ACE"/>
    <w:rsid w:val="00B27B89"/>
    <w:rsid w:val="00B27C01"/>
    <w:rsid w:val="00B27CB7"/>
    <w:rsid w:val="00B27E75"/>
    <w:rsid w:val="00B27E84"/>
    <w:rsid w:val="00B27EC5"/>
    <w:rsid w:val="00B30152"/>
    <w:rsid w:val="00B30173"/>
    <w:rsid w:val="00B3037A"/>
    <w:rsid w:val="00B3048B"/>
    <w:rsid w:val="00B30904"/>
    <w:rsid w:val="00B309CC"/>
    <w:rsid w:val="00B30C74"/>
    <w:rsid w:val="00B311A9"/>
    <w:rsid w:val="00B31461"/>
    <w:rsid w:val="00B314E2"/>
    <w:rsid w:val="00B315A9"/>
    <w:rsid w:val="00B3190E"/>
    <w:rsid w:val="00B319A1"/>
    <w:rsid w:val="00B319AD"/>
    <w:rsid w:val="00B319DD"/>
    <w:rsid w:val="00B31C2E"/>
    <w:rsid w:val="00B31FE2"/>
    <w:rsid w:val="00B3277B"/>
    <w:rsid w:val="00B330F8"/>
    <w:rsid w:val="00B3310F"/>
    <w:rsid w:val="00B3373E"/>
    <w:rsid w:val="00B33C26"/>
    <w:rsid w:val="00B344A8"/>
    <w:rsid w:val="00B34588"/>
    <w:rsid w:val="00B345E3"/>
    <w:rsid w:val="00B34B1B"/>
    <w:rsid w:val="00B34E94"/>
    <w:rsid w:val="00B350DC"/>
    <w:rsid w:val="00B355B6"/>
    <w:rsid w:val="00B358F8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5DD"/>
    <w:rsid w:val="00B428DA"/>
    <w:rsid w:val="00B4291D"/>
    <w:rsid w:val="00B4294E"/>
    <w:rsid w:val="00B42AA8"/>
    <w:rsid w:val="00B42D70"/>
    <w:rsid w:val="00B42D7D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979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876"/>
    <w:rsid w:val="00B4692C"/>
    <w:rsid w:val="00B46A5B"/>
    <w:rsid w:val="00B46A5F"/>
    <w:rsid w:val="00B46B69"/>
    <w:rsid w:val="00B46D8F"/>
    <w:rsid w:val="00B473A7"/>
    <w:rsid w:val="00B477D8"/>
    <w:rsid w:val="00B477E3"/>
    <w:rsid w:val="00B47C33"/>
    <w:rsid w:val="00B50101"/>
    <w:rsid w:val="00B50621"/>
    <w:rsid w:val="00B5127A"/>
    <w:rsid w:val="00B51408"/>
    <w:rsid w:val="00B5164C"/>
    <w:rsid w:val="00B51706"/>
    <w:rsid w:val="00B51822"/>
    <w:rsid w:val="00B51A42"/>
    <w:rsid w:val="00B51CC4"/>
    <w:rsid w:val="00B51E3D"/>
    <w:rsid w:val="00B52094"/>
    <w:rsid w:val="00B52251"/>
    <w:rsid w:val="00B529A7"/>
    <w:rsid w:val="00B52ED3"/>
    <w:rsid w:val="00B532E9"/>
    <w:rsid w:val="00B533E2"/>
    <w:rsid w:val="00B53D85"/>
    <w:rsid w:val="00B53DB4"/>
    <w:rsid w:val="00B54064"/>
    <w:rsid w:val="00B54226"/>
    <w:rsid w:val="00B544F6"/>
    <w:rsid w:val="00B5478F"/>
    <w:rsid w:val="00B549A0"/>
    <w:rsid w:val="00B54E78"/>
    <w:rsid w:val="00B54EDD"/>
    <w:rsid w:val="00B54F80"/>
    <w:rsid w:val="00B54FD0"/>
    <w:rsid w:val="00B55C35"/>
    <w:rsid w:val="00B55C4B"/>
    <w:rsid w:val="00B55D82"/>
    <w:rsid w:val="00B55DB8"/>
    <w:rsid w:val="00B5605D"/>
    <w:rsid w:val="00B5610D"/>
    <w:rsid w:val="00B5671F"/>
    <w:rsid w:val="00B569E5"/>
    <w:rsid w:val="00B56BB8"/>
    <w:rsid w:val="00B56D08"/>
    <w:rsid w:val="00B56E22"/>
    <w:rsid w:val="00B56EEE"/>
    <w:rsid w:val="00B5736F"/>
    <w:rsid w:val="00B57609"/>
    <w:rsid w:val="00B57FB4"/>
    <w:rsid w:val="00B60541"/>
    <w:rsid w:val="00B61185"/>
    <w:rsid w:val="00B61489"/>
    <w:rsid w:val="00B61544"/>
    <w:rsid w:val="00B617FB"/>
    <w:rsid w:val="00B61870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74F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7F5"/>
    <w:rsid w:val="00B6694B"/>
    <w:rsid w:val="00B66A89"/>
    <w:rsid w:val="00B66C1C"/>
    <w:rsid w:val="00B67070"/>
    <w:rsid w:val="00B677F1"/>
    <w:rsid w:val="00B67C9A"/>
    <w:rsid w:val="00B67DA1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A3B"/>
    <w:rsid w:val="00B72EA5"/>
    <w:rsid w:val="00B72F02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4A"/>
    <w:rsid w:val="00B75C41"/>
    <w:rsid w:val="00B75D87"/>
    <w:rsid w:val="00B75EAE"/>
    <w:rsid w:val="00B75F9E"/>
    <w:rsid w:val="00B760C1"/>
    <w:rsid w:val="00B7617D"/>
    <w:rsid w:val="00B763B6"/>
    <w:rsid w:val="00B76678"/>
    <w:rsid w:val="00B7667C"/>
    <w:rsid w:val="00B7684E"/>
    <w:rsid w:val="00B768FF"/>
    <w:rsid w:val="00B76CA1"/>
    <w:rsid w:val="00B76E0F"/>
    <w:rsid w:val="00B76F77"/>
    <w:rsid w:val="00B770AF"/>
    <w:rsid w:val="00B7717F"/>
    <w:rsid w:val="00B77416"/>
    <w:rsid w:val="00B775FB"/>
    <w:rsid w:val="00B77CB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1E8"/>
    <w:rsid w:val="00B8239D"/>
    <w:rsid w:val="00B82600"/>
    <w:rsid w:val="00B827ED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4E58"/>
    <w:rsid w:val="00B851E6"/>
    <w:rsid w:val="00B85366"/>
    <w:rsid w:val="00B859A7"/>
    <w:rsid w:val="00B85CC1"/>
    <w:rsid w:val="00B85D29"/>
    <w:rsid w:val="00B865EB"/>
    <w:rsid w:val="00B86C53"/>
    <w:rsid w:val="00B86D32"/>
    <w:rsid w:val="00B872A6"/>
    <w:rsid w:val="00B874A1"/>
    <w:rsid w:val="00B87AC9"/>
    <w:rsid w:val="00B87BD7"/>
    <w:rsid w:val="00B9012A"/>
    <w:rsid w:val="00B90277"/>
    <w:rsid w:val="00B907BB"/>
    <w:rsid w:val="00B908BA"/>
    <w:rsid w:val="00B908C1"/>
    <w:rsid w:val="00B90991"/>
    <w:rsid w:val="00B90AB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AB2"/>
    <w:rsid w:val="00B92B8B"/>
    <w:rsid w:val="00B92C7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3F4D"/>
    <w:rsid w:val="00B94114"/>
    <w:rsid w:val="00B94527"/>
    <w:rsid w:val="00B9455D"/>
    <w:rsid w:val="00B94A41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8AA"/>
    <w:rsid w:val="00B96A32"/>
    <w:rsid w:val="00B96B72"/>
    <w:rsid w:val="00B96F90"/>
    <w:rsid w:val="00B970BF"/>
    <w:rsid w:val="00B9719C"/>
    <w:rsid w:val="00B97368"/>
    <w:rsid w:val="00B97674"/>
    <w:rsid w:val="00B9776B"/>
    <w:rsid w:val="00B97827"/>
    <w:rsid w:val="00B97905"/>
    <w:rsid w:val="00B97AD1"/>
    <w:rsid w:val="00B97BC9"/>
    <w:rsid w:val="00B97EF4"/>
    <w:rsid w:val="00B97F7A"/>
    <w:rsid w:val="00BA022D"/>
    <w:rsid w:val="00BA025D"/>
    <w:rsid w:val="00BA0389"/>
    <w:rsid w:val="00BA073F"/>
    <w:rsid w:val="00BA096D"/>
    <w:rsid w:val="00BA09D5"/>
    <w:rsid w:val="00BA0B82"/>
    <w:rsid w:val="00BA1232"/>
    <w:rsid w:val="00BA13FF"/>
    <w:rsid w:val="00BA184F"/>
    <w:rsid w:val="00BA1C3E"/>
    <w:rsid w:val="00BA1C49"/>
    <w:rsid w:val="00BA1E3B"/>
    <w:rsid w:val="00BA2034"/>
    <w:rsid w:val="00BA22BE"/>
    <w:rsid w:val="00BA24F0"/>
    <w:rsid w:val="00BA2983"/>
    <w:rsid w:val="00BA3007"/>
    <w:rsid w:val="00BA3354"/>
    <w:rsid w:val="00BA34EB"/>
    <w:rsid w:val="00BA3541"/>
    <w:rsid w:val="00BA380C"/>
    <w:rsid w:val="00BA381C"/>
    <w:rsid w:val="00BA3A10"/>
    <w:rsid w:val="00BA3A6A"/>
    <w:rsid w:val="00BA3B50"/>
    <w:rsid w:val="00BA45FE"/>
    <w:rsid w:val="00BA4661"/>
    <w:rsid w:val="00BA5365"/>
    <w:rsid w:val="00BA53A8"/>
    <w:rsid w:val="00BA569E"/>
    <w:rsid w:val="00BA5712"/>
    <w:rsid w:val="00BA5919"/>
    <w:rsid w:val="00BA5A32"/>
    <w:rsid w:val="00BA5B3D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578"/>
    <w:rsid w:val="00BA7A4C"/>
    <w:rsid w:val="00BA7BC5"/>
    <w:rsid w:val="00BA7D14"/>
    <w:rsid w:val="00BA7F30"/>
    <w:rsid w:val="00BB0024"/>
    <w:rsid w:val="00BB0399"/>
    <w:rsid w:val="00BB041A"/>
    <w:rsid w:val="00BB067B"/>
    <w:rsid w:val="00BB07EB"/>
    <w:rsid w:val="00BB090B"/>
    <w:rsid w:val="00BB092F"/>
    <w:rsid w:val="00BB0A28"/>
    <w:rsid w:val="00BB0A70"/>
    <w:rsid w:val="00BB0FB2"/>
    <w:rsid w:val="00BB10F9"/>
    <w:rsid w:val="00BB19C8"/>
    <w:rsid w:val="00BB19F9"/>
    <w:rsid w:val="00BB1C14"/>
    <w:rsid w:val="00BB1D6C"/>
    <w:rsid w:val="00BB1E2B"/>
    <w:rsid w:val="00BB239C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2B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2F"/>
    <w:rsid w:val="00BB5780"/>
    <w:rsid w:val="00BB5B4A"/>
    <w:rsid w:val="00BB5C99"/>
    <w:rsid w:val="00BB5E06"/>
    <w:rsid w:val="00BB6079"/>
    <w:rsid w:val="00BB617F"/>
    <w:rsid w:val="00BB61FB"/>
    <w:rsid w:val="00BB62FD"/>
    <w:rsid w:val="00BB6BC2"/>
    <w:rsid w:val="00BB70A3"/>
    <w:rsid w:val="00BB742C"/>
    <w:rsid w:val="00BB74AD"/>
    <w:rsid w:val="00BB76E3"/>
    <w:rsid w:val="00BB77BA"/>
    <w:rsid w:val="00BB7918"/>
    <w:rsid w:val="00BB7C08"/>
    <w:rsid w:val="00BB7E2F"/>
    <w:rsid w:val="00BB7E32"/>
    <w:rsid w:val="00BC0366"/>
    <w:rsid w:val="00BC0444"/>
    <w:rsid w:val="00BC0CCE"/>
    <w:rsid w:val="00BC0F35"/>
    <w:rsid w:val="00BC1040"/>
    <w:rsid w:val="00BC1041"/>
    <w:rsid w:val="00BC1219"/>
    <w:rsid w:val="00BC16C4"/>
    <w:rsid w:val="00BC18B6"/>
    <w:rsid w:val="00BC192D"/>
    <w:rsid w:val="00BC1C56"/>
    <w:rsid w:val="00BC1CEE"/>
    <w:rsid w:val="00BC1F42"/>
    <w:rsid w:val="00BC1FA2"/>
    <w:rsid w:val="00BC216C"/>
    <w:rsid w:val="00BC240F"/>
    <w:rsid w:val="00BC24EC"/>
    <w:rsid w:val="00BC25F3"/>
    <w:rsid w:val="00BC266C"/>
    <w:rsid w:val="00BC2ABB"/>
    <w:rsid w:val="00BC2E02"/>
    <w:rsid w:val="00BC2E05"/>
    <w:rsid w:val="00BC2EBC"/>
    <w:rsid w:val="00BC353C"/>
    <w:rsid w:val="00BC3604"/>
    <w:rsid w:val="00BC3D04"/>
    <w:rsid w:val="00BC3F79"/>
    <w:rsid w:val="00BC404F"/>
    <w:rsid w:val="00BC416F"/>
    <w:rsid w:val="00BC41D0"/>
    <w:rsid w:val="00BC445F"/>
    <w:rsid w:val="00BC454E"/>
    <w:rsid w:val="00BC4611"/>
    <w:rsid w:val="00BC465F"/>
    <w:rsid w:val="00BC4760"/>
    <w:rsid w:val="00BC4778"/>
    <w:rsid w:val="00BC4A10"/>
    <w:rsid w:val="00BC4C20"/>
    <w:rsid w:val="00BC4E3E"/>
    <w:rsid w:val="00BC4E95"/>
    <w:rsid w:val="00BC4EDC"/>
    <w:rsid w:val="00BC5000"/>
    <w:rsid w:val="00BC57D0"/>
    <w:rsid w:val="00BC591A"/>
    <w:rsid w:val="00BC593B"/>
    <w:rsid w:val="00BC5D82"/>
    <w:rsid w:val="00BC62C2"/>
    <w:rsid w:val="00BC66B5"/>
    <w:rsid w:val="00BC6904"/>
    <w:rsid w:val="00BC745B"/>
    <w:rsid w:val="00BC796D"/>
    <w:rsid w:val="00BC79DF"/>
    <w:rsid w:val="00BC7F41"/>
    <w:rsid w:val="00BC7FE3"/>
    <w:rsid w:val="00BD0213"/>
    <w:rsid w:val="00BD0248"/>
    <w:rsid w:val="00BD0D21"/>
    <w:rsid w:val="00BD0E7A"/>
    <w:rsid w:val="00BD0F40"/>
    <w:rsid w:val="00BD0FF7"/>
    <w:rsid w:val="00BD101D"/>
    <w:rsid w:val="00BD130E"/>
    <w:rsid w:val="00BD1406"/>
    <w:rsid w:val="00BD1CA4"/>
    <w:rsid w:val="00BD2587"/>
    <w:rsid w:val="00BD275D"/>
    <w:rsid w:val="00BD2D41"/>
    <w:rsid w:val="00BD36BA"/>
    <w:rsid w:val="00BD39BF"/>
    <w:rsid w:val="00BD3AB3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5B6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24"/>
    <w:rsid w:val="00BE1ADC"/>
    <w:rsid w:val="00BE1DE0"/>
    <w:rsid w:val="00BE1EF3"/>
    <w:rsid w:val="00BE1F63"/>
    <w:rsid w:val="00BE21BB"/>
    <w:rsid w:val="00BE24A4"/>
    <w:rsid w:val="00BE257E"/>
    <w:rsid w:val="00BE259A"/>
    <w:rsid w:val="00BE2692"/>
    <w:rsid w:val="00BE2EB0"/>
    <w:rsid w:val="00BE300A"/>
    <w:rsid w:val="00BE316A"/>
    <w:rsid w:val="00BE3218"/>
    <w:rsid w:val="00BE3772"/>
    <w:rsid w:val="00BE3959"/>
    <w:rsid w:val="00BE3AFC"/>
    <w:rsid w:val="00BE3D7E"/>
    <w:rsid w:val="00BE3EAB"/>
    <w:rsid w:val="00BE40D9"/>
    <w:rsid w:val="00BE46B7"/>
    <w:rsid w:val="00BE48F9"/>
    <w:rsid w:val="00BE4E0D"/>
    <w:rsid w:val="00BE5000"/>
    <w:rsid w:val="00BE540A"/>
    <w:rsid w:val="00BE551B"/>
    <w:rsid w:val="00BE5659"/>
    <w:rsid w:val="00BE5B83"/>
    <w:rsid w:val="00BE66DF"/>
    <w:rsid w:val="00BE66E9"/>
    <w:rsid w:val="00BE69FF"/>
    <w:rsid w:val="00BE6BB1"/>
    <w:rsid w:val="00BE6CB1"/>
    <w:rsid w:val="00BE6D17"/>
    <w:rsid w:val="00BE6FD1"/>
    <w:rsid w:val="00BE743D"/>
    <w:rsid w:val="00BE75E1"/>
    <w:rsid w:val="00BE77E1"/>
    <w:rsid w:val="00BE7845"/>
    <w:rsid w:val="00BE7847"/>
    <w:rsid w:val="00BE787A"/>
    <w:rsid w:val="00BF026B"/>
    <w:rsid w:val="00BF0386"/>
    <w:rsid w:val="00BF0624"/>
    <w:rsid w:val="00BF093A"/>
    <w:rsid w:val="00BF09CF"/>
    <w:rsid w:val="00BF0D61"/>
    <w:rsid w:val="00BF0DA1"/>
    <w:rsid w:val="00BF1024"/>
    <w:rsid w:val="00BF102B"/>
    <w:rsid w:val="00BF1C4D"/>
    <w:rsid w:val="00BF1CC7"/>
    <w:rsid w:val="00BF1DA1"/>
    <w:rsid w:val="00BF1E2F"/>
    <w:rsid w:val="00BF1FB5"/>
    <w:rsid w:val="00BF21B9"/>
    <w:rsid w:val="00BF22A3"/>
    <w:rsid w:val="00BF2913"/>
    <w:rsid w:val="00BF2B18"/>
    <w:rsid w:val="00BF2B66"/>
    <w:rsid w:val="00BF2E7A"/>
    <w:rsid w:val="00BF2FA3"/>
    <w:rsid w:val="00BF2FC8"/>
    <w:rsid w:val="00BF302B"/>
    <w:rsid w:val="00BF315F"/>
    <w:rsid w:val="00BF33C0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E"/>
    <w:rsid w:val="00BF5625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4E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3CC8"/>
    <w:rsid w:val="00C04213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20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8D"/>
    <w:rsid w:val="00C111FA"/>
    <w:rsid w:val="00C1180A"/>
    <w:rsid w:val="00C11E7C"/>
    <w:rsid w:val="00C11FE3"/>
    <w:rsid w:val="00C120D0"/>
    <w:rsid w:val="00C12DEB"/>
    <w:rsid w:val="00C13320"/>
    <w:rsid w:val="00C134A8"/>
    <w:rsid w:val="00C13607"/>
    <w:rsid w:val="00C13B71"/>
    <w:rsid w:val="00C13BED"/>
    <w:rsid w:val="00C14054"/>
    <w:rsid w:val="00C14790"/>
    <w:rsid w:val="00C14BBE"/>
    <w:rsid w:val="00C14C25"/>
    <w:rsid w:val="00C150E7"/>
    <w:rsid w:val="00C153DC"/>
    <w:rsid w:val="00C1567E"/>
    <w:rsid w:val="00C15904"/>
    <w:rsid w:val="00C16196"/>
    <w:rsid w:val="00C161A9"/>
    <w:rsid w:val="00C1653C"/>
    <w:rsid w:val="00C167C8"/>
    <w:rsid w:val="00C167DD"/>
    <w:rsid w:val="00C16D0C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55A"/>
    <w:rsid w:val="00C2299C"/>
    <w:rsid w:val="00C22B78"/>
    <w:rsid w:val="00C22CCB"/>
    <w:rsid w:val="00C22CFE"/>
    <w:rsid w:val="00C22D28"/>
    <w:rsid w:val="00C22F29"/>
    <w:rsid w:val="00C2306B"/>
    <w:rsid w:val="00C23173"/>
    <w:rsid w:val="00C2326E"/>
    <w:rsid w:val="00C233C9"/>
    <w:rsid w:val="00C23440"/>
    <w:rsid w:val="00C237AC"/>
    <w:rsid w:val="00C23BF7"/>
    <w:rsid w:val="00C243DF"/>
    <w:rsid w:val="00C2457B"/>
    <w:rsid w:val="00C2481E"/>
    <w:rsid w:val="00C2486D"/>
    <w:rsid w:val="00C24878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49"/>
    <w:rsid w:val="00C25E9B"/>
    <w:rsid w:val="00C25F69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C65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629"/>
    <w:rsid w:val="00C35787"/>
    <w:rsid w:val="00C35797"/>
    <w:rsid w:val="00C3597D"/>
    <w:rsid w:val="00C35AC4"/>
    <w:rsid w:val="00C35AD2"/>
    <w:rsid w:val="00C35B34"/>
    <w:rsid w:val="00C361F6"/>
    <w:rsid w:val="00C36373"/>
    <w:rsid w:val="00C36519"/>
    <w:rsid w:val="00C36679"/>
    <w:rsid w:val="00C36755"/>
    <w:rsid w:val="00C368DE"/>
    <w:rsid w:val="00C369DC"/>
    <w:rsid w:val="00C36BA5"/>
    <w:rsid w:val="00C36DB3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D"/>
    <w:rsid w:val="00C40B25"/>
    <w:rsid w:val="00C40C5E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3C7"/>
    <w:rsid w:val="00C42845"/>
    <w:rsid w:val="00C42934"/>
    <w:rsid w:val="00C42FE5"/>
    <w:rsid w:val="00C43236"/>
    <w:rsid w:val="00C43470"/>
    <w:rsid w:val="00C438BA"/>
    <w:rsid w:val="00C43CBD"/>
    <w:rsid w:val="00C43CFF"/>
    <w:rsid w:val="00C43DBA"/>
    <w:rsid w:val="00C43E35"/>
    <w:rsid w:val="00C440BA"/>
    <w:rsid w:val="00C441AE"/>
    <w:rsid w:val="00C444C5"/>
    <w:rsid w:val="00C44558"/>
    <w:rsid w:val="00C44A76"/>
    <w:rsid w:val="00C44D77"/>
    <w:rsid w:val="00C45144"/>
    <w:rsid w:val="00C45188"/>
    <w:rsid w:val="00C4545D"/>
    <w:rsid w:val="00C456DF"/>
    <w:rsid w:val="00C45812"/>
    <w:rsid w:val="00C45BB2"/>
    <w:rsid w:val="00C45D58"/>
    <w:rsid w:val="00C45F08"/>
    <w:rsid w:val="00C4603D"/>
    <w:rsid w:val="00C4623F"/>
    <w:rsid w:val="00C4643D"/>
    <w:rsid w:val="00C4650A"/>
    <w:rsid w:val="00C46543"/>
    <w:rsid w:val="00C46CDA"/>
    <w:rsid w:val="00C46D41"/>
    <w:rsid w:val="00C46E62"/>
    <w:rsid w:val="00C4774D"/>
    <w:rsid w:val="00C478EE"/>
    <w:rsid w:val="00C47B32"/>
    <w:rsid w:val="00C50042"/>
    <w:rsid w:val="00C50188"/>
    <w:rsid w:val="00C502F4"/>
    <w:rsid w:val="00C5037C"/>
    <w:rsid w:val="00C5056C"/>
    <w:rsid w:val="00C50B58"/>
    <w:rsid w:val="00C50BEC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2C64"/>
    <w:rsid w:val="00C52FD5"/>
    <w:rsid w:val="00C530BB"/>
    <w:rsid w:val="00C5313A"/>
    <w:rsid w:val="00C53345"/>
    <w:rsid w:val="00C534B7"/>
    <w:rsid w:val="00C539ED"/>
    <w:rsid w:val="00C53A1D"/>
    <w:rsid w:val="00C53C41"/>
    <w:rsid w:val="00C53FFB"/>
    <w:rsid w:val="00C546A8"/>
    <w:rsid w:val="00C54BC8"/>
    <w:rsid w:val="00C54D2B"/>
    <w:rsid w:val="00C556BC"/>
    <w:rsid w:val="00C558EC"/>
    <w:rsid w:val="00C56108"/>
    <w:rsid w:val="00C56216"/>
    <w:rsid w:val="00C5646D"/>
    <w:rsid w:val="00C56563"/>
    <w:rsid w:val="00C565D0"/>
    <w:rsid w:val="00C567C2"/>
    <w:rsid w:val="00C57329"/>
    <w:rsid w:val="00C5795F"/>
    <w:rsid w:val="00C57C0E"/>
    <w:rsid w:val="00C57FEB"/>
    <w:rsid w:val="00C6018F"/>
    <w:rsid w:val="00C603A9"/>
    <w:rsid w:val="00C608AE"/>
    <w:rsid w:val="00C60A4D"/>
    <w:rsid w:val="00C61256"/>
    <w:rsid w:val="00C61881"/>
    <w:rsid w:val="00C61B7B"/>
    <w:rsid w:val="00C61BCB"/>
    <w:rsid w:val="00C61C73"/>
    <w:rsid w:val="00C61CE6"/>
    <w:rsid w:val="00C61DB0"/>
    <w:rsid w:val="00C6209A"/>
    <w:rsid w:val="00C6231A"/>
    <w:rsid w:val="00C62BA6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F1"/>
    <w:rsid w:val="00C64F8F"/>
    <w:rsid w:val="00C65605"/>
    <w:rsid w:val="00C65711"/>
    <w:rsid w:val="00C65851"/>
    <w:rsid w:val="00C65A5E"/>
    <w:rsid w:val="00C65C2D"/>
    <w:rsid w:val="00C6615E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563"/>
    <w:rsid w:val="00C7289E"/>
    <w:rsid w:val="00C72975"/>
    <w:rsid w:val="00C729F7"/>
    <w:rsid w:val="00C72D37"/>
    <w:rsid w:val="00C73074"/>
    <w:rsid w:val="00C73BCD"/>
    <w:rsid w:val="00C73D89"/>
    <w:rsid w:val="00C74195"/>
    <w:rsid w:val="00C74262"/>
    <w:rsid w:val="00C74437"/>
    <w:rsid w:val="00C745DF"/>
    <w:rsid w:val="00C74940"/>
    <w:rsid w:val="00C74C1C"/>
    <w:rsid w:val="00C74D3F"/>
    <w:rsid w:val="00C75800"/>
    <w:rsid w:val="00C75FED"/>
    <w:rsid w:val="00C7609B"/>
    <w:rsid w:val="00C76542"/>
    <w:rsid w:val="00C7663D"/>
    <w:rsid w:val="00C76920"/>
    <w:rsid w:val="00C76C55"/>
    <w:rsid w:val="00C76DEA"/>
    <w:rsid w:val="00C77665"/>
    <w:rsid w:val="00C7773A"/>
    <w:rsid w:val="00C77908"/>
    <w:rsid w:val="00C77A7C"/>
    <w:rsid w:val="00C77CBA"/>
    <w:rsid w:val="00C801DD"/>
    <w:rsid w:val="00C803AF"/>
    <w:rsid w:val="00C80594"/>
    <w:rsid w:val="00C80AC3"/>
    <w:rsid w:val="00C80BF0"/>
    <w:rsid w:val="00C80DE4"/>
    <w:rsid w:val="00C8131B"/>
    <w:rsid w:val="00C81593"/>
    <w:rsid w:val="00C81617"/>
    <w:rsid w:val="00C818FF"/>
    <w:rsid w:val="00C8190B"/>
    <w:rsid w:val="00C81A43"/>
    <w:rsid w:val="00C81C0F"/>
    <w:rsid w:val="00C82138"/>
    <w:rsid w:val="00C8213B"/>
    <w:rsid w:val="00C8216E"/>
    <w:rsid w:val="00C825FF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C59"/>
    <w:rsid w:val="00C843B2"/>
    <w:rsid w:val="00C849F0"/>
    <w:rsid w:val="00C84A10"/>
    <w:rsid w:val="00C84A69"/>
    <w:rsid w:val="00C84F23"/>
    <w:rsid w:val="00C84F2A"/>
    <w:rsid w:val="00C8522E"/>
    <w:rsid w:val="00C859D0"/>
    <w:rsid w:val="00C85AD4"/>
    <w:rsid w:val="00C85C96"/>
    <w:rsid w:val="00C85F1C"/>
    <w:rsid w:val="00C860D9"/>
    <w:rsid w:val="00C865A1"/>
    <w:rsid w:val="00C869D4"/>
    <w:rsid w:val="00C86DB2"/>
    <w:rsid w:val="00C8717E"/>
    <w:rsid w:val="00C87381"/>
    <w:rsid w:val="00C87971"/>
    <w:rsid w:val="00C87C5D"/>
    <w:rsid w:val="00C87D90"/>
    <w:rsid w:val="00C87F9A"/>
    <w:rsid w:val="00C90147"/>
    <w:rsid w:val="00C903E6"/>
    <w:rsid w:val="00C90965"/>
    <w:rsid w:val="00C90A3D"/>
    <w:rsid w:val="00C90F15"/>
    <w:rsid w:val="00C90F65"/>
    <w:rsid w:val="00C910CF"/>
    <w:rsid w:val="00C910FA"/>
    <w:rsid w:val="00C91590"/>
    <w:rsid w:val="00C91782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8D3"/>
    <w:rsid w:val="00C93B72"/>
    <w:rsid w:val="00C93BA9"/>
    <w:rsid w:val="00C93D8D"/>
    <w:rsid w:val="00C93E72"/>
    <w:rsid w:val="00C93EC7"/>
    <w:rsid w:val="00C93FBC"/>
    <w:rsid w:val="00C942CB"/>
    <w:rsid w:val="00C94787"/>
    <w:rsid w:val="00C9494C"/>
    <w:rsid w:val="00C94990"/>
    <w:rsid w:val="00C94ABD"/>
    <w:rsid w:val="00C94B2D"/>
    <w:rsid w:val="00C94B30"/>
    <w:rsid w:val="00C9511C"/>
    <w:rsid w:val="00C9516B"/>
    <w:rsid w:val="00C95170"/>
    <w:rsid w:val="00C95235"/>
    <w:rsid w:val="00C956CC"/>
    <w:rsid w:val="00C967EC"/>
    <w:rsid w:val="00C96A29"/>
    <w:rsid w:val="00C96BA4"/>
    <w:rsid w:val="00C96BFC"/>
    <w:rsid w:val="00C96D02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B9F"/>
    <w:rsid w:val="00CA0BCD"/>
    <w:rsid w:val="00CA0EF0"/>
    <w:rsid w:val="00CA1124"/>
    <w:rsid w:val="00CA148D"/>
    <w:rsid w:val="00CA14A3"/>
    <w:rsid w:val="00CA1826"/>
    <w:rsid w:val="00CA1AAB"/>
    <w:rsid w:val="00CA1BF0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4008"/>
    <w:rsid w:val="00CA405D"/>
    <w:rsid w:val="00CA413A"/>
    <w:rsid w:val="00CA422C"/>
    <w:rsid w:val="00CA43D3"/>
    <w:rsid w:val="00CA4453"/>
    <w:rsid w:val="00CA47C8"/>
    <w:rsid w:val="00CA4C91"/>
    <w:rsid w:val="00CA4E2C"/>
    <w:rsid w:val="00CA4E9B"/>
    <w:rsid w:val="00CA52EF"/>
    <w:rsid w:val="00CA56D8"/>
    <w:rsid w:val="00CA5C13"/>
    <w:rsid w:val="00CA5E20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39E"/>
    <w:rsid w:val="00CA7702"/>
    <w:rsid w:val="00CA7A01"/>
    <w:rsid w:val="00CA7CFD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13"/>
    <w:rsid w:val="00CB2D30"/>
    <w:rsid w:val="00CB2E57"/>
    <w:rsid w:val="00CB2F83"/>
    <w:rsid w:val="00CB30D2"/>
    <w:rsid w:val="00CB3FD7"/>
    <w:rsid w:val="00CB4148"/>
    <w:rsid w:val="00CB46C5"/>
    <w:rsid w:val="00CB4A6B"/>
    <w:rsid w:val="00CB530C"/>
    <w:rsid w:val="00CB5323"/>
    <w:rsid w:val="00CB5C61"/>
    <w:rsid w:val="00CB5C80"/>
    <w:rsid w:val="00CB5CAA"/>
    <w:rsid w:val="00CB5F03"/>
    <w:rsid w:val="00CB5F06"/>
    <w:rsid w:val="00CB5FF9"/>
    <w:rsid w:val="00CB61CD"/>
    <w:rsid w:val="00CB661E"/>
    <w:rsid w:val="00CB671D"/>
    <w:rsid w:val="00CB683E"/>
    <w:rsid w:val="00CB6C4C"/>
    <w:rsid w:val="00CB6D9D"/>
    <w:rsid w:val="00CB7240"/>
    <w:rsid w:val="00CB75EB"/>
    <w:rsid w:val="00CC020A"/>
    <w:rsid w:val="00CC056C"/>
    <w:rsid w:val="00CC0712"/>
    <w:rsid w:val="00CC0B32"/>
    <w:rsid w:val="00CC0C63"/>
    <w:rsid w:val="00CC0DC6"/>
    <w:rsid w:val="00CC0E63"/>
    <w:rsid w:val="00CC0F54"/>
    <w:rsid w:val="00CC1391"/>
    <w:rsid w:val="00CC13E5"/>
    <w:rsid w:val="00CC149A"/>
    <w:rsid w:val="00CC14D9"/>
    <w:rsid w:val="00CC182F"/>
    <w:rsid w:val="00CC1867"/>
    <w:rsid w:val="00CC1A22"/>
    <w:rsid w:val="00CC1AF5"/>
    <w:rsid w:val="00CC1C13"/>
    <w:rsid w:val="00CC1CD6"/>
    <w:rsid w:val="00CC20ED"/>
    <w:rsid w:val="00CC225E"/>
    <w:rsid w:val="00CC265B"/>
    <w:rsid w:val="00CC27AD"/>
    <w:rsid w:val="00CC2E87"/>
    <w:rsid w:val="00CC3023"/>
    <w:rsid w:val="00CC3046"/>
    <w:rsid w:val="00CC32CC"/>
    <w:rsid w:val="00CC3378"/>
    <w:rsid w:val="00CC33DC"/>
    <w:rsid w:val="00CC351E"/>
    <w:rsid w:val="00CC3639"/>
    <w:rsid w:val="00CC3991"/>
    <w:rsid w:val="00CC3AC7"/>
    <w:rsid w:val="00CC4056"/>
    <w:rsid w:val="00CC410E"/>
    <w:rsid w:val="00CC45F7"/>
    <w:rsid w:val="00CC460E"/>
    <w:rsid w:val="00CC4AAA"/>
    <w:rsid w:val="00CC4EBF"/>
    <w:rsid w:val="00CC54E8"/>
    <w:rsid w:val="00CC5547"/>
    <w:rsid w:val="00CC5D0E"/>
    <w:rsid w:val="00CC6C1A"/>
    <w:rsid w:val="00CC6C7E"/>
    <w:rsid w:val="00CC6EC5"/>
    <w:rsid w:val="00CC7001"/>
    <w:rsid w:val="00CC7027"/>
    <w:rsid w:val="00CC7270"/>
    <w:rsid w:val="00CC7592"/>
    <w:rsid w:val="00CC792D"/>
    <w:rsid w:val="00CC7A5F"/>
    <w:rsid w:val="00CC7C40"/>
    <w:rsid w:val="00CC7C98"/>
    <w:rsid w:val="00CC7EBF"/>
    <w:rsid w:val="00CD0073"/>
    <w:rsid w:val="00CD0393"/>
    <w:rsid w:val="00CD03A7"/>
    <w:rsid w:val="00CD087F"/>
    <w:rsid w:val="00CD0A02"/>
    <w:rsid w:val="00CD0E70"/>
    <w:rsid w:val="00CD0EA8"/>
    <w:rsid w:val="00CD1197"/>
    <w:rsid w:val="00CD1470"/>
    <w:rsid w:val="00CD17F8"/>
    <w:rsid w:val="00CD19E8"/>
    <w:rsid w:val="00CD1AFA"/>
    <w:rsid w:val="00CD1BE2"/>
    <w:rsid w:val="00CD1FC5"/>
    <w:rsid w:val="00CD242E"/>
    <w:rsid w:val="00CD2542"/>
    <w:rsid w:val="00CD2AD4"/>
    <w:rsid w:val="00CD2B46"/>
    <w:rsid w:val="00CD3161"/>
    <w:rsid w:val="00CD3312"/>
    <w:rsid w:val="00CD3499"/>
    <w:rsid w:val="00CD3A09"/>
    <w:rsid w:val="00CD3B85"/>
    <w:rsid w:val="00CD3B9D"/>
    <w:rsid w:val="00CD3C5E"/>
    <w:rsid w:val="00CD3E11"/>
    <w:rsid w:val="00CD3E27"/>
    <w:rsid w:val="00CD3E46"/>
    <w:rsid w:val="00CD4608"/>
    <w:rsid w:val="00CD46E7"/>
    <w:rsid w:val="00CD4913"/>
    <w:rsid w:val="00CD49AC"/>
    <w:rsid w:val="00CD49C1"/>
    <w:rsid w:val="00CD517F"/>
    <w:rsid w:val="00CD5290"/>
    <w:rsid w:val="00CD52FC"/>
    <w:rsid w:val="00CD5611"/>
    <w:rsid w:val="00CD59D3"/>
    <w:rsid w:val="00CD5B77"/>
    <w:rsid w:val="00CD5B79"/>
    <w:rsid w:val="00CD5BEE"/>
    <w:rsid w:val="00CD5C38"/>
    <w:rsid w:val="00CD5C90"/>
    <w:rsid w:val="00CD5D92"/>
    <w:rsid w:val="00CD5FB8"/>
    <w:rsid w:val="00CD5FBE"/>
    <w:rsid w:val="00CD60F0"/>
    <w:rsid w:val="00CD6493"/>
    <w:rsid w:val="00CD67A1"/>
    <w:rsid w:val="00CD6E0A"/>
    <w:rsid w:val="00CD7485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725"/>
    <w:rsid w:val="00CE2960"/>
    <w:rsid w:val="00CE298E"/>
    <w:rsid w:val="00CE2A96"/>
    <w:rsid w:val="00CE2C8B"/>
    <w:rsid w:val="00CE3051"/>
    <w:rsid w:val="00CE3224"/>
    <w:rsid w:val="00CE335A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6A8"/>
    <w:rsid w:val="00CE47A9"/>
    <w:rsid w:val="00CE4926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641C"/>
    <w:rsid w:val="00CE641F"/>
    <w:rsid w:val="00CE6730"/>
    <w:rsid w:val="00CE67A9"/>
    <w:rsid w:val="00CE6924"/>
    <w:rsid w:val="00CE6A48"/>
    <w:rsid w:val="00CE6D48"/>
    <w:rsid w:val="00CE6DC5"/>
    <w:rsid w:val="00CE6F52"/>
    <w:rsid w:val="00CE760B"/>
    <w:rsid w:val="00CE76FD"/>
    <w:rsid w:val="00CE7822"/>
    <w:rsid w:val="00CE7BA3"/>
    <w:rsid w:val="00CE7FA1"/>
    <w:rsid w:val="00CF02C0"/>
    <w:rsid w:val="00CF0790"/>
    <w:rsid w:val="00CF08AF"/>
    <w:rsid w:val="00CF0944"/>
    <w:rsid w:val="00CF09B0"/>
    <w:rsid w:val="00CF0B5A"/>
    <w:rsid w:val="00CF0B76"/>
    <w:rsid w:val="00CF0DB0"/>
    <w:rsid w:val="00CF104D"/>
    <w:rsid w:val="00CF1082"/>
    <w:rsid w:val="00CF11A5"/>
    <w:rsid w:val="00CF1839"/>
    <w:rsid w:val="00CF1907"/>
    <w:rsid w:val="00CF1A4A"/>
    <w:rsid w:val="00CF1C65"/>
    <w:rsid w:val="00CF20BC"/>
    <w:rsid w:val="00CF20C8"/>
    <w:rsid w:val="00CF20F4"/>
    <w:rsid w:val="00CF25CE"/>
    <w:rsid w:val="00CF2979"/>
    <w:rsid w:val="00CF2B31"/>
    <w:rsid w:val="00CF319E"/>
    <w:rsid w:val="00CF3324"/>
    <w:rsid w:val="00CF37DB"/>
    <w:rsid w:val="00CF3D56"/>
    <w:rsid w:val="00CF3FEB"/>
    <w:rsid w:val="00CF459C"/>
    <w:rsid w:val="00CF45B5"/>
    <w:rsid w:val="00CF46A7"/>
    <w:rsid w:val="00CF4841"/>
    <w:rsid w:val="00CF4A93"/>
    <w:rsid w:val="00CF4ECE"/>
    <w:rsid w:val="00CF5067"/>
    <w:rsid w:val="00CF54E2"/>
    <w:rsid w:val="00CF563D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1F7"/>
    <w:rsid w:val="00CF75CB"/>
    <w:rsid w:val="00CF767B"/>
    <w:rsid w:val="00CF77B6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2EBF"/>
    <w:rsid w:val="00D02F8E"/>
    <w:rsid w:val="00D03193"/>
    <w:rsid w:val="00D03528"/>
    <w:rsid w:val="00D03754"/>
    <w:rsid w:val="00D037C9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DC"/>
    <w:rsid w:val="00D101E0"/>
    <w:rsid w:val="00D1031F"/>
    <w:rsid w:val="00D10677"/>
    <w:rsid w:val="00D10775"/>
    <w:rsid w:val="00D10912"/>
    <w:rsid w:val="00D10937"/>
    <w:rsid w:val="00D10B21"/>
    <w:rsid w:val="00D10B8B"/>
    <w:rsid w:val="00D10C53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FC0"/>
    <w:rsid w:val="00D15058"/>
    <w:rsid w:val="00D1540F"/>
    <w:rsid w:val="00D1597D"/>
    <w:rsid w:val="00D159B7"/>
    <w:rsid w:val="00D15A31"/>
    <w:rsid w:val="00D15F56"/>
    <w:rsid w:val="00D1620C"/>
    <w:rsid w:val="00D16276"/>
    <w:rsid w:val="00D162EC"/>
    <w:rsid w:val="00D16455"/>
    <w:rsid w:val="00D166A7"/>
    <w:rsid w:val="00D16894"/>
    <w:rsid w:val="00D169EE"/>
    <w:rsid w:val="00D17032"/>
    <w:rsid w:val="00D17040"/>
    <w:rsid w:val="00D17BCE"/>
    <w:rsid w:val="00D17C45"/>
    <w:rsid w:val="00D200E9"/>
    <w:rsid w:val="00D2048E"/>
    <w:rsid w:val="00D20981"/>
    <w:rsid w:val="00D209D0"/>
    <w:rsid w:val="00D20D56"/>
    <w:rsid w:val="00D20DEE"/>
    <w:rsid w:val="00D211FA"/>
    <w:rsid w:val="00D216C5"/>
    <w:rsid w:val="00D224D9"/>
    <w:rsid w:val="00D2303C"/>
    <w:rsid w:val="00D23230"/>
    <w:rsid w:val="00D23772"/>
    <w:rsid w:val="00D23AEE"/>
    <w:rsid w:val="00D23C14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5C3"/>
    <w:rsid w:val="00D26C78"/>
    <w:rsid w:val="00D26DAD"/>
    <w:rsid w:val="00D27088"/>
    <w:rsid w:val="00D27792"/>
    <w:rsid w:val="00D2787D"/>
    <w:rsid w:val="00D27E99"/>
    <w:rsid w:val="00D301E1"/>
    <w:rsid w:val="00D3031C"/>
    <w:rsid w:val="00D303FF"/>
    <w:rsid w:val="00D3058F"/>
    <w:rsid w:val="00D305B7"/>
    <w:rsid w:val="00D30A65"/>
    <w:rsid w:val="00D30B25"/>
    <w:rsid w:val="00D30CD6"/>
    <w:rsid w:val="00D30DA3"/>
    <w:rsid w:val="00D30E5F"/>
    <w:rsid w:val="00D30EAA"/>
    <w:rsid w:val="00D312E3"/>
    <w:rsid w:val="00D313A9"/>
    <w:rsid w:val="00D3163E"/>
    <w:rsid w:val="00D31BD7"/>
    <w:rsid w:val="00D31CF9"/>
    <w:rsid w:val="00D323D3"/>
    <w:rsid w:val="00D327C8"/>
    <w:rsid w:val="00D32BF8"/>
    <w:rsid w:val="00D32E79"/>
    <w:rsid w:val="00D3338F"/>
    <w:rsid w:val="00D33919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B1B"/>
    <w:rsid w:val="00D34B68"/>
    <w:rsid w:val="00D34C54"/>
    <w:rsid w:val="00D34C7E"/>
    <w:rsid w:val="00D34EA7"/>
    <w:rsid w:val="00D350F6"/>
    <w:rsid w:val="00D35262"/>
    <w:rsid w:val="00D35305"/>
    <w:rsid w:val="00D35401"/>
    <w:rsid w:val="00D35552"/>
    <w:rsid w:val="00D35859"/>
    <w:rsid w:val="00D358BF"/>
    <w:rsid w:val="00D35B10"/>
    <w:rsid w:val="00D35C0D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46E"/>
    <w:rsid w:val="00D435ED"/>
    <w:rsid w:val="00D439A9"/>
    <w:rsid w:val="00D439C3"/>
    <w:rsid w:val="00D43A3D"/>
    <w:rsid w:val="00D43AE1"/>
    <w:rsid w:val="00D43B8C"/>
    <w:rsid w:val="00D43CC7"/>
    <w:rsid w:val="00D4411D"/>
    <w:rsid w:val="00D44174"/>
    <w:rsid w:val="00D44561"/>
    <w:rsid w:val="00D446FC"/>
    <w:rsid w:val="00D447F3"/>
    <w:rsid w:val="00D449B4"/>
    <w:rsid w:val="00D44BC9"/>
    <w:rsid w:val="00D44C5A"/>
    <w:rsid w:val="00D44C81"/>
    <w:rsid w:val="00D4501D"/>
    <w:rsid w:val="00D453C7"/>
    <w:rsid w:val="00D457BF"/>
    <w:rsid w:val="00D45854"/>
    <w:rsid w:val="00D45942"/>
    <w:rsid w:val="00D45970"/>
    <w:rsid w:val="00D45F01"/>
    <w:rsid w:val="00D46113"/>
    <w:rsid w:val="00D464B2"/>
    <w:rsid w:val="00D46D6C"/>
    <w:rsid w:val="00D470D4"/>
    <w:rsid w:val="00D47394"/>
    <w:rsid w:val="00D476E4"/>
    <w:rsid w:val="00D47B0B"/>
    <w:rsid w:val="00D47BFA"/>
    <w:rsid w:val="00D47C57"/>
    <w:rsid w:val="00D47DFD"/>
    <w:rsid w:val="00D50714"/>
    <w:rsid w:val="00D508F5"/>
    <w:rsid w:val="00D50CBD"/>
    <w:rsid w:val="00D50FA4"/>
    <w:rsid w:val="00D510B7"/>
    <w:rsid w:val="00D51175"/>
    <w:rsid w:val="00D5176D"/>
    <w:rsid w:val="00D517E4"/>
    <w:rsid w:val="00D519CA"/>
    <w:rsid w:val="00D51A9D"/>
    <w:rsid w:val="00D51D41"/>
    <w:rsid w:val="00D51F1D"/>
    <w:rsid w:val="00D51FBA"/>
    <w:rsid w:val="00D5212E"/>
    <w:rsid w:val="00D523D8"/>
    <w:rsid w:val="00D52949"/>
    <w:rsid w:val="00D52BC8"/>
    <w:rsid w:val="00D52CD6"/>
    <w:rsid w:val="00D52DAC"/>
    <w:rsid w:val="00D53649"/>
    <w:rsid w:val="00D5370E"/>
    <w:rsid w:val="00D539E0"/>
    <w:rsid w:val="00D53C5E"/>
    <w:rsid w:val="00D53E11"/>
    <w:rsid w:val="00D53E5F"/>
    <w:rsid w:val="00D54040"/>
    <w:rsid w:val="00D541A4"/>
    <w:rsid w:val="00D54448"/>
    <w:rsid w:val="00D54479"/>
    <w:rsid w:val="00D544A9"/>
    <w:rsid w:val="00D54892"/>
    <w:rsid w:val="00D54AF3"/>
    <w:rsid w:val="00D54CA5"/>
    <w:rsid w:val="00D54DD3"/>
    <w:rsid w:val="00D54E5E"/>
    <w:rsid w:val="00D55134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5D7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27"/>
    <w:rsid w:val="00D60D44"/>
    <w:rsid w:val="00D61360"/>
    <w:rsid w:val="00D618A2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067"/>
    <w:rsid w:val="00D64428"/>
    <w:rsid w:val="00D6450B"/>
    <w:rsid w:val="00D645FC"/>
    <w:rsid w:val="00D65046"/>
    <w:rsid w:val="00D6572A"/>
    <w:rsid w:val="00D6580F"/>
    <w:rsid w:val="00D659FF"/>
    <w:rsid w:val="00D6609C"/>
    <w:rsid w:val="00D660BA"/>
    <w:rsid w:val="00D661C3"/>
    <w:rsid w:val="00D66555"/>
    <w:rsid w:val="00D6657D"/>
    <w:rsid w:val="00D66840"/>
    <w:rsid w:val="00D67372"/>
    <w:rsid w:val="00D6769F"/>
    <w:rsid w:val="00D67B4E"/>
    <w:rsid w:val="00D67BA1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5F7"/>
    <w:rsid w:val="00D716E5"/>
    <w:rsid w:val="00D71A03"/>
    <w:rsid w:val="00D71CE8"/>
    <w:rsid w:val="00D71CF7"/>
    <w:rsid w:val="00D71D41"/>
    <w:rsid w:val="00D71F8A"/>
    <w:rsid w:val="00D72038"/>
    <w:rsid w:val="00D72317"/>
    <w:rsid w:val="00D72905"/>
    <w:rsid w:val="00D72F4E"/>
    <w:rsid w:val="00D7320A"/>
    <w:rsid w:val="00D7328A"/>
    <w:rsid w:val="00D7331F"/>
    <w:rsid w:val="00D735D2"/>
    <w:rsid w:val="00D73905"/>
    <w:rsid w:val="00D73A0D"/>
    <w:rsid w:val="00D73BE6"/>
    <w:rsid w:val="00D73CBC"/>
    <w:rsid w:val="00D74013"/>
    <w:rsid w:val="00D7444F"/>
    <w:rsid w:val="00D747AB"/>
    <w:rsid w:val="00D74817"/>
    <w:rsid w:val="00D751C0"/>
    <w:rsid w:val="00D75255"/>
    <w:rsid w:val="00D7536C"/>
    <w:rsid w:val="00D755A8"/>
    <w:rsid w:val="00D76101"/>
    <w:rsid w:val="00D7660F"/>
    <w:rsid w:val="00D76718"/>
    <w:rsid w:val="00D76894"/>
    <w:rsid w:val="00D7692A"/>
    <w:rsid w:val="00D76BE7"/>
    <w:rsid w:val="00D76D4A"/>
    <w:rsid w:val="00D76DA3"/>
    <w:rsid w:val="00D76DF1"/>
    <w:rsid w:val="00D77166"/>
    <w:rsid w:val="00D77401"/>
    <w:rsid w:val="00D77524"/>
    <w:rsid w:val="00D7774F"/>
    <w:rsid w:val="00D777B4"/>
    <w:rsid w:val="00D77A14"/>
    <w:rsid w:val="00D80DF4"/>
    <w:rsid w:val="00D81138"/>
    <w:rsid w:val="00D81754"/>
    <w:rsid w:val="00D81AD6"/>
    <w:rsid w:val="00D8203D"/>
    <w:rsid w:val="00D8223B"/>
    <w:rsid w:val="00D82392"/>
    <w:rsid w:val="00D8243C"/>
    <w:rsid w:val="00D82464"/>
    <w:rsid w:val="00D827EB"/>
    <w:rsid w:val="00D827FF"/>
    <w:rsid w:val="00D8288C"/>
    <w:rsid w:val="00D82909"/>
    <w:rsid w:val="00D829E7"/>
    <w:rsid w:val="00D82CCC"/>
    <w:rsid w:val="00D830FD"/>
    <w:rsid w:val="00D8328A"/>
    <w:rsid w:val="00D836FA"/>
    <w:rsid w:val="00D838B5"/>
    <w:rsid w:val="00D838D3"/>
    <w:rsid w:val="00D8393C"/>
    <w:rsid w:val="00D83AA0"/>
    <w:rsid w:val="00D83E67"/>
    <w:rsid w:val="00D83FD9"/>
    <w:rsid w:val="00D8451A"/>
    <w:rsid w:val="00D846AA"/>
    <w:rsid w:val="00D846B6"/>
    <w:rsid w:val="00D847B8"/>
    <w:rsid w:val="00D84845"/>
    <w:rsid w:val="00D84A1A"/>
    <w:rsid w:val="00D84A9A"/>
    <w:rsid w:val="00D84DCA"/>
    <w:rsid w:val="00D85074"/>
    <w:rsid w:val="00D8534C"/>
    <w:rsid w:val="00D85365"/>
    <w:rsid w:val="00D856D6"/>
    <w:rsid w:val="00D856FB"/>
    <w:rsid w:val="00D85B88"/>
    <w:rsid w:val="00D85E36"/>
    <w:rsid w:val="00D86643"/>
    <w:rsid w:val="00D8671E"/>
    <w:rsid w:val="00D8682F"/>
    <w:rsid w:val="00D86C77"/>
    <w:rsid w:val="00D86DBA"/>
    <w:rsid w:val="00D876FD"/>
    <w:rsid w:val="00D87799"/>
    <w:rsid w:val="00D87B15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278"/>
    <w:rsid w:val="00D933CF"/>
    <w:rsid w:val="00D937A4"/>
    <w:rsid w:val="00D93A4A"/>
    <w:rsid w:val="00D93BD0"/>
    <w:rsid w:val="00D94095"/>
    <w:rsid w:val="00D94859"/>
    <w:rsid w:val="00D94D48"/>
    <w:rsid w:val="00D94D94"/>
    <w:rsid w:val="00D9501C"/>
    <w:rsid w:val="00D955C0"/>
    <w:rsid w:val="00D95CB2"/>
    <w:rsid w:val="00D95D5C"/>
    <w:rsid w:val="00D95EBE"/>
    <w:rsid w:val="00D95EC0"/>
    <w:rsid w:val="00D962DE"/>
    <w:rsid w:val="00D9634D"/>
    <w:rsid w:val="00D965AD"/>
    <w:rsid w:val="00D96649"/>
    <w:rsid w:val="00D96877"/>
    <w:rsid w:val="00D96F3C"/>
    <w:rsid w:val="00D96FCC"/>
    <w:rsid w:val="00D9704B"/>
    <w:rsid w:val="00D9706D"/>
    <w:rsid w:val="00D972D6"/>
    <w:rsid w:val="00D97C2B"/>
    <w:rsid w:val="00D97CD9"/>
    <w:rsid w:val="00D97EBC"/>
    <w:rsid w:val="00D97F6C"/>
    <w:rsid w:val="00DA0436"/>
    <w:rsid w:val="00DA0CE4"/>
    <w:rsid w:val="00DA0FA6"/>
    <w:rsid w:val="00DA1293"/>
    <w:rsid w:val="00DA1885"/>
    <w:rsid w:val="00DA1BCF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1E0"/>
    <w:rsid w:val="00DA4240"/>
    <w:rsid w:val="00DA43F2"/>
    <w:rsid w:val="00DA4640"/>
    <w:rsid w:val="00DA46AF"/>
    <w:rsid w:val="00DA4A46"/>
    <w:rsid w:val="00DA4B76"/>
    <w:rsid w:val="00DA4E32"/>
    <w:rsid w:val="00DA5972"/>
    <w:rsid w:val="00DA5BD0"/>
    <w:rsid w:val="00DA5BF6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14"/>
    <w:rsid w:val="00DA7897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5F2"/>
    <w:rsid w:val="00DB1AC0"/>
    <w:rsid w:val="00DB1C12"/>
    <w:rsid w:val="00DB1C62"/>
    <w:rsid w:val="00DB1DFB"/>
    <w:rsid w:val="00DB23AD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2B9"/>
    <w:rsid w:val="00DB4C2C"/>
    <w:rsid w:val="00DB4EE9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032"/>
    <w:rsid w:val="00DB719E"/>
    <w:rsid w:val="00DB723F"/>
    <w:rsid w:val="00DB7651"/>
    <w:rsid w:val="00DB7937"/>
    <w:rsid w:val="00DB79AE"/>
    <w:rsid w:val="00DB7AA3"/>
    <w:rsid w:val="00DB7BA0"/>
    <w:rsid w:val="00DB7BE3"/>
    <w:rsid w:val="00DB7C6A"/>
    <w:rsid w:val="00DC0679"/>
    <w:rsid w:val="00DC09CE"/>
    <w:rsid w:val="00DC0D04"/>
    <w:rsid w:val="00DC0DF8"/>
    <w:rsid w:val="00DC117A"/>
    <w:rsid w:val="00DC1201"/>
    <w:rsid w:val="00DC1613"/>
    <w:rsid w:val="00DC1AB3"/>
    <w:rsid w:val="00DC1B49"/>
    <w:rsid w:val="00DC1B95"/>
    <w:rsid w:val="00DC1EF5"/>
    <w:rsid w:val="00DC2068"/>
    <w:rsid w:val="00DC2072"/>
    <w:rsid w:val="00DC216B"/>
    <w:rsid w:val="00DC217B"/>
    <w:rsid w:val="00DC2370"/>
    <w:rsid w:val="00DC248E"/>
    <w:rsid w:val="00DC2568"/>
    <w:rsid w:val="00DC2613"/>
    <w:rsid w:val="00DC27CB"/>
    <w:rsid w:val="00DC2B2F"/>
    <w:rsid w:val="00DC2EE5"/>
    <w:rsid w:val="00DC2F73"/>
    <w:rsid w:val="00DC318F"/>
    <w:rsid w:val="00DC341E"/>
    <w:rsid w:val="00DC3888"/>
    <w:rsid w:val="00DC3B1C"/>
    <w:rsid w:val="00DC3F66"/>
    <w:rsid w:val="00DC3FA0"/>
    <w:rsid w:val="00DC49D4"/>
    <w:rsid w:val="00DC4D8C"/>
    <w:rsid w:val="00DC4DAE"/>
    <w:rsid w:val="00DC50ED"/>
    <w:rsid w:val="00DC581B"/>
    <w:rsid w:val="00DC581D"/>
    <w:rsid w:val="00DC59AC"/>
    <w:rsid w:val="00DC5DA5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4B"/>
    <w:rsid w:val="00DC7ADE"/>
    <w:rsid w:val="00DC7CD8"/>
    <w:rsid w:val="00DC7F63"/>
    <w:rsid w:val="00DD0168"/>
    <w:rsid w:val="00DD0188"/>
    <w:rsid w:val="00DD0201"/>
    <w:rsid w:val="00DD0885"/>
    <w:rsid w:val="00DD08C3"/>
    <w:rsid w:val="00DD0C1E"/>
    <w:rsid w:val="00DD157E"/>
    <w:rsid w:val="00DD1CF6"/>
    <w:rsid w:val="00DD25F5"/>
    <w:rsid w:val="00DD2826"/>
    <w:rsid w:val="00DD2BEC"/>
    <w:rsid w:val="00DD2D52"/>
    <w:rsid w:val="00DD3116"/>
    <w:rsid w:val="00DD3130"/>
    <w:rsid w:val="00DD315D"/>
    <w:rsid w:val="00DD3506"/>
    <w:rsid w:val="00DD3544"/>
    <w:rsid w:val="00DD37DC"/>
    <w:rsid w:val="00DD3DFE"/>
    <w:rsid w:val="00DD3F32"/>
    <w:rsid w:val="00DD419A"/>
    <w:rsid w:val="00DD4486"/>
    <w:rsid w:val="00DD45F7"/>
    <w:rsid w:val="00DD4626"/>
    <w:rsid w:val="00DD4855"/>
    <w:rsid w:val="00DD4A46"/>
    <w:rsid w:val="00DD4B80"/>
    <w:rsid w:val="00DD4E40"/>
    <w:rsid w:val="00DD4F23"/>
    <w:rsid w:val="00DD50B6"/>
    <w:rsid w:val="00DD5A91"/>
    <w:rsid w:val="00DD5D50"/>
    <w:rsid w:val="00DD5DD6"/>
    <w:rsid w:val="00DD5E64"/>
    <w:rsid w:val="00DD631B"/>
    <w:rsid w:val="00DD66B6"/>
    <w:rsid w:val="00DD689E"/>
    <w:rsid w:val="00DD6B14"/>
    <w:rsid w:val="00DD6D00"/>
    <w:rsid w:val="00DD6F57"/>
    <w:rsid w:val="00DD709C"/>
    <w:rsid w:val="00DD70C1"/>
    <w:rsid w:val="00DD70CC"/>
    <w:rsid w:val="00DD7149"/>
    <w:rsid w:val="00DD7410"/>
    <w:rsid w:val="00DD751A"/>
    <w:rsid w:val="00DD79F0"/>
    <w:rsid w:val="00DE0549"/>
    <w:rsid w:val="00DE0892"/>
    <w:rsid w:val="00DE08CC"/>
    <w:rsid w:val="00DE0A85"/>
    <w:rsid w:val="00DE0CB8"/>
    <w:rsid w:val="00DE0E80"/>
    <w:rsid w:val="00DE103E"/>
    <w:rsid w:val="00DE1C23"/>
    <w:rsid w:val="00DE2065"/>
    <w:rsid w:val="00DE22CC"/>
    <w:rsid w:val="00DE236E"/>
    <w:rsid w:val="00DE2392"/>
    <w:rsid w:val="00DE24BB"/>
    <w:rsid w:val="00DE2641"/>
    <w:rsid w:val="00DE29C8"/>
    <w:rsid w:val="00DE2ACC"/>
    <w:rsid w:val="00DE2BEA"/>
    <w:rsid w:val="00DE2C40"/>
    <w:rsid w:val="00DE2E2F"/>
    <w:rsid w:val="00DE2E5E"/>
    <w:rsid w:val="00DE35ED"/>
    <w:rsid w:val="00DE371C"/>
    <w:rsid w:val="00DE3768"/>
    <w:rsid w:val="00DE3869"/>
    <w:rsid w:val="00DE3874"/>
    <w:rsid w:val="00DE39FC"/>
    <w:rsid w:val="00DE3E5D"/>
    <w:rsid w:val="00DE3E6E"/>
    <w:rsid w:val="00DE3F52"/>
    <w:rsid w:val="00DE428C"/>
    <w:rsid w:val="00DE4332"/>
    <w:rsid w:val="00DE4465"/>
    <w:rsid w:val="00DE4492"/>
    <w:rsid w:val="00DE4CBE"/>
    <w:rsid w:val="00DE4E50"/>
    <w:rsid w:val="00DE5088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9B"/>
    <w:rsid w:val="00DE6FBF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744"/>
    <w:rsid w:val="00DF1F1F"/>
    <w:rsid w:val="00DF29FD"/>
    <w:rsid w:val="00DF3046"/>
    <w:rsid w:val="00DF31A8"/>
    <w:rsid w:val="00DF3205"/>
    <w:rsid w:val="00DF35DC"/>
    <w:rsid w:val="00DF3733"/>
    <w:rsid w:val="00DF38DC"/>
    <w:rsid w:val="00DF3A07"/>
    <w:rsid w:val="00DF3CD0"/>
    <w:rsid w:val="00DF442E"/>
    <w:rsid w:val="00DF4443"/>
    <w:rsid w:val="00DF4598"/>
    <w:rsid w:val="00DF474A"/>
    <w:rsid w:val="00DF480D"/>
    <w:rsid w:val="00DF4B2B"/>
    <w:rsid w:val="00DF4DF0"/>
    <w:rsid w:val="00DF500A"/>
    <w:rsid w:val="00DF5094"/>
    <w:rsid w:val="00DF52A6"/>
    <w:rsid w:val="00DF54F8"/>
    <w:rsid w:val="00DF5754"/>
    <w:rsid w:val="00DF5F71"/>
    <w:rsid w:val="00DF6683"/>
    <w:rsid w:val="00DF66EE"/>
    <w:rsid w:val="00DF69EE"/>
    <w:rsid w:val="00DF6C93"/>
    <w:rsid w:val="00DF6D4D"/>
    <w:rsid w:val="00DF7133"/>
    <w:rsid w:val="00DF7388"/>
    <w:rsid w:val="00DF7911"/>
    <w:rsid w:val="00DF7B07"/>
    <w:rsid w:val="00DF7B96"/>
    <w:rsid w:val="00DF7C95"/>
    <w:rsid w:val="00DF7F48"/>
    <w:rsid w:val="00E0009D"/>
    <w:rsid w:val="00E00183"/>
    <w:rsid w:val="00E0018F"/>
    <w:rsid w:val="00E00316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433"/>
    <w:rsid w:val="00E0255F"/>
    <w:rsid w:val="00E0260D"/>
    <w:rsid w:val="00E0324D"/>
    <w:rsid w:val="00E034D8"/>
    <w:rsid w:val="00E03653"/>
    <w:rsid w:val="00E0368C"/>
    <w:rsid w:val="00E036FB"/>
    <w:rsid w:val="00E03918"/>
    <w:rsid w:val="00E044D5"/>
    <w:rsid w:val="00E04649"/>
    <w:rsid w:val="00E0464C"/>
    <w:rsid w:val="00E04AB4"/>
    <w:rsid w:val="00E04B87"/>
    <w:rsid w:val="00E04DCF"/>
    <w:rsid w:val="00E04F31"/>
    <w:rsid w:val="00E050A0"/>
    <w:rsid w:val="00E051EA"/>
    <w:rsid w:val="00E05231"/>
    <w:rsid w:val="00E053A2"/>
    <w:rsid w:val="00E055B2"/>
    <w:rsid w:val="00E057E9"/>
    <w:rsid w:val="00E057FC"/>
    <w:rsid w:val="00E05961"/>
    <w:rsid w:val="00E059D0"/>
    <w:rsid w:val="00E05C37"/>
    <w:rsid w:val="00E05EAD"/>
    <w:rsid w:val="00E05F62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6FC"/>
    <w:rsid w:val="00E107DC"/>
    <w:rsid w:val="00E10825"/>
    <w:rsid w:val="00E1094E"/>
    <w:rsid w:val="00E10A96"/>
    <w:rsid w:val="00E10BDA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C54"/>
    <w:rsid w:val="00E12D5E"/>
    <w:rsid w:val="00E12DFF"/>
    <w:rsid w:val="00E12E93"/>
    <w:rsid w:val="00E133DA"/>
    <w:rsid w:val="00E1349D"/>
    <w:rsid w:val="00E137AE"/>
    <w:rsid w:val="00E138C7"/>
    <w:rsid w:val="00E13B47"/>
    <w:rsid w:val="00E13C94"/>
    <w:rsid w:val="00E13D44"/>
    <w:rsid w:val="00E1409B"/>
    <w:rsid w:val="00E140CD"/>
    <w:rsid w:val="00E14290"/>
    <w:rsid w:val="00E144EF"/>
    <w:rsid w:val="00E14536"/>
    <w:rsid w:val="00E14C9B"/>
    <w:rsid w:val="00E14D0D"/>
    <w:rsid w:val="00E1539D"/>
    <w:rsid w:val="00E1549E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80D"/>
    <w:rsid w:val="00E16932"/>
    <w:rsid w:val="00E16D44"/>
    <w:rsid w:val="00E16E69"/>
    <w:rsid w:val="00E16EF1"/>
    <w:rsid w:val="00E16FE8"/>
    <w:rsid w:val="00E170AD"/>
    <w:rsid w:val="00E17B24"/>
    <w:rsid w:val="00E17E6D"/>
    <w:rsid w:val="00E20359"/>
    <w:rsid w:val="00E205B7"/>
    <w:rsid w:val="00E2093C"/>
    <w:rsid w:val="00E2096A"/>
    <w:rsid w:val="00E2099B"/>
    <w:rsid w:val="00E20CCB"/>
    <w:rsid w:val="00E21297"/>
    <w:rsid w:val="00E216E4"/>
    <w:rsid w:val="00E21881"/>
    <w:rsid w:val="00E21B45"/>
    <w:rsid w:val="00E21ECB"/>
    <w:rsid w:val="00E222F2"/>
    <w:rsid w:val="00E2242C"/>
    <w:rsid w:val="00E2249B"/>
    <w:rsid w:val="00E22878"/>
    <w:rsid w:val="00E22DE9"/>
    <w:rsid w:val="00E23097"/>
    <w:rsid w:val="00E231E5"/>
    <w:rsid w:val="00E23677"/>
    <w:rsid w:val="00E236BD"/>
    <w:rsid w:val="00E239D7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770"/>
    <w:rsid w:val="00E26900"/>
    <w:rsid w:val="00E269AD"/>
    <w:rsid w:val="00E2700B"/>
    <w:rsid w:val="00E270E1"/>
    <w:rsid w:val="00E27415"/>
    <w:rsid w:val="00E27D69"/>
    <w:rsid w:val="00E300D4"/>
    <w:rsid w:val="00E306FD"/>
    <w:rsid w:val="00E30A18"/>
    <w:rsid w:val="00E30D67"/>
    <w:rsid w:val="00E30FCC"/>
    <w:rsid w:val="00E313ED"/>
    <w:rsid w:val="00E3157A"/>
    <w:rsid w:val="00E318AD"/>
    <w:rsid w:val="00E31B42"/>
    <w:rsid w:val="00E31B54"/>
    <w:rsid w:val="00E31C2D"/>
    <w:rsid w:val="00E31D0F"/>
    <w:rsid w:val="00E320E5"/>
    <w:rsid w:val="00E327A6"/>
    <w:rsid w:val="00E327D4"/>
    <w:rsid w:val="00E32909"/>
    <w:rsid w:val="00E32913"/>
    <w:rsid w:val="00E32D2E"/>
    <w:rsid w:val="00E3311B"/>
    <w:rsid w:val="00E331F4"/>
    <w:rsid w:val="00E334DF"/>
    <w:rsid w:val="00E33655"/>
    <w:rsid w:val="00E33750"/>
    <w:rsid w:val="00E3391F"/>
    <w:rsid w:val="00E339DF"/>
    <w:rsid w:val="00E33BDF"/>
    <w:rsid w:val="00E33EC4"/>
    <w:rsid w:val="00E344DA"/>
    <w:rsid w:val="00E3460D"/>
    <w:rsid w:val="00E34A02"/>
    <w:rsid w:val="00E34B7E"/>
    <w:rsid w:val="00E350A5"/>
    <w:rsid w:val="00E352AD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09B"/>
    <w:rsid w:val="00E37352"/>
    <w:rsid w:val="00E375DB"/>
    <w:rsid w:val="00E376FC"/>
    <w:rsid w:val="00E37952"/>
    <w:rsid w:val="00E37E99"/>
    <w:rsid w:val="00E403C9"/>
    <w:rsid w:val="00E4050E"/>
    <w:rsid w:val="00E40628"/>
    <w:rsid w:val="00E407AC"/>
    <w:rsid w:val="00E40C63"/>
    <w:rsid w:val="00E40CD2"/>
    <w:rsid w:val="00E40D1D"/>
    <w:rsid w:val="00E4104E"/>
    <w:rsid w:val="00E41357"/>
    <w:rsid w:val="00E414A5"/>
    <w:rsid w:val="00E41965"/>
    <w:rsid w:val="00E41D62"/>
    <w:rsid w:val="00E42C30"/>
    <w:rsid w:val="00E42D35"/>
    <w:rsid w:val="00E4327E"/>
    <w:rsid w:val="00E43553"/>
    <w:rsid w:val="00E4367C"/>
    <w:rsid w:val="00E43716"/>
    <w:rsid w:val="00E43928"/>
    <w:rsid w:val="00E4397D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6E0"/>
    <w:rsid w:val="00E46998"/>
    <w:rsid w:val="00E46C0C"/>
    <w:rsid w:val="00E47400"/>
    <w:rsid w:val="00E47534"/>
    <w:rsid w:val="00E47554"/>
    <w:rsid w:val="00E478C8"/>
    <w:rsid w:val="00E479D1"/>
    <w:rsid w:val="00E47BE8"/>
    <w:rsid w:val="00E47E4D"/>
    <w:rsid w:val="00E47EFE"/>
    <w:rsid w:val="00E5009F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3B8"/>
    <w:rsid w:val="00E55885"/>
    <w:rsid w:val="00E55996"/>
    <w:rsid w:val="00E55AAE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18"/>
    <w:rsid w:val="00E56A88"/>
    <w:rsid w:val="00E56AB6"/>
    <w:rsid w:val="00E56C62"/>
    <w:rsid w:val="00E56FF0"/>
    <w:rsid w:val="00E57133"/>
    <w:rsid w:val="00E5748D"/>
    <w:rsid w:val="00E574B8"/>
    <w:rsid w:val="00E57CFF"/>
    <w:rsid w:val="00E57EC5"/>
    <w:rsid w:val="00E57F72"/>
    <w:rsid w:val="00E57FC4"/>
    <w:rsid w:val="00E60577"/>
    <w:rsid w:val="00E60712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692"/>
    <w:rsid w:val="00E62888"/>
    <w:rsid w:val="00E629D0"/>
    <w:rsid w:val="00E62CE3"/>
    <w:rsid w:val="00E62E9F"/>
    <w:rsid w:val="00E62F64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127"/>
    <w:rsid w:val="00E6623B"/>
    <w:rsid w:val="00E664E0"/>
    <w:rsid w:val="00E66596"/>
    <w:rsid w:val="00E66A67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421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E9A"/>
    <w:rsid w:val="00E72EB8"/>
    <w:rsid w:val="00E731B9"/>
    <w:rsid w:val="00E731F0"/>
    <w:rsid w:val="00E7364A"/>
    <w:rsid w:val="00E73B50"/>
    <w:rsid w:val="00E73E34"/>
    <w:rsid w:val="00E740CA"/>
    <w:rsid w:val="00E7425B"/>
    <w:rsid w:val="00E747E9"/>
    <w:rsid w:val="00E74A13"/>
    <w:rsid w:val="00E74BAB"/>
    <w:rsid w:val="00E74C79"/>
    <w:rsid w:val="00E74EB7"/>
    <w:rsid w:val="00E74F6B"/>
    <w:rsid w:val="00E752A1"/>
    <w:rsid w:val="00E75328"/>
    <w:rsid w:val="00E756ED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9AA"/>
    <w:rsid w:val="00E80EC2"/>
    <w:rsid w:val="00E815CA"/>
    <w:rsid w:val="00E83017"/>
    <w:rsid w:val="00E83148"/>
    <w:rsid w:val="00E8364A"/>
    <w:rsid w:val="00E83A5B"/>
    <w:rsid w:val="00E83B14"/>
    <w:rsid w:val="00E83D2F"/>
    <w:rsid w:val="00E83F9F"/>
    <w:rsid w:val="00E84079"/>
    <w:rsid w:val="00E843B4"/>
    <w:rsid w:val="00E84578"/>
    <w:rsid w:val="00E84753"/>
    <w:rsid w:val="00E8475D"/>
    <w:rsid w:val="00E84763"/>
    <w:rsid w:val="00E84A3C"/>
    <w:rsid w:val="00E8563F"/>
    <w:rsid w:val="00E85E28"/>
    <w:rsid w:val="00E8649C"/>
    <w:rsid w:val="00E8661A"/>
    <w:rsid w:val="00E86649"/>
    <w:rsid w:val="00E868B0"/>
    <w:rsid w:val="00E8697F"/>
    <w:rsid w:val="00E86C15"/>
    <w:rsid w:val="00E86C56"/>
    <w:rsid w:val="00E86F0A"/>
    <w:rsid w:val="00E86FB8"/>
    <w:rsid w:val="00E874F7"/>
    <w:rsid w:val="00E87804"/>
    <w:rsid w:val="00E87DF7"/>
    <w:rsid w:val="00E9006F"/>
    <w:rsid w:val="00E905BF"/>
    <w:rsid w:val="00E909C8"/>
    <w:rsid w:val="00E90A91"/>
    <w:rsid w:val="00E90CBA"/>
    <w:rsid w:val="00E911CE"/>
    <w:rsid w:val="00E919F9"/>
    <w:rsid w:val="00E91B7B"/>
    <w:rsid w:val="00E91DE2"/>
    <w:rsid w:val="00E91EAB"/>
    <w:rsid w:val="00E91F48"/>
    <w:rsid w:val="00E91FC9"/>
    <w:rsid w:val="00E9263A"/>
    <w:rsid w:val="00E927BB"/>
    <w:rsid w:val="00E92882"/>
    <w:rsid w:val="00E92AC0"/>
    <w:rsid w:val="00E92C65"/>
    <w:rsid w:val="00E931F6"/>
    <w:rsid w:val="00E93973"/>
    <w:rsid w:val="00E93F40"/>
    <w:rsid w:val="00E942E2"/>
    <w:rsid w:val="00E94333"/>
    <w:rsid w:val="00E9443A"/>
    <w:rsid w:val="00E94EB9"/>
    <w:rsid w:val="00E95072"/>
    <w:rsid w:val="00E951DE"/>
    <w:rsid w:val="00E95359"/>
    <w:rsid w:val="00E9595D"/>
    <w:rsid w:val="00E959CB"/>
    <w:rsid w:val="00E95CE8"/>
    <w:rsid w:val="00E96083"/>
    <w:rsid w:val="00E962B5"/>
    <w:rsid w:val="00E9696F"/>
    <w:rsid w:val="00E97052"/>
    <w:rsid w:val="00E9730F"/>
    <w:rsid w:val="00E97CCB"/>
    <w:rsid w:val="00EA0010"/>
    <w:rsid w:val="00EA022E"/>
    <w:rsid w:val="00EA08E7"/>
    <w:rsid w:val="00EA0AE4"/>
    <w:rsid w:val="00EA0CA6"/>
    <w:rsid w:val="00EA0D3D"/>
    <w:rsid w:val="00EA0F92"/>
    <w:rsid w:val="00EA122B"/>
    <w:rsid w:val="00EA14B8"/>
    <w:rsid w:val="00EA1563"/>
    <w:rsid w:val="00EA189C"/>
    <w:rsid w:val="00EA1BD7"/>
    <w:rsid w:val="00EA20B7"/>
    <w:rsid w:val="00EA234C"/>
    <w:rsid w:val="00EA257B"/>
    <w:rsid w:val="00EA2914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6098"/>
    <w:rsid w:val="00EA61BB"/>
    <w:rsid w:val="00EA6859"/>
    <w:rsid w:val="00EA6EA0"/>
    <w:rsid w:val="00EA750E"/>
    <w:rsid w:val="00EA7655"/>
    <w:rsid w:val="00EA782D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3EC5"/>
    <w:rsid w:val="00EB47CC"/>
    <w:rsid w:val="00EB4D54"/>
    <w:rsid w:val="00EB4DFB"/>
    <w:rsid w:val="00EB55B9"/>
    <w:rsid w:val="00EB5670"/>
    <w:rsid w:val="00EB56A3"/>
    <w:rsid w:val="00EB5867"/>
    <w:rsid w:val="00EB5945"/>
    <w:rsid w:val="00EB5BF0"/>
    <w:rsid w:val="00EB5E9B"/>
    <w:rsid w:val="00EB64AC"/>
    <w:rsid w:val="00EB66BB"/>
    <w:rsid w:val="00EB7220"/>
    <w:rsid w:val="00EB77EA"/>
    <w:rsid w:val="00EB7811"/>
    <w:rsid w:val="00EB7A9E"/>
    <w:rsid w:val="00EC0072"/>
    <w:rsid w:val="00EC00F5"/>
    <w:rsid w:val="00EC0716"/>
    <w:rsid w:val="00EC0744"/>
    <w:rsid w:val="00EC0A5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727"/>
    <w:rsid w:val="00EC3C79"/>
    <w:rsid w:val="00EC3DE0"/>
    <w:rsid w:val="00EC42B7"/>
    <w:rsid w:val="00EC451C"/>
    <w:rsid w:val="00EC47E0"/>
    <w:rsid w:val="00EC4882"/>
    <w:rsid w:val="00EC4B39"/>
    <w:rsid w:val="00EC4BBD"/>
    <w:rsid w:val="00EC53FC"/>
    <w:rsid w:val="00EC578F"/>
    <w:rsid w:val="00EC5AD5"/>
    <w:rsid w:val="00EC5AE7"/>
    <w:rsid w:val="00EC61C7"/>
    <w:rsid w:val="00EC6261"/>
    <w:rsid w:val="00EC65C0"/>
    <w:rsid w:val="00EC6A92"/>
    <w:rsid w:val="00EC6C38"/>
    <w:rsid w:val="00EC6CC5"/>
    <w:rsid w:val="00EC7191"/>
    <w:rsid w:val="00EC73D9"/>
    <w:rsid w:val="00EC74B8"/>
    <w:rsid w:val="00EC7594"/>
    <w:rsid w:val="00EC759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0ED9"/>
    <w:rsid w:val="00ED13BF"/>
    <w:rsid w:val="00ED1556"/>
    <w:rsid w:val="00ED15FF"/>
    <w:rsid w:val="00ED1CA5"/>
    <w:rsid w:val="00ED2070"/>
    <w:rsid w:val="00ED2103"/>
    <w:rsid w:val="00ED21BB"/>
    <w:rsid w:val="00ED21CF"/>
    <w:rsid w:val="00ED2356"/>
    <w:rsid w:val="00ED26F3"/>
    <w:rsid w:val="00ED28F1"/>
    <w:rsid w:val="00ED28F2"/>
    <w:rsid w:val="00ED2DC1"/>
    <w:rsid w:val="00ED2EF8"/>
    <w:rsid w:val="00ED32E1"/>
    <w:rsid w:val="00ED383C"/>
    <w:rsid w:val="00ED3AB3"/>
    <w:rsid w:val="00ED3C6D"/>
    <w:rsid w:val="00ED408A"/>
    <w:rsid w:val="00ED4180"/>
    <w:rsid w:val="00ED44FD"/>
    <w:rsid w:val="00ED4A45"/>
    <w:rsid w:val="00ED5156"/>
    <w:rsid w:val="00ED518C"/>
    <w:rsid w:val="00ED53C6"/>
    <w:rsid w:val="00ED5467"/>
    <w:rsid w:val="00ED5682"/>
    <w:rsid w:val="00ED5757"/>
    <w:rsid w:val="00ED582B"/>
    <w:rsid w:val="00ED5A5B"/>
    <w:rsid w:val="00ED5B53"/>
    <w:rsid w:val="00ED5C86"/>
    <w:rsid w:val="00ED5EE7"/>
    <w:rsid w:val="00ED6122"/>
    <w:rsid w:val="00ED6389"/>
    <w:rsid w:val="00ED63AA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310C"/>
    <w:rsid w:val="00EE33DC"/>
    <w:rsid w:val="00EE3BF5"/>
    <w:rsid w:val="00EE3CFD"/>
    <w:rsid w:val="00EE3F04"/>
    <w:rsid w:val="00EE41BC"/>
    <w:rsid w:val="00EE41C0"/>
    <w:rsid w:val="00EE45B5"/>
    <w:rsid w:val="00EE48B0"/>
    <w:rsid w:val="00EE4B33"/>
    <w:rsid w:val="00EE4EAE"/>
    <w:rsid w:val="00EE56BD"/>
    <w:rsid w:val="00EE5B22"/>
    <w:rsid w:val="00EE5BE5"/>
    <w:rsid w:val="00EE5E5D"/>
    <w:rsid w:val="00EE6129"/>
    <w:rsid w:val="00EE625E"/>
    <w:rsid w:val="00EE6352"/>
    <w:rsid w:val="00EE63A7"/>
    <w:rsid w:val="00EE6503"/>
    <w:rsid w:val="00EE65FC"/>
    <w:rsid w:val="00EE6D7E"/>
    <w:rsid w:val="00EE72BD"/>
    <w:rsid w:val="00EE7A35"/>
    <w:rsid w:val="00EE7B13"/>
    <w:rsid w:val="00EE7F43"/>
    <w:rsid w:val="00EF0303"/>
    <w:rsid w:val="00EF06E1"/>
    <w:rsid w:val="00EF071B"/>
    <w:rsid w:val="00EF081C"/>
    <w:rsid w:val="00EF08C6"/>
    <w:rsid w:val="00EF0ABA"/>
    <w:rsid w:val="00EF0B15"/>
    <w:rsid w:val="00EF0B6C"/>
    <w:rsid w:val="00EF0B8A"/>
    <w:rsid w:val="00EF0CC5"/>
    <w:rsid w:val="00EF0EBA"/>
    <w:rsid w:val="00EF16B7"/>
    <w:rsid w:val="00EF16FC"/>
    <w:rsid w:val="00EF198B"/>
    <w:rsid w:val="00EF1AAA"/>
    <w:rsid w:val="00EF1BD3"/>
    <w:rsid w:val="00EF1F1C"/>
    <w:rsid w:val="00EF21D4"/>
    <w:rsid w:val="00EF2916"/>
    <w:rsid w:val="00EF2937"/>
    <w:rsid w:val="00EF2973"/>
    <w:rsid w:val="00EF2A1A"/>
    <w:rsid w:val="00EF2EF4"/>
    <w:rsid w:val="00EF33B5"/>
    <w:rsid w:val="00EF350C"/>
    <w:rsid w:val="00EF3538"/>
    <w:rsid w:val="00EF3669"/>
    <w:rsid w:val="00EF3E4B"/>
    <w:rsid w:val="00EF4459"/>
    <w:rsid w:val="00EF477C"/>
    <w:rsid w:val="00EF48FC"/>
    <w:rsid w:val="00EF4C8F"/>
    <w:rsid w:val="00EF55D7"/>
    <w:rsid w:val="00EF57D9"/>
    <w:rsid w:val="00EF5BFC"/>
    <w:rsid w:val="00EF5D0F"/>
    <w:rsid w:val="00EF646D"/>
    <w:rsid w:val="00EF66BB"/>
    <w:rsid w:val="00EF6B7E"/>
    <w:rsid w:val="00EF6BC3"/>
    <w:rsid w:val="00EF7291"/>
    <w:rsid w:val="00EF72B4"/>
    <w:rsid w:val="00EF7398"/>
    <w:rsid w:val="00EF7471"/>
    <w:rsid w:val="00EF75B6"/>
    <w:rsid w:val="00EF7688"/>
    <w:rsid w:val="00EF77B3"/>
    <w:rsid w:val="00EF7969"/>
    <w:rsid w:val="00EF7C1A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1A2"/>
    <w:rsid w:val="00F028A9"/>
    <w:rsid w:val="00F028FD"/>
    <w:rsid w:val="00F0294C"/>
    <w:rsid w:val="00F02BB1"/>
    <w:rsid w:val="00F02BB6"/>
    <w:rsid w:val="00F02C8F"/>
    <w:rsid w:val="00F02DC4"/>
    <w:rsid w:val="00F0326B"/>
    <w:rsid w:val="00F03369"/>
    <w:rsid w:val="00F034AC"/>
    <w:rsid w:val="00F03501"/>
    <w:rsid w:val="00F0350F"/>
    <w:rsid w:val="00F035BA"/>
    <w:rsid w:val="00F037E4"/>
    <w:rsid w:val="00F03801"/>
    <w:rsid w:val="00F03933"/>
    <w:rsid w:val="00F03EBB"/>
    <w:rsid w:val="00F03F4E"/>
    <w:rsid w:val="00F04260"/>
    <w:rsid w:val="00F043CC"/>
    <w:rsid w:val="00F044EC"/>
    <w:rsid w:val="00F04820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28C"/>
    <w:rsid w:val="00F0665B"/>
    <w:rsid w:val="00F06B4D"/>
    <w:rsid w:val="00F06FDA"/>
    <w:rsid w:val="00F075D4"/>
    <w:rsid w:val="00F0764F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34"/>
    <w:rsid w:val="00F1367F"/>
    <w:rsid w:val="00F1398C"/>
    <w:rsid w:val="00F13A63"/>
    <w:rsid w:val="00F13E73"/>
    <w:rsid w:val="00F140C6"/>
    <w:rsid w:val="00F142E7"/>
    <w:rsid w:val="00F142F3"/>
    <w:rsid w:val="00F1446C"/>
    <w:rsid w:val="00F14A4B"/>
    <w:rsid w:val="00F159A5"/>
    <w:rsid w:val="00F15B43"/>
    <w:rsid w:val="00F15CB4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DF"/>
    <w:rsid w:val="00F177ED"/>
    <w:rsid w:val="00F17BE0"/>
    <w:rsid w:val="00F20103"/>
    <w:rsid w:val="00F202C2"/>
    <w:rsid w:val="00F20324"/>
    <w:rsid w:val="00F209B7"/>
    <w:rsid w:val="00F209D4"/>
    <w:rsid w:val="00F20C1A"/>
    <w:rsid w:val="00F20DE8"/>
    <w:rsid w:val="00F211B6"/>
    <w:rsid w:val="00F211E9"/>
    <w:rsid w:val="00F217DB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62C"/>
    <w:rsid w:val="00F226CB"/>
    <w:rsid w:val="00F226FD"/>
    <w:rsid w:val="00F227DA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D51"/>
    <w:rsid w:val="00F24EB5"/>
    <w:rsid w:val="00F2506C"/>
    <w:rsid w:val="00F25165"/>
    <w:rsid w:val="00F25236"/>
    <w:rsid w:val="00F253C5"/>
    <w:rsid w:val="00F2585E"/>
    <w:rsid w:val="00F259E8"/>
    <w:rsid w:val="00F25B75"/>
    <w:rsid w:val="00F265CA"/>
    <w:rsid w:val="00F26DD6"/>
    <w:rsid w:val="00F26E73"/>
    <w:rsid w:val="00F27049"/>
    <w:rsid w:val="00F273C6"/>
    <w:rsid w:val="00F274EE"/>
    <w:rsid w:val="00F27AB2"/>
    <w:rsid w:val="00F27BD5"/>
    <w:rsid w:val="00F27F3B"/>
    <w:rsid w:val="00F30081"/>
    <w:rsid w:val="00F3045E"/>
    <w:rsid w:val="00F30732"/>
    <w:rsid w:val="00F30D5E"/>
    <w:rsid w:val="00F30E73"/>
    <w:rsid w:val="00F31145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8DC"/>
    <w:rsid w:val="00F33C94"/>
    <w:rsid w:val="00F33EAC"/>
    <w:rsid w:val="00F33F1C"/>
    <w:rsid w:val="00F344C3"/>
    <w:rsid w:val="00F34A86"/>
    <w:rsid w:val="00F34D1C"/>
    <w:rsid w:val="00F34F8C"/>
    <w:rsid w:val="00F35411"/>
    <w:rsid w:val="00F35712"/>
    <w:rsid w:val="00F3584C"/>
    <w:rsid w:val="00F3596F"/>
    <w:rsid w:val="00F35A01"/>
    <w:rsid w:val="00F35F11"/>
    <w:rsid w:val="00F36142"/>
    <w:rsid w:val="00F36170"/>
    <w:rsid w:val="00F366FD"/>
    <w:rsid w:val="00F3726C"/>
    <w:rsid w:val="00F374FD"/>
    <w:rsid w:val="00F375E7"/>
    <w:rsid w:val="00F37721"/>
    <w:rsid w:val="00F37739"/>
    <w:rsid w:val="00F37771"/>
    <w:rsid w:val="00F3778C"/>
    <w:rsid w:val="00F37CFF"/>
    <w:rsid w:val="00F40031"/>
    <w:rsid w:val="00F4042B"/>
    <w:rsid w:val="00F407D5"/>
    <w:rsid w:val="00F407E8"/>
    <w:rsid w:val="00F40B49"/>
    <w:rsid w:val="00F40E45"/>
    <w:rsid w:val="00F4132B"/>
    <w:rsid w:val="00F41664"/>
    <w:rsid w:val="00F4180B"/>
    <w:rsid w:val="00F41DE5"/>
    <w:rsid w:val="00F41EBC"/>
    <w:rsid w:val="00F41F91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AC"/>
    <w:rsid w:val="00F43CED"/>
    <w:rsid w:val="00F441C3"/>
    <w:rsid w:val="00F442A7"/>
    <w:rsid w:val="00F448A9"/>
    <w:rsid w:val="00F44992"/>
    <w:rsid w:val="00F45122"/>
    <w:rsid w:val="00F45372"/>
    <w:rsid w:val="00F45A0A"/>
    <w:rsid w:val="00F45A10"/>
    <w:rsid w:val="00F45B0A"/>
    <w:rsid w:val="00F45DCC"/>
    <w:rsid w:val="00F45F75"/>
    <w:rsid w:val="00F46353"/>
    <w:rsid w:val="00F4685B"/>
    <w:rsid w:val="00F46DB0"/>
    <w:rsid w:val="00F474B5"/>
    <w:rsid w:val="00F475E9"/>
    <w:rsid w:val="00F50179"/>
    <w:rsid w:val="00F505FA"/>
    <w:rsid w:val="00F50600"/>
    <w:rsid w:val="00F5099A"/>
    <w:rsid w:val="00F50A6D"/>
    <w:rsid w:val="00F50C4E"/>
    <w:rsid w:val="00F513D4"/>
    <w:rsid w:val="00F51B20"/>
    <w:rsid w:val="00F51B37"/>
    <w:rsid w:val="00F52009"/>
    <w:rsid w:val="00F5279C"/>
    <w:rsid w:val="00F527E4"/>
    <w:rsid w:val="00F52C25"/>
    <w:rsid w:val="00F52C93"/>
    <w:rsid w:val="00F52F66"/>
    <w:rsid w:val="00F5301C"/>
    <w:rsid w:val="00F530DF"/>
    <w:rsid w:val="00F5335B"/>
    <w:rsid w:val="00F53600"/>
    <w:rsid w:val="00F53937"/>
    <w:rsid w:val="00F539D3"/>
    <w:rsid w:val="00F53CBB"/>
    <w:rsid w:val="00F53D82"/>
    <w:rsid w:val="00F53D97"/>
    <w:rsid w:val="00F54086"/>
    <w:rsid w:val="00F5438A"/>
    <w:rsid w:val="00F54605"/>
    <w:rsid w:val="00F5495B"/>
    <w:rsid w:val="00F54D3E"/>
    <w:rsid w:val="00F54E16"/>
    <w:rsid w:val="00F54FA9"/>
    <w:rsid w:val="00F550E5"/>
    <w:rsid w:val="00F5521A"/>
    <w:rsid w:val="00F5538F"/>
    <w:rsid w:val="00F55491"/>
    <w:rsid w:val="00F556DE"/>
    <w:rsid w:val="00F55BF6"/>
    <w:rsid w:val="00F55C25"/>
    <w:rsid w:val="00F55CE1"/>
    <w:rsid w:val="00F560A3"/>
    <w:rsid w:val="00F56269"/>
    <w:rsid w:val="00F56343"/>
    <w:rsid w:val="00F56FF9"/>
    <w:rsid w:val="00F571E8"/>
    <w:rsid w:val="00F57263"/>
    <w:rsid w:val="00F57305"/>
    <w:rsid w:val="00F57432"/>
    <w:rsid w:val="00F5762C"/>
    <w:rsid w:val="00F57736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00"/>
    <w:rsid w:val="00F61EF4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358"/>
    <w:rsid w:val="00F635DF"/>
    <w:rsid w:val="00F6365F"/>
    <w:rsid w:val="00F636E4"/>
    <w:rsid w:val="00F63959"/>
    <w:rsid w:val="00F63A6F"/>
    <w:rsid w:val="00F63CE1"/>
    <w:rsid w:val="00F63D20"/>
    <w:rsid w:val="00F640DE"/>
    <w:rsid w:val="00F640FE"/>
    <w:rsid w:val="00F6432D"/>
    <w:rsid w:val="00F64ADA"/>
    <w:rsid w:val="00F64AF1"/>
    <w:rsid w:val="00F64E96"/>
    <w:rsid w:val="00F64ED5"/>
    <w:rsid w:val="00F64FD3"/>
    <w:rsid w:val="00F65351"/>
    <w:rsid w:val="00F654D6"/>
    <w:rsid w:val="00F656A6"/>
    <w:rsid w:val="00F6599D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9F6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E1A"/>
    <w:rsid w:val="00F71FE7"/>
    <w:rsid w:val="00F7200A"/>
    <w:rsid w:val="00F7225A"/>
    <w:rsid w:val="00F72615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783"/>
    <w:rsid w:val="00F75F72"/>
    <w:rsid w:val="00F75F94"/>
    <w:rsid w:val="00F765FD"/>
    <w:rsid w:val="00F76699"/>
    <w:rsid w:val="00F7671F"/>
    <w:rsid w:val="00F769B0"/>
    <w:rsid w:val="00F76B42"/>
    <w:rsid w:val="00F76D8D"/>
    <w:rsid w:val="00F770B1"/>
    <w:rsid w:val="00F77136"/>
    <w:rsid w:val="00F776DC"/>
    <w:rsid w:val="00F7772D"/>
    <w:rsid w:val="00F7776F"/>
    <w:rsid w:val="00F778D1"/>
    <w:rsid w:val="00F779F9"/>
    <w:rsid w:val="00F77C73"/>
    <w:rsid w:val="00F8012A"/>
    <w:rsid w:val="00F803F7"/>
    <w:rsid w:val="00F80695"/>
    <w:rsid w:val="00F80707"/>
    <w:rsid w:val="00F80716"/>
    <w:rsid w:val="00F8095A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26E"/>
    <w:rsid w:val="00F825C8"/>
    <w:rsid w:val="00F826CF"/>
    <w:rsid w:val="00F828A7"/>
    <w:rsid w:val="00F82CCB"/>
    <w:rsid w:val="00F833BA"/>
    <w:rsid w:val="00F8353A"/>
    <w:rsid w:val="00F83B1B"/>
    <w:rsid w:val="00F83B9C"/>
    <w:rsid w:val="00F83BEC"/>
    <w:rsid w:val="00F84010"/>
    <w:rsid w:val="00F844C5"/>
    <w:rsid w:val="00F8451A"/>
    <w:rsid w:val="00F84580"/>
    <w:rsid w:val="00F8478B"/>
    <w:rsid w:val="00F84791"/>
    <w:rsid w:val="00F849A2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836"/>
    <w:rsid w:val="00F85F17"/>
    <w:rsid w:val="00F864EB"/>
    <w:rsid w:val="00F866C9"/>
    <w:rsid w:val="00F86F3E"/>
    <w:rsid w:val="00F871A8"/>
    <w:rsid w:val="00F873D5"/>
    <w:rsid w:val="00F879C0"/>
    <w:rsid w:val="00F87C7F"/>
    <w:rsid w:val="00F87CE9"/>
    <w:rsid w:val="00F87F9B"/>
    <w:rsid w:val="00F900F4"/>
    <w:rsid w:val="00F904C9"/>
    <w:rsid w:val="00F904D8"/>
    <w:rsid w:val="00F9069E"/>
    <w:rsid w:val="00F90AA8"/>
    <w:rsid w:val="00F90E09"/>
    <w:rsid w:val="00F90F4C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6F"/>
    <w:rsid w:val="00F94681"/>
    <w:rsid w:val="00F94769"/>
    <w:rsid w:val="00F94815"/>
    <w:rsid w:val="00F94A38"/>
    <w:rsid w:val="00F94AD6"/>
    <w:rsid w:val="00F94C4D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EA8"/>
    <w:rsid w:val="00F96F3A"/>
    <w:rsid w:val="00F97476"/>
    <w:rsid w:val="00F97B3E"/>
    <w:rsid w:val="00F97BAE"/>
    <w:rsid w:val="00F97D5F"/>
    <w:rsid w:val="00F97D62"/>
    <w:rsid w:val="00F97D98"/>
    <w:rsid w:val="00F97DB8"/>
    <w:rsid w:val="00FA00E0"/>
    <w:rsid w:val="00FA026D"/>
    <w:rsid w:val="00FA02B7"/>
    <w:rsid w:val="00FA04A4"/>
    <w:rsid w:val="00FA086D"/>
    <w:rsid w:val="00FA0BB4"/>
    <w:rsid w:val="00FA0CF7"/>
    <w:rsid w:val="00FA0E7D"/>
    <w:rsid w:val="00FA1094"/>
    <w:rsid w:val="00FA1104"/>
    <w:rsid w:val="00FA110C"/>
    <w:rsid w:val="00FA1374"/>
    <w:rsid w:val="00FA165C"/>
    <w:rsid w:val="00FA1C24"/>
    <w:rsid w:val="00FA1C3A"/>
    <w:rsid w:val="00FA1CF6"/>
    <w:rsid w:val="00FA1D4B"/>
    <w:rsid w:val="00FA2057"/>
    <w:rsid w:val="00FA21B8"/>
    <w:rsid w:val="00FA284C"/>
    <w:rsid w:val="00FA2C74"/>
    <w:rsid w:val="00FA2CE6"/>
    <w:rsid w:val="00FA2DBD"/>
    <w:rsid w:val="00FA2DCC"/>
    <w:rsid w:val="00FA2E13"/>
    <w:rsid w:val="00FA34E2"/>
    <w:rsid w:val="00FA393C"/>
    <w:rsid w:val="00FA3972"/>
    <w:rsid w:val="00FA3C99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917"/>
    <w:rsid w:val="00FA59F0"/>
    <w:rsid w:val="00FA5B4F"/>
    <w:rsid w:val="00FA5E5A"/>
    <w:rsid w:val="00FA5FC1"/>
    <w:rsid w:val="00FA620E"/>
    <w:rsid w:val="00FA62A2"/>
    <w:rsid w:val="00FA66C6"/>
    <w:rsid w:val="00FA6A73"/>
    <w:rsid w:val="00FA6BE1"/>
    <w:rsid w:val="00FA6F16"/>
    <w:rsid w:val="00FA70B1"/>
    <w:rsid w:val="00FA77D4"/>
    <w:rsid w:val="00FA7851"/>
    <w:rsid w:val="00FA7CD2"/>
    <w:rsid w:val="00FA7DD0"/>
    <w:rsid w:val="00FB0063"/>
    <w:rsid w:val="00FB01C7"/>
    <w:rsid w:val="00FB0200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A49"/>
    <w:rsid w:val="00FB1C81"/>
    <w:rsid w:val="00FB2187"/>
    <w:rsid w:val="00FB22BC"/>
    <w:rsid w:val="00FB23D7"/>
    <w:rsid w:val="00FB2704"/>
    <w:rsid w:val="00FB2A5D"/>
    <w:rsid w:val="00FB2E88"/>
    <w:rsid w:val="00FB306F"/>
    <w:rsid w:val="00FB30C0"/>
    <w:rsid w:val="00FB3111"/>
    <w:rsid w:val="00FB356B"/>
    <w:rsid w:val="00FB3683"/>
    <w:rsid w:val="00FB3936"/>
    <w:rsid w:val="00FB3DF7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160"/>
    <w:rsid w:val="00FC1346"/>
    <w:rsid w:val="00FC15E6"/>
    <w:rsid w:val="00FC191D"/>
    <w:rsid w:val="00FC1CAF"/>
    <w:rsid w:val="00FC231D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ED0"/>
    <w:rsid w:val="00FC5AE0"/>
    <w:rsid w:val="00FC5CC0"/>
    <w:rsid w:val="00FC5F43"/>
    <w:rsid w:val="00FC60F5"/>
    <w:rsid w:val="00FC6176"/>
    <w:rsid w:val="00FC6A9C"/>
    <w:rsid w:val="00FC6F0F"/>
    <w:rsid w:val="00FC73B3"/>
    <w:rsid w:val="00FC74B3"/>
    <w:rsid w:val="00FC74C1"/>
    <w:rsid w:val="00FC7912"/>
    <w:rsid w:val="00FC799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7FA"/>
    <w:rsid w:val="00FD1892"/>
    <w:rsid w:val="00FD1C22"/>
    <w:rsid w:val="00FD1D28"/>
    <w:rsid w:val="00FD1E48"/>
    <w:rsid w:val="00FD1E9C"/>
    <w:rsid w:val="00FD2370"/>
    <w:rsid w:val="00FD2471"/>
    <w:rsid w:val="00FD278A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A7B"/>
    <w:rsid w:val="00FD4B20"/>
    <w:rsid w:val="00FD4CF8"/>
    <w:rsid w:val="00FD57C7"/>
    <w:rsid w:val="00FD5D09"/>
    <w:rsid w:val="00FD5FF7"/>
    <w:rsid w:val="00FD6134"/>
    <w:rsid w:val="00FD6D6A"/>
    <w:rsid w:val="00FD70BB"/>
    <w:rsid w:val="00FD734B"/>
    <w:rsid w:val="00FD73D6"/>
    <w:rsid w:val="00FD748A"/>
    <w:rsid w:val="00FD7A8D"/>
    <w:rsid w:val="00FD7C85"/>
    <w:rsid w:val="00FD7F7D"/>
    <w:rsid w:val="00FE05B7"/>
    <w:rsid w:val="00FE05D3"/>
    <w:rsid w:val="00FE0647"/>
    <w:rsid w:val="00FE095B"/>
    <w:rsid w:val="00FE0ADB"/>
    <w:rsid w:val="00FE0CF6"/>
    <w:rsid w:val="00FE1252"/>
    <w:rsid w:val="00FE1E1F"/>
    <w:rsid w:val="00FE1EFE"/>
    <w:rsid w:val="00FE200F"/>
    <w:rsid w:val="00FE243F"/>
    <w:rsid w:val="00FE2C1F"/>
    <w:rsid w:val="00FE2C6F"/>
    <w:rsid w:val="00FE2D79"/>
    <w:rsid w:val="00FE2EF2"/>
    <w:rsid w:val="00FE2F1D"/>
    <w:rsid w:val="00FE30FD"/>
    <w:rsid w:val="00FE3176"/>
    <w:rsid w:val="00FE31B4"/>
    <w:rsid w:val="00FE34CC"/>
    <w:rsid w:val="00FE356F"/>
    <w:rsid w:val="00FE360E"/>
    <w:rsid w:val="00FE37BE"/>
    <w:rsid w:val="00FE3933"/>
    <w:rsid w:val="00FE3BE2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64B"/>
    <w:rsid w:val="00FE67EC"/>
    <w:rsid w:val="00FE6895"/>
    <w:rsid w:val="00FE6CA1"/>
    <w:rsid w:val="00FE6DFA"/>
    <w:rsid w:val="00FE6ECF"/>
    <w:rsid w:val="00FE6F4E"/>
    <w:rsid w:val="00FE7093"/>
    <w:rsid w:val="00FE76DE"/>
    <w:rsid w:val="00FE77D3"/>
    <w:rsid w:val="00FE78A1"/>
    <w:rsid w:val="00FE7920"/>
    <w:rsid w:val="00FE7D24"/>
    <w:rsid w:val="00FF01B4"/>
    <w:rsid w:val="00FF034D"/>
    <w:rsid w:val="00FF0C9D"/>
    <w:rsid w:val="00FF1192"/>
    <w:rsid w:val="00FF12A1"/>
    <w:rsid w:val="00FF1461"/>
    <w:rsid w:val="00FF14BF"/>
    <w:rsid w:val="00FF14D8"/>
    <w:rsid w:val="00FF1AA6"/>
    <w:rsid w:val="00FF1AA8"/>
    <w:rsid w:val="00FF1D58"/>
    <w:rsid w:val="00FF21A3"/>
    <w:rsid w:val="00FF26FC"/>
    <w:rsid w:val="00FF27D6"/>
    <w:rsid w:val="00FF292B"/>
    <w:rsid w:val="00FF2A8A"/>
    <w:rsid w:val="00FF2E33"/>
    <w:rsid w:val="00FF2EC0"/>
    <w:rsid w:val="00FF31AD"/>
    <w:rsid w:val="00FF32AB"/>
    <w:rsid w:val="00FF3424"/>
    <w:rsid w:val="00FF3693"/>
    <w:rsid w:val="00FF38B6"/>
    <w:rsid w:val="00FF3D54"/>
    <w:rsid w:val="00FF3ED3"/>
    <w:rsid w:val="00FF404B"/>
    <w:rsid w:val="00FF41FC"/>
    <w:rsid w:val="00FF429E"/>
    <w:rsid w:val="00FF42BF"/>
    <w:rsid w:val="00FF42E7"/>
    <w:rsid w:val="00FF4322"/>
    <w:rsid w:val="00FF4990"/>
    <w:rsid w:val="00FF4AD8"/>
    <w:rsid w:val="00FF4AF5"/>
    <w:rsid w:val="00FF4BCE"/>
    <w:rsid w:val="00FF4C30"/>
    <w:rsid w:val="00FF4CC5"/>
    <w:rsid w:val="00FF4CEE"/>
    <w:rsid w:val="00FF4E12"/>
    <w:rsid w:val="00FF4E2F"/>
    <w:rsid w:val="00FF4FFB"/>
    <w:rsid w:val="00FF515D"/>
    <w:rsid w:val="00FF5291"/>
    <w:rsid w:val="00FF5700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DD3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9F862"/>
  <w15:chartTrackingRefBased/>
  <w15:docId w15:val="{B0F862EE-E87F-45D8-82FD-B802F685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E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6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03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96665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28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40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009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08624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75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06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954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158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1258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490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876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621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565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5481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61722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4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8" Type="http://schemas.openxmlformats.org/officeDocument/2006/relationships/image" Target="media/image1.png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9" Type="http://schemas.openxmlformats.org/officeDocument/2006/relationships/customXml" Target="ink/ink2.xml"/><Relationship Id="rId4" Type="http://schemas.openxmlformats.org/officeDocument/2006/relationships/settings" Target="settings.xm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7-25T07:25:35.25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7-25T07:25:28.58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FDA97-5133-4C73-BC7A-F5CD92C96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</TotalTime>
  <Pages>53</Pages>
  <Words>11147</Words>
  <Characters>63540</Characters>
  <Application>Microsoft Office Word</Application>
  <DocSecurity>0</DocSecurity>
  <Lines>529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74538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Nuntita, Wunprasert</cp:lastModifiedBy>
  <cp:revision>12</cp:revision>
  <cp:lastPrinted>2019-11-12T10:14:00Z</cp:lastPrinted>
  <dcterms:created xsi:type="dcterms:W3CDTF">2019-11-13T01:28:00Z</dcterms:created>
  <dcterms:modified xsi:type="dcterms:W3CDTF">2019-11-13T04:10:00Z</dcterms:modified>
</cp:coreProperties>
</file>