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61316A" w14:textId="77777777" w:rsidR="00644987" w:rsidRPr="00A87005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bookmarkStart w:id="0" w:name="Start"/>
      <w:bookmarkEnd w:id="0"/>
      <w:r w:rsidRPr="00A8700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8700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8700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3B1762B" w14:textId="77777777" w:rsidR="00644987" w:rsidRPr="00A87005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1A0F0E1D" w14:textId="77777777" w:rsidR="00644987" w:rsidRPr="00A87005" w:rsidRDefault="00644987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4E9D34BE" w14:textId="77777777" w:rsidR="004B71BE" w:rsidRPr="00A87005" w:rsidRDefault="00644987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4B71BE" w:rsidRPr="00A87005">
        <w:rPr>
          <w:rFonts w:ascii="Angsana New" w:hAnsi="Angsana New"/>
          <w:sz w:val="30"/>
          <w:szCs w:val="30"/>
          <w:cs/>
        </w:rPr>
        <w:t>ระหว่างกาล</w:t>
      </w:r>
    </w:p>
    <w:p w14:paraId="7FFD3E6D" w14:textId="77777777" w:rsidR="007D1CDE" w:rsidRPr="00A87005" w:rsidRDefault="007D1CD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3150E0E5" w14:textId="77777777" w:rsidR="007D1CDE" w:rsidRPr="00A87005" w:rsidRDefault="00C64811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ลูกหนี้การค้า</w:t>
      </w:r>
      <w:r w:rsidR="007D1CDE" w:rsidRPr="00A87005">
        <w:rPr>
          <w:rFonts w:ascii="Angsana New" w:hAnsi="Angsana New"/>
          <w:sz w:val="30"/>
          <w:szCs w:val="30"/>
          <w:cs/>
        </w:rPr>
        <w:t xml:space="preserve"> </w:t>
      </w:r>
    </w:p>
    <w:p w14:paraId="06D0906E" w14:textId="77777777" w:rsidR="00644987" w:rsidRPr="00A87005" w:rsidRDefault="007D1CD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  <w:cs/>
        </w:rPr>
      </w:pPr>
      <w:r w:rsidRPr="00A87005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644987" w:rsidRPr="00A87005">
        <w:rPr>
          <w:rFonts w:ascii="Angsana New" w:hAnsi="Angsana New"/>
          <w:sz w:val="30"/>
          <w:szCs w:val="30"/>
          <w:cs/>
        </w:rPr>
        <w:tab/>
      </w:r>
      <w:r w:rsidR="00644987" w:rsidRPr="00A87005">
        <w:rPr>
          <w:rFonts w:ascii="Angsana New" w:hAnsi="Angsana New"/>
          <w:sz w:val="30"/>
          <w:szCs w:val="30"/>
          <w:cs/>
        </w:rPr>
        <w:tab/>
      </w:r>
      <w:r w:rsidR="00644987" w:rsidRPr="00A87005">
        <w:rPr>
          <w:rFonts w:ascii="Angsana New" w:hAnsi="Angsana New"/>
          <w:sz w:val="30"/>
          <w:szCs w:val="30"/>
          <w:cs/>
        </w:rPr>
        <w:tab/>
      </w:r>
    </w:p>
    <w:p w14:paraId="0A417A45" w14:textId="77777777" w:rsidR="007D1CDE" w:rsidRPr="00A87005" w:rsidRDefault="007D1CD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0CFC6649" w14:textId="77777777" w:rsidR="007F4F4E" w:rsidRPr="00A87005" w:rsidRDefault="007F4F4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14:paraId="49ECC15B" w14:textId="77777777" w:rsidR="0096157D" w:rsidRPr="00A87005" w:rsidRDefault="00C64811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เจ้าหนี้การค้า</w:t>
      </w:r>
    </w:p>
    <w:p w14:paraId="1AC29ACD" w14:textId="77777777" w:rsidR="007E1317" w:rsidRPr="00A87005" w:rsidRDefault="007E1317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 w:hint="cs"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36B95CAD" w14:textId="77777777" w:rsidR="00644987" w:rsidRPr="00A87005" w:rsidRDefault="00B736C3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 w:hint="cs"/>
          <w:sz w:val="30"/>
          <w:szCs w:val="30"/>
          <w:cs/>
        </w:rPr>
        <w:t>รายได้และ</w:t>
      </w:r>
      <w:r w:rsidR="008F17C2" w:rsidRPr="00A87005">
        <w:rPr>
          <w:rFonts w:ascii="Angsana New" w:hAnsi="Angsana New" w:hint="cs"/>
          <w:sz w:val="30"/>
          <w:szCs w:val="30"/>
          <w:cs/>
        </w:rPr>
        <w:t>ส่วนงานดำเนินงาน</w:t>
      </w:r>
    </w:p>
    <w:p w14:paraId="00252727" w14:textId="77777777" w:rsidR="00231705" w:rsidRPr="00A87005" w:rsidRDefault="00231705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2C5BAF87" w14:textId="5E5BE76D" w:rsidR="00B1155E" w:rsidRPr="006B4FD0" w:rsidRDefault="00262C99" w:rsidP="006B4FD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กำไร</w:t>
      </w:r>
      <w:r w:rsidRPr="006B4FD0">
        <w:rPr>
          <w:rFonts w:ascii="Angsana New" w:hAnsi="Angsana New"/>
          <w:sz w:val="30"/>
          <w:szCs w:val="30"/>
          <w:cs/>
        </w:rPr>
        <w:t>ต่อหุ้น</w:t>
      </w:r>
    </w:p>
    <w:p w14:paraId="546995E6" w14:textId="77777777" w:rsidR="000C7DC8" w:rsidRPr="00A87005" w:rsidRDefault="000C7DC8" w:rsidP="00BC0AA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71A88832" w14:textId="77777777" w:rsidR="00AB71A2" w:rsidRPr="00A87005" w:rsidRDefault="00EC6BF3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697DD8BA" w14:textId="77777777" w:rsidR="00644987" w:rsidRPr="00A87005" w:rsidRDefault="002414D8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ภาระผูกพัน</w:t>
      </w:r>
      <w:r w:rsidR="005105FA" w:rsidRPr="00A87005">
        <w:rPr>
          <w:rFonts w:ascii="Angsana New" w:hAnsi="Angsana New"/>
          <w:sz w:val="30"/>
          <w:szCs w:val="30"/>
          <w:cs/>
        </w:rPr>
        <w:t>กับบุคคลหรือกิจการที่ไม่เกี่ยวข้องกัน</w:t>
      </w:r>
    </w:p>
    <w:p w14:paraId="1BF04D6F" w14:textId="77777777" w:rsidR="00E946C8" w:rsidRPr="00A87005" w:rsidRDefault="00E946C8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  <w:lang w:val="th-TH"/>
        </w:rPr>
        <w:t>หนี้สินที่อาจเกิดขึ้น</w:t>
      </w:r>
    </w:p>
    <w:p w14:paraId="6CD76A72" w14:textId="77777777" w:rsidR="009B0E3B" w:rsidRPr="00A87005" w:rsidRDefault="009B0E3B" w:rsidP="007A36C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1F1B906D" w14:textId="77777777" w:rsidR="007A36CD" w:rsidRPr="00A87005" w:rsidRDefault="007A36CD" w:rsidP="007A3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F80668F" w14:textId="77777777" w:rsidR="00EF3C33" w:rsidRPr="00A87005" w:rsidRDefault="00EF3C33" w:rsidP="00EF3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BEB684B" w14:textId="77777777" w:rsidR="00B157B3" w:rsidRPr="00A87005" w:rsidRDefault="00B157B3" w:rsidP="00B15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110CF844" w14:textId="3A874CA7" w:rsidR="009F2180" w:rsidRPr="00A87005" w:rsidRDefault="00644987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br w:type="page"/>
      </w:r>
      <w:r w:rsidR="009F2180" w:rsidRPr="00A8700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622C88">
        <w:rPr>
          <w:rFonts w:ascii="Angsana New" w:hAnsi="Angsana New" w:hint="cs"/>
          <w:sz w:val="30"/>
          <w:szCs w:val="30"/>
          <w:cs/>
        </w:rPr>
        <w:t>แบบย่อ</w:t>
      </w:r>
      <w:r w:rsidR="009F2180" w:rsidRPr="00A87005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5167F7" w:rsidRPr="00A87005">
        <w:rPr>
          <w:rFonts w:ascii="Angsana New" w:hAnsi="Angsana New" w:hint="cs"/>
          <w:sz w:val="30"/>
          <w:szCs w:val="30"/>
          <w:cs/>
        </w:rPr>
        <w:t>ระหว่างกาล</w:t>
      </w:r>
      <w:r w:rsidR="009F2180" w:rsidRPr="00A87005">
        <w:rPr>
          <w:rFonts w:ascii="Angsana New" w:hAnsi="Angsana New"/>
          <w:sz w:val="30"/>
          <w:szCs w:val="30"/>
          <w:cs/>
        </w:rPr>
        <w:t>นี้</w:t>
      </w:r>
    </w:p>
    <w:p w14:paraId="399CF549" w14:textId="77777777" w:rsidR="009F2180" w:rsidRPr="00A87005" w:rsidRDefault="009F218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57ACE48" w14:textId="77777777" w:rsidR="009F2180" w:rsidRPr="00A87005" w:rsidRDefault="009F218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งบการเงิน</w:t>
      </w:r>
      <w:r w:rsidR="003B5EBA" w:rsidRPr="00A87005">
        <w:rPr>
          <w:rFonts w:ascii="Angsana New" w:hAnsi="Angsana New"/>
          <w:sz w:val="30"/>
          <w:szCs w:val="30"/>
          <w:cs/>
        </w:rPr>
        <w:t>ระหว่างกาล</w:t>
      </w:r>
      <w:r w:rsidR="003D1D13" w:rsidRPr="00A87005">
        <w:rPr>
          <w:rFonts w:ascii="Angsana New" w:hAnsi="Angsana New"/>
          <w:sz w:val="30"/>
          <w:szCs w:val="30"/>
          <w:cs/>
        </w:rPr>
        <w:t>นี้</w:t>
      </w:r>
      <w:r w:rsidRPr="00A87005">
        <w:rPr>
          <w:rFonts w:ascii="Angsana New" w:hAnsi="Angsana New"/>
          <w:sz w:val="30"/>
          <w:szCs w:val="30"/>
          <w:cs/>
        </w:rPr>
        <w:t>ได้รับอนุมัติ</w:t>
      </w:r>
      <w:r w:rsidR="00560E43" w:rsidRPr="00A87005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A87005">
        <w:rPr>
          <w:rFonts w:ascii="Angsana New" w:hAnsi="Angsana New"/>
          <w:sz w:val="30"/>
          <w:szCs w:val="30"/>
          <w:cs/>
        </w:rPr>
        <w:t>จาก</w:t>
      </w:r>
      <w:r w:rsidR="009B75F0" w:rsidRPr="00A87005">
        <w:rPr>
          <w:rFonts w:ascii="Angsana New" w:hAnsi="Angsana New"/>
          <w:sz w:val="30"/>
          <w:szCs w:val="30"/>
          <w:cs/>
        </w:rPr>
        <w:t>คณะ</w:t>
      </w:r>
      <w:r w:rsidR="00462C33" w:rsidRPr="00A87005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E74DF9" w:rsidRPr="00A87005">
        <w:rPr>
          <w:rFonts w:ascii="Angsana New" w:hAnsi="Angsana New"/>
          <w:sz w:val="30"/>
          <w:szCs w:val="30"/>
        </w:rPr>
        <w:t xml:space="preserve"> </w:t>
      </w:r>
      <w:r w:rsidR="00B148B9">
        <w:rPr>
          <w:rFonts w:ascii="Angsana New" w:hAnsi="Angsana New"/>
          <w:sz w:val="30"/>
          <w:szCs w:val="30"/>
        </w:rPr>
        <w:t xml:space="preserve">13 </w:t>
      </w:r>
      <w:r w:rsidR="00B148B9">
        <w:rPr>
          <w:rFonts w:ascii="Angsana New" w:hAnsi="Angsana New" w:hint="cs"/>
          <w:sz w:val="30"/>
          <w:szCs w:val="30"/>
          <w:cs/>
        </w:rPr>
        <w:t>พฤศจิกายน</w:t>
      </w:r>
      <w:r w:rsidR="00BB25AC"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="00DF2A09" w:rsidRPr="00A87005">
        <w:rPr>
          <w:rFonts w:ascii="Angsana New" w:hAnsi="Angsana New" w:hint="cs"/>
          <w:sz w:val="30"/>
          <w:szCs w:val="30"/>
          <w:cs/>
        </w:rPr>
        <w:t>256</w:t>
      </w:r>
      <w:r w:rsidR="00915805">
        <w:rPr>
          <w:rFonts w:ascii="Angsana New" w:hAnsi="Angsana New"/>
          <w:sz w:val="30"/>
          <w:szCs w:val="30"/>
        </w:rPr>
        <w:t>2</w:t>
      </w:r>
    </w:p>
    <w:p w14:paraId="6348750C" w14:textId="77777777" w:rsidR="009F2180" w:rsidRPr="00B148B9" w:rsidRDefault="009F2180" w:rsidP="0034231D">
      <w:pPr>
        <w:pStyle w:val="Heading5"/>
        <w:spacing w:line="240" w:lineRule="auto"/>
        <w:ind w:left="540"/>
        <w:rPr>
          <w:rFonts w:ascii="Angsana New" w:hAnsi="Angsana New"/>
          <w:sz w:val="30"/>
          <w:szCs w:val="30"/>
          <w:lang w:val="en-US"/>
        </w:rPr>
      </w:pPr>
    </w:p>
    <w:p w14:paraId="6DBF45D7" w14:textId="77777777" w:rsidR="00FC04D5" w:rsidRPr="00A87005" w:rsidRDefault="00F3624F" w:rsidP="009057A0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ข้อมูล</w:t>
      </w:r>
      <w:r w:rsidR="00FC04D5" w:rsidRPr="00A87005">
        <w:rPr>
          <w:rFonts w:ascii="Angsana New" w:hAnsi="Angsana New"/>
          <w:sz w:val="30"/>
          <w:szCs w:val="30"/>
          <w:cs/>
        </w:rPr>
        <w:t>ทั่วไป</w:t>
      </w:r>
    </w:p>
    <w:p w14:paraId="5DE74C4E" w14:textId="77777777" w:rsidR="00FC04D5" w:rsidRPr="00A87005" w:rsidRDefault="00FC04D5" w:rsidP="00626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D672847" w14:textId="77777777" w:rsidR="00B43885" w:rsidRPr="00A87005" w:rsidRDefault="00941E67" w:rsidP="00B43885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pacing w:val="-6"/>
          <w:sz w:val="30"/>
          <w:szCs w:val="30"/>
          <w:cs/>
        </w:rPr>
        <w:t>ผู้ถือหุ้นรายใหญ่ในระหว่าง</w:t>
      </w:r>
      <w:r w:rsidR="00847651" w:rsidRPr="00A87005">
        <w:rPr>
          <w:rFonts w:ascii="Angsana New" w:hAnsi="Angsana New"/>
          <w:spacing w:val="-6"/>
          <w:sz w:val="30"/>
          <w:szCs w:val="30"/>
          <w:cs/>
        </w:rPr>
        <w:t>งวด</w:t>
      </w:r>
      <w:r w:rsidR="00AF6688" w:rsidRPr="00A87005">
        <w:rPr>
          <w:rFonts w:ascii="Angsana New" w:hAnsi="Angsana New"/>
          <w:sz w:val="22"/>
          <w:szCs w:val="22"/>
        </w:rPr>
        <w:t xml:space="preserve"> </w:t>
      </w:r>
      <w:r w:rsidR="00AF6688" w:rsidRPr="00A87005">
        <w:rPr>
          <w:rFonts w:ascii="Angsana New" w:hAnsi="Angsana New"/>
          <w:sz w:val="30"/>
          <w:szCs w:val="30"/>
          <w:cs/>
        </w:rPr>
        <w:t>ได้แก่ ตระกูลทรัพย์ทวยชน ซึ่งถือหุ้นรวมทั้งสิ้นร้</w:t>
      </w:r>
      <w:r w:rsidR="00F5198A" w:rsidRPr="00A87005">
        <w:rPr>
          <w:rFonts w:ascii="Angsana New" w:hAnsi="Angsana New"/>
          <w:sz w:val="30"/>
          <w:szCs w:val="30"/>
          <w:cs/>
        </w:rPr>
        <w:t>อยละ</w:t>
      </w:r>
      <w:r w:rsidR="008F17C2" w:rsidRPr="00A87005">
        <w:rPr>
          <w:rFonts w:ascii="Angsana New" w:hAnsi="Angsana New"/>
          <w:sz w:val="30"/>
          <w:szCs w:val="30"/>
        </w:rPr>
        <w:t xml:space="preserve"> </w:t>
      </w:r>
      <w:r w:rsidR="00803131">
        <w:rPr>
          <w:rFonts w:ascii="Angsana New" w:hAnsi="Angsana New"/>
          <w:sz w:val="30"/>
          <w:szCs w:val="30"/>
        </w:rPr>
        <w:t>30.24</w:t>
      </w:r>
      <w:r w:rsidR="00AF6688" w:rsidRPr="00A87005">
        <w:rPr>
          <w:rFonts w:ascii="Angsana New" w:hAnsi="Angsana New"/>
          <w:sz w:val="30"/>
          <w:szCs w:val="30"/>
        </w:rPr>
        <w:t xml:space="preserve"> </w:t>
      </w:r>
      <w:r w:rsidR="00AF6688" w:rsidRPr="00A87005">
        <w:rPr>
          <w:rFonts w:ascii="Angsana New" w:hAnsi="Angsana New"/>
          <w:sz w:val="30"/>
          <w:szCs w:val="30"/>
          <w:cs/>
        </w:rPr>
        <w:t xml:space="preserve">และตระกูลบริมาสพร ซึ่งถือหุ้นรวมทั้งสิ้นร้อยละ </w:t>
      </w:r>
      <w:r w:rsidR="00803131">
        <w:rPr>
          <w:rFonts w:ascii="Angsana New" w:hAnsi="Angsana New"/>
          <w:sz w:val="30"/>
          <w:szCs w:val="30"/>
        </w:rPr>
        <w:t>25.85</w:t>
      </w:r>
    </w:p>
    <w:p w14:paraId="4980DA66" w14:textId="77777777" w:rsidR="008F44AF" w:rsidRPr="00A87005" w:rsidRDefault="008F44AF" w:rsidP="008F4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475424" w14:textId="77777777" w:rsidR="008F44AF" w:rsidRPr="00A87005" w:rsidRDefault="008F44AF" w:rsidP="008F4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บริษัทดำเนินธุรกิจหลักเกี่ยวกับการจัดจำหน่ายโคมไฟฟ้า หลอดไฟฟ้า และวัสดุอุปกรณ์ไฟฟ้าแสงสว่างรวมทั้งให้บริการออกแบบและติดตั้งระบบไฟฟ้าแสงสว่าง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284FB8">
        <w:rPr>
          <w:rFonts w:ascii="Angsana New" w:hAnsi="Angsana New"/>
          <w:sz w:val="30"/>
          <w:szCs w:val="30"/>
        </w:rPr>
        <w:t xml:space="preserve">30 </w:t>
      </w:r>
      <w:r w:rsidR="00284FB8">
        <w:rPr>
          <w:rFonts w:ascii="Angsana New" w:hAnsi="Angsana New"/>
          <w:sz w:val="30"/>
          <w:szCs w:val="30"/>
          <w:cs/>
        </w:rPr>
        <w:t>กันยายน</w:t>
      </w:r>
      <w:r w:rsidR="0096746A" w:rsidRPr="00A87005">
        <w:rPr>
          <w:rFonts w:ascii="Angsana New" w:hAnsi="Angsana New"/>
          <w:sz w:val="30"/>
          <w:szCs w:val="30"/>
          <w:cs/>
        </w:rPr>
        <w:t xml:space="preserve"> 2</w:t>
      </w:r>
      <w:r w:rsidRPr="00A87005">
        <w:rPr>
          <w:rFonts w:ascii="Angsana New" w:hAnsi="Angsana New"/>
          <w:sz w:val="30"/>
          <w:szCs w:val="30"/>
        </w:rPr>
        <w:t>5</w:t>
      </w:r>
      <w:r w:rsidR="0066121D" w:rsidRPr="00A87005">
        <w:rPr>
          <w:rFonts w:ascii="Angsana New" w:hAnsi="Angsana New" w:hint="cs"/>
          <w:sz w:val="30"/>
          <w:szCs w:val="30"/>
          <w:cs/>
        </w:rPr>
        <w:t>6</w:t>
      </w:r>
      <w:r w:rsidR="0061435E" w:rsidRPr="00A87005">
        <w:rPr>
          <w:rFonts w:ascii="Angsana New" w:hAnsi="Angsana New"/>
          <w:sz w:val="30"/>
          <w:szCs w:val="30"/>
        </w:rPr>
        <w:t>2</w:t>
      </w:r>
      <w:r w:rsidRPr="00A87005">
        <w:rPr>
          <w:rFonts w:ascii="Angsana New" w:hAnsi="Angsana New"/>
          <w:sz w:val="30"/>
          <w:szCs w:val="30"/>
          <w:cs/>
        </w:rPr>
        <w:t xml:space="preserve"> และ </w:t>
      </w:r>
      <w:r w:rsidR="00F26414" w:rsidRPr="00A87005">
        <w:rPr>
          <w:rFonts w:ascii="Angsana New" w:hAnsi="Angsana New"/>
          <w:sz w:val="30"/>
          <w:szCs w:val="30"/>
        </w:rPr>
        <w:t xml:space="preserve">        </w:t>
      </w:r>
      <w:r w:rsidR="00843B79" w:rsidRPr="00A87005">
        <w:rPr>
          <w:rFonts w:ascii="Angsana New" w:hAnsi="Angsana New"/>
          <w:sz w:val="30"/>
          <w:szCs w:val="30"/>
          <w:cs/>
        </w:rPr>
        <w:br/>
      </w:r>
      <w:r w:rsidRPr="00A87005">
        <w:rPr>
          <w:rFonts w:ascii="Angsana New" w:hAnsi="Angsana New"/>
          <w:sz w:val="30"/>
          <w:szCs w:val="30"/>
        </w:rPr>
        <w:t>31</w:t>
      </w:r>
      <w:r w:rsidRPr="00A8700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87005">
        <w:rPr>
          <w:rFonts w:ascii="Angsana New" w:hAnsi="Angsana New"/>
          <w:sz w:val="30"/>
          <w:szCs w:val="30"/>
        </w:rPr>
        <w:t>25</w:t>
      </w:r>
      <w:r w:rsidR="0061435E" w:rsidRPr="00A87005">
        <w:rPr>
          <w:rFonts w:ascii="Angsana New" w:hAnsi="Angsana New"/>
          <w:sz w:val="30"/>
          <w:szCs w:val="30"/>
        </w:rPr>
        <w:t>61</w:t>
      </w:r>
      <w:r w:rsidR="00595008" w:rsidRPr="00A87005">
        <w:rPr>
          <w:rFonts w:ascii="Angsana New" w:hAnsi="Angsana New"/>
          <w:sz w:val="30"/>
          <w:szCs w:val="30"/>
        </w:rPr>
        <w:t xml:space="preserve"> </w:t>
      </w:r>
      <w:r w:rsidR="00595008" w:rsidRPr="00A87005">
        <w:rPr>
          <w:rFonts w:ascii="Angsana New" w:hAnsi="Angsana New"/>
          <w:sz w:val="30"/>
          <w:szCs w:val="30"/>
          <w:cs/>
        </w:rPr>
        <w:t>ได้เปิด</w:t>
      </w:r>
      <w:r w:rsidR="005F439A" w:rsidRPr="00A87005">
        <w:rPr>
          <w:rFonts w:ascii="Angsana New" w:hAnsi="Angsana New"/>
          <w:sz w:val="30"/>
          <w:szCs w:val="30"/>
          <w:cs/>
        </w:rPr>
        <w:t>เผยไว้ในหมายเหตุประกอบงบการเงิน</w:t>
      </w:r>
      <w:r w:rsidR="00582F25" w:rsidRPr="00A87005">
        <w:rPr>
          <w:rFonts w:ascii="Angsana New" w:hAnsi="Angsana New" w:hint="cs"/>
          <w:sz w:val="30"/>
          <w:szCs w:val="30"/>
          <w:cs/>
        </w:rPr>
        <w:t>ระหว่างกาล</w:t>
      </w:r>
      <w:r w:rsidR="00606D84" w:rsidRPr="00A87005">
        <w:rPr>
          <w:rFonts w:ascii="Angsana New" w:hAnsi="Angsana New" w:hint="cs"/>
          <w:sz w:val="30"/>
          <w:szCs w:val="30"/>
          <w:cs/>
        </w:rPr>
        <w:t>ข้อ</w:t>
      </w:r>
      <w:r w:rsidR="00606D84" w:rsidRPr="00A87005">
        <w:rPr>
          <w:rFonts w:ascii="Angsana New" w:hAnsi="Angsana New"/>
          <w:sz w:val="30"/>
          <w:szCs w:val="30"/>
        </w:rPr>
        <w:t xml:space="preserve"> 5</w:t>
      </w:r>
    </w:p>
    <w:p w14:paraId="1E73E829" w14:textId="77777777" w:rsidR="008F44AF" w:rsidRPr="00A87005" w:rsidRDefault="008F44AF" w:rsidP="008F4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F9E22C4" w14:textId="77777777" w:rsidR="00FC04D5" w:rsidRPr="00A87005" w:rsidRDefault="00FC04D5" w:rsidP="009057A0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352798" w:rsidRPr="00A87005">
        <w:rPr>
          <w:rFonts w:ascii="Angsana New" w:hAnsi="Angsana New"/>
          <w:sz w:val="30"/>
          <w:szCs w:val="30"/>
          <w:cs/>
        </w:rPr>
        <w:t>ระหว่างกาล</w:t>
      </w:r>
      <w:r w:rsidR="00A30371" w:rsidRPr="00A87005">
        <w:rPr>
          <w:rFonts w:ascii="Angsana New" w:hAnsi="Angsana New"/>
          <w:sz w:val="30"/>
          <w:szCs w:val="30"/>
          <w:cs/>
        </w:rPr>
        <w:t xml:space="preserve"> </w:t>
      </w:r>
    </w:p>
    <w:p w14:paraId="50A8AA0B" w14:textId="77777777" w:rsidR="00FC04D5" w:rsidRPr="00A87005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19056F6" w14:textId="77777777" w:rsidR="006F16E0" w:rsidRPr="00A87005" w:rsidRDefault="006F16E0" w:rsidP="006F16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A87005">
        <w:rPr>
          <w:rFonts w:ascii="Angsana New" w:hAnsi="Angsana New"/>
          <w:i/>
          <w:iCs/>
          <w:sz w:val="30"/>
          <w:szCs w:val="30"/>
          <w:cs/>
        </w:rPr>
        <w:t>(ก)</w:t>
      </w:r>
      <w:r w:rsidRPr="00A87005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49651BF2" w14:textId="77777777" w:rsidR="006F16E0" w:rsidRPr="00A87005" w:rsidRDefault="006F16E0" w:rsidP="006F1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6EDE110" w14:textId="250D76A9" w:rsidR="00595008" w:rsidRPr="00A87005" w:rsidRDefault="00E07F35" w:rsidP="00E07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 w:hint="cs"/>
          <w:sz w:val="30"/>
          <w:szCs w:val="30"/>
          <w:cs/>
        </w:rPr>
        <w:t>งบ</w:t>
      </w:r>
      <w:r w:rsidRPr="00A87005">
        <w:rPr>
          <w:rFonts w:ascii="Angsana New" w:hAnsi="Angsana New"/>
          <w:sz w:val="30"/>
          <w:szCs w:val="30"/>
          <w:cs/>
        </w:rPr>
        <w:t>การเงินระหว่างกาลนี้</w:t>
      </w:r>
      <w:r w:rsidRPr="00A87005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A87005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A87005">
        <w:rPr>
          <w:rFonts w:ascii="Angsana New" w:hAnsi="Angsana New" w:hint="cs"/>
          <w:sz w:val="30"/>
          <w:szCs w:val="30"/>
          <w:cs/>
        </w:rPr>
        <w:t>งบการเงินประจำปี</w:t>
      </w:r>
      <w:r w:rsidR="008A576E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</w:rPr>
        <w:t>และ</w:t>
      </w:r>
      <w:r w:rsidRPr="00A87005">
        <w:rPr>
          <w:rFonts w:ascii="Angsana New" w:hAnsi="Angsana New"/>
          <w:sz w:val="30"/>
          <w:szCs w:val="30"/>
          <w:cs/>
        </w:rPr>
        <w:t>จัดทำ</w:t>
      </w:r>
      <w:r w:rsidRPr="00A87005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Pr="00A87005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Pr="00A87005">
        <w:rPr>
          <w:rFonts w:ascii="Angsana New" w:hAnsi="Angsana New"/>
          <w:sz w:val="30"/>
          <w:szCs w:val="30"/>
        </w:rPr>
        <w:t xml:space="preserve">34 </w:t>
      </w:r>
      <w:r w:rsidRPr="00A87005">
        <w:rPr>
          <w:rFonts w:ascii="Angsana New" w:hAnsi="Angsana New"/>
          <w:sz w:val="30"/>
          <w:szCs w:val="30"/>
          <w:cs/>
        </w:rPr>
        <w:t xml:space="preserve">เรื่อง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A87005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A87005">
        <w:rPr>
          <w:rFonts w:ascii="Angsana New" w:hAnsi="Angsana New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A87005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A87005">
        <w:rPr>
          <w:rFonts w:ascii="Angsana New" w:hAnsi="Angsana New"/>
          <w:sz w:val="30"/>
          <w:szCs w:val="30"/>
        </w:rPr>
        <w:t xml:space="preserve"> </w:t>
      </w:r>
    </w:p>
    <w:p w14:paraId="2EE00DF6" w14:textId="77777777" w:rsidR="00030FE8" w:rsidRPr="00A87005" w:rsidRDefault="00030FE8" w:rsidP="00595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4846677" w14:textId="77777777" w:rsidR="00EF580C" w:rsidRPr="00A87005" w:rsidRDefault="00595008" w:rsidP="00E07F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pacing w:val="-4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9310D7" w:rsidRPr="00A87005">
        <w:rPr>
          <w:rFonts w:ascii="Angsana New" w:hAnsi="Angsana New"/>
          <w:spacing w:val="-4"/>
          <w:sz w:val="30"/>
          <w:szCs w:val="30"/>
        </w:rPr>
        <w:t xml:space="preserve">31 </w:t>
      </w:r>
      <w:r w:rsidR="009310D7" w:rsidRPr="00A87005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A87005">
        <w:rPr>
          <w:rFonts w:ascii="Angsana New" w:hAnsi="Angsana New"/>
          <w:spacing w:val="-4"/>
          <w:sz w:val="30"/>
          <w:szCs w:val="30"/>
          <w:cs/>
        </w:rPr>
        <w:t xml:space="preserve"> 25</w:t>
      </w:r>
      <w:r w:rsidR="008B0864" w:rsidRPr="00A87005">
        <w:rPr>
          <w:rFonts w:ascii="Angsana New" w:hAnsi="Angsana New"/>
          <w:spacing w:val="-4"/>
          <w:sz w:val="30"/>
          <w:szCs w:val="30"/>
        </w:rPr>
        <w:t>6</w:t>
      </w:r>
      <w:r w:rsidR="0095556A" w:rsidRPr="00A87005">
        <w:rPr>
          <w:rFonts w:ascii="Angsana New" w:hAnsi="Angsana New"/>
          <w:spacing w:val="-4"/>
          <w:sz w:val="30"/>
          <w:szCs w:val="30"/>
        </w:rPr>
        <w:t>1</w:t>
      </w:r>
      <w:r w:rsidR="005B1FD8" w:rsidRPr="00A8700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pacing w:val="-4"/>
          <w:sz w:val="30"/>
          <w:szCs w:val="30"/>
          <w:cs/>
        </w:rPr>
        <w:t>งบการเงิน</w:t>
      </w:r>
      <w:r w:rsidRPr="00A87005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</w:t>
      </w:r>
      <w:r w:rsidR="005B1FD8" w:rsidRPr="00A87005">
        <w:rPr>
          <w:rFonts w:ascii="Angsana New" w:hAnsi="Angsana New"/>
          <w:sz w:val="30"/>
          <w:szCs w:val="30"/>
          <w:cs/>
        </w:rPr>
        <w:t>การให้ข้อมูลที่เกี่ยวกับกิจกรรม</w:t>
      </w:r>
      <w:r w:rsidR="003719F2"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pacing w:val="8"/>
          <w:sz w:val="30"/>
          <w:szCs w:val="30"/>
          <w:cs/>
        </w:rPr>
        <w:t>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</w:t>
      </w:r>
      <w:r w:rsidRPr="00A87005">
        <w:rPr>
          <w:rFonts w:ascii="Angsana New" w:hAnsi="Angsana New"/>
          <w:spacing w:val="-4"/>
          <w:sz w:val="30"/>
          <w:szCs w:val="30"/>
          <w:cs/>
        </w:rPr>
        <w:t>งบการเงิน</w:t>
      </w:r>
      <w:r w:rsidRPr="00A87005">
        <w:rPr>
          <w:rFonts w:ascii="Angsana New" w:hAnsi="Angsana New"/>
          <w:sz w:val="30"/>
          <w:szCs w:val="30"/>
          <w:cs/>
        </w:rPr>
        <w:t xml:space="preserve">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FF0F54" w:rsidRPr="00A87005">
        <w:rPr>
          <w:rFonts w:ascii="Angsana New" w:hAnsi="Angsana New"/>
          <w:sz w:val="30"/>
          <w:szCs w:val="30"/>
        </w:rPr>
        <w:br/>
      </w:r>
      <w:r w:rsidRPr="00A87005">
        <w:rPr>
          <w:rFonts w:ascii="Angsana New" w:hAnsi="Angsana New"/>
          <w:sz w:val="30"/>
          <w:szCs w:val="30"/>
          <w:cs/>
        </w:rPr>
        <w:t xml:space="preserve">31 </w:t>
      </w:r>
      <w:r w:rsidR="009310D7" w:rsidRPr="00A87005">
        <w:rPr>
          <w:rFonts w:ascii="Angsana New" w:hAnsi="Angsana New" w:hint="cs"/>
          <w:sz w:val="30"/>
          <w:szCs w:val="30"/>
          <w:cs/>
        </w:rPr>
        <w:t>ธันวาคม</w:t>
      </w:r>
      <w:r w:rsidR="0066121D" w:rsidRPr="00A87005">
        <w:rPr>
          <w:rFonts w:ascii="Angsana New" w:hAnsi="Angsana New" w:hint="cs"/>
          <w:sz w:val="30"/>
          <w:szCs w:val="30"/>
          <w:cs/>
        </w:rPr>
        <w:t xml:space="preserve"> 25</w:t>
      </w:r>
      <w:r w:rsidR="008B0864" w:rsidRPr="00A87005">
        <w:rPr>
          <w:rFonts w:ascii="Angsana New" w:hAnsi="Angsana New"/>
          <w:sz w:val="30"/>
          <w:szCs w:val="30"/>
        </w:rPr>
        <w:t>6</w:t>
      </w:r>
      <w:r w:rsidR="0095556A" w:rsidRPr="00A87005">
        <w:rPr>
          <w:rFonts w:ascii="Angsana New" w:hAnsi="Angsana New"/>
          <w:sz w:val="30"/>
          <w:szCs w:val="30"/>
        </w:rPr>
        <w:t>1</w:t>
      </w:r>
    </w:p>
    <w:p w14:paraId="465BC3BD" w14:textId="77777777" w:rsidR="00123917" w:rsidRPr="00A87005" w:rsidRDefault="00123917" w:rsidP="00414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thaiDistribute"/>
        <w:rPr>
          <w:rFonts w:ascii="Angsana New" w:hAnsi="Angsana New"/>
          <w:sz w:val="30"/>
          <w:szCs w:val="30"/>
        </w:rPr>
      </w:pPr>
    </w:p>
    <w:p w14:paraId="497101B3" w14:textId="77777777" w:rsidR="000A42D8" w:rsidRPr="00A87005" w:rsidRDefault="000A42D8" w:rsidP="00414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thaiDistribute"/>
        <w:rPr>
          <w:rFonts w:ascii="Angsana New" w:hAnsi="Angsana New"/>
          <w:sz w:val="30"/>
          <w:szCs w:val="30"/>
        </w:rPr>
      </w:pPr>
    </w:p>
    <w:p w14:paraId="0F5B1A47" w14:textId="77777777" w:rsidR="000A42D8" w:rsidRPr="00A87005" w:rsidRDefault="000A42D8" w:rsidP="00414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thaiDistribute"/>
        <w:rPr>
          <w:rFonts w:ascii="Angsana New" w:hAnsi="Angsana New"/>
          <w:sz w:val="30"/>
          <w:szCs w:val="30"/>
        </w:rPr>
      </w:pPr>
    </w:p>
    <w:p w14:paraId="350BDF00" w14:textId="77777777" w:rsidR="000A42D8" w:rsidRPr="00A87005" w:rsidRDefault="000A42D8" w:rsidP="00414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thaiDistribute"/>
        <w:rPr>
          <w:rFonts w:ascii="Angsana New" w:hAnsi="Angsana New"/>
          <w:sz w:val="30"/>
          <w:szCs w:val="30"/>
        </w:rPr>
      </w:pPr>
    </w:p>
    <w:p w14:paraId="2376C83C" w14:textId="77777777" w:rsidR="000A42D8" w:rsidRPr="00A87005" w:rsidRDefault="000A42D8" w:rsidP="00414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thaiDistribute"/>
        <w:rPr>
          <w:rFonts w:ascii="Angsana New" w:hAnsi="Angsana New"/>
          <w:sz w:val="30"/>
          <w:szCs w:val="30"/>
        </w:rPr>
      </w:pPr>
    </w:p>
    <w:p w14:paraId="1EEC7958" w14:textId="77777777" w:rsidR="000A42D8" w:rsidRPr="00A87005" w:rsidRDefault="000A42D8" w:rsidP="00414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thaiDistribute"/>
        <w:rPr>
          <w:rFonts w:ascii="Angsana New" w:hAnsi="Angsana New"/>
          <w:sz w:val="30"/>
          <w:szCs w:val="30"/>
        </w:rPr>
      </w:pPr>
    </w:p>
    <w:p w14:paraId="70F7ECBF" w14:textId="77777777" w:rsidR="000A42D8" w:rsidRPr="00A87005" w:rsidRDefault="000A42D8" w:rsidP="00414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thaiDistribute"/>
        <w:rPr>
          <w:rFonts w:ascii="Angsana New" w:hAnsi="Angsana New"/>
          <w:sz w:val="30"/>
          <w:szCs w:val="30"/>
        </w:rPr>
      </w:pPr>
    </w:p>
    <w:p w14:paraId="72425C09" w14:textId="77777777" w:rsidR="00123917" w:rsidRPr="00A87005" w:rsidRDefault="00414ECE" w:rsidP="004D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A87005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 </w:t>
      </w:r>
      <w:r w:rsidR="00123917" w:rsidRPr="00A87005">
        <w:rPr>
          <w:rFonts w:ascii="Angsana New" w:hAnsi="Angsana New"/>
          <w:i/>
          <w:iCs/>
          <w:sz w:val="30"/>
          <w:szCs w:val="30"/>
          <w:cs/>
        </w:rPr>
        <w:t>(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123917" w:rsidRPr="00A87005">
        <w:rPr>
          <w:rFonts w:ascii="Angsana New" w:hAnsi="Angsana New"/>
          <w:i/>
          <w:iCs/>
          <w:sz w:val="30"/>
          <w:szCs w:val="30"/>
          <w:cs/>
        </w:rPr>
        <w:t>)</w:t>
      </w:r>
      <w:r w:rsidR="00123917" w:rsidRPr="00A87005">
        <w:rPr>
          <w:rFonts w:ascii="Angsana New" w:hAnsi="Angsana New"/>
          <w:i/>
          <w:iCs/>
          <w:sz w:val="30"/>
          <w:szCs w:val="30"/>
          <w:cs/>
        </w:rPr>
        <w:tab/>
      </w:r>
      <w:r w:rsidR="00E07F35" w:rsidRPr="00A87005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14:paraId="76D1C0D3" w14:textId="77777777" w:rsidR="004F2118" w:rsidRPr="00A87005" w:rsidRDefault="004F2118" w:rsidP="00792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7DF4CB8" w14:textId="77777777" w:rsidR="007458F7" w:rsidRPr="00A87005" w:rsidRDefault="00303C6A" w:rsidP="0022130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ในการจัดทำ</w:t>
      </w:r>
      <w:r w:rsidRPr="00A87005">
        <w:rPr>
          <w:rFonts w:ascii="Angsana New" w:hAnsi="Angsana New" w:hint="cs"/>
          <w:sz w:val="30"/>
          <w:szCs w:val="30"/>
          <w:cs/>
        </w:rPr>
        <w:t>งบ</w:t>
      </w:r>
      <w:r w:rsidRPr="00A87005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B7E1E" w:rsidRPr="00A87005">
        <w:rPr>
          <w:rFonts w:ascii="Angsana New" w:hAnsi="Angsana New" w:hint="cs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</w:t>
      </w:r>
      <w:r w:rsidRPr="00A87005">
        <w:rPr>
          <w:rFonts w:ascii="Angsana New" w:hAnsi="Angsana New"/>
          <w:sz w:val="30"/>
          <w:szCs w:val="30"/>
          <w:cs/>
        </w:rPr>
        <w:t>ทั้งนี้</w:t>
      </w:r>
      <w:r w:rsidRPr="00A87005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A87005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A87005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A87005">
        <w:rPr>
          <w:rFonts w:ascii="Angsana New" w:hAnsi="Angsana New"/>
          <w:sz w:val="30"/>
          <w:szCs w:val="30"/>
          <w:cs/>
        </w:rPr>
        <w:t>นั้น</w:t>
      </w:r>
      <w:r w:rsidRPr="00A87005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A87005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A87005">
        <w:rPr>
          <w:rFonts w:ascii="Angsana New" w:hAnsi="Angsana New"/>
          <w:sz w:val="30"/>
          <w:szCs w:val="30"/>
        </w:rPr>
        <w:t xml:space="preserve">31 </w:t>
      </w:r>
      <w:r w:rsidRPr="00A8700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87005">
        <w:rPr>
          <w:rFonts w:ascii="Angsana New" w:hAnsi="Angsana New"/>
          <w:sz w:val="30"/>
          <w:szCs w:val="30"/>
        </w:rPr>
        <w:t>2561</w:t>
      </w:r>
      <w:r w:rsidRPr="00A87005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Pr="00A87005">
        <w:rPr>
          <w:rFonts w:asciiTheme="majorBidi" w:hAnsiTheme="majorBidi" w:cstheme="majorBidi"/>
          <w:sz w:val="30"/>
          <w:szCs w:val="30"/>
          <w:cs/>
        </w:rPr>
        <w:t>าร</w:t>
      </w:r>
      <w:r w:rsidRPr="00A87005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Pr="00A87005">
        <w:rPr>
          <w:rFonts w:asciiTheme="majorBidi" w:hAnsiTheme="majorBidi" w:cstheme="majorBidi"/>
          <w:sz w:val="30"/>
          <w:szCs w:val="30"/>
          <w:cs/>
        </w:rPr>
        <w:t>ใช้</w:t>
      </w:r>
      <w:r w:rsidRPr="00A87005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A87005">
        <w:rPr>
          <w:rFonts w:asciiTheme="majorBidi" w:hAnsiTheme="majorBidi" w:cstheme="majorBidi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A87005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A87005">
        <w:rPr>
          <w:rFonts w:asciiTheme="majorBidi" w:hAnsiTheme="majorBidi" w:cstheme="majorBidi"/>
          <w:sz w:val="30"/>
          <w:szCs w:val="30"/>
        </w:rPr>
        <w:t xml:space="preserve">15 </w:t>
      </w:r>
      <w:r w:rsidRPr="00A87005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A87005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A87005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Pr="00A87005">
        <w:rPr>
          <w:rFonts w:asciiTheme="majorBidi" w:hAnsiTheme="majorBidi" w:cstheme="majorBidi"/>
          <w:sz w:val="30"/>
          <w:szCs w:val="30"/>
        </w:rPr>
        <w:t>TFRS 15</w:t>
      </w:r>
      <w:r w:rsidRPr="00A87005">
        <w:rPr>
          <w:rFonts w:asciiTheme="majorBidi" w:hAnsiTheme="majorBidi" w:cstheme="majorBidi" w:hint="cs"/>
          <w:sz w:val="30"/>
          <w:szCs w:val="30"/>
          <w:cs/>
        </w:rPr>
        <w:t>”)</w:t>
      </w:r>
      <w:r w:rsidRPr="00A87005">
        <w:rPr>
          <w:rFonts w:asciiTheme="majorBidi" w:hAnsiTheme="majorBidi" w:cstheme="majorBidi"/>
          <w:sz w:val="30"/>
          <w:szCs w:val="30"/>
        </w:rPr>
        <w:t xml:space="preserve"> </w:t>
      </w:r>
      <w:r w:rsidRPr="00A87005">
        <w:rPr>
          <w:rFonts w:asciiTheme="majorBidi" w:hAnsiTheme="majorBidi" w:cstheme="majorBidi" w:hint="cs"/>
          <w:sz w:val="30"/>
          <w:szCs w:val="30"/>
          <w:cs/>
        </w:rPr>
        <w:t xml:space="preserve">ที่ </w:t>
      </w:r>
      <w:r w:rsidRPr="00A87005">
        <w:rPr>
          <w:rFonts w:ascii="Angsana New" w:hAnsi="Angsana New"/>
          <w:sz w:val="30"/>
          <w:szCs w:val="30"/>
          <w:cs/>
        </w:rPr>
        <w:t>กลุ่มบริษัท</w:t>
      </w:r>
      <w:r w:rsidRPr="00A87005">
        <w:rPr>
          <w:rFonts w:asciiTheme="majorBidi" w:hAnsiTheme="majorBidi" w:cstheme="majorBidi" w:hint="cs"/>
          <w:sz w:val="30"/>
          <w:szCs w:val="30"/>
          <w:cs/>
        </w:rPr>
        <w:t>ถือปฏิบัติเป็นครั้งแรก</w:t>
      </w:r>
      <w:r w:rsidRPr="00A87005">
        <w:rPr>
          <w:rFonts w:ascii="Angsana New" w:hAnsi="Angsana New" w:hint="cs"/>
          <w:sz w:val="30"/>
          <w:szCs w:val="30"/>
          <w:cs/>
        </w:rPr>
        <w:t xml:space="preserve">แทนมาตรฐานการบัญชี ฉบับที่ </w:t>
      </w:r>
      <w:r w:rsidRPr="00A87005">
        <w:rPr>
          <w:rFonts w:ascii="Angsana New" w:hAnsi="Angsana New"/>
          <w:sz w:val="30"/>
          <w:szCs w:val="30"/>
        </w:rPr>
        <w:t xml:space="preserve">18 </w:t>
      </w:r>
      <w:r w:rsidRPr="00A87005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</w:rPr>
        <w:t xml:space="preserve">(“TAS 18”) </w:t>
      </w:r>
      <w:r w:rsidRPr="00A87005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A87005">
        <w:rPr>
          <w:rFonts w:ascii="Angsana New" w:hAnsi="Angsana New"/>
          <w:sz w:val="30"/>
          <w:szCs w:val="30"/>
        </w:rPr>
        <w:t xml:space="preserve">11 </w:t>
      </w:r>
      <w:r w:rsidRPr="00A87005">
        <w:rPr>
          <w:rFonts w:ascii="Angsana New" w:hAnsi="Angsana New" w:hint="cs"/>
          <w:sz w:val="30"/>
          <w:szCs w:val="30"/>
          <w:cs/>
        </w:rPr>
        <w:t>เรื่อง</w:t>
      </w:r>
      <w:r w:rsidRPr="00A87005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A87005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Pr="00A870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7005">
        <w:rPr>
          <w:rFonts w:asciiTheme="majorBidi" w:hAnsiTheme="majorBidi" w:cstheme="majorBidi"/>
          <w:sz w:val="30"/>
          <w:szCs w:val="30"/>
        </w:rPr>
        <w:t>(“TAS 11”)</w:t>
      </w:r>
      <w:r w:rsidRPr="00A8700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14:paraId="7C8F2899" w14:textId="77777777" w:rsidR="00983F9D" w:rsidRPr="00A87005" w:rsidRDefault="00983F9D" w:rsidP="008C523A">
      <w:pPr>
        <w:rPr>
          <w:rFonts w:ascii="Angsana New" w:hAnsi="Angsana New"/>
          <w:sz w:val="24"/>
          <w:szCs w:val="24"/>
          <w:lang w:eastAsia="x-none"/>
        </w:rPr>
      </w:pPr>
    </w:p>
    <w:p w14:paraId="1B157C28" w14:textId="77777777" w:rsidR="00E07F35" w:rsidRPr="00A87005" w:rsidRDefault="00E07F35" w:rsidP="00E07F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Cordia New"/>
          <w:b/>
          <w:bCs/>
          <w:color w:val="0000FF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ตาม</w:t>
      </w:r>
      <w:r w:rsidRPr="00A87005">
        <w:rPr>
          <w:rFonts w:ascii="Angsana New" w:hAnsi="Angsana New"/>
          <w:sz w:val="30"/>
          <w:szCs w:val="30"/>
        </w:rPr>
        <w:t xml:space="preserve"> TFRS 15</w:t>
      </w:r>
      <w:r w:rsidRPr="00A87005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</w:t>
      </w:r>
      <w:r w:rsidRPr="00A87005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A87005">
        <w:rPr>
          <w:rFonts w:ascii="Angsana New" w:hAnsi="Angsana New"/>
          <w:sz w:val="30"/>
          <w:szCs w:val="30"/>
          <w:cs/>
        </w:rPr>
        <w:t>ควบคุม</w:t>
      </w:r>
      <w:r w:rsidRPr="00A87005">
        <w:rPr>
          <w:rFonts w:ascii="Angsana New" w:hAnsi="Angsana New" w:hint="cs"/>
          <w:sz w:val="30"/>
          <w:szCs w:val="30"/>
          <w:cs/>
        </w:rPr>
        <w:t>ใน</w:t>
      </w:r>
      <w:r w:rsidRPr="00A87005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A87005">
        <w:rPr>
          <w:rFonts w:ascii="Angsana New" w:hAnsi="Angsana New"/>
          <w:sz w:val="30"/>
          <w:szCs w:val="30"/>
          <w:cs/>
        </w:rPr>
        <w:t>กลุ่มบริษัท</w:t>
      </w:r>
      <w:r w:rsidRPr="00A87005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A87005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A87005">
        <w:rPr>
          <w:rFonts w:ascii="Angsana New" w:hAnsi="Angsana New" w:hint="cs"/>
          <w:sz w:val="30"/>
          <w:szCs w:val="30"/>
          <w:cs/>
        </w:rPr>
        <w:t>วิจารณญาณ</w:t>
      </w:r>
      <w:r w:rsidRPr="00A87005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A87005">
        <w:rPr>
          <w:rFonts w:ascii="Angsana New" w:hAnsi="Angsana New"/>
          <w:sz w:val="30"/>
          <w:szCs w:val="30"/>
        </w:rPr>
        <w:t xml:space="preserve">TAS 18 </w:t>
      </w:r>
      <w:r w:rsidRPr="00A87005">
        <w:rPr>
          <w:rFonts w:ascii="Angsana New" w:hAnsi="Angsana New"/>
          <w:sz w:val="30"/>
          <w:szCs w:val="30"/>
          <w:cs/>
        </w:rPr>
        <w:t>กลุ่มบริษัทรับรู้รายได้</w:t>
      </w:r>
      <w:r w:rsidRPr="00A87005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A87005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A87005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ซึ่งการเปลี่ยนแปลงนโยบายการบัญชีดังกล่าวไม่มีผลกระทบอย่างมีสาระสำคัญต่องบการเงินระหว่างกาล</w:t>
      </w:r>
      <w:r w:rsidRPr="00A87005">
        <w:rPr>
          <w:rFonts w:ascii="Angsana New" w:hAnsi="Angsana New"/>
          <w:sz w:val="30"/>
          <w:szCs w:val="30"/>
        </w:rPr>
        <w:t xml:space="preserve">  </w:t>
      </w:r>
    </w:p>
    <w:p w14:paraId="2248C6B3" w14:textId="77777777" w:rsidR="00E07F35" w:rsidRPr="00A87005" w:rsidRDefault="00E07F35" w:rsidP="00E07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Cordia New"/>
          <w:b/>
          <w:bCs/>
          <w:color w:val="0000FF"/>
          <w:sz w:val="30"/>
          <w:szCs w:val="30"/>
        </w:rPr>
      </w:pPr>
    </w:p>
    <w:p w14:paraId="5CFB9565" w14:textId="77777777" w:rsidR="00414ECE" w:rsidRPr="00A87005" w:rsidRDefault="00E07F35" w:rsidP="00E07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นอกจากนี้</w:t>
      </w:r>
      <w:r w:rsidRPr="00A87005">
        <w:rPr>
          <w:rFonts w:ascii="Angsana New" w:hAnsi="Angsana New" w:hint="cs"/>
          <w:sz w:val="30"/>
          <w:szCs w:val="30"/>
          <w:cs/>
        </w:rPr>
        <w:t>กลุ่มบริษัทไม่ได้นำมาตรฐานการรายงานทางการเงินที่ออก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ใหม่ที่เกี่ยวกับการดำเนินงานของกลุ่มบริษัทได้เปิดเผยในหมายเหตุ</w:t>
      </w:r>
      <w:r w:rsidRPr="00A87005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</w:t>
      </w:r>
      <w:r w:rsidRPr="00A87005">
        <w:rPr>
          <w:rFonts w:ascii="Angsana New" w:hAnsi="Angsana New"/>
          <w:sz w:val="30"/>
          <w:szCs w:val="30"/>
          <w:cs/>
        </w:rPr>
        <w:t xml:space="preserve">ข้อ </w:t>
      </w:r>
      <w:r w:rsidRPr="00A87005">
        <w:rPr>
          <w:rFonts w:ascii="Angsana New" w:hAnsi="Angsana New"/>
          <w:sz w:val="30"/>
          <w:szCs w:val="30"/>
        </w:rPr>
        <w:t>17</w:t>
      </w:r>
    </w:p>
    <w:p w14:paraId="3A9F31C3" w14:textId="77777777" w:rsidR="00414ECE" w:rsidRPr="00A87005" w:rsidRDefault="00414ECE" w:rsidP="008C523A">
      <w:pPr>
        <w:rPr>
          <w:rFonts w:ascii="Angsana New" w:hAnsi="Angsana New"/>
          <w:sz w:val="24"/>
          <w:szCs w:val="24"/>
          <w:lang w:eastAsia="x-none"/>
        </w:rPr>
      </w:pPr>
    </w:p>
    <w:p w14:paraId="0844D92A" w14:textId="77777777" w:rsidR="00B63BE8" w:rsidRPr="00A87005" w:rsidRDefault="00B63BE8" w:rsidP="008C523A">
      <w:pPr>
        <w:rPr>
          <w:rFonts w:ascii="Angsana New" w:hAnsi="Angsana New"/>
          <w:sz w:val="24"/>
          <w:szCs w:val="24"/>
          <w:lang w:eastAsia="x-none"/>
        </w:rPr>
      </w:pPr>
    </w:p>
    <w:p w14:paraId="544BD322" w14:textId="77777777" w:rsidR="00B63BE8" w:rsidRPr="00A87005" w:rsidRDefault="00B63BE8" w:rsidP="008C523A">
      <w:pPr>
        <w:rPr>
          <w:rFonts w:ascii="Angsana New" w:hAnsi="Angsana New"/>
          <w:sz w:val="24"/>
          <w:szCs w:val="24"/>
          <w:lang w:eastAsia="x-none"/>
        </w:rPr>
      </w:pPr>
    </w:p>
    <w:p w14:paraId="7BEFA600" w14:textId="77777777" w:rsidR="00B63BE8" w:rsidRPr="00A87005" w:rsidRDefault="00B63BE8" w:rsidP="008C523A">
      <w:pPr>
        <w:rPr>
          <w:rFonts w:ascii="Angsana New" w:hAnsi="Angsana New"/>
          <w:sz w:val="24"/>
          <w:szCs w:val="24"/>
          <w:lang w:eastAsia="x-none"/>
        </w:rPr>
      </w:pPr>
    </w:p>
    <w:p w14:paraId="33C0485C" w14:textId="77777777" w:rsidR="00B63BE8" w:rsidRPr="00A87005" w:rsidRDefault="00B63BE8" w:rsidP="008C523A">
      <w:pPr>
        <w:rPr>
          <w:rFonts w:ascii="Angsana New" w:hAnsi="Angsana New"/>
          <w:sz w:val="24"/>
          <w:szCs w:val="24"/>
          <w:lang w:eastAsia="x-none"/>
        </w:rPr>
      </w:pPr>
    </w:p>
    <w:p w14:paraId="72A4BCB9" w14:textId="77777777" w:rsidR="00B63BE8" w:rsidRPr="00A87005" w:rsidRDefault="00B63BE8" w:rsidP="008C523A">
      <w:pPr>
        <w:rPr>
          <w:rFonts w:ascii="Angsana New" w:hAnsi="Angsana New"/>
          <w:sz w:val="24"/>
          <w:szCs w:val="24"/>
          <w:lang w:eastAsia="x-none"/>
        </w:rPr>
      </w:pPr>
    </w:p>
    <w:p w14:paraId="34E8F41A" w14:textId="77777777" w:rsidR="00B63BE8" w:rsidRPr="00A87005" w:rsidRDefault="00B63BE8" w:rsidP="008C523A">
      <w:pPr>
        <w:rPr>
          <w:rFonts w:ascii="Angsana New" w:hAnsi="Angsana New"/>
          <w:sz w:val="24"/>
          <w:szCs w:val="24"/>
          <w:lang w:eastAsia="x-none"/>
        </w:rPr>
      </w:pPr>
    </w:p>
    <w:p w14:paraId="67E95CB0" w14:textId="77777777" w:rsidR="00B63BE8" w:rsidRPr="00A87005" w:rsidRDefault="00B63BE8" w:rsidP="008C523A">
      <w:pPr>
        <w:rPr>
          <w:rFonts w:ascii="Angsana New" w:hAnsi="Angsana New"/>
          <w:sz w:val="24"/>
          <w:szCs w:val="24"/>
          <w:lang w:eastAsia="x-none"/>
        </w:rPr>
      </w:pPr>
    </w:p>
    <w:p w14:paraId="7E95C492" w14:textId="77777777" w:rsidR="00B63BE8" w:rsidRPr="00A87005" w:rsidRDefault="00B63BE8" w:rsidP="008C523A">
      <w:pPr>
        <w:rPr>
          <w:rFonts w:ascii="Angsana New" w:hAnsi="Angsana New"/>
          <w:sz w:val="24"/>
          <w:szCs w:val="24"/>
          <w:lang w:eastAsia="x-none"/>
        </w:rPr>
      </w:pPr>
    </w:p>
    <w:p w14:paraId="52A2FFD0" w14:textId="77777777" w:rsidR="00B63BE8" w:rsidRPr="00A87005" w:rsidRDefault="00B63BE8" w:rsidP="008C523A">
      <w:pPr>
        <w:rPr>
          <w:rFonts w:ascii="Angsana New" w:hAnsi="Angsana New"/>
          <w:sz w:val="24"/>
          <w:szCs w:val="24"/>
          <w:lang w:eastAsia="x-none"/>
        </w:rPr>
      </w:pPr>
    </w:p>
    <w:p w14:paraId="523CA242" w14:textId="77777777" w:rsidR="00FC04D5" w:rsidRPr="00A87005" w:rsidRDefault="008C523A" w:rsidP="009057A0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  <w:cs/>
        </w:rPr>
      </w:pPr>
      <w:r w:rsidRPr="00A87005">
        <w:rPr>
          <w:rFonts w:ascii="Angsana New" w:hAnsi="Angsana New"/>
          <w:sz w:val="30"/>
          <w:szCs w:val="30"/>
          <w:cs/>
        </w:rPr>
        <w:lastRenderedPageBreak/>
        <w:t>บุ</w:t>
      </w:r>
      <w:r w:rsidR="00095950" w:rsidRPr="00A87005">
        <w:rPr>
          <w:rFonts w:ascii="Angsana New" w:hAnsi="Angsana New"/>
          <w:sz w:val="30"/>
          <w:szCs w:val="30"/>
          <w:cs/>
        </w:rPr>
        <w:t>คคลหรือ</w:t>
      </w:r>
      <w:r w:rsidR="00A62D43" w:rsidRPr="00A87005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095950" w:rsidRPr="00A87005">
        <w:rPr>
          <w:rFonts w:ascii="Angsana New" w:hAnsi="Angsana New"/>
          <w:sz w:val="30"/>
          <w:szCs w:val="30"/>
          <w:cs/>
        </w:rPr>
        <w:t xml:space="preserve"> </w:t>
      </w:r>
    </w:p>
    <w:p w14:paraId="7B2993B1" w14:textId="569446B5" w:rsidR="00E631C3" w:rsidRPr="00382145" w:rsidRDefault="00E631C3" w:rsidP="00723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547"/>
        <w:jc w:val="thaiDistribute"/>
        <w:rPr>
          <w:rFonts w:ascii="Angsana New" w:hAnsi="Angsana New"/>
          <w:sz w:val="22"/>
          <w:szCs w:val="22"/>
        </w:rPr>
      </w:pPr>
    </w:p>
    <w:p w14:paraId="6134E937" w14:textId="26C0A554" w:rsidR="00382145" w:rsidRDefault="00382145" w:rsidP="00382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ความสัมพันธ์ที่มีกับบริษัทย่อยได้เปิดเผยในหมายเหตุประกอบงบการเงินระหว่างกาลแบบย่อข้อ </w:t>
      </w:r>
      <w:r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 w:hint="cs"/>
          <w:sz w:val="30"/>
          <w:szCs w:val="30"/>
          <w:cs/>
        </w:rPr>
        <w:t xml:space="preserve">สำหรับความสัมพันธ์กับผู้บริหารสำคัญและบุคคลหรือกิจการที่เกี่ยวข้องกันอื่น และนโยบายการกำหนดราคาสำหรับรายการกับบุคคลหรือกิจการที่เกี่ยวข้องกันแต่ละประเภท ไม่มีการเปลี่ยนแปลงอย่างมีสาระสำคัญจากงบการเงินสำหรับปีสิ้นสุดวันที่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2561</w:t>
      </w:r>
    </w:p>
    <w:p w14:paraId="501F8FCF" w14:textId="77777777" w:rsidR="00382145" w:rsidRPr="00382145" w:rsidRDefault="00382145" w:rsidP="00414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0513E5B7" w14:textId="5B2CD003" w:rsidR="00DF2A09" w:rsidRDefault="00DF2A09" w:rsidP="00414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รายการที่สำคัญกับบริษัทย่อยสำหรับงวดสามเดือน</w:t>
      </w:r>
      <w:r w:rsidRPr="00A87005">
        <w:rPr>
          <w:rFonts w:ascii="Angsana New" w:hAnsi="Angsana New" w:hint="cs"/>
          <w:sz w:val="30"/>
          <w:szCs w:val="30"/>
          <w:cs/>
        </w:rPr>
        <w:t>และ</w:t>
      </w:r>
      <w:r w:rsidR="00284FB8">
        <w:rPr>
          <w:rFonts w:ascii="Angsana New" w:hAnsi="Angsana New" w:hint="cs"/>
          <w:sz w:val="30"/>
          <w:szCs w:val="30"/>
          <w:cs/>
        </w:rPr>
        <w:t>เก้าเดือน</w:t>
      </w:r>
      <w:r w:rsidRPr="00A8700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84FB8">
        <w:rPr>
          <w:rFonts w:ascii="Angsana New" w:hAnsi="Angsana New"/>
          <w:sz w:val="30"/>
          <w:szCs w:val="30"/>
          <w:cs/>
        </w:rPr>
        <w:t>30 กันยายน</w:t>
      </w:r>
      <w:r w:rsidRPr="00A87005">
        <w:rPr>
          <w:rFonts w:ascii="Angsana New" w:hAnsi="Angsana New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</w:rPr>
        <w:t>25</w:t>
      </w:r>
      <w:r w:rsidRPr="00A87005">
        <w:rPr>
          <w:rFonts w:ascii="Angsana New" w:hAnsi="Angsana New" w:hint="cs"/>
          <w:sz w:val="30"/>
          <w:szCs w:val="30"/>
          <w:cs/>
        </w:rPr>
        <w:t xml:space="preserve">62 </w:t>
      </w:r>
      <w:r w:rsidRPr="00A87005">
        <w:rPr>
          <w:rFonts w:ascii="Angsana New" w:hAnsi="Angsana New"/>
          <w:sz w:val="30"/>
          <w:szCs w:val="30"/>
          <w:cs/>
        </w:rPr>
        <w:t xml:space="preserve">และ </w:t>
      </w:r>
      <w:r w:rsidRPr="00A87005">
        <w:rPr>
          <w:rFonts w:ascii="Angsana New" w:hAnsi="Angsana New"/>
          <w:sz w:val="30"/>
          <w:szCs w:val="30"/>
        </w:rPr>
        <w:t>25</w:t>
      </w:r>
      <w:r w:rsidRPr="00A87005">
        <w:rPr>
          <w:rFonts w:ascii="Angsana New" w:hAnsi="Angsana New" w:hint="cs"/>
          <w:sz w:val="30"/>
          <w:szCs w:val="30"/>
          <w:cs/>
        </w:rPr>
        <w:t xml:space="preserve">61 </w:t>
      </w:r>
      <w:r w:rsidRPr="00A87005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67604D0F" w14:textId="77777777" w:rsidR="006B30D7" w:rsidRPr="00382145" w:rsidRDefault="006B30D7" w:rsidP="00C50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2"/>
          <w:szCs w:val="22"/>
        </w:rPr>
      </w:pPr>
    </w:p>
    <w:tbl>
      <w:tblPr>
        <w:tblW w:w="91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23"/>
        <w:gridCol w:w="1107"/>
        <w:gridCol w:w="265"/>
        <w:gridCol w:w="1102"/>
        <w:gridCol w:w="265"/>
        <w:gridCol w:w="1078"/>
        <w:gridCol w:w="261"/>
        <w:gridCol w:w="1096"/>
      </w:tblGrid>
      <w:tr w:rsidR="002F0485" w:rsidRPr="005F50D9" w14:paraId="4201A694" w14:textId="77777777" w:rsidTr="0039365B">
        <w:trPr>
          <w:tblHeader/>
        </w:trPr>
        <w:tc>
          <w:tcPr>
            <w:tcW w:w="2187" w:type="pct"/>
          </w:tcPr>
          <w:p w14:paraId="74791F66" w14:textId="77777777" w:rsidR="002F0485" w:rsidRPr="00417B6D" w:rsidRDefault="002F0485" w:rsidP="0039365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thaiDistribute"/>
              <w:rPr>
                <w:rFonts w:ascii="Angsana New"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345" w:type="pct"/>
            <w:gridSpan w:val="3"/>
          </w:tcPr>
          <w:p w14:paraId="65B67BEC" w14:textId="77777777" w:rsidR="002F0485" w:rsidRPr="005F50D9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50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F50D9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24BCEDEB" w14:textId="77777777" w:rsidR="002F0485" w:rsidRPr="005F50D9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7F001A66" w14:textId="77777777" w:rsidR="002F0485" w:rsidRPr="005F50D9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50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F0485" w:rsidRPr="005F50D9" w14:paraId="0EE3465C" w14:textId="77777777" w:rsidTr="0039365B">
        <w:trPr>
          <w:tblHeader/>
        </w:trPr>
        <w:tc>
          <w:tcPr>
            <w:tcW w:w="2187" w:type="pct"/>
          </w:tcPr>
          <w:p w14:paraId="5460486B" w14:textId="77777777" w:rsidR="002F0485" w:rsidRPr="00EA50BC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A50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วดสามเดือนสิ้นสุดวันที่ 30 กันย</w:t>
            </w:r>
            <w:r w:rsidRPr="00EA50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602" w:type="pct"/>
            <w:shd w:val="clear" w:color="auto" w:fill="auto"/>
          </w:tcPr>
          <w:p w14:paraId="0CC703BF" w14:textId="77777777" w:rsidR="002F0485" w:rsidRPr="005F50D9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4" w:type="pct"/>
            <w:shd w:val="clear" w:color="auto" w:fill="auto"/>
          </w:tcPr>
          <w:p w14:paraId="49E765D1" w14:textId="77777777" w:rsidR="002F0485" w:rsidRPr="005F50D9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D39DBF1" w14:textId="77777777" w:rsidR="002F0485" w:rsidRPr="005F50D9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14:paraId="3FB77E4C" w14:textId="77777777" w:rsidR="002F0485" w:rsidRPr="005F50D9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D7509F7" w14:textId="77777777" w:rsidR="002F0485" w:rsidRPr="005F50D9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2" w:type="pct"/>
            <w:shd w:val="clear" w:color="auto" w:fill="auto"/>
          </w:tcPr>
          <w:p w14:paraId="0E0C3934" w14:textId="77777777" w:rsidR="002F0485" w:rsidRPr="005F50D9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05FB25BC" w14:textId="77777777" w:rsidR="002F0485" w:rsidRPr="005F50D9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2F0485" w:rsidRPr="005F50D9" w14:paraId="487AF348" w14:textId="77777777" w:rsidTr="0039365B">
        <w:trPr>
          <w:tblHeader/>
        </w:trPr>
        <w:tc>
          <w:tcPr>
            <w:tcW w:w="2187" w:type="pct"/>
          </w:tcPr>
          <w:p w14:paraId="400EFF94" w14:textId="77777777" w:rsidR="002F0485" w:rsidRPr="005F50D9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3" w:type="pct"/>
            <w:gridSpan w:val="7"/>
          </w:tcPr>
          <w:p w14:paraId="1A6FA789" w14:textId="77777777" w:rsidR="002F0485" w:rsidRPr="006C49D3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9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0485" w:rsidRPr="005F50D9" w14:paraId="0445F3D0" w14:textId="77777777" w:rsidTr="0039365B">
        <w:trPr>
          <w:trHeight w:val="87"/>
        </w:trPr>
        <w:tc>
          <w:tcPr>
            <w:tcW w:w="2187" w:type="pct"/>
          </w:tcPr>
          <w:p w14:paraId="2FD3FA0F" w14:textId="77777777" w:rsidR="002F0485" w:rsidRPr="005F50D9" w:rsidRDefault="002F0485" w:rsidP="00393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722CD050" w14:textId="77777777" w:rsidR="002F0485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C40761D" w14:textId="77777777" w:rsidR="002F0485" w:rsidRPr="005F50D9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000037D" w14:textId="77777777" w:rsidR="002F0485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B929ACA" w14:textId="77777777" w:rsidR="002F0485" w:rsidRPr="005F50D9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249230D" w14:textId="77777777" w:rsidR="002F0485" w:rsidRPr="006C49D3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AD2AAAC" w14:textId="77777777" w:rsidR="002F0485" w:rsidRPr="006C49D3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EEA798C" w14:textId="77777777" w:rsidR="002F0485" w:rsidRPr="006C49D3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0485" w:rsidRPr="005F50D9" w14:paraId="50C8E20E" w14:textId="77777777" w:rsidTr="0039365B">
        <w:tc>
          <w:tcPr>
            <w:tcW w:w="2187" w:type="pct"/>
          </w:tcPr>
          <w:p w14:paraId="0AA72119" w14:textId="77777777" w:rsidR="002F0485" w:rsidRPr="005F50D9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F50D9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2" w:type="pct"/>
          </w:tcPr>
          <w:p w14:paraId="48AD67D7" w14:textId="77777777" w:rsidR="002F0485" w:rsidRDefault="00F02394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F757FF1" w14:textId="77777777" w:rsidR="002F0485" w:rsidRPr="005F50D9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9BA1C6A" w14:textId="77777777" w:rsidR="002F0485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3E0DC83" w14:textId="77777777" w:rsidR="002F0485" w:rsidRPr="005F50D9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4784470" w14:textId="77777777" w:rsidR="002F0485" w:rsidRPr="00DB66C5" w:rsidRDefault="00F02394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142" w:type="pct"/>
          </w:tcPr>
          <w:p w14:paraId="04E65508" w14:textId="77777777" w:rsidR="002F0485" w:rsidRPr="006C49D3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358CD4E" w14:textId="77777777" w:rsidR="002F0485" w:rsidRPr="00DB66C5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19,442</w:t>
            </w:r>
          </w:p>
        </w:tc>
      </w:tr>
      <w:tr w:rsidR="002F0485" w:rsidRPr="005F50D9" w14:paraId="20F866E3" w14:textId="77777777" w:rsidTr="0039365B">
        <w:tc>
          <w:tcPr>
            <w:tcW w:w="2187" w:type="pct"/>
          </w:tcPr>
          <w:p w14:paraId="4595202E" w14:textId="77777777" w:rsidR="002F0485" w:rsidRPr="005F50D9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F50D9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2" w:type="pct"/>
          </w:tcPr>
          <w:p w14:paraId="05007089" w14:textId="77777777" w:rsidR="002F0485" w:rsidRDefault="00F02394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CE9F9DA" w14:textId="77777777" w:rsidR="002F0485" w:rsidRPr="005F50D9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7232857" w14:textId="77777777" w:rsidR="002F0485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ACF6D17" w14:textId="77777777" w:rsidR="002F0485" w:rsidRPr="005F50D9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299033D" w14:textId="77777777" w:rsidR="002F0485" w:rsidRPr="00DB66C5" w:rsidRDefault="00F02394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192,645</w:t>
            </w:r>
          </w:p>
        </w:tc>
        <w:tc>
          <w:tcPr>
            <w:tcW w:w="142" w:type="pct"/>
          </w:tcPr>
          <w:p w14:paraId="231E2CFA" w14:textId="77777777" w:rsidR="002F0485" w:rsidRPr="006C49D3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7B04949" w14:textId="77777777" w:rsidR="002F0485" w:rsidRPr="00DB66C5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202,859</w:t>
            </w:r>
          </w:p>
        </w:tc>
      </w:tr>
      <w:tr w:rsidR="002F0485" w:rsidRPr="005F50D9" w14:paraId="171D4209" w14:textId="77777777" w:rsidTr="0039365B">
        <w:tc>
          <w:tcPr>
            <w:tcW w:w="2187" w:type="pct"/>
          </w:tcPr>
          <w:p w14:paraId="748FE57C" w14:textId="77777777" w:rsidR="002F0485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602" w:type="pct"/>
          </w:tcPr>
          <w:p w14:paraId="4F63A9C7" w14:textId="77777777" w:rsidR="002F0485" w:rsidRDefault="00F02394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D750824" w14:textId="77777777" w:rsidR="002F0485" w:rsidRPr="005F50D9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DC6268B" w14:textId="77777777" w:rsidR="002F0485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5C177B1" w14:textId="77777777" w:rsidR="002F0485" w:rsidRPr="005F50D9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A1988EF" w14:textId="77777777" w:rsidR="002F0485" w:rsidRPr="00DB66C5" w:rsidRDefault="00F02394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1,463</w:t>
            </w:r>
          </w:p>
        </w:tc>
        <w:tc>
          <w:tcPr>
            <w:tcW w:w="142" w:type="pct"/>
          </w:tcPr>
          <w:p w14:paraId="30A7052D" w14:textId="77777777" w:rsidR="002F0485" w:rsidRPr="006C49D3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27E6CB6" w14:textId="77777777" w:rsidR="002F0485" w:rsidRPr="00DB66C5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1,259</w:t>
            </w:r>
          </w:p>
        </w:tc>
      </w:tr>
      <w:tr w:rsidR="002F0485" w:rsidRPr="005F50D9" w14:paraId="0816C3F9" w14:textId="77777777" w:rsidTr="0039365B">
        <w:tc>
          <w:tcPr>
            <w:tcW w:w="2187" w:type="pct"/>
          </w:tcPr>
          <w:p w14:paraId="587B046C" w14:textId="77777777" w:rsidR="002F0485" w:rsidRPr="005F50D9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02" w:type="pct"/>
          </w:tcPr>
          <w:p w14:paraId="02658312" w14:textId="77777777" w:rsidR="002F0485" w:rsidRPr="005F50D9" w:rsidRDefault="00F02394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B62093B" w14:textId="77777777" w:rsidR="002F0485" w:rsidRPr="005F50D9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B08DF0C" w14:textId="77777777" w:rsidR="002F0485" w:rsidRPr="005F50D9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E61AC30" w14:textId="77777777" w:rsidR="002F0485" w:rsidRPr="005F50D9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4177A03" w14:textId="163835AE" w:rsidR="002F0485" w:rsidRPr="00DB66C5" w:rsidRDefault="004901EF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875AF9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2" w:type="pct"/>
          </w:tcPr>
          <w:p w14:paraId="43B0B75B" w14:textId="77777777" w:rsidR="002F0485" w:rsidRPr="006C49D3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D76F80C" w14:textId="77777777" w:rsidR="002F0485" w:rsidRPr="00DB66C5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2F0485" w:rsidRPr="005F50D9" w14:paraId="0EE15C71" w14:textId="77777777" w:rsidTr="0039365B">
        <w:tc>
          <w:tcPr>
            <w:tcW w:w="2187" w:type="pct"/>
          </w:tcPr>
          <w:p w14:paraId="6C68D23D" w14:textId="77777777" w:rsidR="002F0485" w:rsidRPr="005F50D9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602" w:type="pct"/>
          </w:tcPr>
          <w:p w14:paraId="0C566380" w14:textId="77777777" w:rsidR="002F0485" w:rsidRDefault="00F02394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933EA5B" w14:textId="77777777" w:rsidR="002F0485" w:rsidRPr="005F50D9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7B2A27E" w14:textId="77777777" w:rsidR="002F0485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B1071CB" w14:textId="77777777" w:rsidR="002F0485" w:rsidRPr="005F50D9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0EA7786" w14:textId="77777777" w:rsidR="002F0485" w:rsidRPr="00DB66C5" w:rsidRDefault="00F02394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2,208</w:t>
            </w:r>
          </w:p>
        </w:tc>
        <w:tc>
          <w:tcPr>
            <w:tcW w:w="142" w:type="pct"/>
          </w:tcPr>
          <w:p w14:paraId="6DF83667" w14:textId="77777777" w:rsidR="002F0485" w:rsidRPr="006C49D3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64C0ED1" w14:textId="77777777" w:rsidR="002F0485" w:rsidRPr="00DB66C5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2,317</w:t>
            </w:r>
          </w:p>
        </w:tc>
      </w:tr>
      <w:tr w:rsidR="002F0485" w:rsidRPr="005F50D9" w14:paraId="5450EAC7" w14:textId="77777777" w:rsidTr="0039365B">
        <w:tc>
          <w:tcPr>
            <w:tcW w:w="2187" w:type="pct"/>
          </w:tcPr>
          <w:p w14:paraId="76A41FD5" w14:textId="77777777" w:rsidR="002F0485" w:rsidRPr="005F50D9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02" w:type="pct"/>
          </w:tcPr>
          <w:p w14:paraId="116624D8" w14:textId="77777777" w:rsidR="002F0485" w:rsidRPr="005F50D9" w:rsidRDefault="00F02394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6A02CB1" w14:textId="77777777" w:rsidR="002F0485" w:rsidRPr="005F50D9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9DF3AF3" w14:textId="77777777" w:rsidR="002F0485" w:rsidRPr="005F50D9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3E53C0B" w14:textId="77777777" w:rsidR="002F0485" w:rsidRPr="005F50D9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C3D3B94" w14:textId="77777777" w:rsidR="002F0485" w:rsidRPr="00DB66C5" w:rsidRDefault="00F02394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2,004</w:t>
            </w:r>
          </w:p>
        </w:tc>
        <w:tc>
          <w:tcPr>
            <w:tcW w:w="142" w:type="pct"/>
          </w:tcPr>
          <w:p w14:paraId="44235E7A" w14:textId="77777777" w:rsidR="002F0485" w:rsidRPr="006C49D3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BEC53A0" w14:textId="77777777" w:rsidR="002F0485" w:rsidRPr="00DB66C5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1,921</w:t>
            </w:r>
          </w:p>
        </w:tc>
      </w:tr>
      <w:tr w:rsidR="002F0485" w:rsidRPr="00703EB4" w14:paraId="34ACA113" w14:textId="77777777" w:rsidTr="0039365B">
        <w:tc>
          <w:tcPr>
            <w:tcW w:w="2187" w:type="pct"/>
          </w:tcPr>
          <w:p w14:paraId="3F4BC356" w14:textId="77777777" w:rsidR="002F0485" w:rsidRPr="00703EB4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58919B6C" w14:textId="77777777" w:rsidR="002F0485" w:rsidRPr="00703EB4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5046EA0" w14:textId="77777777" w:rsidR="002F0485" w:rsidRPr="00703EB4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614DBA5" w14:textId="77777777" w:rsidR="002F0485" w:rsidRPr="00703EB4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93B3BE2" w14:textId="77777777" w:rsidR="002F0485" w:rsidRPr="00703EB4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0751928" w14:textId="77777777" w:rsidR="002F0485" w:rsidRPr="00703EB4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752D504" w14:textId="77777777" w:rsidR="002F0485" w:rsidRPr="00703EB4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FC2F137" w14:textId="77777777" w:rsidR="002F0485" w:rsidRPr="00703EB4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0485" w:rsidRPr="00703EB4" w14:paraId="5BDF8F71" w14:textId="77777777" w:rsidTr="0039365B">
        <w:tc>
          <w:tcPr>
            <w:tcW w:w="2187" w:type="pct"/>
          </w:tcPr>
          <w:p w14:paraId="5DAC246D" w14:textId="77777777" w:rsidR="002F0485" w:rsidRPr="00703EB4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3E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2" w:type="pct"/>
          </w:tcPr>
          <w:p w14:paraId="2FFE513A" w14:textId="77777777" w:rsidR="002F0485" w:rsidRPr="00703EB4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A7ED990" w14:textId="77777777" w:rsidR="002F0485" w:rsidRPr="00703EB4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F6D4BB1" w14:textId="77777777" w:rsidR="002F0485" w:rsidRPr="00703EB4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EFDB219" w14:textId="77777777" w:rsidR="002F0485" w:rsidRPr="00703EB4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5A63909" w14:textId="77777777" w:rsidR="002F0485" w:rsidRPr="00703EB4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4E6BA7A" w14:textId="77777777" w:rsidR="002F0485" w:rsidRPr="00703EB4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28CBA9B" w14:textId="77777777" w:rsidR="002F0485" w:rsidRPr="00703EB4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0485" w:rsidRPr="005F50D9" w14:paraId="19F4012F" w14:textId="77777777" w:rsidTr="0039365B">
        <w:tc>
          <w:tcPr>
            <w:tcW w:w="2187" w:type="pct"/>
          </w:tcPr>
          <w:p w14:paraId="2A8ED8AA" w14:textId="77777777" w:rsidR="002F0485" w:rsidRPr="00866D53" w:rsidRDefault="002F0485" w:rsidP="002F048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866D5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02" w:type="pct"/>
          </w:tcPr>
          <w:p w14:paraId="451AB9D7" w14:textId="77777777" w:rsidR="002F0485" w:rsidRPr="00DB66C5" w:rsidRDefault="0069757B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14,241</w:t>
            </w:r>
          </w:p>
        </w:tc>
        <w:tc>
          <w:tcPr>
            <w:tcW w:w="144" w:type="pct"/>
          </w:tcPr>
          <w:p w14:paraId="2D583CE8" w14:textId="77777777" w:rsidR="002F0485" w:rsidRPr="00866D53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D2554EB" w14:textId="77777777" w:rsidR="002F0485" w:rsidRPr="00DB66C5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16,912</w:t>
            </w:r>
          </w:p>
        </w:tc>
        <w:tc>
          <w:tcPr>
            <w:tcW w:w="144" w:type="pct"/>
          </w:tcPr>
          <w:p w14:paraId="0C377D89" w14:textId="77777777" w:rsidR="002F0485" w:rsidRPr="00866D53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7D7B328" w14:textId="77777777" w:rsidR="002F0485" w:rsidRPr="00DB66C5" w:rsidRDefault="0069757B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11,848</w:t>
            </w:r>
          </w:p>
        </w:tc>
        <w:tc>
          <w:tcPr>
            <w:tcW w:w="142" w:type="pct"/>
          </w:tcPr>
          <w:p w14:paraId="3900DCD3" w14:textId="77777777" w:rsidR="002F0485" w:rsidRPr="00866D53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1245594" w14:textId="77777777" w:rsidR="002F0485" w:rsidRPr="00DB66C5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14,576</w:t>
            </w:r>
          </w:p>
        </w:tc>
      </w:tr>
      <w:tr w:rsidR="002F0485" w:rsidRPr="005F50D9" w14:paraId="2C36D218" w14:textId="77777777" w:rsidTr="0039365B">
        <w:tc>
          <w:tcPr>
            <w:tcW w:w="2187" w:type="pct"/>
          </w:tcPr>
          <w:p w14:paraId="40DE29A3" w14:textId="77777777" w:rsidR="002F0485" w:rsidRPr="00866D53" w:rsidRDefault="002F0485" w:rsidP="002F048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866D5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2" w:type="pct"/>
          </w:tcPr>
          <w:p w14:paraId="25F02995" w14:textId="77777777" w:rsidR="002F0485" w:rsidRPr="00DB66C5" w:rsidRDefault="0069757B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144" w:type="pct"/>
          </w:tcPr>
          <w:p w14:paraId="09780B07" w14:textId="77777777" w:rsidR="002F0485" w:rsidRPr="00866D53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D4BD379" w14:textId="4044F51D" w:rsidR="002F0485" w:rsidRPr="00DB66C5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F4410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44" w:type="pct"/>
          </w:tcPr>
          <w:p w14:paraId="40FCB12F" w14:textId="77777777" w:rsidR="002F0485" w:rsidRPr="00866D53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92624F4" w14:textId="77777777" w:rsidR="002F0485" w:rsidRPr="00DB66C5" w:rsidRDefault="0069757B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42" w:type="pct"/>
          </w:tcPr>
          <w:p w14:paraId="0764660F" w14:textId="77777777" w:rsidR="002F0485" w:rsidRPr="00866D53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1ABF084" w14:textId="77777777" w:rsidR="002F0485" w:rsidRPr="00DB66C5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</w:t>
            </w:r>
          </w:p>
        </w:tc>
      </w:tr>
      <w:tr w:rsidR="002F0485" w:rsidRPr="005F50D9" w14:paraId="6A9BBB5C" w14:textId="77777777" w:rsidTr="0039365B">
        <w:tc>
          <w:tcPr>
            <w:tcW w:w="2187" w:type="pct"/>
          </w:tcPr>
          <w:p w14:paraId="4E26A9E6" w14:textId="77777777" w:rsidR="002F0485" w:rsidRPr="00866D53" w:rsidRDefault="002F0485" w:rsidP="002F048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C50CBD3" w14:textId="77777777" w:rsidR="002F0485" w:rsidRPr="00DB66C5" w:rsidRDefault="0069757B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14,569</w:t>
            </w:r>
          </w:p>
        </w:tc>
        <w:tc>
          <w:tcPr>
            <w:tcW w:w="144" w:type="pct"/>
          </w:tcPr>
          <w:p w14:paraId="02A82D61" w14:textId="77777777" w:rsidR="002F0485" w:rsidRPr="00866D53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08E19FE8" w14:textId="278C7E65" w:rsidR="002F0485" w:rsidRPr="00DB66C5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17,14</w:t>
            </w:r>
            <w:r w:rsidR="00CF441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52C04D91" w14:textId="77777777" w:rsidR="002F0485" w:rsidRPr="00866D53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66C8CAF" w14:textId="77777777" w:rsidR="002F0485" w:rsidRPr="00DB66C5" w:rsidRDefault="0069757B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12,053</w:t>
            </w:r>
          </w:p>
        </w:tc>
        <w:tc>
          <w:tcPr>
            <w:tcW w:w="142" w:type="pct"/>
          </w:tcPr>
          <w:p w14:paraId="7D5DD808" w14:textId="77777777" w:rsidR="002F0485" w:rsidRPr="00866D53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435AF88" w14:textId="77777777" w:rsidR="002F0485" w:rsidRPr="00DB66C5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14,716</w:t>
            </w:r>
          </w:p>
        </w:tc>
      </w:tr>
    </w:tbl>
    <w:p w14:paraId="736FB925" w14:textId="77777777" w:rsidR="002F0485" w:rsidRPr="00382145" w:rsidRDefault="002F0485" w:rsidP="002F0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tbl>
      <w:tblPr>
        <w:tblW w:w="91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15"/>
        <w:gridCol w:w="1107"/>
        <w:gridCol w:w="265"/>
        <w:gridCol w:w="1104"/>
        <w:gridCol w:w="265"/>
        <w:gridCol w:w="1015"/>
        <w:gridCol w:w="63"/>
        <w:gridCol w:w="254"/>
        <w:gridCol w:w="1091"/>
        <w:gridCol w:w="18"/>
      </w:tblGrid>
      <w:tr w:rsidR="002F0485" w:rsidRPr="008673AC" w14:paraId="623785AD" w14:textId="77777777" w:rsidTr="0039365B">
        <w:trPr>
          <w:tblHeader/>
        </w:trPr>
        <w:tc>
          <w:tcPr>
            <w:tcW w:w="2183" w:type="pct"/>
          </w:tcPr>
          <w:p w14:paraId="201EC2E5" w14:textId="77777777" w:rsidR="002F0485" w:rsidRPr="008673AC" w:rsidRDefault="002F0485" w:rsidP="0039365B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572787CF" w14:textId="77777777" w:rsidR="002F0485" w:rsidRPr="008673AC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3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673AC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2291E804" w14:textId="77777777" w:rsidR="002F0485" w:rsidRPr="008673AC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pct"/>
            <w:gridSpan w:val="5"/>
          </w:tcPr>
          <w:p w14:paraId="527EB6CC" w14:textId="77777777" w:rsidR="002F0485" w:rsidRPr="008673AC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3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F0485" w:rsidRPr="008673AC" w14:paraId="1921982A" w14:textId="77777777" w:rsidTr="0039365B">
        <w:trPr>
          <w:tblHeader/>
        </w:trPr>
        <w:tc>
          <w:tcPr>
            <w:tcW w:w="2183" w:type="pct"/>
          </w:tcPr>
          <w:p w14:paraId="07102853" w14:textId="77777777" w:rsidR="002F0485" w:rsidRPr="008673AC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Pr="008673A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673AC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8673A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602" w:type="pct"/>
            <w:shd w:val="clear" w:color="auto" w:fill="auto"/>
          </w:tcPr>
          <w:p w14:paraId="11E7AFE7" w14:textId="77777777" w:rsidR="002F0485" w:rsidRPr="005F50D9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4" w:type="pct"/>
            <w:shd w:val="clear" w:color="auto" w:fill="auto"/>
          </w:tcPr>
          <w:p w14:paraId="0053E9CB" w14:textId="77777777" w:rsidR="002F0485" w:rsidRPr="005F50D9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2E3CBF0E" w14:textId="77777777" w:rsidR="002F0485" w:rsidRPr="005F50D9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14:paraId="6B7A394D" w14:textId="77777777" w:rsidR="002F0485" w:rsidRPr="005F50D9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4AF5368F" w14:textId="77777777" w:rsidR="002F0485" w:rsidRPr="005F50D9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38" w:type="pct"/>
            <w:shd w:val="clear" w:color="auto" w:fill="auto"/>
          </w:tcPr>
          <w:p w14:paraId="3C3AE1E4" w14:textId="77777777" w:rsidR="002F0485" w:rsidRPr="005F50D9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shd w:val="clear" w:color="auto" w:fill="auto"/>
          </w:tcPr>
          <w:p w14:paraId="39F8CEC8" w14:textId="77777777" w:rsidR="002F0485" w:rsidRPr="005F50D9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2F0485" w:rsidRPr="008673AC" w14:paraId="252971E1" w14:textId="77777777" w:rsidTr="0039365B">
        <w:trPr>
          <w:tblHeader/>
        </w:trPr>
        <w:tc>
          <w:tcPr>
            <w:tcW w:w="2183" w:type="pct"/>
          </w:tcPr>
          <w:p w14:paraId="38D73E01" w14:textId="77777777" w:rsidR="002F0485" w:rsidRPr="008673AC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7" w:type="pct"/>
            <w:gridSpan w:val="9"/>
          </w:tcPr>
          <w:p w14:paraId="34726F6D" w14:textId="77777777" w:rsidR="002F0485" w:rsidRPr="008673AC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3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0485" w:rsidRPr="008673AC" w14:paraId="31E4E39C" w14:textId="77777777" w:rsidTr="0039365B">
        <w:tc>
          <w:tcPr>
            <w:tcW w:w="2183" w:type="pct"/>
          </w:tcPr>
          <w:p w14:paraId="420290F1" w14:textId="77777777" w:rsidR="002F0485" w:rsidRPr="008673AC" w:rsidRDefault="002F0485" w:rsidP="00393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777F3CF9" w14:textId="77777777" w:rsidR="002F0485" w:rsidRPr="008673AC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530AF9" w14:textId="77777777" w:rsidR="002F0485" w:rsidRPr="008673AC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7D8EFA9" w14:textId="77777777" w:rsidR="002F0485" w:rsidRPr="008673AC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86F143D" w14:textId="77777777" w:rsidR="002F0485" w:rsidRPr="008673AC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38684D17" w14:textId="77777777" w:rsidR="002F0485" w:rsidRPr="008673AC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" w:type="pct"/>
            <w:gridSpan w:val="2"/>
          </w:tcPr>
          <w:p w14:paraId="14623889" w14:textId="77777777" w:rsidR="002F0485" w:rsidRPr="008673AC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171F96B2" w14:textId="77777777" w:rsidR="002F0485" w:rsidRPr="008673AC" w:rsidRDefault="002F0485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0485" w:rsidRPr="008673AC" w14:paraId="52FD7AF5" w14:textId="77777777" w:rsidTr="0039365B">
        <w:trPr>
          <w:gridAfter w:val="1"/>
          <w:wAfter w:w="10" w:type="pct"/>
        </w:trPr>
        <w:tc>
          <w:tcPr>
            <w:tcW w:w="2183" w:type="pct"/>
          </w:tcPr>
          <w:p w14:paraId="34FCB34F" w14:textId="77777777" w:rsidR="002F0485" w:rsidRPr="008673AC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73AC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2" w:type="pct"/>
          </w:tcPr>
          <w:p w14:paraId="5D77BD28" w14:textId="77777777" w:rsidR="002F0485" w:rsidRPr="008673AC" w:rsidRDefault="006B27C2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5A0911B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BEB9007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73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7012080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3148C50A" w14:textId="77777777" w:rsidR="002F0485" w:rsidRPr="00DB66C5" w:rsidRDefault="006B27C2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1,300</w:t>
            </w:r>
          </w:p>
        </w:tc>
        <w:tc>
          <w:tcPr>
            <w:tcW w:w="172" w:type="pct"/>
            <w:gridSpan w:val="2"/>
          </w:tcPr>
          <w:p w14:paraId="4FBBD1BF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36A604E" w14:textId="77777777" w:rsidR="002F0485" w:rsidRPr="00DB66C5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59,284</w:t>
            </w:r>
          </w:p>
        </w:tc>
      </w:tr>
      <w:tr w:rsidR="002F0485" w:rsidRPr="008673AC" w14:paraId="5A44B4F0" w14:textId="77777777" w:rsidTr="0039365B">
        <w:trPr>
          <w:gridAfter w:val="1"/>
          <w:wAfter w:w="10" w:type="pct"/>
        </w:trPr>
        <w:tc>
          <w:tcPr>
            <w:tcW w:w="2183" w:type="pct"/>
          </w:tcPr>
          <w:p w14:paraId="6162F520" w14:textId="77777777" w:rsidR="002F0485" w:rsidRPr="008673AC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73A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2" w:type="pct"/>
          </w:tcPr>
          <w:p w14:paraId="2C62AA96" w14:textId="77777777" w:rsidR="002F0485" w:rsidRPr="008673AC" w:rsidRDefault="006B27C2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0370DCA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B18DB4B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73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3A1AF14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2CC65C25" w14:textId="77777777" w:rsidR="002F0485" w:rsidRPr="00DB66C5" w:rsidRDefault="006B27C2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524,007</w:t>
            </w:r>
          </w:p>
        </w:tc>
        <w:tc>
          <w:tcPr>
            <w:tcW w:w="172" w:type="pct"/>
            <w:gridSpan w:val="2"/>
          </w:tcPr>
          <w:p w14:paraId="50C9D507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9FE425C" w14:textId="77777777" w:rsidR="002F0485" w:rsidRPr="00DB66C5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606,847</w:t>
            </w:r>
          </w:p>
        </w:tc>
      </w:tr>
      <w:tr w:rsidR="002F0485" w:rsidRPr="008673AC" w14:paraId="61704CB2" w14:textId="77777777" w:rsidTr="0039365B">
        <w:trPr>
          <w:gridAfter w:val="1"/>
          <w:wAfter w:w="10" w:type="pct"/>
        </w:trPr>
        <w:tc>
          <w:tcPr>
            <w:tcW w:w="2183" w:type="pct"/>
          </w:tcPr>
          <w:p w14:paraId="18DE3C26" w14:textId="77777777" w:rsidR="002F0485" w:rsidRPr="008673AC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602" w:type="pct"/>
          </w:tcPr>
          <w:p w14:paraId="20B632EE" w14:textId="77777777" w:rsidR="002F0485" w:rsidRPr="008673AC" w:rsidRDefault="006B27C2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8CCA5FD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2E088000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73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7235678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41B90499" w14:textId="77777777" w:rsidR="002F0485" w:rsidRPr="00DB66C5" w:rsidRDefault="006B27C2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7,013</w:t>
            </w:r>
          </w:p>
        </w:tc>
        <w:tc>
          <w:tcPr>
            <w:tcW w:w="172" w:type="pct"/>
            <w:gridSpan w:val="2"/>
          </w:tcPr>
          <w:p w14:paraId="71F2349A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3D8DBAC" w14:textId="77777777" w:rsidR="002F0485" w:rsidRPr="00DB66C5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4,224</w:t>
            </w:r>
          </w:p>
        </w:tc>
      </w:tr>
      <w:tr w:rsidR="002F0485" w:rsidRPr="008673AC" w14:paraId="2923FB45" w14:textId="77777777" w:rsidTr="0039365B">
        <w:trPr>
          <w:gridAfter w:val="1"/>
          <w:wAfter w:w="10" w:type="pct"/>
        </w:trPr>
        <w:tc>
          <w:tcPr>
            <w:tcW w:w="2183" w:type="pct"/>
          </w:tcPr>
          <w:p w14:paraId="2C3B2234" w14:textId="77777777" w:rsidR="002F0485" w:rsidRPr="008673AC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73AC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ค่าเช่า</w:t>
            </w:r>
          </w:p>
        </w:tc>
        <w:tc>
          <w:tcPr>
            <w:tcW w:w="602" w:type="pct"/>
          </w:tcPr>
          <w:p w14:paraId="739C010D" w14:textId="77777777" w:rsidR="002F0485" w:rsidRPr="008673AC" w:rsidRDefault="006B27C2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2E13999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56B6F62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73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59CE369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3ECD00B2" w14:textId="77777777" w:rsidR="002F0485" w:rsidRPr="00DB66C5" w:rsidRDefault="006B27C2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1,532</w:t>
            </w:r>
          </w:p>
        </w:tc>
        <w:tc>
          <w:tcPr>
            <w:tcW w:w="172" w:type="pct"/>
            <w:gridSpan w:val="2"/>
          </w:tcPr>
          <w:p w14:paraId="59A0866D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E51F4A9" w14:textId="77777777" w:rsidR="002F0485" w:rsidRPr="00DB66C5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</w:t>
            </w:r>
          </w:p>
        </w:tc>
      </w:tr>
      <w:tr w:rsidR="002F0485" w:rsidRPr="008673AC" w14:paraId="641635AD" w14:textId="77777777" w:rsidTr="0039365B">
        <w:trPr>
          <w:gridAfter w:val="1"/>
          <w:wAfter w:w="10" w:type="pct"/>
        </w:trPr>
        <w:tc>
          <w:tcPr>
            <w:tcW w:w="2183" w:type="pct"/>
          </w:tcPr>
          <w:p w14:paraId="646B53EA" w14:textId="77777777" w:rsidR="002F0485" w:rsidRPr="008673AC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73AC"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602" w:type="pct"/>
          </w:tcPr>
          <w:p w14:paraId="047F2DA6" w14:textId="77777777" w:rsidR="002F0485" w:rsidRPr="008673AC" w:rsidRDefault="006B27C2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E06F387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BB93AB1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73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C0D5810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06F84DC2" w14:textId="77777777" w:rsidR="002F0485" w:rsidRPr="00DB66C5" w:rsidRDefault="006B27C2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6,598</w:t>
            </w:r>
          </w:p>
        </w:tc>
        <w:tc>
          <w:tcPr>
            <w:tcW w:w="172" w:type="pct"/>
            <w:gridSpan w:val="2"/>
          </w:tcPr>
          <w:p w14:paraId="7ECBCD2F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B8B8FBD" w14:textId="77777777" w:rsidR="002F0485" w:rsidRPr="00DB66C5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7,841</w:t>
            </w:r>
          </w:p>
        </w:tc>
      </w:tr>
      <w:tr w:rsidR="002F0485" w:rsidRPr="008673AC" w14:paraId="152DDC7B" w14:textId="77777777" w:rsidTr="0039365B">
        <w:trPr>
          <w:gridAfter w:val="1"/>
          <w:wAfter w:w="10" w:type="pct"/>
        </w:trPr>
        <w:tc>
          <w:tcPr>
            <w:tcW w:w="2183" w:type="pct"/>
          </w:tcPr>
          <w:p w14:paraId="43161CF7" w14:textId="77777777" w:rsidR="002F0485" w:rsidRPr="008673AC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73A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02" w:type="pct"/>
          </w:tcPr>
          <w:p w14:paraId="426217E2" w14:textId="77777777" w:rsidR="002F0485" w:rsidRPr="008673AC" w:rsidRDefault="006B27C2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83AFF02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A55DBA0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73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AD7522E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61788C5F" w14:textId="77777777" w:rsidR="002F0485" w:rsidRPr="00DB66C5" w:rsidRDefault="006B27C2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5,889</w:t>
            </w:r>
          </w:p>
        </w:tc>
        <w:tc>
          <w:tcPr>
            <w:tcW w:w="172" w:type="pct"/>
            <w:gridSpan w:val="2"/>
          </w:tcPr>
          <w:p w14:paraId="68ADF472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487B4BE" w14:textId="77777777" w:rsidR="002F0485" w:rsidRPr="00DB66C5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5,220</w:t>
            </w:r>
          </w:p>
        </w:tc>
      </w:tr>
      <w:tr w:rsidR="002F0485" w:rsidRPr="008673AC" w14:paraId="3371358F" w14:textId="77777777" w:rsidTr="0039365B">
        <w:trPr>
          <w:gridAfter w:val="1"/>
          <w:wAfter w:w="10" w:type="pct"/>
        </w:trPr>
        <w:tc>
          <w:tcPr>
            <w:tcW w:w="2183" w:type="pct"/>
          </w:tcPr>
          <w:p w14:paraId="1B700D1D" w14:textId="77777777" w:rsidR="002F0485" w:rsidRPr="00703EB4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34B3CE61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1012598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40C2790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1569627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21CB4404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" w:type="pct"/>
            <w:gridSpan w:val="2"/>
          </w:tcPr>
          <w:p w14:paraId="0DFD0C06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FC2E8FE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0485" w:rsidRPr="008673AC" w14:paraId="25A88273" w14:textId="77777777" w:rsidTr="0039365B">
        <w:trPr>
          <w:gridAfter w:val="1"/>
          <w:wAfter w:w="10" w:type="pct"/>
        </w:trPr>
        <w:tc>
          <w:tcPr>
            <w:tcW w:w="2183" w:type="pct"/>
          </w:tcPr>
          <w:p w14:paraId="19208E43" w14:textId="77777777" w:rsidR="002F0485" w:rsidRPr="00703EB4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3E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2" w:type="pct"/>
          </w:tcPr>
          <w:p w14:paraId="10FE559E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827477F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65EE9658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D0AAB8D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6D64042E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" w:type="pct"/>
            <w:gridSpan w:val="2"/>
          </w:tcPr>
          <w:p w14:paraId="31014F40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A4A0B84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0485" w:rsidRPr="008673AC" w14:paraId="2A2EC321" w14:textId="77777777" w:rsidTr="0039365B">
        <w:trPr>
          <w:gridAfter w:val="1"/>
          <w:wAfter w:w="10" w:type="pct"/>
        </w:trPr>
        <w:tc>
          <w:tcPr>
            <w:tcW w:w="2183" w:type="pct"/>
          </w:tcPr>
          <w:p w14:paraId="4CA131CB" w14:textId="77777777" w:rsidR="002F0485" w:rsidRPr="008673AC" w:rsidRDefault="002F0485" w:rsidP="002F0485">
            <w:pPr>
              <w:tabs>
                <w:tab w:val="clear" w:pos="227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73AC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8673A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02" w:type="pct"/>
          </w:tcPr>
          <w:p w14:paraId="5F00258A" w14:textId="77777777" w:rsidR="002F0485" w:rsidRPr="00DB66C5" w:rsidRDefault="00F37928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36,788</w:t>
            </w:r>
          </w:p>
        </w:tc>
        <w:tc>
          <w:tcPr>
            <w:tcW w:w="144" w:type="pct"/>
          </w:tcPr>
          <w:p w14:paraId="23AD1572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21C88FC" w14:textId="77777777" w:rsidR="002F0485" w:rsidRPr="00DB66C5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46,075</w:t>
            </w:r>
          </w:p>
        </w:tc>
        <w:tc>
          <w:tcPr>
            <w:tcW w:w="144" w:type="pct"/>
          </w:tcPr>
          <w:p w14:paraId="5BC00BD4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7192AD83" w14:textId="77777777" w:rsidR="002F0485" w:rsidRPr="00DB66C5" w:rsidRDefault="00F37928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29,863</w:t>
            </w:r>
          </w:p>
        </w:tc>
        <w:tc>
          <w:tcPr>
            <w:tcW w:w="172" w:type="pct"/>
            <w:gridSpan w:val="2"/>
          </w:tcPr>
          <w:p w14:paraId="23177134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55EA00C" w14:textId="77777777" w:rsidR="002F0485" w:rsidRPr="00DB66C5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39,027</w:t>
            </w:r>
          </w:p>
        </w:tc>
      </w:tr>
      <w:tr w:rsidR="002F0485" w:rsidRPr="008673AC" w14:paraId="646EA306" w14:textId="77777777" w:rsidTr="0039365B">
        <w:trPr>
          <w:gridAfter w:val="1"/>
          <w:wAfter w:w="10" w:type="pct"/>
        </w:trPr>
        <w:tc>
          <w:tcPr>
            <w:tcW w:w="2183" w:type="pct"/>
          </w:tcPr>
          <w:p w14:paraId="5F008980" w14:textId="77777777" w:rsidR="002F0485" w:rsidRPr="008673AC" w:rsidRDefault="002F0485" w:rsidP="002F048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73AC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8673A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2" w:type="pct"/>
          </w:tcPr>
          <w:p w14:paraId="32A7DC67" w14:textId="77777777" w:rsidR="002F0485" w:rsidRPr="00DB66C5" w:rsidRDefault="00F37928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5,168</w:t>
            </w:r>
          </w:p>
        </w:tc>
        <w:tc>
          <w:tcPr>
            <w:tcW w:w="144" w:type="pct"/>
          </w:tcPr>
          <w:p w14:paraId="6CBF1A48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A602534" w14:textId="77777777" w:rsidR="002F0485" w:rsidRPr="00DB66C5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687</w:t>
            </w:r>
          </w:p>
        </w:tc>
        <w:tc>
          <w:tcPr>
            <w:tcW w:w="144" w:type="pct"/>
          </w:tcPr>
          <w:p w14:paraId="55802F34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319FCCB6" w14:textId="77777777" w:rsidR="002F0485" w:rsidRPr="00DB66C5" w:rsidRDefault="00F37928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3,651</w:t>
            </w:r>
          </w:p>
        </w:tc>
        <w:tc>
          <w:tcPr>
            <w:tcW w:w="172" w:type="pct"/>
            <w:gridSpan w:val="2"/>
          </w:tcPr>
          <w:p w14:paraId="5A7D2E65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F69AF16" w14:textId="77777777" w:rsidR="002F0485" w:rsidRPr="00DB66C5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</w:t>
            </w:r>
          </w:p>
        </w:tc>
      </w:tr>
      <w:tr w:rsidR="002F0485" w:rsidRPr="008673AC" w14:paraId="01F4A8A1" w14:textId="77777777" w:rsidTr="0039365B">
        <w:trPr>
          <w:gridAfter w:val="1"/>
          <w:wAfter w:w="10" w:type="pct"/>
        </w:trPr>
        <w:tc>
          <w:tcPr>
            <w:tcW w:w="2183" w:type="pct"/>
          </w:tcPr>
          <w:p w14:paraId="19991C6A" w14:textId="77777777" w:rsidR="002F0485" w:rsidRPr="008673AC" w:rsidRDefault="002F0485" w:rsidP="002F048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3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8673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21E3D9D0" w14:textId="77777777" w:rsidR="002F0485" w:rsidRPr="00DB66C5" w:rsidRDefault="00F37928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41,956</w:t>
            </w:r>
          </w:p>
        </w:tc>
        <w:tc>
          <w:tcPr>
            <w:tcW w:w="144" w:type="pct"/>
          </w:tcPr>
          <w:p w14:paraId="3D27C918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3A5A70F7" w14:textId="77777777" w:rsidR="002F0485" w:rsidRPr="00DB66C5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46,762</w:t>
            </w:r>
          </w:p>
        </w:tc>
        <w:tc>
          <w:tcPr>
            <w:tcW w:w="144" w:type="pct"/>
          </w:tcPr>
          <w:p w14:paraId="3AAC8601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079D98C7" w14:textId="77777777" w:rsidR="002F0485" w:rsidRPr="00DB66C5" w:rsidRDefault="00F37928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33,514</w:t>
            </w:r>
          </w:p>
        </w:tc>
        <w:tc>
          <w:tcPr>
            <w:tcW w:w="172" w:type="pct"/>
            <w:gridSpan w:val="2"/>
          </w:tcPr>
          <w:p w14:paraId="43FAB78D" w14:textId="77777777" w:rsidR="002F0485" w:rsidRPr="008673AC" w:rsidRDefault="002F0485" w:rsidP="002F0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04606AFA" w14:textId="77777777" w:rsidR="002F0485" w:rsidRPr="00DB66C5" w:rsidRDefault="002F0485" w:rsidP="002F0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39,449</w:t>
            </w:r>
          </w:p>
        </w:tc>
      </w:tr>
    </w:tbl>
    <w:p w14:paraId="21F5D79F" w14:textId="77777777" w:rsidR="002F0485" w:rsidRPr="00382145" w:rsidRDefault="002F0485" w:rsidP="00C50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6F5DABE7" w14:textId="77777777" w:rsidR="00C50E63" w:rsidRPr="00A87005" w:rsidRDefault="00C50E63" w:rsidP="00C50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 xml:space="preserve">ยอดคงเหลือกับบริษัทย่อย ณ วันที่ </w:t>
      </w:r>
      <w:r w:rsidR="00284FB8">
        <w:rPr>
          <w:rFonts w:ascii="Angsana New" w:hAnsi="Angsana New"/>
          <w:sz w:val="30"/>
          <w:szCs w:val="30"/>
        </w:rPr>
        <w:t xml:space="preserve">30 </w:t>
      </w:r>
      <w:r w:rsidR="00284FB8">
        <w:rPr>
          <w:rFonts w:ascii="Angsana New" w:hAnsi="Angsana New"/>
          <w:sz w:val="30"/>
          <w:szCs w:val="30"/>
          <w:cs/>
        </w:rPr>
        <w:t>กันยายน</w:t>
      </w:r>
      <w:r w:rsidR="00B42905"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</w:rPr>
        <w:t>25</w:t>
      </w:r>
      <w:r w:rsidR="00D50B91" w:rsidRPr="00A87005">
        <w:rPr>
          <w:rFonts w:ascii="Angsana New" w:hAnsi="Angsana New" w:hint="cs"/>
          <w:sz w:val="30"/>
          <w:szCs w:val="30"/>
          <w:cs/>
        </w:rPr>
        <w:t>6</w:t>
      </w:r>
      <w:r w:rsidR="009B101A" w:rsidRPr="00A87005">
        <w:rPr>
          <w:rFonts w:ascii="Angsana New" w:hAnsi="Angsana New"/>
          <w:sz w:val="30"/>
          <w:szCs w:val="30"/>
        </w:rPr>
        <w:t>2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 xml:space="preserve">และ </w:t>
      </w:r>
      <w:r w:rsidRPr="00A87005">
        <w:rPr>
          <w:rFonts w:ascii="Angsana New" w:hAnsi="Angsana New"/>
          <w:sz w:val="30"/>
          <w:szCs w:val="30"/>
        </w:rPr>
        <w:t xml:space="preserve">31 </w:t>
      </w:r>
      <w:r w:rsidRPr="00A8700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87005">
        <w:rPr>
          <w:rFonts w:ascii="Angsana New" w:hAnsi="Angsana New"/>
          <w:sz w:val="30"/>
          <w:szCs w:val="30"/>
        </w:rPr>
        <w:t>25</w:t>
      </w:r>
      <w:r w:rsidR="007265E8" w:rsidRPr="00A87005">
        <w:rPr>
          <w:rFonts w:ascii="Angsana New" w:hAnsi="Angsana New" w:hint="cs"/>
          <w:sz w:val="30"/>
          <w:szCs w:val="30"/>
          <w:cs/>
        </w:rPr>
        <w:t>6</w:t>
      </w:r>
      <w:r w:rsidR="009B101A" w:rsidRPr="00A87005">
        <w:rPr>
          <w:rFonts w:ascii="Angsana New" w:hAnsi="Angsana New"/>
          <w:sz w:val="30"/>
          <w:szCs w:val="30"/>
        </w:rPr>
        <w:t>1</w:t>
      </w:r>
      <w:r w:rsidRPr="00A8700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798B626" w14:textId="77777777" w:rsidR="007265E8" w:rsidRPr="00382145" w:rsidRDefault="007265E8" w:rsidP="00C50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2"/>
          <w:szCs w:val="22"/>
        </w:rPr>
      </w:pPr>
    </w:p>
    <w:tbl>
      <w:tblPr>
        <w:tblW w:w="91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7"/>
        <w:gridCol w:w="1082"/>
        <w:gridCol w:w="268"/>
        <w:gridCol w:w="1162"/>
        <w:gridCol w:w="18"/>
        <w:gridCol w:w="262"/>
        <w:gridCol w:w="9"/>
        <w:gridCol w:w="1071"/>
        <w:gridCol w:w="11"/>
        <w:gridCol w:w="259"/>
        <w:gridCol w:w="15"/>
        <w:gridCol w:w="1064"/>
        <w:gridCol w:w="22"/>
      </w:tblGrid>
      <w:tr w:rsidR="007265E8" w:rsidRPr="00A87005" w14:paraId="6E1F7F6B" w14:textId="77777777" w:rsidTr="000F0877">
        <w:tc>
          <w:tcPr>
            <w:tcW w:w="2122" w:type="pct"/>
          </w:tcPr>
          <w:p w14:paraId="3890CC1D" w14:textId="77777777" w:rsidR="007265E8" w:rsidRPr="00A87005" w:rsidRDefault="007265E8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9" w:type="pct"/>
            <w:gridSpan w:val="4"/>
          </w:tcPr>
          <w:p w14:paraId="25F33533" w14:textId="77777777" w:rsidR="007265E8" w:rsidRPr="00A87005" w:rsidRDefault="007265E8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87005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9" w:type="pct"/>
            <w:gridSpan w:val="2"/>
          </w:tcPr>
          <w:p w14:paraId="7E4CB5FF" w14:textId="77777777" w:rsidR="007265E8" w:rsidRPr="00A87005" w:rsidRDefault="007265E8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pct"/>
            <w:gridSpan w:val="6"/>
          </w:tcPr>
          <w:p w14:paraId="5FEEFAFC" w14:textId="77777777" w:rsidR="007265E8" w:rsidRPr="00A87005" w:rsidRDefault="007265E8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F2A09" w:rsidRPr="00A87005" w14:paraId="75D86DC0" w14:textId="77777777" w:rsidTr="000F0877">
        <w:tc>
          <w:tcPr>
            <w:tcW w:w="2122" w:type="pct"/>
          </w:tcPr>
          <w:p w14:paraId="49681EF6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3A789D35" w14:textId="77777777" w:rsidR="00DF2A09" w:rsidRPr="00A87005" w:rsidRDefault="00284FB8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7" w:type="pct"/>
            <w:shd w:val="clear" w:color="auto" w:fill="auto"/>
          </w:tcPr>
          <w:p w14:paraId="4033CBED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gridSpan w:val="2"/>
            <w:shd w:val="clear" w:color="auto" w:fill="auto"/>
          </w:tcPr>
          <w:p w14:paraId="1E231C7D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4408B5A3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1D2CF9F8" w14:textId="77777777" w:rsidR="00DF2A09" w:rsidRPr="00A87005" w:rsidRDefault="00284FB8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617E6B12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49DE726C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DF2A09" w:rsidRPr="00A87005" w14:paraId="114CC420" w14:textId="77777777" w:rsidTr="000F0877">
        <w:tc>
          <w:tcPr>
            <w:tcW w:w="2122" w:type="pct"/>
          </w:tcPr>
          <w:p w14:paraId="0AF75AC3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E618FA1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shd w:val="clear" w:color="auto" w:fill="auto"/>
          </w:tcPr>
          <w:p w14:paraId="0FCFF473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gridSpan w:val="2"/>
            <w:shd w:val="clear" w:color="auto" w:fill="auto"/>
          </w:tcPr>
          <w:p w14:paraId="37E194E7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641A3370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5C344181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5BC1C854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342F2FE2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F2A09" w:rsidRPr="00A87005" w14:paraId="0FBBF7DC" w14:textId="77777777" w:rsidTr="000F0877">
        <w:tc>
          <w:tcPr>
            <w:tcW w:w="2122" w:type="pct"/>
          </w:tcPr>
          <w:p w14:paraId="490CBCFE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8" w:type="pct"/>
            <w:gridSpan w:val="12"/>
          </w:tcPr>
          <w:p w14:paraId="08BB2D0D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2A09" w:rsidRPr="00A87005" w14:paraId="015DC95C" w14:textId="77777777" w:rsidTr="00DF2A09">
        <w:tc>
          <w:tcPr>
            <w:tcW w:w="2122" w:type="pct"/>
          </w:tcPr>
          <w:p w14:paraId="392065E0" w14:textId="77777777"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4" w:type="pct"/>
          </w:tcPr>
          <w:p w14:paraId="2AF109A2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0B5BB9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ACABA2C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14:paraId="2E550E77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1018B4F7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14:paraId="1EE31105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3"/>
          </w:tcPr>
          <w:p w14:paraId="0810A385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2A09" w:rsidRPr="00A87005" w14:paraId="7DC158B3" w14:textId="77777777" w:rsidTr="002F0485">
        <w:trPr>
          <w:trHeight w:val="86"/>
        </w:trPr>
        <w:tc>
          <w:tcPr>
            <w:tcW w:w="2122" w:type="pct"/>
          </w:tcPr>
          <w:p w14:paraId="06029010" w14:textId="77777777"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B5D6DC9" w14:textId="77777777" w:rsidR="00DF2A09" w:rsidRPr="00A87005" w:rsidRDefault="005543A1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A49914B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357B98F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2"/>
          </w:tcPr>
          <w:p w14:paraId="477673DF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26481272" w14:textId="77777777" w:rsidR="00DF2A09" w:rsidRPr="00A87005" w:rsidRDefault="005543A1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80163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,861</w:t>
            </w:r>
          </w:p>
        </w:tc>
        <w:tc>
          <w:tcPr>
            <w:tcW w:w="148" w:type="pct"/>
            <w:gridSpan w:val="2"/>
          </w:tcPr>
          <w:p w14:paraId="35F8707D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3"/>
            <w:tcBorders>
              <w:bottom w:val="single" w:sz="4" w:space="0" w:color="auto"/>
            </w:tcBorders>
          </w:tcPr>
          <w:p w14:paraId="1700336B" w14:textId="77777777" w:rsidR="00DF2A09" w:rsidRPr="00A87005" w:rsidRDefault="00DF2A09" w:rsidP="0030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60,717</w:t>
            </w:r>
          </w:p>
        </w:tc>
      </w:tr>
      <w:tr w:rsidR="00DF2A09" w:rsidRPr="00A87005" w14:paraId="32CB25BA" w14:textId="77777777" w:rsidTr="00DF2A09">
        <w:tc>
          <w:tcPr>
            <w:tcW w:w="2122" w:type="pct"/>
          </w:tcPr>
          <w:p w14:paraId="7D74BA25" w14:textId="77777777"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021605AC" w14:textId="77777777" w:rsidR="00DF2A09" w:rsidRPr="00A87005" w:rsidRDefault="005543A1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1E43E13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4C2E2749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2"/>
          </w:tcPr>
          <w:p w14:paraId="21A5F7D5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2177D3" w14:textId="77777777" w:rsidR="00DF2A09" w:rsidRPr="00A87005" w:rsidRDefault="005543A1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AA6A6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,861</w:t>
            </w:r>
          </w:p>
        </w:tc>
        <w:tc>
          <w:tcPr>
            <w:tcW w:w="148" w:type="pct"/>
            <w:gridSpan w:val="2"/>
          </w:tcPr>
          <w:p w14:paraId="59FEC480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DC53D3E" w14:textId="77777777" w:rsidR="00DF2A09" w:rsidRPr="00A87005" w:rsidRDefault="00DF2A09" w:rsidP="0030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60,717</w:t>
            </w:r>
          </w:p>
        </w:tc>
      </w:tr>
      <w:tr w:rsidR="00DF2A09" w:rsidRPr="00A87005" w14:paraId="778BAB26" w14:textId="77777777" w:rsidTr="000F0877">
        <w:trPr>
          <w:trHeight w:val="197"/>
        </w:trPr>
        <w:tc>
          <w:tcPr>
            <w:tcW w:w="2122" w:type="pct"/>
          </w:tcPr>
          <w:p w14:paraId="36731EDF" w14:textId="77777777"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878" w:type="pct"/>
            <w:gridSpan w:val="12"/>
          </w:tcPr>
          <w:p w14:paraId="797423BB" w14:textId="77777777" w:rsidR="00DF2A09" w:rsidRPr="00A87005" w:rsidRDefault="00DF2A09" w:rsidP="0030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2A09" w:rsidRPr="00A87005" w14:paraId="10CA1722" w14:textId="77777777" w:rsidTr="00DF2A09">
        <w:tc>
          <w:tcPr>
            <w:tcW w:w="2122" w:type="pct"/>
          </w:tcPr>
          <w:p w14:paraId="4431D880" w14:textId="77777777"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94" w:type="pct"/>
          </w:tcPr>
          <w:p w14:paraId="474B7E8A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6425E62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B2B9ECF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14:paraId="4378306F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74E6E5DE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14:paraId="590D63CB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3"/>
          </w:tcPr>
          <w:p w14:paraId="71BA3D2F" w14:textId="77777777" w:rsidR="00DF2A09" w:rsidRPr="00A87005" w:rsidRDefault="00DF2A09" w:rsidP="0030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F2A09" w:rsidRPr="00A87005" w14:paraId="6C4492AB" w14:textId="77777777" w:rsidTr="00DF2A09">
        <w:tc>
          <w:tcPr>
            <w:tcW w:w="2122" w:type="pct"/>
          </w:tcPr>
          <w:p w14:paraId="33E62BEC" w14:textId="77777777"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02FDBE5" w14:textId="77777777" w:rsidR="00DF2A09" w:rsidRPr="00A87005" w:rsidRDefault="005543A1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713ADE4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7902EB87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2"/>
          </w:tcPr>
          <w:p w14:paraId="001282DF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61335CFB" w14:textId="77777777" w:rsidR="00DF2A09" w:rsidRPr="00A87005" w:rsidRDefault="005543A1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26,122</w:t>
            </w:r>
          </w:p>
        </w:tc>
        <w:tc>
          <w:tcPr>
            <w:tcW w:w="148" w:type="pct"/>
            <w:gridSpan w:val="2"/>
          </w:tcPr>
          <w:p w14:paraId="0A82FD54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3"/>
            <w:tcBorders>
              <w:bottom w:val="single" w:sz="4" w:space="0" w:color="auto"/>
            </w:tcBorders>
          </w:tcPr>
          <w:p w14:paraId="5E3D2F18" w14:textId="77777777" w:rsidR="00DF2A09" w:rsidRPr="00A87005" w:rsidRDefault="00DF2A09" w:rsidP="0030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26,734</w:t>
            </w:r>
          </w:p>
        </w:tc>
      </w:tr>
      <w:tr w:rsidR="00DF2A09" w:rsidRPr="00A87005" w14:paraId="52A3E031" w14:textId="77777777" w:rsidTr="00DF2A09">
        <w:tc>
          <w:tcPr>
            <w:tcW w:w="2122" w:type="pct"/>
          </w:tcPr>
          <w:p w14:paraId="1DBB99FE" w14:textId="77777777"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410F6018" w14:textId="77777777" w:rsidR="00DF2A09" w:rsidRPr="00A87005" w:rsidRDefault="005543A1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5E642C0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6D9B84E8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2"/>
          </w:tcPr>
          <w:p w14:paraId="0246AB3A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2375C2" w14:textId="77777777" w:rsidR="00DF2A09" w:rsidRPr="00A87005" w:rsidRDefault="005543A1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26,122</w:t>
            </w:r>
          </w:p>
        </w:tc>
        <w:tc>
          <w:tcPr>
            <w:tcW w:w="148" w:type="pct"/>
            <w:gridSpan w:val="2"/>
          </w:tcPr>
          <w:p w14:paraId="27697B55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4AD2CFF" w14:textId="77777777" w:rsidR="00DF2A09" w:rsidRPr="00A87005" w:rsidRDefault="00DF2A09" w:rsidP="0030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26,734</w:t>
            </w:r>
          </w:p>
        </w:tc>
      </w:tr>
      <w:tr w:rsidR="00DF2A09" w:rsidRPr="00A87005" w14:paraId="2EC3A9A8" w14:textId="77777777" w:rsidTr="00DF2A09">
        <w:tc>
          <w:tcPr>
            <w:tcW w:w="2122" w:type="pct"/>
          </w:tcPr>
          <w:p w14:paraId="73DCA26C" w14:textId="77777777"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724FF547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0081A24D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083C210B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" w:type="pct"/>
            <w:gridSpan w:val="2"/>
          </w:tcPr>
          <w:p w14:paraId="05CC57E7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</w:tcPr>
          <w:p w14:paraId="0B54DAAD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8" w:type="pct"/>
            <w:gridSpan w:val="2"/>
          </w:tcPr>
          <w:p w14:paraId="5155DEF3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4" w:type="pct"/>
            <w:gridSpan w:val="3"/>
            <w:tcBorders>
              <w:top w:val="double" w:sz="4" w:space="0" w:color="auto"/>
            </w:tcBorders>
          </w:tcPr>
          <w:p w14:paraId="6656E608" w14:textId="77777777" w:rsidR="00DF2A09" w:rsidRPr="00A87005" w:rsidRDefault="00DF2A09" w:rsidP="0030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F2A09" w:rsidRPr="00A87005" w14:paraId="43D61E6A" w14:textId="77777777" w:rsidTr="000F0877">
        <w:trPr>
          <w:gridAfter w:val="1"/>
          <w:wAfter w:w="12" w:type="pct"/>
        </w:trPr>
        <w:tc>
          <w:tcPr>
            <w:tcW w:w="2122" w:type="pct"/>
          </w:tcPr>
          <w:p w14:paraId="23506953" w14:textId="77777777"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94" w:type="pct"/>
          </w:tcPr>
          <w:p w14:paraId="5EE56014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0A3D1AF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7AFE810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14:paraId="42667E36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7104B3A2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14:paraId="5C6C3BC5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3F3DE063" w14:textId="77777777" w:rsidR="00DF2A09" w:rsidRPr="00A87005" w:rsidRDefault="00DF2A09" w:rsidP="0030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296" w:firstLine="18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F2A09" w:rsidRPr="00A87005" w14:paraId="66335FDF" w14:textId="77777777" w:rsidTr="000F0877">
        <w:trPr>
          <w:gridAfter w:val="1"/>
          <w:wAfter w:w="12" w:type="pct"/>
        </w:trPr>
        <w:tc>
          <w:tcPr>
            <w:tcW w:w="2122" w:type="pct"/>
          </w:tcPr>
          <w:p w14:paraId="0859AA4B" w14:textId="77777777"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72E6B44B" w14:textId="77777777" w:rsidR="00DF2A09" w:rsidRPr="00A87005" w:rsidRDefault="005543A1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79F922A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FB724E8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2"/>
          </w:tcPr>
          <w:p w14:paraId="100FB558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45ACBB5F" w14:textId="77777777" w:rsidR="00DF2A09" w:rsidRPr="00A87005" w:rsidRDefault="005543A1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172,343</w:t>
            </w:r>
          </w:p>
        </w:tc>
        <w:tc>
          <w:tcPr>
            <w:tcW w:w="148" w:type="pct"/>
            <w:gridSpan w:val="2"/>
          </w:tcPr>
          <w:p w14:paraId="0E9D1384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3B0266ED" w14:textId="77777777" w:rsidR="00DF2A09" w:rsidRPr="00A87005" w:rsidRDefault="00DF2A09" w:rsidP="0030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167,800</w:t>
            </w:r>
          </w:p>
        </w:tc>
      </w:tr>
      <w:tr w:rsidR="00DF2A09" w:rsidRPr="00A87005" w14:paraId="1AD7689F" w14:textId="77777777" w:rsidTr="000F0877">
        <w:trPr>
          <w:gridAfter w:val="1"/>
          <w:wAfter w:w="12" w:type="pct"/>
        </w:trPr>
        <w:tc>
          <w:tcPr>
            <w:tcW w:w="2122" w:type="pct"/>
          </w:tcPr>
          <w:p w14:paraId="5BF1DCAE" w14:textId="77777777"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8ABE3EA" w14:textId="77777777" w:rsidR="00DF2A09" w:rsidRPr="00A87005" w:rsidRDefault="005543A1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55366A5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B958B3B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2"/>
          </w:tcPr>
          <w:p w14:paraId="030B0E42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2EB9D0" w14:textId="77777777" w:rsidR="00DF2A09" w:rsidRPr="00A87005" w:rsidRDefault="005543A1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172,343</w:t>
            </w:r>
          </w:p>
        </w:tc>
        <w:tc>
          <w:tcPr>
            <w:tcW w:w="148" w:type="pct"/>
            <w:gridSpan w:val="2"/>
          </w:tcPr>
          <w:p w14:paraId="4D9B577A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77B7EA" w14:textId="77777777" w:rsidR="00DF2A09" w:rsidRPr="00A87005" w:rsidRDefault="00DF2A09" w:rsidP="0030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167,800</w:t>
            </w:r>
          </w:p>
        </w:tc>
      </w:tr>
      <w:tr w:rsidR="00DF2A09" w:rsidRPr="00A87005" w14:paraId="709E5517" w14:textId="77777777" w:rsidTr="000F0877">
        <w:trPr>
          <w:gridAfter w:val="1"/>
          <w:wAfter w:w="12" w:type="pct"/>
        </w:trPr>
        <w:tc>
          <w:tcPr>
            <w:tcW w:w="2122" w:type="pct"/>
          </w:tcPr>
          <w:p w14:paraId="54D562B8" w14:textId="77777777"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19390736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3BD65857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2907E483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" w:type="pct"/>
            <w:gridSpan w:val="2"/>
          </w:tcPr>
          <w:p w14:paraId="2ED64670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</w:tcPr>
          <w:p w14:paraId="6D591026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8" w:type="pct"/>
            <w:gridSpan w:val="2"/>
          </w:tcPr>
          <w:p w14:paraId="0CCD7D5D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424F207E" w14:textId="77777777" w:rsidR="00DF2A09" w:rsidRPr="00A87005" w:rsidRDefault="00DF2A09" w:rsidP="0030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F2A09" w:rsidRPr="00A87005" w14:paraId="4F3508B8" w14:textId="77777777" w:rsidTr="000F0877">
        <w:trPr>
          <w:gridAfter w:val="1"/>
          <w:wAfter w:w="12" w:type="pct"/>
        </w:trPr>
        <w:tc>
          <w:tcPr>
            <w:tcW w:w="2122" w:type="pct"/>
          </w:tcPr>
          <w:p w14:paraId="053352F6" w14:textId="77777777"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94" w:type="pct"/>
          </w:tcPr>
          <w:p w14:paraId="1D0267BC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0524BE7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14:paraId="70367DA9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14:paraId="757FA4B1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3CDE22E5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14:paraId="30ED8A20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23D8CCC9" w14:textId="77777777" w:rsidR="00DF2A09" w:rsidRPr="00A87005" w:rsidRDefault="00DF2A09" w:rsidP="0030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F2A09" w:rsidRPr="00A87005" w14:paraId="34C8BF15" w14:textId="77777777" w:rsidTr="000F0877">
        <w:trPr>
          <w:gridAfter w:val="1"/>
          <w:wAfter w:w="12" w:type="pct"/>
        </w:trPr>
        <w:tc>
          <w:tcPr>
            <w:tcW w:w="2122" w:type="pct"/>
          </w:tcPr>
          <w:p w14:paraId="409C628B" w14:textId="77777777"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4A7D5752" w14:textId="77777777" w:rsidR="00DF2A09" w:rsidRPr="00A87005" w:rsidRDefault="005543A1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58BC30D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DC69088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2"/>
          </w:tcPr>
          <w:p w14:paraId="65A37DD5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4C1F38B5" w14:textId="77777777" w:rsidR="00DF2A09" w:rsidRPr="00A87005" w:rsidRDefault="005543A1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1,379</w:t>
            </w:r>
          </w:p>
        </w:tc>
        <w:tc>
          <w:tcPr>
            <w:tcW w:w="148" w:type="pct"/>
            <w:gridSpan w:val="2"/>
          </w:tcPr>
          <w:p w14:paraId="64CF59E8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01B9178A" w14:textId="77777777" w:rsidR="00DF2A09" w:rsidRPr="00A87005" w:rsidRDefault="00915805" w:rsidP="0030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F2A09" w:rsidRPr="00A8700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656</w:t>
            </w:r>
          </w:p>
        </w:tc>
      </w:tr>
      <w:tr w:rsidR="00DF2A09" w:rsidRPr="00A87005" w14:paraId="12F4C7EF" w14:textId="77777777" w:rsidTr="000F0877">
        <w:trPr>
          <w:gridAfter w:val="1"/>
          <w:wAfter w:w="12" w:type="pct"/>
        </w:trPr>
        <w:tc>
          <w:tcPr>
            <w:tcW w:w="2122" w:type="pct"/>
          </w:tcPr>
          <w:p w14:paraId="14575A15" w14:textId="77777777"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76278CC0" w14:textId="77777777" w:rsidR="00DF2A09" w:rsidRPr="00A87005" w:rsidRDefault="005543A1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64F99A2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6C5CDAC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2"/>
          </w:tcPr>
          <w:p w14:paraId="3D6FEF97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473EDD" w14:textId="77777777" w:rsidR="00DF2A09" w:rsidRPr="00A87005" w:rsidRDefault="005543A1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1,379</w:t>
            </w:r>
          </w:p>
        </w:tc>
        <w:tc>
          <w:tcPr>
            <w:tcW w:w="148" w:type="pct"/>
            <w:gridSpan w:val="2"/>
          </w:tcPr>
          <w:p w14:paraId="6A4350F1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851148" w14:textId="77777777" w:rsidR="00DF2A09" w:rsidRPr="00A87005" w:rsidRDefault="00915805" w:rsidP="0030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F2A09" w:rsidRPr="00A8700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656</w:t>
            </w:r>
          </w:p>
        </w:tc>
      </w:tr>
    </w:tbl>
    <w:p w14:paraId="1F57A00C" w14:textId="4B845FE3" w:rsidR="00C22347" w:rsidRPr="00A87005" w:rsidRDefault="00C22347" w:rsidP="00442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8700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</w:t>
      </w:r>
      <w:r w:rsidR="00780D93" w:rsidRPr="00A87005">
        <w:rPr>
          <w:rFonts w:ascii="Angsana New" w:hAnsi="Angsana New"/>
          <w:b/>
          <w:bCs/>
          <w:i/>
          <w:iCs/>
          <w:sz w:val="30"/>
          <w:szCs w:val="30"/>
          <w:cs/>
        </w:rPr>
        <w:t>ที่ทำกับบุคคลหรือ</w:t>
      </w:r>
      <w:r w:rsidRPr="00A87005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  <w:r w:rsidR="00211C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ในระหว่างงวด</w:t>
      </w:r>
    </w:p>
    <w:p w14:paraId="7FA3BC3B" w14:textId="77777777" w:rsidR="00C22347" w:rsidRPr="00A87005" w:rsidRDefault="00C22347" w:rsidP="00570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="Angsana New" w:hAnsi="Angsana New"/>
          <w:sz w:val="28"/>
          <w:szCs w:val="28"/>
        </w:rPr>
      </w:pPr>
    </w:p>
    <w:p w14:paraId="5F7AEDDC" w14:textId="77777777" w:rsidR="00EF72F1" w:rsidRPr="00A87005" w:rsidRDefault="00EF72F1" w:rsidP="00EF72F1">
      <w:pPr>
        <w:autoSpaceDE w:val="0"/>
        <w:autoSpaceDN w:val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A87005">
        <w:rPr>
          <w:rFonts w:ascii="Angsana New" w:hAnsi="Angsana New"/>
          <w:i/>
          <w:iCs/>
          <w:sz w:val="30"/>
          <w:szCs w:val="30"/>
          <w:cs/>
        </w:rPr>
        <w:t>สัญญานายหน้า</w:t>
      </w:r>
    </w:p>
    <w:p w14:paraId="0A03F28F" w14:textId="77777777" w:rsidR="00EF72F1" w:rsidRPr="00A87005" w:rsidRDefault="00EF72F1" w:rsidP="00EF72F1">
      <w:pPr>
        <w:autoSpaceDE w:val="0"/>
        <w:autoSpaceDN w:val="0"/>
        <w:ind w:left="540"/>
        <w:jc w:val="both"/>
        <w:rPr>
          <w:rFonts w:ascii="Angsana New" w:hAnsi="Angsana New"/>
          <w:i/>
          <w:iCs/>
          <w:sz w:val="28"/>
          <w:szCs w:val="28"/>
        </w:rPr>
      </w:pPr>
    </w:p>
    <w:p w14:paraId="547CFF10" w14:textId="71A91B4C" w:rsidR="00EF72F1" w:rsidRDefault="00EF72F1" w:rsidP="00EF72F1">
      <w:pPr>
        <w:autoSpaceDE w:val="0"/>
        <w:autoSpaceDN w:val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A87005">
        <w:rPr>
          <w:rFonts w:ascii="Angsana New" w:hAnsi="Angsana New"/>
          <w:spacing w:val="-2"/>
          <w:sz w:val="30"/>
          <w:szCs w:val="30"/>
          <w:cs/>
        </w:rPr>
        <w:t xml:space="preserve">บริษัทได้ทำสัญญานายหน้ากับ </w:t>
      </w:r>
      <w:r w:rsidRPr="00A87005">
        <w:rPr>
          <w:rFonts w:ascii="Angsana New" w:hAnsi="Angsana New"/>
          <w:sz w:val="30"/>
          <w:szCs w:val="30"/>
        </w:rPr>
        <w:t>LIGHTING</w:t>
      </w:r>
      <w:r w:rsidR="00E200FF"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</w:rPr>
        <w:t>&amp;</w:t>
      </w:r>
      <w:r w:rsidR="00E200FF"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</w:rPr>
        <w:t>EQUIPMENT (VIETNAM) COMPANY LIMITED</w:t>
      </w:r>
      <w:r w:rsidRPr="00A87005">
        <w:rPr>
          <w:rFonts w:ascii="Angsana New" w:hAnsi="Angsana New"/>
          <w:spacing w:val="-2"/>
          <w:sz w:val="30"/>
          <w:szCs w:val="30"/>
          <w:cs/>
        </w:rPr>
        <w:t xml:space="preserve"> ซึ่งเป็นบริษัทย่อย โดยคู่สัญญาตกลงที่จะให้ความช่วยเหลือในการสนับสนุนด้านการขายและการบริการหลังการขาย ในการนี้บริษัทมีภาระผูกพันที่จะต้องจ่ายค่านายหน้าให้กับบริษัทย่อยโดยคำนวณจากยอดขาย สัญญานี้มีผลบังคับใช้ตั้งแต่วันที่</w:t>
      </w:r>
      <w:r w:rsidRPr="00A87005">
        <w:rPr>
          <w:rFonts w:ascii="Angsana New" w:hAnsi="Angsana New"/>
          <w:sz w:val="30"/>
          <w:szCs w:val="30"/>
          <w:cs/>
        </w:rPr>
        <w:t xml:space="preserve"> </w:t>
      </w:r>
      <w:r w:rsidRPr="00465B68">
        <w:rPr>
          <w:rFonts w:ascii="Angsana New" w:hAnsi="Angsana New"/>
          <w:spacing w:val="-2"/>
          <w:sz w:val="30"/>
          <w:szCs w:val="30"/>
        </w:rPr>
        <w:t xml:space="preserve">1 </w:t>
      </w:r>
      <w:r w:rsidR="00465B68">
        <w:rPr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 w:rsidRPr="00465B68">
        <w:rPr>
          <w:rFonts w:ascii="Angsana New" w:hAnsi="Angsana New"/>
          <w:spacing w:val="-2"/>
          <w:sz w:val="30"/>
          <w:szCs w:val="30"/>
        </w:rPr>
        <w:t xml:space="preserve">2562 </w:t>
      </w:r>
      <w:r w:rsidRPr="00465B68">
        <w:rPr>
          <w:rFonts w:ascii="Angsana New" w:hAnsi="Angsana New"/>
          <w:spacing w:val="-2"/>
          <w:sz w:val="30"/>
          <w:szCs w:val="30"/>
          <w:cs/>
        </w:rPr>
        <w:t xml:space="preserve">ถึงวันที่ </w:t>
      </w:r>
      <w:r w:rsidR="00284FB8" w:rsidRPr="00465B68">
        <w:rPr>
          <w:rFonts w:ascii="Angsana New" w:hAnsi="Angsana New"/>
          <w:spacing w:val="-2"/>
          <w:sz w:val="30"/>
          <w:szCs w:val="30"/>
        </w:rPr>
        <w:t xml:space="preserve">30 </w:t>
      </w:r>
      <w:r w:rsidR="00465B68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465B6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65B68">
        <w:rPr>
          <w:rFonts w:ascii="Angsana New" w:hAnsi="Angsana New"/>
          <w:spacing w:val="-2"/>
          <w:sz w:val="30"/>
          <w:szCs w:val="30"/>
        </w:rPr>
        <w:t>2562</w:t>
      </w:r>
      <w:r w:rsidRPr="00A87005">
        <w:rPr>
          <w:rFonts w:ascii="Angsana New" w:hAnsi="Angsana New"/>
          <w:spacing w:val="-2"/>
          <w:sz w:val="30"/>
          <w:szCs w:val="30"/>
        </w:rPr>
        <w:t xml:space="preserve"> </w:t>
      </w:r>
      <w:r w:rsidRPr="00A87005">
        <w:rPr>
          <w:rFonts w:ascii="Angsana New" w:hAnsi="Angsana New"/>
          <w:spacing w:val="-2"/>
          <w:sz w:val="30"/>
          <w:szCs w:val="30"/>
          <w:cs/>
        </w:rPr>
        <w:t>และสามารถต่ออายุสัญญานี้ออกไปหากทั้งสองฝ่ายมีความเห็นชอบร่วมกัน</w:t>
      </w:r>
    </w:p>
    <w:p w14:paraId="7F89319C" w14:textId="77777777" w:rsidR="00910305" w:rsidRPr="00A87005" w:rsidRDefault="00910305" w:rsidP="00EF72F1">
      <w:pPr>
        <w:autoSpaceDE w:val="0"/>
        <w:autoSpaceDN w:val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162BE80" w14:textId="156C4AE3" w:rsidR="00FC04D5" w:rsidRPr="00A87005" w:rsidRDefault="006F067C" w:rsidP="009057A0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ลูกหนี้การค้า</w:t>
      </w:r>
    </w:p>
    <w:p w14:paraId="1432EB47" w14:textId="77777777" w:rsidR="007265E8" w:rsidRPr="00A87005" w:rsidRDefault="007265E8" w:rsidP="00280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both"/>
        <w:rPr>
          <w:rFonts w:ascii="Angsana New" w:hAnsi="Angsana New"/>
          <w:b/>
          <w:bCs/>
          <w:sz w:val="28"/>
          <w:szCs w:val="28"/>
        </w:rPr>
      </w:pPr>
    </w:p>
    <w:p w14:paraId="72560C22" w14:textId="5D1B4683" w:rsidR="00910305" w:rsidRDefault="006C68CE" w:rsidP="00910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72"/>
        <w:jc w:val="both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การ</w:t>
      </w:r>
      <w:r w:rsidR="006F067C" w:rsidRPr="00A87005">
        <w:rPr>
          <w:rFonts w:ascii="Angsana New" w:hAnsi="Angsana New"/>
          <w:sz w:val="30"/>
          <w:szCs w:val="30"/>
          <w:cs/>
        </w:rPr>
        <w:t>วิเคราะห์อายุของลูกหนี้การค้า มีดังนี้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910305" w:rsidRPr="00A87005" w14:paraId="21AD5873" w14:textId="77777777" w:rsidTr="004057DC">
        <w:trPr>
          <w:cantSplit/>
        </w:trPr>
        <w:tc>
          <w:tcPr>
            <w:tcW w:w="3780" w:type="dxa"/>
          </w:tcPr>
          <w:p w14:paraId="6ED46B0D" w14:textId="77777777" w:rsidR="00910305" w:rsidRPr="00A87005" w:rsidRDefault="00910305" w:rsidP="004057DC">
            <w:pPr>
              <w:pStyle w:val="Heading5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61BB4DA" w14:textId="77777777" w:rsidR="00910305" w:rsidRPr="00A87005" w:rsidRDefault="00910305" w:rsidP="004057DC">
            <w:pPr>
              <w:pStyle w:val="3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4FF5F506" w14:textId="77777777" w:rsidR="00910305" w:rsidRPr="00A87005" w:rsidRDefault="00910305" w:rsidP="004057DC">
            <w:pPr>
              <w:pStyle w:val="3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9C5BB40" w14:textId="77777777" w:rsidR="00910305" w:rsidRPr="00A87005" w:rsidRDefault="00910305" w:rsidP="004057DC">
            <w:pPr>
              <w:pStyle w:val="a1"/>
              <w:ind w:left="-108"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10305" w:rsidRPr="00A87005" w14:paraId="2FE295B6" w14:textId="77777777" w:rsidTr="004057DC">
        <w:trPr>
          <w:cantSplit/>
        </w:trPr>
        <w:tc>
          <w:tcPr>
            <w:tcW w:w="3780" w:type="dxa"/>
          </w:tcPr>
          <w:p w14:paraId="1226F139" w14:textId="77777777" w:rsidR="00910305" w:rsidRPr="00A87005" w:rsidRDefault="00910305" w:rsidP="004057DC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00C915" w14:textId="77777777" w:rsidR="00910305" w:rsidRPr="00A87005" w:rsidRDefault="00910305" w:rsidP="0040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14:paraId="682F1F5D" w14:textId="77777777" w:rsidR="00910305" w:rsidRPr="00A87005" w:rsidRDefault="00910305" w:rsidP="0040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D332FC" w14:textId="77777777" w:rsidR="00910305" w:rsidRPr="00A87005" w:rsidRDefault="00910305" w:rsidP="0040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2B57E595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0F5EAB" w14:textId="77777777" w:rsidR="00910305" w:rsidRPr="00A87005" w:rsidRDefault="00910305" w:rsidP="0040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14:paraId="76AFA248" w14:textId="77777777" w:rsidR="00910305" w:rsidRPr="00A87005" w:rsidRDefault="00910305" w:rsidP="0040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F18E08" w14:textId="77777777" w:rsidR="00910305" w:rsidRPr="00A87005" w:rsidRDefault="00910305" w:rsidP="0040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910305" w:rsidRPr="00A87005" w14:paraId="6645BF07" w14:textId="77777777" w:rsidTr="004057DC">
        <w:trPr>
          <w:cantSplit/>
        </w:trPr>
        <w:tc>
          <w:tcPr>
            <w:tcW w:w="3780" w:type="dxa"/>
          </w:tcPr>
          <w:p w14:paraId="22962190" w14:textId="77777777" w:rsidR="00910305" w:rsidRPr="00A87005" w:rsidRDefault="00910305" w:rsidP="004057DC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925EDC" w14:textId="77777777" w:rsidR="00910305" w:rsidRPr="00A87005" w:rsidRDefault="00910305" w:rsidP="0040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E4E1E0D" w14:textId="77777777" w:rsidR="00910305" w:rsidRPr="00A87005" w:rsidRDefault="00910305" w:rsidP="0040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E3A394" w14:textId="77777777" w:rsidR="00910305" w:rsidRPr="00A87005" w:rsidRDefault="00910305" w:rsidP="0040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90729DA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2DD55CD" w14:textId="77777777" w:rsidR="00910305" w:rsidRPr="00A87005" w:rsidRDefault="00910305" w:rsidP="0040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0318FDC" w14:textId="77777777" w:rsidR="00910305" w:rsidRPr="00A87005" w:rsidRDefault="00910305" w:rsidP="0040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68C475" w14:textId="77777777" w:rsidR="00910305" w:rsidRPr="00A87005" w:rsidRDefault="00910305" w:rsidP="0040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10305" w:rsidRPr="00A87005" w14:paraId="18F0DD35" w14:textId="77777777" w:rsidTr="004057DC">
        <w:trPr>
          <w:cantSplit/>
        </w:trPr>
        <w:tc>
          <w:tcPr>
            <w:tcW w:w="3780" w:type="dxa"/>
          </w:tcPr>
          <w:p w14:paraId="1CBE5992" w14:textId="77777777" w:rsidR="00910305" w:rsidRPr="00A87005" w:rsidRDefault="00910305" w:rsidP="004057DC">
            <w:pPr>
              <w:pStyle w:val="Heading5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D7EEA57" w14:textId="77777777" w:rsidR="00910305" w:rsidRPr="00A87005" w:rsidRDefault="00910305" w:rsidP="004057DC">
            <w:pPr>
              <w:pStyle w:val="3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10305" w:rsidRPr="00A87005" w14:paraId="40202E0D" w14:textId="77777777" w:rsidTr="004057DC">
        <w:trPr>
          <w:cantSplit/>
        </w:trPr>
        <w:tc>
          <w:tcPr>
            <w:tcW w:w="3780" w:type="dxa"/>
          </w:tcPr>
          <w:p w14:paraId="6B62E64F" w14:textId="77777777" w:rsidR="00910305" w:rsidRPr="00A87005" w:rsidRDefault="00910305" w:rsidP="004057DC">
            <w:pPr>
              <w:pStyle w:val="Heading5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  <w:p w14:paraId="4C2A5D69" w14:textId="77777777" w:rsidR="00910305" w:rsidRPr="00A87005" w:rsidRDefault="00910305" w:rsidP="004057DC">
            <w:pPr>
              <w:rPr>
                <w:lang w:val="x-none" w:eastAsia="x-none"/>
              </w:rPr>
            </w:pPr>
          </w:p>
          <w:p w14:paraId="104E509A" w14:textId="77777777" w:rsidR="00910305" w:rsidRPr="00A87005" w:rsidRDefault="00910305" w:rsidP="004057DC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2776D40D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B1C1BB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61CF98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D65B795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240C644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030847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1616302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10305" w:rsidRPr="00A87005" w14:paraId="10262E85" w14:textId="77777777" w:rsidTr="004057DC">
        <w:trPr>
          <w:cantSplit/>
        </w:trPr>
        <w:tc>
          <w:tcPr>
            <w:tcW w:w="3780" w:type="dxa"/>
          </w:tcPr>
          <w:p w14:paraId="2D9378F9" w14:textId="77777777" w:rsidR="00910305" w:rsidRPr="00A87005" w:rsidRDefault="00910305" w:rsidP="004057DC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0D94B08B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C456DEF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972E76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DE2707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8C204A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</w:p>
        </w:tc>
        <w:tc>
          <w:tcPr>
            <w:tcW w:w="270" w:type="dxa"/>
          </w:tcPr>
          <w:p w14:paraId="03BFB4B1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839CE0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</w:p>
        </w:tc>
      </w:tr>
      <w:tr w:rsidR="00910305" w:rsidRPr="00A87005" w14:paraId="65E3A067" w14:textId="77777777" w:rsidTr="004057DC">
        <w:trPr>
          <w:cantSplit/>
        </w:trPr>
        <w:tc>
          <w:tcPr>
            <w:tcW w:w="3780" w:type="dxa"/>
          </w:tcPr>
          <w:p w14:paraId="23D36295" w14:textId="77777777" w:rsidR="00910305" w:rsidRPr="00A87005" w:rsidRDefault="00910305" w:rsidP="004057DC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เกิน</w:t>
            </w:r>
            <w:r w:rsidRPr="00A8700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  <w:lang w:val="en-US"/>
              </w:rPr>
              <w:t>วันครบ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กำหนดชำระ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F79C5CB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DA5EA83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122A7D6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8DAD83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463C3B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815B67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9C728F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10305" w:rsidRPr="00A87005" w14:paraId="0AB7D050" w14:textId="77777777" w:rsidTr="004057DC">
        <w:trPr>
          <w:cantSplit/>
        </w:trPr>
        <w:tc>
          <w:tcPr>
            <w:tcW w:w="3780" w:type="dxa"/>
          </w:tcPr>
          <w:p w14:paraId="688D820E" w14:textId="77777777" w:rsidR="00910305" w:rsidRPr="00A87005" w:rsidRDefault="00910305" w:rsidP="004057DC">
            <w:pPr>
              <w:pStyle w:val="Heading5"/>
              <w:tabs>
                <w:tab w:val="left" w:pos="342"/>
              </w:tabs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A8700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น้อยกว่า 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 xml:space="preserve">3 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7C34FD8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DAD581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83D8D00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C5742B7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AA76149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201</w:t>
            </w:r>
          </w:p>
        </w:tc>
        <w:tc>
          <w:tcPr>
            <w:tcW w:w="270" w:type="dxa"/>
          </w:tcPr>
          <w:p w14:paraId="324C22A2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2DD97705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18,200</w:t>
            </w:r>
          </w:p>
        </w:tc>
      </w:tr>
      <w:tr w:rsidR="00910305" w:rsidRPr="00A87005" w14:paraId="371C24F9" w14:textId="77777777" w:rsidTr="004057DC">
        <w:trPr>
          <w:cantSplit/>
        </w:trPr>
        <w:tc>
          <w:tcPr>
            <w:tcW w:w="3780" w:type="dxa"/>
          </w:tcPr>
          <w:p w14:paraId="48BF4A34" w14:textId="77777777" w:rsidR="00910305" w:rsidRPr="00A87005" w:rsidRDefault="00910305" w:rsidP="004057DC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  3 - 6 </w:t>
            </w:r>
            <w:r w:rsidRPr="00A8700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เดือน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</w:p>
          <w:p w14:paraId="6D8E8F1F" w14:textId="77777777" w:rsidR="00910305" w:rsidRPr="00A87005" w:rsidRDefault="00910305" w:rsidP="004057DC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  6</w:t>
            </w:r>
            <w:r w:rsidRPr="00A8700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  <w:r w:rsidRPr="00A8700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12 </w:t>
            </w:r>
            <w:r w:rsidRPr="00A8700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1157720" w14:textId="77777777" w:rsidR="00910305" w:rsidRDefault="00910305" w:rsidP="004057DC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  <w:p w14:paraId="7F87B899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C1CBB5" w14:textId="77777777" w:rsidR="00910305" w:rsidRPr="00A87005" w:rsidRDefault="00910305" w:rsidP="004057DC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B0979F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  <w:p w14:paraId="36B5A9CB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23FB453" w14:textId="77777777" w:rsidR="00910305" w:rsidRPr="00A87005" w:rsidRDefault="00910305" w:rsidP="004057DC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F5BD5B" w14:textId="77777777" w:rsidR="009103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  <w:p w14:paraId="3E6E006F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16,696</w:t>
            </w:r>
          </w:p>
        </w:tc>
        <w:tc>
          <w:tcPr>
            <w:tcW w:w="270" w:type="dxa"/>
          </w:tcPr>
          <w:p w14:paraId="1D137AE4" w14:textId="77777777" w:rsidR="00910305" w:rsidRPr="00A87005" w:rsidRDefault="00910305" w:rsidP="004057DC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F5E4B22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26,904</w:t>
            </w:r>
          </w:p>
          <w:p w14:paraId="2F7503B6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15,358</w:t>
            </w:r>
          </w:p>
        </w:tc>
      </w:tr>
      <w:tr w:rsidR="00910305" w:rsidRPr="00A87005" w14:paraId="5ABDF048" w14:textId="77777777" w:rsidTr="004057DC">
        <w:trPr>
          <w:cantSplit/>
        </w:trPr>
        <w:tc>
          <w:tcPr>
            <w:tcW w:w="3780" w:type="dxa"/>
          </w:tcPr>
          <w:p w14:paraId="4DC345B7" w14:textId="77777777" w:rsidR="00910305" w:rsidRPr="00F45E94" w:rsidRDefault="00910305" w:rsidP="004057DC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  มากกว่า 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57564E7A" w14:textId="77777777" w:rsidR="00910305" w:rsidRDefault="00910305" w:rsidP="004057DC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50D85B9" w14:textId="77777777" w:rsidR="00910305" w:rsidRPr="00A87005" w:rsidRDefault="00910305" w:rsidP="004057DC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2CFD729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A7E0846" w14:textId="77777777" w:rsidR="00910305" w:rsidRPr="00A87005" w:rsidRDefault="00910305" w:rsidP="004057DC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10511A" w14:textId="77777777" w:rsidR="009103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35,565</w:t>
            </w:r>
          </w:p>
        </w:tc>
        <w:tc>
          <w:tcPr>
            <w:tcW w:w="270" w:type="dxa"/>
          </w:tcPr>
          <w:p w14:paraId="6D042CF5" w14:textId="77777777" w:rsidR="00910305" w:rsidRPr="00A87005" w:rsidRDefault="00910305" w:rsidP="004057DC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43D9D07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68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10305" w:rsidRPr="00A87005" w14:paraId="1601FD3C" w14:textId="77777777" w:rsidTr="004057DC">
        <w:trPr>
          <w:cantSplit/>
        </w:trPr>
        <w:tc>
          <w:tcPr>
            <w:tcW w:w="3780" w:type="dxa"/>
          </w:tcPr>
          <w:p w14:paraId="43B7D2B9" w14:textId="77777777" w:rsidR="00910305" w:rsidRPr="00A87005" w:rsidRDefault="00910305" w:rsidP="004057DC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1BD181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C413AF3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7F4422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665AD9C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C20AAC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52,861</w:t>
            </w:r>
          </w:p>
        </w:tc>
        <w:tc>
          <w:tcPr>
            <w:tcW w:w="270" w:type="dxa"/>
          </w:tcPr>
          <w:p w14:paraId="50202985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E5C6A1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60,717</w:t>
            </w:r>
          </w:p>
        </w:tc>
      </w:tr>
      <w:tr w:rsidR="00910305" w:rsidRPr="00A87005" w14:paraId="42E049ED" w14:textId="77777777" w:rsidTr="004057DC">
        <w:trPr>
          <w:cantSplit/>
        </w:trPr>
        <w:tc>
          <w:tcPr>
            <w:tcW w:w="3780" w:type="dxa"/>
          </w:tcPr>
          <w:p w14:paraId="655CAC41" w14:textId="77777777" w:rsidR="00910305" w:rsidRPr="00A87005" w:rsidRDefault="00910305" w:rsidP="004057DC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หัก 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492211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ACA199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C01FA2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58A5467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D4E95B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68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1091E27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D68CB1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68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10305" w:rsidRPr="00A87005" w14:paraId="0C34EF88" w14:textId="77777777" w:rsidTr="004057DC">
        <w:trPr>
          <w:cantSplit/>
        </w:trPr>
        <w:tc>
          <w:tcPr>
            <w:tcW w:w="3780" w:type="dxa"/>
          </w:tcPr>
          <w:p w14:paraId="3180EB08" w14:textId="77777777" w:rsidR="00910305" w:rsidRPr="00A87005" w:rsidRDefault="00910305" w:rsidP="004057DC">
            <w:pPr>
              <w:pStyle w:val="Heading5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9C554E5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2569780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EFF0030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7B7007E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9A8717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52,861</w:t>
            </w:r>
          </w:p>
        </w:tc>
        <w:tc>
          <w:tcPr>
            <w:tcW w:w="270" w:type="dxa"/>
          </w:tcPr>
          <w:p w14:paraId="4D3D425D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227CECA" w14:textId="77777777" w:rsidR="00910305" w:rsidRPr="00A87005" w:rsidRDefault="00910305" w:rsidP="004057D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60,717</w:t>
            </w:r>
          </w:p>
        </w:tc>
      </w:tr>
      <w:tr w:rsidR="00910305" w:rsidRPr="00037A19" w14:paraId="421DBE4E" w14:textId="77777777" w:rsidTr="004057DC">
        <w:trPr>
          <w:cantSplit/>
          <w:trHeight w:val="60"/>
        </w:trPr>
        <w:tc>
          <w:tcPr>
            <w:tcW w:w="3780" w:type="dxa"/>
          </w:tcPr>
          <w:p w14:paraId="65D5E735" w14:textId="77777777" w:rsidR="00910305" w:rsidRPr="00037A19" w:rsidRDefault="00910305" w:rsidP="004057DC">
            <w:pPr>
              <w:pStyle w:val="Heading5"/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90" w:type="dxa"/>
            <w:gridSpan w:val="7"/>
          </w:tcPr>
          <w:p w14:paraId="5A13BBF0" w14:textId="77777777" w:rsidR="00910305" w:rsidRPr="00037A19" w:rsidRDefault="00910305" w:rsidP="004057DC">
            <w:pPr>
              <w:pStyle w:val="3"/>
              <w:ind w:left="-108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/>
              </w:rPr>
            </w:pPr>
          </w:p>
        </w:tc>
      </w:tr>
    </w:tbl>
    <w:p w14:paraId="7A6CF33E" w14:textId="487FA2CD" w:rsidR="00910305" w:rsidRDefault="00910305" w:rsidP="00910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72"/>
        <w:jc w:val="both"/>
        <w:rPr>
          <w:rFonts w:ascii="Angsana New" w:hAnsi="Angsana New"/>
          <w:sz w:val="30"/>
          <w:szCs w:val="30"/>
        </w:rPr>
      </w:pPr>
    </w:p>
    <w:p w14:paraId="394E332F" w14:textId="77777777" w:rsidR="00910305" w:rsidRPr="00A87005" w:rsidRDefault="00910305" w:rsidP="00910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72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7265E8" w:rsidRPr="00A87005" w14:paraId="04F6A47C" w14:textId="77777777" w:rsidTr="00C40194">
        <w:trPr>
          <w:cantSplit/>
        </w:trPr>
        <w:tc>
          <w:tcPr>
            <w:tcW w:w="3780" w:type="dxa"/>
          </w:tcPr>
          <w:p w14:paraId="30B0755A" w14:textId="77777777" w:rsidR="007265E8" w:rsidRPr="00A87005" w:rsidRDefault="007265E8" w:rsidP="00C40194">
            <w:pPr>
              <w:pStyle w:val="Heading5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C92DC67" w14:textId="77777777" w:rsidR="007265E8" w:rsidRPr="00A87005" w:rsidRDefault="007265E8" w:rsidP="00C40194">
            <w:pPr>
              <w:pStyle w:val="3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291E578A" w14:textId="77777777" w:rsidR="007265E8" w:rsidRPr="00A87005" w:rsidRDefault="007265E8" w:rsidP="00C40194">
            <w:pPr>
              <w:pStyle w:val="3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C110B99" w14:textId="77777777" w:rsidR="007265E8" w:rsidRPr="00A87005" w:rsidRDefault="007265E8" w:rsidP="00C40194">
            <w:pPr>
              <w:pStyle w:val="a1"/>
              <w:ind w:left="-108"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F2A09" w:rsidRPr="00A87005" w14:paraId="5F2A7E32" w14:textId="77777777" w:rsidTr="00C40194">
        <w:trPr>
          <w:cantSplit/>
        </w:trPr>
        <w:tc>
          <w:tcPr>
            <w:tcW w:w="3780" w:type="dxa"/>
          </w:tcPr>
          <w:p w14:paraId="0510C97F" w14:textId="77777777"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0EB333" w14:textId="77777777" w:rsidR="00DF2A09" w:rsidRPr="00A87005" w:rsidRDefault="00284FB8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14:paraId="7EFD8FDA" w14:textId="77777777"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84A6CA" w14:textId="77777777"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5BFF7251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1D16C95" w14:textId="77777777" w:rsidR="00DF2A09" w:rsidRPr="00A87005" w:rsidRDefault="00284FB8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14:paraId="0A3F8432" w14:textId="77777777"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BF3394" w14:textId="77777777"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DF2A09" w:rsidRPr="00A87005" w14:paraId="4A70FB62" w14:textId="77777777" w:rsidTr="00C40194">
        <w:trPr>
          <w:cantSplit/>
        </w:trPr>
        <w:tc>
          <w:tcPr>
            <w:tcW w:w="3780" w:type="dxa"/>
          </w:tcPr>
          <w:p w14:paraId="7C381E4D" w14:textId="77777777"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FEF5D85" w14:textId="77777777"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CE3805E" w14:textId="77777777"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C09A2B" w14:textId="77777777"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DE765EB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13DE3C7" w14:textId="77777777"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E58296E" w14:textId="77777777"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3A1629" w14:textId="77777777"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F2A09" w:rsidRPr="00A87005" w14:paraId="736B67B2" w14:textId="77777777" w:rsidTr="00C40194">
        <w:trPr>
          <w:cantSplit/>
        </w:trPr>
        <w:tc>
          <w:tcPr>
            <w:tcW w:w="3780" w:type="dxa"/>
          </w:tcPr>
          <w:p w14:paraId="6B68CC4B" w14:textId="77777777"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E725674" w14:textId="77777777" w:rsidR="00DF2A09" w:rsidRPr="00A87005" w:rsidRDefault="00DF2A09" w:rsidP="00DF2A09">
            <w:pPr>
              <w:pStyle w:val="3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F2A09" w:rsidRPr="00A87005" w14:paraId="1C05B35F" w14:textId="77777777" w:rsidTr="00C40194">
        <w:trPr>
          <w:cantSplit/>
        </w:trPr>
        <w:tc>
          <w:tcPr>
            <w:tcW w:w="3780" w:type="dxa"/>
          </w:tcPr>
          <w:p w14:paraId="79CA4A19" w14:textId="77777777"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490" w:type="dxa"/>
            <w:gridSpan w:val="7"/>
          </w:tcPr>
          <w:p w14:paraId="6089A82D" w14:textId="77777777" w:rsidR="00DF2A09" w:rsidRPr="00A87005" w:rsidRDefault="00DF2A09" w:rsidP="00DF2A09">
            <w:pPr>
              <w:pStyle w:val="3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DF2A09" w:rsidRPr="00A87005" w14:paraId="04478242" w14:textId="77777777" w:rsidTr="00C40194">
        <w:trPr>
          <w:cantSplit/>
        </w:trPr>
        <w:tc>
          <w:tcPr>
            <w:tcW w:w="3780" w:type="dxa"/>
          </w:tcPr>
          <w:p w14:paraId="21BF0201" w14:textId="77777777"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37BCA692" w14:textId="043C9B6B" w:rsidR="00DF2A09" w:rsidRPr="00C955A2" w:rsidRDefault="00784838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5A2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="009A4501" w:rsidRPr="00C955A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C955A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A4501" w:rsidRPr="00C955A2">
              <w:rPr>
                <w:rFonts w:ascii="Angsana New" w:hAnsi="Angsana New"/>
                <w:sz w:val="30"/>
                <w:szCs w:val="30"/>
                <w:lang w:val="en-US"/>
              </w:rPr>
              <w:t>022</w:t>
            </w:r>
          </w:p>
        </w:tc>
        <w:tc>
          <w:tcPr>
            <w:tcW w:w="270" w:type="dxa"/>
          </w:tcPr>
          <w:p w14:paraId="5B4F1072" w14:textId="77777777" w:rsidR="00DF2A09" w:rsidRPr="00C955A2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336C45A" w14:textId="77777777" w:rsidR="00DF2A09" w:rsidRPr="00C955A2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5A2">
              <w:rPr>
                <w:rFonts w:ascii="Angsana New" w:hAnsi="Angsana New"/>
                <w:sz w:val="30"/>
                <w:szCs w:val="30"/>
                <w:lang w:val="en-US"/>
              </w:rPr>
              <w:t>446,518</w:t>
            </w:r>
          </w:p>
        </w:tc>
        <w:tc>
          <w:tcPr>
            <w:tcW w:w="270" w:type="dxa"/>
          </w:tcPr>
          <w:p w14:paraId="6717697D" w14:textId="77777777" w:rsidR="00DF2A09" w:rsidRPr="00C955A2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36D47B" w14:textId="56B15217" w:rsidR="00DF2A09" w:rsidRPr="00C955A2" w:rsidRDefault="00EE173D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5A2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="009A4501" w:rsidRPr="00C955A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C955A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A4501" w:rsidRPr="00C955A2">
              <w:rPr>
                <w:rFonts w:ascii="Angsana New" w:hAnsi="Angsana New"/>
                <w:sz w:val="30"/>
                <w:szCs w:val="30"/>
                <w:lang w:val="en-US"/>
              </w:rPr>
              <w:t>688</w:t>
            </w:r>
          </w:p>
        </w:tc>
        <w:tc>
          <w:tcPr>
            <w:tcW w:w="270" w:type="dxa"/>
          </w:tcPr>
          <w:p w14:paraId="3A8224A9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C54728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445,909</w:t>
            </w:r>
          </w:p>
        </w:tc>
      </w:tr>
      <w:tr w:rsidR="00DF2A09" w:rsidRPr="00A87005" w14:paraId="672CFA2D" w14:textId="77777777" w:rsidTr="00C40194">
        <w:trPr>
          <w:cantSplit/>
        </w:trPr>
        <w:tc>
          <w:tcPr>
            <w:tcW w:w="3780" w:type="dxa"/>
          </w:tcPr>
          <w:p w14:paraId="465CBE58" w14:textId="77777777"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เกินกำหนดชำระ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6EFF21CA" w14:textId="77777777" w:rsidR="00DF2A09" w:rsidRPr="00C955A2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C02AD5" w14:textId="77777777" w:rsidR="00DF2A09" w:rsidRPr="00C955A2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3380F50" w14:textId="77777777" w:rsidR="00DF2A09" w:rsidRPr="00C955A2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B0330D" w14:textId="77777777" w:rsidR="00DF2A09" w:rsidRPr="00C955A2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A33C0A" w14:textId="77777777" w:rsidR="00DF2A09" w:rsidRPr="00C955A2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430C99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E470F90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F2A09" w:rsidRPr="00A87005" w14:paraId="36693395" w14:textId="77777777" w:rsidTr="00C40194">
        <w:trPr>
          <w:cantSplit/>
        </w:trPr>
        <w:tc>
          <w:tcPr>
            <w:tcW w:w="3780" w:type="dxa"/>
          </w:tcPr>
          <w:p w14:paraId="43867BA5" w14:textId="77777777"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น้อยกว่า 3 เดือน</w:t>
            </w:r>
          </w:p>
        </w:tc>
        <w:tc>
          <w:tcPr>
            <w:tcW w:w="1170" w:type="dxa"/>
          </w:tcPr>
          <w:p w14:paraId="194246FB" w14:textId="77777777" w:rsidR="00DF2A09" w:rsidRPr="00C955A2" w:rsidRDefault="00784838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5A2">
              <w:rPr>
                <w:rFonts w:ascii="Angsana New" w:hAnsi="Angsana New"/>
                <w:sz w:val="30"/>
                <w:szCs w:val="30"/>
                <w:lang w:val="en-US"/>
              </w:rPr>
              <w:t>201,235</w:t>
            </w:r>
          </w:p>
        </w:tc>
        <w:tc>
          <w:tcPr>
            <w:tcW w:w="270" w:type="dxa"/>
          </w:tcPr>
          <w:p w14:paraId="1EA9BD17" w14:textId="77777777" w:rsidR="00DF2A09" w:rsidRPr="00C955A2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C7CDC8" w14:textId="77777777" w:rsidR="00DF2A09" w:rsidRPr="00C955A2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5A2">
              <w:rPr>
                <w:rFonts w:ascii="Angsana New" w:hAnsi="Angsana New"/>
                <w:sz w:val="30"/>
                <w:szCs w:val="30"/>
                <w:lang w:val="en-US"/>
              </w:rPr>
              <w:t>362,117</w:t>
            </w:r>
          </w:p>
        </w:tc>
        <w:tc>
          <w:tcPr>
            <w:tcW w:w="270" w:type="dxa"/>
          </w:tcPr>
          <w:p w14:paraId="3C2E54DD" w14:textId="77777777" w:rsidR="00DF2A09" w:rsidRPr="00C955A2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87A68A4" w14:textId="77777777" w:rsidR="00DF2A09" w:rsidRPr="00C955A2" w:rsidRDefault="00EE173D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5A2">
              <w:rPr>
                <w:rFonts w:ascii="Angsana New" w:hAnsi="Angsana New"/>
                <w:sz w:val="30"/>
                <w:szCs w:val="30"/>
                <w:lang w:val="en-US"/>
              </w:rPr>
              <w:t>196,167</w:t>
            </w:r>
          </w:p>
        </w:tc>
        <w:tc>
          <w:tcPr>
            <w:tcW w:w="270" w:type="dxa"/>
          </w:tcPr>
          <w:p w14:paraId="6B0D4AEB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800166C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341,611</w:t>
            </w:r>
          </w:p>
        </w:tc>
      </w:tr>
      <w:tr w:rsidR="00DF2A09" w:rsidRPr="00A87005" w14:paraId="3F0874AF" w14:textId="77777777" w:rsidTr="00C40194">
        <w:trPr>
          <w:cantSplit/>
        </w:trPr>
        <w:tc>
          <w:tcPr>
            <w:tcW w:w="3780" w:type="dxa"/>
          </w:tcPr>
          <w:p w14:paraId="7CECA8D3" w14:textId="77777777" w:rsidR="00DF2A09" w:rsidRPr="00A87005" w:rsidRDefault="00DF2A09" w:rsidP="00DF2A09">
            <w:pPr>
              <w:pStyle w:val="Heading5"/>
              <w:tabs>
                <w:tab w:val="left" w:pos="342"/>
              </w:tabs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  3 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170" w:type="dxa"/>
          </w:tcPr>
          <w:p w14:paraId="1E15B4B8" w14:textId="77777777" w:rsidR="00DF2A09" w:rsidRPr="00C955A2" w:rsidRDefault="00784838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5A2">
              <w:rPr>
                <w:rFonts w:ascii="Angsana New" w:hAnsi="Angsana New"/>
                <w:sz w:val="30"/>
                <w:szCs w:val="30"/>
                <w:lang w:val="en-US"/>
              </w:rPr>
              <w:t>76,03</w:t>
            </w:r>
            <w:r w:rsidR="00BF30C0" w:rsidRPr="00C955A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1C2B94E" w14:textId="77777777" w:rsidR="00DF2A09" w:rsidRPr="00C955A2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4BC398" w14:textId="77777777" w:rsidR="00DF2A09" w:rsidRPr="00C955A2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5A2">
              <w:rPr>
                <w:rFonts w:ascii="Angsana New" w:hAnsi="Angsana New"/>
                <w:sz w:val="30"/>
                <w:szCs w:val="30"/>
                <w:lang w:val="en-US"/>
              </w:rPr>
              <w:t>115,059</w:t>
            </w:r>
          </w:p>
        </w:tc>
        <w:tc>
          <w:tcPr>
            <w:tcW w:w="270" w:type="dxa"/>
          </w:tcPr>
          <w:p w14:paraId="039B8B65" w14:textId="77777777" w:rsidR="00DF2A09" w:rsidRPr="00C955A2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13F47C2" w14:textId="5503610F" w:rsidR="00DF2A09" w:rsidRPr="00C955A2" w:rsidRDefault="00EE173D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5A2">
              <w:rPr>
                <w:rFonts w:ascii="Angsana New" w:hAnsi="Angsana New"/>
                <w:sz w:val="30"/>
                <w:szCs w:val="30"/>
                <w:lang w:val="en-US"/>
              </w:rPr>
              <w:t>75,65</w:t>
            </w:r>
            <w:r w:rsidR="008C3D01" w:rsidRPr="00C955A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73B09B70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9482035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84,054</w:t>
            </w:r>
          </w:p>
        </w:tc>
      </w:tr>
      <w:tr w:rsidR="00DF2A09" w:rsidRPr="00A87005" w14:paraId="1BA1066B" w14:textId="77777777" w:rsidTr="00C40194">
        <w:trPr>
          <w:cantSplit/>
        </w:trPr>
        <w:tc>
          <w:tcPr>
            <w:tcW w:w="3780" w:type="dxa"/>
          </w:tcPr>
          <w:p w14:paraId="427138D6" w14:textId="77777777" w:rsidR="00DF2A09" w:rsidRPr="00A87005" w:rsidRDefault="00DF2A09" w:rsidP="00DF2A09">
            <w:pPr>
              <w:pStyle w:val="Heading5"/>
              <w:tabs>
                <w:tab w:val="left" w:pos="342"/>
              </w:tabs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  6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C9E4CBA" w14:textId="77777777" w:rsidR="00DF2A09" w:rsidRPr="00C955A2" w:rsidRDefault="00784838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5A2">
              <w:rPr>
                <w:rFonts w:ascii="Angsana New" w:hAnsi="Angsana New"/>
                <w:sz w:val="30"/>
                <w:szCs w:val="30"/>
                <w:lang w:val="en-US"/>
              </w:rPr>
              <w:t>111,302</w:t>
            </w:r>
          </w:p>
        </w:tc>
        <w:tc>
          <w:tcPr>
            <w:tcW w:w="270" w:type="dxa"/>
          </w:tcPr>
          <w:p w14:paraId="2FF22D06" w14:textId="77777777" w:rsidR="00DF2A09" w:rsidRPr="00C955A2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8B61485" w14:textId="77777777" w:rsidR="00DF2A09" w:rsidRPr="00C955A2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5A2">
              <w:rPr>
                <w:rFonts w:ascii="Angsana New" w:hAnsi="Angsana New"/>
                <w:sz w:val="30"/>
                <w:szCs w:val="30"/>
                <w:lang w:val="en-US"/>
              </w:rPr>
              <w:t>118,343</w:t>
            </w:r>
          </w:p>
        </w:tc>
        <w:tc>
          <w:tcPr>
            <w:tcW w:w="270" w:type="dxa"/>
          </w:tcPr>
          <w:p w14:paraId="7C3E2E3F" w14:textId="77777777" w:rsidR="00DF2A09" w:rsidRPr="00C955A2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8811182" w14:textId="77777777" w:rsidR="00DF2A09" w:rsidRPr="00C955A2" w:rsidRDefault="00EE173D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5A2">
              <w:rPr>
                <w:rFonts w:ascii="Angsana New" w:hAnsi="Angsana New"/>
                <w:sz w:val="30"/>
                <w:szCs w:val="30"/>
                <w:lang w:val="en-US"/>
              </w:rPr>
              <w:t>92,493</w:t>
            </w:r>
          </w:p>
        </w:tc>
        <w:tc>
          <w:tcPr>
            <w:tcW w:w="270" w:type="dxa"/>
          </w:tcPr>
          <w:p w14:paraId="0A89945A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0CF85E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92,813</w:t>
            </w:r>
          </w:p>
        </w:tc>
      </w:tr>
      <w:tr w:rsidR="00DF2A09" w:rsidRPr="00A87005" w14:paraId="0214AD3B" w14:textId="77777777" w:rsidTr="00F636C9">
        <w:trPr>
          <w:cantSplit/>
        </w:trPr>
        <w:tc>
          <w:tcPr>
            <w:tcW w:w="3780" w:type="dxa"/>
          </w:tcPr>
          <w:p w14:paraId="0B7FE94D" w14:textId="77777777" w:rsidR="00DF2A09" w:rsidRPr="00A87005" w:rsidRDefault="00DF2A09" w:rsidP="00DF2A09">
            <w:pPr>
              <w:pStyle w:val="Heading5"/>
              <w:tabs>
                <w:tab w:val="left" w:pos="342"/>
              </w:tabs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  มากกว่า 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25EBD0" w14:textId="08401000" w:rsidR="00DF2A09" w:rsidRPr="00C955A2" w:rsidRDefault="00784838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5A2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9A4501" w:rsidRPr="00C955A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C955A2">
              <w:rPr>
                <w:rFonts w:ascii="Angsana New" w:hAnsi="Angsana New"/>
                <w:sz w:val="30"/>
                <w:szCs w:val="30"/>
                <w:lang w:val="en-US"/>
              </w:rPr>
              <w:t>,87</w:t>
            </w:r>
            <w:r w:rsidR="009A4501" w:rsidRPr="00C955A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AD47748" w14:textId="77777777" w:rsidR="00DF2A09" w:rsidRPr="00C955A2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F0F480" w14:textId="77777777" w:rsidR="00DF2A09" w:rsidRPr="00C955A2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5A2">
              <w:rPr>
                <w:rFonts w:ascii="Angsana New" w:hAnsi="Angsana New"/>
                <w:sz w:val="30"/>
                <w:szCs w:val="30"/>
                <w:lang w:val="en-US"/>
              </w:rPr>
              <w:t>59,461</w:t>
            </w:r>
          </w:p>
        </w:tc>
        <w:tc>
          <w:tcPr>
            <w:tcW w:w="270" w:type="dxa"/>
          </w:tcPr>
          <w:p w14:paraId="6DE0A931" w14:textId="77777777" w:rsidR="00DF2A09" w:rsidRPr="00C955A2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C79CB5" w14:textId="7F863248" w:rsidR="00DF2A09" w:rsidRPr="00C955A2" w:rsidRDefault="00EE173D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5A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9A4501" w:rsidRPr="00C955A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C955A2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="009A4501" w:rsidRPr="00C955A2"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</w:p>
        </w:tc>
        <w:tc>
          <w:tcPr>
            <w:tcW w:w="270" w:type="dxa"/>
          </w:tcPr>
          <w:p w14:paraId="2AD3B8C7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6468C9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59,461</w:t>
            </w:r>
          </w:p>
        </w:tc>
      </w:tr>
      <w:tr w:rsidR="00DF2A09" w:rsidRPr="00A87005" w14:paraId="56264AF5" w14:textId="77777777" w:rsidTr="00325C41">
        <w:trPr>
          <w:cantSplit/>
        </w:trPr>
        <w:tc>
          <w:tcPr>
            <w:tcW w:w="3780" w:type="dxa"/>
          </w:tcPr>
          <w:p w14:paraId="6E466B79" w14:textId="77777777"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960642" w14:textId="6967EB0A" w:rsidR="00DF2A09" w:rsidRPr="00A87005" w:rsidRDefault="00784838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967,46</w:t>
            </w:r>
            <w:r w:rsidR="009D11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7C7AE1C6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3453EE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1,101,498</w:t>
            </w:r>
          </w:p>
        </w:tc>
        <w:tc>
          <w:tcPr>
            <w:tcW w:w="270" w:type="dxa"/>
          </w:tcPr>
          <w:p w14:paraId="1F8493A0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C202383" w14:textId="77777777" w:rsidR="00DF2A09" w:rsidRPr="00A87005" w:rsidRDefault="00EE173D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894,098</w:t>
            </w:r>
          </w:p>
        </w:tc>
        <w:tc>
          <w:tcPr>
            <w:tcW w:w="270" w:type="dxa"/>
          </w:tcPr>
          <w:p w14:paraId="37FF2FE2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DCBC07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1,023,848</w:t>
            </w:r>
          </w:p>
        </w:tc>
      </w:tr>
      <w:tr w:rsidR="00DF2A09" w:rsidRPr="00A87005" w14:paraId="2A9BBADF" w14:textId="77777777" w:rsidTr="00325C41">
        <w:trPr>
          <w:cantSplit/>
        </w:trPr>
        <w:tc>
          <w:tcPr>
            <w:tcW w:w="3780" w:type="dxa"/>
          </w:tcPr>
          <w:p w14:paraId="161680DB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 xml:space="preserve"> รายได้และดอกเบี้ยรอการรับรู้</w:t>
            </w:r>
          </w:p>
        </w:tc>
        <w:tc>
          <w:tcPr>
            <w:tcW w:w="1170" w:type="dxa"/>
          </w:tcPr>
          <w:p w14:paraId="785A21F4" w14:textId="77777777" w:rsidR="00DF2A09" w:rsidRPr="00A87005" w:rsidRDefault="00784838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(3,224)</w:t>
            </w:r>
          </w:p>
        </w:tc>
        <w:tc>
          <w:tcPr>
            <w:tcW w:w="270" w:type="dxa"/>
          </w:tcPr>
          <w:p w14:paraId="34D58A06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1CCFBC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3,770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0F5A4B0C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FDC6A1" w14:textId="77777777" w:rsidR="00DF2A09" w:rsidRPr="00A87005" w:rsidRDefault="00EE173D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(3,224)</w:t>
            </w:r>
          </w:p>
        </w:tc>
        <w:tc>
          <w:tcPr>
            <w:tcW w:w="270" w:type="dxa"/>
          </w:tcPr>
          <w:p w14:paraId="43B9DBF7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386587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3,770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F2A09" w:rsidRPr="00A87005" w14:paraId="1EABBA25" w14:textId="77777777" w:rsidTr="00C40194">
        <w:trPr>
          <w:cantSplit/>
        </w:trPr>
        <w:tc>
          <w:tcPr>
            <w:tcW w:w="3780" w:type="dxa"/>
          </w:tcPr>
          <w:p w14:paraId="335CB3C9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69F765" w14:textId="77777777" w:rsidR="00DF2A09" w:rsidRPr="00A87005" w:rsidRDefault="00784838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(25,156)</w:t>
            </w:r>
          </w:p>
        </w:tc>
        <w:tc>
          <w:tcPr>
            <w:tcW w:w="270" w:type="dxa"/>
          </w:tcPr>
          <w:p w14:paraId="2A449B36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031EF7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23,700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03C7B3FD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50A49D" w14:textId="77777777" w:rsidR="00DF2A09" w:rsidRPr="00A87005" w:rsidRDefault="00EE173D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(25,156)</w:t>
            </w:r>
          </w:p>
        </w:tc>
        <w:tc>
          <w:tcPr>
            <w:tcW w:w="270" w:type="dxa"/>
          </w:tcPr>
          <w:p w14:paraId="73C7DB3F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32F346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23,700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F2A09" w:rsidRPr="00A87005" w14:paraId="0DA08C98" w14:textId="77777777" w:rsidTr="00C40194">
        <w:trPr>
          <w:cantSplit/>
        </w:trPr>
        <w:tc>
          <w:tcPr>
            <w:tcW w:w="3780" w:type="dxa"/>
          </w:tcPr>
          <w:p w14:paraId="3D10DEA1" w14:textId="77777777"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B39A160" w14:textId="77777777" w:rsidR="00DF2A09" w:rsidRPr="00A87005" w:rsidRDefault="00784838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939,08</w:t>
            </w:r>
            <w:r w:rsidR="009002B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7CF0C660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BF73D4C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1,074,028</w:t>
            </w:r>
          </w:p>
        </w:tc>
        <w:tc>
          <w:tcPr>
            <w:tcW w:w="270" w:type="dxa"/>
          </w:tcPr>
          <w:p w14:paraId="16F76028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B30A650" w14:textId="57F262F9" w:rsidR="00DF2A09" w:rsidRPr="00A87005" w:rsidRDefault="00F45E94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918,579</w:t>
            </w:r>
          </w:p>
        </w:tc>
        <w:tc>
          <w:tcPr>
            <w:tcW w:w="270" w:type="dxa"/>
          </w:tcPr>
          <w:p w14:paraId="0469255B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0CAC2D0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1,057,095</w:t>
            </w:r>
          </w:p>
        </w:tc>
      </w:tr>
      <w:tr w:rsidR="00DF2A09" w:rsidRPr="00A87005" w14:paraId="3DEB45A4" w14:textId="77777777" w:rsidTr="00C40194">
        <w:trPr>
          <w:cantSplit/>
        </w:trPr>
        <w:tc>
          <w:tcPr>
            <w:tcW w:w="3780" w:type="dxa"/>
          </w:tcPr>
          <w:p w14:paraId="633E4D54" w14:textId="77777777"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296C80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34544D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92D3BC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D18AE4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CA447D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B24C52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26C89E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05DB8251" w14:textId="77777777" w:rsidR="00F24C46" w:rsidRPr="00A87005" w:rsidRDefault="00F24C46">
      <w:pPr>
        <w:rPr>
          <w:b/>
          <w:bCs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170"/>
        <w:gridCol w:w="270"/>
        <w:gridCol w:w="1170"/>
        <w:gridCol w:w="270"/>
        <w:gridCol w:w="1170"/>
        <w:gridCol w:w="270"/>
        <w:gridCol w:w="1170"/>
      </w:tblGrid>
      <w:tr w:rsidR="00DF2A09" w:rsidRPr="00A87005" w14:paraId="790B773F" w14:textId="77777777" w:rsidTr="00910305">
        <w:trPr>
          <w:cantSplit/>
        </w:trPr>
        <w:tc>
          <w:tcPr>
            <w:tcW w:w="4932" w:type="dxa"/>
            <w:gridSpan w:val="2"/>
          </w:tcPr>
          <w:p w14:paraId="4DAFECF8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 </w:t>
            </w:r>
            <w:r w:rsidRPr="00A87005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ลูกหนี้การค้าที่ครบกำหนดชำระเกินกว่าหนึ่งปี</w:t>
            </w:r>
          </w:p>
        </w:tc>
        <w:tc>
          <w:tcPr>
            <w:tcW w:w="270" w:type="dxa"/>
          </w:tcPr>
          <w:p w14:paraId="7122B4EA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837881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B2E4AC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2FB8555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636E877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3810E39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F2A09" w:rsidRPr="00A87005" w14:paraId="46F0A91B" w14:textId="77777777" w:rsidTr="00910305">
        <w:trPr>
          <w:cantSplit/>
        </w:trPr>
        <w:tc>
          <w:tcPr>
            <w:tcW w:w="3762" w:type="dxa"/>
          </w:tcPr>
          <w:p w14:paraId="47EAA439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FAAEDC2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6FF728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1697E8B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285923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1F067DC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CD478D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43EC3F7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F2A09" w:rsidRPr="00A87005" w14:paraId="10D3FA2C" w14:textId="77777777" w:rsidTr="00910305">
        <w:trPr>
          <w:cantSplit/>
        </w:trPr>
        <w:tc>
          <w:tcPr>
            <w:tcW w:w="3762" w:type="dxa"/>
          </w:tcPr>
          <w:p w14:paraId="19944A80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1170" w:type="dxa"/>
          </w:tcPr>
          <w:p w14:paraId="68FAD43C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ACE36D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89DC06F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EC5BA2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8432B0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E9965CD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E33778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F2A09" w:rsidRPr="00A87005" w14:paraId="2D90C78D" w14:textId="77777777" w:rsidTr="00910305">
        <w:trPr>
          <w:cantSplit/>
        </w:trPr>
        <w:tc>
          <w:tcPr>
            <w:tcW w:w="3762" w:type="dxa"/>
          </w:tcPr>
          <w:p w14:paraId="2F311BF7" w14:textId="77777777"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0A0A8C21" w14:textId="77777777" w:rsidR="00DF2A09" w:rsidRPr="00A87005" w:rsidRDefault="00E56D45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32,564</w:t>
            </w:r>
          </w:p>
        </w:tc>
        <w:tc>
          <w:tcPr>
            <w:tcW w:w="270" w:type="dxa"/>
          </w:tcPr>
          <w:p w14:paraId="51AE86B5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72BADA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43,754</w:t>
            </w:r>
          </w:p>
        </w:tc>
        <w:tc>
          <w:tcPr>
            <w:tcW w:w="270" w:type="dxa"/>
          </w:tcPr>
          <w:p w14:paraId="5F7702A7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ADA91D" w14:textId="77777777" w:rsidR="00DF2A09" w:rsidRPr="00A87005" w:rsidRDefault="00E56D45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32,564</w:t>
            </w:r>
          </w:p>
        </w:tc>
        <w:tc>
          <w:tcPr>
            <w:tcW w:w="270" w:type="dxa"/>
          </w:tcPr>
          <w:p w14:paraId="683DC5AE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D57FB3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43,754</w:t>
            </w:r>
          </w:p>
        </w:tc>
      </w:tr>
      <w:tr w:rsidR="00DF2A09" w:rsidRPr="00A87005" w14:paraId="23484B82" w14:textId="77777777" w:rsidTr="00910305">
        <w:trPr>
          <w:cantSplit/>
          <w:trHeight w:val="434"/>
        </w:trPr>
        <w:tc>
          <w:tcPr>
            <w:tcW w:w="3762" w:type="dxa"/>
          </w:tcPr>
          <w:p w14:paraId="264437AD" w14:textId="77777777" w:rsidR="00DF2A09" w:rsidRPr="00A87005" w:rsidRDefault="00DF2A09" w:rsidP="00DF2A09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หัก </w:t>
            </w:r>
            <w:r w:rsidRPr="00A8700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รายได้และดอกเบี้ยรอการรับรู้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18BE51" w14:textId="77777777" w:rsidR="00DF2A09" w:rsidRPr="00A87005" w:rsidRDefault="00E56D45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(4,990)</w:t>
            </w:r>
          </w:p>
        </w:tc>
        <w:tc>
          <w:tcPr>
            <w:tcW w:w="270" w:type="dxa"/>
          </w:tcPr>
          <w:p w14:paraId="2A49F46E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32F2FB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7,336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27A06AEA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3263DB" w14:textId="77777777" w:rsidR="00DF2A09" w:rsidRPr="00A87005" w:rsidRDefault="00E56D45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(4,990)</w:t>
            </w:r>
          </w:p>
        </w:tc>
        <w:tc>
          <w:tcPr>
            <w:tcW w:w="270" w:type="dxa"/>
          </w:tcPr>
          <w:p w14:paraId="382DA206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AD955F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7,336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F2A09" w:rsidRPr="00A87005" w14:paraId="68DEF7C8" w14:textId="77777777" w:rsidTr="00910305">
        <w:trPr>
          <w:cantSplit/>
        </w:trPr>
        <w:tc>
          <w:tcPr>
            <w:tcW w:w="3762" w:type="dxa"/>
          </w:tcPr>
          <w:p w14:paraId="27858695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888B920" w14:textId="77777777" w:rsidR="00DF2A09" w:rsidRPr="00A87005" w:rsidRDefault="00E56D45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27,574</w:t>
            </w:r>
          </w:p>
        </w:tc>
        <w:tc>
          <w:tcPr>
            <w:tcW w:w="270" w:type="dxa"/>
          </w:tcPr>
          <w:p w14:paraId="4032E6E7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BD1036E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36,418</w:t>
            </w:r>
          </w:p>
        </w:tc>
        <w:tc>
          <w:tcPr>
            <w:tcW w:w="270" w:type="dxa"/>
          </w:tcPr>
          <w:p w14:paraId="1C7D9929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6979A9" w14:textId="77777777" w:rsidR="00DF2A09" w:rsidRPr="00A87005" w:rsidRDefault="00E56D45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27,574</w:t>
            </w:r>
          </w:p>
        </w:tc>
        <w:tc>
          <w:tcPr>
            <w:tcW w:w="270" w:type="dxa"/>
          </w:tcPr>
          <w:p w14:paraId="7E6D11F8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9576588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36,418</w:t>
            </w:r>
          </w:p>
        </w:tc>
      </w:tr>
      <w:tr w:rsidR="00DF2A09" w:rsidRPr="00A87005" w14:paraId="2E6B18A7" w14:textId="77777777" w:rsidTr="00910305">
        <w:trPr>
          <w:cantSplit/>
        </w:trPr>
        <w:tc>
          <w:tcPr>
            <w:tcW w:w="3762" w:type="dxa"/>
          </w:tcPr>
          <w:p w14:paraId="4CD4AAA4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A34081" w14:textId="77777777" w:rsidR="00DF2A09" w:rsidRPr="00A87005" w:rsidRDefault="00E56D45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966,65</w:t>
            </w:r>
            <w:r w:rsidR="009002B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2EE500F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8215F4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1,110,446</w:t>
            </w:r>
          </w:p>
        </w:tc>
        <w:tc>
          <w:tcPr>
            <w:tcW w:w="270" w:type="dxa"/>
          </w:tcPr>
          <w:p w14:paraId="48912EEC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C1E230" w14:textId="77777777" w:rsidR="00DF2A09" w:rsidRPr="00A87005" w:rsidRDefault="00E56D45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946,153</w:t>
            </w:r>
          </w:p>
        </w:tc>
        <w:tc>
          <w:tcPr>
            <w:tcW w:w="270" w:type="dxa"/>
          </w:tcPr>
          <w:p w14:paraId="1D0F05BC" w14:textId="77777777" w:rsidR="00DF2A09" w:rsidRPr="00A87005" w:rsidRDefault="00DF2A09" w:rsidP="00DF2A0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5BBCE9" w14:textId="77777777" w:rsidR="00DF2A09" w:rsidRPr="00A87005" w:rsidRDefault="00DF2A09" w:rsidP="00777CE5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1,093,513</w:t>
            </w:r>
          </w:p>
        </w:tc>
      </w:tr>
    </w:tbl>
    <w:p w14:paraId="5D9D889F" w14:textId="77777777" w:rsidR="0066298B" w:rsidRPr="00A87005" w:rsidRDefault="0066298B" w:rsidP="00625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14:paraId="7F8F2050" w14:textId="77777777" w:rsidR="00823471" w:rsidRPr="00A87005" w:rsidRDefault="00823471" w:rsidP="008D3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A87005">
        <w:rPr>
          <w:rFonts w:ascii="Angsana New" w:hAnsi="Angsana New"/>
          <w:sz w:val="30"/>
          <w:szCs w:val="30"/>
        </w:rPr>
        <w:t xml:space="preserve">30 </w:t>
      </w:r>
      <w:r w:rsidRPr="00A87005">
        <w:rPr>
          <w:rFonts w:ascii="Angsana New" w:hAnsi="Angsana New"/>
          <w:sz w:val="30"/>
          <w:szCs w:val="30"/>
          <w:cs/>
        </w:rPr>
        <w:t>วัน</w:t>
      </w:r>
      <w:r w:rsidR="00D819ED" w:rsidRPr="00A87005">
        <w:rPr>
          <w:rFonts w:ascii="Angsana New" w:hAnsi="Angsana New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 xml:space="preserve">ถึง </w:t>
      </w:r>
      <w:r w:rsidR="00202022" w:rsidRPr="00A87005">
        <w:rPr>
          <w:rFonts w:ascii="Angsana New" w:hAnsi="Angsana New"/>
          <w:sz w:val="30"/>
          <w:szCs w:val="30"/>
        </w:rPr>
        <w:t>12</w:t>
      </w:r>
      <w:r w:rsidRPr="00A87005">
        <w:rPr>
          <w:rFonts w:ascii="Angsana New" w:hAnsi="Angsana New"/>
          <w:sz w:val="30"/>
          <w:szCs w:val="30"/>
        </w:rPr>
        <w:t xml:space="preserve">0 </w:t>
      </w:r>
      <w:r w:rsidRPr="00A87005">
        <w:rPr>
          <w:rFonts w:ascii="Angsana New" w:hAnsi="Angsana New"/>
          <w:sz w:val="30"/>
          <w:szCs w:val="30"/>
          <w:cs/>
        </w:rPr>
        <w:t>วัน</w:t>
      </w:r>
      <w:r w:rsidR="00625608" w:rsidRPr="00A87005">
        <w:rPr>
          <w:rFonts w:ascii="Angsana New" w:hAnsi="Angsana New"/>
          <w:sz w:val="30"/>
          <w:szCs w:val="30"/>
          <w:cs/>
        </w:rPr>
        <w:t xml:space="preserve"> ยกเว้นรายได้จากการขายตามสัญญาระยะยาว</w:t>
      </w:r>
    </w:p>
    <w:p w14:paraId="30D79420" w14:textId="77777777" w:rsidR="001A1D99" w:rsidRPr="00A87005" w:rsidRDefault="001A1D99" w:rsidP="00C70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8"/>
          <w:szCs w:val="28"/>
          <w:cs/>
        </w:rPr>
      </w:pPr>
    </w:p>
    <w:p w14:paraId="595A5B3A" w14:textId="77777777" w:rsidR="00DF2A09" w:rsidRPr="00A87005" w:rsidRDefault="00DF2A09" w:rsidP="00DF2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7A6AA479" w14:textId="77777777" w:rsidR="00FA41AD" w:rsidRPr="00A87005" w:rsidRDefault="00FA41AD" w:rsidP="00E06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8349F14" w14:textId="77777777" w:rsidR="00FA41AD" w:rsidRPr="00A87005" w:rsidRDefault="00FA41AD" w:rsidP="00E06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5C7BC79" w14:textId="77777777" w:rsidR="00FA41AD" w:rsidRPr="00A87005" w:rsidRDefault="00FA41AD" w:rsidP="00E06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  <w:sectPr w:rsidR="00FA41AD" w:rsidRPr="00A87005" w:rsidSect="00777CE5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1A96519D" w14:textId="77777777" w:rsidR="00B43C36" w:rsidRPr="00A87005" w:rsidRDefault="00B43C36" w:rsidP="009101B5">
      <w:pPr>
        <w:pStyle w:val="Heading5"/>
        <w:tabs>
          <w:tab w:val="left" w:pos="540"/>
          <w:tab w:val="left" w:pos="630"/>
        </w:tabs>
        <w:spacing w:line="350" w:lineRule="exact"/>
        <w:ind w:left="907" w:hanging="907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lang w:val="en-US"/>
        </w:rPr>
        <w:lastRenderedPageBreak/>
        <w:t>5</w:t>
      </w:r>
      <w:r w:rsidRPr="00A87005">
        <w:rPr>
          <w:rFonts w:ascii="Angsana New" w:hAnsi="Angsana New"/>
          <w:sz w:val="30"/>
          <w:szCs w:val="30"/>
        </w:rPr>
        <w:tab/>
      </w:r>
      <w:r w:rsidRPr="00A87005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13C5BDD8" w14:textId="77777777" w:rsidR="009101B5" w:rsidRPr="009101B5" w:rsidRDefault="009101B5" w:rsidP="00910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Angsana New" w:hAnsi="Angsana New"/>
          <w:sz w:val="16"/>
          <w:szCs w:val="16"/>
        </w:rPr>
      </w:pPr>
    </w:p>
    <w:p w14:paraId="2410B7B9" w14:textId="77777777" w:rsidR="00FA41AD" w:rsidRPr="00A87005" w:rsidRDefault="00AD7914" w:rsidP="00910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284FB8">
        <w:rPr>
          <w:rFonts w:ascii="Angsana New" w:hAnsi="Angsana New" w:hint="cs"/>
          <w:sz w:val="30"/>
          <w:szCs w:val="30"/>
          <w:cs/>
        </w:rPr>
        <w:t>30 กันยายน</w:t>
      </w:r>
      <w:r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</w:rPr>
        <w:t>25</w:t>
      </w:r>
      <w:r w:rsidRPr="00A87005">
        <w:rPr>
          <w:rFonts w:ascii="Angsana New" w:hAnsi="Angsana New" w:hint="cs"/>
          <w:sz w:val="30"/>
          <w:szCs w:val="30"/>
          <w:cs/>
        </w:rPr>
        <w:t>6</w:t>
      </w:r>
      <w:r w:rsidR="00C00A87" w:rsidRPr="00A87005">
        <w:rPr>
          <w:rFonts w:ascii="Angsana New" w:hAnsi="Angsana New"/>
          <w:sz w:val="30"/>
          <w:szCs w:val="30"/>
        </w:rPr>
        <w:t>2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 xml:space="preserve">และ </w:t>
      </w:r>
      <w:r w:rsidRPr="00A87005">
        <w:rPr>
          <w:rFonts w:ascii="Angsana New" w:hAnsi="Angsana New"/>
          <w:sz w:val="30"/>
          <w:szCs w:val="30"/>
        </w:rPr>
        <w:t xml:space="preserve">31 </w:t>
      </w:r>
      <w:r w:rsidRPr="00A87005">
        <w:rPr>
          <w:rFonts w:ascii="Angsana New" w:hAnsi="Angsana New"/>
          <w:sz w:val="30"/>
          <w:szCs w:val="30"/>
          <w:cs/>
        </w:rPr>
        <w:t>ธันวาคม</w:t>
      </w:r>
      <w:r w:rsidRPr="00A87005">
        <w:rPr>
          <w:rFonts w:ascii="Angsana New" w:hAnsi="Angsana New"/>
          <w:sz w:val="30"/>
          <w:szCs w:val="30"/>
        </w:rPr>
        <w:t xml:space="preserve"> 25</w:t>
      </w:r>
      <w:r w:rsidRPr="00A87005">
        <w:rPr>
          <w:rFonts w:ascii="Angsana New" w:hAnsi="Angsana New" w:hint="cs"/>
          <w:sz w:val="30"/>
          <w:szCs w:val="30"/>
          <w:cs/>
        </w:rPr>
        <w:t>6</w:t>
      </w:r>
      <w:r w:rsidR="00C00A87" w:rsidRPr="00A87005">
        <w:rPr>
          <w:rFonts w:ascii="Angsana New" w:hAnsi="Angsana New"/>
          <w:sz w:val="30"/>
          <w:szCs w:val="30"/>
        </w:rPr>
        <w:t>1</w:t>
      </w:r>
      <w:r w:rsidRPr="00A87005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494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890"/>
        <w:gridCol w:w="1348"/>
        <w:gridCol w:w="812"/>
        <w:gridCol w:w="180"/>
        <w:gridCol w:w="810"/>
        <w:gridCol w:w="180"/>
        <w:gridCol w:w="810"/>
        <w:gridCol w:w="180"/>
        <w:gridCol w:w="72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005630" w:rsidRPr="00A87005" w:rsidDel="00685444" w14:paraId="63718211" w14:textId="77777777" w:rsidTr="009F2B88">
        <w:trPr>
          <w:cantSplit/>
          <w:tblHeader/>
        </w:trPr>
        <w:tc>
          <w:tcPr>
            <w:tcW w:w="2070" w:type="dxa"/>
          </w:tcPr>
          <w:p w14:paraId="30650D26" w14:textId="77777777" w:rsidR="00005630" w:rsidRPr="00A87005" w:rsidRDefault="00005630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</w:tcPr>
          <w:p w14:paraId="2FB63596" w14:textId="77777777" w:rsidR="00005630" w:rsidRPr="00A87005" w:rsidRDefault="00005630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220" w:type="dxa"/>
            <w:gridSpan w:val="9"/>
          </w:tcPr>
          <w:p w14:paraId="7C32799B" w14:textId="77777777" w:rsidR="00005630" w:rsidRPr="00A87005" w:rsidRDefault="00005630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760" w:type="dxa"/>
            <w:gridSpan w:val="11"/>
          </w:tcPr>
          <w:p w14:paraId="37701F67" w14:textId="77777777" w:rsidR="00005630" w:rsidRPr="00A87005" w:rsidRDefault="00DE6E5E" w:rsidP="009101B5">
            <w:pPr>
              <w:pStyle w:val="acctfourfigures"/>
              <w:tabs>
                <w:tab w:val="clear" w:pos="765"/>
              </w:tabs>
              <w:spacing w:line="35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A77C3" w:rsidRPr="00A87005" w:rsidDel="00685444" w14:paraId="4DF2F31A" w14:textId="77777777" w:rsidTr="009F2B88">
        <w:trPr>
          <w:cantSplit/>
          <w:tblHeader/>
        </w:trPr>
        <w:tc>
          <w:tcPr>
            <w:tcW w:w="2070" w:type="dxa"/>
          </w:tcPr>
          <w:p w14:paraId="1497A33D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890" w:type="dxa"/>
          </w:tcPr>
          <w:p w14:paraId="185E2591" w14:textId="77777777" w:rsidR="003A77C3" w:rsidRPr="00A87005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348" w:type="dxa"/>
          </w:tcPr>
          <w:p w14:paraId="6ED3ED4F" w14:textId="77777777" w:rsidR="003A77C3" w:rsidRPr="00A87005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ประเทศที่กิจการจัดตั้ง</w:t>
            </w:r>
          </w:p>
        </w:tc>
        <w:tc>
          <w:tcPr>
            <w:tcW w:w="1802" w:type="dxa"/>
            <w:gridSpan w:val="3"/>
          </w:tcPr>
          <w:p w14:paraId="5343F465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ind w:left="-129" w:right="-13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7103BAE7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3726258E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4D7B9951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19B5A560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8960B65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5F401262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380E1AA2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10209B50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  <w:r w:rsidRPr="00A8700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DF2A09" w:rsidRPr="00A87005" w14:paraId="0AB557A0" w14:textId="77777777" w:rsidTr="009F2B88">
        <w:trPr>
          <w:cantSplit/>
          <w:trHeight w:val="389"/>
          <w:tblHeader/>
        </w:trPr>
        <w:tc>
          <w:tcPr>
            <w:tcW w:w="2070" w:type="dxa"/>
          </w:tcPr>
          <w:p w14:paraId="7C64F845" w14:textId="77777777" w:rsidR="00DF2A09" w:rsidRPr="00A87005" w:rsidRDefault="00DF2A09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8956860" w14:textId="77777777" w:rsidR="00DF2A09" w:rsidRPr="00A87005" w:rsidRDefault="00DF2A09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26D207B7" w14:textId="77777777" w:rsidR="00DF2A09" w:rsidRPr="00A87005" w:rsidRDefault="00DF2A09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  <w:shd w:val="clear" w:color="auto" w:fill="auto"/>
          </w:tcPr>
          <w:p w14:paraId="627EACFA" w14:textId="77777777" w:rsidR="00DF2A09" w:rsidRPr="00A87005" w:rsidRDefault="00DF2A09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30BEE72F" w14:textId="77777777" w:rsidR="00DF2A09" w:rsidRPr="00A87005" w:rsidRDefault="00DF2A09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6B7D349" w14:textId="77777777" w:rsidR="00DF2A09" w:rsidRPr="00A87005" w:rsidRDefault="00DF2A09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75316FDB" w14:textId="77777777" w:rsidR="00DF2A09" w:rsidRPr="00A87005" w:rsidRDefault="00DF2A09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49D2AAF" w14:textId="77777777" w:rsidR="00DF2A09" w:rsidRPr="00A87005" w:rsidRDefault="00DF2A09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1C7B3473" w14:textId="77777777" w:rsidR="00DF2A09" w:rsidRPr="00A87005" w:rsidRDefault="00DF2A09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D97CE15" w14:textId="77777777" w:rsidR="00DF2A09" w:rsidRPr="00A87005" w:rsidRDefault="00DF2A09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03C9DF36" w14:textId="77777777" w:rsidR="00DF2A09" w:rsidRPr="00A87005" w:rsidRDefault="00DF2A09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284DD73" w14:textId="77777777" w:rsidR="00DF2A09" w:rsidRPr="00A87005" w:rsidRDefault="00DF2A09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6E3085E0" w14:textId="77777777" w:rsidR="00DF2A09" w:rsidRPr="00A87005" w:rsidRDefault="00DF2A09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68CE161" w14:textId="77777777" w:rsidR="00DF2A09" w:rsidRPr="00A87005" w:rsidRDefault="00DF2A09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75AF1B94" w14:textId="77777777" w:rsidR="00DF2A09" w:rsidRPr="00A87005" w:rsidRDefault="00DF2A09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9C1F8B2" w14:textId="77777777" w:rsidR="00DF2A09" w:rsidRPr="00A87005" w:rsidRDefault="00DF2A09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016EAF4B" w14:textId="77777777" w:rsidR="00DF2A09" w:rsidRPr="00A87005" w:rsidRDefault="00DF2A09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E476F92" w14:textId="77777777" w:rsidR="00DF2A09" w:rsidRPr="00A87005" w:rsidRDefault="00DF2A09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658FE4AB" w14:textId="77777777" w:rsidR="00DF2A09" w:rsidRPr="00A87005" w:rsidRDefault="00DF2A09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C44550A" w14:textId="77777777" w:rsidR="00DF2A09" w:rsidRPr="00A87005" w:rsidRDefault="00DF2A09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447F4BC8" w14:textId="77777777" w:rsidR="00DF2A09" w:rsidRPr="00A87005" w:rsidRDefault="00DF2A09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28B07C1" w14:textId="77777777" w:rsidR="00DF2A09" w:rsidRPr="00A87005" w:rsidRDefault="00DF2A09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31</w:t>
            </w:r>
          </w:p>
        </w:tc>
      </w:tr>
      <w:tr w:rsidR="009101B5" w:rsidRPr="00A87005" w14:paraId="0CDC8C5D" w14:textId="77777777" w:rsidTr="009F2B88">
        <w:trPr>
          <w:cantSplit/>
          <w:trHeight w:val="389"/>
          <w:tblHeader/>
        </w:trPr>
        <w:tc>
          <w:tcPr>
            <w:tcW w:w="2070" w:type="dxa"/>
          </w:tcPr>
          <w:p w14:paraId="69EF46CD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B7C10B9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019A526B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  <w:shd w:val="clear" w:color="auto" w:fill="auto"/>
          </w:tcPr>
          <w:p w14:paraId="185871BF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14105993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2490952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56F777BA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EB8F023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47E15930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B2764A0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14C0DF7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DC08D46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5EF8C0BF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8074538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9F7230D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9087BEB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1586CA2E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F06F816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796858BA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320D7C6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0E0298AE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4A80535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9101B5" w:rsidRPr="00A87005" w14:paraId="5F9CA68C" w14:textId="77777777" w:rsidTr="009F2B88">
        <w:trPr>
          <w:cantSplit/>
          <w:trHeight w:val="389"/>
          <w:tblHeader/>
        </w:trPr>
        <w:tc>
          <w:tcPr>
            <w:tcW w:w="2070" w:type="dxa"/>
          </w:tcPr>
          <w:p w14:paraId="0401718E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66DF6AE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039D3D7E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  <w:shd w:val="clear" w:color="auto" w:fill="auto"/>
          </w:tcPr>
          <w:p w14:paraId="424CBACD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14A734E0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DA42627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4D588986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8A0AE1F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2744D04D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5F7E92D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62B91699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1A4CEB6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5A9B01DE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7A39544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29A20F98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93D1568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476B12CB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1BCD1AE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73C4FB8A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6F2DCBC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0E0AFF07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6E66424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2561</w:t>
            </w:r>
          </w:p>
        </w:tc>
      </w:tr>
      <w:tr w:rsidR="009101B5" w:rsidRPr="00A87005" w14:paraId="711C31FB" w14:textId="77777777" w:rsidTr="009F2B88">
        <w:trPr>
          <w:cantSplit/>
          <w:trHeight w:val="389"/>
          <w:tblHeader/>
        </w:trPr>
        <w:tc>
          <w:tcPr>
            <w:tcW w:w="2070" w:type="dxa"/>
          </w:tcPr>
          <w:p w14:paraId="17AE312A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0A0C5BE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02CEC752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2" w:type="dxa"/>
            <w:gridSpan w:val="3"/>
            <w:shd w:val="clear" w:color="auto" w:fill="auto"/>
          </w:tcPr>
          <w:p w14:paraId="51C1383B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7C97060D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0" w:type="dxa"/>
            <w:gridSpan w:val="15"/>
            <w:shd w:val="clear" w:color="auto" w:fill="auto"/>
          </w:tcPr>
          <w:p w14:paraId="48D010AA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101B5" w:rsidRPr="00A87005" w14:paraId="005A1633" w14:textId="77777777" w:rsidTr="009F2B88">
        <w:trPr>
          <w:cantSplit/>
        </w:trPr>
        <w:tc>
          <w:tcPr>
            <w:tcW w:w="2070" w:type="dxa"/>
          </w:tcPr>
          <w:p w14:paraId="61B65D6C" w14:textId="77777777" w:rsidR="009101B5" w:rsidRPr="00A87005" w:rsidRDefault="009101B5" w:rsidP="009101B5">
            <w:pPr>
              <w:spacing w:line="350" w:lineRule="exact"/>
              <w:ind w:right="28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890" w:type="dxa"/>
          </w:tcPr>
          <w:p w14:paraId="2C2AE029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191"/>
              </w:tabs>
              <w:spacing w:line="350" w:lineRule="exac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8" w:type="dxa"/>
          </w:tcPr>
          <w:p w14:paraId="03E65C44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812" w:type="dxa"/>
          </w:tcPr>
          <w:p w14:paraId="376E483D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52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CD61418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BCD9E94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52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A498701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753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CD1923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1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44A4395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753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00F8C50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52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F86A318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753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B2B94E1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1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1FB4851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753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0121754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1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115CB6E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753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C2A139A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1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3ED036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753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5C69C95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1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F71C85D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753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6B204F28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1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1899449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753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260A9DF2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1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9101B5" w:rsidRPr="00A87005" w14:paraId="4943B90C" w14:textId="77777777" w:rsidTr="009F2B88">
        <w:trPr>
          <w:cantSplit/>
        </w:trPr>
        <w:tc>
          <w:tcPr>
            <w:tcW w:w="2070" w:type="dxa"/>
          </w:tcPr>
          <w:p w14:paraId="1B12485E" w14:textId="77777777" w:rsidR="009101B5" w:rsidRPr="00A87005" w:rsidRDefault="009101B5" w:rsidP="009101B5">
            <w:pPr>
              <w:spacing w:line="350" w:lineRule="exact"/>
              <w:ind w:right="28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7005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อี</w:t>
            </w:r>
          </w:p>
        </w:tc>
        <w:tc>
          <w:tcPr>
            <w:tcW w:w="1890" w:type="dxa"/>
          </w:tcPr>
          <w:p w14:paraId="276F0D93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การผลิตโคมไฟฟ้า</w:t>
            </w:r>
          </w:p>
        </w:tc>
        <w:tc>
          <w:tcPr>
            <w:tcW w:w="1348" w:type="dxa"/>
          </w:tcPr>
          <w:p w14:paraId="6A6896F1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1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812" w:type="dxa"/>
          </w:tcPr>
          <w:p w14:paraId="497393E3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08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1FD3A5D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AB4E5E4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8E42915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408C885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68"/>
              </w:tabs>
              <w:spacing w:line="350" w:lineRule="exac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0017180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26C3DE1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68"/>
              </w:tabs>
              <w:spacing w:line="350" w:lineRule="exac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D8E9651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295009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68"/>
              </w:tabs>
              <w:spacing w:line="350" w:lineRule="exac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5F032FF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AE156A7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C5FB71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34BEF6D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28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32CE61E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C84C53E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28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C8FCC25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73977224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68"/>
              </w:tabs>
              <w:spacing w:line="350" w:lineRule="exac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402D2F4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4B63A87E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68"/>
              </w:tabs>
              <w:spacing w:line="350" w:lineRule="exac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01B5" w:rsidRPr="00A87005" w14:paraId="4EADA3E2" w14:textId="77777777" w:rsidTr="009F2B88">
        <w:trPr>
          <w:cantSplit/>
        </w:trPr>
        <w:tc>
          <w:tcPr>
            <w:tcW w:w="2070" w:type="dxa"/>
          </w:tcPr>
          <w:p w14:paraId="461EE1F1" w14:textId="77777777" w:rsidR="009101B5" w:rsidRPr="00A87005" w:rsidRDefault="009101B5" w:rsidP="009101B5">
            <w:pPr>
              <w:spacing w:line="35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7005">
              <w:rPr>
                <w:rFonts w:ascii="Angsana New" w:hAnsi="Angsana New"/>
                <w:sz w:val="26"/>
                <w:szCs w:val="26"/>
                <w:cs/>
              </w:rPr>
              <w:t xml:space="preserve">   แมนูแฟคเจอริ่ง</w:t>
            </w:r>
            <w:r w:rsidRPr="00A870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8700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29CEB990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08"/>
              </w:tabs>
              <w:spacing w:line="350" w:lineRule="exac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</w:tcPr>
          <w:p w14:paraId="7AB18913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left" w:pos="0"/>
                <w:tab w:val="decimal" w:pos="362"/>
              </w:tabs>
              <w:spacing w:line="350" w:lineRule="exact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14:paraId="07E48DD9" w14:textId="77777777" w:rsidR="009101B5" w:rsidRPr="00A87005" w:rsidRDefault="00451CAE" w:rsidP="009101B5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</w:tcPr>
          <w:p w14:paraId="66227FB1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4899C8A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</w:tcPr>
          <w:p w14:paraId="3E4741E9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EB85113" w14:textId="77777777" w:rsidR="009101B5" w:rsidRPr="00A87005" w:rsidRDefault="00451CAE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90,000</w:t>
            </w:r>
          </w:p>
        </w:tc>
        <w:tc>
          <w:tcPr>
            <w:tcW w:w="180" w:type="dxa"/>
          </w:tcPr>
          <w:p w14:paraId="100B200B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5D90D2E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90,000</w:t>
            </w:r>
          </w:p>
        </w:tc>
        <w:tc>
          <w:tcPr>
            <w:tcW w:w="180" w:type="dxa"/>
          </w:tcPr>
          <w:p w14:paraId="42DB669E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5FC8B1F" w14:textId="77777777" w:rsidR="009101B5" w:rsidRPr="00A87005" w:rsidRDefault="000A3587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99,392</w:t>
            </w:r>
          </w:p>
        </w:tc>
        <w:tc>
          <w:tcPr>
            <w:tcW w:w="180" w:type="dxa"/>
          </w:tcPr>
          <w:p w14:paraId="7472084A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5B4EB9A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99,392</w:t>
            </w:r>
          </w:p>
        </w:tc>
        <w:tc>
          <w:tcPr>
            <w:tcW w:w="180" w:type="dxa"/>
          </w:tcPr>
          <w:p w14:paraId="18BF625E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12D6773" w14:textId="77777777" w:rsidR="009101B5" w:rsidRPr="00A87005" w:rsidRDefault="000A3587" w:rsidP="009101B5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E65C34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16BFDED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6F93388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713AB85A" w14:textId="77777777" w:rsidR="009101B5" w:rsidRPr="00A87005" w:rsidRDefault="00C974B4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99,392</w:t>
            </w:r>
          </w:p>
        </w:tc>
        <w:tc>
          <w:tcPr>
            <w:tcW w:w="180" w:type="dxa"/>
          </w:tcPr>
          <w:p w14:paraId="74BF4DA0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A11F9EB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99,392</w:t>
            </w:r>
          </w:p>
        </w:tc>
      </w:tr>
      <w:tr w:rsidR="009101B5" w:rsidRPr="00A87005" w14:paraId="2B293DA3" w14:textId="77777777" w:rsidTr="009F2B88">
        <w:trPr>
          <w:cantSplit/>
        </w:trPr>
        <w:tc>
          <w:tcPr>
            <w:tcW w:w="2070" w:type="dxa"/>
          </w:tcPr>
          <w:p w14:paraId="7674E413" w14:textId="77777777" w:rsidR="009101B5" w:rsidRPr="00A87005" w:rsidRDefault="009101B5" w:rsidP="009101B5">
            <w:pPr>
              <w:spacing w:line="35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7005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แอล แอนด์ อี </w:t>
            </w:r>
          </w:p>
        </w:tc>
        <w:tc>
          <w:tcPr>
            <w:tcW w:w="1890" w:type="dxa"/>
          </w:tcPr>
          <w:p w14:paraId="7D5E97F9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08"/>
              </w:tabs>
              <w:spacing w:line="350" w:lineRule="exac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การผลิตโคมไฟฟ้า</w:t>
            </w:r>
            <w:r w:rsidRPr="00A8700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LED</w:t>
            </w:r>
            <w:r w:rsidRPr="00A87005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</w:p>
        </w:tc>
        <w:tc>
          <w:tcPr>
            <w:tcW w:w="1348" w:type="dxa"/>
          </w:tcPr>
          <w:p w14:paraId="30F91B07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1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812" w:type="dxa"/>
          </w:tcPr>
          <w:p w14:paraId="5F8EA0DA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DBDA5B5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F8AFAC6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1C37F08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3ED2E8D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68"/>
              </w:tabs>
              <w:spacing w:line="350" w:lineRule="exac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D1F8621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D696E96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68"/>
              </w:tabs>
              <w:spacing w:line="350" w:lineRule="exac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0C45F16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880ACBB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B6F3E54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5B6DF6E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3A63A4E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B1796C8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004556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C709D15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746E1E1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555457DE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FBBC567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190CD86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01B5" w:rsidRPr="00A87005" w14:paraId="02FEE333" w14:textId="77777777" w:rsidTr="009F2B88">
        <w:trPr>
          <w:cantSplit/>
        </w:trPr>
        <w:tc>
          <w:tcPr>
            <w:tcW w:w="2070" w:type="dxa"/>
          </w:tcPr>
          <w:p w14:paraId="682E5348" w14:textId="77777777" w:rsidR="009101B5" w:rsidRPr="00A87005" w:rsidRDefault="009101B5" w:rsidP="009101B5">
            <w:pPr>
              <w:spacing w:line="35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7005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87005">
              <w:rPr>
                <w:rFonts w:ascii="Angsana New" w:hAnsi="Angsana New"/>
                <w:sz w:val="26"/>
                <w:szCs w:val="26"/>
                <w:cs/>
              </w:rPr>
              <w:t>โซลิดสเตท จำกัด</w:t>
            </w:r>
          </w:p>
        </w:tc>
        <w:tc>
          <w:tcPr>
            <w:tcW w:w="1890" w:type="dxa"/>
          </w:tcPr>
          <w:p w14:paraId="543DD7EB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08"/>
              </w:tabs>
              <w:spacing w:line="350" w:lineRule="exact"/>
              <w:ind w:left="101" w:right="-79" w:hanging="18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</w:t>
            </w:r>
            <w:r w:rsidRPr="00A8700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 xml:space="preserve">อุปกรณ์และหลอด </w:t>
            </w: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LED</w:t>
            </w:r>
            <w:r w:rsidRPr="00A87005"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  <w:t xml:space="preserve"> </w:t>
            </w:r>
          </w:p>
        </w:tc>
        <w:tc>
          <w:tcPr>
            <w:tcW w:w="1348" w:type="dxa"/>
          </w:tcPr>
          <w:p w14:paraId="639143F6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left" w:pos="11"/>
                <w:tab w:val="decimal" w:pos="362"/>
              </w:tabs>
              <w:spacing w:line="350" w:lineRule="exact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14:paraId="56E91C4B" w14:textId="77777777" w:rsidR="009101B5" w:rsidRPr="00A87005" w:rsidRDefault="00451CAE" w:rsidP="009101B5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</w:tcPr>
          <w:p w14:paraId="47EF409D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08E98EF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</w:tcPr>
          <w:p w14:paraId="398DD0C2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08E6457" w14:textId="77777777" w:rsidR="009101B5" w:rsidRPr="00A87005" w:rsidRDefault="00451CAE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  <w:tc>
          <w:tcPr>
            <w:tcW w:w="180" w:type="dxa"/>
          </w:tcPr>
          <w:p w14:paraId="41AC2A7B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4E69877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  <w:tc>
          <w:tcPr>
            <w:tcW w:w="180" w:type="dxa"/>
          </w:tcPr>
          <w:p w14:paraId="1D73B04D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A3F2DBF" w14:textId="77777777" w:rsidR="009101B5" w:rsidRPr="00A87005" w:rsidRDefault="000A3587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  <w:tc>
          <w:tcPr>
            <w:tcW w:w="180" w:type="dxa"/>
          </w:tcPr>
          <w:p w14:paraId="64CAE5EE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6E3CAE1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  <w:tc>
          <w:tcPr>
            <w:tcW w:w="180" w:type="dxa"/>
          </w:tcPr>
          <w:p w14:paraId="7BEAF765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021DFD9" w14:textId="77777777" w:rsidR="009101B5" w:rsidRPr="00A87005" w:rsidRDefault="000A3587" w:rsidP="009101B5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952894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B4277B5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FF7169F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352BB09F" w14:textId="77777777" w:rsidR="009101B5" w:rsidRPr="00A87005" w:rsidRDefault="000A3587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  <w:tc>
          <w:tcPr>
            <w:tcW w:w="180" w:type="dxa"/>
          </w:tcPr>
          <w:p w14:paraId="68239BF3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922B177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</w:tr>
      <w:tr w:rsidR="009101B5" w:rsidRPr="00A87005" w14:paraId="450B170E" w14:textId="77777777" w:rsidTr="009F2B88">
        <w:trPr>
          <w:cantSplit/>
        </w:trPr>
        <w:tc>
          <w:tcPr>
            <w:tcW w:w="2070" w:type="dxa"/>
          </w:tcPr>
          <w:p w14:paraId="075EBB27" w14:textId="77777777" w:rsidR="009101B5" w:rsidRPr="00A87005" w:rsidRDefault="009101B5" w:rsidP="009101B5">
            <w:pPr>
              <w:spacing w:line="35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7005">
              <w:rPr>
                <w:rFonts w:ascii="Angsana New" w:hAnsi="Angsana New"/>
                <w:sz w:val="26"/>
                <w:szCs w:val="26"/>
              </w:rPr>
              <w:t xml:space="preserve">L&amp;E Myanmar    </w:t>
            </w:r>
          </w:p>
        </w:tc>
        <w:tc>
          <w:tcPr>
            <w:tcW w:w="1890" w:type="dxa"/>
          </w:tcPr>
          <w:p w14:paraId="583E6D4F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-81"/>
              </w:tabs>
              <w:spacing w:line="350" w:lineRule="exac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ส่งเสริมการขายและ</w:t>
            </w:r>
          </w:p>
        </w:tc>
        <w:tc>
          <w:tcPr>
            <w:tcW w:w="1348" w:type="dxa"/>
          </w:tcPr>
          <w:p w14:paraId="6DF44BA0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1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สาธารณรัฐแห่ง</w:t>
            </w:r>
          </w:p>
        </w:tc>
        <w:tc>
          <w:tcPr>
            <w:tcW w:w="812" w:type="dxa"/>
          </w:tcPr>
          <w:p w14:paraId="5006252C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6CCE021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CBF0EFB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8AE877A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A903A6C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A1E18AD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FA57DB6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AD4994B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909948F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F950246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85067B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456685D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1EE7CCB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365CBF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19105E4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39BFB5B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7206B1E4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5E35DE2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E9569DC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01B5" w:rsidRPr="00A87005" w14:paraId="587719FA" w14:textId="77777777" w:rsidTr="009F2B88">
        <w:trPr>
          <w:cantSplit/>
        </w:trPr>
        <w:tc>
          <w:tcPr>
            <w:tcW w:w="2070" w:type="dxa"/>
          </w:tcPr>
          <w:p w14:paraId="558050EC" w14:textId="77777777" w:rsidR="009101B5" w:rsidRPr="00A87005" w:rsidRDefault="009101B5" w:rsidP="009101B5">
            <w:pPr>
              <w:spacing w:line="35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7005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Pr="00A87005">
              <w:rPr>
                <w:rFonts w:ascii="Angsana New" w:hAnsi="Angsana New"/>
                <w:sz w:val="26"/>
                <w:szCs w:val="26"/>
              </w:rPr>
              <w:t>Co.,</w:t>
            </w:r>
            <w:r w:rsidRPr="00A8700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87005">
              <w:rPr>
                <w:rFonts w:ascii="Angsana New" w:hAnsi="Angsana New"/>
                <w:sz w:val="26"/>
                <w:szCs w:val="26"/>
              </w:rPr>
              <w:t>Ltd.</w:t>
            </w:r>
          </w:p>
        </w:tc>
        <w:tc>
          <w:tcPr>
            <w:tcW w:w="1890" w:type="dxa"/>
          </w:tcPr>
          <w:p w14:paraId="36AD4999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114"/>
              </w:tabs>
              <w:spacing w:line="350" w:lineRule="exact"/>
              <w:ind w:left="-97"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</w:t>
            </w:r>
            <w:r w:rsidRPr="00A8700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บริการหลังการขาย</w:t>
            </w:r>
          </w:p>
        </w:tc>
        <w:tc>
          <w:tcPr>
            <w:tcW w:w="1348" w:type="dxa"/>
          </w:tcPr>
          <w:p w14:paraId="30ED4095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101"/>
              </w:tabs>
              <w:spacing w:line="35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สหภาพเมียนมาร์</w:t>
            </w:r>
          </w:p>
        </w:tc>
        <w:tc>
          <w:tcPr>
            <w:tcW w:w="812" w:type="dxa"/>
          </w:tcPr>
          <w:p w14:paraId="18D37158" w14:textId="77777777" w:rsidR="009101B5" w:rsidRPr="00A87005" w:rsidRDefault="00451CAE" w:rsidP="009101B5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90.00</w:t>
            </w:r>
          </w:p>
        </w:tc>
        <w:tc>
          <w:tcPr>
            <w:tcW w:w="180" w:type="dxa"/>
          </w:tcPr>
          <w:p w14:paraId="02AFEEF3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6E99AC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90.00</w:t>
            </w:r>
          </w:p>
        </w:tc>
        <w:tc>
          <w:tcPr>
            <w:tcW w:w="180" w:type="dxa"/>
          </w:tcPr>
          <w:p w14:paraId="580A3A92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B75D0C7" w14:textId="77777777" w:rsidR="009101B5" w:rsidRPr="00A87005" w:rsidRDefault="00451CAE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1,648</w:t>
            </w:r>
          </w:p>
        </w:tc>
        <w:tc>
          <w:tcPr>
            <w:tcW w:w="180" w:type="dxa"/>
          </w:tcPr>
          <w:p w14:paraId="11D71EB0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14:paraId="04C108DA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1,648</w:t>
            </w:r>
          </w:p>
        </w:tc>
        <w:tc>
          <w:tcPr>
            <w:tcW w:w="180" w:type="dxa"/>
          </w:tcPr>
          <w:p w14:paraId="7C7D4E89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E3AD893" w14:textId="77777777" w:rsidR="009101B5" w:rsidRPr="00A87005" w:rsidRDefault="000A3587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1,483</w:t>
            </w:r>
          </w:p>
        </w:tc>
        <w:tc>
          <w:tcPr>
            <w:tcW w:w="180" w:type="dxa"/>
          </w:tcPr>
          <w:p w14:paraId="62937483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DE9C232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1,483</w:t>
            </w:r>
          </w:p>
        </w:tc>
        <w:tc>
          <w:tcPr>
            <w:tcW w:w="180" w:type="dxa"/>
          </w:tcPr>
          <w:p w14:paraId="1BCBD4A1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5A8DD81" w14:textId="77777777" w:rsidR="009101B5" w:rsidRPr="00A87005" w:rsidRDefault="000A3587" w:rsidP="009101B5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46A6D4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37B14B8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3D69A6F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2AEF41A8" w14:textId="77777777" w:rsidR="009101B5" w:rsidRPr="00A87005" w:rsidRDefault="000A3587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1,483</w:t>
            </w:r>
          </w:p>
        </w:tc>
        <w:tc>
          <w:tcPr>
            <w:tcW w:w="180" w:type="dxa"/>
          </w:tcPr>
          <w:p w14:paraId="37B69FC0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41B5ACB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1,483</w:t>
            </w:r>
          </w:p>
        </w:tc>
      </w:tr>
      <w:tr w:rsidR="009101B5" w:rsidRPr="00A87005" w14:paraId="69BA36C9" w14:textId="77777777" w:rsidTr="009F2B88">
        <w:trPr>
          <w:cantSplit/>
        </w:trPr>
        <w:tc>
          <w:tcPr>
            <w:tcW w:w="2070" w:type="dxa"/>
          </w:tcPr>
          <w:p w14:paraId="6C2C6BF3" w14:textId="77777777" w:rsidR="009101B5" w:rsidRPr="00A87005" w:rsidRDefault="009101B5" w:rsidP="009101B5">
            <w:pPr>
              <w:spacing w:line="35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87005">
              <w:rPr>
                <w:rFonts w:ascii="Angsana New" w:hAnsi="Angsana New"/>
                <w:sz w:val="24"/>
                <w:szCs w:val="24"/>
              </w:rPr>
              <w:t>LIGHTING&amp;EQUIPMENT</w:t>
            </w:r>
          </w:p>
        </w:tc>
        <w:tc>
          <w:tcPr>
            <w:tcW w:w="1890" w:type="dxa"/>
          </w:tcPr>
          <w:p w14:paraId="7F364B33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-81"/>
              </w:tabs>
              <w:spacing w:line="350" w:lineRule="exac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การผลิตอุปกรณ์ไฟฟ้า</w:t>
            </w:r>
          </w:p>
        </w:tc>
        <w:tc>
          <w:tcPr>
            <w:tcW w:w="1348" w:type="dxa"/>
          </w:tcPr>
          <w:p w14:paraId="60EFE287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0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สาธารณรัฐสังคม</w:t>
            </w:r>
          </w:p>
        </w:tc>
        <w:tc>
          <w:tcPr>
            <w:tcW w:w="812" w:type="dxa"/>
          </w:tcPr>
          <w:p w14:paraId="6DD250BF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870AB52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5692D0C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EF21168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79299C5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E221658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14:paraId="7CC030DD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41F9B13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7B8D0D6D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D491398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78197F2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AEDDC8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C7F0458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FD670C5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0B1165F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4B42E6D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1F65E570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31FCB5D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5C961D0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01B5" w:rsidRPr="00A87005" w14:paraId="013850AF" w14:textId="77777777" w:rsidTr="009F2B88">
        <w:trPr>
          <w:cantSplit/>
        </w:trPr>
        <w:tc>
          <w:tcPr>
            <w:tcW w:w="2070" w:type="dxa"/>
          </w:tcPr>
          <w:p w14:paraId="27D4AF23" w14:textId="77777777" w:rsidR="009101B5" w:rsidRPr="00A87005" w:rsidRDefault="009101B5" w:rsidP="009101B5">
            <w:pPr>
              <w:spacing w:line="3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87005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A87005">
              <w:rPr>
                <w:rFonts w:ascii="Angsana New" w:hAnsi="Angsana New"/>
                <w:sz w:val="24"/>
                <w:szCs w:val="24"/>
              </w:rPr>
              <w:t>(VIETNAM)</w:t>
            </w:r>
            <w:r w:rsidRPr="00A87005">
              <w:rPr>
                <w:rFonts w:ascii="Angsana New" w:hAnsi="Angsana New"/>
                <w:color w:val="FFFFFF"/>
                <w:sz w:val="24"/>
                <w:szCs w:val="24"/>
              </w:rPr>
              <w:t>-</w:t>
            </w:r>
            <w:r w:rsidRPr="00A87005">
              <w:rPr>
                <w:rFonts w:ascii="Angsana New" w:hAnsi="Angsana New"/>
                <w:sz w:val="24"/>
                <w:szCs w:val="24"/>
              </w:rPr>
              <w:t xml:space="preserve">COMPANY </w:t>
            </w:r>
          </w:p>
          <w:p w14:paraId="254F9DB2" w14:textId="77777777" w:rsidR="009101B5" w:rsidRPr="00A87005" w:rsidRDefault="009101B5" w:rsidP="009101B5">
            <w:pPr>
              <w:spacing w:line="35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87005">
              <w:rPr>
                <w:rFonts w:ascii="Angsana New" w:hAnsi="Angsana New"/>
                <w:sz w:val="24"/>
                <w:szCs w:val="24"/>
              </w:rPr>
              <w:t xml:space="preserve">   LIMITED</w:t>
            </w:r>
          </w:p>
        </w:tc>
        <w:tc>
          <w:tcPr>
            <w:tcW w:w="1890" w:type="dxa"/>
          </w:tcPr>
          <w:p w14:paraId="7A61702E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114"/>
              </w:tabs>
              <w:spacing w:line="350" w:lineRule="exact"/>
              <w:ind w:left="-97"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8" w:type="dxa"/>
          </w:tcPr>
          <w:p w14:paraId="07198F99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101"/>
              </w:tabs>
              <w:spacing w:line="35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นิยมเวียดนาม</w:t>
            </w:r>
          </w:p>
        </w:tc>
        <w:tc>
          <w:tcPr>
            <w:tcW w:w="812" w:type="dxa"/>
          </w:tcPr>
          <w:p w14:paraId="7AA68FDC" w14:textId="77777777" w:rsidR="009101B5" w:rsidRDefault="009101B5" w:rsidP="009101B5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2E9DC5D" w14:textId="77777777" w:rsidR="00451CAE" w:rsidRPr="00A87005" w:rsidRDefault="00451CAE" w:rsidP="009101B5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80" w:type="dxa"/>
          </w:tcPr>
          <w:p w14:paraId="40B7B5ED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2CB0C47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22A2EF10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80" w:type="dxa"/>
          </w:tcPr>
          <w:p w14:paraId="5FBA0889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EE653CC" w14:textId="77777777" w:rsidR="009101B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529A5C1" w14:textId="77777777" w:rsidR="00451CAE" w:rsidRPr="00A87005" w:rsidRDefault="00451CAE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16,455</w:t>
            </w:r>
          </w:p>
        </w:tc>
        <w:tc>
          <w:tcPr>
            <w:tcW w:w="180" w:type="dxa"/>
          </w:tcPr>
          <w:p w14:paraId="09C8C5A4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14:paraId="7652E6F6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17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5736905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16,455</w:t>
            </w:r>
          </w:p>
        </w:tc>
        <w:tc>
          <w:tcPr>
            <w:tcW w:w="180" w:type="dxa"/>
          </w:tcPr>
          <w:p w14:paraId="1790D630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2A759C19" w14:textId="77777777" w:rsidR="009101B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CF22872" w14:textId="77777777" w:rsidR="000A3587" w:rsidRPr="00A87005" w:rsidRDefault="000A3587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16,455</w:t>
            </w:r>
          </w:p>
        </w:tc>
        <w:tc>
          <w:tcPr>
            <w:tcW w:w="180" w:type="dxa"/>
          </w:tcPr>
          <w:p w14:paraId="7106948C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47DB7DF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603A6FA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16,455</w:t>
            </w:r>
          </w:p>
        </w:tc>
        <w:tc>
          <w:tcPr>
            <w:tcW w:w="180" w:type="dxa"/>
          </w:tcPr>
          <w:p w14:paraId="55298ACD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5BECD57" w14:textId="77777777" w:rsidR="009101B5" w:rsidRDefault="009101B5" w:rsidP="009101B5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73D84789" w14:textId="77777777" w:rsidR="000A3587" w:rsidRPr="00A87005" w:rsidRDefault="000A3587" w:rsidP="009101B5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3D572B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B45E4F7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36D9121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D6557B5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63E2A7D9" w14:textId="77777777" w:rsidR="009101B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94E1BA8" w14:textId="77777777" w:rsidR="000A3587" w:rsidRPr="00A87005" w:rsidRDefault="000A3587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16,455</w:t>
            </w:r>
          </w:p>
        </w:tc>
        <w:tc>
          <w:tcPr>
            <w:tcW w:w="180" w:type="dxa"/>
          </w:tcPr>
          <w:p w14:paraId="1487BE1F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69566AE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C90FCA0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16,455</w:t>
            </w:r>
          </w:p>
        </w:tc>
      </w:tr>
      <w:tr w:rsidR="009101B5" w:rsidRPr="00A87005" w14:paraId="45C161B2" w14:textId="77777777" w:rsidTr="009F2B88">
        <w:trPr>
          <w:cantSplit/>
        </w:trPr>
        <w:tc>
          <w:tcPr>
            <w:tcW w:w="2070" w:type="dxa"/>
          </w:tcPr>
          <w:p w14:paraId="687BF2C8" w14:textId="77777777" w:rsidR="009101B5" w:rsidRPr="00A87005" w:rsidRDefault="009101B5" w:rsidP="009101B5">
            <w:pPr>
              <w:spacing w:line="35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</w:tcPr>
          <w:p w14:paraId="761DDF1C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48" w:type="dxa"/>
          </w:tcPr>
          <w:p w14:paraId="73053585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</w:tcPr>
          <w:p w14:paraId="29E3355D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C8308FB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9FC30A5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AE2EAE7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E5A8C43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2C3D95B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E764B01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B284220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27D9A85" w14:textId="77777777" w:rsidR="009101B5" w:rsidRPr="00A87005" w:rsidRDefault="004A34A0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177,300</w:t>
            </w:r>
          </w:p>
        </w:tc>
        <w:tc>
          <w:tcPr>
            <w:tcW w:w="180" w:type="dxa"/>
          </w:tcPr>
          <w:p w14:paraId="679DB270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7D34F87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177,330</w:t>
            </w:r>
          </w:p>
        </w:tc>
        <w:tc>
          <w:tcPr>
            <w:tcW w:w="180" w:type="dxa"/>
          </w:tcPr>
          <w:p w14:paraId="709EA38A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4D980" w14:textId="77777777" w:rsidR="009101B5" w:rsidRPr="00A87005" w:rsidRDefault="000A3587" w:rsidP="009101B5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48BA6D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4A08B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12FD021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25087CF" w14:textId="77777777" w:rsidR="009101B5" w:rsidRPr="00A87005" w:rsidRDefault="000A3587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177,330</w:t>
            </w:r>
          </w:p>
        </w:tc>
        <w:tc>
          <w:tcPr>
            <w:tcW w:w="180" w:type="dxa"/>
          </w:tcPr>
          <w:p w14:paraId="7676F9EC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D5EB7E3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177,330</w:t>
            </w:r>
          </w:p>
        </w:tc>
      </w:tr>
    </w:tbl>
    <w:p w14:paraId="26CDC886" w14:textId="77777777" w:rsidR="00A346DC" w:rsidRPr="00A87005" w:rsidRDefault="00A346DC" w:rsidP="00910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rPr>
          <w:rFonts w:ascii="Angsana New" w:hAnsi="Angsana New"/>
          <w:sz w:val="30"/>
          <w:szCs w:val="30"/>
          <w:lang w:val="en-GB"/>
        </w:rPr>
      </w:pPr>
    </w:p>
    <w:p w14:paraId="3F9294DF" w14:textId="77777777" w:rsidR="00FA41AD" w:rsidRPr="00A87005" w:rsidRDefault="00A346DC" w:rsidP="00910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350" w:lineRule="exact"/>
        <w:rPr>
          <w:rFonts w:ascii="Angsana New" w:hAnsi="Angsana New"/>
          <w:sz w:val="30"/>
          <w:szCs w:val="30"/>
          <w:cs/>
          <w:lang w:val="en-GB"/>
        </w:rPr>
        <w:sectPr w:rsidR="00FA41AD" w:rsidRPr="00A87005" w:rsidSect="005759D7">
          <w:pgSz w:w="16834" w:h="11909" w:orient="landscape" w:code="9"/>
          <w:pgMar w:top="1152" w:right="691" w:bottom="1152" w:left="1080" w:header="720" w:footer="720" w:gutter="0"/>
          <w:cols w:space="720"/>
          <w:docGrid w:linePitch="245"/>
        </w:sectPr>
      </w:pPr>
      <w:r w:rsidRPr="00A87005">
        <w:rPr>
          <w:rFonts w:ascii="Angsana New" w:hAnsi="Angsana New" w:hint="cs"/>
          <w:sz w:val="30"/>
          <w:szCs w:val="30"/>
          <w:cs/>
          <w:lang w:val="en-GB"/>
        </w:rPr>
        <w:t>บริษัทไม่มีเงินปันผลรับจากบริษัทย่อยสำหรับแต่ละงวด</w:t>
      </w:r>
      <w:r w:rsidR="00284FB8">
        <w:rPr>
          <w:rFonts w:ascii="Angsana New" w:hAnsi="Angsana New" w:hint="cs"/>
          <w:sz w:val="30"/>
          <w:szCs w:val="30"/>
          <w:cs/>
          <w:lang w:val="en-GB"/>
        </w:rPr>
        <w:t>เก้าเดือน</w:t>
      </w:r>
      <w:r w:rsidRPr="00A87005">
        <w:rPr>
          <w:rFonts w:ascii="Angsana New" w:hAnsi="Angsana New" w:hint="cs"/>
          <w:sz w:val="30"/>
          <w:szCs w:val="30"/>
          <w:cs/>
          <w:lang w:val="en-GB"/>
        </w:rPr>
        <w:t xml:space="preserve">สิ้นสุดวันที่ </w:t>
      </w:r>
      <w:r w:rsidR="00284FB8">
        <w:rPr>
          <w:rFonts w:ascii="Angsana New" w:hAnsi="Angsana New"/>
          <w:sz w:val="30"/>
          <w:szCs w:val="30"/>
          <w:lang w:val="en-GB"/>
        </w:rPr>
        <w:t xml:space="preserve">30 </w:t>
      </w:r>
      <w:r w:rsidR="00284FB8">
        <w:rPr>
          <w:rFonts w:ascii="Angsana New" w:hAnsi="Angsana New"/>
          <w:sz w:val="30"/>
          <w:szCs w:val="30"/>
          <w:cs/>
          <w:lang w:val="en-GB"/>
        </w:rPr>
        <w:t>กันยายน</w:t>
      </w:r>
      <w:r w:rsidRPr="00A87005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A87005">
        <w:rPr>
          <w:rFonts w:ascii="Angsana New" w:hAnsi="Angsana New"/>
          <w:sz w:val="30"/>
          <w:szCs w:val="30"/>
          <w:lang w:val="en-GB"/>
        </w:rPr>
        <w:t>256</w:t>
      </w:r>
      <w:r w:rsidR="00B6148F" w:rsidRPr="00A87005">
        <w:rPr>
          <w:rFonts w:ascii="Angsana New" w:hAnsi="Angsana New"/>
          <w:sz w:val="30"/>
          <w:szCs w:val="30"/>
        </w:rPr>
        <w:t>2</w:t>
      </w:r>
      <w:r w:rsidRPr="00A87005">
        <w:rPr>
          <w:rFonts w:ascii="Angsana New" w:hAnsi="Angsana New"/>
          <w:sz w:val="30"/>
          <w:szCs w:val="30"/>
          <w:lang w:val="en-GB"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  <w:lang w:val="en-GB"/>
        </w:rPr>
        <w:t>และ</w:t>
      </w:r>
      <w:r w:rsidR="00B6148F" w:rsidRPr="00A87005">
        <w:rPr>
          <w:rFonts w:ascii="Angsana New" w:hAnsi="Angsana New"/>
          <w:sz w:val="30"/>
          <w:szCs w:val="30"/>
          <w:lang w:val="en-GB"/>
        </w:rPr>
        <w:t xml:space="preserve"> </w:t>
      </w:r>
      <w:r w:rsidRPr="00A87005">
        <w:rPr>
          <w:rFonts w:ascii="Angsana New" w:hAnsi="Angsana New"/>
          <w:sz w:val="30"/>
          <w:szCs w:val="30"/>
          <w:lang w:val="en-GB"/>
        </w:rPr>
        <w:t>256</w:t>
      </w:r>
      <w:r w:rsidR="00B6148F" w:rsidRPr="00A87005">
        <w:rPr>
          <w:rFonts w:ascii="Angsana New" w:hAnsi="Angsana New"/>
          <w:sz w:val="30"/>
          <w:szCs w:val="30"/>
          <w:lang w:val="en-GB"/>
        </w:rPr>
        <w:t>1</w:t>
      </w:r>
    </w:p>
    <w:p w14:paraId="756600D5" w14:textId="77777777" w:rsidR="00F96958" w:rsidRPr="00A87005" w:rsidRDefault="00146D41" w:rsidP="00343712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lang w:val="en-US"/>
        </w:rPr>
        <w:lastRenderedPageBreak/>
        <w:t>6</w:t>
      </w:r>
      <w:r w:rsidRPr="00A87005">
        <w:rPr>
          <w:rFonts w:ascii="Angsana New" w:hAnsi="Angsana New"/>
          <w:sz w:val="30"/>
          <w:szCs w:val="30"/>
          <w:lang w:val="en-US"/>
        </w:rPr>
        <w:tab/>
      </w:r>
      <w:r w:rsidR="00F96958" w:rsidRPr="00A8700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653AD2B4" w14:textId="77777777" w:rsidR="00B842A2" w:rsidRPr="00A87005" w:rsidRDefault="00B842A2" w:rsidP="006D2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  <w:bookmarkStart w:id="1" w:name="_GoBack"/>
      <w:bookmarkEnd w:id="1"/>
    </w:p>
    <w:p w14:paraId="1CB22FD0" w14:textId="77777777" w:rsidR="00A5087A" w:rsidRPr="00A87005" w:rsidRDefault="00B842A2" w:rsidP="00A50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A87005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การซื้อ จำหน่าย และโอน</w:t>
      </w:r>
      <w:r w:rsidRPr="00A87005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ที่ดิน </w:t>
      </w:r>
      <w:r w:rsidRPr="00A87005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อาคารและอุปกรณ์ระหว่างงวด</w:t>
      </w:r>
      <w:r w:rsidR="00284FB8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เก้าเดือน</w:t>
      </w:r>
      <w:r w:rsidRPr="00A87005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สิ้นสุดวันที่ </w:t>
      </w:r>
      <w:r w:rsidR="00284FB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30 </w:t>
      </w:r>
      <w:r w:rsidR="00284FB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กันยายน</w:t>
      </w:r>
      <w:r w:rsidRPr="00A87005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A87005">
        <w:rPr>
          <w:rFonts w:ascii="Angsana New" w:hAnsi="Angsana New"/>
          <w:spacing w:val="-4"/>
          <w:sz w:val="30"/>
          <w:szCs w:val="30"/>
          <w:lang w:val="x-none" w:eastAsia="x-none"/>
        </w:rPr>
        <w:t>25</w:t>
      </w:r>
      <w:r w:rsidRPr="00A8700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6</w:t>
      </w:r>
      <w:r w:rsidR="00DB6757" w:rsidRPr="00A87005">
        <w:rPr>
          <w:rFonts w:ascii="Angsana New" w:hAnsi="Angsana New"/>
          <w:spacing w:val="-4"/>
          <w:sz w:val="30"/>
          <w:szCs w:val="30"/>
          <w:lang w:eastAsia="x-none"/>
        </w:rPr>
        <w:t>2</w:t>
      </w:r>
      <w:r w:rsidRPr="00A8700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</w:t>
      </w:r>
      <w:r w:rsidRPr="00A87005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และ </w:t>
      </w:r>
      <w:r w:rsidRPr="00A87005">
        <w:rPr>
          <w:rFonts w:ascii="Angsana New" w:hAnsi="Angsana New"/>
          <w:spacing w:val="-4"/>
          <w:sz w:val="30"/>
          <w:szCs w:val="30"/>
          <w:lang w:val="x-none" w:eastAsia="x-none"/>
        </w:rPr>
        <w:t>25</w:t>
      </w:r>
      <w:r w:rsidRPr="00A8700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6</w:t>
      </w:r>
      <w:r w:rsidR="00DB6757" w:rsidRPr="00A87005">
        <w:rPr>
          <w:rFonts w:ascii="Angsana New" w:hAnsi="Angsana New"/>
          <w:spacing w:val="-4"/>
          <w:sz w:val="30"/>
          <w:szCs w:val="30"/>
          <w:lang w:eastAsia="x-none"/>
        </w:rPr>
        <w:t>1</w:t>
      </w:r>
      <w:r w:rsidRPr="00A8700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</w:t>
      </w:r>
      <w:r w:rsidRPr="00A87005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มีดังนี้</w:t>
      </w:r>
    </w:p>
    <w:p w14:paraId="7AE11208" w14:textId="77777777" w:rsidR="009101B5" w:rsidRDefault="009101B5" w:rsidP="00910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tbl>
      <w:tblPr>
        <w:tblW w:w="95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23"/>
        <w:gridCol w:w="1070"/>
        <w:gridCol w:w="271"/>
        <w:gridCol w:w="6"/>
        <w:gridCol w:w="1189"/>
        <w:gridCol w:w="73"/>
        <w:gridCol w:w="177"/>
        <w:gridCol w:w="1051"/>
        <w:gridCol w:w="25"/>
        <w:gridCol w:w="212"/>
        <w:gridCol w:w="25"/>
        <w:gridCol w:w="1118"/>
      </w:tblGrid>
      <w:tr w:rsidR="006D24A7" w:rsidRPr="00A87005" w14:paraId="26299351" w14:textId="77777777" w:rsidTr="0039365B">
        <w:tc>
          <w:tcPr>
            <w:tcW w:w="2266" w:type="pct"/>
            <w:shd w:val="clear" w:color="auto" w:fill="auto"/>
          </w:tcPr>
          <w:p w14:paraId="277DA416" w14:textId="77777777" w:rsidR="006D24A7" w:rsidRPr="00A87005" w:rsidRDefault="006D24A7" w:rsidP="0039365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7" w:type="pct"/>
            <w:gridSpan w:val="5"/>
            <w:shd w:val="clear" w:color="auto" w:fill="auto"/>
          </w:tcPr>
          <w:p w14:paraId="1A0C981E" w14:textId="77777777" w:rsidR="006D24A7" w:rsidRPr="00A87005" w:rsidRDefault="006D24A7" w:rsidP="003936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</w:t>
            </w: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ารเงินรวม</w:t>
            </w:r>
          </w:p>
        </w:tc>
        <w:tc>
          <w:tcPr>
            <w:tcW w:w="1367" w:type="pct"/>
            <w:gridSpan w:val="6"/>
            <w:shd w:val="clear" w:color="auto" w:fill="auto"/>
          </w:tcPr>
          <w:p w14:paraId="70346C3F" w14:textId="77777777" w:rsidR="006D24A7" w:rsidRPr="00A87005" w:rsidRDefault="006D24A7" w:rsidP="003936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24A7" w:rsidRPr="00A87005" w14:paraId="20E2E612" w14:textId="77777777" w:rsidTr="0039365B">
        <w:tc>
          <w:tcPr>
            <w:tcW w:w="2266" w:type="pct"/>
            <w:shd w:val="clear" w:color="auto" w:fill="auto"/>
          </w:tcPr>
          <w:p w14:paraId="24054998" w14:textId="77777777" w:rsidR="006D24A7" w:rsidRPr="00A87005" w:rsidRDefault="006D24A7" w:rsidP="0039365B">
            <w:pPr>
              <w:ind w:hanging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F38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870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shd w:val="clear" w:color="auto" w:fill="FFFFFF"/>
                <w:cs/>
              </w:rPr>
              <w:t>เดือน</w:t>
            </w:r>
            <w:r w:rsidRPr="00A870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AF38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870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shd w:val="clear" w:color="auto" w:fill="FFFFFF"/>
                <w:cs/>
              </w:rPr>
              <w:t>3</w:t>
            </w: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shd w:val="clear" w:color="auto" w:fill="FFFFFF"/>
              </w:rPr>
              <w:t>0</w:t>
            </w:r>
            <w:r w:rsidRPr="00A870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shd w:val="clear" w:color="auto" w:fill="FFFFFF"/>
                <w:cs/>
              </w:rPr>
              <w:t xml:space="preserve"> </w:t>
            </w:r>
            <w:r w:rsidR="00AF38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shd w:val="clear" w:color="auto" w:fill="FFFFFF"/>
                <w:cs/>
              </w:rPr>
              <w:t>กันยายน</w:t>
            </w:r>
          </w:p>
        </w:tc>
        <w:tc>
          <w:tcPr>
            <w:tcW w:w="561" w:type="pct"/>
            <w:shd w:val="clear" w:color="auto" w:fill="auto"/>
          </w:tcPr>
          <w:p w14:paraId="79E50469" w14:textId="77777777" w:rsidR="006D24A7" w:rsidRPr="00A87005" w:rsidRDefault="006D24A7" w:rsidP="003936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70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  <w:shd w:val="clear" w:color="auto" w:fill="auto"/>
          </w:tcPr>
          <w:p w14:paraId="61E73930" w14:textId="77777777" w:rsidR="006D24A7" w:rsidRPr="00A87005" w:rsidRDefault="006D24A7" w:rsidP="003936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14:paraId="7E89C8D1" w14:textId="77777777" w:rsidR="006D24A7" w:rsidRPr="00A87005" w:rsidRDefault="006D24A7" w:rsidP="003936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06E9E6BA" w14:textId="77777777" w:rsidR="006D24A7" w:rsidRPr="00A87005" w:rsidRDefault="006D24A7" w:rsidP="003936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shd w:val="clear" w:color="auto" w:fill="auto"/>
          </w:tcPr>
          <w:p w14:paraId="56451728" w14:textId="77777777" w:rsidR="006D24A7" w:rsidRPr="00A87005" w:rsidRDefault="006D24A7" w:rsidP="003936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70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4" w:type="pct"/>
            <w:gridSpan w:val="2"/>
            <w:shd w:val="clear" w:color="auto" w:fill="auto"/>
          </w:tcPr>
          <w:p w14:paraId="33962C1A" w14:textId="77777777" w:rsidR="006D24A7" w:rsidRPr="00A87005" w:rsidRDefault="006D24A7" w:rsidP="003936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326C1BB" w14:textId="77777777" w:rsidR="006D24A7" w:rsidRPr="00A87005" w:rsidRDefault="006D24A7" w:rsidP="003936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D24A7" w:rsidRPr="00A87005" w14:paraId="07F5EE08" w14:textId="77777777" w:rsidTr="0039365B">
        <w:tc>
          <w:tcPr>
            <w:tcW w:w="2266" w:type="pct"/>
            <w:shd w:val="clear" w:color="auto" w:fill="auto"/>
          </w:tcPr>
          <w:p w14:paraId="3BA110CA" w14:textId="77777777" w:rsidR="006D24A7" w:rsidRPr="00A87005" w:rsidRDefault="006D24A7" w:rsidP="0039365B">
            <w:pPr>
              <w:pStyle w:val="BodyText"/>
              <w:spacing w:after="0"/>
              <w:ind w:left="-1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4" w:type="pct"/>
            <w:gridSpan w:val="11"/>
            <w:shd w:val="clear" w:color="auto" w:fill="auto"/>
          </w:tcPr>
          <w:p w14:paraId="2D0DDD77" w14:textId="77777777" w:rsidR="006D24A7" w:rsidRPr="00A87005" w:rsidRDefault="006D24A7" w:rsidP="003936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24A7" w:rsidRPr="00A87005" w14:paraId="54DA25F2" w14:textId="77777777" w:rsidTr="0039365B">
        <w:tc>
          <w:tcPr>
            <w:tcW w:w="2266" w:type="pct"/>
            <w:shd w:val="clear" w:color="auto" w:fill="auto"/>
          </w:tcPr>
          <w:p w14:paraId="00B96D8B" w14:textId="77777777" w:rsidR="006D24A7" w:rsidRPr="00A87005" w:rsidRDefault="006D24A7" w:rsidP="0039365B">
            <w:pPr>
              <w:pStyle w:val="BodyText"/>
              <w:spacing w:after="0"/>
              <w:ind w:right="-277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561" w:type="pct"/>
            <w:shd w:val="clear" w:color="auto" w:fill="auto"/>
          </w:tcPr>
          <w:p w14:paraId="64AC2FA8" w14:textId="77777777" w:rsidR="006D24A7" w:rsidRPr="00A87005" w:rsidRDefault="001A5388" w:rsidP="0039365B">
            <w:pPr>
              <w:pStyle w:val="3"/>
              <w:tabs>
                <w:tab w:val="clear" w:pos="360"/>
                <w:tab w:val="clear" w:pos="720"/>
                <w:tab w:val="decimal" w:pos="7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924,093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3CAD28C8" w14:textId="77777777" w:rsidR="006D24A7" w:rsidRPr="00A87005" w:rsidRDefault="006D24A7" w:rsidP="0039365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5A026369" w14:textId="77777777" w:rsidR="006D24A7" w:rsidRPr="00A87005" w:rsidRDefault="006D24A7" w:rsidP="0039365B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959,552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28AC9C6C" w14:textId="77777777" w:rsidR="006D24A7" w:rsidRPr="00A87005" w:rsidRDefault="006D24A7" w:rsidP="0039365B">
            <w:pPr>
              <w:pStyle w:val="BodyText"/>
              <w:tabs>
                <w:tab w:val="decimal" w:pos="40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00F99695" w14:textId="77777777" w:rsidR="006D24A7" w:rsidRPr="00A87005" w:rsidRDefault="001A5388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right="-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589,107</w:t>
            </w:r>
          </w:p>
        </w:tc>
        <w:tc>
          <w:tcPr>
            <w:tcW w:w="124" w:type="pct"/>
            <w:gridSpan w:val="2"/>
            <w:shd w:val="clear" w:color="auto" w:fill="auto"/>
          </w:tcPr>
          <w:p w14:paraId="02128037" w14:textId="77777777" w:rsidR="006D24A7" w:rsidRPr="00A87005" w:rsidRDefault="006D24A7" w:rsidP="0039365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1ACD664C" w14:textId="77777777" w:rsidR="006D24A7" w:rsidRPr="00A87005" w:rsidRDefault="006D24A7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51" w:righ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626,760</w:t>
            </w:r>
          </w:p>
        </w:tc>
      </w:tr>
      <w:tr w:rsidR="006D24A7" w:rsidRPr="00A87005" w14:paraId="6D2C2C81" w14:textId="77777777" w:rsidTr="0039365B">
        <w:tc>
          <w:tcPr>
            <w:tcW w:w="2266" w:type="pct"/>
            <w:shd w:val="clear" w:color="auto" w:fill="auto"/>
          </w:tcPr>
          <w:p w14:paraId="4FEE862C" w14:textId="77777777" w:rsidR="006D24A7" w:rsidRPr="00A87005" w:rsidRDefault="006D24A7" w:rsidP="0039365B">
            <w:pPr>
              <w:pStyle w:val="BodyText"/>
              <w:spacing w:after="0"/>
              <w:ind w:right="-277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61" w:type="pct"/>
            <w:shd w:val="clear" w:color="auto" w:fill="auto"/>
          </w:tcPr>
          <w:p w14:paraId="0C9E32A2" w14:textId="77777777" w:rsidR="006D24A7" w:rsidRPr="00A87005" w:rsidRDefault="001A5388" w:rsidP="0039365B">
            <w:pPr>
              <w:pStyle w:val="3"/>
              <w:tabs>
                <w:tab w:val="clear" w:pos="360"/>
                <w:tab w:val="clear" w:pos="720"/>
                <w:tab w:val="decimal" w:pos="7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45,129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2C0932DD" w14:textId="77777777" w:rsidR="006D24A7" w:rsidRPr="00A87005" w:rsidRDefault="006D24A7" w:rsidP="0039365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7F12318" w14:textId="77777777" w:rsidR="006D24A7" w:rsidRPr="00D22BC7" w:rsidRDefault="00421B27" w:rsidP="0039365B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2BC7"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  <w:r w:rsidR="006D24A7" w:rsidRPr="00D22BC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D22BC7">
              <w:rPr>
                <w:rFonts w:ascii="Angsana New" w:hAnsi="Angsana New" w:hint="cs"/>
                <w:sz w:val="30"/>
                <w:szCs w:val="30"/>
                <w:cs/>
              </w:rPr>
              <w:t>736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78DC559D" w14:textId="77777777" w:rsidR="006D24A7" w:rsidRPr="00D22BC7" w:rsidRDefault="006D24A7" w:rsidP="0039365B">
            <w:pPr>
              <w:pStyle w:val="BodyText"/>
              <w:tabs>
                <w:tab w:val="decimal" w:pos="40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37CD58A7" w14:textId="77777777" w:rsidR="006D24A7" w:rsidRPr="00D22BC7" w:rsidRDefault="001A5388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right="-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24,108</w:t>
            </w:r>
          </w:p>
        </w:tc>
        <w:tc>
          <w:tcPr>
            <w:tcW w:w="124" w:type="pct"/>
            <w:gridSpan w:val="2"/>
            <w:shd w:val="clear" w:color="auto" w:fill="auto"/>
          </w:tcPr>
          <w:p w14:paraId="5BCED8CE" w14:textId="77777777" w:rsidR="006D24A7" w:rsidRPr="00D22BC7" w:rsidRDefault="006D24A7" w:rsidP="0039365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29604462" w14:textId="77777777" w:rsidR="006D24A7" w:rsidRPr="00D22BC7" w:rsidRDefault="0039365B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51" w:right="-108"/>
              <w:rPr>
                <w:rFonts w:ascii="Angsana New" w:hAnsi="Angsana New"/>
                <w:sz w:val="30"/>
                <w:szCs w:val="30"/>
              </w:rPr>
            </w:pPr>
            <w:r w:rsidRPr="00D22BC7">
              <w:rPr>
                <w:rFonts w:ascii="Angsana New" w:hAnsi="Angsana New"/>
                <w:sz w:val="30"/>
                <w:szCs w:val="30"/>
              </w:rPr>
              <w:t>6</w:t>
            </w:r>
            <w:r w:rsidR="006D24A7" w:rsidRPr="00D22BC7">
              <w:rPr>
                <w:rFonts w:ascii="Angsana New" w:hAnsi="Angsana New"/>
                <w:sz w:val="30"/>
                <w:szCs w:val="30"/>
              </w:rPr>
              <w:t>,</w:t>
            </w:r>
            <w:r w:rsidRPr="00D22BC7">
              <w:rPr>
                <w:rFonts w:ascii="Angsana New" w:hAnsi="Angsana New"/>
                <w:sz w:val="30"/>
                <w:szCs w:val="30"/>
              </w:rPr>
              <w:t>758</w:t>
            </w:r>
          </w:p>
        </w:tc>
      </w:tr>
      <w:tr w:rsidR="006D24A7" w:rsidRPr="00A87005" w14:paraId="690A534D" w14:textId="77777777" w:rsidTr="0039365B">
        <w:tc>
          <w:tcPr>
            <w:tcW w:w="2266" w:type="pct"/>
            <w:shd w:val="clear" w:color="auto" w:fill="auto"/>
          </w:tcPr>
          <w:p w14:paraId="52B446F3" w14:textId="77777777" w:rsidR="006D24A7" w:rsidRPr="00A87005" w:rsidRDefault="006D24A7" w:rsidP="0039365B">
            <w:pPr>
              <w:pStyle w:val="BodyText"/>
              <w:spacing w:after="0"/>
              <w:ind w:right="-277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561" w:type="pct"/>
            <w:shd w:val="clear" w:color="auto" w:fill="auto"/>
          </w:tcPr>
          <w:p w14:paraId="6912BC4E" w14:textId="77777777" w:rsidR="006D24A7" w:rsidRPr="00A87005" w:rsidRDefault="001A5388" w:rsidP="0039365B">
            <w:pPr>
              <w:pStyle w:val="3"/>
              <w:tabs>
                <w:tab w:val="clear" w:pos="360"/>
                <w:tab w:val="clear" w:pos="720"/>
                <w:tab w:val="decimal" w:pos="7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(3,430)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0ECEE8FC" w14:textId="77777777" w:rsidR="006D24A7" w:rsidRPr="00A87005" w:rsidRDefault="006D24A7" w:rsidP="0039365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2CCCD8F" w14:textId="77777777" w:rsidR="006D24A7" w:rsidRPr="00D22BC7" w:rsidRDefault="006D24A7" w:rsidP="0039365B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8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2BC7">
              <w:rPr>
                <w:rFonts w:ascii="Angsana New" w:hAnsi="Angsana New" w:hint="cs"/>
                <w:sz w:val="30"/>
                <w:szCs w:val="30"/>
                <w:cs/>
              </w:rPr>
              <w:t>(1,</w:t>
            </w:r>
            <w:r w:rsidR="00D22BC7" w:rsidRPr="00D22BC7">
              <w:rPr>
                <w:rFonts w:ascii="Angsana New" w:hAnsi="Angsana New" w:hint="cs"/>
                <w:sz w:val="30"/>
                <w:szCs w:val="30"/>
                <w:cs/>
              </w:rPr>
              <w:t>843</w:t>
            </w:r>
            <w:r w:rsidRPr="00D22BC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75F6C1C2" w14:textId="77777777" w:rsidR="006D24A7" w:rsidRPr="00D22BC7" w:rsidRDefault="006D24A7" w:rsidP="0039365B">
            <w:pPr>
              <w:pStyle w:val="BodyText"/>
              <w:tabs>
                <w:tab w:val="decimal" w:pos="40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16743560" w14:textId="77777777" w:rsidR="006D24A7" w:rsidRPr="00D22BC7" w:rsidRDefault="001A5388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right="-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(2,750)</w:t>
            </w:r>
          </w:p>
        </w:tc>
        <w:tc>
          <w:tcPr>
            <w:tcW w:w="124" w:type="pct"/>
            <w:gridSpan w:val="2"/>
            <w:shd w:val="clear" w:color="auto" w:fill="auto"/>
          </w:tcPr>
          <w:p w14:paraId="03306E22" w14:textId="77777777" w:rsidR="006D24A7" w:rsidRPr="00D22BC7" w:rsidRDefault="006D24A7" w:rsidP="0039365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73FDC20D" w14:textId="77777777" w:rsidR="006D24A7" w:rsidRPr="00D22BC7" w:rsidRDefault="006D24A7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51" w:right="-108"/>
              <w:rPr>
                <w:rFonts w:ascii="Angsana New" w:hAnsi="Angsana New"/>
                <w:sz w:val="30"/>
                <w:szCs w:val="30"/>
              </w:rPr>
            </w:pPr>
            <w:r w:rsidRPr="00D22BC7">
              <w:rPr>
                <w:rFonts w:ascii="Angsana New" w:hAnsi="Angsana New" w:hint="cs"/>
                <w:sz w:val="30"/>
                <w:szCs w:val="30"/>
                <w:cs/>
              </w:rPr>
              <w:t>(1,</w:t>
            </w:r>
            <w:r w:rsidRPr="00D22BC7">
              <w:rPr>
                <w:rFonts w:ascii="Angsana New" w:hAnsi="Angsana New"/>
                <w:sz w:val="30"/>
                <w:szCs w:val="30"/>
              </w:rPr>
              <w:t>2</w:t>
            </w:r>
            <w:r w:rsidR="00D22BC7" w:rsidRPr="00D22BC7">
              <w:rPr>
                <w:rFonts w:ascii="Angsana New" w:hAnsi="Angsana New"/>
                <w:sz w:val="30"/>
                <w:szCs w:val="30"/>
              </w:rPr>
              <w:t>33</w:t>
            </w:r>
            <w:r w:rsidRPr="00D22BC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D24A7" w:rsidRPr="00A87005" w14:paraId="20E1F605" w14:textId="77777777" w:rsidTr="0039365B">
        <w:tc>
          <w:tcPr>
            <w:tcW w:w="2266" w:type="pct"/>
            <w:shd w:val="clear" w:color="auto" w:fill="auto"/>
          </w:tcPr>
          <w:p w14:paraId="4C2A9500" w14:textId="77777777" w:rsidR="006D24A7" w:rsidRPr="00A87005" w:rsidRDefault="006D24A7" w:rsidP="0039365B">
            <w:pPr>
              <w:pStyle w:val="BodyText"/>
              <w:spacing w:after="0"/>
              <w:ind w:right="-277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561" w:type="pct"/>
            <w:shd w:val="clear" w:color="auto" w:fill="auto"/>
          </w:tcPr>
          <w:p w14:paraId="18A30DA6" w14:textId="77777777" w:rsidR="006D24A7" w:rsidRPr="00A87005" w:rsidRDefault="001A5388" w:rsidP="0039365B">
            <w:pPr>
              <w:pStyle w:val="3"/>
              <w:tabs>
                <w:tab w:val="clear" w:pos="360"/>
                <w:tab w:val="clear" w:pos="720"/>
                <w:tab w:val="decimal" w:pos="7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(63,947)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424F5B51" w14:textId="77777777" w:rsidR="006D24A7" w:rsidRPr="00A87005" w:rsidRDefault="006D24A7" w:rsidP="0039365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96F0D3C" w14:textId="77777777" w:rsidR="006D24A7" w:rsidRPr="00D22BC7" w:rsidRDefault="006D24A7" w:rsidP="0039365B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8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2BC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22BC7" w:rsidRPr="00D22BC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D22BC7">
              <w:rPr>
                <w:rFonts w:ascii="Angsana New" w:hAnsi="Angsana New"/>
                <w:sz w:val="30"/>
                <w:szCs w:val="30"/>
                <w:lang w:val="en-US"/>
              </w:rPr>
              <w:t>8,</w:t>
            </w:r>
            <w:r w:rsidR="00D22BC7" w:rsidRPr="00D22BC7"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  <w:r w:rsidRPr="00D22BC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345BBCB2" w14:textId="77777777" w:rsidR="006D24A7" w:rsidRPr="00D22BC7" w:rsidRDefault="006D24A7" w:rsidP="0039365B">
            <w:pPr>
              <w:pStyle w:val="BodyText"/>
              <w:tabs>
                <w:tab w:val="decimal" w:pos="40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3E62C2EB" w14:textId="77777777" w:rsidR="006D24A7" w:rsidRPr="00D22BC7" w:rsidRDefault="001A5388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right="-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(36,073)</w:t>
            </w:r>
          </w:p>
        </w:tc>
        <w:tc>
          <w:tcPr>
            <w:tcW w:w="124" w:type="pct"/>
            <w:gridSpan w:val="2"/>
            <w:shd w:val="clear" w:color="auto" w:fill="auto"/>
          </w:tcPr>
          <w:p w14:paraId="6DDC8B6F" w14:textId="77777777" w:rsidR="006D24A7" w:rsidRPr="00D22BC7" w:rsidRDefault="006D24A7" w:rsidP="0039365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40DE07E7" w14:textId="77777777" w:rsidR="006D24A7" w:rsidRPr="00D22BC7" w:rsidRDefault="006D24A7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51" w:right="-108"/>
              <w:rPr>
                <w:rFonts w:ascii="Angsana New" w:hAnsi="Angsana New"/>
                <w:sz w:val="30"/>
                <w:szCs w:val="30"/>
              </w:rPr>
            </w:pPr>
            <w:r w:rsidRPr="00D22BC7">
              <w:rPr>
                <w:rFonts w:ascii="Angsana New" w:hAnsi="Angsana New"/>
                <w:sz w:val="30"/>
                <w:szCs w:val="30"/>
              </w:rPr>
              <w:t>(3</w:t>
            </w:r>
            <w:r w:rsidR="00D22BC7" w:rsidRPr="00D22BC7">
              <w:rPr>
                <w:rFonts w:ascii="Angsana New" w:hAnsi="Angsana New"/>
                <w:sz w:val="30"/>
                <w:szCs w:val="30"/>
              </w:rPr>
              <w:t>4</w:t>
            </w:r>
            <w:r w:rsidRPr="00D22BC7">
              <w:rPr>
                <w:rFonts w:ascii="Angsana New" w:hAnsi="Angsana New"/>
                <w:sz w:val="30"/>
                <w:szCs w:val="30"/>
              </w:rPr>
              <w:t>,</w:t>
            </w:r>
            <w:r w:rsidR="00D22BC7" w:rsidRPr="00D22BC7">
              <w:rPr>
                <w:rFonts w:ascii="Angsana New" w:hAnsi="Angsana New"/>
                <w:sz w:val="30"/>
                <w:szCs w:val="30"/>
              </w:rPr>
              <w:t>733</w:t>
            </w:r>
            <w:r w:rsidRPr="00D22BC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24A7" w:rsidRPr="00A87005" w14:paraId="7FFD1494" w14:textId="77777777" w:rsidTr="0039365B">
        <w:tc>
          <w:tcPr>
            <w:tcW w:w="2266" w:type="pct"/>
            <w:shd w:val="clear" w:color="auto" w:fill="auto"/>
          </w:tcPr>
          <w:p w14:paraId="17A7F423" w14:textId="77777777" w:rsidR="006D24A7" w:rsidRPr="00A87005" w:rsidRDefault="006D24A7" w:rsidP="0039365B">
            <w:pPr>
              <w:pStyle w:val="BodyText"/>
              <w:spacing w:after="0"/>
              <w:ind w:right="-277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ผลต่างอัตราแลกเปลี่ยนจากการแปลงค่างบการเงิน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214D9FC9" w14:textId="77777777" w:rsidR="006D24A7" w:rsidRPr="00A87005" w:rsidRDefault="001A5388" w:rsidP="0039365B">
            <w:pPr>
              <w:pStyle w:val="3"/>
              <w:tabs>
                <w:tab w:val="clear" w:pos="360"/>
                <w:tab w:val="clear" w:pos="720"/>
                <w:tab w:val="decimal" w:pos="7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(3,435)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39F796EB" w14:textId="77777777" w:rsidR="006D24A7" w:rsidRPr="00A87005" w:rsidRDefault="006D24A7" w:rsidP="0039365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</w:tcPr>
          <w:p w14:paraId="6A659859" w14:textId="77777777" w:rsidR="006D24A7" w:rsidRPr="00D22BC7" w:rsidRDefault="00D22BC7" w:rsidP="0039365B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D22BC7">
              <w:rPr>
                <w:rFonts w:ascii="Angsana New" w:hAnsi="Angsana New" w:hint="cs"/>
                <w:sz w:val="30"/>
                <w:szCs w:val="30"/>
                <w:cs/>
              </w:rPr>
              <w:t>(87)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56928C83" w14:textId="77777777" w:rsidR="006D24A7" w:rsidRPr="00D22BC7" w:rsidRDefault="006D24A7" w:rsidP="0039365B">
            <w:pPr>
              <w:pStyle w:val="BodyText"/>
              <w:tabs>
                <w:tab w:val="decimal" w:pos="40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4F2552EF" w14:textId="77777777" w:rsidR="006D24A7" w:rsidRPr="00D22BC7" w:rsidRDefault="001A5388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gridSpan w:val="2"/>
            <w:shd w:val="clear" w:color="auto" w:fill="auto"/>
          </w:tcPr>
          <w:p w14:paraId="65EB7064" w14:textId="77777777" w:rsidR="006D24A7" w:rsidRPr="00D22BC7" w:rsidRDefault="006D24A7" w:rsidP="0039365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4396CE" w14:textId="77777777" w:rsidR="006D24A7" w:rsidRPr="00D22BC7" w:rsidRDefault="006D24A7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51" w:right="-108"/>
              <w:rPr>
                <w:rFonts w:ascii="Angsana New" w:hAnsi="Angsana New"/>
                <w:sz w:val="30"/>
                <w:szCs w:val="30"/>
              </w:rPr>
            </w:pPr>
            <w:r w:rsidRPr="00D22BC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24A7" w:rsidRPr="00A87005" w14:paraId="0C3C5CF2" w14:textId="77777777" w:rsidTr="0039365B">
        <w:tc>
          <w:tcPr>
            <w:tcW w:w="2266" w:type="pct"/>
            <w:shd w:val="clear" w:color="auto" w:fill="auto"/>
          </w:tcPr>
          <w:p w14:paraId="2B0B775D" w14:textId="77777777" w:rsidR="006D24A7" w:rsidRPr="00A87005" w:rsidRDefault="006D24A7" w:rsidP="0039365B">
            <w:pPr>
              <w:pStyle w:val="BodyText"/>
              <w:spacing w:after="0"/>
              <w:ind w:right="-277" w:hanging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EEFF87" w14:textId="77777777" w:rsidR="006D24A7" w:rsidRPr="00A87005" w:rsidRDefault="001A5388" w:rsidP="0039365B">
            <w:pPr>
              <w:pStyle w:val="3"/>
              <w:tabs>
                <w:tab w:val="clear" w:pos="360"/>
                <w:tab w:val="clear" w:pos="720"/>
                <w:tab w:val="decimal" w:pos="785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898,410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78CDC896" w14:textId="77777777" w:rsidR="006D24A7" w:rsidRPr="00A87005" w:rsidRDefault="006D24A7" w:rsidP="0039365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52E16" w14:textId="77777777" w:rsidR="006D24A7" w:rsidRPr="00A87005" w:rsidRDefault="006D24A7" w:rsidP="0039365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3936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</w:t>
            </w: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F51D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722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3B15C4C1" w14:textId="77777777" w:rsidR="006D24A7" w:rsidRPr="00A87005" w:rsidRDefault="006D24A7" w:rsidP="0039365B">
            <w:pPr>
              <w:pStyle w:val="BodyText"/>
              <w:tabs>
                <w:tab w:val="decimal" w:pos="40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9F3E2" w14:textId="77777777" w:rsidR="006D24A7" w:rsidRPr="00A87005" w:rsidRDefault="001A5388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right="-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574,392</w:t>
            </w:r>
          </w:p>
        </w:tc>
        <w:tc>
          <w:tcPr>
            <w:tcW w:w="124" w:type="pct"/>
            <w:gridSpan w:val="2"/>
            <w:shd w:val="clear" w:color="auto" w:fill="auto"/>
          </w:tcPr>
          <w:p w14:paraId="5D7E01C9" w14:textId="77777777" w:rsidR="006D24A7" w:rsidRPr="00A87005" w:rsidRDefault="006D24A7" w:rsidP="0039365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17704F" w14:textId="77777777" w:rsidR="006D24A7" w:rsidRPr="00A87005" w:rsidRDefault="0039365B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5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597</w:t>
            </w:r>
            <w:r w:rsidR="006D24A7" w:rsidRPr="00A8700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551</w:t>
            </w:r>
          </w:p>
        </w:tc>
      </w:tr>
      <w:tr w:rsidR="006D24A7" w:rsidRPr="00A87005" w14:paraId="65119DB8" w14:textId="77777777" w:rsidTr="0039365B">
        <w:tc>
          <w:tcPr>
            <w:tcW w:w="2266" w:type="pct"/>
            <w:shd w:val="clear" w:color="auto" w:fill="auto"/>
          </w:tcPr>
          <w:p w14:paraId="02C66604" w14:textId="77777777" w:rsidR="006D24A7" w:rsidRPr="00A87005" w:rsidRDefault="006D24A7" w:rsidP="0039365B">
            <w:pPr>
              <w:pStyle w:val="BodyText"/>
              <w:spacing w:after="0"/>
              <w:ind w:right="-277" w:hanging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61" w:type="pct"/>
            <w:tcBorders>
              <w:top w:val="double" w:sz="4" w:space="0" w:color="auto"/>
            </w:tcBorders>
            <w:shd w:val="clear" w:color="auto" w:fill="auto"/>
          </w:tcPr>
          <w:p w14:paraId="1044607A" w14:textId="77777777" w:rsidR="006D24A7" w:rsidRPr="00A87005" w:rsidRDefault="006D24A7" w:rsidP="0039365B">
            <w:pPr>
              <w:pStyle w:val="3"/>
              <w:tabs>
                <w:tab w:val="clear" w:pos="360"/>
                <w:tab w:val="clear" w:pos="720"/>
                <w:tab w:val="decimal" w:pos="785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2A35E491" w14:textId="77777777" w:rsidR="006D24A7" w:rsidRPr="00A87005" w:rsidRDefault="006D24A7" w:rsidP="0039365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08E5AA7" w14:textId="77777777" w:rsidR="006D24A7" w:rsidRPr="00A87005" w:rsidRDefault="006D24A7" w:rsidP="0039365B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924,093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2038998D" w14:textId="77777777" w:rsidR="006D24A7" w:rsidRPr="00A87005" w:rsidRDefault="006D24A7" w:rsidP="0039365B">
            <w:pPr>
              <w:pStyle w:val="BodyText"/>
              <w:tabs>
                <w:tab w:val="decimal" w:pos="40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  <w:shd w:val="clear" w:color="auto" w:fill="auto"/>
          </w:tcPr>
          <w:p w14:paraId="36678AD1" w14:textId="77777777" w:rsidR="006D24A7" w:rsidRPr="00A87005" w:rsidRDefault="006D24A7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right="-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gridSpan w:val="2"/>
            <w:shd w:val="clear" w:color="auto" w:fill="auto"/>
          </w:tcPr>
          <w:p w14:paraId="3D45508A" w14:textId="77777777" w:rsidR="006D24A7" w:rsidRPr="00A87005" w:rsidRDefault="006D24A7" w:rsidP="0039365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72F8517" w14:textId="77777777" w:rsidR="006D24A7" w:rsidRPr="00A87005" w:rsidRDefault="006D24A7" w:rsidP="00393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5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589,107</w:t>
            </w:r>
          </w:p>
        </w:tc>
      </w:tr>
    </w:tbl>
    <w:p w14:paraId="6FDC77EE" w14:textId="77777777" w:rsidR="006D24A7" w:rsidRPr="008C5FCC" w:rsidRDefault="006D24A7" w:rsidP="00910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p w14:paraId="77F1C85D" w14:textId="77777777" w:rsidR="00D74E0E" w:rsidRDefault="00D74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1A08F00" w14:textId="77777777" w:rsidR="00001317" w:rsidRPr="00A87005" w:rsidRDefault="00001317" w:rsidP="00FA00D8">
      <w:pPr>
        <w:pStyle w:val="Heading5"/>
        <w:numPr>
          <w:ilvl w:val="0"/>
          <w:numId w:val="23"/>
        </w:numPr>
        <w:tabs>
          <w:tab w:val="left" w:pos="513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lastRenderedPageBreak/>
        <w:t>หนี้สินที่มีภาระดอกเบี้ย</w:t>
      </w:r>
    </w:p>
    <w:p w14:paraId="579AA62D" w14:textId="77777777" w:rsidR="00F94FC4" w:rsidRPr="00A87005" w:rsidRDefault="00F94FC4" w:rsidP="00F94FC4">
      <w:pPr>
        <w:spacing w:line="240" w:lineRule="auto"/>
        <w:ind w:left="1260"/>
        <w:rPr>
          <w:rFonts w:ascii="Angsana New" w:hAnsi="Angsana New"/>
          <w:sz w:val="30"/>
          <w:szCs w:val="30"/>
          <w:cs/>
        </w:rPr>
      </w:pP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176"/>
        <w:gridCol w:w="270"/>
        <w:gridCol w:w="1170"/>
        <w:gridCol w:w="6"/>
        <w:gridCol w:w="264"/>
        <w:gridCol w:w="6"/>
        <w:gridCol w:w="1176"/>
        <w:gridCol w:w="270"/>
        <w:gridCol w:w="1158"/>
        <w:gridCol w:w="6"/>
        <w:gridCol w:w="12"/>
      </w:tblGrid>
      <w:tr w:rsidR="00F94FC4" w:rsidRPr="00A87005" w14:paraId="2A3F698B" w14:textId="77777777" w:rsidTr="00FA00D8">
        <w:trPr>
          <w:gridAfter w:val="1"/>
          <w:wAfter w:w="12" w:type="dxa"/>
          <w:tblHeader/>
        </w:trPr>
        <w:tc>
          <w:tcPr>
            <w:tcW w:w="3420" w:type="dxa"/>
          </w:tcPr>
          <w:p w14:paraId="62E5E882" w14:textId="77777777" w:rsidR="00F94FC4" w:rsidRPr="00A87005" w:rsidRDefault="00F94FC4" w:rsidP="00C4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shd w:val="clear" w:color="auto" w:fill="auto"/>
          </w:tcPr>
          <w:p w14:paraId="2915AD1A" w14:textId="77777777" w:rsidR="00F94FC4" w:rsidRPr="00A87005" w:rsidRDefault="00F94FC4" w:rsidP="00C4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6" w:type="dxa"/>
            <w:gridSpan w:val="3"/>
          </w:tcPr>
          <w:p w14:paraId="3F9E8B2C" w14:textId="77777777" w:rsidR="00F94FC4" w:rsidRPr="00A87005" w:rsidRDefault="00F94FC4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gridSpan w:val="2"/>
          </w:tcPr>
          <w:p w14:paraId="404DF0D3" w14:textId="77777777" w:rsidR="00F94FC4" w:rsidRPr="00A87005" w:rsidRDefault="00F94FC4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6" w:type="dxa"/>
            <w:gridSpan w:val="5"/>
          </w:tcPr>
          <w:p w14:paraId="091CA054" w14:textId="77777777" w:rsidR="00F94FC4" w:rsidRPr="00A87005" w:rsidRDefault="00F94FC4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D6A19" w:rsidRPr="00A87005" w14:paraId="77DDC7FA" w14:textId="77777777" w:rsidTr="00FA00D8">
        <w:trPr>
          <w:trHeight w:val="380"/>
          <w:tblHeader/>
        </w:trPr>
        <w:tc>
          <w:tcPr>
            <w:tcW w:w="3420" w:type="dxa"/>
          </w:tcPr>
          <w:p w14:paraId="5DC0C7B8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7BACFF6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64C8DC58" w14:textId="77777777" w:rsidR="002D6A19" w:rsidRPr="00A87005" w:rsidRDefault="00284FB8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</w:tcPr>
          <w:p w14:paraId="08B9FCDB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14:paraId="62260BB6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89C411F" w14:textId="77777777"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4D7B33B4" w14:textId="77777777" w:rsidR="002D6A19" w:rsidRPr="00A87005" w:rsidRDefault="00284FB8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</w:tcPr>
          <w:p w14:paraId="0A7B5A62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3"/>
            <w:shd w:val="clear" w:color="auto" w:fill="auto"/>
          </w:tcPr>
          <w:p w14:paraId="39471AD9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2D6A19" w:rsidRPr="00A87005" w14:paraId="5E92EC78" w14:textId="77777777" w:rsidTr="00FA00D8">
        <w:trPr>
          <w:trHeight w:val="380"/>
          <w:tblHeader/>
        </w:trPr>
        <w:tc>
          <w:tcPr>
            <w:tcW w:w="3420" w:type="dxa"/>
          </w:tcPr>
          <w:p w14:paraId="124DB729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A7864C1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07BE172F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87005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228C1C1A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14:paraId="741EC37F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B3EC5DD" w14:textId="77777777"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12398A53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87005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447C603A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3"/>
            <w:shd w:val="clear" w:color="auto" w:fill="auto"/>
          </w:tcPr>
          <w:p w14:paraId="7284753F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D6A19" w:rsidRPr="00A87005" w14:paraId="7AF41BCC" w14:textId="77777777" w:rsidTr="00FA00D8">
        <w:trPr>
          <w:gridAfter w:val="2"/>
          <w:wAfter w:w="18" w:type="dxa"/>
          <w:tblHeader/>
        </w:trPr>
        <w:tc>
          <w:tcPr>
            <w:tcW w:w="3420" w:type="dxa"/>
          </w:tcPr>
          <w:p w14:paraId="458697BA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7779622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6" w:type="dxa"/>
            <w:gridSpan w:val="9"/>
          </w:tcPr>
          <w:p w14:paraId="21C76ED8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6A19" w:rsidRPr="00A87005" w14:paraId="6A5BBAF0" w14:textId="77777777" w:rsidTr="00FA00D8">
        <w:tc>
          <w:tcPr>
            <w:tcW w:w="3420" w:type="dxa"/>
          </w:tcPr>
          <w:p w14:paraId="01DB5E52" w14:textId="3CABA116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="008048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B56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8048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มีหลักประกัน</w:t>
            </w:r>
          </w:p>
        </w:tc>
        <w:tc>
          <w:tcPr>
            <w:tcW w:w="270" w:type="dxa"/>
            <w:shd w:val="clear" w:color="auto" w:fill="auto"/>
          </w:tcPr>
          <w:p w14:paraId="57BE10FB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319E58EF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69AF3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383312C0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A632B9D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98CF409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7ADA7B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3"/>
          </w:tcPr>
          <w:p w14:paraId="071C7907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6A19" w:rsidRPr="00A87005" w14:paraId="49A3E3F7" w14:textId="77777777" w:rsidTr="00F26F5A">
        <w:trPr>
          <w:trHeight w:val="371"/>
        </w:trPr>
        <w:tc>
          <w:tcPr>
            <w:tcW w:w="3420" w:type="dxa"/>
          </w:tcPr>
          <w:p w14:paraId="5C1F6845" w14:textId="5CDC6B01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270" w:type="dxa"/>
            <w:shd w:val="clear" w:color="auto" w:fill="auto"/>
          </w:tcPr>
          <w:p w14:paraId="3BF00C2A" w14:textId="77777777" w:rsidR="002D6A19" w:rsidRPr="009D29CF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01CA90EF" w14:textId="77777777" w:rsidR="000F5755" w:rsidRPr="009D29CF" w:rsidRDefault="009D29CF" w:rsidP="009D2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140" w:hanging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29CF">
              <w:rPr>
                <w:rFonts w:asciiTheme="majorBidi" w:hAnsiTheme="majorBidi" w:cstheme="majorBidi"/>
                <w:sz w:val="30"/>
                <w:szCs w:val="30"/>
              </w:rPr>
              <w:t>34,850</w:t>
            </w:r>
            <w:r w:rsidR="000F5755" w:rsidRPr="009D29CF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70" w:type="dxa"/>
          </w:tcPr>
          <w:p w14:paraId="5326DC3E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5D1B3908" w14:textId="77777777"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20,484</w:t>
            </w:r>
          </w:p>
        </w:tc>
        <w:tc>
          <w:tcPr>
            <w:tcW w:w="270" w:type="dxa"/>
            <w:gridSpan w:val="2"/>
          </w:tcPr>
          <w:p w14:paraId="7867CA6F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39BEAA4E" w14:textId="77777777" w:rsidR="00146666" w:rsidRPr="00A87005" w:rsidRDefault="00146666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1,16</w:t>
            </w:r>
            <w:r w:rsidR="00635DC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08CBBF38" w14:textId="77777777" w:rsidR="002E5976" w:rsidRPr="00A87005" w:rsidRDefault="002E5976" w:rsidP="00F26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3"/>
          </w:tcPr>
          <w:p w14:paraId="6A43E48D" w14:textId="77777777"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8,034</w:t>
            </w:r>
          </w:p>
        </w:tc>
      </w:tr>
      <w:tr w:rsidR="002D6A19" w:rsidRPr="00A87005" w14:paraId="71304BE6" w14:textId="77777777" w:rsidTr="00FA00D8">
        <w:tc>
          <w:tcPr>
            <w:tcW w:w="3420" w:type="dxa"/>
          </w:tcPr>
          <w:p w14:paraId="2F6D6667" w14:textId="57D4ADDF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A87005">
              <w:rPr>
                <w:rFonts w:ascii="Angsana New" w:hAnsi="Angsana New"/>
                <w:sz w:val="30"/>
                <w:szCs w:val="30"/>
              </w:rPr>
              <w:t xml:space="preserve">       </w:t>
            </w:r>
          </w:p>
        </w:tc>
        <w:tc>
          <w:tcPr>
            <w:tcW w:w="270" w:type="dxa"/>
            <w:shd w:val="clear" w:color="auto" w:fill="auto"/>
          </w:tcPr>
          <w:p w14:paraId="12FE57EF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AAA82B6" w14:textId="77777777" w:rsidR="00B86450" w:rsidRPr="00A87005" w:rsidRDefault="00146666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1,095,3</w:t>
            </w:r>
            <w:r w:rsidR="004E7D40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</w:tcPr>
          <w:p w14:paraId="0A6551B8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</w:tcPr>
          <w:p w14:paraId="575B8F43" w14:textId="77777777"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1,142,090</w:t>
            </w:r>
          </w:p>
        </w:tc>
        <w:tc>
          <w:tcPr>
            <w:tcW w:w="270" w:type="dxa"/>
            <w:gridSpan w:val="2"/>
          </w:tcPr>
          <w:p w14:paraId="6E93EF27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171BD328" w14:textId="77777777" w:rsidR="00146666" w:rsidRPr="00A87005" w:rsidRDefault="00146666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977,120</w:t>
            </w:r>
          </w:p>
        </w:tc>
        <w:tc>
          <w:tcPr>
            <w:tcW w:w="270" w:type="dxa"/>
          </w:tcPr>
          <w:p w14:paraId="21806021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3"/>
            <w:tcBorders>
              <w:bottom w:val="single" w:sz="4" w:space="0" w:color="auto"/>
            </w:tcBorders>
          </w:tcPr>
          <w:p w14:paraId="43F0350F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1,007,004</w:t>
            </w:r>
          </w:p>
        </w:tc>
      </w:tr>
      <w:tr w:rsidR="002D6A19" w:rsidRPr="00A87005" w14:paraId="416C7BF5" w14:textId="77777777" w:rsidTr="00FA00D8">
        <w:tc>
          <w:tcPr>
            <w:tcW w:w="3420" w:type="dxa"/>
          </w:tcPr>
          <w:p w14:paraId="64DCB362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  <w:p w14:paraId="01DAA81F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3C7067DB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3F4D180C" w14:textId="77777777" w:rsidR="002E5976" w:rsidRDefault="002E5976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BA06CE3" w14:textId="77777777" w:rsidR="00146666" w:rsidRPr="00A87005" w:rsidRDefault="00146666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1,130,1</w:t>
            </w:r>
            <w:r w:rsidR="00635DC5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270" w:type="dxa"/>
          </w:tcPr>
          <w:p w14:paraId="247E02DA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403C7D" w14:textId="77777777"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85D5256" w14:textId="77777777"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1,162,574</w:t>
            </w:r>
          </w:p>
        </w:tc>
        <w:tc>
          <w:tcPr>
            <w:tcW w:w="270" w:type="dxa"/>
            <w:gridSpan w:val="2"/>
          </w:tcPr>
          <w:p w14:paraId="5F2C9FA8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4DF5D7E2" w14:textId="77777777" w:rsidR="002E5976" w:rsidRDefault="002E5976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  <w:p w14:paraId="6B67C97F" w14:textId="77777777" w:rsidR="00146666" w:rsidRPr="00A87005" w:rsidRDefault="00146666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978,28</w:t>
            </w:r>
            <w:r w:rsidR="00635DC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7AA0985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3BFAE0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  <w:p w14:paraId="151428C3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1,015,038</w:t>
            </w:r>
          </w:p>
        </w:tc>
      </w:tr>
      <w:tr w:rsidR="002D6A19" w:rsidRPr="00A87005" w14:paraId="7D77F56C" w14:textId="77777777" w:rsidTr="00FA00D8">
        <w:tc>
          <w:tcPr>
            <w:tcW w:w="3420" w:type="dxa"/>
          </w:tcPr>
          <w:p w14:paraId="79DC4BE7" w14:textId="418D438F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  <w:r w:rsidRPr="00A87005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</w:p>
        </w:tc>
        <w:tc>
          <w:tcPr>
            <w:tcW w:w="270" w:type="dxa"/>
            <w:shd w:val="clear" w:color="auto" w:fill="auto"/>
          </w:tcPr>
          <w:p w14:paraId="1358DE52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5355BDF0" w14:textId="77777777" w:rsidR="002E5976" w:rsidRDefault="002E5976" w:rsidP="002E597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B423256" w14:textId="77777777" w:rsidR="007F462E" w:rsidRPr="00A87005" w:rsidRDefault="007F462E" w:rsidP="002E597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76,320</w:t>
            </w:r>
          </w:p>
        </w:tc>
        <w:tc>
          <w:tcPr>
            <w:tcW w:w="270" w:type="dxa"/>
          </w:tcPr>
          <w:p w14:paraId="3592141D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401A7494" w14:textId="77777777"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78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F0670E0" w14:textId="77777777"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77,400</w:t>
            </w:r>
          </w:p>
        </w:tc>
        <w:tc>
          <w:tcPr>
            <w:tcW w:w="270" w:type="dxa"/>
            <w:gridSpan w:val="2"/>
          </w:tcPr>
          <w:p w14:paraId="0525069D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787B6237" w14:textId="77777777" w:rsidR="002E5976" w:rsidRDefault="002E5976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  <w:p w14:paraId="64849410" w14:textId="77777777" w:rsidR="007F462E" w:rsidRPr="00A87005" w:rsidRDefault="007F462E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  <w:tc>
          <w:tcPr>
            <w:tcW w:w="270" w:type="dxa"/>
          </w:tcPr>
          <w:p w14:paraId="4D310CDE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3"/>
          </w:tcPr>
          <w:p w14:paraId="6DC77F6E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  <w:p w14:paraId="0F4C4ECE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</w:tr>
      <w:tr w:rsidR="002D6A19" w:rsidRPr="00A87005" w14:paraId="07D38541" w14:textId="77777777" w:rsidTr="00FA00D8">
        <w:tc>
          <w:tcPr>
            <w:tcW w:w="3420" w:type="dxa"/>
          </w:tcPr>
          <w:p w14:paraId="7E0F2019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254F66A1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7220F897" w14:textId="77777777" w:rsidR="002E5976" w:rsidRDefault="002E5976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5EDAB58" w14:textId="77777777" w:rsidR="007F462E" w:rsidRPr="00A87005" w:rsidRDefault="007F462E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1,304</w:t>
            </w:r>
          </w:p>
        </w:tc>
        <w:tc>
          <w:tcPr>
            <w:tcW w:w="270" w:type="dxa"/>
          </w:tcPr>
          <w:p w14:paraId="39D33DCA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</w:tcPr>
          <w:p w14:paraId="77F63ABB" w14:textId="77777777"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78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C381BA8" w14:textId="77777777"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538</w:t>
            </w:r>
          </w:p>
        </w:tc>
        <w:tc>
          <w:tcPr>
            <w:tcW w:w="270" w:type="dxa"/>
            <w:gridSpan w:val="2"/>
          </w:tcPr>
          <w:p w14:paraId="4F89E275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77C187F4" w14:textId="77777777" w:rsidR="002E5976" w:rsidRDefault="002E5976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97"/>
              <w:rPr>
                <w:rFonts w:ascii="Angsana New" w:hAnsi="Angsana New"/>
                <w:sz w:val="30"/>
                <w:szCs w:val="30"/>
              </w:rPr>
            </w:pPr>
          </w:p>
          <w:p w14:paraId="56899998" w14:textId="77777777" w:rsidR="007F462E" w:rsidRPr="00A87005" w:rsidRDefault="007F462E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270" w:type="dxa"/>
          </w:tcPr>
          <w:p w14:paraId="77D64318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3"/>
            <w:tcBorders>
              <w:bottom w:val="single" w:sz="4" w:space="0" w:color="auto"/>
            </w:tcBorders>
          </w:tcPr>
          <w:p w14:paraId="71D8D89E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  <w:p w14:paraId="26FB0AA1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482</w:t>
            </w:r>
          </w:p>
        </w:tc>
      </w:tr>
      <w:tr w:rsidR="002D6A19" w:rsidRPr="00A87005" w14:paraId="157DC97F" w14:textId="77777777" w:rsidTr="00FA00D8">
        <w:tc>
          <w:tcPr>
            <w:tcW w:w="3420" w:type="dxa"/>
          </w:tcPr>
          <w:p w14:paraId="58ABBC05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</w:t>
            </w: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ดอกเบี้ย</w:t>
            </w: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270" w:type="dxa"/>
            <w:shd w:val="clear" w:color="auto" w:fill="auto"/>
          </w:tcPr>
          <w:p w14:paraId="4F58E881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20DC6ACA" w14:textId="77777777" w:rsidR="002D6A19" w:rsidRPr="00A87005" w:rsidRDefault="00635DC5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1,207,794</w:t>
            </w:r>
          </w:p>
        </w:tc>
        <w:tc>
          <w:tcPr>
            <w:tcW w:w="270" w:type="dxa"/>
          </w:tcPr>
          <w:p w14:paraId="42F99DA0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20DF95" w14:textId="77777777"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1,240,512</w:t>
            </w:r>
          </w:p>
        </w:tc>
        <w:tc>
          <w:tcPr>
            <w:tcW w:w="270" w:type="dxa"/>
            <w:gridSpan w:val="2"/>
          </w:tcPr>
          <w:p w14:paraId="712E5CE0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1AADE00F" w14:textId="77777777" w:rsidR="002D6A19" w:rsidRPr="00A87005" w:rsidRDefault="00635DC5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1,054,033</w:t>
            </w:r>
          </w:p>
        </w:tc>
        <w:tc>
          <w:tcPr>
            <w:tcW w:w="270" w:type="dxa"/>
          </w:tcPr>
          <w:p w14:paraId="1B795B78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B6D107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1,090,520</w:t>
            </w:r>
          </w:p>
        </w:tc>
      </w:tr>
      <w:tr w:rsidR="002D6A19" w:rsidRPr="00A87005" w14:paraId="769B1F38" w14:textId="77777777" w:rsidTr="00FA00D8">
        <w:trPr>
          <w:trHeight w:val="395"/>
        </w:trPr>
        <w:tc>
          <w:tcPr>
            <w:tcW w:w="3420" w:type="dxa"/>
          </w:tcPr>
          <w:p w14:paraId="15A7B959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7E4540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2D3391C0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6B4300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63F61F14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413386D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20689899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B2E7BE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3"/>
          </w:tcPr>
          <w:p w14:paraId="55714CC6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6A19" w:rsidRPr="00A87005" w14:paraId="2524FE3A" w14:textId="77777777" w:rsidTr="00FA00D8">
        <w:trPr>
          <w:trHeight w:val="395"/>
        </w:trPr>
        <w:tc>
          <w:tcPr>
            <w:tcW w:w="3420" w:type="dxa"/>
          </w:tcPr>
          <w:p w14:paraId="380998A3" w14:textId="4BBF473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Pr="00A870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="008048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B56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8048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มีหลักประกัน</w:t>
            </w:r>
          </w:p>
        </w:tc>
        <w:tc>
          <w:tcPr>
            <w:tcW w:w="270" w:type="dxa"/>
            <w:shd w:val="clear" w:color="auto" w:fill="auto"/>
          </w:tcPr>
          <w:p w14:paraId="63317144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7AD3258D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5488FD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731801A3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B03BF1A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59C73012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C0478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3"/>
          </w:tcPr>
          <w:p w14:paraId="1B9458F2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6A19" w:rsidRPr="00A87005" w14:paraId="4416606A" w14:textId="77777777" w:rsidTr="00FA00D8">
        <w:tc>
          <w:tcPr>
            <w:tcW w:w="3420" w:type="dxa"/>
          </w:tcPr>
          <w:p w14:paraId="1739C765" w14:textId="62634CF1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A87005">
              <w:rPr>
                <w:rFonts w:ascii="Angsana New" w:hAnsi="Angsana New"/>
                <w:sz w:val="30"/>
                <w:szCs w:val="30"/>
              </w:rPr>
              <w:t xml:space="preserve">     </w:t>
            </w:r>
          </w:p>
        </w:tc>
        <w:tc>
          <w:tcPr>
            <w:tcW w:w="270" w:type="dxa"/>
            <w:shd w:val="clear" w:color="auto" w:fill="auto"/>
          </w:tcPr>
          <w:p w14:paraId="1EA33CBE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6EB38E66" w14:textId="77777777" w:rsidR="007F462E" w:rsidRPr="00B90A9F" w:rsidRDefault="007F462E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B90A9F">
              <w:rPr>
                <w:rFonts w:ascii="Angsana New" w:hAnsi="Angsana New" w:hint="cs"/>
                <w:sz w:val="30"/>
                <w:szCs w:val="30"/>
                <w:cs/>
              </w:rPr>
              <w:t>27,3</w:t>
            </w:r>
            <w:r w:rsidR="00635DC5"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</w:p>
        </w:tc>
        <w:tc>
          <w:tcPr>
            <w:tcW w:w="270" w:type="dxa"/>
          </w:tcPr>
          <w:p w14:paraId="796AC421" w14:textId="77777777" w:rsidR="002D6A19" w:rsidRPr="00B90A9F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7E40B537" w14:textId="77777777"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79,174</w:t>
            </w:r>
          </w:p>
        </w:tc>
        <w:tc>
          <w:tcPr>
            <w:tcW w:w="270" w:type="dxa"/>
            <w:gridSpan w:val="2"/>
          </w:tcPr>
          <w:p w14:paraId="13750841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B6FA88B" w14:textId="77777777" w:rsidR="007F462E" w:rsidRPr="00A87005" w:rsidRDefault="007F462E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17,259</w:t>
            </w:r>
          </w:p>
        </w:tc>
        <w:tc>
          <w:tcPr>
            <w:tcW w:w="270" w:type="dxa"/>
          </w:tcPr>
          <w:p w14:paraId="35A1D80E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3"/>
          </w:tcPr>
          <w:p w14:paraId="655D3710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73,509</w:t>
            </w:r>
          </w:p>
        </w:tc>
      </w:tr>
      <w:tr w:rsidR="002D6A19" w:rsidRPr="00A87005" w14:paraId="44AD196E" w14:textId="77777777" w:rsidTr="00FA00D8">
        <w:tc>
          <w:tcPr>
            <w:tcW w:w="3420" w:type="dxa"/>
          </w:tcPr>
          <w:p w14:paraId="297DA929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270" w:type="dxa"/>
            <w:shd w:val="clear" w:color="auto" w:fill="auto"/>
          </w:tcPr>
          <w:p w14:paraId="54CF5DE3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251BF0F" w14:textId="77777777" w:rsidR="002D6A19" w:rsidRPr="00B90A9F" w:rsidRDefault="007F462E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0A9F">
              <w:rPr>
                <w:rFonts w:ascii="Angsana New" w:hAnsi="Angsana New"/>
                <w:sz w:val="30"/>
                <w:szCs w:val="30"/>
                <w:lang w:val="en-US"/>
              </w:rPr>
              <w:t>3,217</w:t>
            </w:r>
          </w:p>
        </w:tc>
        <w:tc>
          <w:tcPr>
            <w:tcW w:w="270" w:type="dxa"/>
          </w:tcPr>
          <w:p w14:paraId="051B6404" w14:textId="77777777" w:rsidR="002D6A19" w:rsidRPr="00B90A9F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</w:tcPr>
          <w:p w14:paraId="06D89E76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70" w:type="dxa"/>
            <w:gridSpan w:val="2"/>
          </w:tcPr>
          <w:p w14:paraId="3F43C067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2538F75A" w14:textId="77777777" w:rsidR="002D6A19" w:rsidRPr="00A87005" w:rsidRDefault="007F462E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1,536</w:t>
            </w:r>
          </w:p>
        </w:tc>
        <w:tc>
          <w:tcPr>
            <w:tcW w:w="270" w:type="dxa"/>
          </w:tcPr>
          <w:p w14:paraId="1575F98F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3"/>
            <w:tcBorders>
              <w:bottom w:val="single" w:sz="4" w:space="0" w:color="auto"/>
            </w:tcBorders>
          </w:tcPr>
          <w:p w14:paraId="69F3AFD3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157</w:t>
            </w:r>
          </w:p>
        </w:tc>
      </w:tr>
      <w:tr w:rsidR="002D6A19" w:rsidRPr="00A87005" w14:paraId="2CF096DD" w14:textId="77777777" w:rsidTr="00FA00D8">
        <w:tc>
          <w:tcPr>
            <w:tcW w:w="3420" w:type="dxa"/>
          </w:tcPr>
          <w:p w14:paraId="3FB55A64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after="0" w:line="380" w:lineRule="exact"/>
              <w:ind w:right="-2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</w:t>
            </w: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ดอกเบี้ย</w:t>
            </w: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2B598878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52AC7" w14:textId="77777777" w:rsidR="002D6A19" w:rsidRPr="00B90A9F" w:rsidRDefault="007F462E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0A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30,54</w:t>
            </w:r>
            <w:r w:rsidR="00635D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20D6DD33" w14:textId="77777777" w:rsidR="002D6A19" w:rsidRPr="00B90A9F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0BD40" w14:textId="77777777"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79,331</w:t>
            </w:r>
          </w:p>
        </w:tc>
        <w:tc>
          <w:tcPr>
            <w:tcW w:w="270" w:type="dxa"/>
            <w:gridSpan w:val="2"/>
            <w:vAlign w:val="bottom"/>
          </w:tcPr>
          <w:p w14:paraId="47992447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1A483" w14:textId="77777777" w:rsidR="002D6A19" w:rsidRPr="00A87005" w:rsidRDefault="007F462E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18,795</w:t>
            </w:r>
          </w:p>
        </w:tc>
        <w:tc>
          <w:tcPr>
            <w:tcW w:w="270" w:type="dxa"/>
            <w:vAlign w:val="bottom"/>
          </w:tcPr>
          <w:p w14:paraId="14E124F0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2BB85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73,666</w:t>
            </w:r>
          </w:p>
        </w:tc>
      </w:tr>
      <w:tr w:rsidR="002D6A19" w:rsidRPr="00A87005" w14:paraId="166872C4" w14:textId="77777777" w:rsidTr="00FA00D8">
        <w:trPr>
          <w:cantSplit/>
          <w:trHeight w:hRule="exact" w:val="259"/>
        </w:trPr>
        <w:tc>
          <w:tcPr>
            <w:tcW w:w="3420" w:type="dxa"/>
          </w:tcPr>
          <w:p w14:paraId="24D862F2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C589C68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0E7507FE" w14:textId="77777777"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C05651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</w:tcPr>
          <w:p w14:paraId="7FBC405B" w14:textId="77777777"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3FDE894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6ED069FA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7E9188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</w:tcBorders>
          </w:tcPr>
          <w:p w14:paraId="2EA1F609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6A19" w:rsidRPr="00A87005" w14:paraId="72BD53FC" w14:textId="77777777" w:rsidTr="00FA00D8">
        <w:tc>
          <w:tcPr>
            <w:tcW w:w="3420" w:type="dxa"/>
          </w:tcPr>
          <w:p w14:paraId="40078539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B8EA223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29EF0F07" w14:textId="77777777" w:rsidR="002D6A19" w:rsidRPr="00A87005" w:rsidRDefault="007F462E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1,238,340</w:t>
            </w:r>
          </w:p>
        </w:tc>
        <w:tc>
          <w:tcPr>
            <w:tcW w:w="270" w:type="dxa"/>
          </w:tcPr>
          <w:p w14:paraId="53205230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bottom w:val="double" w:sz="4" w:space="0" w:color="auto"/>
            </w:tcBorders>
          </w:tcPr>
          <w:p w14:paraId="19FDE2B1" w14:textId="77777777"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1,319,843</w:t>
            </w:r>
          </w:p>
        </w:tc>
        <w:tc>
          <w:tcPr>
            <w:tcW w:w="270" w:type="dxa"/>
            <w:gridSpan w:val="2"/>
          </w:tcPr>
          <w:p w14:paraId="3BEE5F51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42CB770C" w14:textId="77777777" w:rsidR="002D6A19" w:rsidRPr="00A87005" w:rsidRDefault="007F462E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1,072,828</w:t>
            </w:r>
          </w:p>
        </w:tc>
        <w:tc>
          <w:tcPr>
            <w:tcW w:w="270" w:type="dxa"/>
          </w:tcPr>
          <w:p w14:paraId="12A2F249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3"/>
            <w:tcBorders>
              <w:bottom w:val="double" w:sz="4" w:space="0" w:color="auto"/>
            </w:tcBorders>
          </w:tcPr>
          <w:p w14:paraId="103595B7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1,164,186</w:t>
            </w:r>
          </w:p>
        </w:tc>
      </w:tr>
    </w:tbl>
    <w:p w14:paraId="644BE7D3" w14:textId="77777777" w:rsidR="0080123C" w:rsidRPr="00A87005" w:rsidRDefault="0080123C" w:rsidP="00E06D7A">
      <w:pPr>
        <w:pStyle w:val="block"/>
        <w:spacing w:after="0" w:line="240" w:lineRule="auto"/>
        <w:ind w:left="990" w:hanging="45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</w:p>
    <w:p w14:paraId="61216045" w14:textId="690DF435" w:rsidR="00BF2F68" w:rsidRPr="00D4357B" w:rsidRDefault="0019748C" w:rsidP="00D4357B">
      <w:pPr>
        <w:pStyle w:val="block"/>
        <w:spacing w:after="0" w:line="240" w:lineRule="auto"/>
        <w:rPr>
          <w:rFonts w:ascii="Angsana New" w:hAnsi="Angsana New"/>
          <w:spacing w:val="-4"/>
          <w:sz w:val="28"/>
          <w:szCs w:val="28"/>
        </w:rPr>
      </w:pPr>
      <w:r w:rsidRPr="00A87005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br w:type="page"/>
      </w:r>
      <w:r w:rsidR="00D4357B" w:rsidRPr="00A87005">
        <w:rPr>
          <w:rFonts w:ascii="Angsana New" w:hAnsi="Angsana New"/>
          <w:spacing w:val="-4"/>
          <w:sz w:val="28"/>
          <w:szCs w:val="28"/>
        </w:rPr>
        <w:lastRenderedPageBreak/>
        <w:t xml:space="preserve"> </w:t>
      </w:r>
      <w:r w:rsidR="00555B8F" w:rsidRPr="00A87005">
        <w:rPr>
          <w:rFonts w:ascii="Angsana New" w:hAnsi="Angsana New" w:cs="Angsana New" w:hint="cs"/>
          <w:spacing w:val="-4"/>
          <w:sz w:val="30"/>
          <w:szCs w:val="30"/>
          <w:cs/>
        </w:rPr>
        <w:t>ณ</w:t>
      </w:r>
      <w:r w:rsidR="00555B8F" w:rsidRPr="00A8700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55B8F" w:rsidRPr="00A87005">
        <w:rPr>
          <w:rFonts w:ascii="Angsana New" w:hAnsi="Angsana New" w:cs="Angsana New" w:hint="cs"/>
          <w:spacing w:val="-4"/>
          <w:sz w:val="30"/>
          <w:szCs w:val="30"/>
          <w:cs/>
        </w:rPr>
        <w:t>วันที่</w:t>
      </w:r>
      <w:r w:rsidR="00555B8F" w:rsidRPr="00A8700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284FB8">
        <w:rPr>
          <w:rFonts w:ascii="Angsana New" w:hAnsi="Angsana New"/>
          <w:spacing w:val="-4"/>
          <w:sz w:val="30"/>
          <w:szCs w:val="30"/>
        </w:rPr>
        <w:t xml:space="preserve">30 </w:t>
      </w:r>
      <w:r w:rsidR="00284FB8">
        <w:rPr>
          <w:rFonts w:ascii="Angsana New" w:hAnsi="Angsana New" w:cs="Angsana New" w:hint="cs"/>
          <w:spacing w:val="-4"/>
          <w:sz w:val="30"/>
          <w:szCs w:val="30"/>
          <w:cs/>
        </w:rPr>
        <w:t>กันยายน</w:t>
      </w:r>
      <w:r w:rsidR="00555B8F" w:rsidRPr="00A8700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55B8F" w:rsidRPr="00A87005">
        <w:rPr>
          <w:rFonts w:ascii="Angsana New" w:hAnsi="Angsana New"/>
          <w:spacing w:val="-4"/>
          <w:sz w:val="30"/>
          <w:szCs w:val="30"/>
        </w:rPr>
        <w:t>256</w:t>
      </w:r>
      <w:r w:rsidR="000615BC" w:rsidRPr="00A87005">
        <w:rPr>
          <w:rFonts w:ascii="Angsana New" w:hAnsi="Angsana New"/>
          <w:spacing w:val="-4"/>
          <w:sz w:val="30"/>
          <w:szCs w:val="30"/>
        </w:rPr>
        <w:t>2</w:t>
      </w:r>
      <w:r w:rsidR="00555B8F" w:rsidRPr="00A87005">
        <w:rPr>
          <w:rFonts w:ascii="Angsana New" w:hAnsi="Angsana New"/>
          <w:spacing w:val="-4"/>
          <w:sz w:val="30"/>
          <w:szCs w:val="30"/>
        </w:rPr>
        <w:t xml:space="preserve"> </w:t>
      </w:r>
      <w:r w:rsidR="00030044" w:rsidRPr="00A87005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กลุ่มบริษัทและบริษัท</w:t>
      </w:r>
      <w:r w:rsidR="009315E8" w:rsidRPr="00A87005">
        <w:rPr>
          <w:rFonts w:ascii="Angsana New" w:hAnsi="Angsana New" w:cs="Angsana New" w:hint="cs"/>
          <w:spacing w:val="-4"/>
          <w:sz w:val="30"/>
          <w:szCs w:val="30"/>
          <w:cs/>
        </w:rPr>
        <w:t>ได้ใช้หลักทรัพย์</w:t>
      </w:r>
      <w:r w:rsidR="00030044" w:rsidRPr="00A87005">
        <w:rPr>
          <w:rFonts w:ascii="Angsana New" w:hAnsi="Angsana New" w:cs="Angsana New" w:hint="cs"/>
          <w:spacing w:val="-4"/>
          <w:sz w:val="30"/>
          <w:szCs w:val="30"/>
          <w:cs/>
        </w:rPr>
        <w:t>เป็น</w:t>
      </w:r>
      <w:r w:rsidR="00BF2F68" w:rsidRPr="00A87005">
        <w:rPr>
          <w:rFonts w:ascii="Angsana New" w:hAnsi="Angsana New" w:cs="Angsana New" w:hint="cs"/>
          <w:spacing w:val="-4"/>
          <w:sz w:val="30"/>
          <w:szCs w:val="30"/>
          <w:cs/>
        </w:rPr>
        <w:t>หลักประกันเงินเบิกเกินบัญชี</w:t>
      </w:r>
      <w:r w:rsidR="00BF2F68" w:rsidRPr="00A87005">
        <w:rPr>
          <w:rFonts w:ascii="Angsana New" w:hAnsi="Angsana New"/>
          <w:spacing w:val="-4"/>
          <w:sz w:val="30"/>
          <w:szCs w:val="30"/>
        </w:rPr>
        <w:t xml:space="preserve"> </w:t>
      </w:r>
      <w:r w:rsidR="00BF2F68" w:rsidRPr="00A87005">
        <w:rPr>
          <w:rFonts w:ascii="Angsana New" w:hAnsi="Angsana New" w:cs="Angsana New" w:hint="cs"/>
          <w:spacing w:val="-4"/>
          <w:sz w:val="30"/>
          <w:szCs w:val="30"/>
          <w:cs/>
        </w:rPr>
        <w:t>เงิ</w:t>
      </w:r>
      <w:r w:rsidR="0023775C" w:rsidRPr="00A87005">
        <w:rPr>
          <w:rFonts w:ascii="Angsana New" w:hAnsi="Angsana New" w:cs="Angsana New" w:hint="cs"/>
          <w:spacing w:val="-4"/>
          <w:sz w:val="30"/>
          <w:szCs w:val="30"/>
          <w:cs/>
        </w:rPr>
        <w:t>นกู้ยืมระยะสั้นและเงินกู้ยืมระยะ</w:t>
      </w:r>
      <w:r w:rsidR="00BF2F68" w:rsidRPr="00A87005">
        <w:rPr>
          <w:rFonts w:ascii="Angsana New" w:hAnsi="Angsana New" w:cs="Angsana New" w:hint="cs"/>
          <w:spacing w:val="-4"/>
          <w:sz w:val="30"/>
          <w:szCs w:val="30"/>
          <w:cs/>
        </w:rPr>
        <w:t>ยาว</w:t>
      </w:r>
      <w:r w:rsidR="00BF2F68" w:rsidRPr="00A87005">
        <w:rPr>
          <w:rFonts w:ascii="Angsana New" w:hAnsi="Angsana New" w:cs="Angsana New" w:hint="cs"/>
          <w:sz w:val="30"/>
          <w:szCs w:val="30"/>
          <w:cs/>
        </w:rPr>
        <w:t>จากสถาบันการเงินของบริษัท</w:t>
      </w:r>
      <w:r w:rsidR="00030044"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="00030044" w:rsidRPr="00A87005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236"/>
        <w:gridCol w:w="1024"/>
        <w:gridCol w:w="270"/>
        <w:gridCol w:w="1080"/>
        <w:gridCol w:w="270"/>
        <w:gridCol w:w="990"/>
        <w:gridCol w:w="270"/>
        <w:gridCol w:w="1080"/>
      </w:tblGrid>
      <w:tr w:rsidR="00577976" w:rsidRPr="00A87005" w14:paraId="44823A99" w14:textId="77777777" w:rsidTr="00E403E5">
        <w:trPr>
          <w:tblHeader/>
        </w:trPr>
        <w:tc>
          <w:tcPr>
            <w:tcW w:w="3960" w:type="dxa"/>
          </w:tcPr>
          <w:p w14:paraId="58771176" w14:textId="77777777" w:rsidR="00577976" w:rsidRPr="00A87005" w:rsidRDefault="00577976" w:rsidP="00E6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36" w:type="dxa"/>
            <w:shd w:val="clear" w:color="auto" w:fill="auto"/>
          </w:tcPr>
          <w:p w14:paraId="6AE5C703" w14:textId="77777777" w:rsidR="00577976" w:rsidRPr="00A87005" w:rsidRDefault="00577976" w:rsidP="00E6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0C10B48E" w14:textId="77777777" w:rsidR="00577976" w:rsidRPr="00A87005" w:rsidRDefault="00577976" w:rsidP="00E64C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77EB65CD" w14:textId="77777777" w:rsidR="00577976" w:rsidRPr="00A87005" w:rsidRDefault="00577976" w:rsidP="00E64C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CAD6ED9" w14:textId="77777777" w:rsidR="00577976" w:rsidRPr="00A87005" w:rsidRDefault="00577976" w:rsidP="00E64C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D6A19" w:rsidRPr="00A87005" w14:paraId="1CCA4B40" w14:textId="77777777" w:rsidTr="00E403E5">
        <w:trPr>
          <w:trHeight w:val="380"/>
          <w:tblHeader/>
        </w:trPr>
        <w:tc>
          <w:tcPr>
            <w:tcW w:w="3960" w:type="dxa"/>
          </w:tcPr>
          <w:p w14:paraId="530EC929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94811F7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5CE63C65" w14:textId="77777777" w:rsidR="002D6A19" w:rsidRPr="00A87005" w:rsidRDefault="00284FB8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</w:tcPr>
          <w:p w14:paraId="07A7DEB7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17B4CC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shd w:val="clear" w:color="auto" w:fill="auto"/>
          </w:tcPr>
          <w:p w14:paraId="7E7FD74A" w14:textId="77777777"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9732247" w14:textId="77777777" w:rsidR="002D6A19" w:rsidRPr="00A87005" w:rsidRDefault="00284FB8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</w:tcPr>
          <w:p w14:paraId="20F6C2F4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A1D738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2D6A19" w:rsidRPr="00A87005" w14:paraId="4FE2D0F9" w14:textId="77777777" w:rsidTr="00E403E5">
        <w:trPr>
          <w:trHeight w:val="380"/>
          <w:tblHeader/>
        </w:trPr>
        <w:tc>
          <w:tcPr>
            <w:tcW w:w="3960" w:type="dxa"/>
          </w:tcPr>
          <w:p w14:paraId="17B589CE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A74561D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4C186BCE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87005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5FEC8C6F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D46CEC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063511B" w14:textId="77777777"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D2B5B91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87005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43648C96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723834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D6A19" w:rsidRPr="00A87005" w14:paraId="0A4890E0" w14:textId="77777777" w:rsidTr="00E403E5">
        <w:trPr>
          <w:tblHeader/>
        </w:trPr>
        <w:tc>
          <w:tcPr>
            <w:tcW w:w="3960" w:type="dxa"/>
          </w:tcPr>
          <w:p w14:paraId="4B77AF22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867A8D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84" w:type="dxa"/>
            <w:gridSpan w:val="7"/>
          </w:tcPr>
          <w:p w14:paraId="47184CD6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21B27" w:rsidRPr="00A87005" w14:paraId="6D6C72B5" w14:textId="77777777" w:rsidTr="00E403E5">
        <w:tc>
          <w:tcPr>
            <w:tcW w:w="3960" w:type="dxa"/>
          </w:tcPr>
          <w:p w14:paraId="1CEAA0C4" w14:textId="77777777" w:rsidR="00421B27" w:rsidRPr="00A8700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เงินฝากประจำ</w:t>
            </w:r>
            <w:r w:rsidRPr="00A870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และเงินฝากออมทรัพย์</w:t>
            </w:r>
          </w:p>
        </w:tc>
        <w:tc>
          <w:tcPr>
            <w:tcW w:w="236" w:type="dxa"/>
            <w:shd w:val="clear" w:color="auto" w:fill="auto"/>
          </w:tcPr>
          <w:p w14:paraId="70264C4D" w14:textId="77777777" w:rsidR="00421B27" w:rsidRPr="00A8700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84A22A8" w14:textId="77777777" w:rsidR="00421B27" w:rsidRPr="00421B27" w:rsidRDefault="009D29CF" w:rsidP="00421B2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9D29CF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1F20441A" w14:textId="77777777" w:rsidR="00421B27" w:rsidRPr="00A8700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E14E59" w14:textId="77777777" w:rsidR="00421B27" w:rsidRPr="00A87005" w:rsidRDefault="00421B27" w:rsidP="00421B2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658768F2" w14:textId="77777777" w:rsidR="00421B27" w:rsidRPr="00A8700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D20A19" w14:textId="77777777" w:rsidR="00421B27" w:rsidRPr="00421B27" w:rsidRDefault="009D29CF" w:rsidP="00421B2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9D29CF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12DA1011" w14:textId="77777777" w:rsidR="00421B27" w:rsidRPr="00A8700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A70B61" w14:textId="77777777" w:rsidR="00421B27" w:rsidRPr="00A87005" w:rsidRDefault="00421B27" w:rsidP="00421B2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421B27" w:rsidRPr="00A87005" w14:paraId="4DAD8866" w14:textId="77777777" w:rsidTr="00E403E5">
        <w:tc>
          <w:tcPr>
            <w:tcW w:w="3960" w:type="dxa"/>
          </w:tcPr>
          <w:p w14:paraId="74798E39" w14:textId="77777777" w:rsidR="00421B27" w:rsidRPr="00A8700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ที่ดิน</w:t>
            </w:r>
            <w:r w:rsidRPr="00A87005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A870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อาคาร ส่วนปรับปรุงที่ดิน</w:t>
            </w:r>
          </w:p>
          <w:p w14:paraId="7652264D" w14:textId="77777777" w:rsidR="00421B27" w:rsidRPr="00A8700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เครื่องจักรและอุปกรณ์</w:t>
            </w:r>
          </w:p>
        </w:tc>
        <w:tc>
          <w:tcPr>
            <w:tcW w:w="236" w:type="dxa"/>
            <w:shd w:val="clear" w:color="auto" w:fill="auto"/>
          </w:tcPr>
          <w:p w14:paraId="48945314" w14:textId="77777777" w:rsidR="00421B27" w:rsidRPr="00A8700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D4410E3" w14:textId="77777777" w:rsidR="00421B27" w:rsidRPr="00421B27" w:rsidRDefault="00421B27" w:rsidP="00421B2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  <w:p w14:paraId="3748C083" w14:textId="77777777" w:rsidR="00421B27" w:rsidRPr="00421B27" w:rsidRDefault="009D29CF" w:rsidP="00421B2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9D29CF">
              <w:rPr>
                <w:rFonts w:ascii="Angsana New" w:hAnsi="Angsana New"/>
                <w:sz w:val="30"/>
                <w:szCs w:val="30"/>
                <w:lang w:val="en-US"/>
              </w:rPr>
              <w:t>736</w:t>
            </w:r>
          </w:p>
        </w:tc>
        <w:tc>
          <w:tcPr>
            <w:tcW w:w="270" w:type="dxa"/>
          </w:tcPr>
          <w:p w14:paraId="7D0E38BA" w14:textId="77777777" w:rsidR="00421B27" w:rsidRPr="00A8700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A3414A" w14:textId="77777777" w:rsidR="00421B27" w:rsidRPr="00A87005" w:rsidRDefault="00421B27" w:rsidP="00421B2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30C8855" w14:textId="77777777" w:rsidR="00421B27" w:rsidRPr="00A87005" w:rsidRDefault="00421B27" w:rsidP="00421B2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749</w:t>
            </w:r>
          </w:p>
        </w:tc>
        <w:tc>
          <w:tcPr>
            <w:tcW w:w="270" w:type="dxa"/>
          </w:tcPr>
          <w:p w14:paraId="12D6CD32" w14:textId="77777777" w:rsidR="00421B27" w:rsidRPr="00A8700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8AA000" w14:textId="77777777" w:rsidR="00421B27" w:rsidRPr="00421B27" w:rsidRDefault="00421B27" w:rsidP="00421B2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  <w:p w14:paraId="4229109E" w14:textId="68079FC8" w:rsidR="00421B27" w:rsidRPr="00421B27" w:rsidRDefault="004A5D97" w:rsidP="00421B2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516</w:t>
            </w:r>
          </w:p>
        </w:tc>
        <w:tc>
          <w:tcPr>
            <w:tcW w:w="270" w:type="dxa"/>
          </w:tcPr>
          <w:p w14:paraId="3C6F5776" w14:textId="77777777" w:rsidR="00421B27" w:rsidRPr="00A8700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7B3072" w14:textId="77777777" w:rsidR="00421B27" w:rsidRPr="00A87005" w:rsidRDefault="00421B27" w:rsidP="00421B2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EFE5272" w14:textId="5AA498B8" w:rsidR="00421B27" w:rsidRPr="00A87005" w:rsidRDefault="004A5D97" w:rsidP="00421B2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421B27" w:rsidRPr="00A8700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421B27" w:rsidRPr="00A87005" w14:paraId="687FFFC1" w14:textId="77777777" w:rsidTr="00E403E5">
        <w:tc>
          <w:tcPr>
            <w:tcW w:w="3960" w:type="dxa"/>
          </w:tcPr>
          <w:p w14:paraId="1556989C" w14:textId="77777777" w:rsidR="00421B27" w:rsidRPr="00A8700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อาคาร และส่วนปรับปรุงที่ดินที่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แสดง</w:t>
            </w:r>
          </w:p>
          <w:p w14:paraId="36294D33" w14:textId="77777777" w:rsidR="00421B27" w:rsidRPr="00A8700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อยู่ภายใต้อสังหาริมทรัพย์เพื่อการลงทุน</w:t>
            </w:r>
          </w:p>
        </w:tc>
        <w:tc>
          <w:tcPr>
            <w:tcW w:w="236" w:type="dxa"/>
            <w:shd w:val="clear" w:color="auto" w:fill="auto"/>
          </w:tcPr>
          <w:p w14:paraId="69835DAA" w14:textId="77777777" w:rsidR="00421B27" w:rsidRPr="00A8700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6FAD2F2D" w14:textId="77777777" w:rsidR="00421B27" w:rsidRPr="00B60AE8" w:rsidRDefault="00421B27" w:rsidP="00421B27">
            <w:pPr>
              <w:pStyle w:val="3"/>
              <w:tabs>
                <w:tab w:val="clear" w:pos="360"/>
                <w:tab w:val="clear" w:pos="720"/>
                <w:tab w:val="decimal" w:pos="698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1F7CB2E" w14:textId="77777777" w:rsidR="00421B27" w:rsidRPr="00B60AE8" w:rsidRDefault="009D29CF" w:rsidP="00B60AE8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D29C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A3A8B09" w14:textId="77777777" w:rsidR="00421B27" w:rsidRPr="00A8700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F4C49E" w14:textId="77777777" w:rsidR="00421B27" w:rsidRPr="00A87005" w:rsidRDefault="00421B27" w:rsidP="00421B27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327AE0C" w14:textId="77777777" w:rsidR="00421B27" w:rsidRPr="00A87005" w:rsidRDefault="00421B27" w:rsidP="00B60AE8">
            <w:pPr>
              <w:pStyle w:val="3"/>
              <w:tabs>
                <w:tab w:val="clear" w:pos="360"/>
                <w:tab w:val="clear" w:pos="720"/>
                <w:tab w:val="decimal" w:pos="698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44CFB98" w14:textId="77777777" w:rsidR="00421B27" w:rsidRPr="00A8700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5CCC2A" w14:textId="77777777" w:rsidR="00421B27" w:rsidRPr="00421B27" w:rsidRDefault="00421B27" w:rsidP="00421B27">
            <w:pPr>
              <w:pStyle w:val="3"/>
              <w:tabs>
                <w:tab w:val="clear" w:pos="360"/>
                <w:tab w:val="clear" w:pos="720"/>
                <w:tab w:val="decimal" w:pos="698"/>
              </w:tabs>
              <w:ind w:lef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  <w:p w14:paraId="0B1127D9" w14:textId="77777777" w:rsidR="00421B27" w:rsidRPr="00421B27" w:rsidRDefault="009D29CF" w:rsidP="00421B27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9D29CF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  <w:tc>
          <w:tcPr>
            <w:tcW w:w="270" w:type="dxa"/>
          </w:tcPr>
          <w:p w14:paraId="2C327957" w14:textId="77777777" w:rsidR="00421B27" w:rsidRPr="00A8700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65B95A" w14:textId="77777777" w:rsidR="00421B27" w:rsidRPr="00A87005" w:rsidRDefault="00421B27" w:rsidP="00421B27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48474C3" w14:textId="77777777" w:rsidR="00421B27" w:rsidRPr="00A87005" w:rsidRDefault="00421B27" w:rsidP="00421B2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</w:tr>
    </w:tbl>
    <w:p w14:paraId="534E985F" w14:textId="77777777" w:rsidR="001B446D" w:rsidRPr="00A87005" w:rsidRDefault="001B446D" w:rsidP="00666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9384B5B" w14:textId="77777777" w:rsidR="0019748C" w:rsidRPr="00A87005" w:rsidRDefault="00D25A60" w:rsidP="00652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เงินกู้ยืมระยะยาวบางส่วน</w:t>
      </w:r>
      <w:r w:rsidR="004869AA" w:rsidRPr="00A87005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 w:rsidRPr="00A87005">
        <w:rPr>
          <w:rFonts w:ascii="Angsana New" w:hAnsi="Angsana New"/>
          <w:sz w:val="30"/>
          <w:szCs w:val="30"/>
          <w:cs/>
        </w:rPr>
        <w:t xml:space="preserve">มีข้อจำกัดบางประการเกี่ยวกับการรวมกิจการ การจำหน่ายทรัพย์สิน และการดำรงอัตราส่วนทางการเงินตามที่กำหนด </w:t>
      </w:r>
    </w:p>
    <w:p w14:paraId="4FAFA98A" w14:textId="77777777" w:rsidR="008D3F7E" w:rsidRPr="00A87005" w:rsidRDefault="008D3F7E" w:rsidP="00652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107F7EA" w14:textId="77777777" w:rsidR="007F135D" w:rsidRPr="00A87005" w:rsidRDefault="007F135D" w:rsidP="00307BDD">
      <w:pPr>
        <w:pStyle w:val="Heading5"/>
        <w:numPr>
          <w:ilvl w:val="0"/>
          <w:numId w:val="23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เจ้าหนี้การค้า</w:t>
      </w:r>
    </w:p>
    <w:p w14:paraId="49BE8B3F" w14:textId="77777777" w:rsidR="00D15014" w:rsidRPr="00A87005" w:rsidRDefault="00D15014" w:rsidP="00D15014">
      <w:pPr>
        <w:rPr>
          <w:sz w:val="28"/>
          <w:szCs w:val="28"/>
          <w:lang w:val="x-none" w:eastAsia="x-none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3"/>
        <w:gridCol w:w="988"/>
        <w:gridCol w:w="241"/>
        <w:gridCol w:w="1107"/>
        <w:gridCol w:w="264"/>
        <w:gridCol w:w="1179"/>
        <w:gridCol w:w="264"/>
        <w:gridCol w:w="1171"/>
        <w:gridCol w:w="264"/>
        <w:gridCol w:w="1179"/>
      </w:tblGrid>
      <w:tr w:rsidR="00D15014" w:rsidRPr="00A87005" w14:paraId="5284F381" w14:textId="77777777" w:rsidTr="00307BDD">
        <w:tc>
          <w:tcPr>
            <w:tcW w:w="1374" w:type="pct"/>
          </w:tcPr>
          <w:p w14:paraId="2DF0D56A" w14:textId="77777777" w:rsidR="00D15014" w:rsidRPr="00A87005" w:rsidRDefault="00D15014" w:rsidP="00D1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0B382212" w14:textId="77777777" w:rsidR="00D15014" w:rsidRPr="00A87005" w:rsidRDefault="00D15014" w:rsidP="00D1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14:paraId="037FC8DC" w14:textId="77777777" w:rsidR="00D15014" w:rsidRPr="00A87005" w:rsidRDefault="00D15014" w:rsidP="00D1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pct"/>
            <w:gridSpan w:val="3"/>
          </w:tcPr>
          <w:p w14:paraId="58495BDD" w14:textId="77777777" w:rsidR="00D15014" w:rsidRPr="00A87005" w:rsidRDefault="00D15014" w:rsidP="00D1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1156131E" w14:textId="77777777" w:rsidR="00D15014" w:rsidRPr="00A87005" w:rsidRDefault="00D15014" w:rsidP="00D1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pct"/>
            <w:gridSpan w:val="3"/>
          </w:tcPr>
          <w:p w14:paraId="2E28139B" w14:textId="77777777" w:rsidR="00D15014" w:rsidRPr="00A87005" w:rsidRDefault="00D15014" w:rsidP="00D1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D6A19" w:rsidRPr="00A87005" w14:paraId="5C88DCB2" w14:textId="77777777" w:rsidTr="00307BDD">
        <w:trPr>
          <w:trHeight w:val="434"/>
        </w:trPr>
        <w:tc>
          <w:tcPr>
            <w:tcW w:w="1374" w:type="pct"/>
          </w:tcPr>
          <w:p w14:paraId="517E7FAB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7CF49ADC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" w:type="pct"/>
            <w:shd w:val="clear" w:color="auto" w:fill="auto"/>
          </w:tcPr>
          <w:p w14:paraId="4EE5DEA9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  <w:shd w:val="clear" w:color="auto" w:fill="auto"/>
          </w:tcPr>
          <w:p w14:paraId="639BD33B" w14:textId="77777777" w:rsidR="002D6A19" w:rsidRPr="00A87005" w:rsidRDefault="00284FB8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4" w:type="pct"/>
            <w:shd w:val="clear" w:color="auto" w:fill="auto"/>
          </w:tcPr>
          <w:p w14:paraId="6C037677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</w:tcPr>
          <w:p w14:paraId="5BE4B2FB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4" w:type="pct"/>
            <w:shd w:val="clear" w:color="auto" w:fill="auto"/>
          </w:tcPr>
          <w:p w14:paraId="6FB33BD8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A0BC68D" w14:textId="77777777" w:rsidR="002D6A19" w:rsidRPr="00A87005" w:rsidRDefault="00284FB8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4" w:type="pct"/>
            <w:shd w:val="clear" w:color="auto" w:fill="auto"/>
          </w:tcPr>
          <w:p w14:paraId="40CCFD71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</w:tcPr>
          <w:p w14:paraId="1323B950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2D6A19" w:rsidRPr="00A87005" w14:paraId="36A6AD28" w14:textId="77777777" w:rsidTr="00307BDD">
        <w:trPr>
          <w:trHeight w:val="434"/>
        </w:trPr>
        <w:tc>
          <w:tcPr>
            <w:tcW w:w="1374" w:type="pct"/>
          </w:tcPr>
          <w:p w14:paraId="09878012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2E48D921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14:paraId="3BBE8F5F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  <w:shd w:val="clear" w:color="auto" w:fill="auto"/>
          </w:tcPr>
          <w:p w14:paraId="188EF4D3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70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  <w:shd w:val="clear" w:color="auto" w:fill="auto"/>
          </w:tcPr>
          <w:p w14:paraId="3F52F6CE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</w:tcPr>
          <w:p w14:paraId="6CD3007E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75C6E2CC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69F7A438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70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  <w:shd w:val="clear" w:color="auto" w:fill="auto"/>
          </w:tcPr>
          <w:p w14:paraId="5C63D8C6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</w:tcPr>
          <w:p w14:paraId="7D801B5D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D6A19" w:rsidRPr="00A87005" w14:paraId="2E8134DD" w14:textId="77777777" w:rsidTr="00307BDD">
        <w:tc>
          <w:tcPr>
            <w:tcW w:w="1374" w:type="pct"/>
          </w:tcPr>
          <w:p w14:paraId="334DA070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4410B869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507F782C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6" w:type="pct"/>
            <w:gridSpan w:val="7"/>
          </w:tcPr>
          <w:p w14:paraId="45321CA1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6A19" w:rsidRPr="00A87005" w14:paraId="5B427E52" w14:textId="77777777" w:rsidTr="00307BDD">
        <w:tc>
          <w:tcPr>
            <w:tcW w:w="1374" w:type="pct"/>
          </w:tcPr>
          <w:p w14:paraId="2DD5DD1A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8" w:type="pct"/>
            <w:shd w:val="clear" w:color="auto" w:fill="auto"/>
          </w:tcPr>
          <w:p w14:paraId="008FE79F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1" w:type="pct"/>
            <w:shd w:val="clear" w:color="auto" w:fill="auto"/>
          </w:tcPr>
          <w:p w14:paraId="2BB56294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68939ADC" w14:textId="77777777" w:rsidR="002D6A19" w:rsidRPr="00A87005" w:rsidRDefault="007F65BC" w:rsidP="007D57F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1A8E020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46AAE086" w14:textId="77777777" w:rsidR="002D6A19" w:rsidRPr="00A87005" w:rsidRDefault="002D6A19" w:rsidP="002D6A1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47457AA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E53D1AD" w14:textId="77777777" w:rsidR="002D6A19" w:rsidRPr="00A87005" w:rsidRDefault="007F65BC" w:rsidP="002D6A1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172,343</w:t>
            </w:r>
          </w:p>
        </w:tc>
        <w:tc>
          <w:tcPr>
            <w:tcW w:w="144" w:type="pct"/>
          </w:tcPr>
          <w:p w14:paraId="109FA72D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57DD2E35" w14:textId="77777777" w:rsidR="002D6A19" w:rsidRPr="00A87005" w:rsidRDefault="002D6A19" w:rsidP="002D6A1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</w:rPr>
              <w:t>167,800</w:t>
            </w:r>
          </w:p>
        </w:tc>
      </w:tr>
      <w:tr w:rsidR="002D6A19" w:rsidRPr="00A87005" w14:paraId="29547001" w14:textId="77777777" w:rsidTr="00307BDD">
        <w:tc>
          <w:tcPr>
            <w:tcW w:w="1374" w:type="pct"/>
          </w:tcPr>
          <w:p w14:paraId="20F4EC2E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38" w:type="pct"/>
            <w:shd w:val="clear" w:color="auto" w:fill="auto"/>
          </w:tcPr>
          <w:p w14:paraId="6F1552C3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14:paraId="2014E992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5D513AB6" w14:textId="77777777" w:rsidR="002D6A19" w:rsidRPr="00A87005" w:rsidRDefault="00C54907" w:rsidP="007D57F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249,73</w:t>
            </w:r>
            <w:r w:rsidR="00330FD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10464C8F" w14:textId="77777777" w:rsidR="002D6A19" w:rsidRPr="00A87005" w:rsidRDefault="002D6A19" w:rsidP="002D6A1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73F3C7C3" w14:textId="77777777" w:rsidR="002D6A19" w:rsidRPr="00A87005" w:rsidRDefault="002D6A19" w:rsidP="00421B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</w:rPr>
              <w:t>226,944</w:t>
            </w:r>
          </w:p>
        </w:tc>
        <w:tc>
          <w:tcPr>
            <w:tcW w:w="144" w:type="pct"/>
          </w:tcPr>
          <w:p w14:paraId="6A437E6C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A55D55E" w14:textId="77777777" w:rsidR="002D6A19" w:rsidRPr="007F65BC" w:rsidRDefault="007F65BC" w:rsidP="002D6A1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163,429</w:t>
            </w:r>
          </w:p>
        </w:tc>
        <w:tc>
          <w:tcPr>
            <w:tcW w:w="144" w:type="pct"/>
          </w:tcPr>
          <w:p w14:paraId="09E752B7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0A5CE89C" w14:textId="77777777" w:rsidR="002D6A19" w:rsidRPr="00A87005" w:rsidRDefault="002D6A19" w:rsidP="002D6A1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</w:rPr>
              <w:t>150,653</w:t>
            </w:r>
          </w:p>
        </w:tc>
      </w:tr>
      <w:tr w:rsidR="002D6A19" w:rsidRPr="00A87005" w14:paraId="4D8AE3CA" w14:textId="77777777" w:rsidTr="00307BDD">
        <w:tc>
          <w:tcPr>
            <w:tcW w:w="1374" w:type="pct"/>
          </w:tcPr>
          <w:p w14:paraId="2759AD35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shd w:val="clear" w:color="auto" w:fill="auto"/>
          </w:tcPr>
          <w:p w14:paraId="365691BD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14:paraId="3221BE14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5385C481" w14:textId="77777777" w:rsidR="002D6A19" w:rsidRPr="00A87005" w:rsidRDefault="00C54907" w:rsidP="007D57F8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249,73</w:t>
            </w:r>
            <w:r w:rsidR="00330F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4" w:type="pct"/>
          </w:tcPr>
          <w:p w14:paraId="4DD06E64" w14:textId="77777777"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5027D0E3" w14:textId="77777777" w:rsidR="002D6A19" w:rsidRPr="00421B27" w:rsidRDefault="002D6A19" w:rsidP="00421B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1B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226,944</w:t>
            </w:r>
          </w:p>
        </w:tc>
        <w:tc>
          <w:tcPr>
            <w:tcW w:w="144" w:type="pct"/>
          </w:tcPr>
          <w:p w14:paraId="22857726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538A8BF" w14:textId="77777777" w:rsidR="002D6A19" w:rsidRPr="00A87005" w:rsidRDefault="007F65BC" w:rsidP="002D6A1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335,772</w:t>
            </w:r>
          </w:p>
        </w:tc>
        <w:tc>
          <w:tcPr>
            <w:tcW w:w="144" w:type="pct"/>
          </w:tcPr>
          <w:p w14:paraId="19AE8D38" w14:textId="77777777" w:rsidR="002D6A19" w:rsidRPr="00A87005" w:rsidRDefault="002D6A19" w:rsidP="002D6A1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586C4B20" w14:textId="77777777" w:rsidR="002D6A19" w:rsidRPr="00A87005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318,453</w:t>
            </w:r>
          </w:p>
        </w:tc>
      </w:tr>
    </w:tbl>
    <w:p w14:paraId="64519C10" w14:textId="311C7C2B" w:rsidR="00CE7A95" w:rsidRDefault="00CE7A95" w:rsidP="00D2335B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CD450B8" w14:textId="6829672D" w:rsidR="007D2009" w:rsidRDefault="007D2009" w:rsidP="007D2009">
      <w:pPr>
        <w:rPr>
          <w:lang w:val="x-none" w:eastAsia="x-none"/>
        </w:rPr>
      </w:pPr>
    </w:p>
    <w:p w14:paraId="17681C5E" w14:textId="1014EEA9" w:rsidR="007D2009" w:rsidRDefault="007D2009" w:rsidP="007D2009">
      <w:pPr>
        <w:rPr>
          <w:lang w:val="x-none" w:eastAsia="x-none"/>
        </w:rPr>
      </w:pPr>
    </w:p>
    <w:p w14:paraId="0E1478D4" w14:textId="426C0FAB" w:rsidR="007D2009" w:rsidRDefault="007D2009" w:rsidP="007D2009">
      <w:pPr>
        <w:rPr>
          <w:lang w:val="x-none" w:eastAsia="x-none"/>
        </w:rPr>
      </w:pPr>
    </w:p>
    <w:p w14:paraId="46A1E4DE" w14:textId="4BD5F901" w:rsidR="007D2009" w:rsidRDefault="007D2009" w:rsidP="007D2009">
      <w:pPr>
        <w:rPr>
          <w:lang w:val="x-none" w:eastAsia="x-none"/>
        </w:rPr>
      </w:pPr>
    </w:p>
    <w:p w14:paraId="6ABE8BD4" w14:textId="2B073682" w:rsidR="007D2009" w:rsidRDefault="007D2009" w:rsidP="007D2009">
      <w:pPr>
        <w:rPr>
          <w:lang w:val="x-none" w:eastAsia="x-none"/>
        </w:rPr>
      </w:pPr>
    </w:p>
    <w:p w14:paraId="4EC2E1AF" w14:textId="2558C2DA" w:rsidR="007D2009" w:rsidRDefault="007D2009" w:rsidP="007D2009">
      <w:pPr>
        <w:rPr>
          <w:lang w:val="x-none" w:eastAsia="x-none"/>
        </w:rPr>
      </w:pPr>
    </w:p>
    <w:p w14:paraId="5937FB96" w14:textId="53BB93E4" w:rsidR="007D2009" w:rsidRDefault="007D2009" w:rsidP="007D2009">
      <w:pPr>
        <w:rPr>
          <w:lang w:val="x-none" w:eastAsia="x-none"/>
        </w:rPr>
      </w:pPr>
    </w:p>
    <w:p w14:paraId="5E2568F8" w14:textId="5C38D573" w:rsidR="007D2009" w:rsidRDefault="007D2009" w:rsidP="007D2009">
      <w:pPr>
        <w:rPr>
          <w:lang w:val="x-none" w:eastAsia="x-none"/>
        </w:rPr>
      </w:pPr>
    </w:p>
    <w:p w14:paraId="0B617113" w14:textId="343BA6A4" w:rsidR="007D2009" w:rsidRDefault="007D2009" w:rsidP="007D2009">
      <w:pPr>
        <w:rPr>
          <w:lang w:val="x-none" w:eastAsia="x-none"/>
        </w:rPr>
      </w:pPr>
    </w:p>
    <w:p w14:paraId="6F74B904" w14:textId="77777777" w:rsidR="007D2009" w:rsidRPr="007D2009" w:rsidRDefault="007D2009" w:rsidP="007D2009">
      <w:pPr>
        <w:rPr>
          <w:lang w:val="x-none" w:eastAsia="x-none"/>
        </w:rPr>
      </w:pPr>
    </w:p>
    <w:p w14:paraId="29DD104B" w14:textId="77777777" w:rsidR="00E839C0" w:rsidRPr="00A87005" w:rsidRDefault="00E839C0" w:rsidP="00307BDD">
      <w:pPr>
        <w:pStyle w:val="Heading5"/>
        <w:numPr>
          <w:ilvl w:val="0"/>
          <w:numId w:val="23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th-TH"/>
        </w:rPr>
      </w:pPr>
      <w:r w:rsidRPr="00A87005">
        <w:rPr>
          <w:rFonts w:ascii="Angsana New" w:hAnsi="Angsana New" w:hint="cs"/>
          <w:sz w:val="30"/>
          <w:szCs w:val="30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14:paraId="20C6D81A" w14:textId="77777777" w:rsidR="00E839C0" w:rsidRPr="00A87005" w:rsidRDefault="00E839C0" w:rsidP="00E839C0">
      <w:pPr>
        <w:rPr>
          <w:lang w:val="th-TH" w:eastAsia="x-none"/>
        </w:rPr>
      </w:pPr>
    </w:p>
    <w:p w14:paraId="075D2288" w14:textId="6D1AF457" w:rsidR="008A612A" w:rsidRPr="00A87005" w:rsidRDefault="00EF2036" w:rsidP="008D4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A87005">
        <w:rPr>
          <w:rFonts w:ascii="Angsana New" w:hAnsi="Angsana New"/>
          <w:sz w:val="30"/>
          <w:szCs w:val="30"/>
        </w:rPr>
        <w:t xml:space="preserve">5 </w:t>
      </w:r>
      <w:r w:rsidRPr="00A87005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A87005">
        <w:rPr>
          <w:rFonts w:ascii="Angsana New" w:hAnsi="Angsana New"/>
          <w:sz w:val="30"/>
          <w:szCs w:val="30"/>
        </w:rPr>
        <w:t xml:space="preserve">2562 </w:t>
      </w:r>
      <w:r w:rsidRPr="00A87005">
        <w:rPr>
          <w:rFonts w:ascii="Angsana New" w:hAnsi="Angsana New" w:hint="cs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A87005">
        <w:rPr>
          <w:rFonts w:ascii="Angsana New" w:hAnsi="Angsana New"/>
          <w:sz w:val="30"/>
          <w:szCs w:val="30"/>
        </w:rPr>
        <w:t>20</w:t>
      </w:r>
      <w:r w:rsidRPr="00A87005">
        <w:rPr>
          <w:rFonts w:ascii="Angsana New" w:hAnsi="Angsana New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A87005">
        <w:rPr>
          <w:rFonts w:ascii="Angsana New" w:hAnsi="Angsana New"/>
          <w:sz w:val="30"/>
          <w:szCs w:val="30"/>
        </w:rPr>
        <w:t>400</w:t>
      </w:r>
      <w:r w:rsidRPr="00A87005">
        <w:rPr>
          <w:rFonts w:ascii="Angsana New" w:hAnsi="Angsana New" w:hint="cs"/>
          <w:sz w:val="30"/>
          <w:szCs w:val="30"/>
          <w:cs/>
        </w:rPr>
        <w:t xml:space="preserve"> วัน</w:t>
      </w:r>
      <w:r w:rsidRPr="00A87005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</w:t>
      </w:r>
      <w:r w:rsidRPr="00A87005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</w:rPr>
        <w:t xml:space="preserve">ปี </w:t>
      </w:r>
      <w:r w:rsidRPr="00A87005">
        <w:rPr>
          <w:rFonts w:ascii="Angsana New" w:hAnsi="Angsana New"/>
          <w:sz w:val="30"/>
          <w:szCs w:val="30"/>
        </w:rPr>
        <w:t>2562</w:t>
      </w:r>
      <w:r w:rsidRPr="00A87005">
        <w:rPr>
          <w:rFonts w:ascii="Angsana New" w:hAnsi="Angsana New" w:hint="cs"/>
          <w:sz w:val="30"/>
          <w:szCs w:val="30"/>
          <w:cs/>
        </w:rPr>
        <w:t xml:space="preserve">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</w:t>
      </w:r>
      <w:r w:rsidRPr="00A87005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284FB8">
        <w:rPr>
          <w:rFonts w:ascii="Angsana New" w:hAnsi="Angsana New"/>
          <w:sz w:val="30"/>
          <w:szCs w:val="30"/>
        </w:rPr>
        <w:t>30</w:t>
      </w:r>
      <w:r w:rsidR="00284FB8">
        <w:rPr>
          <w:rFonts w:ascii="Angsana New" w:hAnsi="Angsana New"/>
          <w:sz w:val="30"/>
          <w:szCs w:val="30"/>
          <w:cs/>
        </w:rPr>
        <w:t xml:space="preserve"> กันยายน</w:t>
      </w:r>
      <w:r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</w:rPr>
        <w:t>2562</w:t>
      </w:r>
      <w:r w:rsidRPr="00A87005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</w:rPr>
        <w:t>และต้นทุนบริการในอดีตเพิ่มขึ้นสำหรับงวด</w:t>
      </w:r>
      <w:r w:rsidR="00284FB8">
        <w:rPr>
          <w:rFonts w:ascii="Angsana New" w:hAnsi="Angsana New" w:hint="cs"/>
          <w:sz w:val="30"/>
          <w:szCs w:val="30"/>
          <w:cs/>
        </w:rPr>
        <w:t>เก้าเดือน</w:t>
      </w:r>
      <w:r w:rsidRPr="00A87005">
        <w:rPr>
          <w:rFonts w:ascii="Angsana New" w:hAnsi="Angsana New" w:hint="cs"/>
          <w:sz w:val="30"/>
          <w:szCs w:val="30"/>
          <w:cs/>
        </w:rPr>
        <w:t>สิ้นสุดวันเดียวกันในงบการเงินรวมและงบการเงินเฉพาะกิจการจำนว</w:t>
      </w:r>
      <w:r w:rsidR="00AF38D8">
        <w:rPr>
          <w:rFonts w:ascii="Angsana New" w:hAnsi="Angsana New" w:hint="cs"/>
          <w:sz w:val="30"/>
          <w:szCs w:val="30"/>
          <w:cs/>
        </w:rPr>
        <w:t xml:space="preserve">น </w:t>
      </w:r>
      <w:r w:rsidR="00421B27">
        <w:rPr>
          <w:rFonts w:ascii="Angsana New" w:hAnsi="Angsana New"/>
          <w:sz w:val="30"/>
          <w:szCs w:val="30"/>
        </w:rPr>
        <w:t>23.7</w:t>
      </w:r>
      <w:r w:rsidRPr="00A87005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</w:rPr>
        <w:t>ล้านบาท</w:t>
      </w:r>
      <w:r w:rsidRPr="00A87005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</w:rPr>
        <w:t>และ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="00421B27">
        <w:rPr>
          <w:rFonts w:ascii="Angsana New" w:hAnsi="Angsana New"/>
          <w:sz w:val="30"/>
          <w:szCs w:val="30"/>
        </w:rPr>
        <w:t>13.1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1B028104" w14:textId="77777777" w:rsidR="008D4338" w:rsidRPr="00A87005" w:rsidRDefault="008D4338" w:rsidP="008D4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A1C467A" w14:textId="77777777" w:rsidR="005E5C35" w:rsidRPr="00A87005" w:rsidRDefault="00146D41" w:rsidP="00307BDD">
      <w:pPr>
        <w:pStyle w:val="Heading5"/>
        <w:numPr>
          <w:ilvl w:val="0"/>
          <w:numId w:val="23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 w:hint="cs"/>
          <w:sz w:val="30"/>
          <w:szCs w:val="30"/>
          <w:cs/>
          <w:lang w:val="en-US"/>
        </w:rPr>
        <w:t>รายได้</w:t>
      </w:r>
      <w:r w:rsidR="00761C44" w:rsidRPr="00A87005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4E1FD1" w:rsidRPr="00A87005">
        <w:rPr>
          <w:rFonts w:ascii="Angsana New" w:hAnsi="Angsana New" w:hint="cs"/>
          <w:sz w:val="30"/>
          <w:szCs w:val="30"/>
          <w:cs/>
          <w:lang w:val="en-US"/>
        </w:rPr>
        <w:t>ส่วนงาน</w:t>
      </w:r>
      <w:r w:rsidR="00AB778C" w:rsidRPr="00A87005">
        <w:rPr>
          <w:rFonts w:ascii="Angsana New" w:hAnsi="Angsana New" w:hint="cs"/>
          <w:sz w:val="30"/>
          <w:szCs w:val="30"/>
          <w:cs/>
          <w:lang w:val="en-US"/>
        </w:rPr>
        <w:t>ดำเนิน</w:t>
      </w:r>
      <w:r w:rsidR="00F07611" w:rsidRPr="00A87005">
        <w:rPr>
          <w:rFonts w:ascii="Angsana New" w:hAnsi="Angsana New" w:hint="cs"/>
          <w:sz w:val="30"/>
          <w:szCs w:val="30"/>
          <w:cs/>
          <w:lang w:val="en-US"/>
        </w:rPr>
        <w:t>งาน</w:t>
      </w:r>
    </w:p>
    <w:p w14:paraId="39C88FDC" w14:textId="77777777" w:rsidR="00146D41" w:rsidRPr="00A87005" w:rsidRDefault="00146D41" w:rsidP="00146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5E43C715" w14:textId="77777777" w:rsidR="007D7CBC" w:rsidRPr="00A87005" w:rsidRDefault="007D7CBC" w:rsidP="00D17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 xml:space="preserve">กลุ่มบริษัทดำเนินกิจการในส่วนงานธุรกิจเดียวคือ ธุรกิจแสงสว่าง  </w:t>
      </w:r>
      <w:r w:rsidR="00DC7F0C" w:rsidRPr="00A87005">
        <w:rPr>
          <w:rFonts w:ascii="Angsana New" w:hAnsi="Angsana New"/>
          <w:sz w:val="30"/>
          <w:szCs w:val="30"/>
          <w:cs/>
        </w:rPr>
        <w:t>ช่องทางการจัดจำหน่ายผลิตภัณฑ์ของ</w:t>
      </w:r>
      <w:r w:rsidR="009C5A5C" w:rsidRPr="00A87005">
        <w:rPr>
          <w:rFonts w:ascii="Angsana New" w:hAnsi="Angsana New"/>
          <w:sz w:val="30"/>
          <w:szCs w:val="30"/>
          <w:cs/>
        </w:rPr>
        <w:br/>
      </w:r>
      <w:r w:rsidR="00DC7F0C" w:rsidRPr="00A87005">
        <w:rPr>
          <w:rFonts w:ascii="Angsana New" w:hAnsi="Angsana New"/>
          <w:sz w:val="30"/>
          <w:szCs w:val="30"/>
          <w:cs/>
        </w:rPr>
        <w:t>กลุ่มบริษัท</w:t>
      </w:r>
      <w:r w:rsidR="004E3228" w:rsidRPr="00A87005">
        <w:rPr>
          <w:rFonts w:ascii="Angsana New" w:hAnsi="Angsana New"/>
          <w:sz w:val="30"/>
          <w:szCs w:val="30"/>
          <w:cs/>
        </w:rPr>
        <w:t>ที่สำคัญ</w:t>
      </w:r>
      <w:r w:rsidR="00DC7F0C" w:rsidRPr="00A87005">
        <w:rPr>
          <w:rFonts w:ascii="Angsana New" w:hAnsi="Angsana New"/>
          <w:sz w:val="30"/>
          <w:szCs w:val="30"/>
          <w:cs/>
        </w:rPr>
        <w:t>แบ่งได้เป็น งานโครงการและการขายปลีก ซึ่งทั้งสองช่องทางมีกลุ่มลูกค้า</w:t>
      </w:r>
      <w:r w:rsidR="004E3228" w:rsidRPr="00A87005">
        <w:rPr>
          <w:rFonts w:ascii="Angsana New" w:hAnsi="Angsana New"/>
          <w:sz w:val="30"/>
          <w:szCs w:val="30"/>
          <w:cs/>
        </w:rPr>
        <w:t>และผลิตภัณฑ์</w:t>
      </w:r>
      <w:r w:rsidR="00662127" w:rsidRPr="00A87005">
        <w:rPr>
          <w:rFonts w:ascii="Angsana New" w:hAnsi="Angsana New"/>
          <w:sz w:val="30"/>
          <w:szCs w:val="30"/>
          <w:cs/>
        </w:rPr>
        <w:t>ที่คล้ายคลึงกัน</w:t>
      </w:r>
      <w:r w:rsidR="00662127"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ดังนั้นฝ่ายบริหารจึงพิจารณาว่ากลุ่มบริษัทมีส่วนงานธุรกิจ</w:t>
      </w:r>
      <w:r w:rsidR="00B45FB9" w:rsidRPr="00A87005">
        <w:rPr>
          <w:rFonts w:ascii="Angsana New" w:hAnsi="Angsana New"/>
          <w:sz w:val="30"/>
          <w:szCs w:val="30"/>
          <w:cs/>
        </w:rPr>
        <w:t>เพื่อรายงาน</w:t>
      </w:r>
      <w:r w:rsidRPr="00A87005">
        <w:rPr>
          <w:rFonts w:ascii="Angsana New" w:hAnsi="Angsana New"/>
          <w:sz w:val="30"/>
          <w:szCs w:val="30"/>
          <w:cs/>
        </w:rPr>
        <w:t>เพียงส่วนงานเดียว</w:t>
      </w:r>
    </w:p>
    <w:p w14:paraId="69395A80" w14:textId="77777777" w:rsidR="003A039E" w:rsidRPr="00A87005" w:rsidRDefault="003A039E" w:rsidP="00D17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กลุ่มบริษัทดำเนินธุรกิจส่วนใหญ่ในประเทศ  ดังนั้นฝ่ายบริหารจึงพิจารณาว่ากลุ่มบริษัทมีส่วนงานทางภูมิศาสตร์เพียงส่วนงานเดียว</w:t>
      </w:r>
    </w:p>
    <w:p w14:paraId="5851D397" w14:textId="77777777" w:rsidR="00405CD3" w:rsidRPr="00A87005" w:rsidRDefault="00405CD3" w:rsidP="00D17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2F21B2" w14:textId="77777777" w:rsidR="00B45FB9" w:rsidRPr="00A87005" w:rsidRDefault="00B45FB9" w:rsidP="00D17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กลุ่มบริษัทไม่มีลูกค้าที่เป็นลูกค้ารายใหญ่ของกลุ่มบริษัท</w:t>
      </w:r>
    </w:p>
    <w:p w14:paraId="692C7B55" w14:textId="77777777" w:rsidR="00D0349C" w:rsidRPr="00A87005" w:rsidRDefault="00D0349C" w:rsidP="005C1D93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A846BA1" w14:textId="77777777" w:rsidR="00AA6EB3" w:rsidRPr="00A87005" w:rsidRDefault="008A612A" w:rsidP="00146D41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rPr>
          <w:rFonts w:ascii="Angsana New" w:hAnsi="Angsana New"/>
          <w:b/>
          <w:bCs/>
          <w:sz w:val="30"/>
          <w:szCs w:val="30"/>
        </w:rPr>
      </w:pPr>
      <w:r w:rsidRPr="00A87005">
        <w:rPr>
          <w:rFonts w:ascii="Angsana New" w:hAnsi="Angsana New"/>
          <w:b/>
          <w:bCs/>
          <w:sz w:val="30"/>
          <w:szCs w:val="30"/>
        </w:rPr>
        <w:t xml:space="preserve">  </w:t>
      </w:r>
      <w:r w:rsidR="00AA6EB3" w:rsidRPr="00A87005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7521F413" w14:textId="77777777" w:rsidR="009101B5" w:rsidRPr="009101B5" w:rsidRDefault="009101B5" w:rsidP="009101B5">
      <w:pPr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329D6F05" w14:textId="5B8ED895" w:rsidR="009101B5" w:rsidRPr="009101B5" w:rsidRDefault="009101B5" w:rsidP="00910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101B5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</w:t>
      </w:r>
      <w:r w:rsidRPr="009101B5">
        <w:rPr>
          <w:rFonts w:ascii="Angsana New" w:hAnsi="Angsana New" w:hint="cs"/>
          <w:sz w:val="30"/>
          <w:szCs w:val="30"/>
          <w:cs/>
        </w:rPr>
        <w:t>เงินได้</w:t>
      </w:r>
      <w:r w:rsidRPr="009101B5">
        <w:rPr>
          <w:rFonts w:ascii="Angsana New" w:hAnsi="Angsana New"/>
          <w:sz w:val="30"/>
          <w:szCs w:val="30"/>
          <w:cs/>
        </w:rPr>
        <w:t>ของงวดระหว่างกาล อัตราภาษีเงินได้ที่แท้จริงรวมขอ</w:t>
      </w:r>
      <w:r w:rsidRPr="009101B5">
        <w:rPr>
          <w:rFonts w:ascii="Angsana New" w:hAnsi="Angsana New" w:hint="cs"/>
          <w:sz w:val="30"/>
          <w:szCs w:val="30"/>
          <w:cs/>
        </w:rPr>
        <w:t>งกลุ่มบริษัทและบริษัท</w:t>
      </w:r>
      <w:r w:rsidRPr="009101B5">
        <w:rPr>
          <w:rFonts w:ascii="Angsana New" w:hAnsi="Angsana New"/>
          <w:sz w:val="30"/>
          <w:szCs w:val="30"/>
          <w:cs/>
        </w:rPr>
        <w:t>ในการดำเนินงานต่อเนื่องเป็นระยะเวลา</w:t>
      </w:r>
      <w:r w:rsidRPr="009101B5">
        <w:rPr>
          <w:rFonts w:ascii="Angsana New" w:hAnsi="Angsana New" w:hint="cs"/>
          <w:sz w:val="30"/>
          <w:szCs w:val="30"/>
          <w:cs/>
        </w:rPr>
        <w:t>เก้า</w:t>
      </w:r>
      <w:r w:rsidRPr="009101B5">
        <w:rPr>
          <w:rFonts w:ascii="Angsana New" w:hAnsi="Angsana New"/>
          <w:sz w:val="30"/>
          <w:szCs w:val="30"/>
          <w:cs/>
        </w:rPr>
        <w:t>เดือนสิ้นสุดวันที่ 3</w:t>
      </w:r>
      <w:r w:rsidRPr="009101B5">
        <w:rPr>
          <w:rFonts w:ascii="Angsana New" w:hAnsi="Angsana New"/>
          <w:sz w:val="30"/>
          <w:szCs w:val="30"/>
        </w:rPr>
        <w:t>0</w:t>
      </w:r>
      <w:r w:rsidRPr="009101B5">
        <w:rPr>
          <w:rFonts w:ascii="Angsana New" w:hAnsi="Angsana New"/>
          <w:sz w:val="30"/>
          <w:szCs w:val="30"/>
          <w:cs/>
        </w:rPr>
        <w:t xml:space="preserve"> </w:t>
      </w:r>
      <w:r w:rsidRPr="009101B5">
        <w:rPr>
          <w:rFonts w:ascii="Angsana New" w:hAnsi="Angsana New" w:hint="cs"/>
          <w:sz w:val="30"/>
          <w:szCs w:val="30"/>
          <w:cs/>
        </w:rPr>
        <w:t>กันยายน</w:t>
      </w:r>
      <w:r w:rsidRPr="009101B5">
        <w:rPr>
          <w:rFonts w:ascii="Angsana New" w:hAnsi="Angsana New"/>
          <w:sz w:val="30"/>
          <w:szCs w:val="30"/>
          <w:cs/>
        </w:rPr>
        <w:t xml:space="preserve"> 256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9101B5">
        <w:rPr>
          <w:rFonts w:ascii="Angsana New" w:hAnsi="Angsana New"/>
          <w:sz w:val="30"/>
          <w:szCs w:val="30"/>
          <w:cs/>
        </w:rPr>
        <w:t xml:space="preserve"> คือร้อย</w:t>
      </w:r>
      <w:r w:rsidRPr="00FB4644">
        <w:rPr>
          <w:rFonts w:ascii="Angsana New" w:hAnsi="Angsana New"/>
          <w:sz w:val="30"/>
          <w:szCs w:val="30"/>
          <w:cs/>
        </w:rPr>
        <w:t>ละ</w:t>
      </w:r>
      <w:r w:rsidR="00086BDC" w:rsidRPr="00FB4644">
        <w:rPr>
          <w:rFonts w:ascii="Angsana New" w:hAnsi="Angsana New"/>
          <w:sz w:val="30"/>
          <w:szCs w:val="30"/>
        </w:rPr>
        <w:t xml:space="preserve"> 32</w:t>
      </w:r>
      <w:r w:rsidR="004F206D" w:rsidRPr="00FB4644">
        <w:rPr>
          <w:rFonts w:ascii="Angsana New" w:hAnsi="Angsana New"/>
          <w:sz w:val="30"/>
          <w:szCs w:val="30"/>
        </w:rPr>
        <w:t xml:space="preserve"> </w:t>
      </w:r>
      <w:r w:rsidRPr="00FB4644">
        <w:rPr>
          <w:rFonts w:ascii="Angsana New" w:hAnsi="Angsana New"/>
          <w:i/>
          <w:iCs/>
          <w:sz w:val="30"/>
          <w:szCs w:val="30"/>
        </w:rPr>
        <w:t>(3</w:t>
      </w:r>
      <w:r w:rsidRPr="009101B5">
        <w:rPr>
          <w:rFonts w:ascii="Angsana New" w:hAnsi="Angsana New"/>
          <w:i/>
          <w:iCs/>
          <w:sz w:val="30"/>
          <w:szCs w:val="30"/>
        </w:rPr>
        <w:t>0 </w:t>
      </w:r>
      <w:r w:rsidRPr="009101B5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Pr="009101B5">
        <w:rPr>
          <w:rFonts w:ascii="Angsana New" w:hAnsi="Angsana New"/>
          <w:i/>
          <w:iCs/>
          <w:sz w:val="30"/>
          <w:szCs w:val="30"/>
        </w:rPr>
        <w:t> 256</w:t>
      </w:r>
      <w:r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9101B5">
        <w:rPr>
          <w:rFonts w:ascii="Angsana New" w:hAnsi="Angsana New"/>
          <w:i/>
          <w:iCs/>
          <w:sz w:val="30"/>
          <w:szCs w:val="30"/>
        </w:rPr>
        <w:t>: </w:t>
      </w:r>
      <w:r w:rsidRPr="009101B5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Pr="009101B5">
        <w:rPr>
          <w:rFonts w:ascii="Angsana New" w:hAnsi="Angsana New"/>
          <w:i/>
          <w:iCs/>
          <w:sz w:val="30"/>
          <w:szCs w:val="30"/>
        </w:rPr>
        <w:t> 2</w:t>
      </w:r>
      <w:r>
        <w:rPr>
          <w:rFonts w:ascii="Angsana New" w:hAnsi="Angsana New" w:hint="cs"/>
          <w:i/>
          <w:iCs/>
          <w:sz w:val="30"/>
          <w:szCs w:val="30"/>
          <w:cs/>
        </w:rPr>
        <w:t>4</w:t>
      </w:r>
      <w:r w:rsidRPr="009101B5">
        <w:rPr>
          <w:rFonts w:ascii="Angsana New" w:hAnsi="Angsana New"/>
          <w:i/>
          <w:iCs/>
          <w:sz w:val="30"/>
          <w:szCs w:val="30"/>
        </w:rPr>
        <w:t>)</w:t>
      </w:r>
      <w:r w:rsidRPr="009101B5">
        <w:rPr>
          <w:rFonts w:ascii="Angsana New" w:hAnsi="Angsana New"/>
          <w:sz w:val="30"/>
          <w:szCs w:val="30"/>
        </w:rPr>
        <w:t xml:space="preserve"> </w:t>
      </w:r>
      <w:r w:rsidRPr="009101B5">
        <w:rPr>
          <w:rFonts w:ascii="Angsana New" w:hAnsi="Angsana New" w:hint="cs"/>
          <w:sz w:val="30"/>
          <w:szCs w:val="30"/>
          <w:cs/>
        </w:rPr>
        <w:t>และร้อย</w:t>
      </w:r>
      <w:r w:rsidRPr="006031A9">
        <w:rPr>
          <w:rFonts w:ascii="Angsana New" w:hAnsi="Angsana New" w:hint="cs"/>
          <w:sz w:val="30"/>
          <w:szCs w:val="30"/>
          <w:cs/>
        </w:rPr>
        <w:t xml:space="preserve">ละ </w:t>
      </w:r>
      <w:r w:rsidR="006031A9" w:rsidRPr="006031A9">
        <w:rPr>
          <w:rFonts w:ascii="Angsana New" w:hAnsi="Angsana New"/>
          <w:sz w:val="30"/>
          <w:szCs w:val="30"/>
        </w:rPr>
        <w:t>23</w:t>
      </w:r>
      <w:r w:rsidRPr="006031A9">
        <w:rPr>
          <w:rFonts w:ascii="Angsana New" w:hAnsi="Angsana New"/>
          <w:sz w:val="30"/>
          <w:szCs w:val="30"/>
        </w:rPr>
        <w:t xml:space="preserve"> </w:t>
      </w:r>
      <w:r w:rsidRPr="006031A9">
        <w:rPr>
          <w:rFonts w:ascii="Angsana New" w:hAnsi="Angsana New"/>
          <w:i/>
          <w:iCs/>
          <w:sz w:val="30"/>
          <w:szCs w:val="30"/>
        </w:rPr>
        <w:t>(30</w:t>
      </w:r>
      <w:r w:rsidRPr="009101B5">
        <w:rPr>
          <w:rFonts w:ascii="Angsana New" w:hAnsi="Angsana New"/>
          <w:i/>
          <w:iCs/>
          <w:sz w:val="30"/>
          <w:szCs w:val="30"/>
        </w:rPr>
        <w:t> </w:t>
      </w:r>
      <w:r w:rsidRPr="009101B5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Pr="009101B5">
        <w:rPr>
          <w:rFonts w:ascii="Angsana New" w:hAnsi="Angsana New"/>
          <w:i/>
          <w:iCs/>
          <w:sz w:val="30"/>
          <w:szCs w:val="30"/>
        </w:rPr>
        <w:t> 256</w:t>
      </w:r>
      <w:r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9101B5">
        <w:rPr>
          <w:rFonts w:ascii="Angsana New" w:hAnsi="Angsana New"/>
          <w:i/>
          <w:iCs/>
          <w:sz w:val="30"/>
          <w:szCs w:val="30"/>
        </w:rPr>
        <w:t>: </w:t>
      </w:r>
      <w:r w:rsidRPr="009101B5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Pr="009101B5">
        <w:rPr>
          <w:rFonts w:ascii="Angsana New" w:hAnsi="Angsana New"/>
          <w:i/>
          <w:iCs/>
          <w:sz w:val="30"/>
          <w:szCs w:val="30"/>
        </w:rPr>
        <w:t> 22)</w:t>
      </w:r>
      <w:r w:rsidRPr="009101B5">
        <w:rPr>
          <w:rFonts w:ascii="Angsana New" w:hAnsi="Angsana New"/>
          <w:sz w:val="30"/>
          <w:szCs w:val="30"/>
        </w:rPr>
        <w:t xml:space="preserve"> </w:t>
      </w:r>
      <w:r w:rsidRPr="009101B5">
        <w:rPr>
          <w:rFonts w:ascii="Angsana New" w:hAnsi="Angsana New" w:hint="cs"/>
          <w:sz w:val="30"/>
          <w:szCs w:val="30"/>
          <w:cs/>
        </w:rPr>
        <w:t>ตามลำดับ</w:t>
      </w:r>
      <w:r w:rsidRPr="009101B5">
        <w:rPr>
          <w:rFonts w:ascii="Angsana New" w:hAnsi="Angsana New"/>
          <w:sz w:val="30"/>
          <w:szCs w:val="30"/>
        </w:rPr>
        <w:t> </w:t>
      </w:r>
      <w:r w:rsidRPr="009101B5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ความแตกต่างระหว่างการรับรู้ค่าใช้จ่ายทางบัญชีและค่าใช้จ่ายทางภาษีบางรายการ</w:t>
      </w:r>
    </w:p>
    <w:p w14:paraId="5CB8DEDE" w14:textId="6BEACDAE" w:rsidR="009101B5" w:rsidRDefault="009101B5" w:rsidP="00146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9E17689" w14:textId="498D3604" w:rsidR="007D2009" w:rsidRDefault="007D2009" w:rsidP="00146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5E25E6" w14:textId="77777777" w:rsidR="007D2009" w:rsidRPr="00A87005" w:rsidRDefault="007D2009" w:rsidP="00146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B4AD280" w14:textId="7A6E2EEE" w:rsidR="00C26143" w:rsidRPr="00A87005" w:rsidRDefault="00C26143" w:rsidP="00564094">
      <w:pPr>
        <w:pStyle w:val="Heading5"/>
        <w:numPr>
          <w:ilvl w:val="0"/>
          <w:numId w:val="23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lastRenderedPageBreak/>
        <w:t>กำไรต่อหุ้น</w:t>
      </w:r>
    </w:p>
    <w:p w14:paraId="407A48E6" w14:textId="77777777" w:rsidR="005E6909" w:rsidRPr="00A87005" w:rsidRDefault="005E6909" w:rsidP="005E6909">
      <w:pPr>
        <w:rPr>
          <w:sz w:val="30"/>
          <w:szCs w:val="30"/>
          <w:lang w:val="x-none" w:eastAsia="x-none"/>
        </w:rPr>
      </w:pPr>
    </w:p>
    <w:p w14:paraId="2E4B7593" w14:textId="49F3D3D2" w:rsidR="005E6909" w:rsidRPr="00A87005" w:rsidRDefault="005E6909" w:rsidP="000979C5">
      <w:pPr>
        <w:ind w:left="540"/>
        <w:rPr>
          <w:b/>
          <w:bCs/>
          <w:i/>
          <w:iCs/>
          <w:sz w:val="30"/>
          <w:szCs w:val="30"/>
          <w:lang w:eastAsia="x-none"/>
        </w:rPr>
      </w:pPr>
      <w:r w:rsidRPr="00A8700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กำไรต่อหุ้น</w:t>
      </w:r>
      <w:r w:rsidRPr="00A87005">
        <w:rPr>
          <w:rFonts w:hint="cs"/>
          <w:b/>
          <w:bCs/>
          <w:i/>
          <w:iCs/>
          <w:sz w:val="30"/>
          <w:szCs w:val="30"/>
          <w:cs/>
          <w:lang w:eastAsia="x-none"/>
        </w:rPr>
        <w:t>ขั้นพื้นฐาน</w:t>
      </w:r>
    </w:p>
    <w:p w14:paraId="1FEA4FF6" w14:textId="77777777" w:rsidR="005E6909" w:rsidRPr="00A87005" w:rsidRDefault="005E6909" w:rsidP="005E6909">
      <w:pPr>
        <w:rPr>
          <w:rFonts w:cs="Arial"/>
          <w:b/>
          <w:bCs/>
          <w:sz w:val="30"/>
          <w:szCs w:val="30"/>
          <w:cs/>
          <w:lang w:eastAsia="x-none"/>
        </w:rPr>
      </w:pPr>
    </w:p>
    <w:p w14:paraId="7B0A55BF" w14:textId="0C3C336F" w:rsidR="002D6A19" w:rsidRPr="00A87005" w:rsidRDefault="007129E6" w:rsidP="002D6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A87005">
        <w:rPr>
          <w:rFonts w:ascii="Angsana New" w:hAnsi="Angsana New"/>
          <w:spacing w:val="-4"/>
          <w:sz w:val="30"/>
          <w:szCs w:val="30"/>
          <w:cs/>
        </w:rPr>
        <w:t>กำไรต่อหุ้นขั้นพื้นฐานสำหรับงวดสามเดือน</w:t>
      </w:r>
      <w:r w:rsidR="002D6A19" w:rsidRPr="00A87005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284FB8">
        <w:rPr>
          <w:rFonts w:ascii="Angsana New" w:hAnsi="Angsana New" w:hint="cs"/>
          <w:spacing w:val="-4"/>
          <w:sz w:val="30"/>
          <w:szCs w:val="30"/>
          <w:cs/>
        </w:rPr>
        <w:t>เก้าเดือน</w:t>
      </w:r>
      <w:r w:rsidRPr="00A87005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284FB8">
        <w:rPr>
          <w:rFonts w:ascii="Angsana New" w:hAnsi="Angsana New"/>
          <w:spacing w:val="-4"/>
          <w:sz w:val="30"/>
          <w:szCs w:val="30"/>
          <w:cs/>
        </w:rPr>
        <w:t>30 กันยายน</w:t>
      </w:r>
      <w:r w:rsidRPr="00A8700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pacing w:val="-4"/>
          <w:sz w:val="30"/>
          <w:szCs w:val="30"/>
        </w:rPr>
        <w:t>25</w:t>
      </w:r>
      <w:r w:rsidRPr="00A87005">
        <w:rPr>
          <w:rFonts w:ascii="Angsana New" w:hAnsi="Angsana New" w:hint="cs"/>
          <w:spacing w:val="-4"/>
          <w:sz w:val="30"/>
          <w:szCs w:val="30"/>
          <w:cs/>
        </w:rPr>
        <w:t>6</w:t>
      </w:r>
      <w:r w:rsidR="00C302B1" w:rsidRPr="00A87005">
        <w:rPr>
          <w:rFonts w:ascii="Angsana New" w:hAnsi="Angsana New"/>
          <w:spacing w:val="-4"/>
          <w:sz w:val="30"/>
          <w:szCs w:val="30"/>
        </w:rPr>
        <w:t>2</w:t>
      </w:r>
      <w:r w:rsidRPr="00A8700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A87005">
        <w:rPr>
          <w:rFonts w:ascii="Angsana New" w:hAnsi="Angsana New"/>
          <w:spacing w:val="-4"/>
          <w:sz w:val="30"/>
          <w:szCs w:val="30"/>
        </w:rPr>
        <w:t xml:space="preserve"> 25</w:t>
      </w:r>
      <w:r w:rsidRPr="00A87005">
        <w:rPr>
          <w:rFonts w:ascii="Angsana New" w:hAnsi="Angsana New" w:hint="cs"/>
          <w:spacing w:val="-4"/>
          <w:sz w:val="30"/>
          <w:szCs w:val="30"/>
          <w:cs/>
        </w:rPr>
        <w:t>6</w:t>
      </w:r>
      <w:r w:rsidR="00C302B1" w:rsidRPr="00A87005">
        <w:rPr>
          <w:rFonts w:ascii="Angsana New" w:hAnsi="Angsana New"/>
          <w:spacing w:val="-4"/>
          <w:sz w:val="30"/>
          <w:szCs w:val="30"/>
        </w:rPr>
        <w:t>1</w:t>
      </w:r>
      <w:r w:rsidRPr="00A8700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pacing w:val="-4"/>
          <w:sz w:val="30"/>
          <w:szCs w:val="30"/>
          <w:cs/>
        </w:rPr>
        <w:t>คำนวณจากกำไร</w:t>
      </w:r>
      <w:r w:rsidR="000979C5" w:rsidRPr="00A8700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Pr="00A87005">
        <w:rPr>
          <w:rFonts w:ascii="Angsana New" w:hAnsi="Angsana New"/>
          <w:spacing w:val="-6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ที่เป็นส่วนของผู้ถือหุ้นสามัญของบริษัทและจำนวนหุ้นสามัญที่ออกจำหน่ายแล้วระหว่างงวดโดย</w:t>
      </w:r>
      <w:r w:rsidRPr="00A87005">
        <w:rPr>
          <w:rFonts w:ascii="Angsana New" w:hAnsi="Angsana New" w:hint="cs"/>
          <w:spacing w:val="-6"/>
          <w:sz w:val="30"/>
          <w:szCs w:val="30"/>
          <w:cs/>
        </w:rPr>
        <w:t>แสดงการคำนวนดังนี้</w:t>
      </w:r>
    </w:p>
    <w:p w14:paraId="5688883B" w14:textId="77777777" w:rsidR="00FD4152" w:rsidRDefault="00FD4152" w:rsidP="00FD4152">
      <w:pPr>
        <w:pStyle w:val="Heading5"/>
        <w:tabs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lang w:val="en-US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02"/>
        <w:gridCol w:w="990"/>
        <w:gridCol w:w="259"/>
        <w:gridCol w:w="1001"/>
        <w:gridCol w:w="270"/>
        <w:gridCol w:w="990"/>
        <w:gridCol w:w="270"/>
        <w:gridCol w:w="990"/>
      </w:tblGrid>
      <w:tr w:rsidR="009101B5" w:rsidRPr="009101B5" w14:paraId="552B64C6" w14:textId="77777777" w:rsidTr="004E666F">
        <w:tc>
          <w:tcPr>
            <w:tcW w:w="4302" w:type="dxa"/>
            <w:shd w:val="clear" w:color="auto" w:fill="auto"/>
          </w:tcPr>
          <w:p w14:paraId="4EDF2569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1AB0F26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101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9101B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A71151E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F442AD0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101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101B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9101B5" w:rsidRPr="009101B5" w14:paraId="3E53E7A6" w14:textId="77777777" w:rsidTr="004E666F">
        <w:tc>
          <w:tcPr>
            <w:tcW w:w="4302" w:type="dxa"/>
          </w:tcPr>
          <w:p w14:paraId="7CC5D964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9101B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101B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9101B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 w:rsidRPr="009101B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0 </w:t>
            </w:r>
            <w:r w:rsidRPr="009101B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9101B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990" w:type="dxa"/>
            <w:shd w:val="clear" w:color="auto" w:fill="auto"/>
          </w:tcPr>
          <w:p w14:paraId="4D31CCE2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59" w:type="dxa"/>
            <w:shd w:val="clear" w:color="auto" w:fill="auto"/>
          </w:tcPr>
          <w:p w14:paraId="0A8DE82D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14:paraId="0110B34F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78BB9093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EA63E0E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AA77E9E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B163F0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2561</w:t>
            </w:r>
          </w:p>
        </w:tc>
      </w:tr>
      <w:tr w:rsidR="009101B5" w:rsidRPr="009101B5" w14:paraId="23A6D14E" w14:textId="77777777" w:rsidTr="004E666F">
        <w:tc>
          <w:tcPr>
            <w:tcW w:w="4302" w:type="dxa"/>
          </w:tcPr>
          <w:p w14:paraId="33EA8FA4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4895533B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101B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9101B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9101B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9101B5" w:rsidRPr="009101B5" w14:paraId="66D099B4" w14:textId="77777777" w:rsidTr="004E666F">
        <w:tc>
          <w:tcPr>
            <w:tcW w:w="4302" w:type="dxa"/>
          </w:tcPr>
          <w:p w14:paraId="51B87321" w14:textId="78A49440" w:rsidR="009101B5" w:rsidRPr="009101B5" w:rsidRDefault="009101B5" w:rsidP="009101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01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="00CC1B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101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C259201" w14:textId="77777777" w:rsidR="00BE3A3A" w:rsidRDefault="00BE3A3A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85F021C" w14:textId="77777777" w:rsidR="00241C58" w:rsidRPr="009101B5" w:rsidRDefault="00BE3A3A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23,270</w:t>
            </w:r>
          </w:p>
        </w:tc>
        <w:tc>
          <w:tcPr>
            <w:tcW w:w="259" w:type="dxa"/>
          </w:tcPr>
          <w:p w14:paraId="2FE0CC88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5E134782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4AB38B8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01B5">
              <w:rPr>
                <w:rFonts w:ascii="Angsana New" w:hAnsi="Angsana New"/>
                <w:b/>
                <w:bCs/>
                <w:sz w:val="30"/>
                <w:szCs w:val="30"/>
              </w:rPr>
              <w:t>35,145</w:t>
            </w:r>
          </w:p>
        </w:tc>
        <w:tc>
          <w:tcPr>
            <w:tcW w:w="270" w:type="dxa"/>
          </w:tcPr>
          <w:p w14:paraId="57ABB34C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10A5D3F" w14:textId="77777777" w:rsid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5A836A5" w14:textId="77777777" w:rsidR="00BE3A3A" w:rsidRPr="009101B5" w:rsidRDefault="00BE3A3A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27,807</w:t>
            </w:r>
          </w:p>
        </w:tc>
        <w:tc>
          <w:tcPr>
            <w:tcW w:w="270" w:type="dxa"/>
          </w:tcPr>
          <w:p w14:paraId="11451C0E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351FCD6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1B5D569E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01B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35,4</w:t>
            </w:r>
            <w:r w:rsidRPr="009101B5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</w:tr>
      <w:tr w:rsidR="009101B5" w:rsidRPr="009101B5" w14:paraId="3023C7AF" w14:textId="77777777" w:rsidTr="004E666F">
        <w:trPr>
          <w:trHeight w:val="377"/>
        </w:trPr>
        <w:tc>
          <w:tcPr>
            <w:tcW w:w="4302" w:type="dxa"/>
          </w:tcPr>
          <w:p w14:paraId="6BA571F8" w14:textId="77777777" w:rsidR="009101B5" w:rsidRPr="009101B5" w:rsidRDefault="009101B5" w:rsidP="009101B5">
            <w:pPr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512204B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59" w:type="dxa"/>
          </w:tcPr>
          <w:p w14:paraId="636DB7FB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</w:tcPr>
          <w:p w14:paraId="0338171E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9DB81D6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510C178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14:paraId="3EDAD117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B94378B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</w:tr>
      <w:tr w:rsidR="009101B5" w:rsidRPr="009101B5" w14:paraId="5306B606" w14:textId="77777777" w:rsidTr="004E666F">
        <w:tc>
          <w:tcPr>
            <w:tcW w:w="4302" w:type="dxa"/>
            <w:vAlign w:val="bottom"/>
          </w:tcPr>
          <w:p w14:paraId="67B04589" w14:textId="77777777" w:rsidR="009101B5" w:rsidRPr="009101B5" w:rsidRDefault="00CC1B17" w:rsidP="009101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01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068851D" w14:textId="77777777" w:rsidR="009101B5" w:rsidRPr="009101B5" w:rsidRDefault="00BE3A3A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259" w:type="dxa"/>
          </w:tcPr>
          <w:p w14:paraId="74C79C66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28C7E06E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01B5">
              <w:rPr>
                <w:rFonts w:ascii="Angsana New" w:hAnsi="Angsana New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270" w:type="dxa"/>
          </w:tcPr>
          <w:p w14:paraId="16F99AAE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0AFB9F7" w14:textId="77777777" w:rsidR="009101B5" w:rsidRPr="009101B5" w:rsidRDefault="00BE3A3A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492,040</w:t>
            </w:r>
          </w:p>
        </w:tc>
        <w:tc>
          <w:tcPr>
            <w:tcW w:w="270" w:type="dxa"/>
          </w:tcPr>
          <w:p w14:paraId="707DE768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9238735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101B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492,040</w:t>
            </w:r>
          </w:p>
        </w:tc>
      </w:tr>
      <w:tr w:rsidR="009101B5" w:rsidRPr="009101B5" w14:paraId="712142EB" w14:textId="77777777" w:rsidTr="004E666F">
        <w:tc>
          <w:tcPr>
            <w:tcW w:w="4302" w:type="dxa"/>
            <w:vAlign w:val="bottom"/>
          </w:tcPr>
          <w:p w14:paraId="4381DFBE" w14:textId="251B34F2" w:rsidR="009101B5" w:rsidRPr="009101B5" w:rsidRDefault="009101B5" w:rsidP="009101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01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9101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715483" w14:textId="77777777" w:rsidR="009101B5" w:rsidRPr="009101B5" w:rsidRDefault="00BE3A3A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259" w:type="dxa"/>
            <w:vAlign w:val="bottom"/>
          </w:tcPr>
          <w:p w14:paraId="5EC41349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324AE5D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01B5">
              <w:rPr>
                <w:rFonts w:ascii="Angsana New" w:hAnsi="Angsana New"/>
                <w:b/>
                <w:bCs/>
                <w:sz w:val="30"/>
                <w:szCs w:val="30"/>
              </w:rPr>
              <w:t>0.07</w:t>
            </w:r>
          </w:p>
        </w:tc>
        <w:tc>
          <w:tcPr>
            <w:tcW w:w="270" w:type="dxa"/>
            <w:vAlign w:val="bottom"/>
          </w:tcPr>
          <w:p w14:paraId="5141ED44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382E7B" w14:textId="77777777" w:rsidR="009101B5" w:rsidRPr="009101B5" w:rsidRDefault="00BE3A3A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0.06</w:t>
            </w:r>
          </w:p>
        </w:tc>
        <w:tc>
          <w:tcPr>
            <w:tcW w:w="270" w:type="dxa"/>
            <w:vAlign w:val="bottom"/>
          </w:tcPr>
          <w:p w14:paraId="2B5C0A4A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03780D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101B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0.07</w:t>
            </w:r>
          </w:p>
        </w:tc>
      </w:tr>
    </w:tbl>
    <w:p w14:paraId="2411140E" w14:textId="77777777" w:rsidR="009101B5" w:rsidRPr="009101B5" w:rsidRDefault="009101B5" w:rsidP="009101B5"/>
    <w:tbl>
      <w:tblPr>
        <w:tblpPr w:leftFromText="180" w:rightFromText="180" w:vertAnchor="text" w:horzAnchor="page" w:tblpX="1741" w:tblpY="-10"/>
        <w:tblW w:w="9003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59"/>
        <w:gridCol w:w="1001"/>
        <w:gridCol w:w="270"/>
        <w:gridCol w:w="990"/>
        <w:gridCol w:w="270"/>
        <w:gridCol w:w="993"/>
      </w:tblGrid>
      <w:tr w:rsidR="009101B5" w:rsidRPr="009101B5" w14:paraId="6A668831" w14:textId="77777777" w:rsidTr="004E666F">
        <w:trPr>
          <w:trHeight w:val="360"/>
        </w:trPr>
        <w:tc>
          <w:tcPr>
            <w:tcW w:w="4230" w:type="dxa"/>
            <w:shd w:val="clear" w:color="auto" w:fill="auto"/>
          </w:tcPr>
          <w:p w14:paraId="3E3B191B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  <w:r w:rsidRPr="009101B5">
              <w:br w:type="page"/>
            </w:r>
            <w:r w:rsidRPr="009101B5">
              <w:br w:type="page"/>
            </w:r>
            <w:r w:rsidRPr="009101B5">
              <w:br w:type="page"/>
            </w:r>
            <w:r w:rsidRPr="009101B5">
              <w:br w:type="page"/>
            </w:r>
            <w:r w:rsidRPr="009101B5">
              <w:rPr>
                <w:rFonts w:ascii="Angsana New" w:hAnsi="Angsana New"/>
                <w:sz w:val="30"/>
                <w:szCs w:val="30"/>
              </w:rPr>
              <w:br w:type="page"/>
            </w:r>
            <w:r w:rsidRPr="009101B5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250" w:type="dxa"/>
            <w:gridSpan w:val="3"/>
          </w:tcPr>
          <w:p w14:paraId="7C3EE73D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</w:rPr>
            </w:pPr>
          </w:p>
          <w:p w14:paraId="143A057A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101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9101B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0F0C59B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3" w:type="dxa"/>
            <w:gridSpan w:val="3"/>
          </w:tcPr>
          <w:p w14:paraId="7FD98C31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</w:rPr>
            </w:pPr>
          </w:p>
          <w:p w14:paraId="57E43F8A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101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101B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9101B5" w:rsidRPr="009101B5" w14:paraId="5551FA19" w14:textId="77777777" w:rsidTr="004E666F">
        <w:tc>
          <w:tcPr>
            <w:tcW w:w="4230" w:type="dxa"/>
          </w:tcPr>
          <w:p w14:paraId="7A83B1B0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9101B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9101B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</w:t>
            </w:r>
            <w:r w:rsidRPr="009101B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</w:t>
            </w:r>
            <w:r w:rsidRPr="009101B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้า</w:t>
            </w:r>
            <w:r w:rsidRPr="009101B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101B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9101B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 w:rsidRPr="009101B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990" w:type="dxa"/>
            <w:shd w:val="clear" w:color="auto" w:fill="auto"/>
          </w:tcPr>
          <w:p w14:paraId="2944B0BD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59" w:type="dxa"/>
            <w:shd w:val="clear" w:color="auto" w:fill="auto"/>
          </w:tcPr>
          <w:p w14:paraId="4B3D099E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14:paraId="7FA6CCC2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3D0A30ED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03D714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6D5EF214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E79E4F8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2561</w:t>
            </w:r>
          </w:p>
        </w:tc>
      </w:tr>
      <w:tr w:rsidR="009101B5" w:rsidRPr="009101B5" w14:paraId="6DAB719E" w14:textId="77777777" w:rsidTr="004E666F">
        <w:trPr>
          <w:trHeight w:val="80"/>
        </w:trPr>
        <w:tc>
          <w:tcPr>
            <w:tcW w:w="4230" w:type="dxa"/>
          </w:tcPr>
          <w:p w14:paraId="44F48299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3" w:type="dxa"/>
            <w:gridSpan w:val="7"/>
          </w:tcPr>
          <w:p w14:paraId="73430889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101B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9101B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9101B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9101B5" w:rsidRPr="009101B5" w14:paraId="06013989" w14:textId="77777777" w:rsidTr="004E666F">
        <w:tc>
          <w:tcPr>
            <w:tcW w:w="4230" w:type="dxa"/>
          </w:tcPr>
          <w:p w14:paraId="6532B25B" w14:textId="3A64046E" w:rsidR="00425D37" w:rsidRPr="00425D37" w:rsidRDefault="00425D37" w:rsidP="00425D3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D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64F145EA" w14:textId="77777777" w:rsidR="009101B5" w:rsidRPr="009101B5" w:rsidRDefault="00425D37" w:rsidP="00425D3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D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ของบริษัท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71421B0" w14:textId="77777777" w:rsid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7A5D2431" w14:textId="77777777" w:rsidR="00241C58" w:rsidRPr="009101B5" w:rsidRDefault="00CE244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22,733</w:t>
            </w:r>
          </w:p>
        </w:tc>
        <w:tc>
          <w:tcPr>
            <w:tcW w:w="259" w:type="dxa"/>
          </w:tcPr>
          <w:p w14:paraId="62426209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27B7E563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54E7D2F1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9101B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79,747</w:t>
            </w:r>
          </w:p>
        </w:tc>
        <w:tc>
          <w:tcPr>
            <w:tcW w:w="270" w:type="dxa"/>
          </w:tcPr>
          <w:p w14:paraId="5C94486F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FAB9ED8" w14:textId="77777777" w:rsid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35F99A1D" w14:textId="77777777" w:rsidR="00CE2445" w:rsidRPr="009101B5" w:rsidRDefault="00CE244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41,493</w:t>
            </w:r>
          </w:p>
        </w:tc>
        <w:tc>
          <w:tcPr>
            <w:tcW w:w="270" w:type="dxa"/>
          </w:tcPr>
          <w:p w14:paraId="439A159D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93C0207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5E267FC9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9101B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78,987</w:t>
            </w:r>
          </w:p>
        </w:tc>
      </w:tr>
      <w:tr w:rsidR="009101B5" w:rsidRPr="009101B5" w14:paraId="28496F73" w14:textId="77777777" w:rsidTr="004E666F">
        <w:trPr>
          <w:trHeight w:val="423"/>
        </w:trPr>
        <w:tc>
          <w:tcPr>
            <w:tcW w:w="4230" w:type="dxa"/>
          </w:tcPr>
          <w:p w14:paraId="7808E561" w14:textId="77777777" w:rsidR="009101B5" w:rsidRPr="009101B5" w:rsidRDefault="009101B5" w:rsidP="009101B5">
            <w:pPr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854A551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59" w:type="dxa"/>
          </w:tcPr>
          <w:p w14:paraId="3256B745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</w:tcPr>
          <w:p w14:paraId="43C1974D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4D63884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9430E19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</w:tcPr>
          <w:p w14:paraId="7C80AF84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FDA645E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9101B5" w:rsidRPr="009101B5" w14:paraId="4BC6BC87" w14:textId="77777777" w:rsidTr="004E666F">
        <w:tc>
          <w:tcPr>
            <w:tcW w:w="4230" w:type="dxa"/>
          </w:tcPr>
          <w:p w14:paraId="244547A6" w14:textId="77777777" w:rsidR="009101B5" w:rsidRPr="009101B5" w:rsidRDefault="00425D37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5D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0DA7FFA" w14:textId="77777777" w:rsidR="009101B5" w:rsidRPr="009101B5" w:rsidRDefault="00CE244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259" w:type="dxa"/>
          </w:tcPr>
          <w:p w14:paraId="296C570A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3C53DD78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01B5">
              <w:rPr>
                <w:rFonts w:ascii="Angsana New" w:hAnsi="Angsana New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270" w:type="dxa"/>
          </w:tcPr>
          <w:p w14:paraId="78641F54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412D872" w14:textId="77777777" w:rsidR="009101B5" w:rsidRPr="009101B5" w:rsidRDefault="00CE244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492,040</w:t>
            </w:r>
          </w:p>
        </w:tc>
        <w:tc>
          <w:tcPr>
            <w:tcW w:w="270" w:type="dxa"/>
          </w:tcPr>
          <w:p w14:paraId="52065BDD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8FF0DF1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101B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492,040</w:t>
            </w:r>
          </w:p>
        </w:tc>
      </w:tr>
      <w:tr w:rsidR="009101B5" w:rsidRPr="005C2384" w14:paraId="7B413A84" w14:textId="77777777" w:rsidTr="004E666F">
        <w:trPr>
          <w:trHeight w:val="197"/>
        </w:trPr>
        <w:tc>
          <w:tcPr>
            <w:tcW w:w="4230" w:type="dxa"/>
            <w:vAlign w:val="bottom"/>
          </w:tcPr>
          <w:p w14:paraId="223B690D" w14:textId="55E008D8" w:rsidR="009101B5" w:rsidRPr="009101B5" w:rsidRDefault="009101B5" w:rsidP="009101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01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9101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39E1AD" w14:textId="77777777" w:rsidR="009101B5" w:rsidRPr="009101B5" w:rsidRDefault="00CE244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259" w:type="dxa"/>
            <w:vAlign w:val="bottom"/>
          </w:tcPr>
          <w:p w14:paraId="33938E67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CAD61E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01B5">
              <w:rPr>
                <w:rFonts w:ascii="Angsana New" w:hAnsi="Angsana New"/>
                <w:b/>
                <w:bCs/>
                <w:sz w:val="30"/>
                <w:szCs w:val="30"/>
              </w:rPr>
              <w:t>0.16</w:t>
            </w:r>
          </w:p>
        </w:tc>
        <w:tc>
          <w:tcPr>
            <w:tcW w:w="270" w:type="dxa"/>
            <w:vAlign w:val="bottom"/>
          </w:tcPr>
          <w:p w14:paraId="0685086E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A11B09" w14:textId="77777777" w:rsidR="009101B5" w:rsidRPr="009101B5" w:rsidRDefault="00CE2445" w:rsidP="00695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0.08</w:t>
            </w:r>
          </w:p>
        </w:tc>
        <w:tc>
          <w:tcPr>
            <w:tcW w:w="270" w:type="dxa"/>
            <w:vAlign w:val="bottom"/>
          </w:tcPr>
          <w:p w14:paraId="1796EF28" w14:textId="77777777" w:rsidR="009101B5" w:rsidRPr="009101B5" w:rsidRDefault="009101B5" w:rsidP="0091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617E91" w14:textId="77777777" w:rsidR="009101B5" w:rsidRPr="009101B5" w:rsidRDefault="009101B5" w:rsidP="005C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101B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0.16</w:t>
            </w:r>
          </w:p>
        </w:tc>
      </w:tr>
    </w:tbl>
    <w:p w14:paraId="370D3FB2" w14:textId="77777777" w:rsidR="007D2009" w:rsidRDefault="007D2009" w:rsidP="00910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4BCF467" w14:textId="77777777" w:rsidR="007D2009" w:rsidRDefault="007D2009" w:rsidP="00910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06EE2DA" w14:textId="6FF8EAB5" w:rsidR="009101B5" w:rsidRDefault="009101B5" w:rsidP="00910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101B5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3B51130C" w14:textId="30547F6A" w:rsidR="007D2009" w:rsidRDefault="007D2009" w:rsidP="00910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4A8C6FF" w14:textId="49E6F509" w:rsidR="007D2009" w:rsidRDefault="007D2009" w:rsidP="00910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C53304A" w14:textId="5E704E70" w:rsidR="007D2009" w:rsidRDefault="007D2009" w:rsidP="00910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57E0A70" w14:textId="1F6325CF" w:rsidR="007D2009" w:rsidRDefault="007D2009" w:rsidP="00910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9AE35BD" w14:textId="77777777" w:rsidR="007D2009" w:rsidRPr="009101B5" w:rsidRDefault="007D2009" w:rsidP="00910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lang w:eastAsia="x-none"/>
        </w:rPr>
      </w:pPr>
    </w:p>
    <w:p w14:paraId="09017348" w14:textId="77777777" w:rsidR="00435247" w:rsidRPr="00A87005" w:rsidRDefault="00435247" w:rsidP="00435247">
      <w:pPr>
        <w:pStyle w:val="Heading5"/>
        <w:numPr>
          <w:ilvl w:val="0"/>
          <w:numId w:val="23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A87005">
        <w:rPr>
          <w:rFonts w:ascii="Angsana New" w:hAnsi="Angsana New" w:hint="cs"/>
          <w:sz w:val="30"/>
          <w:szCs w:val="30"/>
          <w:cs/>
          <w:lang w:val="en-US"/>
        </w:rPr>
        <w:lastRenderedPageBreak/>
        <w:t>เงินปันผล</w:t>
      </w:r>
    </w:p>
    <w:p w14:paraId="17B03978" w14:textId="77777777" w:rsidR="00435247" w:rsidRPr="00A87005" w:rsidRDefault="00435247" w:rsidP="00F14965">
      <w:pPr>
        <w:rPr>
          <w:rFonts w:ascii="Angsana New" w:hAnsi="Angsana New"/>
          <w:sz w:val="30"/>
          <w:szCs w:val="30"/>
        </w:rPr>
      </w:pPr>
    </w:p>
    <w:p w14:paraId="5E997FCB" w14:textId="77777777" w:rsidR="00435247" w:rsidRPr="00A87005" w:rsidRDefault="00435247" w:rsidP="00435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  <w:r w:rsidRPr="00A87005">
        <w:rPr>
          <w:rFonts w:ascii="Angsana New" w:hAnsi="Angsana New"/>
          <w:sz w:val="30"/>
          <w:szCs w:val="30"/>
          <w:cs/>
        </w:rPr>
        <w:t>เงินปันผล</w:t>
      </w:r>
      <w:r w:rsidRPr="00A87005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 มี</w:t>
      </w:r>
      <w:r w:rsidRPr="00A87005">
        <w:rPr>
          <w:rFonts w:ascii="Angsana New" w:hAnsi="Angsana New"/>
          <w:sz w:val="30"/>
          <w:szCs w:val="30"/>
          <w:cs/>
        </w:rPr>
        <w:t>ดังนี้</w:t>
      </w:r>
      <w:r w:rsidRPr="00A87005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Style w:val="TableGrid"/>
        <w:tblW w:w="912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0"/>
        <w:gridCol w:w="1533"/>
        <w:gridCol w:w="232"/>
        <w:gridCol w:w="1559"/>
        <w:gridCol w:w="222"/>
        <w:gridCol w:w="1698"/>
        <w:gridCol w:w="232"/>
        <w:gridCol w:w="1712"/>
      </w:tblGrid>
      <w:tr w:rsidR="00737ACE" w:rsidRPr="00A87005" w14:paraId="077804F2" w14:textId="77777777" w:rsidTr="00737ACE">
        <w:trPr>
          <w:trHeight w:val="824"/>
        </w:trPr>
        <w:tc>
          <w:tcPr>
            <w:tcW w:w="2106" w:type="dxa"/>
            <w:vAlign w:val="bottom"/>
          </w:tcPr>
          <w:p w14:paraId="41C8685C" w14:textId="77777777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4058748D" w14:textId="77777777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33" w:type="dxa"/>
          </w:tcPr>
          <w:p w14:paraId="610CD841" w14:textId="77777777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6" w:type="dxa"/>
            <w:vAlign w:val="bottom"/>
          </w:tcPr>
          <w:p w14:paraId="1C7C2AFA" w14:textId="0D8FCF35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628985EB" w14:textId="77777777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22" w:type="dxa"/>
          </w:tcPr>
          <w:p w14:paraId="438456AD" w14:textId="77777777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  <w:vAlign w:val="bottom"/>
          </w:tcPr>
          <w:p w14:paraId="50E3850D" w14:textId="7456DDB5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3" w:type="dxa"/>
          </w:tcPr>
          <w:p w14:paraId="43742727" w14:textId="77777777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  <w:vAlign w:val="bottom"/>
          </w:tcPr>
          <w:p w14:paraId="5A0EDE6E" w14:textId="77777777" w:rsidR="00737ACE" w:rsidRPr="00A87005" w:rsidDel="00D43E7A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737ACE" w:rsidRPr="00A87005" w14:paraId="6CBAEABB" w14:textId="77777777" w:rsidTr="00737ACE">
        <w:trPr>
          <w:trHeight w:val="416"/>
        </w:trPr>
        <w:tc>
          <w:tcPr>
            <w:tcW w:w="2106" w:type="dxa"/>
          </w:tcPr>
          <w:p w14:paraId="2262695E" w14:textId="77777777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3471107E" w14:textId="77777777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14:paraId="23A0E2EF" w14:textId="77777777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14:paraId="70928757" w14:textId="44D111B3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1A686137" w14:textId="77777777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72" w:type="dxa"/>
          </w:tcPr>
          <w:p w14:paraId="405EFF14" w14:textId="46FE073C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3" w:type="dxa"/>
          </w:tcPr>
          <w:p w14:paraId="176C8074" w14:textId="77777777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72" w:type="dxa"/>
          </w:tcPr>
          <w:p w14:paraId="3888A1FB" w14:textId="77777777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37ACE" w:rsidRPr="00A87005" w14:paraId="2B616FA7" w14:textId="77777777" w:rsidTr="00737ACE">
        <w:trPr>
          <w:trHeight w:val="406"/>
        </w:trPr>
        <w:tc>
          <w:tcPr>
            <w:tcW w:w="2106" w:type="dxa"/>
          </w:tcPr>
          <w:p w14:paraId="59CBEBE3" w14:textId="77777777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A87005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56" w:type="dxa"/>
          </w:tcPr>
          <w:p w14:paraId="7F25494A" w14:textId="77777777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14:paraId="11E28EF4" w14:textId="77777777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14:paraId="54799651" w14:textId="6E2EBBAB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39FF79EF" w14:textId="77777777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578873C5" w14:textId="31663B58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14:paraId="28CE3E4F" w14:textId="77777777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0B392C34" w14:textId="77777777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7ACE" w:rsidRPr="00A87005" w14:paraId="4CF0A11D" w14:textId="77777777" w:rsidTr="00737ACE">
        <w:trPr>
          <w:trHeight w:val="427"/>
        </w:trPr>
        <w:tc>
          <w:tcPr>
            <w:tcW w:w="2106" w:type="dxa"/>
          </w:tcPr>
          <w:p w14:paraId="54052C50" w14:textId="77777777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56" w:type="dxa"/>
          </w:tcPr>
          <w:p w14:paraId="6581E050" w14:textId="77777777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มษายน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8700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3" w:type="dxa"/>
          </w:tcPr>
          <w:p w14:paraId="0B1A0A55" w14:textId="77777777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14:paraId="42874271" w14:textId="3B92D59F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A8700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22" w:type="dxa"/>
          </w:tcPr>
          <w:p w14:paraId="1F2C6EC3" w14:textId="77777777" w:rsidR="00737ACE" w:rsidRPr="00875A1C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A0CB9AC" w14:textId="18F58CEF" w:rsidR="00737ACE" w:rsidRPr="00875A1C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5A1C">
              <w:rPr>
                <w:rFonts w:ascii="Angsana New" w:hAnsi="Angsana New"/>
                <w:b/>
                <w:bCs/>
                <w:sz w:val="30"/>
                <w:szCs w:val="30"/>
              </w:rPr>
              <w:t>0.16</w:t>
            </w:r>
          </w:p>
        </w:tc>
        <w:tc>
          <w:tcPr>
            <w:tcW w:w="233" w:type="dxa"/>
          </w:tcPr>
          <w:p w14:paraId="353BE668" w14:textId="77777777" w:rsidR="00737ACE" w:rsidRPr="00875A1C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6030556" w14:textId="77777777" w:rsidR="00737ACE" w:rsidRPr="00875A1C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5A1C">
              <w:rPr>
                <w:rFonts w:ascii="Angsana New" w:hAnsi="Angsana New"/>
                <w:b/>
                <w:bCs/>
                <w:sz w:val="30"/>
                <w:szCs w:val="30"/>
              </w:rPr>
              <w:t>78.73</w:t>
            </w:r>
          </w:p>
        </w:tc>
      </w:tr>
      <w:tr w:rsidR="00737ACE" w:rsidRPr="00A87005" w14:paraId="4691E2AC" w14:textId="77777777" w:rsidTr="00737ACE">
        <w:trPr>
          <w:trHeight w:val="335"/>
        </w:trPr>
        <w:tc>
          <w:tcPr>
            <w:tcW w:w="2106" w:type="dxa"/>
          </w:tcPr>
          <w:p w14:paraId="4661AC74" w14:textId="77777777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6" w:type="dxa"/>
          </w:tcPr>
          <w:p w14:paraId="2C21AC98" w14:textId="77777777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3" w:type="dxa"/>
          </w:tcPr>
          <w:p w14:paraId="234A2206" w14:textId="77777777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22E6FD84" w14:textId="010B22FE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</w:tcPr>
          <w:p w14:paraId="104DD73B" w14:textId="77777777" w:rsidR="00737ACE" w:rsidRPr="00875A1C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double" w:sz="4" w:space="0" w:color="auto"/>
            </w:tcBorders>
          </w:tcPr>
          <w:p w14:paraId="12987092" w14:textId="06A202B0" w:rsidR="00737ACE" w:rsidRPr="00875A1C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3" w:type="dxa"/>
          </w:tcPr>
          <w:p w14:paraId="7D234CAE" w14:textId="77777777" w:rsidR="00737ACE" w:rsidRPr="00875A1C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double" w:sz="4" w:space="0" w:color="auto"/>
            </w:tcBorders>
          </w:tcPr>
          <w:p w14:paraId="4E419F87" w14:textId="77777777" w:rsidR="00737ACE" w:rsidRPr="00875A1C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37ACE" w:rsidRPr="00A87005" w14:paraId="0156E5E0" w14:textId="77777777" w:rsidTr="00737ACE">
        <w:trPr>
          <w:trHeight w:val="416"/>
        </w:trPr>
        <w:tc>
          <w:tcPr>
            <w:tcW w:w="2106" w:type="dxa"/>
          </w:tcPr>
          <w:p w14:paraId="65B1B826" w14:textId="77777777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A87005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656" w:type="dxa"/>
          </w:tcPr>
          <w:p w14:paraId="6DF27792" w14:textId="77777777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14:paraId="42EA47E5" w14:textId="77777777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14:paraId="09E22037" w14:textId="6E07F90D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55B046C7" w14:textId="77777777" w:rsidR="00737ACE" w:rsidRPr="00875A1C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72" w:type="dxa"/>
          </w:tcPr>
          <w:p w14:paraId="42FAA157" w14:textId="1546BC3E" w:rsidR="00737ACE" w:rsidRPr="00875A1C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</w:tcPr>
          <w:p w14:paraId="240C6BC3" w14:textId="77777777" w:rsidR="00737ACE" w:rsidRPr="00875A1C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72" w:type="dxa"/>
          </w:tcPr>
          <w:p w14:paraId="0B8ED390" w14:textId="77777777" w:rsidR="00737ACE" w:rsidRPr="00875A1C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37ACE" w:rsidRPr="00A87005" w14:paraId="213A46F4" w14:textId="77777777" w:rsidTr="00737ACE">
        <w:trPr>
          <w:trHeight w:val="427"/>
        </w:trPr>
        <w:tc>
          <w:tcPr>
            <w:tcW w:w="2106" w:type="dxa"/>
          </w:tcPr>
          <w:p w14:paraId="7DBD7C71" w14:textId="77777777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56" w:type="dxa"/>
          </w:tcPr>
          <w:p w14:paraId="695BF27C" w14:textId="77777777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มษายน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8700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3" w:type="dxa"/>
          </w:tcPr>
          <w:p w14:paraId="72D8BAA1" w14:textId="77777777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14:paraId="077278F5" w14:textId="30D4E818" w:rsidR="00737ACE" w:rsidRPr="00A87005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A8700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22" w:type="dxa"/>
          </w:tcPr>
          <w:p w14:paraId="740CDD93" w14:textId="77777777" w:rsidR="00737ACE" w:rsidRPr="00875A1C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double" w:sz="4" w:space="0" w:color="auto"/>
            </w:tcBorders>
          </w:tcPr>
          <w:p w14:paraId="4D9716C9" w14:textId="6698193B" w:rsidR="00737ACE" w:rsidRPr="00875A1C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5A1C">
              <w:rPr>
                <w:rFonts w:ascii="Angsana New" w:hAnsi="Angsana New"/>
                <w:b/>
                <w:bCs/>
                <w:sz w:val="30"/>
                <w:szCs w:val="30"/>
              </w:rPr>
              <w:t>0.12</w:t>
            </w:r>
          </w:p>
        </w:tc>
        <w:tc>
          <w:tcPr>
            <w:tcW w:w="233" w:type="dxa"/>
          </w:tcPr>
          <w:p w14:paraId="3851F74F" w14:textId="77777777" w:rsidR="00737ACE" w:rsidRPr="00875A1C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double" w:sz="4" w:space="0" w:color="auto"/>
            </w:tcBorders>
          </w:tcPr>
          <w:p w14:paraId="3B8966D1" w14:textId="77777777" w:rsidR="00737ACE" w:rsidRPr="00875A1C" w:rsidRDefault="00737ACE" w:rsidP="0001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5A1C">
              <w:rPr>
                <w:rFonts w:ascii="Angsana New" w:hAnsi="Angsana New"/>
                <w:b/>
                <w:bCs/>
                <w:sz w:val="30"/>
                <w:szCs w:val="30"/>
              </w:rPr>
              <w:t>59.04</w:t>
            </w:r>
          </w:p>
        </w:tc>
      </w:tr>
    </w:tbl>
    <w:p w14:paraId="53C0CF1D" w14:textId="77777777" w:rsidR="00BB3DD4" w:rsidRPr="00A87005" w:rsidRDefault="00BB3DD4" w:rsidP="007356D1">
      <w:pPr>
        <w:rPr>
          <w:rFonts w:ascii="Angsana New" w:hAnsi="Angsana New"/>
          <w:sz w:val="30"/>
          <w:szCs w:val="30"/>
        </w:rPr>
      </w:pPr>
    </w:p>
    <w:p w14:paraId="26D66886" w14:textId="77777777" w:rsidR="00AB71A2" w:rsidRPr="00A87005" w:rsidRDefault="00AB71A2" w:rsidP="002B2A3A">
      <w:pPr>
        <w:pStyle w:val="Heading5"/>
        <w:numPr>
          <w:ilvl w:val="0"/>
          <w:numId w:val="23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A87005">
        <w:rPr>
          <w:rFonts w:ascii="Angsan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0A74A01E" w14:textId="77777777" w:rsidR="00AB71A2" w:rsidRPr="00A87005" w:rsidRDefault="00AB71A2" w:rsidP="006B1BBD">
      <w:pPr>
        <w:pStyle w:val="ListParagraph"/>
        <w:tabs>
          <w:tab w:val="clear" w:pos="907"/>
          <w:tab w:val="left" w:pos="540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372F64A8" w14:textId="77777777" w:rsidR="00263A47" w:rsidRPr="00A87005" w:rsidRDefault="00AB71A2" w:rsidP="006B1BBD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A8700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0355EFE" w14:textId="77777777" w:rsidR="00AB71A2" w:rsidRPr="00A87005" w:rsidRDefault="00AB71A2" w:rsidP="006B1BBD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20"/>
          <w:lang w:bidi="th-TH"/>
        </w:rPr>
      </w:pPr>
    </w:p>
    <w:p w14:paraId="0A8A0793" w14:textId="77777777" w:rsidR="00DB516E" w:rsidRPr="00A87005" w:rsidRDefault="00DB516E" w:rsidP="002B2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87005">
        <w:rPr>
          <w:rFonts w:ascii="Angsana New" w:hAnsi="Angsana New"/>
          <w:spacing w:val="4"/>
          <w:sz w:val="30"/>
          <w:szCs w:val="30"/>
          <w:cs/>
          <w:lang w:val="th-TH"/>
        </w:rPr>
        <w:t>เงินสดและรายการเทียบเท่าเงินสด ลูกหนี้ เจ้าหนี้และเงินเบิกเกินบัญชีและเงินกู้ยืมระยะสั้นจากสถาบันการเงิน</w:t>
      </w:r>
      <w:r w:rsidRPr="00A87005">
        <w:rPr>
          <w:rFonts w:ascii="Angsana New" w:hAnsi="Angsana New"/>
          <w:sz w:val="30"/>
          <w:szCs w:val="30"/>
          <w:cs/>
          <w:lang w:val="th-TH"/>
        </w:rPr>
        <w:t>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6C5148F3" w14:textId="77777777" w:rsidR="00DB516E" w:rsidRPr="00A87005" w:rsidRDefault="00DB516E" w:rsidP="0071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0568751D" w14:textId="77777777" w:rsidR="00356E26" w:rsidRDefault="00FE7D2A" w:rsidP="00AA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A87005">
        <w:rPr>
          <w:rFonts w:ascii="Angsana New" w:hAnsi="Angsana New"/>
          <w:sz w:val="30"/>
          <w:szCs w:val="30"/>
          <w:cs/>
          <w:lang w:val="th-TH"/>
        </w:rPr>
        <w:t xml:space="preserve">เงินฝากประจำ </w:t>
      </w:r>
      <w:r w:rsidR="00A71615" w:rsidRPr="00A87005">
        <w:rPr>
          <w:rFonts w:ascii="Angsana New" w:hAnsi="Angsana New"/>
          <w:sz w:val="30"/>
          <w:szCs w:val="30"/>
          <w:cs/>
          <w:lang w:val="th-TH"/>
        </w:rPr>
        <w:t xml:space="preserve">ลูกหนี้การค้าที่ครบกำหนดชำระเกินกว่าหนึ่งปี </w:t>
      </w:r>
      <w:r w:rsidRPr="00A87005">
        <w:rPr>
          <w:rFonts w:ascii="Angsana New" w:hAnsi="Angsana New"/>
          <w:sz w:val="30"/>
          <w:szCs w:val="30"/>
          <w:cs/>
          <w:lang w:val="th-TH"/>
        </w:rPr>
        <w:t>เงินกู้ยืมระยะยาว</w:t>
      </w:r>
      <w:r w:rsidR="00DB516E" w:rsidRPr="00A87005">
        <w:rPr>
          <w:rFonts w:ascii="Angsana New" w:hAnsi="Angsana New"/>
          <w:sz w:val="30"/>
          <w:szCs w:val="30"/>
          <w:cs/>
          <w:lang w:val="th-TH"/>
        </w:rPr>
        <w:t>และหนี้สินตามสัญญาเช</w:t>
      </w:r>
      <w:r w:rsidR="00DB516E" w:rsidRPr="00A87005">
        <w:rPr>
          <w:rFonts w:ascii="Angsana New" w:hAnsi="Angsana New"/>
          <w:sz w:val="30"/>
          <w:szCs w:val="30"/>
          <w:cs/>
        </w:rPr>
        <w:t>่า</w:t>
      </w:r>
      <w:r w:rsidR="00DB516E" w:rsidRPr="00A87005">
        <w:rPr>
          <w:rFonts w:ascii="Angsana New" w:hAnsi="Angsana New"/>
          <w:sz w:val="30"/>
          <w:szCs w:val="30"/>
          <w:cs/>
          <w:lang w:val="th-TH"/>
        </w:rPr>
        <w:t>การเงิน  มีราคาตามบัญชีใกล้เคียงกับมูลค่ายุติธรรม เนื่องจากเครื่องมือทางการเงินเหล่านี้มีอัตราดอกเบี้ยในอัตราตลาด</w:t>
      </w:r>
    </w:p>
    <w:p w14:paraId="13617D21" w14:textId="77777777" w:rsidR="00425D37" w:rsidRDefault="0042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E0A192E" w14:textId="77777777" w:rsidR="00677CD3" w:rsidRPr="00A87005" w:rsidRDefault="00A42423" w:rsidP="00FE2571">
      <w:pPr>
        <w:pStyle w:val="Heading5"/>
        <w:numPr>
          <w:ilvl w:val="0"/>
          <w:numId w:val="23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A87005">
        <w:rPr>
          <w:rFonts w:ascii="Angsana New" w:hAnsi="Angsana New"/>
          <w:sz w:val="30"/>
          <w:szCs w:val="30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0474CA6A" w14:textId="77777777" w:rsidR="009E7A30" w:rsidRPr="00A87005" w:rsidRDefault="009E7A30" w:rsidP="009E7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260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271"/>
        <w:gridCol w:w="1076"/>
        <w:gridCol w:w="270"/>
        <w:gridCol w:w="1174"/>
        <w:gridCol w:w="270"/>
        <w:gridCol w:w="1080"/>
        <w:gridCol w:w="270"/>
        <w:gridCol w:w="1170"/>
      </w:tblGrid>
      <w:tr w:rsidR="00854539" w:rsidRPr="00A87005" w14:paraId="237BAE2C" w14:textId="77777777" w:rsidTr="004E625E">
        <w:trPr>
          <w:tblHeader/>
        </w:trPr>
        <w:tc>
          <w:tcPr>
            <w:tcW w:w="2019" w:type="pct"/>
          </w:tcPr>
          <w:p w14:paraId="0F85E9AD" w14:textId="77777777" w:rsidR="009E7A30" w:rsidRPr="00A87005" w:rsidRDefault="009E7A30" w:rsidP="00C4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1F6248EC" w14:textId="77777777" w:rsidR="009E7A30" w:rsidRPr="00A87005" w:rsidRDefault="009E7A30" w:rsidP="00C4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18944C9F" w14:textId="77777777" w:rsidR="009E7A30" w:rsidRPr="00A87005" w:rsidRDefault="009E7A30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C4C1CCC" w14:textId="77777777" w:rsidR="009E7A30" w:rsidRPr="00A87005" w:rsidRDefault="009E7A30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5EF977F4" w14:textId="77777777" w:rsidR="009E7A30" w:rsidRPr="00A87005" w:rsidRDefault="009E7A30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6A19" w:rsidRPr="00A87005" w14:paraId="39BA4000" w14:textId="77777777" w:rsidTr="004E625E">
        <w:trPr>
          <w:trHeight w:val="380"/>
          <w:tblHeader/>
        </w:trPr>
        <w:tc>
          <w:tcPr>
            <w:tcW w:w="2019" w:type="pct"/>
          </w:tcPr>
          <w:p w14:paraId="5AD5A25A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50C244C4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47D4E686" w14:textId="77777777" w:rsidR="002D6A19" w:rsidRPr="00A87005" w:rsidRDefault="00284FB8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4" w:type="pct"/>
            <w:shd w:val="clear" w:color="auto" w:fill="auto"/>
          </w:tcPr>
          <w:p w14:paraId="4D9C7BEB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074ACD07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5BA8332C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EC01093" w14:textId="77777777" w:rsidR="002D6A19" w:rsidRPr="00A87005" w:rsidRDefault="00284FB8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4" w:type="pct"/>
            <w:shd w:val="clear" w:color="auto" w:fill="auto"/>
          </w:tcPr>
          <w:p w14:paraId="0948BF55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6E0D0E2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D6A19" w:rsidRPr="00A87005" w14:paraId="1F29B509" w14:textId="77777777" w:rsidTr="004E625E">
        <w:trPr>
          <w:trHeight w:val="380"/>
          <w:tblHeader/>
        </w:trPr>
        <w:tc>
          <w:tcPr>
            <w:tcW w:w="2019" w:type="pct"/>
          </w:tcPr>
          <w:p w14:paraId="393607EF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68DB1DAF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390EB5D1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70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  <w:shd w:val="clear" w:color="auto" w:fill="auto"/>
          </w:tcPr>
          <w:p w14:paraId="0461D458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381BD709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1F154E69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F6DD954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70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  <w:shd w:val="clear" w:color="auto" w:fill="auto"/>
          </w:tcPr>
          <w:p w14:paraId="0437346D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54E2E2F5" w14:textId="77777777" w:rsidR="002D6A19" w:rsidRPr="00A87005" w:rsidRDefault="002D6A19" w:rsidP="002D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D6A19" w:rsidRPr="00A87005" w14:paraId="61881B39" w14:textId="77777777" w:rsidTr="004E625E">
        <w:trPr>
          <w:tblHeader/>
        </w:trPr>
        <w:tc>
          <w:tcPr>
            <w:tcW w:w="2019" w:type="pct"/>
          </w:tcPr>
          <w:p w14:paraId="1E12E08E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53D6999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pct"/>
            <w:gridSpan w:val="7"/>
          </w:tcPr>
          <w:p w14:paraId="3008ED65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870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D6A19" w:rsidRPr="00A87005" w14:paraId="2DE2A416" w14:textId="77777777" w:rsidTr="004E625E">
        <w:trPr>
          <w:trHeight w:val="443"/>
        </w:trPr>
        <w:tc>
          <w:tcPr>
            <w:tcW w:w="2019" w:type="pct"/>
          </w:tcPr>
          <w:p w14:paraId="3D894A40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5" w:type="pct"/>
            <w:shd w:val="clear" w:color="auto" w:fill="auto"/>
          </w:tcPr>
          <w:p w14:paraId="56F24C58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2867B6AB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DD78AC6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40F3A0CD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D6CAE44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D663FB8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6A74797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A724C37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6A19" w:rsidRPr="00A87005" w14:paraId="1D2CAEE3" w14:textId="77777777" w:rsidTr="004E625E">
        <w:tc>
          <w:tcPr>
            <w:tcW w:w="2019" w:type="pct"/>
          </w:tcPr>
          <w:p w14:paraId="6ABDAC1E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45" w:type="pct"/>
            <w:shd w:val="clear" w:color="auto" w:fill="auto"/>
          </w:tcPr>
          <w:p w14:paraId="0980E9B9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3193041F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011EFA7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7B23C410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6259752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B2AE1DC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72769D3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E138046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6A19" w:rsidRPr="00A87005" w14:paraId="7F39AED3" w14:textId="77777777" w:rsidTr="004E625E">
        <w:tc>
          <w:tcPr>
            <w:tcW w:w="2019" w:type="pct"/>
          </w:tcPr>
          <w:p w14:paraId="563DE972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ส่วนปรับปรุงอาคาร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5" w:type="pct"/>
            <w:shd w:val="clear" w:color="auto" w:fill="auto"/>
          </w:tcPr>
          <w:p w14:paraId="20318FFC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286D7AA9" w14:textId="77777777" w:rsidR="002D6A19" w:rsidRPr="00A87005" w:rsidRDefault="00AE1E0B" w:rsidP="002D6A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1,225</w:t>
            </w:r>
          </w:p>
        </w:tc>
        <w:tc>
          <w:tcPr>
            <w:tcW w:w="144" w:type="pct"/>
          </w:tcPr>
          <w:p w14:paraId="0B075D25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48D0D50" w14:textId="77777777" w:rsidR="002D6A19" w:rsidRPr="00A87005" w:rsidRDefault="002D6A19" w:rsidP="002D6A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2,062</w:t>
            </w:r>
          </w:p>
        </w:tc>
        <w:tc>
          <w:tcPr>
            <w:tcW w:w="144" w:type="pct"/>
          </w:tcPr>
          <w:p w14:paraId="22448ABC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A8B0B84" w14:textId="77777777" w:rsidR="002D6A19" w:rsidRPr="00A87005" w:rsidRDefault="00AE1E0B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984</w:t>
            </w:r>
          </w:p>
        </w:tc>
        <w:tc>
          <w:tcPr>
            <w:tcW w:w="144" w:type="pct"/>
          </w:tcPr>
          <w:p w14:paraId="034589CB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DC3E520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1,553</w:t>
            </w:r>
          </w:p>
        </w:tc>
      </w:tr>
      <w:tr w:rsidR="002D6A19" w:rsidRPr="00A87005" w14:paraId="5C64904A" w14:textId="77777777" w:rsidTr="004E625E">
        <w:tc>
          <w:tcPr>
            <w:tcW w:w="2019" w:type="pct"/>
          </w:tcPr>
          <w:p w14:paraId="62F4E051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" w:type="pct"/>
            <w:shd w:val="clear" w:color="auto" w:fill="auto"/>
          </w:tcPr>
          <w:p w14:paraId="674E7371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47AFA518" w14:textId="77777777" w:rsidR="002D6A19" w:rsidRPr="00A87005" w:rsidRDefault="00AE1E0B" w:rsidP="002D6A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1,225</w:t>
            </w:r>
          </w:p>
        </w:tc>
        <w:tc>
          <w:tcPr>
            <w:tcW w:w="144" w:type="pct"/>
          </w:tcPr>
          <w:p w14:paraId="385D6AE7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72DAE9F2" w14:textId="77777777" w:rsidR="002D6A19" w:rsidRPr="00A87005" w:rsidRDefault="002D6A19" w:rsidP="002D6A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2,062</w:t>
            </w:r>
          </w:p>
        </w:tc>
        <w:tc>
          <w:tcPr>
            <w:tcW w:w="144" w:type="pct"/>
          </w:tcPr>
          <w:p w14:paraId="534DD46F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BDB9956" w14:textId="77777777" w:rsidR="002D6A19" w:rsidRPr="00A87005" w:rsidRDefault="00AE1E0B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984</w:t>
            </w:r>
          </w:p>
        </w:tc>
        <w:tc>
          <w:tcPr>
            <w:tcW w:w="144" w:type="pct"/>
          </w:tcPr>
          <w:p w14:paraId="62967179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408C2B43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1,553</w:t>
            </w:r>
          </w:p>
        </w:tc>
      </w:tr>
      <w:tr w:rsidR="002D6A19" w:rsidRPr="00A87005" w14:paraId="53DE22D3" w14:textId="77777777" w:rsidTr="004E625E">
        <w:tc>
          <w:tcPr>
            <w:tcW w:w="2019" w:type="pct"/>
          </w:tcPr>
          <w:p w14:paraId="190056C1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3D0CE4DC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5" w:type="pct"/>
            <w:gridSpan w:val="7"/>
          </w:tcPr>
          <w:p w14:paraId="32B48EFC" w14:textId="77777777" w:rsidR="002D6A19" w:rsidRPr="00A87005" w:rsidRDefault="002D6A19" w:rsidP="002D6A19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D6A19" w:rsidRPr="00A87005" w14:paraId="3AC4D66A" w14:textId="77777777" w:rsidTr="004E625E">
        <w:tc>
          <w:tcPr>
            <w:tcW w:w="2019" w:type="pct"/>
          </w:tcPr>
          <w:p w14:paraId="0BEAEB39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870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4E4E92C4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 w:rsidRPr="00A870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145" w:type="pct"/>
            <w:shd w:val="clear" w:color="auto" w:fill="auto"/>
          </w:tcPr>
          <w:p w14:paraId="376157B9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2C6F2AFA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FD07955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BCB9AC7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CFDA986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A5D3C5D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5E1AEF3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E018129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D6A19" w:rsidRPr="00A87005" w14:paraId="56F806E1" w14:textId="77777777" w:rsidTr="004E625E">
        <w:tc>
          <w:tcPr>
            <w:tcW w:w="2019" w:type="pct"/>
          </w:tcPr>
          <w:p w14:paraId="2C627627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5" w:type="pct"/>
            <w:shd w:val="clear" w:color="auto" w:fill="auto"/>
          </w:tcPr>
          <w:p w14:paraId="585B813F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497A27E0" w14:textId="77777777" w:rsidR="002D6A19" w:rsidRPr="00A87005" w:rsidRDefault="00AE1E0B" w:rsidP="002D6A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43,362</w:t>
            </w:r>
          </w:p>
        </w:tc>
        <w:tc>
          <w:tcPr>
            <w:tcW w:w="144" w:type="pct"/>
          </w:tcPr>
          <w:p w14:paraId="6E589BFB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5864E3B1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42,779</w:t>
            </w:r>
          </w:p>
        </w:tc>
        <w:tc>
          <w:tcPr>
            <w:tcW w:w="144" w:type="pct"/>
          </w:tcPr>
          <w:p w14:paraId="317FF2B7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700"/>
              </w:tabs>
              <w:spacing w:after="0" w:line="240" w:lineRule="auto"/>
              <w:ind w:left="-126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48F2229" w14:textId="77777777" w:rsidR="002D6A19" w:rsidRPr="00A87005" w:rsidRDefault="00AE1E0B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41,198</w:t>
            </w:r>
          </w:p>
        </w:tc>
        <w:tc>
          <w:tcPr>
            <w:tcW w:w="144" w:type="pct"/>
          </w:tcPr>
          <w:p w14:paraId="521E43E7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E1FD9EB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40,547</w:t>
            </w:r>
          </w:p>
        </w:tc>
      </w:tr>
      <w:tr w:rsidR="002D6A19" w:rsidRPr="00A87005" w14:paraId="0FCDFC8C" w14:textId="77777777" w:rsidTr="004E625E">
        <w:tc>
          <w:tcPr>
            <w:tcW w:w="2019" w:type="pct"/>
          </w:tcPr>
          <w:p w14:paraId="042CBEFB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45" w:type="pct"/>
            <w:shd w:val="clear" w:color="auto" w:fill="auto"/>
          </w:tcPr>
          <w:p w14:paraId="43A76379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079FECF5" w14:textId="77777777" w:rsidR="002D6A19" w:rsidRPr="00A87005" w:rsidRDefault="00AE1E0B" w:rsidP="002D6A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31,043</w:t>
            </w:r>
          </w:p>
        </w:tc>
        <w:tc>
          <w:tcPr>
            <w:tcW w:w="144" w:type="pct"/>
          </w:tcPr>
          <w:p w14:paraId="1D5217DF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700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716A8792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31,229</w:t>
            </w:r>
          </w:p>
        </w:tc>
        <w:tc>
          <w:tcPr>
            <w:tcW w:w="144" w:type="pct"/>
          </w:tcPr>
          <w:p w14:paraId="1EDFE9C5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700"/>
              </w:tabs>
              <w:spacing w:after="0" w:line="240" w:lineRule="auto"/>
              <w:ind w:left="-126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F17FC9E" w14:textId="77777777" w:rsidR="002D6A19" w:rsidRPr="00A87005" w:rsidRDefault="00AE1E0B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30,023</w:t>
            </w:r>
          </w:p>
        </w:tc>
        <w:tc>
          <w:tcPr>
            <w:tcW w:w="144" w:type="pct"/>
          </w:tcPr>
          <w:p w14:paraId="2642E8E8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700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FEDC5E6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30,295</w:t>
            </w:r>
          </w:p>
        </w:tc>
      </w:tr>
      <w:tr w:rsidR="002D6A19" w:rsidRPr="00A87005" w14:paraId="672A5646" w14:textId="77777777" w:rsidTr="004E625E">
        <w:tc>
          <w:tcPr>
            <w:tcW w:w="2019" w:type="pct"/>
          </w:tcPr>
          <w:p w14:paraId="6C5E413A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" w:type="pct"/>
            <w:shd w:val="clear" w:color="auto" w:fill="auto"/>
          </w:tcPr>
          <w:p w14:paraId="76F93B03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5259E67D" w14:textId="77777777" w:rsidR="002D6A19" w:rsidRPr="00A87005" w:rsidRDefault="00AE1E0B" w:rsidP="00D046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74,40</w:t>
            </w:r>
            <w:r w:rsidR="00B2153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4" w:type="pct"/>
          </w:tcPr>
          <w:p w14:paraId="5DEC21C0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700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6D7A282" w14:textId="77777777" w:rsidR="002D6A19" w:rsidRPr="00A87005" w:rsidRDefault="002D6A19" w:rsidP="00D0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74,008</w:t>
            </w:r>
          </w:p>
        </w:tc>
        <w:tc>
          <w:tcPr>
            <w:tcW w:w="144" w:type="pct"/>
          </w:tcPr>
          <w:p w14:paraId="5982344F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700"/>
              </w:tabs>
              <w:spacing w:after="0" w:line="240" w:lineRule="auto"/>
              <w:ind w:left="-126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31DA7CB" w14:textId="77777777" w:rsidR="002D6A19" w:rsidRPr="00A87005" w:rsidRDefault="00AE1E0B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E5136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5136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144" w:type="pct"/>
          </w:tcPr>
          <w:p w14:paraId="53BB0291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700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485E5D33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70,842</w:t>
            </w:r>
          </w:p>
        </w:tc>
      </w:tr>
    </w:tbl>
    <w:p w14:paraId="5E3CB915" w14:textId="77777777" w:rsidR="00702C51" w:rsidRPr="00A87005" w:rsidRDefault="00702C51" w:rsidP="009D74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131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3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260"/>
        <w:gridCol w:w="36"/>
        <w:gridCol w:w="1048"/>
        <w:gridCol w:w="32"/>
        <w:gridCol w:w="238"/>
        <w:gridCol w:w="34"/>
        <w:gridCol w:w="1141"/>
        <w:gridCol w:w="36"/>
        <w:gridCol w:w="241"/>
        <w:gridCol w:w="30"/>
        <w:gridCol w:w="1037"/>
        <w:gridCol w:w="34"/>
        <w:gridCol w:w="243"/>
        <w:gridCol w:w="28"/>
        <w:gridCol w:w="1115"/>
        <w:gridCol w:w="24"/>
      </w:tblGrid>
      <w:tr w:rsidR="00582FF4" w:rsidRPr="00A87005" w14:paraId="61B1E0DE" w14:textId="77777777" w:rsidTr="00D04665">
        <w:tc>
          <w:tcPr>
            <w:tcW w:w="2020" w:type="pct"/>
          </w:tcPr>
          <w:p w14:paraId="5A954BEB" w14:textId="77777777" w:rsidR="007129E6" w:rsidRPr="00A87005" w:rsidRDefault="007129E6" w:rsidP="0071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58" w:type="pct"/>
            <w:gridSpan w:val="2"/>
            <w:shd w:val="clear" w:color="auto" w:fill="auto"/>
          </w:tcPr>
          <w:p w14:paraId="2C8E68CA" w14:textId="77777777" w:rsidR="007129E6" w:rsidRPr="00A87005" w:rsidRDefault="007129E6" w:rsidP="0071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gridSpan w:val="2"/>
          </w:tcPr>
          <w:p w14:paraId="6E56CEDE" w14:textId="77777777" w:rsidR="007129E6" w:rsidRPr="00A87005" w:rsidRDefault="007129E6" w:rsidP="0071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14:paraId="134B116A" w14:textId="77777777" w:rsidR="007129E6" w:rsidRPr="00A87005" w:rsidRDefault="007129E6" w:rsidP="0071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1E7BF3D" w14:textId="77777777" w:rsidR="007129E6" w:rsidRPr="00A87005" w:rsidRDefault="007129E6" w:rsidP="0071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14:paraId="72A055AF" w14:textId="77777777" w:rsidR="007129E6" w:rsidRPr="00A87005" w:rsidRDefault="007129E6" w:rsidP="0071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14:paraId="0C040234" w14:textId="77777777" w:rsidR="007129E6" w:rsidRPr="00A87005" w:rsidRDefault="007129E6" w:rsidP="0071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14:paraId="10D54076" w14:textId="77777777" w:rsidR="007129E6" w:rsidRPr="00A87005" w:rsidRDefault="007129E6" w:rsidP="0071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14:paraId="6016B1DA" w14:textId="77777777" w:rsidR="007129E6" w:rsidRPr="00A87005" w:rsidRDefault="007129E6" w:rsidP="0071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A3577" w:rsidRPr="00A87005" w14:paraId="177CA943" w14:textId="77777777" w:rsidTr="00D04665">
        <w:trPr>
          <w:gridAfter w:val="1"/>
          <w:wAfter w:w="15" w:type="pct"/>
        </w:trPr>
        <w:tc>
          <w:tcPr>
            <w:tcW w:w="2020" w:type="pct"/>
          </w:tcPr>
          <w:p w14:paraId="000C9B57" w14:textId="77777777"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37" w:type="pct"/>
            <w:shd w:val="clear" w:color="auto" w:fill="auto"/>
          </w:tcPr>
          <w:p w14:paraId="7EB0014A" w14:textId="77777777"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  <w:gridSpan w:val="2"/>
          </w:tcPr>
          <w:p w14:paraId="412E65ED" w14:textId="77777777" w:rsidR="005A3577" w:rsidRPr="00A87005" w:rsidRDefault="00AE1E0B" w:rsidP="005A3577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111,15</w:t>
            </w:r>
            <w:r w:rsidR="00B2153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4" w:type="pct"/>
            <w:gridSpan w:val="2"/>
          </w:tcPr>
          <w:p w14:paraId="2C0907E5" w14:textId="77777777"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7180AB03" w14:textId="77777777" w:rsidR="005A3577" w:rsidRPr="00A87005" w:rsidRDefault="005B445D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131</w:t>
            </w:r>
            <w:r w:rsidR="005A3577" w:rsidRPr="00A87005">
              <w:rPr>
                <w:rFonts w:ascii="Angsana New" w:hAnsi="Angsana New"/>
                <w:sz w:val="30"/>
                <w:szCs w:val="30"/>
              </w:rPr>
              <w:t>,</w:t>
            </w:r>
            <w:r w:rsidRPr="00A87005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148" w:type="pct"/>
            <w:gridSpan w:val="2"/>
          </w:tcPr>
          <w:p w14:paraId="702D9596" w14:textId="77777777"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1FD0934E" w14:textId="77777777" w:rsidR="005A3577" w:rsidRPr="00A87005" w:rsidRDefault="00AE1E0B" w:rsidP="001927FA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109,465</w:t>
            </w:r>
          </w:p>
        </w:tc>
        <w:tc>
          <w:tcPr>
            <w:tcW w:w="148" w:type="pct"/>
            <w:gridSpan w:val="2"/>
          </w:tcPr>
          <w:p w14:paraId="1FAFDBE6" w14:textId="77777777"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3893C1C0" w14:textId="77777777"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1</w:t>
            </w:r>
            <w:r w:rsidR="00284EDD" w:rsidRPr="00A87005">
              <w:rPr>
                <w:rFonts w:ascii="Angsana New" w:hAnsi="Angsana New"/>
                <w:sz w:val="30"/>
                <w:szCs w:val="30"/>
              </w:rPr>
              <w:t>30</w:t>
            </w:r>
            <w:r w:rsidRPr="00A87005">
              <w:rPr>
                <w:rFonts w:ascii="Angsana New" w:hAnsi="Angsana New"/>
                <w:sz w:val="30"/>
                <w:szCs w:val="30"/>
              </w:rPr>
              <w:t>,</w:t>
            </w:r>
            <w:r w:rsidR="00284EDD" w:rsidRPr="00A87005">
              <w:rPr>
                <w:rFonts w:ascii="Angsana New" w:hAnsi="Angsana New"/>
                <w:sz w:val="30"/>
                <w:szCs w:val="30"/>
              </w:rPr>
              <w:t>175</w:t>
            </w:r>
          </w:p>
        </w:tc>
      </w:tr>
      <w:tr w:rsidR="005A3577" w:rsidRPr="00A87005" w14:paraId="171E8918" w14:textId="77777777" w:rsidTr="00D04665">
        <w:trPr>
          <w:gridAfter w:val="1"/>
          <w:wAfter w:w="15" w:type="pct"/>
        </w:trPr>
        <w:tc>
          <w:tcPr>
            <w:tcW w:w="2020" w:type="pct"/>
          </w:tcPr>
          <w:p w14:paraId="24761FE5" w14:textId="77777777"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7" w:type="pct"/>
            <w:shd w:val="clear" w:color="auto" w:fill="auto"/>
          </w:tcPr>
          <w:p w14:paraId="62B262A4" w14:textId="77777777"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  <w:gridSpan w:val="2"/>
          </w:tcPr>
          <w:p w14:paraId="707F0E3C" w14:textId="77777777" w:rsidR="005A3577" w:rsidRPr="00A87005" w:rsidRDefault="00AE1E0B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25,206</w:t>
            </w:r>
          </w:p>
        </w:tc>
        <w:tc>
          <w:tcPr>
            <w:tcW w:w="144" w:type="pct"/>
            <w:gridSpan w:val="2"/>
          </w:tcPr>
          <w:p w14:paraId="5551F9C6" w14:textId="77777777"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44E80303" w14:textId="77777777"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73,286</w:t>
            </w:r>
          </w:p>
        </w:tc>
        <w:tc>
          <w:tcPr>
            <w:tcW w:w="148" w:type="pct"/>
            <w:gridSpan w:val="2"/>
          </w:tcPr>
          <w:p w14:paraId="13C85B04" w14:textId="77777777"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778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08586287" w14:textId="77777777" w:rsidR="005A3577" w:rsidRPr="00A87005" w:rsidRDefault="00AE1E0B" w:rsidP="005A3577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7,241</w:t>
            </w:r>
          </w:p>
        </w:tc>
        <w:tc>
          <w:tcPr>
            <w:tcW w:w="148" w:type="pct"/>
            <w:gridSpan w:val="2"/>
          </w:tcPr>
          <w:p w14:paraId="41C87FC1" w14:textId="77777777"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43D9D71F" w14:textId="77777777"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42,424</w:t>
            </w:r>
          </w:p>
        </w:tc>
      </w:tr>
      <w:tr w:rsidR="005A3577" w:rsidRPr="00A87005" w14:paraId="576595A2" w14:textId="77777777" w:rsidTr="00D04665">
        <w:trPr>
          <w:gridAfter w:val="1"/>
          <w:wAfter w:w="13" w:type="pct"/>
        </w:trPr>
        <w:tc>
          <w:tcPr>
            <w:tcW w:w="2159" w:type="pct"/>
            <w:gridSpan w:val="2"/>
          </w:tcPr>
          <w:p w14:paraId="097E267A" w14:textId="77777777"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579" w:type="pct"/>
            <w:gridSpan w:val="2"/>
          </w:tcPr>
          <w:p w14:paraId="4796D81B" w14:textId="77777777"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0ED7016" w14:textId="77777777"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2FF19B2A" w14:textId="77777777"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62DA6350" w14:textId="77777777"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6F20DD39" w14:textId="77777777" w:rsidR="005A3577" w:rsidRPr="00A87005" w:rsidRDefault="005A3577" w:rsidP="005A3577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5AD3BE1B" w14:textId="77777777"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0830E8F4" w14:textId="77777777" w:rsidR="005A3577" w:rsidRPr="00A87005" w:rsidRDefault="005A3577" w:rsidP="005A3577">
            <w:pPr>
              <w:pStyle w:val="acctfourfigures"/>
              <w:tabs>
                <w:tab w:val="clear" w:pos="765"/>
                <w:tab w:val="decimal" w:pos="770"/>
                <w:tab w:val="decimal" w:pos="88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3577" w:rsidRPr="00A87005" w14:paraId="7830BBF3" w14:textId="77777777" w:rsidTr="00D04665">
        <w:trPr>
          <w:gridAfter w:val="1"/>
          <w:wAfter w:w="13" w:type="pct"/>
        </w:trPr>
        <w:tc>
          <w:tcPr>
            <w:tcW w:w="2159" w:type="pct"/>
            <w:gridSpan w:val="2"/>
          </w:tcPr>
          <w:p w14:paraId="6F2A3C25" w14:textId="77777777"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ที่เปิดแล้วแต่ยังไม่เข้าเงื่อนไขการเป็นหนี้สิน</w:t>
            </w:r>
          </w:p>
        </w:tc>
        <w:tc>
          <w:tcPr>
            <w:tcW w:w="579" w:type="pct"/>
            <w:gridSpan w:val="2"/>
          </w:tcPr>
          <w:p w14:paraId="42523E8B" w14:textId="77777777" w:rsidR="005A3577" w:rsidRPr="00A87005" w:rsidRDefault="00365BE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9,13</w:t>
            </w:r>
            <w:r w:rsidR="00AA5C3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4" w:type="pct"/>
            <w:gridSpan w:val="2"/>
          </w:tcPr>
          <w:p w14:paraId="683631EF" w14:textId="77777777"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02269D0E" w14:textId="77777777" w:rsidR="005A3577" w:rsidRPr="00A87005" w:rsidRDefault="001E2A35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2,890</w:t>
            </w:r>
          </w:p>
        </w:tc>
        <w:tc>
          <w:tcPr>
            <w:tcW w:w="148" w:type="pct"/>
            <w:gridSpan w:val="2"/>
          </w:tcPr>
          <w:p w14:paraId="1E63E5E6" w14:textId="77777777"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</w:tcPr>
          <w:p w14:paraId="79776ACA" w14:textId="77777777" w:rsidR="005A3577" w:rsidRPr="00A87005" w:rsidRDefault="00AE1E0B" w:rsidP="001927FA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7548CE1A" w14:textId="77777777"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0517AC11" w14:textId="77777777" w:rsidR="005A3577" w:rsidRPr="00A87005" w:rsidRDefault="001E2A35" w:rsidP="005A357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87005">
              <w:rPr>
                <w:rFonts w:ascii="Angsana New" w:hAnsi="Angsana New" w:cs="Angsana New"/>
                <w:sz w:val="30"/>
                <w:szCs w:val="30"/>
              </w:rPr>
              <w:t>1,090</w:t>
            </w:r>
          </w:p>
        </w:tc>
      </w:tr>
      <w:tr w:rsidR="005A3577" w:rsidRPr="00A87005" w14:paraId="75935B9D" w14:textId="77777777" w:rsidTr="00D04665">
        <w:trPr>
          <w:gridAfter w:val="1"/>
          <w:wAfter w:w="15" w:type="pct"/>
          <w:trHeight w:val="379"/>
        </w:trPr>
        <w:tc>
          <w:tcPr>
            <w:tcW w:w="2020" w:type="pct"/>
          </w:tcPr>
          <w:p w14:paraId="00A746D4" w14:textId="77777777"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" w:type="pct"/>
            <w:shd w:val="clear" w:color="auto" w:fill="auto"/>
          </w:tcPr>
          <w:p w14:paraId="2C54D5B5" w14:textId="77777777"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975E6A" w14:textId="77777777" w:rsidR="005A3577" w:rsidRPr="00A87005" w:rsidRDefault="00365BE7" w:rsidP="005A3577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145,49</w:t>
            </w:r>
            <w:r w:rsidR="00B215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  <w:gridSpan w:val="2"/>
          </w:tcPr>
          <w:p w14:paraId="430DEFCC" w14:textId="77777777"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B53AD5" w14:textId="77777777"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5B445D" w:rsidRPr="00A8700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,4</w:t>
            </w:r>
            <w:r w:rsidR="005B445D" w:rsidRPr="00A87005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148" w:type="pct"/>
            <w:gridSpan w:val="2"/>
          </w:tcPr>
          <w:p w14:paraId="2B9EA910" w14:textId="77777777"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C8A0AF" w14:textId="77777777" w:rsidR="005A3577" w:rsidRPr="00A87005" w:rsidRDefault="00AE1E0B" w:rsidP="005A3577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116,706</w:t>
            </w:r>
          </w:p>
        </w:tc>
        <w:tc>
          <w:tcPr>
            <w:tcW w:w="148" w:type="pct"/>
            <w:gridSpan w:val="2"/>
          </w:tcPr>
          <w:p w14:paraId="2BC91332" w14:textId="77777777"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F232CA" w14:textId="77777777" w:rsidR="005A3577" w:rsidRPr="00A87005" w:rsidRDefault="005A3577" w:rsidP="005A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DF2350" w:rsidRPr="00A8700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F2350" w:rsidRPr="00A87005">
              <w:rPr>
                <w:rFonts w:ascii="Angsana New" w:hAnsi="Angsana New"/>
                <w:b/>
                <w:bCs/>
                <w:sz w:val="30"/>
                <w:szCs w:val="30"/>
              </w:rPr>
              <w:t>689</w:t>
            </w:r>
          </w:p>
        </w:tc>
      </w:tr>
    </w:tbl>
    <w:p w14:paraId="312E91AB" w14:textId="77777777" w:rsidR="00A83311" w:rsidRPr="00A87005" w:rsidRDefault="00A83311" w:rsidP="00DC4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</w:p>
    <w:p w14:paraId="62971BDE" w14:textId="77777777" w:rsidR="003E65B3" w:rsidRPr="00A87005" w:rsidRDefault="003E65B3" w:rsidP="00DC4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กลุ่มบริษั</w:t>
      </w:r>
      <w:r w:rsidR="00D90BD9" w:rsidRPr="00A87005">
        <w:rPr>
          <w:rFonts w:ascii="Angsana New" w:hAnsi="Angsana New"/>
          <w:sz w:val="30"/>
          <w:szCs w:val="30"/>
          <w:cs/>
        </w:rPr>
        <w:t>ท</w:t>
      </w:r>
      <w:r w:rsidRPr="00A87005">
        <w:rPr>
          <w:rFonts w:ascii="Angsana New" w:hAnsi="Angsana New"/>
          <w:sz w:val="30"/>
          <w:szCs w:val="30"/>
          <w:cs/>
        </w:rPr>
        <w:t xml:space="preserve">มีสัญญาเช่าหลายฉบับกับบริษัทในประเทศหลายแห่ง ซึ่งครอบคลุมการเช่าสำนักงาน </w:t>
      </w:r>
      <w:r w:rsidR="008E4285" w:rsidRPr="00A87005">
        <w:rPr>
          <w:rFonts w:ascii="Angsana New" w:hAnsi="Angsana New"/>
          <w:sz w:val="30"/>
          <w:szCs w:val="30"/>
          <w:cs/>
        </w:rPr>
        <w:t>โชว์</w:t>
      </w:r>
      <w:r w:rsidR="00186959" w:rsidRPr="00A87005">
        <w:rPr>
          <w:rFonts w:ascii="Angsana New" w:hAnsi="Angsana New"/>
          <w:sz w:val="30"/>
          <w:szCs w:val="30"/>
          <w:cs/>
        </w:rPr>
        <w:t>รูม สิ่งอำนวยความสะดวก</w:t>
      </w:r>
      <w:r w:rsidR="00B66FC5" w:rsidRPr="00A87005">
        <w:rPr>
          <w:rFonts w:ascii="Angsana New" w:hAnsi="Angsana New" w:hint="cs"/>
          <w:sz w:val="30"/>
          <w:szCs w:val="30"/>
          <w:cs/>
        </w:rPr>
        <w:t>และ</w:t>
      </w:r>
      <w:r w:rsidRPr="00A87005">
        <w:rPr>
          <w:rFonts w:ascii="Angsana New" w:hAnsi="Angsana New"/>
          <w:sz w:val="30"/>
          <w:szCs w:val="30"/>
          <w:cs/>
        </w:rPr>
        <w:t>บริการ</w:t>
      </w:r>
      <w:r w:rsidR="00B66FC5" w:rsidRPr="00A87005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68319B" w:rsidRPr="00A87005">
        <w:rPr>
          <w:rFonts w:ascii="Angsana New" w:hAnsi="Angsana New"/>
          <w:sz w:val="30"/>
          <w:szCs w:val="30"/>
        </w:rPr>
        <w:t xml:space="preserve"> </w:t>
      </w:r>
      <w:r w:rsidR="002F559A" w:rsidRPr="00A87005">
        <w:rPr>
          <w:rFonts w:ascii="Angsana New" w:hAnsi="Angsana New" w:hint="cs"/>
          <w:sz w:val="30"/>
          <w:szCs w:val="30"/>
          <w:cs/>
        </w:rPr>
        <w:t>และอุปกรณ์</w:t>
      </w:r>
      <w:r w:rsidR="002F559A" w:rsidRPr="00B22363">
        <w:rPr>
          <w:rFonts w:ascii="Angsana New" w:hAnsi="Angsana New" w:hint="cs"/>
          <w:sz w:val="30"/>
          <w:szCs w:val="30"/>
          <w:cs/>
        </w:rPr>
        <w:t>โรงงาน</w:t>
      </w:r>
      <w:r w:rsidRPr="00B22363">
        <w:rPr>
          <w:rFonts w:ascii="Angsana New" w:hAnsi="Angsana New"/>
          <w:sz w:val="30"/>
          <w:szCs w:val="30"/>
          <w:cs/>
        </w:rPr>
        <w:t xml:space="preserve"> โดยมีระยะเวลา </w:t>
      </w:r>
      <w:r w:rsidR="00521EC3" w:rsidRPr="00B22363">
        <w:rPr>
          <w:rFonts w:ascii="Angsana New" w:hAnsi="Angsana New"/>
          <w:sz w:val="30"/>
          <w:szCs w:val="30"/>
        </w:rPr>
        <w:t>1</w:t>
      </w:r>
      <w:r w:rsidR="00793A65" w:rsidRPr="00B22363">
        <w:rPr>
          <w:rFonts w:ascii="Angsana New" w:hAnsi="Angsana New"/>
          <w:sz w:val="30"/>
          <w:szCs w:val="30"/>
        </w:rPr>
        <w:t xml:space="preserve"> </w:t>
      </w:r>
      <w:r w:rsidR="00793A65" w:rsidRPr="00B22363">
        <w:rPr>
          <w:rFonts w:ascii="Angsana New" w:hAnsi="Angsana New"/>
          <w:sz w:val="30"/>
          <w:szCs w:val="30"/>
          <w:cs/>
        </w:rPr>
        <w:t xml:space="preserve">ถึง </w:t>
      </w:r>
      <w:r w:rsidR="00430D19" w:rsidRPr="00B22363">
        <w:rPr>
          <w:rFonts w:ascii="Angsana New" w:hAnsi="Angsana New"/>
          <w:sz w:val="30"/>
          <w:szCs w:val="30"/>
        </w:rPr>
        <w:t>4</w:t>
      </w:r>
      <w:r w:rsidRPr="00B22363">
        <w:rPr>
          <w:rFonts w:ascii="Angsana New" w:hAnsi="Angsana New"/>
          <w:sz w:val="30"/>
          <w:szCs w:val="30"/>
        </w:rPr>
        <w:t xml:space="preserve"> </w:t>
      </w:r>
      <w:r w:rsidRPr="00B22363">
        <w:rPr>
          <w:rFonts w:ascii="Angsana New" w:hAnsi="Angsana New"/>
          <w:sz w:val="30"/>
          <w:szCs w:val="30"/>
          <w:cs/>
        </w:rPr>
        <w:t xml:space="preserve">ปี ซึ่งจะสิ้นสุดในระหว่างปี </w:t>
      </w:r>
      <w:r w:rsidR="008B6609" w:rsidRPr="00B22363">
        <w:rPr>
          <w:rFonts w:ascii="Angsana New" w:hAnsi="Angsana New"/>
          <w:sz w:val="30"/>
          <w:szCs w:val="30"/>
        </w:rPr>
        <w:t>25</w:t>
      </w:r>
      <w:r w:rsidR="00AB41F0" w:rsidRPr="00B22363">
        <w:rPr>
          <w:rFonts w:ascii="Angsana New" w:hAnsi="Angsana New"/>
          <w:sz w:val="30"/>
          <w:szCs w:val="30"/>
        </w:rPr>
        <w:t>6</w:t>
      </w:r>
      <w:r w:rsidR="00430D19" w:rsidRPr="00B22363">
        <w:rPr>
          <w:rFonts w:ascii="Angsana New" w:hAnsi="Angsana New"/>
          <w:sz w:val="30"/>
          <w:szCs w:val="30"/>
        </w:rPr>
        <w:t>2</w:t>
      </w:r>
      <w:r w:rsidRPr="00B22363">
        <w:rPr>
          <w:rFonts w:ascii="Angsana New" w:hAnsi="Angsana New"/>
          <w:sz w:val="30"/>
          <w:szCs w:val="30"/>
        </w:rPr>
        <w:t xml:space="preserve"> </w:t>
      </w:r>
      <w:r w:rsidRPr="00B22363">
        <w:rPr>
          <w:rFonts w:ascii="Angsana New" w:hAnsi="Angsana New"/>
          <w:sz w:val="30"/>
          <w:szCs w:val="30"/>
          <w:cs/>
        </w:rPr>
        <w:t xml:space="preserve">ถึง </w:t>
      </w:r>
      <w:r w:rsidRPr="00B22363">
        <w:rPr>
          <w:rFonts w:ascii="Angsana New" w:hAnsi="Angsana New"/>
          <w:sz w:val="30"/>
          <w:szCs w:val="30"/>
        </w:rPr>
        <w:t>25</w:t>
      </w:r>
      <w:r w:rsidR="005B4E9E" w:rsidRPr="00B22363">
        <w:rPr>
          <w:rFonts w:ascii="Angsana New" w:hAnsi="Angsana New"/>
          <w:sz w:val="30"/>
          <w:szCs w:val="30"/>
        </w:rPr>
        <w:t>6</w:t>
      </w:r>
      <w:r w:rsidR="00430D19" w:rsidRPr="00B22363">
        <w:rPr>
          <w:rFonts w:ascii="Angsana New" w:hAnsi="Angsana New"/>
          <w:sz w:val="30"/>
          <w:szCs w:val="30"/>
        </w:rPr>
        <w:t>5</w:t>
      </w:r>
    </w:p>
    <w:p w14:paraId="5A15102E" w14:textId="77777777" w:rsidR="00A639A4" w:rsidRPr="00A87005" w:rsidRDefault="00A639A4" w:rsidP="00DC4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</w:p>
    <w:p w14:paraId="751A8A34" w14:textId="146E4716" w:rsidR="00FA3704" w:rsidRPr="00A87005" w:rsidRDefault="00BF47FE" w:rsidP="00430D1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pacing w:val="6"/>
          <w:sz w:val="30"/>
          <w:szCs w:val="30"/>
          <w:cs/>
        </w:rPr>
        <w:t>กลุ่ม</w:t>
      </w:r>
      <w:r w:rsidR="00370665" w:rsidRPr="00A87005">
        <w:rPr>
          <w:rFonts w:ascii="Angsana New" w:hAnsi="Angsana New"/>
          <w:spacing w:val="6"/>
          <w:sz w:val="30"/>
          <w:szCs w:val="30"/>
          <w:cs/>
        </w:rPr>
        <w:t>บริษัทมีสัญญาซื้อเ</w:t>
      </w:r>
      <w:r w:rsidR="00F85400" w:rsidRPr="00A87005">
        <w:rPr>
          <w:rFonts w:ascii="Angsana New" w:hAnsi="Angsana New"/>
          <w:spacing w:val="6"/>
          <w:sz w:val="30"/>
          <w:szCs w:val="30"/>
          <w:cs/>
        </w:rPr>
        <w:t>งินตราต่างประเทศล่วงหน้าคงเหลือ</w:t>
      </w:r>
      <w:r w:rsidR="00990685" w:rsidRPr="00A87005">
        <w:rPr>
          <w:rFonts w:ascii="Angsana New" w:hAnsi="Angsana New"/>
          <w:spacing w:val="6"/>
          <w:sz w:val="30"/>
          <w:szCs w:val="30"/>
        </w:rPr>
        <w:t xml:space="preserve"> </w:t>
      </w:r>
      <w:bookmarkStart w:id="2" w:name="_Hlk15140817"/>
      <w:r w:rsidR="00A766D0">
        <w:rPr>
          <w:rFonts w:ascii="Angsana New" w:hAnsi="Angsana New"/>
          <w:spacing w:val="6"/>
          <w:sz w:val="30"/>
          <w:szCs w:val="30"/>
        </w:rPr>
        <w:t>0.7</w:t>
      </w:r>
      <w:r w:rsidR="001E7C8F" w:rsidRPr="00A87005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bookmarkEnd w:id="2"/>
      <w:r w:rsidR="001E7C8F" w:rsidRPr="00A87005">
        <w:rPr>
          <w:rFonts w:ascii="Angsana New" w:hAnsi="Angsana New" w:hint="cs"/>
          <w:spacing w:val="6"/>
          <w:sz w:val="30"/>
          <w:szCs w:val="30"/>
          <w:cs/>
        </w:rPr>
        <w:t>ล้าน</w:t>
      </w:r>
      <w:r w:rsidR="006B36CD" w:rsidRPr="00A87005">
        <w:rPr>
          <w:rFonts w:ascii="Angsana New" w:hAnsi="Angsana New" w:hint="cs"/>
          <w:spacing w:val="6"/>
          <w:sz w:val="30"/>
          <w:szCs w:val="30"/>
          <w:cs/>
        </w:rPr>
        <w:t>เหรียญ</w:t>
      </w:r>
      <w:r w:rsidR="001E7C8F" w:rsidRPr="00A87005">
        <w:rPr>
          <w:rFonts w:ascii="Angsana New" w:hAnsi="Angsana New" w:hint="cs"/>
          <w:spacing w:val="6"/>
          <w:sz w:val="30"/>
          <w:szCs w:val="30"/>
          <w:cs/>
        </w:rPr>
        <w:t>สหรัฐ</w:t>
      </w:r>
      <w:r w:rsidR="006B36CD" w:rsidRPr="00A87005">
        <w:rPr>
          <w:rFonts w:ascii="Angsana New" w:hAnsi="Angsana New" w:hint="cs"/>
          <w:spacing w:val="6"/>
          <w:sz w:val="30"/>
          <w:szCs w:val="30"/>
          <w:cs/>
        </w:rPr>
        <w:t>อเมริกา</w:t>
      </w:r>
      <w:r w:rsidR="00DB38ED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="00416DB5" w:rsidRPr="00A87005">
        <w:rPr>
          <w:rFonts w:ascii="Angsana New" w:hAnsi="Angsana New"/>
          <w:spacing w:val="6"/>
          <w:sz w:val="30"/>
          <w:szCs w:val="30"/>
        </w:rPr>
        <w:t xml:space="preserve"> </w:t>
      </w:r>
      <w:bookmarkStart w:id="3" w:name="_Hlk15140826"/>
      <w:r w:rsidR="00DB38ED">
        <w:rPr>
          <w:rFonts w:ascii="Angsana New" w:hAnsi="Angsana New"/>
          <w:spacing w:val="6"/>
          <w:sz w:val="30"/>
          <w:szCs w:val="30"/>
        </w:rPr>
        <w:t>0.1</w:t>
      </w:r>
      <w:r w:rsidR="00416DB5" w:rsidRPr="00A87005">
        <w:rPr>
          <w:rFonts w:ascii="Angsana New" w:hAnsi="Angsana New"/>
          <w:spacing w:val="6"/>
          <w:sz w:val="30"/>
          <w:szCs w:val="30"/>
        </w:rPr>
        <w:t xml:space="preserve"> </w:t>
      </w:r>
      <w:bookmarkEnd w:id="3"/>
      <w:r w:rsidR="00416DB5" w:rsidRPr="00A87005">
        <w:rPr>
          <w:rFonts w:ascii="Angsana New" w:hAnsi="Angsana New" w:hint="cs"/>
          <w:spacing w:val="6"/>
          <w:sz w:val="30"/>
          <w:szCs w:val="30"/>
          <w:cs/>
        </w:rPr>
        <w:t>ล้านยูโร</w:t>
      </w:r>
      <w:r w:rsidR="00D70465" w:rsidRPr="00A87005">
        <w:rPr>
          <w:rFonts w:ascii="Angsana New" w:hAnsi="Angsana New"/>
          <w:spacing w:val="6"/>
          <w:sz w:val="30"/>
          <w:szCs w:val="30"/>
        </w:rPr>
        <w:t xml:space="preserve"> </w:t>
      </w:r>
      <w:r w:rsidR="00762A05" w:rsidRPr="00A87005">
        <w:rPr>
          <w:rFonts w:ascii="Angsana New" w:hAnsi="Angsana New"/>
          <w:spacing w:val="-2"/>
          <w:sz w:val="30"/>
          <w:szCs w:val="30"/>
          <w:cs/>
        </w:rPr>
        <w:t>เทียบเท่าจำนวนเงิน</w:t>
      </w:r>
      <w:r w:rsidR="00762A05" w:rsidRPr="00A87005">
        <w:rPr>
          <w:rFonts w:ascii="Angsana New" w:hAnsi="Angsana New"/>
          <w:spacing w:val="-2"/>
          <w:sz w:val="30"/>
          <w:szCs w:val="30"/>
        </w:rPr>
        <w:t xml:space="preserve"> </w:t>
      </w:r>
      <w:r w:rsidR="00167F6C">
        <w:rPr>
          <w:rFonts w:ascii="Angsana New" w:hAnsi="Angsana New"/>
          <w:spacing w:val="-2"/>
          <w:sz w:val="30"/>
          <w:szCs w:val="30"/>
        </w:rPr>
        <w:t xml:space="preserve">25.2 </w:t>
      </w:r>
      <w:r w:rsidR="00370665" w:rsidRPr="00A87005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1F330C" w:rsidRPr="00A8700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70665" w:rsidRPr="00A87005">
        <w:rPr>
          <w:rFonts w:ascii="Angsana New" w:hAnsi="Angsana New"/>
          <w:i/>
          <w:iCs/>
          <w:spacing w:val="-2"/>
          <w:sz w:val="30"/>
          <w:szCs w:val="30"/>
          <w:cs/>
        </w:rPr>
        <w:t>(31 ธันวาคม 25</w:t>
      </w:r>
      <w:r w:rsidR="005C2C00" w:rsidRPr="00A87005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C07701" w:rsidRPr="00A87005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="00370665" w:rsidRPr="00A87005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="005C2C00" w:rsidRPr="00A87005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C07701" w:rsidRPr="00A87005">
        <w:rPr>
          <w:rFonts w:ascii="Angsana New" w:hAnsi="Angsana New"/>
          <w:i/>
          <w:iCs/>
          <w:spacing w:val="-2"/>
          <w:sz w:val="30"/>
          <w:szCs w:val="30"/>
        </w:rPr>
        <w:t>2.1</w:t>
      </w:r>
      <w:r w:rsidR="00F85400" w:rsidRPr="00A87005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370665" w:rsidRPr="00A87005">
        <w:rPr>
          <w:rFonts w:ascii="Angsana New" w:hAnsi="Angsana New"/>
          <w:i/>
          <w:iCs/>
          <w:spacing w:val="-2"/>
          <w:sz w:val="30"/>
          <w:szCs w:val="30"/>
          <w:cs/>
        </w:rPr>
        <w:t>ล้านเหรียญ</w:t>
      </w:r>
      <w:r w:rsidR="005C2C00" w:rsidRPr="00A87005">
        <w:rPr>
          <w:rFonts w:ascii="Angsana New" w:hAnsi="Angsana New"/>
          <w:i/>
          <w:iCs/>
          <w:spacing w:val="-2"/>
          <w:sz w:val="30"/>
          <w:szCs w:val="30"/>
          <w:cs/>
        </w:rPr>
        <w:t>สหรัฐอเมริกา</w:t>
      </w:r>
      <w:r w:rsidR="005C2C00" w:rsidRPr="00A87005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A06FD6" w:rsidRPr="00A87005">
        <w:rPr>
          <w:rFonts w:ascii="Angsana New" w:hAnsi="Angsana New"/>
          <w:i/>
          <w:iCs/>
          <w:spacing w:val="-2"/>
          <w:sz w:val="30"/>
          <w:szCs w:val="30"/>
        </w:rPr>
        <w:t>0.</w:t>
      </w:r>
      <w:r w:rsidR="00C07701" w:rsidRPr="00A87005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="00370665" w:rsidRPr="00A87005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ล้านยูโร</w:t>
      </w:r>
      <w:r w:rsidR="00C07701" w:rsidRPr="00A87005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C06702" w:rsidRPr="00A87005">
        <w:rPr>
          <w:rFonts w:ascii="Angsana New" w:hAnsi="Angsana New"/>
          <w:i/>
          <w:iCs/>
          <w:spacing w:val="-2"/>
          <w:sz w:val="30"/>
          <w:szCs w:val="30"/>
          <w:cs/>
        </w:rPr>
        <w:t>เทียบเท่าจำนวนเงิน</w:t>
      </w:r>
      <w:r w:rsidR="00C06702" w:rsidRPr="00A87005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C07701" w:rsidRPr="00A87005">
        <w:rPr>
          <w:rFonts w:ascii="Angsana New" w:hAnsi="Angsana New"/>
          <w:i/>
          <w:iCs/>
          <w:spacing w:val="-2"/>
          <w:sz w:val="30"/>
          <w:szCs w:val="30"/>
        </w:rPr>
        <w:t>73.3</w:t>
      </w:r>
      <w:r w:rsidR="00C06702" w:rsidRPr="00A87005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C06702" w:rsidRPr="00A87005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="00370665" w:rsidRPr="00A87005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="00F24FC1" w:rsidRPr="00A87005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990685" w:rsidRPr="00A87005">
        <w:rPr>
          <w:rFonts w:ascii="Angsana New" w:hAnsi="Angsana New"/>
          <w:sz w:val="30"/>
          <w:szCs w:val="30"/>
          <w:cs/>
        </w:rPr>
        <w:t>ซึ่งจะสิ้นสุดในระหว่าง</w:t>
      </w:r>
      <w:r w:rsidR="00990685" w:rsidRPr="00FB00FA">
        <w:rPr>
          <w:rFonts w:ascii="Angsana New" w:hAnsi="Angsana New"/>
          <w:sz w:val="30"/>
          <w:szCs w:val="30"/>
          <w:cs/>
        </w:rPr>
        <w:t>เดือ</w:t>
      </w:r>
      <w:r w:rsidR="00AC6124" w:rsidRPr="00FB00FA">
        <w:rPr>
          <w:rFonts w:ascii="Angsana New" w:hAnsi="Angsana New" w:hint="cs"/>
          <w:sz w:val="30"/>
          <w:szCs w:val="30"/>
          <w:cs/>
        </w:rPr>
        <w:t>น</w:t>
      </w:r>
      <w:r w:rsidR="00FB00FA" w:rsidRPr="00FB00FA">
        <w:rPr>
          <w:rFonts w:ascii="Angsana New" w:hAnsi="Angsana New" w:hint="cs"/>
          <w:sz w:val="30"/>
          <w:szCs w:val="30"/>
          <w:cs/>
        </w:rPr>
        <w:t xml:space="preserve"> </w:t>
      </w:r>
      <w:r w:rsidR="00806F89">
        <w:rPr>
          <w:rFonts w:ascii="Angsana New" w:hAnsi="Angsana New" w:hint="cs"/>
          <w:sz w:val="30"/>
          <w:szCs w:val="30"/>
          <w:cs/>
        </w:rPr>
        <w:t>ตุลาคม</w:t>
      </w:r>
      <w:r w:rsidR="00FB00FA" w:rsidRPr="00FB00FA">
        <w:rPr>
          <w:rFonts w:ascii="Angsana New" w:hAnsi="Angsana New" w:hint="cs"/>
          <w:sz w:val="30"/>
          <w:szCs w:val="30"/>
          <w:cs/>
        </w:rPr>
        <w:t xml:space="preserve"> </w:t>
      </w:r>
      <w:r w:rsidR="00FB00FA" w:rsidRPr="00FB00FA">
        <w:rPr>
          <w:rFonts w:ascii="Angsana New" w:hAnsi="Angsana New"/>
          <w:sz w:val="30"/>
          <w:szCs w:val="30"/>
        </w:rPr>
        <w:t xml:space="preserve">2562 </w:t>
      </w:r>
      <w:r w:rsidR="00551457" w:rsidRPr="00FB00FA">
        <w:rPr>
          <w:rFonts w:ascii="Angsana New" w:hAnsi="Angsana New"/>
          <w:sz w:val="30"/>
          <w:szCs w:val="30"/>
          <w:cs/>
        </w:rPr>
        <w:t>ถึง</w:t>
      </w:r>
      <w:r w:rsidR="00FB00FA" w:rsidRPr="00FB00FA">
        <w:rPr>
          <w:rFonts w:ascii="Angsana New" w:hAnsi="Angsana New"/>
          <w:sz w:val="30"/>
          <w:szCs w:val="30"/>
        </w:rPr>
        <w:t xml:space="preserve"> </w:t>
      </w:r>
      <w:r w:rsidR="00FB00FA" w:rsidRPr="00FB00FA">
        <w:rPr>
          <w:rFonts w:ascii="Angsana New" w:hAnsi="Angsana New" w:hint="cs"/>
          <w:sz w:val="30"/>
          <w:szCs w:val="30"/>
          <w:cs/>
        </w:rPr>
        <w:t>เมษายน</w:t>
      </w:r>
      <w:r w:rsidR="001F330C" w:rsidRPr="00FB00FA">
        <w:rPr>
          <w:rFonts w:ascii="Angsana New" w:hAnsi="Angsana New" w:hint="cs"/>
          <w:sz w:val="30"/>
          <w:szCs w:val="30"/>
          <w:cs/>
        </w:rPr>
        <w:t xml:space="preserve"> </w:t>
      </w:r>
      <w:r w:rsidR="001F330C" w:rsidRPr="00FB00FA">
        <w:rPr>
          <w:rFonts w:ascii="Angsana New" w:hAnsi="Angsana New"/>
          <w:sz w:val="30"/>
          <w:szCs w:val="30"/>
        </w:rPr>
        <w:t>25</w:t>
      </w:r>
      <w:r w:rsidR="009652AA" w:rsidRPr="00FB00FA">
        <w:rPr>
          <w:rFonts w:ascii="Angsana New" w:hAnsi="Angsana New"/>
          <w:sz w:val="30"/>
          <w:szCs w:val="30"/>
        </w:rPr>
        <w:t>6</w:t>
      </w:r>
      <w:r w:rsidR="00FB00FA" w:rsidRPr="00FB00FA">
        <w:rPr>
          <w:rFonts w:ascii="Angsana New" w:hAnsi="Angsana New"/>
          <w:sz w:val="30"/>
          <w:szCs w:val="30"/>
        </w:rPr>
        <w:t>3</w:t>
      </w:r>
    </w:p>
    <w:p w14:paraId="1634D066" w14:textId="77777777" w:rsidR="006B36CD" w:rsidRPr="00806F89" w:rsidRDefault="006B36CD" w:rsidP="006B36CD">
      <w:pPr>
        <w:tabs>
          <w:tab w:val="clear" w:pos="227"/>
          <w:tab w:val="clear" w:pos="680"/>
          <w:tab w:val="clear" w:pos="907"/>
          <w:tab w:val="left" w:pos="540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32B94ED" w14:textId="0F23D942" w:rsidR="001F330C" w:rsidRPr="00A87005" w:rsidRDefault="001F330C" w:rsidP="008D3F7E">
      <w:pPr>
        <w:tabs>
          <w:tab w:val="clear" w:pos="227"/>
          <w:tab w:val="clear" w:pos="680"/>
          <w:tab w:val="clear" w:pos="907"/>
          <w:tab w:val="left" w:pos="540"/>
          <w:tab w:val="left" w:pos="63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A87005">
        <w:rPr>
          <w:rFonts w:ascii="Angsana New" w:hAnsi="Angsana New" w:hint="cs"/>
          <w:spacing w:val="-4"/>
          <w:sz w:val="30"/>
          <w:szCs w:val="30"/>
          <w:cs/>
        </w:rPr>
        <w:lastRenderedPageBreak/>
        <w:t xml:space="preserve">บริษัทมีสัญญาซื้อเงินตราต่างประเทศล่วงหน้าคงเหลือ </w:t>
      </w:r>
      <w:r w:rsidR="00510EB4">
        <w:rPr>
          <w:rFonts w:ascii="Angsana New" w:hAnsi="Angsana New"/>
          <w:spacing w:val="-4"/>
          <w:sz w:val="30"/>
          <w:szCs w:val="30"/>
        </w:rPr>
        <w:t>0.2</w:t>
      </w:r>
      <w:r w:rsidR="003E5C6D">
        <w:rPr>
          <w:rFonts w:ascii="Angsana New" w:hAnsi="Angsana New"/>
          <w:spacing w:val="-4"/>
          <w:sz w:val="30"/>
          <w:szCs w:val="30"/>
        </w:rPr>
        <w:t>4</w:t>
      </w:r>
      <w:r w:rsidR="00510EB4">
        <w:rPr>
          <w:rFonts w:ascii="Angsana New" w:hAnsi="Angsana New"/>
          <w:spacing w:val="-4"/>
          <w:sz w:val="30"/>
          <w:szCs w:val="30"/>
        </w:rPr>
        <w:t xml:space="preserve"> </w:t>
      </w:r>
      <w:r w:rsidRPr="00A87005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="006B36CD" w:rsidRPr="00A87005">
        <w:rPr>
          <w:rFonts w:ascii="Angsana New" w:hAnsi="Angsana New" w:hint="cs"/>
          <w:spacing w:val="-4"/>
          <w:sz w:val="30"/>
          <w:szCs w:val="30"/>
          <w:cs/>
        </w:rPr>
        <w:t>เหรียญสหรัฐอเมริกา</w:t>
      </w:r>
      <w:r w:rsidRPr="00A87005">
        <w:rPr>
          <w:rFonts w:ascii="Angsana New" w:hAnsi="Angsana New" w:hint="cs"/>
          <w:spacing w:val="-4"/>
          <w:sz w:val="30"/>
          <w:szCs w:val="30"/>
          <w:cs/>
        </w:rPr>
        <w:t xml:space="preserve"> เทียบเท่าจำนวนเงิน </w:t>
      </w:r>
      <w:bookmarkStart w:id="4" w:name="_Hlk15140872"/>
      <w:r w:rsidR="00510EB4">
        <w:rPr>
          <w:rFonts w:ascii="Angsana New" w:hAnsi="Angsana New"/>
          <w:spacing w:val="-4"/>
          <w:sz w:val="30"/>
          <w:szCs w:val="30"/>
        </w:rPr>
        <w:t>7.24</w:t>
      </w:r>
      <w:r w:rsidRPr="00A87005">
        <w:rPr>
          <w:rFonts w:ascii="Angsana New" w:hAnsi="Angsana New"/>
          <w:spacing w:val="-4"/>
          <w:sz w:val="30"/>
          <w:szCs w:val="30"/>
        </w:rPr>
        <w:t xml:space="preserve"> </w:t>
      </w:r>
      <w:bookmarkEnd w:id="4"/>
      <w:r w:rsidRPr="00A87005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BE308C" w:rsidRPr="00A87005">
        <w:rPr>
          <w:rFonts w:ascii="Angsana New" w:hAnsi="Angsana New"/>
          <w:spacing w:val="-4"/>
          <w:sz w:val="30"/>
          <w:szCs w:val="30"/>
        </w:rPr>
        <w:t xml:space="preserve">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A87005">
        <w:rPr>
          <w:rFonts w:ascii="Angsana New" w:hAnsi="Angsana New"/>
          <w:i/>
          <w:iCs/>
          <w:sz w:val="30"/>
          <w:szCs w:val="30"/>
        </w:rPr>
        <w:t xml:space="preserve">31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D5108" w:rsidRPr="00A87005">
        <w:rPr>
          <w:rFonts w:ascii="Angsana New" w:hAnsi="Angsana New"/>
          <w:i/>
          <w:iCs/>
          <w:sz w:val="30"/>
          <w:szCs w:val="30"/>
        </w:rPr>
        <w:t>256</w:t>
      </w:r>
      <w:r w:rsidR="006F6727" w:rsidRPr="00A87005">
        <w:rPr>
          <w:rFonts w:ascii="Angsana New" w:hAnsi="Angsana New"/>
          <w:i/>
          <w:iCs/>
          <w:sz w:val="30"/>
          <w:szCs w:val="30"/>
        </w:rPr>
        <w:t>1</w:t>
      </w:r>
      <w:r w:rsidR="00CD5108" w:rsidRPr="00A87005">
        <w:rPr>
          <w:rFonts w:ascii="Angsana New" w:hAnsi="Angsana New"/>
          <w:i/>
          <w:iCs/>
          <w:sz w:val="30"/>
          <w:szCs w:val="30"/>
        </w:rPr>
        <w:t>:</w:t>
      </w:r>
      <w:r w:rsidR="00CD5108" w:rsidRPr="00A8700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D5108" w:rsidRPr="00A87005">
        <w:rPr>
          <w:rFonts w:ascii="Angsana New" w:hAnsi="Angsana New"/>
          <w:i/>
          <w:iCs/>
          <w:sz w:val="30"/>
          <w:szCs w:val="30"/>
        </w:rPr>
        <w:t>1.31</w:t>
      </w:r>
      <w:r w:rsidR="006F6727" w:rsidRPr="00A87005">
        <w:rPr>
          <w:rFonts w:ascii="Angsana New" w:hAnsi="Angsana New"/>
          <w:i/>
          <w:iCs/>
          <w:sz w:val="30"/>
          <w:szCs w:val="30"/>
        </w:rPr>
        <w:t xml:space="preserve"> </w:t>
      </w:r>
      <w:r w:rsidR="006F6727" w:rsidRPr="00A87005">
        <w:rPr>
          <w:rFonts w:ascii="Angsana New" w:hAnsi="Angsana New"/>
          <w:i/>
          <w:iCs/>
          <w:spacing w:val="-2"/>
          <w:sz w:val="30"/>
          <w:szCs w:val="30"/>
          <w:cs/>
        </w:rPr>
        <w:t>ล้านเหรียญสหรัฐอเมริกา</w:t>
      </w:r>
      <w:r w:rsidR="00BA5283" w:rsidRPr="00A87005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BA5283" w:rsidRPr="00A87005">
        <w:rPr>
          <w:rFonts w:ascii="Angsana New" w:hAnsi="Angsana New"/>
          <w:i/>
          <w:iCs/>
          <w:spacing w:val="-2"/>
          <w:sz w:val="30"/>
          <w:szCs w:val="30"/>
          <w:cs/>
        </w:rPr>
        <w:t>เทียบเท่าจำนวนเงิน</w:t>
      </w:r>
      <w:r w:rsidR="00BA5283" w:rsidRPr="00A87005">
        <w:rPr>
          <w:rFonts w:ascii="Angsana New" w:hAnsi="Angsana New"/>
          <w:i/>
          <w:iCs/>
          <w:spacing w:val="-2"/>
          <w:sz w:val="30"/>
          <w:szCs w:val="30"/>
        </w:rPr>
        <w:t xml:space="preserve"> 42.4</w:t>
      </w:r>
      <w:r w:rsidR="00D13007" w:rsidRPr="00A87005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BA5283" w:rsidRPr="00A87005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BA5283" w:rsidRPr="00A87005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 w:rsidRPr="00A87005">
        <w:rPr>
          <w:rFonts w:ascii="Angsana New" w:hAnsi="Angsana New" w:hint="cs"/>
          <w:sz w:val="30"/>
          <w:szCs w:val="30"/>
          <w:cs/>
        </w:rPr>
        <w:t>ซึ่งจะ</w:t>
      </w:r>
      <w:r w:rsidR="004E1FD1" w:rsidRPr="00A87005">
        <w:rPr>
          <w:rFonts w:ascii="Angsana New" w:hAnsi="Angsana New" w:hint="cs"/>
          <w:sz w:val="30"/>
          <w:szCs w:val="30"/>
          <w:cs/>
        </w:rPr>
        <w:t>สิ้นสุดในระหว่างเดือน</w:t>
      </w:r>
      <w:r w:rsidR="00841B20">
        <w:rPr>
          <w:rFonts w:ascii="Angsana New" w:hAnsi="Angsana New" w:hint="cs"/>
          <w:sz w:val="30"/>
          <w:szCs w:val="30"/>
          <w:cs/>
        </w:rPr>
        <w:t>ธันวาคม</w:t>
      </w:r>
      <w:r w:rsidR="00CE2E7F" w:rsidRPr="003F6DC6">
        <w:rPr>
          <w:rFonts w:ascii="Angsana New" w:hAnsi="Angsana New" w:hint="cs"/>
          <w:sz w:val="30"/>
          <w:szCs w:val="30"/>
          <w:cs/>
        </w:rPr>
        <w:t xml:space="preserve"> </w:t>
      </w:r>
      <w:r w:rsidR="00CE2E7F" w:rsidRPr="003F6DC6">
        <w:rPr>
          <w:rFonts w:ascii="Angsana New" w:hAnsi="Angsana New"/>
          <w:sz w:val="30"/>
          <w:szCs w:val="30"/>
        </w:rPr>
        <w:t xml:space="preserve">2562 </w:t>
      </w:r>
      <w:r w:rsidR="00BF6CF1" w:rsidRPr="003F6DC6">
        <w:rPr>
          <w:rFonts w:ascii="Angsana New" w:hAnsi="Angsana New" w:hint="cs"/>
          <w:sz w:val="30"/>
          <w:szCs w:val="30"/>
          <w:cs/>
        </w:rPr>
        <w:t>ถึง</w:t>
      </w:r>
      <w:r w:rsidR="00CE2E7F" w:rsidRPr="003F6DC6">
        <w:rPr>
          <w:rFonts w:ascii="Angsana New" w:hAnsi="Angsana New"/>
          <w:sz w:val="30"/>
          <w:szCs w:val="30"/>
        </w:rPr>
        <w:t xml:space="preserve"> </w:t>
      </w:r>
      <w:r w:rsidR="005F4BBB">
        <w:rPr>
          <w:rFonts w:ascii="Angsana New" w:hAnsi="Angsana New" w:hint="cs"/>
          <w:sz w:val="30"/>
          <w:szCs w:val="30"/>
          <w:cs/>
        </w:rPr>
        <w:t>มีนาคม</w:t>
      </w:r>
      <w:r w:rsidR="009652AA" w:rsidRPr="003F6DC6">
        <w:rPr>
          <w:rFonts w:ascii="Angsana New" w:hAnsi="Angsana New" w:hint="cs"/>
          <w:sz w:val="30"/>
          <w:szCs w:val="30"/>
          <w:cs/>
        </w:rPr>
        <w:t xml:space="preserve"> </w:t>
      </w:r>
      <w:r w:rsidR="009652AA" w:rsidRPr="003F6DC6">
        <w:rPr>
          <w:rFonts w:ascii="Angsana New" w:hAnsi="Angsana New"/>
          <w:sz w:val="30"/>
          <w:szCs w:val="30"/>
        </w:rPr>
        <w:t>256</w:t>
      </w:r>
      <w:r w:rsidR="003F6DC6" w:rsidRPr="003F6DC6">
        <w:rPr>
          <w:rFonts w:ascii="Angsana New" w:hAnsi="Angsana New"/>
          <w:sz w:val="30"/>
          <w:szCs w:val="30"/>
        </w:rPr>
        <w:t>3</w:t>
      </w:r>
    </w:p>
    <w:p w14:paraId="39FD0098" w14:textId="77777777" w:rsidR="00D078A4" w:rsidRPr="00A87005" w:rsidRDefault="00D078A4" w:rsidP="00F8540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A0C9F6A" w14:textId="77777777" w:rsidR="00036597" w:rsidRPr="00A87005" w:rsidRDefault="00700E93" w:rsidP="000765CB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87005">
        <w:rPr>
          <w:rFonts w:ascii="Angsana New" w:hAnsi="Angsana New" w:hint="cs"/>
          <w:spacing w:val="14"/>
          <w:sz w:val="30"/>
          <w:szCs w:val="30"/>
          <w:cs/>
        </w:rPr>
        <w:t>กลุ่ม</w:t>
      </w:r>
      <w:r w:rsidRPr="00A87005">
        <w:rPr>
          <w:rFonts w:ascii="Angsana New" w:hAnsi="Angsana New"/>
          <w:spacing w:val="14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Pr="00A87005">
        <w:rPr>
          <w:rFonts w:ascii="Angsana New" w:hAnsi="Angsana New" w:hint="cs"/>
          <w:spacing w:val="14"/>
          <w:sz w:val="30"/>
          <w:szCs w:val="30"/>
          <w:cs/>
        </w:rPr>
        <w:t>หลาย</w:t>
      </w:r>
      <w:r w:rsidRPr="00A87005">
        <w:rPr>
          <w:rFonts w:ascii="Angsana New" w:hAnsi="Angsana New"/>
          <w:spacing w:val="14"/>
          <w:sz w:val="30"/>
          <w:szCs w:val="30"/>
          <w:cs/>
        </w:rPr>
        <w:t>แห่งเพื่อการใช้ไฟฟ้า</w:t>
      </w:r>
      <w:r w:rsidRPr="00A87005">
        <w:rPr>
          <w:rFonts w:ascii="Angsana New" w:hAnsi="Angsana New"/>
          <w:spacing w:val="-4"/>
          <w:sz w:val="30"/>
          <w:szCs w:val="30"/>
          <w:cs/>
        </w:rPr>
        <w:t>เป็นจำนวนเงิน</w:t>
      </w:r>
      <w:r w:rsidRPr="00A87005">
        <w:rPr>
          <w:rFonts w:ascii="Angsana New" w:hAnsi="Angsana New"/>
          <w:spacing w:val="-4"/>
          <w:sz w:val="30"/>
          <w:szCs w:val="30"/>
        </w:rPr>
        <w:t> </w:t>
      </w:r>
      <w:bookmarkStart w:id="5" w:name="_Hlk15140887"/>
      <w:r w:rsidR="005F736F">
        <w:rPr>
          <w:rFonts w:ascii="Angsana New" w:hAnsi="Angsana New"/>
          <w:spacing w:val="-4"/>
          <w:sz w:val="30"/>
          <w:szCs w:val="30"/>
        </w:rPr>
        <w:t>13.2</w:t>
      </w:r>
      <w:r w:rsidR="00430D19" w:rsidRPr="00A87005">
        <w:rPr>
          <w:rFonts w:ascii="Angsana New" w:hAnsi="Angsana New"/>
          <w:spacing w:val="-4"/>
          <w:sz w:val="30"/>
          <w:szCs w:val="30"/>
        </w:rPr>
        <w:t xml:space="preserve"> </w:t>
      </w:r>
      <w:bookmarkEnd w:id="5"/>
      <w:r w:rsidRPr="00A87005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A87005">
        <w:rPr>
          <w:rFonts w:ascii="Angsana New" w:hAnsi="Angsana New"/>
          <w:spacing w:val="-4"/>
          <w:sz w:val="30"/>
          <w:szCs w:val="30"/>
        </w:rPr>
        <w:t> </w:t>
      </w:r>
      <w:r w:rsidRPr="00A87005">
        <w:rPr>
          <w:rFonts w:ascii="Angsana New" w:hAnsi="Angsana New"/>
          <w:i/>
          <w:iCs/>
          <w:spacing w:val="-4"/>
          <w:sz w:val="30"/>
          <w:szCs w:val="30"/>
        </w:rPr>
        <w:t xml:space="preserve">(31 </w:t>
      </w:r>
      <w:r w:rsidRPr="00A8700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A87005">
        <w:rPr>
          <w:rFonts w:ascii="Angsana New" w:hAnsi="Angsana New"/>
          <w:i/>
          <w:iCs/>
          <w:spacing w:val="-4"/>
          <w:sz w:val="30"/>
          <w:szCs w:val="30"/>
        </w:rPr>
        <w:t>25</w:t>
      </w:r>
      <w:r w:rsidR="004F72D3" w:rsidRPr="00A87005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680314" w:rsidRPr="00A87005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4F72D3" w:rsidRPr="00A87005">
        <w:rPr>
          <w:rFonts w:ascii="Angsana New" w:hAnsi="Angsana New"/>
          <w:i/>
          <w:iCs/>
          <w:spacing w:val="-4"/>
          <w:sz w:val="30"/>
          <w:szCs w:val="30"/>
        </w:rPr>
        <w:t>: 1</w:t>
      </w:r>
      <w:r w:rsidR="00D3459C" w:rsidRPr="00A87005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="0092705F" w:rsidRPr="00A87005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680314" w:rsidRPr="00A87005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Pr="00A87005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A87005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ล้านบาท) </w:t>
      </w:r>
      <w:r w:rsidRPr="00A87005">
        <w:rPr>
          <w:rFonts w:ascii="Angsana New" w:hAnsi="Angsana New" w:hint="cs"/>
          <w:spacing w:val="-4"/>
          <w:sz w:val="30"/>
          <w:szCs w:val="30"/>
          <w:cs/>
        </w:rPr>
        <w:t>และค้ำประกัน</w:t>
      </w:r>
      <w:r w:rsidR="0092705F" w:rsidRPr="00A87005">
        <w:rPr>
          <w:rFonts w:ascii="Angsana New" w:hAnsi="Angsana New" w:hint="cs"/>
          <w:spacing w:val="-4"/>
          <w:sz w:val="30"/>
          <w:szCs w:val="30"/>
          <w:cs/>
        </w:rPr>
        <w:t>ผลงาน</w:t>
      </w:r>
      <w:r w:rsidRPr="00A87005">
        <w:rPr>
          <w:rFonts w:ascii="Angsana New" w:hAnsi="Angsana New" w:hint="cs"/>
          <w:spacing w:val="-4"/>
          <w:sz w:val="30"/>
          <w:szCs w:val="30"/>
          <w:cs/>
        </w:rPr>
        <w:t xml:space="preserve">เป็นจำนวนเงิน </w:t>
      </w:r>
      <w:bookmarkStart w:id="6" w:name="_Hlk15140898"/>
      <w:r w:rsidR="005F736F">
        <w:rPr>
          <w:rFonts w:ascii="Angsana New" w:hAnsi="Angsana New"/>
          <w:spacing w:val="-4"/>
          <w:sz w:val="30"/>
          <w:szCs w:val="30"/>
        </w:rPr>
        <w:t>97.95</w:t>
      </w:r>
      <w:r w:rsidR="001F330C" w:rsidRPr="00A87005">
        <w:rPr>
          <w:rFonts w:ascii="Angsana New" w:hAnsi="Angsana New"/>
          <w:spacing w:val="-4"/>
          <w:sz w:val="30"/>
          <w:szCs w:val="30"/>
        </w:rPr>
        <w:t xml:space="preserve"> </w:t>
      </w:r>
      <w:bookmarkEnd w:id="6"/>
      <w:r w:rsidR="0092705F" w:rsidRPr="00A87005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92705F"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A87005">
        <w:rPr>
          <w:rFonts w:ascii="Angsana New" w:hAnsi="Angsana New"/>
          <w:i/>
          <w:iCs/>
          <w:sz w:val="30"/>
          <w:szCs w:val="30"/>
        </w:rPr>
        <w:t xml:space="preserve">31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92705F" w:rsidRPr="00A87005">
        <w:rPr>
          <w:rFonts w:ascii="Angsana New" w:hAnsi="Angsana New"/>
          <w:i/>
          <w:iCs/>
          <w:sz w:val="30"/>
          <w:szCs w:val="30"/>
        </w:rPr>
        <w:t>25</w:t>
      </w:r>
      <w:r w:rsidR="004F72D3" w:rsidRPr="00A87005">
        <w:rPr>
          <w:rFonts w:ascii="Angsana New" w:hAnsi="Angsana New"/>
          <w:i/>
          <w:iCs/>
          <w:sz w:val="30"/>
          <w:szCs w:val="30"/>
        </w:rPr>
        <w:t>6</w:t>
      </w:r>
      <w:r w:rsidR="00680314" w:rsidRPr="00A87005">
        <w:rPr>
          <w:rFonts w:ascii="Angsana New" w:hAnsi="Angsana New"/>
          <w:i/>
          <w:iCs/>
          <w:sz w:val="30"/>
          <w:szCs w:val="30"/>
        </w:rPr>
        <w:t>1</w:t>
      </w:r>
      <w:r w:rsidR="00AD58B5" w:rsidRPr="00A87005">
        <w:rPr>
          <w:rFonts w:ascii="Angsana New" w:hAnsi="Angsana New"/>
          <w:i/>
          <w:iCs/>
          <w:sz w:val="30"/>
          <w:szCs w:val="30"/>
        </w:rPr>
        <w:t xml:space="preserve">: </w:t>
      </w:r>
      <w:r w:rsidR="00AD7A9D" w:rsidRPr="00A87005">
        <w:rPr>
          <w:rFonts w:ascii="Angsana New" w:hAnsi="Angsana New"/>
          <w:i/>
          <w:iCs/>
          <w:sz w:val="30"/>
          <w:szCs w:val="30"/>
        </w:rPr>
        <w:t>1</w:t>
      </w:r>
      <w:r w:rsidR="00680314" w:rsidRPr="00A87005">
        <w:rPr>
          <w:rFonts w:ascii="Angsana New" w:hAnsi="Angsana New"/>
          <w:i/>
          <w:iCs/>
          <w:sz w:val="30"/>
          <w:szCs w:val="30"/>
        </w:rPr>
        <w:t>19.5</w:t>
      </w:r>
      <w:r w:rsidR="0092705F" w:rsidRPr="00A87005">
        <w:rPr>
          <w:rFonts w:ascii="Angsana New" w:hAnsi="Angsana New"/>
          <w:i/>
          <w:iCs/>
          <w:sz w:val="30"/>
          <w:szCs w:val="30"/>
        </w:rPr>
        <w:t xml:space="preserve">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</w:p>
    <w:p w14:paraId="114C67F9" w14:textId="77777777" w:rsidR="00BF6CF1" w:rsidRPr="00A87005" w:rsidRDefault="00BF6CF1" w:rsidP="000765C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B3D735B" w14:textId="77777777" w:rsidR="00036597" w:rsidRPr="00A87005" w:rsidRDefault="00D24A09" w:rsidP="00E039EA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87005">
        <w:rPr>
          <w:rFonts w:ascii="Angsana New" w:hAnsi="Angsana New"/>
          <w:spacing w:val="18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Pr="00A87005">
        <w:rPr>
          <w:rFonts w:ascii="Angsana New" w:hAnsi="Angsana New" w:hint="cs"/>
          <w:spacing w:val="18"/>
          <w:sz w:val="30"/>
          <w:szCs w:val="30"/>
          <w:cs/>
        </w:rPr>
        <w:t>หลาย</w:t>
      </w:r>
      <w:r w:rsidRPr="00A87005">
        <w:rPr>
          <w:rFonts w:ascii="Angsana New" w:hAnsi="Angsana New"/>
          <w:spacing w:val="18"/>
          <w:sz w:val="30"/>
          <w:szCs w:val="30"/>
          <w:cs/>
        </w:rPr>
        <w:t>แ</w:t>
      </w:r>
      <w:r w:rsidR="00B85C33" w:rsidRPr="00A87005">
        <w:rPr>
          <w:rFonts w:ascii="Angsana New" w:hAnsi="Angsana New" w:hint="cs"/>
          <w:spacing w:val="18"/>
          <w:sz w:val="30"/>
          <w:szCs w:val="30"/>
          <w:cs/>
        </w:rPr>
        <w:t>ห่</w:t>
      </w:r>
      <w:r w:rsidRPr="00A87005">
        <w:rPr>
          <w:rFonts w:ascii="Angsana New" w:hAnsi="Angsana New"/>
          <w:spacing w:val="18"/>
          <w:sz w:val="30"/>
          <w:szCs w:val="30"/>
          <w:cs/>
        </w:rPr>
        <w:t>งเพื่อการใช้ไฟฟ้า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pacing w:val="-2"/>
          <w:sz w:val="30"/>
          <w:szCs w:val="30"/>
          <w:cs/>
        </w:rPr>
        <w:t>เป็นจำนวน</w:t>
      </w:r>
      <w:r w:rsidRPr="00A87005">
        <w:rPr>
          <w:rFonts w:ascii="Angsana New" w:hAnsi="Angsana New"/>
          <w:spacing w:val="8"/>
          <w:sz w:val="30"/>
          <w:szCs w:val="30"/>
          <w:cs/>
        </w:rPr>
        <w:t>เงิน</w:t>
      </w:r>
      <w:r w:rsidRPr="00A87005">
        <w:rPr>
          <w:rFonts w:ascii="Angsana New" w:hAnsi="Angsana New"/>
          <w:spacing w:val="8"/>
          <w:sz w:val="30"/>
          <w:szCs w:val="30"/>
        </w:rPr>
        <w:t> </w:t>
      </w:r>
      <w:bookmarkStart w:id="7" w:name="_Hlk15140909"/>
      <w:r w:rsidR="00631754">
        <w:rPr>
          <w:rFonts w:ascii="Angsana New" w:hAnsi="Angsana New"/>
          <w:spacing w:val="8"/>
          <w:sz w:val="30"/>
          <w:szCs w:val="30"/>
        </w:rPr>
        <w:t>11.5</w:t>
      </w:r>
      <w:r w:rsidR="00AE535D" w:rsidRPr="00A87005">
        <w:rPr>
          <w:rFonts w:ascii="Angsana New" w:hAnsi="Angsana New"/>
          <w:spacing w:val="8"/>
          <w:sz w:val="30"/>
          <w:szCs w:val="30"/>
        </w:rPr>
        <w:t xml:space="preserve"> </w:t>
      </w:r>
      <w:bookmarkEnd w:id="7"/>
      <w:r w:rsidRPr="00A87005">
        <w:rPr>
          <w:rFonts w:ascii="Angsana New" w:hAnsi="Angsana New"/>
          <w:spacing w:val="8"/>
          <w:sz w:val="30"/>
          <w:szCs w:val="30"/>
          <w:cs/>
        </w:rPr>
        <w:t>ล้านบาท</w:t>
      </w:r>
      <w:r w:rsidRPr="00A87005">
        <w:rPr>
          <w:rFonts w:ascii="Angsana New" w:hAnsi="Angsana New"/>
          <w:spacing w:val="8"/>
          <w:sz w:val="30"/>
          <w:szCs w:val="30"/>
        </w:rPr>
        <w:t> </w:t>
      </w:r>
      <w:r w:rsidRPr="00A87005">
        <w:rPr>
          <w:rFonts w:ascii="Angsana New" w:hAnsi="Angsana New"/>
          <w:i/>
          <w:iCs/>
          <w:spacing w:val="8"/>
          <w:sz w:val="30"/>
          <w:szCs w:val="30"/>
        </w:rPr>
        <w:t>(</w:t>
      </w:r>
      <w:r w:rsidR="00985882" w:rsidRPr="00A87005">
        <w:rPr>
          <w:rFonts w:ascii="Angsana New" w:hAnsi="Angsana New" w:hint="cs"/>
          <w:i/>
          <w:iCs/>
          <w:spacing w:val="8"/>
          <w:sz w:val="30"/>
          <w:szCs w:val="30"/>
          <w:cs/>
        </w:rPr>
        <w:t>3</w:t>
      </w:r>
      <w:r w:rsidR="00D3459C" w:rsidRPr="00A87005">
        <w:rPr>
          <w:rFonts w:ascii="Angsana New" w:hAnsi="Angsana New"/>
          <w:i/>
          <w:iCs/>
          <w:spacing w:val="8"/>
          <w:sz w:val="30"/>
          <w:szCs w:val="30"/>
        </w:rPr>
        <w:t>1</w:t>
      </w:r>
      <w:r w:rsidR="00985882" w:rsidRPr="00A87005">
        <w:rPr>
          <w:rFonts w:ascii="Angsana New" w:hAnsi="Angsana New" w:hint="cs"/>
          <w:i/>
          <w:iCs/>
          <w:spacing w:val="8"/>
          <w:sz w:val="30"/>
          <w:szCs w:val="30"/>
          <w:cs/>
        </w:rPr>
        <w:t xml:space="preserve"> ธันวาคม</w:t>
      </w:r>
      <w:r w:rsidR="00D078A4" w:rsidRPr="00A87005">
        <w:rPr>
          <w:rFonts w:ascii="Angsana New" w:hAnsi="Angsana New" w:hint="cs"/>
          <w:i/>
          <w:iCs/>
          <w:spacing w:val="8"/>
          <w:sz w:val="30"/>
          <w:szCs w:val="30"/>
          <w:cs/>
        </w:rPr>
        <w:t xml:space="preserve"> 25</w:t>
      </w:r>
      <w:r w:rsidR="00017B92" w:rsidRPr="00A87005">
        <w:rPr>
          <w:rFonts w:ascii="Angsana New" w:hAnsi="Angsana New"/>
          <w:i/>
          <w:iCs/>
          <w:spacing w:val="8"/>
          <w:sz w:val="30"/>
          <w:szCs w:val="30"/>
        </w:rPr>
        <w:t>61</w:t>
      </w:r>
      <w:r w:rsidR="00D3459C" w:rsidRPr="00A87005">
        <w:rPr>
          <w:rFonts w:ascii="Angsana New" w:hAnsi="Angsana New"/>
          <w:i/>
          <w:iCs/>
          <w:spacing w:val="8"/>
          <w:sz w:val="30"/>
          <w:szCs w:val="30"/>
        </w:rPr>
        <w:t>: 11</w:t>
      </w:r>
      <w:r w:rsidRPr="00A87005">
        <w:rPr>
          <w:rFonts w:ascii="Angsana New" w:hAnsi="Angsana New"/>
          <w:i/>
          <w:iCs/>
          <w:spacing w:val="8"/>
          <w:sz w:val="30"/>
          <w:szCs w:val="30"/>
        </w:rPr>
        <w:t>.</w:t>
      </w:r>
      <w:r w:rsidR="00D3459C" w:rsidRPr="00A87005">
        <w:rPr>
          <w:rFonts w:ascii="Angsana New" w:hAnsi="Angsana New"/>
          <w:i/>
          <w:iCs/>
          <w:spacing w:val="8"/>
          <w:sz w:val="30"/>
          <w:szCs w:val="30"/>
        </w:rPr>
        <w:t>4</w:t>
      </w:r>
      <w:r w:rsidRPr="00A87005">
        <w:rPr>
          <w:rFonts w:ascii="Angsana New" w:hAnsi="Angsana New"/>
          <w:i/>
          <w:iCs/>
          <w:spacing w:val="8"/>
          <w:sz w:val="30"/>
          <w:szCs w:val="30"/>
        </w:rPr>
        <w:t xml:space="preserve"> </w:t>
      </w:r>
      <w:r w:rsidRPr="00A87005">
        <w:rPr>
          <w:rFonts w:ascii="Angsana New" w:hAnsi="Angsana New"/>
          <w:i/>
          <w:iCs/>
          <w:spacing w:val="8"/>
          <w:sz w:val="30"/>
          <w:szCs w:val="30"/>
          <w:cs/>
        </w:rPr>
        <w:t xml:space="preserve">ล้านบาท) </w:t>
      </w:r>
      <w:r w:rsidRPr="00A87005">
        <w:rPr>
          <w:rFonts w:ascii="Angsana New" w:hAnsi="Angsana New" w:hint="cs"/>
          <w:spacing w:val="8"/>
          <w:sz w:val="30"/>
          <w:szCs w:val="30"/>
          <w:cs/>
        </w:rPr>
        <w:t xml:space="preserve">และค้ำประกันผลงานเป็นจำนวนเงิน </w:t>
      </w:r>
      <w:bookmarkStart w:id="8" w:name="_Hlk15140921"/>
      <w:r w:rsidR="00631754">
        <w:rPr>
          <w:rFonts w:ascii="Angsana New" w:hAnsi="Angsana New"/>
          <w:spacing w:val="8"/>
          <w:sz w:val="30"/>
          <w:szCs w:val="30"/>
        </w:rPr>
        <w:t>97.95</w:t>
      </w:r>
      <w:r w:rsidR="000E0E0E" w:rsidRPr="00A87005">
        <w:rPr>
          <w:rFonts w:ascii="Angsana New" w:hAnsi="Angsana New"/>
          <w:spacing w:val="8"/>
          <w:sz w:val="30"/>
          <w:szCs w:val="30"/>
        </w:rPr>
        <w:t xml:space="preserve"> </w:t>
      </w:r>
      <w:bookmarkEnd w:id="8"/>
      <w:r w:rsidRPr="00A87005">
        <w:rPr>
          <w:rFonts w:ascii="Angsana New" w:hAnsi="Angsana New" w:hint="cs"/>
          <w:spacing w:val="8"/>
          <w:sz w:val="30"/>
          <w:szCs w:val="30"/>
          <w:cs/>
        </w:rPr>
        <w:t>ล้านบาท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281069" w:rsidRPr="00A87005">
        <w:rPr>
          <w:rFonts w:ascii="Angsana New" w:hAnsi="Angsana New"/>
          <w:i/>
          <w:iCs/>
          <w:sz w:val="30"/>
          <w:szCs w:val="30"/>
        </w:rPr>
        <w:t>3</w:t>
      </w:r>
      <w:r w:rsidR="00D3459C" w:rsidRPr="00A87005">
        <w:rPr>
          <w:rFonts w:ascii="Angsana New" w:hAnsi="Angsana New"/>
          <w:i/>
          <w:iCs/>
          <w:sz w:val="30"/>
          <w:szCs w:val="30"/>
        </w:rPr>
        <w:t>1</w:t>
      </w:r>
      <w:r w:rsidR="00281069" w:rsidRPr="00A87005">
        <w:rPr>
          <w:rFonts w:ascii="Angsana New" w:hAnsi="Angsana New"/>
          <w:i/>
          <w:iCs/>
          <w:sz w:val="30"/>
          <w:szCs w:val="30"/>
        </w:rPr>
        <w:t xml:space="preserve">  </w:t>
      </w:r>
      <w:r w:rsidR="00985882" w:rsidRPr="00A87005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D078A4" w:rsidRPr="00A87005">
        <w:rPr>
          <w:rFonts w:ascii="Angsana New" w:hAnsi="Angsana New" w:hint="cs"/>
          <w:i/>
          <w:iCs/>
          <w:sz w:val="30"/>
          <w:szCs w:val="30"/>
          <w:cs/>
        </w:rPr>
        <w:t xml:space="preserve"> 25</w:t>
      </w:r>
      <w:r w:rsidR="00D3459C" w:rsidRPr="00A87005">
        <w:rPr>
          <w:rFonts w:ascii="Angsana New" w:hAnsi="Angsana New"/>
          <w:i/>
          <w:iCs/>
          <w:sz w:val="30"/>
          <w:szCs w:val="30"/>
        </w:rPr>
        <w:t>6</w:t>
      </w:r>
      <w:r w:rsidR="00017B92" w:rsidRPr="00A87005">
        <w:rPr>
          <w:rFonts w:ascii="Angsana New" w:hAnsi="Angsana New"/>
          <w:i/>
          <w:iCs/>
          <w:sz w:val="30"/>
          <w:szCs w:val="30"/>
        </w:rPr>
        <w:t>1</w:t>
      </w:r>
      <w:r w:rsidR="00D3459C" w:rsidRPr="00A87005">
        <w:rPr>
          <w:rFonts w:ascii="Angsana New" w:hAnsi="Angsana New"/>
          <w:i/>
          <w:iCs/>
          <w:sz w:val="30"/>
          <w:szCs w:val="30"/>
        </w:rPr>
        <w:t>: 1</w:t>
      </w:r>
      <w:r w:rsidR="00B00FF7" w:rsidRPr="00A87005">
        <w:rPr>
          <w:rFonts w:ascii="Angsana New" w:hAnsi="Angsana New"/>
          <w:i/>
          <w:iCs/>
          <w:sz w:val="30"/>
          <w:szCs w:val="30"/>
        </w:rPr>
        <w:t>1</w:t>
      </w:r>
      <w:r w:rsidR="00D3459C" w:rsidRPr="00A87005">
        <w:rPr>
          <w:rFonts w:ascii="Angsana New" w:hAnsi="Angsana New"/>
          <w:i/>
          <w:iCs/>
          <w:sz w:val="30"/>
          <w:szCs w:val="30"/>
        </w:rPr>
        <w:t>8.8</w:t>
      </w:r>
      <w:r w:rsidRPr="00A87005">
        <w:rPr>
          <w:rFonts w:ascii="Angsana New" w:hAnsi="Angsana New"/>
          <w:i/>
          <w:iCs/>
          <w:sz w:val="30"/>
          <w:szCs w:val="30"/>
        </w:rPr>
        <w:t xml:space="preserve">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</w:p>
    <w:p w14:paraId="3F7F30DE" w14:textId="77777777" w:rsidR="009D7487" w:rsidRPr="00A87005" w:rsidRDefault="009D7487" w:rsidP="00E039EA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0D828114" w14:textId="77777777" w:rsidR="00E946C8" w:rsidRPr="00A87005" w:rsidRDefault="00E946C8" w:rsidP="00950DF7">
      <w:pPr>
        <w:pStyle w:val="Heading5"/>
        <w:numPr>
          <w:ilvl w:val="0"/>
          <w:numId w:val="23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A87005">
        <w:rPr>
          <w:rFonts w:ascii="Angsana New" w:hAnsi="Angsana New"/>
          <w:sz w:val="30"/>
          <w:szCs w:val="30"/>
          <w:cs/>
          <w:lang w:val="en-US"/>
        </w:rPr>
        <w:t xml:space="preserve">หนี้สินที่อาจเกิดขึ้น    </w:t>
      </w:r>
    </w:p>
    <w:p w14:paraId="629E9A3B" w14:textId="77777777" w:rsidR="00C228D8" w:rsidRPr="00A87005" w:rsidRDefault="00C228D8" w:rsidP="00C228D8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98FAB96" w14:textId="1E47CEBB" w:rsidR="00FA6E84" w:rsidRPr="00A87005" w:rsidRDefault="00C228D8" w:rsidP="00AE5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84FB8">
        <w:rPr>
          <w:rFonts w:ascii="Angsana New" w:hAnsi="Angsana New" w:hint="cs"/>
          <w:sz w:val="30"/>
          <w:szCs w:val="30"/>
          <w:cs/>
        </w:rPr>
        <w:t>30 กันยายน</w:t>
      </w:r>
      <w:r w:rsidR="00822A94"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</w:rPr>
        <w:t>25</w:t>
      </w:r>
      <w:r w:rsidR="00BA0FDA" w:rsidRPr="00A87005">
        <w:rPr>
          <w:rFonts w:ascii="Angsana New" w:hAnsi="Angsana New"/>
          <w:sz w:val="30"/>
          <w:szCs w:val="30"/>
        </w:rPr>
        <w:t>6</w:t>
      </w:r>
      <w:r w:rsidR="00F97149" w:rsidRPr="00A87005">
        <w:rPr>
          <w:rFonts w:ascii="Angsana New" w:hAnsi="Angsana New"/>
          <w:sz w:val="30"/>
          <w:szCs w:val="30"/>
        </w:rPr>
        <w:t>2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</w:rPr>
        <w:t>บริษัทมีหนี้สินที่อาจเกิดขึ้นกับสถาบันก</w:t>
      </w:r>
      <w:r w:rsidR="00211333" w:rsidRPr="00A87005">
        <w:rPr>
          <w:rFonts w:ascii="Angsana New" w:hAnsi="Angsana New" w:hint="cs"/>
          <w:sz w:val="30"/>
          <w:szCs w:val="30"/>
          <w:cs/>
        </w:rPr>
        <w:t>ารเงินเพื่อค้ำประกันวงเงินสินเชื่อ</w:t>
      </w:r>
      <w:r w:rsidRPr="00A87005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="00095BE9" w:rsidRPr="00A87005">
        <w:rPr>
          <w:rFonts w:ascii="Angsana New" w:hAnsi="Angsana New" w:hint="cs"/>
          <w:sz w:val="30"/>
          <w:szCs w:val="30"/>
          <w:cs/>
        </w:rPr>
        <w:t>บางแห่ง</w:t>
      </w:r>
      <w:r w:rsidR="004B1157" w:rsidRPr="00A87005">
        <w:rPr>
          <w:rFonts w:ascii="Angsana New" w:hAnsi="Angsana New" w:hint="cs"/>
          <w:sz w:val="30"/>
          <w:szCs w:val="30"/>
          <w:cs/>
        </w:rPr>
        <w:t>เ</w:t>
      </w:r>
      <w:r w:rsidRPr="00A87005">
        <w:rPr>
          <w:rFonts w:ascii="Angsana New" w:hAnsi="Angsana New" w:hint="cs"/>
          <w:sz w:val="30"/>
          <w:szCs w:val="30"/>
          <w:cs/>
        </w:rPr>
        <w:t>ป็นจำนวน</w:t>
      </w:r>
      <w:r w:rsidR="00AF27D3" w:rsidRPr="00A87005">
        <w:rPr>
          <w:rFonts w:ascii="Angsana New" w:hAnsi="Angsana New" w:hint="cs"/>
          <w:sz w:val="30"/>
          <w:szCs w:val="30"/>
          <w:cs/>
        </w:rPr>
        <w:t>วง</w:t>
      </w:r>
      <w:r w:rsidR="00895F74" w:rsidRPr="00A87005">
        <w:rPr>
          <w:rFonts w:ascii="Angsana New" w:hAnsi="Angsana New" w:hint="cs"/>
          <w:sz w:val="30"/>
          <w:szCs w:val="30"/>
          <w:cs/>
        </w:rPr>
        <w:t>เงินรวม</w:t>
      </w:r>
      <w:r w:rsidR="008F1E42" w:rsidRPr="00A87005">
        <w:rPr>
          <w:rFonts w:ascii="Angsana New" w:hAnsi="Angsana New"/>
          <w:sz w:val="30"/>
          <w:szCs w:val="30"/>
        </w:rPr>
        <w:t xml:space="preserve"> </w:t>
      </w:r>
      <w:bookmarkStart w:id="9" w:name="_Hlk15140931"/>
      <w:r w:rsidR="00CB40B0">
        <w:rPr>
          <w:rFonts w:ascii="Angsana New" w:hAnsi="Angsana New"/>
          <w:sz w:val="30"/>
          <w:szCs w:val="30"/>
        </w:rPr>
        <w:t>1,109</w:t>
      </w:r>
      <w:r w:rsidRPr="00A87005">
        <w:rPr>
          <w:rFonts w:ascii="Angsana New" w:hAnsi="Angsana New"/>
          <w:sz w:val="30"/>
          <w:szCs w:val="30"/>
        </w:rPr>
        <w:t xml:space="preserve"> </w:t>
      </w:r>
      <w:bookmarkEnd w:id="9"/>
      <w:r w:rsidRPr="00A8700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A87005">
        <w:rPr>
          <w:rFonts w:ascii="Angsana New" w:hAnsi="Angsana New"/>
          <w:i/>
          <w:iCs/>
          <w:sz w:val="30"/>
          <w:szCs w:val="30"/>
          <w:cs/>
        </w:rPr>
        <w:t>31 ธันวาคม 25</w:t>
      </w:r>
      <w:r w:rsidR="00BA0FDA" w:rsidRPr="00A87005">
        <w:rPr>
          <w:rFonts w:ascii="Angsana New" w:hAnsi="Angsana New"/>
          <w:i/>
          <w:iCs/>
          <w:sz w:val="30"/>
          <w:szCs w:val="30"/>
        </w:rPr>
        <w:t>6</w:t>
      </w:r>
      <w:r w:rsidR="00601885" w:rsidRPr="00A87005">
        <w:rPr>
          <w:rFonts w:ascii="Angsana New" w:hAnsi="Angsana New"/>
          <w:i/>
          <w:iCs/>
          <w:sz w:val="30"/>
          <w:szCs w:val="30"/>
        </w:rPr>
        <w:t>1</w:t>
      </w:r>
      <w:r w:rsidRPr="00A87005">
        <w:rPr>
          <w:rFonts w:ascii="Angsana New" w:hAnsi="Angsana New"/>
          <w:i/>
          <w:iCs/>
          <w:sz w:val="30"/>
          <w:szCs w:val="30"/>
        </w:rPr>
        <w:t xml:space="preserve">: </w:t>
      </w:r>
      <w:r w:rsidR="00AF27D3" w:rsidRPr="00A87005">
        <w:rPr>
          <w:rFonts w:ascii="Angsana New" w:hAnsi="Angsana New"/>
          <w:i/>
          <w:iCs/>
          <w:sz w:val="30"/>
          <w:szCs w:val="30"/>
        </w:rPr>
        <w:t>1,</w:t>
      </w:r>
      <w:r w:rsidR="00601885" w:rsidRPr="00A87005">
        <w:rPr>
          <w:rFonts w:ascii="Angsana New" w:hAnsi="Angsana New"/>
          <w:i/>
          <w:iCs/>
          <w:sz w:val="30"/>
          <w:szCs w:val="30"/>
        </w:rPr>
        <w:t>113</w:t>
      </w:r>
      <w:r w:rsidRPr="00A87005">
        <w:rPr>
          <w:rFonts w:ascii="Angsana New" w:hAnsi="Angsana New"/>
          <w:i/>
          <w:iCs/>
          <w:sz w:val="30"/>
          <w:szCs w:val="30"/>
        </w:rPr>
        <w:t xml:space="preserve">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7D1CD8" w:rsidRPr="00A87005">
        <w:rPr>
          <w:rFonts w:ascii="Angsana New" w:hAnsi="Angsana New"/>
          <w:i/>
          <w:iCs/>
          <w:sz w:val="30"/>
          <w:szCs w:val="30"/>
        </w:rPr>
        <w:t xml:space="preserve"> </w:t>
      </w:r>
      <w:r w:rsidR="007D1CD8" w:rsidRPr="00A87005">
        <w:rPr>
          <w:rFonts w:ascii="Angsana New" w:hAnsi="Angsana New" w:hint="cs"/>
          <w:sz w:val="30"/>
          <w:szCs w:val="30"/>
          <w:cs/>
        </w:rPr>
        <w:t>ทั้งนี้บริษัทย่อยได้เบิกใช้</w:t>
      </w:r>
      <w:r w:rsidR="00B319FD" w:rsidRPr="00A87005">
        <w:rPr>
          <w:rFonts w:ascii="Angsana New" w:hAnsi="Angsana New" w:hint="cs"/>
          <w:sz w:val="30"/>
          <w:szCs w:val="30"/>
          <w:cs/>
        </w:rPr>
        <w:t>วง</w:t>
      </w:r>
      <w:r w:rsidR="00211333" w:rsidRPr="00A87005">
        <w:rPr>
          <w:rFonts w:ascii="Angsana New" w:hAnsi="Angsana New" w:hint="cs"/>
          <w:sz w:val="30"/>
          <w:szCs w:val="30"/>
          <w:cs/>
        </w:rPr>
        <w:t>เงินสินเชื่อ</w:t>
      </w:r>
      <w:r w:rsidR="00B319FD" w:rsidRPr="00A87005">
        <w:rPr>
          <w:rFonts w:ascii="Angsana New" w:hAnsi="Angsana New" w:hint="cs"/>
          <w:sz w:val="30"/>
          <w:szCs w:val="30"/>
          <w:cs/>
        </w:rPr>
        <w:t>ดังกล่าว</w:t>
      </w:r>
      <w:r w:rsidR="00985882" w:rsidRPr="00A87005">
        <w:rPr>
          <w:rFonts w:ascii="Angsana New" w:hAnsi="Angsana New" w:hint="cs"/>
          <w:sz w:val="30"/>
          <w:szCs w:val="30"/>
          <w:cs/>
        </w:rPr>
        <w:t>จำนวน</w:t>
      </w:r>
      <w:r w:rsidR="00D33AFE" w:rsidRPr="00A87005">
        <w:rPr>
          <w:rFonts w:ascii="Angsana New" w:hAnsi="Angsana New"/>
          <w:sz w:val="30"/>
          <w:szCs w:val="30"/>
        </w:rPr>
        <w:t xml:space="preserve"> </w:t>
      </w:r>
      <w:r w:rsidR="0070331D">
        <w:rPr>
          <w:rFonts w:ascii="Angsana New" w:hAnsi="Angsana New"/>
          <w:sz w:val="30"/>
          <w:szCs w:val="30"/>
        </w:rPr>
        <w:t>1</w:t>
      </w:r>
      <w:r w:rsidR="00CB40B0">
        <w:rPr>
          <w:rFonts w:ascii="Angsana New" w:hAnsi="Angsana New"/>
          <w:sz w:val="30"/>
          <w:szCs w:val="30"/>
        </w:rPr>
        <w:t>74</w:t>
      </w:r>
      <w:r w:rsidR="00D33AFE" w:rsidRPr="00A87005">
        <w:rPr>
          <w:rFonts w:ascii="Angsana New" w:hAnsi="Angsana New"/>
          <w:sz w:val="30"/>
          <w:szCs w:val="30"/>
        </w:rPr>
        <w:t xml:space="preserve"> </w:t>
      </w:r>
      <w:r w:rsidR="007D1CD8" w:rsidRPr="00A8700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7D1CD8" w:rsidRPr="00A87005">
        <w:rPr>
          <w:rFonts w:ascii="Angsana New" w:hAnsi="Angsana New"/>
          <w:sz w:val="30"/>
          <w:szCs w:val="30"/>
        </w:rPr>
        <w:t>(</w:t>
      </w:r>
      <w:r w:rsidR="007D1CD8" w:rsidRPr="00A87005">
        <w:rPr>
          <w:rFonts w:ascii="Angsana New" w:hAnsi="Angsana New"/>
          <w:i/>
          <w:iCs/>
          <w:sz w:val="30"/>
          <w:szCs w:val="30"/>
        </w:rPr>
        <w:t xml:space="preserve">31 </w:t>
      </w:r>
      <w:r w:rsidR="007D1CD8" w:rsidRPr="00A8700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7D1CD8" w:rsidRPr="00A87005">
        <w:rPr>
          <w:rFonts w:ascii="Angsana New" w:hAnsi="Angsana New"/>
          <w:i/>
          <w:iCs/>
          <w:sz w:val="30"/>
          <w:szCs w:val="30"/>
        </w:rPr>
        <w:t>25</w:t>
      </w:r>
      <w:r w:rsidR="00BA0FDA" w:rsidRPr="00A87005">
        <w:rPr>
          <w:rFonts w:ascii="Angsana New" w:hAnsi="Angsana New"/>
          <w:i/>
          <w:iCs/>
          <w:sz w:val="30"/>
          <w:szCs w:val="30"/>
        </w:rPr>
        <w:t>6</w:t>
      </w:r>
      <w:r w:rsidR="00601885" w:rsidRPr="00A87005">
        <w:rPr>
          <w:rFonts w:ascii="Angsana New" w:hAnsi="Angsana New"/>
          <w:i/>
          <w:iCs/>
          <w:sz w:val="30"/>
          <w:szCs w:val="30"/>
        </w:rPr>
        <w:t>1</w:t>
      </w:r>
      <w:r w:rsidR="00BA0FDA" w:rsidRPr="00A87005">
        <w:rPr>
          <w:rFonts w:ascii="Angsana New" w:hAnsi="Angsana New"/>
          <w:i/>
          <w:iCs/>
          <w:sz w:val="30"/>
          <w:szCs w:val="30"/>
        </w:rPr>
        <w:t>: 1</w:t>
      </w:r>
      <w:r w:rsidR="00601885" w:rsidRPr="00A87005">
        <w:rPr>
          <w:rFonts w:ascii="Angsana New" w:hAnsi="Angsana New"/>
          <w:i/>
          <w:iCs/>
          <w:sz w:val="30"/>
          <w:szCs w:val="30"/>
        </w:rPr>
        <w:t>68</w:t>
      </w:r>
      <w:r w:rsidR="007D1CD8" w:rsidRPr="00A87005">
        <w:rPr>
          <w:rFonts w:ascii="Angsana New" w:hAnsi="Angsana New"/>
          <w:i/>
          <w:iCs/>
          <w:sz w:val="30"/>
          <w:szCs w:val="30"/>
        </w:rPr>
        <w:t xml:space="preserve"> </w:t>
      </w:r>
      <w:r w:rsidR="007D1CD8" w:rsidRPr="00A8700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7D1CD8" w:rsidRPr="00A87005">
        <w:rPr>
          <w:rFonts w:ascii="Angsana New" w:hAnsi="Angsana New" w:hint="cs"/>
          <w:sz w:val="30"/>
          <w:szCs w:val="30"/>
          <w:cs/>
        </w:rPr>
        <w:t>)</w:t>
      </w:r>
    </w:p>
    <w:p w14:paraId="17B697C0" w14:textId="77777777" w:rsidR="00472D52" w:rsidRPr="00A87005" w:rsidRDefault="00472D52" w:rsidP="00FB3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2E856C6" w14:textId="77777777" w:rsidR="00FB3094" w:rsidRPr="00A87005" w:rsidRDefault="00FB3094" w:rsidP="00A63F8E">
      <w:pPr>
        <w:pStyle w:val="Heading5"/>
        <w:numPr>
          <w:ilvl w:val="0"/>
          <w:numId w:val="23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A87005">
        <w:rPr>
          <w:rFonts w:ascii="Angsana New" w:hAnsi="Angsana New"/>
          <w:sz w:val="30"/>
          <w:szCs w:val="30"/>
          <w:cs/>
          <w:lang w:val="en-US"/>
        </w:rPr>
        <w:t>มาตรฐานการรายงานทางการเงินที่ยังไม่ได้ใช้</w:t>
      </w:r>
    </w:p>
    <w:p w14:paraId="3655C259" w14:textId="77777777" w:rsidR="002A102F" w:rsidRPr="00A87005" w:rsidRDefault="002A102F" w:rsidP="00FB3094">
      <w:pPr>
        <w:pStyle w:val="Heading5"/>
        <w:tabs>
          <w:tab w:val="left" w:pos="540"/>
        </w:tabs>
        <w:spacing w:line="240" w:lineRule="auto"/>
        <w:ind w:left="360"/>
        <w:rPr>
          <w:rFonts w:ascii="Angsana New" w:hAnsi="Angsana New"/>
          <w:sz w:val="30"/>
          <w:szCs w:val="30"/>
        </w:rPr>
      </w:pPr>
    </w:p>
    <w:p w14:paraId="130D90B3" w14:textId="77777777" w:rsidR="007356D1" w:rsidRPr="00A87005" w:rsidRDefault="00FB3094" w:rsidP="00786DE1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87005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A87005">
        <w:rPr>
          <w:rFonts w:ascii="Angsana New" w:hAnsi="Angsana New" w:cs="Angsana New" w:hint="cs"/>
          <w:sz w:val="30"/>
          <w:szCs w:val="30"/>
          <w:cs/>
          <w:lang w:bidi="th-TH"/>
        </w:rPr>
        <w:t>ที่ออก</w:t>
      </w:r>
      <w:r w:rsidRPr="00A87005">
        <w:rPr>
          <w:rFonts w:ascii="Angsana New" w:hAnsi="Angsana New" w:cs="Angsana New" w:hint="cs"/>
          <w:sz w:val="30"/>
          <w:szCs w:val="30"/>
          <w:cs/>
        </w:rPr>
        <w:t>ใหม่</w:t>
      </w:r>
      <w:r w:rsidR="00DA6220" w:rsidRPr="00A87005">
        <w:rPr>
          <w:rFonts w:ascii="Angsana New" w:hAnsi="Angsana New" w:cs="Angsana New"/>
          <w:sz w:val="30"/>
          <w:szCs w:val="30"/>
          <w:cs/>
          <w:lang w:bidi="th-TH"/>
        </w:rPr>
        <w:t>ซึ่ง</w:t>
      </w:r>
      <w:r w:rsidRPr="00A87005">
        <w:rPr>
          <w:rFonts w:ascii="Angsana New" w:hAnsi="Angsana New" w:cs="Angsana New" w:hint="cs"/>
          <w:sz w:val="30"/>
          <w:szCs w:val="30"/>
          <w:cs/>
        </w:rPr>
        <w:t>เกี่ยวกับการดำเนินงานของ</w:t>
      </w:r>
      <w:r w:rsidRPr="00A8700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กลุ่มบริษัท </w:t>
      </w:r>
      <w:r w:rsidR="00B8623A" w:rsidRPr="00A87005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Pr="00A87005">
        <w:rPr>
          <w:rFonts w:ascii="Angsana New" w:hAnsi="Angsana New" w:cs="Angsana New" w:hint="cs"/>
          <w:sz w:val="30"/>
          <w:szCs w:val="30"/>
          <w:cs/>
          <w:lang w:bidi="th-TH"/>
        </w:rPr>
        <w:t>คาดว่าจะมีผลกระทบที่มีสาระสำคัญต่อ</w:t>
      </w:r>
      <w:r w:rsidRPr="00A87005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งบการเงินรวมและงบการเงินเฉพาะกิจการ</w:t>
      </w:r>
      <w:r w:rsidRPr="00A8700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A87005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A8700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8D5165" w:rsidRPr="00A87005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</w:t>
      </w:r>
      <w:r w:rsidRPr="00A87005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A87005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A87005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A8700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A87005">
        <w:rPr>
          <w:rFonts w:ascii="Angsana New" w:hAnsi="Angsana New" w:cs="Angsana New"/>
          <w:sz w:val="30"/>
          <w:szCs w:val="30"/>
        </w:rPr>
        <w:t>1</w:t>
      </w:r>
      <w:r w:rsidRPr="00A87005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A87005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A87005">
        <w:rPr>
          <w:rFonts w:ascii="Angsana New" w:hAnsi="Angsana New" w:cs="Angsana New" w:hint="cs"/>
          <w:sz w:val="30"/>
          <w:szCs w:val="30"/>
          <w:cs/>
          <w:lang w:val="en-US" w:bidi="th-TH"/>
        </w:rPr>
        <w:t>มี</w:t>
      </w:r>
      <w:r w:rsidRPr="00A87005">
        <w:rPr>
          <w:rFonts w:ascii="Angsana New" w:hAnsi="Angsana New" w:cs="Angsana New" w:hint="cs"/>
          <w:sz w:val="30"/>
          <w:szCs w:val="30"/>
          <w:cs/>
          <w:lang w:bidi="th-TH"/>
        </w:rPr>
        <w:t>ดังต่อไปนี้</w:t>
      </w:r>
    </w:p>
    <w:p w14:paraId="0A74D7A1" w14:textId="77777777" w:rsidR="0098516A" w:rsidRPr="00A87005" w:rsidRDefault="0098516A" w:rsidP="00786DE1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</w:p>
    <w:tbl>
      <w:tblPr>
        <w:tblW w:w="8807" w:type="dxa"/>
        <w:tblInd w:w="450" w:type="dxa"/>
        <w:tblLook w:val="04A0" w:firstRow="1" w:lastRow="0" w:firstColumn="1" w:lastColumn="0" w:noHBand="0" w:noVBand="1"/>
      </w:tblPr>
      <w:tblGrid>
        <w:gridCol w:w="3852"/>
        <w:gridCol w:w="4955"/>
      </w:tblGrid>
      <w:tr w:rsidR="00FB3094" w:rsidRPr="00A87005" w14:paraId="5BD5E729" w14:textId="77777777" w:rsidTr="00406275">
        <w:trPr>
          <w:tblHeader/>
        </w:trPr>
        <w:tc>
          <w:tcPr>
            <w:tcW w:w="3852" w:type="dxa"/>
            <w:shd w:val="clear" w:color="auto" w:fill="auto"/>
            <w:vAlign w:val="bottom"/>
          </w:tcPr>
          <w:p w14:paraId="3F810298" w14:textId="77777777" w:rsidR="00FB3094" w:rsidRPr="00A87005" w:rsidRDefault="00FB3094" w:rsidP="0059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shd w:val="clear" w:color="auto" w:fill="D9D9D9"/>
                <w:cs/>
              </w:rPr>
            </w:pPr>
            <w:r w:rsidRPr="00A8700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14:paraId="534D6985" w14:textId="77777777" w:rsidR="00FB3094" w:rsidRPr="00A87005" w:rsidRDefault="00FB3094" w:rsidP="0059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FB3094" w:rsidRPr="00A87005" w14:paraId="12C10D2A" w14:textId="77777777" w:rsidTr="00406275">
        <w:tc>
          <w:tcPr>
            <w:tcW w:w="3852" w:type="dxa"/>
            <w:shd w:val="clear" w:color="auto" w:fill="auto"/>
          </w:tcPr>
          <w:p w14:paraId="3811F38D" w14:textId="77777777" w:rsidR="00FB3094" w:rsidRPr="00A87005" w:rsidRDefault="00FB3094" w:rsidP="0059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A87005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87005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  <w:shd w:val="clear" w:color="auto" w:fill="auto"/>
          </w:tcPr>
          <w:p w14:paraId="23B93207" w14:textId="77777777" w:rsidR="00FB3094" w:rsidRPr="00A87005" w:rsidRDefault="00FB3094" w:rsidP="0059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FB3094" w:rsidRPr="00A87005" w14:paraId="13B3A4CC" w14:textId="77777777" w:rsidTr="00406275">
        <w:tc>
          <w:tcPr>
            <w:tcW w:w="3852" w:type="dxa"/>
            <w:shd w:val="clear" w:color="auto" w:fill="auto"/>
          </w:tcPr>
          <w:p w14:paraId="1322B6D6" w14:textId="77777777" w:rsidR="00FB3094" w:rsidRPr="00A87005" w:rsidRDefault="00FB3094" w:rsidP="0059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87005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  <w:shd w:val="clear" w:color="auto" w:fill="auto"/>
          </w:tcPr>
          <w:p w14:paraId="35CCFA86" w14:textId="77777777" w:rsidR="00FB3094" w:rsidRPr="00A87005" w:rsidRDefault="00FB3094" w:rsidP="0059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B3094" w:rsidRPr="00A87005" w14:paraId="4C6AFB40" w14:textId="77777777" w:rsidTr="00406275">
        <w:tc>
          <w:tcPr>
            <w:tcW w:w="3852" w:type="dxa"/>
            <w:shd w:val="clear" w:color="auto" w:fill="auto"/>
          </w:tcPr>
          <w:p w14:paraId="6DC5EFD6" w14:textId="77777777" w:rsidR="00FB3094" w:rsidRPr="00A87005" w:rsidRDefault="00FB3094" w:rsidP="0059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A87005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87005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14:paraId="5D8EDAC1" w14:textId="77777777" w:rsidR="00FB3094" w:rsidRPr="00A87005" w:rsidRDefault="00FB3094" w:rsidP="0059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87005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A87005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FB3094" w:rsidRPr="00A87005" w14:paraId="45347C4A" w14:textId="77777777" w:rsidTr="00406275">
        <w:tc>
          <w:tcPr>
            <w:tcW w:w="3852" w:type="dxa"/>
            <w:shd w:val="clear" w:color="auto" w:fill="auto"/>
          </w:tcPr>
          <w:p w14:paraId="3F35979F" w14:textId="77777777" w:rsidR="00FB3094" w:rsidRPr="00A87005" w:rsidRDefault="00FB3094" w:rsidP="0059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A87005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A87005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  <w:shd w:val="clear" w:color="auto" w:fill="auto"/>
          </w:tcPr>
          <w:p w14:paraId="060692A5" w14:textId="77777777" w:rsidR="00FB3094" w:rsidRPr="00A87005" w:rsidRDefault="00FB3094" w:rsidP="0059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FB3094" w:rsidRPr="00A87005" w14:paraId="751085DE" w14:textId="77777777" w:rsidTr="00406275">
        <w:tc>
          <w:tcPr>
            <w:tcW w:w="3852" w:type="dxa"/>
            <w:shd w:val="clear" w:color="auto" w:fill="auto"/>
          </w:tcPr>
          <w:p w14:paraId="0990ED24" w14:textId="77777777" w:rsidR="00FB3094" w:rsidRPr="00A87005" w:rsidRDefault="00FB3094" w:rsidP="0059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A87005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  <w:shd w:val="clear" w:color="auto" w:fill="auto"/>
          </w:tcPr>
          <w:p w14:paraId="17E631C8" w14:textId="77777777" w:rsidR="00FB3094" w:rsidRPr="00A87005" w:rsidRDefault="00FB3094" w:rsidP="0059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B3094" w:rsidRPr="00A87005" w14:paraId="1DD56BBD" w14:textId="77777777" w:rsidTr="00406275">
        <w:tc>
          <w:tcPr>
            <w:tcW w:w="3852" w:type="dxa"/>
            <w:shd w:val="clear" w:color="auto" w:fill="auto"/>
          </w:tcPr>
          <w:p w14:paraId="15EC890A" w14:textId="77777777" w:rsidR="00FB3094" w:rsidRPr="00A87005" w:rsidRDefault="00FB3094" w:rsidP="0059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Pr="00A87005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  <w:shd w:val="clear" w:color="auto" w:fill="auto"/>
          </w:tcPr>
          <w:p w14:paraId="2E5213FC" w14:textId="77777777" w:rsidR="00FB3094" w:rsidRPr="00A87005" w:rsidRDefault="00FB3094" w:rsidP="0059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F92E630" w14:textId="77777777" w:rsidR="00FB3094" w:rsidRPr="00A87005" w:rsidRDefault="00FB3094" w:rsidP="00FB3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61957F93" w14:textId="77777777" w:rsidR="00FB3094" w:rsidRPr="00A87005" w:rsidRDefault="00FB3094" w:rsidP="00FB3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87005">
        <w:rPr>
          <w:rFonts w:ascii="Angsana New" w:hAnsi="Angsana New"/>
          <w:i/>
          <w:iCs/>
          <w:sz w:val="30"/>
          <w:szCs w:val="30"/>
        </w:rPr>
        <w:t xml:space="preserve">* </w:t>
      </w:r>
      <w:r w:rsidRPr="00A87005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1A279C" w:rsidRPr="00A87005">
        <w:rPr>
          <w:rFonts w:ascii="Angsana New" w:hAnsi="Angsana New"/>
          <w:i/>
          <w:iCs/>
          <w:color w:val="000000"/>
          <w:sz w:val="30"/>
          <w:szCs w:val="30"/>
          <w:cs/>
        </w:rPr>
        <w:t>ที่เกี่ยวข้องกับ</w:t>
      </w:r>
      <w:r w:rsidRPr="00A87005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14:paraId="3F4C16D3" w14:textId="77777777" w:rsidR="00FB3094" w:rsidRPr="00A87005" w:rsidRDefault="00FB3094" w:rsidP="00FB3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514701F" w14:textId="77777777" w:rsidR="00FB3094" w:rsidRPr="00A87005" w:rsidRDefault="00FB3094" w:rsidP="00FB3094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A8700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5C1E3C70" w14:textId="77777777" w:rsidR="00FB3094" w:rsidRPr="00A87005" w:rsidRDefault="00FB3094" w:rsidP="00FB30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0F01731A" w14:textId="77777777" w:rsidR="001E13A2" w:rsidRPr="00A87005" w:rsidRDefault="001E13A2" w:rsidP="001E13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A87005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A87005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10" w:name="_Hlk15580843"/>
      <w:bookmarkStart w:id="11" w:name="_Hlk15582546"/>
      <w:r w:rsidRPr="00A87005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10"/>
      <w:r w:rsidRPr="00A87005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11"/>
    </w:p>
    <w:p w14:paraId="45A95AD3" w14:textId="77777777" w:rsidR="00FB3094" w:rsidRPr="00A87005" w:rsidRDefault="00FB3094" w:rsidP="00FB3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D0E3B34" w14:textId="77777777" w:rsidR="00FB3094" w:rsidRPr="00A87005" w:rsidRDefault="00FB3094" w:rsidP="00FB3094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A8700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A8700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A8700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7601F89A" w14:textId="77777777" w:rsidR="00826782" w:rsidRPr="00A87005" w:rsidRDefault="00826782" w:rsidP="0082678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4AB2D6C" w14:textId="77777777" w:rsidR="00826782" w:rsidRPr="00A87005" w:rsidRDefault="00826782" w:rsidP="008267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005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A87005">
        <w:rPr>
          <w:rFonts w:asciiTheme="majorBidi" w:hAnsiTheme="majorBidi" w:cstheme="majorBidi"/>
          <w:sz w:val="30"/>
          <w:szCs w:val="30"/>
        </w:rPr>
        <w:t>16</w:t>
      </w:r>
      <w:r w:rsidRPr="00A87005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A87005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A8700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870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</w:t>
      </w:r>
      <w:bookmarkStart w:id="12" w:name="_Hlk15581419"/>
      <w:bookmarkStart w:id="13" w:name="_Hlk15582558"/>
      <w:r w:rsidRPr="00A87005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A87005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12"/>
      <w:r w:rsidRPr="00A87005">
        <w:rPr>
          <w:rFonts w:ascii="Angsana New" w:hAnsi="Angsana New" w:hint="cs"/>
          <w:sz w:val="30"/>
          <w:szCs w:val="30"/>
          <w:cs/>
        </w:rPr>
        <w:t xml:space="preserve">บางฉบับที่มีผลบังคับใช้อยู่ในปัจจุบันถูกยกเลิกไป </w:t>
      </w:r>
      <w:bookmarkEnd w:id="13"/>
    </w:p>
    <w:p w14:paraId="75FA5D46" w14:textId="77777777" w:rsidR="00826782" w:rsidRPr="00A87005" w:rsidRDefault="00826782" w:rsidP="00826782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0D94CDA" w14:textId="77777777" w:rsidR="00826782" w:rsidRPr="00A87005" w:rsidRDefault="00826782" w:rsidP="00A87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A87005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A87005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A87005">
        <w:rPr>
          <w:rFonts w:ascii="Angsana New" w:hAnsi="Angsana New" w:hint="cs"/>
          <w:sz w:val="30"/>
          <w:szCs w:val="30"/>
          <w:cs/>
        </w:rPr>
        <w:t xml:space="preserve">ดังกล่าวข้างต้น  </w:t>
      </w:r>
    </w:p>
    <w:p w14:paraId="4B661BF0" w14:textId="77777777" w:rsidR="00826782" w:rsidRDefault="00826782" w:rsidP="00FB3094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74AB0BD" w14:textId="77777777" w:rsidR="001F0146" w:rsidRDefault="001F0146" w:rsidP="00255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sectPr w:rsidR="001F0146" w:rsidSect="001F538F">
      <w:headerReference w:type="default" r:id="rId10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419B3" w14:textId="77777777" w:rsidR="00F0019C" w:rsidRDefault="00F0019C" w:rsidP="00FC04D5">
      <w:r>
        <w:separator/>
      </w:r>
    </w:p>
  </w:endnote>
  <w:endnote w:type="continuationSeparator" w:id="0">
    <w:p w14:paraId="531B44F7" w14:textId="77777777" w:rsidR="00F0019C" w:rsidRDefault="00F0019C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69562" w14:textId="77777777" w:rsidR="00D1351A" w:rsidRPr="004D76EF" w:rsidRDefault="00D1351A" w:rsidP="008673AC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0260CD">
      <w:rPr>
        <w:rFonts w:ascii="Angsana New" w:hAnsi="Angsana New"/>
        <w:sz w:val="30"/>
        <w:szCs w:val="30"/>
      </w:rPr>
      <w:fldChar w:fldCharType="begin"/>
    </w:r>
    <w:r w:rsidRPr="000260CD">
      <w:rPr>
        <w:rFonts w:ascii="Angsana New" w:hAnsi="Angsana New"/>
        <w:sz w:val="30"/>
        <w:szCs w:val="30"/>
      </w:rPr>
      <w:instrText xml:space="preserve"> PAGE   \* MERGEFORMAT </w:instrText>
    </w:r>
    <w:r w:rsidRPr="000260C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34</w:t>
    </w:r>
    <w:r w:rsidRPr="000260CD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BD62D" w14:textId="77777777" w:rsidR="00F0019C" w:rsidRDefault="00F0019C" w:rsidP="00FC04D5">
      <w:r>
        <w:separator/>
      </w:r>
    </w:p>
  </w:footnote>
  <w:footnote w:type="continuationSeparator" w:id="0">
    <w:p w14:paraId="383B1096" w14:textId="77777777" w:rsidR="00F0019C" w:rsidRDefault="00F0019C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28A8F" w14:textId="77777777" w:rsidR="00D1351A" w:rsidRPr="003B5EBA" w:rsidRDefault="00D1351A" w:rsidP="00B60D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EBA6E36" w14:textId="77777777" w:rsidR="00D1351A" w:rsidRPr="003B5EBA" w:rsidRDefault="00D1351A" w:rsidP="00B60D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BF661E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122D46D" w14:textId="77777777" w:rsidR="00D1351A" w:rsidRDefault="00D1351A" w:rsidP="00037A19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</w:t>
    </w:r>
    <w:r w:rsidRPr="003B5EBA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3B5EBA">
      <w:rPr>
        <w:rFonts w:ascii="Angsana New" w:hAnsi="Angsana New"/>
        <w:b/>
        <w:bCs/>
        <w:sz w:val="32"/>
        <w:szCs w:val="32"/>
        <w:cs/>
      </w:rPr>
      <w:t>วันที่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3B5EBA">
      <w:rPr>
        <w:rFonts w:ascii="Angsana New" w:hAnsi="Angsana New"/>
        <w:b/>
        <w:bCs/>
        <w:sz w:val="32"/>
        <w:szCs w:val="32"/>
        <w:cs/>
        <w:lang w:val="th-TH"/>
      </w:rPr>
      <w:t>25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62 (ไม่ได้ตรวจสอบ)</w:t>
    </w:r>
  </w:p>
  <w:p w14:paraId="503C2606" w14:textId="77777777" w:rsidR="00D1351A" w:rsidRDefault="00D1351A" w:rsidP="00037A19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5C615" w14:textId="77777777" w:rsidR="00D1351A" w:rsidRPr="003B5EBA" w:rsidRDefault="00D1351A" w:rsidP="00B60D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17D0B71" w14:textId="77777777" w:rsidR="00D1351A" w:rsidRPr="003B5EBA" w:rsidRDefault="00D1351A" w:rsidP="00B60D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52CB289" w14:textId="77777777" w:rsidR="00D1351A" w:rsidRDefault="00D1351A" w:rsidP="00DF2A0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</w:t>
    </w:r>
    <w:r w:rsidRPr="003B5EBA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3B5EBA">
      <w:rPr>
        <w:rFonts w:ascii="Angsana New" w:hAnsi="Angsana New"/>
        <w:b/>
        <w:bCs/>
        <w:sz w:val="32"/>
        <w:szCs w:val="32"/>
        <w:cs/>
      </w:rPr>
      <w:t>วันที่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3B5EBA">
      <w:rPr>
        <w:rFonts w:ascii="Angsana New" w:hAnsi="Angsana New"/>
        <w:b/>
        <w:bCs/>
        <w:sz w:val="32"/>
        <w:szCs w:val="32"/>
        <w:cs/>
        <w:lang w:val="th-TH"/>
      </w:rPr>
      <w:t>25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62 (ไม่ได้ตรวจสอบ)</w:t>
    </w:r>
  </w:p>
  <w:p w14:paraId="2ECA0C5C" w14:textId="77777777" w:rsidR="00D1351A" w:rsidRPr="0021561A" w:rsidRDefault="00D1351A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E4AA2"/>
    <w:multiLevelType w:val="hybridMultilevel"/>
    <w:tmpl w:val="542ED7F8"/>
    <w:lvl w:ilvl="0" w:tplc="6616B2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23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495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26"/>
  </w:num>
  <w:num w:numId="14">
    <w:abstractNumId w:val="18"/>
  </w:num>
  <w:num w:numId="15">
    <w:abstractNumId w:val="21"/>
  </w:num>
  <w:num w:numId="16">
    <w:abstractNumId w:val="28"/>
  </w:num>
  <w:num w:numId="17">
    <w:abstractNumId w:val="27"/>
  </w:num>
  <w:num w:numId="18">
    <w:abstractNumId w:val="14"/>
  </w:num>
  <w:num w:numId="19">
    <w:abstractNumId w:val="22"/>
  </w:num>
  <w:num w:numId="20">
    <w:abstractNumId w:val="25"/>
  </w:num>
  <w:num w:numId="21">
    <w:abstractNumId w:val="13"/>
  </w:num>
  <w:num w:numId="22">
    <w:abstractNumId w:val="10"/>
  </w:num>
  <w:num w:numId="23">
    <w:abstractNumId w:val="15"/>
  </w:num>
  <w:num w:numId="24">
    <w:abstractNumId w:val="12"/>
  </w:num>
  <w:num w:numId="25">
    <w:abstractNumId w:val="11"/>
  </w:num>
  <w:num w:numId="26">
    <w:abstractNumId w:val="23"/>
  </w:num>
  <w:num w:numId="27">
    <w:abstractNumId w:val="19"/>
  </w:num>
  <w:num w:numId="28">
    <w:abstractNumId w:val="24"/>
  </w:num>
  <w:num w:numId="29">
    <w:abstractNumId w:val="16"/>
  </w:num>
  <w:num w:numId="30">
    <w:abstractNumId w:val="2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E75"/>
    <w:rsid w:val="00001FF1"/>
    <w:rsid w:val="000026D6"/>
    <w:rsid w:val="000027CE"/>
    <w:rsid w:val="0000387E"/>
    <w:rsid w:val="000039D2"/>
    <w:rsid w:val="000049F5"/>
    <w:rsid w:val="00004D45"/>
    <w:rsid w:val="00004DAA"/>
    <w:rsid w:val="00005630"/>
    <w:rsid w:val="00005AE4"/>
    <w:rsid w:val="00005EFC"/>
    <w:rsid w:val="00007B11"/>
    <w:rsid w:val="00007ED1"/>
    <w:rsid w:val="0001026D"/>
    <w:rsid w:val="00010997"/>
    <w:rsid w:val="000112E1"/>
    <w:rsid w:val="000114C0"/>
    <w:rsid w:val="00011827"/>
    <w:rsid w:val="00011A11"/>
    <w:rsid w:val="00011B60"/>
    <w:rsid w:val="0001204A"/>
    <w:rsid w:val="0001222E"/>
    <w:rsid w:val="00012E89"/>
    <w:rsid w:val="000135F4"/>
    <w:rsid w:val="00014D44"/>
    <w:rsid w:val="00014E37"/>
    <w:rsid w:val="00014F80"/>
    <w:rsid w:val="00015358"/>
    <w:rsid w:val="000155AA"/>
    <w:rsid w:val="00015D1B"/>
    <w:rsid w:val="0001625B"/>
    <w:rsid w:val="00016872"/>
    <w:rsid w:val="00017290"/>
    <w:rsid w:val="00017822"/>
    <w:rsid w:val="00017B92"/>
    <w:rsid w:val="00020D48"/>
    <w:rsid w:val="00020F3F"/>
    <w:rsid w:val="00021930"/>
    <w:rsid w:val="00021A9B"/>
    <w:rsid w:val="00021FF3"/>
    <w:rsid w:val="0002228A"/>
    <w:rsid w:val="00022622"/>
    <w:rsid w:val="000229E9"/>
    <w:rsid w:val="00022BA1"/>
    <w:rsid w:val="00023329"/>
    <w:rsid w:val="00023D95"/>
    <w:rsid w:val="000242DB"/>
    <w:rsid w:val="00024770"/>
    <w:rsid w:val="000252B5"/>
    <w:rsid w:val="000252BB"/>
    <w:rsid w:val="00025CA9"/>
    <w:rsid w:val="000260CD"/>
    <w:rsid w:val="000260F1"/>
    <w:rsid w:val="00026AFD"/>
    <w:rsid w:val="00027EE0"/>
    <w:rsid w:val="00030044"/>
    <w:rsid w:val="0003009C"/>
    <w:rsid w:val="00030198"/>
    <w:rsid w:val="00030960"/>
    <w:rsid w:val="00030FE8"/>
    <w:rsid w:val="00031EDC"/>
    <w:rsid w:val="00032492"/>
    <w:rsid w:val="00032DC4"/>
    <w:rsid w:val="00032E3F"/>
    <w:rsid w:val="000330CF"/>
    <w:rsid w:val="00033A54"/>
    <w:rsid w:val="00033D2E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7C8"/>
    <w:rsid w:val="00042945"/>
    <w:rsid w:val="00043241"/>
    <w:rsid w:val="000447DF"/>
    <w:rsid w:val="00044A1D"/>
    <w:rsid w:val="00044FB0"/>
    <w:rsid w:val="00045B2C"/>
    <w:rsid w:val="00045C1E"/>
    <w:rsid w:val="00045F31"/>
    <w:rsid w:val="00046A12"/>
    <w:rsid w:val="00046A1B"/>
    <w:rsid w:val="000477EB"/>
    <w:rsid w:val="00047E8D"/>
    <w:rsid w:val="00050599"/>
    <w:rsid w:val="00051978"/>
    <w:rsid w:val="00051BEC"/>
    <w:rsid w:val="00052250"/>
    <w:rsid w:val="000524F2"/>
    <w:rsid w:val="0005255E"/>
    <w:rsid w:val="000527E9"/>
    <w:rsid w:val="00052CDA"/>
    <w:rsid w:val="0005347F"/>
    <w:rsid w:val="00053875"/>
    <w:rsid w:val="00054143"/>
    <w:rsid w:val="00054417"/>
    <w:rsid w:val="00054A14"/>
    <w:rsid w:val="00054A6F"/>
    <w:rsid w:val="00055263"/>
    <w:rsid w:val="0005527C"/>
    <w:rsid w:val="00055C43"/>
    <w:rsid w:val="000560F0"/>
    <w:rsid w:val="00056885"/>
    <w:rsid w:val="00056D41"/>
    <w:rsid w:val="000571CC"/>
    <w:rsid w:val="0005737A"/>
    <w:rsid w:val="00057CF9"/>
    <w:rsid w:val="00057F75"/>
    <w:rsid w:val="000601B2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23A8"/>
    <w:rsid w:val="00062E02"/>
    <w:rsid w:val="00063A45"/>
    <w:rsid w:val="000646CC"/>
    <w:rsid w:val="0006528F"/>
    <w:rsid w:val="0006578C"/>
    <w:rsid w:val="000657CF"/>
    <w:rsid w:val="000659CA"/>
    <w:rsid w:val="00065CE5"/>
    <w:rsid w:val="000660D1"/>
    <w:rsid w:val="00066F96"/>
    <w:rsid w:val="00067A04"/>
    <w:rsid w:val="00067A2B"/>
    <w:rsid w:val="00067DA3"/>
    <w:rsid w:val="0007004B"/>
    <w:rsid w:val="00070612"/>
    <w:rsid w:val="000707D7"/>
    <w:rsid w:val="00070B78"/>
    <w:rsid w:val="00070CA6"/>
    <w:rsid w:val="00071291"/>
    <w:rsid w:val="0007182F"/>
    <w:rsid w:val="000723A8"/>
    <w:rsid w:val="0007288B"/>
    <w:rsid w:val="00072AAA"/>
    <w:rsid w:val="00072EF4"/>
    <w:rsid w:val="00073387"/>
    <w:rsid w:val="00073842"/>
    <w:rsid w:val="00073D51"/>
    <w:rsid w:val="00073E51"/>
    <w:rsid w:val="00074310"/>
    <w:rsid w:val="00074536"/>
    <w:rsid w:val="00074A2B"/>
    <w:rsid w:val="000750F6"/>
    <w:rsid w:val="00075E1C"/>
    <w:rsid w:val="000765CB"/>
    <w:rsid w:val="00076F39"/>
    <w:rsid w:val="00076FB2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418B"/>
    <w:rsid w:val="000843DE"/>
    <w:rsid w:val="000847DC"/>
    <w:rsid w:val="000848EF"/>
    <w:rsid w:val="00084AAE"/>
    <w:rsid w:val="000856C4"/>
    <w:rsid w:val="00085CED"/>
    <w:rsid w:val="000862F6"/>
    <w:rsid w:val="000866AB"/>
    <w:rsid w:val="00086BDC"/>
    <w:rsid w:val="0008701B"/>
    <w:rsid w:val="000878C3"/>
    <w:rsid w:val="00087A5A"/>
    <w:rsid w:val="000901EA"/>
    <w:rsid w:val="00090702"/>
    <w:rsid w:val="00092147"/>
    <w:rsid w:val="00092A03"/>
    <w:rsid w:val="00092B02"/>
    <w:rsid w:val="00092B27"/>
    <w:rsid w:val="00093F16"/>
    <w:rsid w:val="00093FE5"/>
    <w:rsid w:val="000942C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DD"/>
    <w:rsid w:val="000A2BCD"/>
    <w:rsid w:val="000A2CEC"/>
    <w:rsid w:val="000A2F93"/>
    <w:rsid w:val="000A3587"/>
    <w:rsid w:val="000A3749"/>
    <w:rsid w:val="000A3C65"/>
    <w:rsid w:val="000A42D8"/>
    <w:rsid w:val="000A4461"/>
    <w:rsid w:val="000A459A"/>
    <w:rsid w:val="000A45E8"/>
    <w:rsid w:val="000A47A5"/>
    <w:rsid w:val="000A49EA"/>
    <w:rsid w:val="000A4B78"/>
    <w:rsid w:val="000A4F3E"/>
    <w:rsid w:val="000A5C99"/>
    <w:rsid w:val="000A5D36"/>
    <w:rsid w:val="000A623E"/>
    <w:rsid w:val="000A650D"/>
    <w:rsid w:val="000A66A3"/>
    <w:rsid w:val="000A679F"/>
    <w:rsid w:val="000A713D"/>
    <w:rsid w:val="000A7609"/>
    <w:rsid w:val="000A7F22"/>
    <w:rsid w:val="000B0B25"/>
    <w:rsid w:val="000B106D"/>
    <w:rsid w:val="000B117E"/>
    <w:rsid w:val="000B1A70"/>
    <w:rsid w:val="000B300C"/>
    <w:rsid w:val="000B3061"/>
    <w:rsid w:val="000B3137"/>
    <w:rsid w:val="000B32EC"/>
    <w:rsid w:val="000B3394"/>
    <w:rsid w:val="000B4F1B"/>
    <w:rsid w:val="000B560E"/>
    <w:rsid w:val="000B5C68"/>
    <w:rsid w:val="000B60B8"/>
    <w:rsid w:val="000B6421"/>
    <w:rsid w:val="000B677C"/>
    <w:rsid w:val="000B6805"/>
    <w:rsid w:val="000B7067"/>
    <w:rsid w:val="000B71BA"/>
    <w:rsid w:val="000B72E6"/>
    <w:rsid w:val="000B7655"/>
    <w:rsid w:val="000B77CB"/>
    <w:rsid w:val="000B7D09"/>
    <w:rsid w:val="000B7DB8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404D"/>
    <w:rsid w:val="000C5126"/>
    <w:rsid w:val="000C5234"/>
    <w:rsid w:val="000C55AF"/>
    <w:rsid w:val="000C5A7F"/>
    <w:rsid w:val="000C5E24"/>
    <w:rsid w:val="000C60CC"/>
    <w:rsid w:val="000C6956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49A6"/>
    <w:rsid w:val="000D5656"/>
    <w:rsid w:val="000D6C57"/>
    <w:rsid w:val="000D783C"/>
    <w:rsid w:val="000D7DE2"/>
    <w:rsid w:val="000E0E0E"/>
    <w:rsid w:val="000E0F49"/>
    <w:rsid w:val="000E0FDE"/>
    <w:rsid w:val="000E1158"/>
    <w:rsid w:val="000E18E1"/>
    <w:rsid w:val="000E297D"/>
    <w:rsid w:val="000E37C0"/>
    <w:rsid w:val="000E3FA7"/>
    <w:rsid w:val="000E414E"/>
    <w:rsid w:val="000E419D"/>
    <w:rsid w:val="000E4B01"/>
    <w:rsid w:val="000E4D8E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78D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7136"/>
    <w:rsid w:val="000F7BF9"/>
    <w:rsid w:val="00100005"/>
    <w:rsid w:val="0010007E"/>
    <w:rsid w:val="0010081C"/>
    <w:rsid w:val="00100B58"/>
    <w:rsid w:val="00101573"/>
    <w:rsid w:val="001020FC"/>
    <w:rsid w:val="001024CA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5778"/>
    <w:rsid w:val="00115D9F"/>
    <w:rsid w:val="001168CD"/>
    <w:rsid w:val="00117191"/>
    <w:rsid w:val="001179A6"/>
    <w:rsid w:val="00117C30"/>
    <w:rsid w:val="00120EC3"/>
    <w:rsid w:val="001214AB"/>
    <w:rsid w:val="00122106"/>
    <w:rsid w:val="00122431"/>
    <w:rsid w:val="00122766"/>
    <w:rsid w:val="0012281E"/>
    <w:rsid w:val="00122A96"/>
    <w:rsid w:val="00123917"/>
    <w:rsid w:val="00123D2A"/>
    <w:rsid w:val="00124EE0"/>
    <w:rsid w:val="001252FB"/>
    <w:rsid w:val="00126275"/>
    <w:rsid w:val="00126AB9"/>
    <w:rsid w:val="00126FE0"/>
    <w:rsid w:val="0012768E"/>
    <w:rsid w:val="00127917"/>
    <w:rsid w:val="00130AAD"/>
    <w:rsid w:val="00130E32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FC7"/>
    <w:rsid w:val="0013622B"/>
    <w:rsid w:val="00137AC6"/>
    <w:rsid w:val="00137CA7"/>
    <w:rsid w:val="00140B82"/>
    <w:rsid w:val="001426C4"/>
    <w:rsid w:val="00142A31"/>
    <w:rsid w:val="00142A5A"/>
    <w:rsid w:val="0014438D"/>
    <w:rsid w:val="00144716"/>
    <w:rsid w:val="00144833"/>
    <w:rsid w:val="00144901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FA"/>
    <w:rsid w:val="00146C15"/>
    <w:rsid w:val="00146D41"/>
    <w:rsid w:val="001476EC"/>
    <w:rsid w:val="00150CA8"/>
    <w:rsid w:val="001513B9"/>
    <w:rsid w:val="001513BD"/>
    <w:rsid w:val="001514AC"/>
    <w:rsid w:val="00151EA7"/>
    <w:rsid w:val="00151FF0"/>
    <w:rsid w:val="00152900"/>
    <w:rsid w:val="00153379"/>
    <w:rsid w:val="001544F5"/>
    <w:rsid w:val="0015451D"/>
    <w:rsid w:val="0015457F"/>
    <w:rsid w:val="001546DF"/>
    <w:rsid w:val="0015484C"/>
    <w:rsid w:val="0015500A"/>
    <w:rsid w:val="0015515F"/>
    <w:rsid w:val="0015528E"/>
    <w:rsid w:val="001555AE"/>
    <w:rsid w:val="001556EB"/>
    <w:rsid w:val="00155ED5"/>
    <w:rsid w:val="001560E2"/>
    <w:rsid w:val="00156242"/>
    <w:rsid w:val="0015630D"/>
    <w:rsid w:val="00156C17"/>
    <w:rsid w:val="001571A7"/>
    <w:rsid w:val="001604AD"/>
    <w:rsid w:val="001608A4"/>
    <w:rsid w:val="00160BA7"/>
    <w:rsid w:val="00161900"/>
    <w:rsid w:val="00161C8B"/>
    <w:rsid w:val="00161CBA"/>
    <w:rsid w:val="001633F6"/>
    <w:rsid w:val="001648CC"/>
    <w:rsid w:val="0016501E"/>
    <w:rsid w:val="00165215"/>
    <w:rsid w:val="0016555D"/>
    <w:rsid w:val="00165DD8"/>
    <w:rsid w:val="00165F15"/>
    <w:rsid w:val="0016687D"/>
    <w:rsid w:val="00166E17"/>
    <w:rsid w:val="001671DA"/>
    <w:rsid w:val="0016722E"/>
    <w:rsid w:val="001672FC"/>
    <w:rsid w:val="00167F6C"/>
    <w:rsid w:val="001703E0"/>
    <w:rsid w:val="00171F22"/>
    <w:rsid w:val="001721D3"/>
    <w:rsid w:val="00172729"/>
    <w:rsid w:val="001736AA"/>
    <w:rsid w:val="00173B83"/>
    <w:rsid w:val="00173B86"/>
    <w:rsid w:val="00174829"/>
    <w:rsid w:val="00175210"/>
    <w:rsid w:val="00175234"/>
    <w:rsid w:val="0017539D"/>
    <w:rsid w:val="001753E5"/>
    <w:rsid w:val="00175936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35CA"/>
    <w:rsid w:val="0018382F"/>
    <w:rsid w:val="00183BB8"/>
    <w:rsid w:val="001844D9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DEA"/>
    <w:rsid w:val="00190E53"/>
    <w:rsid w:val="001915AC"/>
    <w:rsid w:val="001918B9"/>
    <w:rsid w:val="001918EE"/>
    <w:rsid w:val="00191F03"/>
    <w:rsid w:val="00191F41"/>
    <w:rsid w:val="00192016"/>
    <w:rsid w:val="001927FA"/>
    <w:rsid w:val="001937EA"/>
    <w:rsid w:val="00193AD7"/>
    <w:rsid w:val="00193CC1"/>
    <w:rsid w:val="00193F21"/>
    <w:rsid w:val="001941A8"/>
    <w:rsid w:val="0019465C"/>
    <w:rsid w:val="00194D3C"/>
    <w:rsid w:val="0019508F"/>
    <w:rsid w:val="0019623F"/>
    <w:rsid w:val="001965DB"/>
    <w:rsid w:val="0019660E"/>
    <w:rsid w:val="001966F9"/>
    <w:rsid w:val="0019673B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79C"/>
    <w:rsid w:val="001A3CDE"/>
    <w:rsid w:val="001A47BB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302D"/>
    <w:rsid w:val="001B37C0"/>
    <w:rsid w:val="001B39BD"/>
    <w:rsid w:val="001B3AD8"/>
    <w:rsid w:val="001B3DE0"/>
    <w:rsid w:val="001B3F86"/>
    <w:rsid w:val="001B419E"/>
    <w:rsid w:val="001B446D"/>
    <w:rsid w:val="001B4936"/>
    <w:rsid w:val="001B4D57"/>
    <w:rsid w:val="001B4F53"/>
    <w:rsid w:val="001B52C9"/>
    <w:rsid w:val="001B52E9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9A8"/>
    <w:rsid w:val="001D0497"/>
    <w:rsid w:val="001D097C"/>
    <w:rsid w:val="001D168A"/>
    <w:rsid w:val="001D1B7E"/>
    <w:rsid w:val="001D23BA"/>
    <w:rsid w:val="001D2DE0"/>
    <w:rsid w:val="001D38AD"/>
    <w:rsid w:val="001D3923"/>
    <w:rsid w:val="001D40FE"/>
    <w:rsid w:val="001D4892"/>
    <w:rsid w:val="001D53FB"/>
    <w:rsid w:val="001D57D4"/>
    <w:rsid w:val="001D5CB3"/>
    <w:rsid w:val="001D6378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A35"/>
    <w:rsid w:val="001E3784"/>
    <w:rsid w:val="001E3845"/>
    <w:rsid w:val="001E48D6"/>
    <w:rsid w:val="001E492B"/>
    <w:rsid w:val="001E5824"/>
    <w:rsid w:val="001E60AF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52F1"/>
    <w:rsid w:val="001F538F"/>
    <w:rsid w:val="001F544F"/>
    <w:rsid w:val="001F596A"/>
    <w:rsid w:val="001F5D25"/>
    <w:rsid w:val="001F622E"/>
    <w:rsid w:val="001F63E7"/>
    <w:rsid w:val="001F6667"/>
    <w:rsid w:val="001F66DC"/>
    <w:rsid w:val="001F6796"/>
    <w:rsid w:val="001F6B29"/>
    <w:rsid w:val="001F6EB9"/>
    <w:rsid w:val="001F7F83"/>
    <w:rsid w:val="00200218"/>
    <w:rsid w:val="002006C6"/>
    <w:rsid w:val="00201D6D"/>
    <w:rsid w:val="00201EBA"/>
    <w:rsid w:val="00202022"/>
    <w:rsid w:val="00202BFF"/>
    <w:rsid w:val="00202CD2"/>
    <w:rsid w:val="0020333D"/>
    <w:rsid w:val="0020337E"/>
    <w:rsid w:val="0020349D"/>
    <w:rsid w:val="00203917"/>
    <w:rsid w:val="00204847"/>
    <w:rsid w:val="0020501F"/>
    <w:rsid w:val="00205079"/>
    <w:rsid w:val="00205831"/>
    <w:rsid w:val="00205A03"/>
    <w:rsid w:val="00205C60"/>
    <w:rsid w:val="00206B36"/>
    <w:rsid w:val="002073C9"/>
    <w:rsid w:val="002074B4"/>
    <w:rsid w:val="002076E8"/>
    <w:rsid w:val="00207720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4AA2"/>
    <w:rsid w:val="00214C9C"/>
    <w:rsid w:val="0021561A"/>
    <w:rsid w:val="00215AD5"/>
    <w:rsid w:val="00215C1A"/>
    <w:rsid w:val="00215E6C"/>
    <w:rsid w:val="00215E92"/>
    <w:rsid w:val="00216232"/>
    <w:rsid w:val="00216E9E"/>
    <w:rsid w:val="002174E0"/>
    <w:rsid w:val="00217FB0"/>
    <w:rsid w:val="002201C1"/>
    <w:rsid w:val="0022027C"/>
    <w:rsid w:val="00220C08"/>
    <w:rsid w:val="00220D7D"/>
    <w:rsid w:val="00221305"/>
    <w:rsid w:val="00221D78"/>
    <w:rsid w:val="00222497"/>
    <w:rsid w:val="00222C99"/>
    <w:rsid w:val="00223908"/>
    <w:rsid w:val="00223989"/>
    <w:rsid w:val="00223C06"/>
    <w:rsid w:val="00223CD1"/>
    <w:rsid w:val="00223D27"/>
    <w:rsid w:val="00224A69"/>
    <w:rsid w:val="0022563D"/>
    <w:rsid w:val="00225640"/>
    <w:rsid w:val="00225E8B"/>
    <w:rsid w:val="00226967"/>
    <w:rsid w:val="00226B42"/>
    <w:rsid w:val="002270DB"/>
    <w:rsid w:val="00230271"/>
    <w:rsid w:val="00230BC9"/>
    <w:rsid w:val="002314E3"/>
    <w:rsid w:val="00231705"/>
    <w:rsid w:val="00232A51"/>
    <w:rsid w:val="002332B4"/>
    <w:rsid w:val="0023356C"/>
    <w:rsid w:val="00233908"/>
    <w:rsid w:val="002349C3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49C"/>
    <w:rsid w:val="002414D8"/>
    <w:rsid w:val="00241BA8"/>
    <w:rsid w:val="00241C58"/>
    <w:rsid w:val="002421C9"/>
    <w:rsid w:val="0024235B"/>
    <w:rsid w:val="00242B7E"/>
    <w:rsid w:val="00243225"/>
    <w:rsid w:val="002434EE"/>
    <w:rsid w:val="00243C8B"/>
    <w:rsid w:val="0024505F"/>
    <w:rsid w:val="00245635"/>
    <w:rsid w:val="00245966"/>
    <w:rsid w:val="0024622A"/>
    <w:rsid w:val="0024660C"/>
    <w:rsid w:val="002467D9"/>
    <w:rsid w:val="00246AB1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3864"/>
    <w:rsid w:val="00254AE1"/>
    <w:rsid w:val="00255417"/>
    <w:rsid w:val="00256520"/>
    <w:rsid w:val="00257284"/>
    <w:rsid w:val="00257486"/>
    <w:rsid w:val="00257C8B"/>
    <w:rsid w:val="0026037F"/>
    <w:rsid w:val="002606F0"/>
    <w:rsid w:val="0026198D"/>
    <w:rsid w:val="002627B6"/>
    <w:rsid w:val="002628E2"/>
    <w:rsid w:val="00262C99"/>
    <w:rsid w:val="00263A47"/>
    <w:rsid w:val="002642D4"/>
    <w:rsid w:val="0026474B"/>
    <w:rsid w:val="0026478A"/>
    <w:rsid w:val="00264B59"/>
    <w:rsid w:val="002652FA"/>
    <w:rsid w:val="002657D7"/>
    <w:rsid w:val="00265AFF"/>
    <w:rsid w:val="00265B1E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E3E"/>
    <w:rsid w:val="0027314C"/>
    <w:rsid w:val="00273ABE"/>
    <w:rsid w:val="00273E0B"/>
    <w:rsid w:val="00273F36"/>
    <w:rsid w:val="00274904"/>
    <w:rsid w:val="00274B09"/>
    <w:rsid w:val="00274CD6"/>
    <w:rsid w:val="002756C7"/>
    <w:rsid w:val="00275FC4"/>
    <w:rsid w:val="0027630E"/>
    <w:rsid w:val="002778F6"/>
    <w:rsid w:val="00277C4E"/>
    <w:rsid w:val="00277C81"/>
    <w:rsid w:val="00277CAF"/>
    <w:rsid w:val="00277ED3"/>
    <w:rsid w:val="002800CF"/>
    <w:rsid w:val="0028018C"/>
    <w:rsid w:val="0028056A"/>
    <w:rsid w:val="00280762"/>
    <w:rsid w:val="0028083E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A00"/>
    <w:rsid w:val="00282DB2"/>
    <w:rsid w:val="002836B7"/>
    <w:rsid w:val="0028371D"/>
    <w:rsid w:val="0028375A"/>
    <w:rsid w:val="00283BB2"/>
    <w:rsid w:val="00284157"/>
    <w:rsid w:val="00284EDD"/>
    <w:rsid w:val="00284FB8"/>
    <w:rsid w:val="0028531F"/>
    <w:rsid w:val="0028550A"/>
    <w:rsid w:val="00285D30"/>
    <w:rsid w:val="00285E11"/>
    <w:rsid w:val="002862FF"/>
    <w:rsid w:val="002871E4"/>
    <w:rsid w:val="00290824"/>
    <w:rsid w:val="00290EF1"/>
    <w:rsid w:val="002912DB"/>
    <w:rsid w:val="00293054"/>
    <w:rsid w:val="002941BD"/>
    <w:rsid w:val="002945F9"/>
    <w:rsid w:val="002946BD"/>
    <w:rsid w:val="002947D6"/>
    <w:rsid w:val="00294AB7"/>
    <w:rsid w:val="00294B8C"/>
    <w:rsid w:val="00294F1A"/>
    <w:rsid w:val="0029516B"/>
    <w:rsid w:val="002953D0"/>
    <w:rsid w:val="002953D7"/>
    <w:rsid w:val="0029774E"/>
    <w:rsid w:val="002A0525"/>
    <w:rsid w:val="002A05DB"/>
    <w:rsid w:val="002A0A8D"/>
    <w:rsid w:val="002A102F"/>
    <w:rsid w:val="002A181B"/>
    <w:rsid w:val="002A1A1E"/>
    <w:rsid w:val="002A1A34"/>
    <w:rsid w:val="002A1E98"/>
    <w:rsid w:val="002A2760"/>
    <w:rsid w:val="002A3C40"/>
    <w:rsid w:val="002A3FA2"/>
    <w:rsid w:val="002A4CEF"/>
    <w:rsid w:val="002A4D0D"/>
    <w:rsid w:val="002A4D8F"/>
    <w:rsid w:val="002A6863"/>
    <w:rsid w:val="002A6B74"/>
    <w:rsid w:val="002A6C68"/>
    <w:rsid w:val="002A74AE"/>
    <w:rsid w:val="002B0165"/>
    <w:rsid w:val="002B1319"/>
    <w:rsid w:val="002B1514"/>
    <w:rsid w:val="002B161A"/>
    <w:rsid w:val="002B1EA5"/>
    <w:rsid w:val="002B2A3A"/>
    <w:rsid w:val="002B3266"/>
    <w:rsid w:val="002B36C7"/>
    <w:rsid w:val="002B36CF"/>
    <w:rsid w:val="002B3B38"/>
    <w:rsid w:val="002B3BE7"/>
    <w:rsid w:val="002B401C"/>
    <w:rsid w:val="002B410D"/>
    <w:rsid w:val="002B4AF6"/>
    <w:rsid w:val="002B5564"/>
    <w:rsid w:val="002B6149"/>
    <w:rsid w:val="002B645C"/>
    <w:rsid w:val="002B6AC4"/>
    <w:rsid w:val="002B6E11"/>
    <w:rsid w:val="002C0C44"/>
    <w:rsid w:val="002C1451"/>
    <w:rsid w:val="002C22D1"/>
    <w:rsid w:val="002C22E5"/>
    <w:rsid w:val="002C4260"/>
    <w:rsid w:val="002C42A2"/>
    <w:rsid w:val="002C518B"/>
    <w:rsid w:val="002C554E"/>
    <w:rsid w:val="002C670A"/>
    <w:rsid w:val="002C6AAD"/>
    <w:rsid w:val="002C7101"/>
    <w:rsid w:val="002C71C3"/>
    <w:rsid w:val="002C725B"/>
    <w:rsid w:val="002C7FED"/>
    <w:rsid w:val="002D00E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A19"/>
    <w:rsid w:val="002D6FC7"/>
    <w:rsid w:val="002D7D30"/>
    <w:rsid w:val="002D7D53"/>
    <w:rsid w:val="002E01D9"/>
    <w:rsid w:val="002E0822"/>
    <w:rsid w:val="002E191E"/>
    <w:rsid w:val="002E205E"/>
    <w:rsid w:val="002E25F9"/>
    <w:rsid w:val="002E2AD0"/>
    <w:rsid w:val="002E30E3"/>
    <w:rsid w:val="002E3564"/>
    <w:rsid w:val="002E3C69"/>
    <w:rsid w:val="002E3CC1"/>
    <w:rsid w:val="002E3D12"/>
    <w:rsid w:val="002E4D76"/>
    <w:rsid w:val="002E5832"/>
    <w:rsid w:val="002E5976"/>
    <w:rsid w:val="002E5FD2"/>
    <w:rsid w:val="002E6A1A"/>
    <w:rsid w:val="002E702B"/>
    <w:rsid w:val="002E785A"/>
    <w:rsid w:val="002E7C54"/>
    <w:rsid w:val="002F0485"/>
    <w:rsid w:val="002F0D3A"/>
    <w:rsid w:val="002F1A6E"/>
    <w:rsid w:val="002F2CAA"/>
    <w:rsid w:val="002F2CF9"/>
    <w:rsid w:val="002F3174"/>
    <w:rsid w:val="002F3583"/>
    <w:rsid w:val="002F410E"/>
    <w:rsid w:val="002F46CD"/>
    <w:rsid w:val="002F54D1"/>
    <w:rsid w:val="002F559A"/>
    <w:rsid w:val="002F6057"/>
    <w:rsid w:val="002F69C2"/>
    <w:rsid w:val="002F7773"/>
    <w:rsid w:val="002F77BD"/>
    <w:rsid w:val="002F78A0"/>
    <w:rsid w:val="002F7CCD"/>
    <w:rsid w:val="003003CC"/>
    <w:rsid w:val="00300489"/>
    <w:rsid w:val="00300EC8"/>
    <w:rsid w:val="003011FE"/>
    <w:rsid w:val="00301A31"/>
    <w:rsid w:val="00301A33"/>
    <w:rsid w:val="0030259E"/>
    <w:rsid w:val="00302734"/>
    <w:rsid w:val="00303694"/>
    <w:rsid w:val="003037D7"/>
    <w:rsid w:val="00303C6A"/>
    <w:rsid w:val="00304512"/>
    <w:rsid w:val="00304532"/>
    <w:rsid w:val="00304B76"/>
    <w:rsid w:val="00304FDB"/>
    <w:rsid w:val="003051A9"/>
    <w:rsid w:val="00305400"/>
    <w:rsid w:val="00306103"/>
    <w:rsid w:val="00306E70"/>
    <w:rsid w:val="00307017"/>
    <w:rsid w:val="00307BDD"/>
    <w:rsid w:val="00307E98"/>
    <w:rsid w:val="00310194"/>
    <w:rsid w:val="0031019C"/>
    <w:rsid w:val="003108BE"/>
    <w:rsid w:val="00310A2A"/>
    <w:rsid w:val="00311002"/>
    <w:rsid w:val="003110A0"/>
    <w:rsid w:val="003114DD"/>
    <w:rsid w:val="003117F7"/>
    <w:rsid w:val="00311C57"/>
    <w:rsid w:val="00311F4F"/>
    <w:rsid w:val="00312455"/>
    <w:rsid w:val="003132C6"/>
    <w:rsid w:val="00313A16"/>
    <w:rsid w:val="00313FA1"/>
    <w:rsid w:val="00314246"/>
    <w:rsid w:val="003144CD"/>
    <w:rsid w:val="0031470A"/>
    <w:rsid w:val="00315B88"/>
    <w:rsid w:val="00315BE1"/>
    <w:rsid w:val="00315DA2"/>
    <w:rsid w:val="00315FC3"/>
    <w:rsid w:val="0031656A"/>
    <w:rsid w:val="003178EE"/>
    <w:rsid w:val="00317C8C"/>
    <w:rsid w:val="00317FFE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7CD"/>
    <w:rsid w:val="00323846"/>
    <w:rsid w:val="00323B22"/>
    <w:rsid w:val="00324248"/>
    <w:rsid w:val="003246D3"/>
    <w:rsid w:val="00324E7E"/>
    <w:rsid w:val="003252E1"/>
    <w:rsid w:val="0032576B"/>
    <w:rsid w:val="00325B55"/>
    <w:rsid w:val="00325C41"/>
    <w:rsid w:val="00330844"/>
    <w:rsid w:val="00330FD7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727"/>
    <w:rsid w:val="00334FE6"/>
    <w:rsid w:val="003359DC"/>
    <w:rsid w:val="00336B52"/>
    <w:rsid w:val="00336B69"/>
    <w:rsid w:val="00336B9B"/>
    <w:rsid w:val="00340289"/>
    <w:rsid w:val="003404F2"/>
    <w:rsid w:val="003408E3"/>
    <w:rsid w:val="00340BA9"/>
    <w:rsid w:val="00340BD6"/>
    <w:rsid w:val="0034117D"/>
    <w:rsid w:val="00341736"/>
    <w:rsid w:val="00341D3E"/>
    <w:rsid w:val="00341D7F"/>
    <w:rsid w:val="0034231D"/>
    <w:rsid w:val="00342B1F"/>
    <w:rsid w:val="0034308F"/>
    <w:rsid w:val="00343143"/>
    <w:rsid w:val="00343408"/>
    <w:rsid w:val="00343712"/>
    <w:rsid w:val="00344CC4"/>
    <w:rsid w:val="0034571A"/>
    <w:rsid w:val="00345AFD"/>
    <w:rsid w:val="00345DEC"/>
    <w:rsid w:val="00346133"/>
    <w:rsid w:val="00346163"/>
    <w:rsid w:val="0034674E"/>
    <w:rsid w:val="00346AFC"/>
    <w:rsid w:val="00347034"/>
    <w:rsid w:val="0034714F"/>
    <w:rsid w:val="00347169"/>
    <w:rsid w:val="003471E1"/>
    <w:rsid w:val="003478E9"/>
    <w:rsid w:val="0035140E"/>
    <w:rsid w:val="003515B0"/>
    <w:rsid w:val="00351E7A"/>
    <w:rsid w:val="00351F43"/>
    <w:rsid w:val="00352501"/>
    <w:rsid w:val="00352591"/>
    <w:rsid w:val="00352798"/>
    <w:rsid w:val="0035280F"/>
    <w:rsid w:val="00352932"/>
    <w:rsid w:val="003535B6"/>
    <w:rsid w:val="00353D26"/>
    <w:rsid w:val="00354073"/>
    <w:rsid w:val="00354125"/>
    <w:rsid w:val="00354A85"/>
    <w:rsid w:val="00354EE2"/>
    <w:rsid w:val="00355C43"/>
    <w:rsid w:val="00356E26"/>
    <w:rsid w:val="00357638"/>
    <w:rsid w:val="00357839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32F8"/>
    <w:rsid w:val="00363783"/>
    <w:rsid w:val="00363C92"/>
    <w:rsid w:val="003641D7"/>
    <w:rsid w:val="003644B7"/>
    <w:rsid w:val="003646A0"/>
    <w:rsid w:val="00364C8B"/>
    <w:rsid w:val="0036542E"/>
    <w:rsid w:val="00365A4D"/>
    <w:rsid w:val="00365BE7"/>
    <w:rsid w:val="00367145"/>
    <w:rsid w:val="00367373"/>
    <w:rsid w:val="00370665"/>
    <w:rsid w:val="003719F2"/>
    <w:rsid w:val="00372779"/>
    <w:rsid w:val="00372C28"/>
    <w:rsid w:val="00372CE1"/>
    <w:rsid w:val="00372D4B"/>
    <w:rsid w:val="003730F9"/>
    <w:rsid w:val="00373AD4"/>
    <w:rsid w:val="00373CBE"/>
    <w:rsid w:val="00374681"/>
    <w:rsid w:val="00374752"/>
    <w:rsid w:val="00374C6B"/>
    <w:rsid w:val="0037523D"/>
    <w:rsid w:val="0037531B"/>
    <w:rsid w:val="00375ECF"/>
    <w:rsid w:val="00376718"/>
    <w:rsid w:val="00376A45"/>
    <w:rsid w:val="00376C1D"/>
    <w:rsid w:val="00376CE1"/>
    <w:rsid w:val="00376D94"/>
    <w:rsid w:val="00376FF9"/>
    <w:rsid w:val="003773EF"/>
    <w:rsid w:val="0037742B"/>
    <w:rsid w:val="00377B1A"/>
    <w:rsid w:val="0038031C"/>
    <w:rsid w:val="0038088A"/>
    <w:rsid w:val="00380DC0"/>
    <w:rsid w:val="00381331"/>
    <w:rsid w:val="00382145"/>
    <w:rsid w:val="003824FC"/>
    <w:rsid w:val="00383405"/>
    <w:rsid w:val="00383F0E"/>
    <w:rsid w:val="0038407F"/>
    <w:rsid w:val="0038412B"/>
    <w:rsid w:val="00384359"/>
    <w:rsid w:val="00384B9A"/>
    <w:rsid w:val="0038556F"/>
    <w:rsid w:val="00385822"/>
    <w:rsid w:val="00385BEF"/>
    <w:rsid w:val="00385DAB"/>
    <w:rsid w:val="003864F7"/>
    <w:rsid w:val="00386702"/>
    <w:rsid w:val="00386710"/>
    <w:rsid w:val="00386AA0"/>
    <w:rsid w:val="00387476"/>
    <w:rsid w:val="003908DD"/>
    <w:rsid w:val="003909EA"/>
    <w:rsid w:val="00390D48"/>
    <w:rsid w:val="00390DE2"/>
    <w:rsid w:val="00390FD4"/>
    <w:rsid w:val="00390FED"/>
    <w:rsid w:val="003911D5"/>
    <w:rsid w:val="00391A94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673C"/>
    <w:rsid w:val="0039756F"/>
    <w:rsid w:val="00397AF1"/>
    <w:rsid w:val="00397C82"/>
    <w:rsid w:val="003A039E"/>
    <w:rsid w:val="003A07BE"/>
    <w:rsid w:val="003A177F"/>
    <w:rsid w:val="003A18D9"/>
    <w:rsid w:val="003A1A98"/>
    <w:rsid w:val="003A2286"/>
    <w:rsid w:val="003A2855"/>
    <w:rsid w:val="003A28AB"/>
    <w:rsid w:val="003A33B3"/>
    <w:rsid w:val="003A4A9D"/>
    <w:rsid w:val="003A4DF5"/>
    <w:rsid w:val="003A5B81"/>
    <w:rsid w:val="003A61C9"/>
    <w:rsid w:val="003A6EDF"/>
    <w:rsid w:val="003A77C3"/>
    <w:rsid w:val="003A77E4"/>
    <w:rsid w:val="003B03B9"/>
    <w:rsid w:val="003B0A28"/>
    <w:rsid w:val="003B0C82"/>
    <w:rsid w:val="003B185D"/>
    <w:rsid w:val="003B27DD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9F5"/>
    <w:rsid w:val="003B5C6F"/>
    <w:rsid w:val="003B5EBA"/>
    <w:rsid w:val="003B6D37"/>
    <w:rsid w:val="003B71A9"/>
    <w:rsid w:val="003B71FC"/>
    <w:rsid w:val="003B727C"/>
    <w:rsid w:val="003B75AB"/>
    <w:rsid w:val="003B77AC"/>
    <w:rsid w:val="003B77AE"/>
    <w:rsid w:val="003B7893"/>
    <w:rsid w:val="003C035B"/>
    <w:rsid w:val="003C0887"/>
    <w:rsid w:val="003C11D6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5F7"/>
    <w:rsid w:val="003C47D5"/>
    <w:rsid w:val="003C4C9B"/>
    <w:rsid w:val="003C5259"/>
    <w:rsid w:val="003C5B3D"/>
    <w:rsid w:val="003C663D"/>
    <w:rsid w:val="003C752E"/>
    <w:rsid w:val="003C7875"/>
    <w:rsid w:val="003C78B3"/>
    <w:rsid w:val="003D09AB"/>
    <w:rsid w:val="003D0A9F"/>
    <w:rsid w:val="003D0F8E"/>
    <w:rsid w:val="003D1B06"/>
    <w:rsid w:val="003D1BE3"/>
    <w:rsid w:val="003D1D13"/>
    <w:rsid w:val="003D21EB"/>
    <w:rsid w:val="003D2A41"/>
    <w:rsid w:val="003D2B61"/>
    <w:rsid w:val="003D3554"/>
    <w:rsid w:val="003D3F93"/>
    <w:rsid w:val="003D69E6"/>
    <w:rsid w:val="003D7BCA"/>
    <w:rsid w:val="003D7E3B"/>
    <w:rsid w:val="003E05AE"/>
    <w:rsid w:val="003E0844"/>
    <w:rsid w:val="003E091C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9DC"/>
    <w:rsid w:val="003E5C6D"/>
    <w:rsid w:val="003E5F88"/>
    <w:rsid w:val="003E6479"/>
    <w:rsid w:val="003E65B3"/>
    <w:rsid w:val="003E70D0"/>
    <w:rsid w:val="003E74AE"/>
    <w:rsid w:val="003E77F8"/>
    <w:rsid w:val="003F0253"/>
    <w:rsid w:val="003F051A"/>
    <w:rsid w:val="003F0CFA"/>
    <w:rsid w:val="003F1129"/>
    <w:rsid w:val="003F19FF"/>
    <w:rsid w:val="003F1B2F"/>
    <w:rsid w:val="003F2D12"/>
    <w:rsid w:val="003F3A69"/>
    <w:rsid w:val="003F3F0F"/>
    <w:rsid w:val="003F3F78"/>
    <w:rsid w:val="003F44FF"/>
    <w:rsid w:val="003F4BA0"/>
    <w:rsid w:val="003F4DA6"/>
    <w:rsid w:val="003F502A"/>
    <w:rsid w:val="003F550A"/>
    <w:rsid w:val="003F6149"/>
    <w:rsid w:val="003F6BF5"/>
    <w:rsid w:val="003F6DC6"/>
    <w:rsid w:val="003F792F"/>
    <w:rsid w:val="003F7C17"/>
    <w:rsid w:val="0040013A"/>
    <w:rsid w:val="004001CC"/>
    <w:rsid w:val="004001CF"/>
    <w:rsid w:val="004001E2"/>
    <w:rsid w:val="00400A23"/>
    <w:rsid w:val="004017C3"/>
    <w:rsid w:val="004018CE"/>
    <w:rsid w:val="0040205B"/>
    <w:rsid w:val="00402622"/>
    <w:rsid w:val="004026E6"/>
    <w:rsid w:val="004029DB"/>
    <w:rsid w:val="004033D0"/>
    <w:rsid w:val="00405CD3"/>
    <w:rsid w:val="00405D8A"/>
    <w:rsid w:val="00405FB1"/>
    <w:rsid w:val="00406275"/>
    <w:rsid w:val="00406820"/>
    <w:rsid w:val="004076C8"/>
    <w:rsid w:val="00407769"/>
    <w:rsid w:val="00407EFE"/>
    <w:rsid w:val="0041097F"/>
    <w:rsid w:val="00410D8F"/>
    <w:rsid w:val="0041215B"/>
    <w:rsid w:val="00412B24"/>
    <w:rsid w:val="00412B32"/>
    <w:rsid w:val="00412FF0"/>
    <w:rsid w:val="004132FB"/>
    <w:rsid w:val="00413516"/>
    <w:rsid w:val="00413706"/>
    <w:rsid w:val="00413C98"/>
    <w:rsid w:val="00414EB9"/>
    <w:rsid w:val="00414ECE"/>
    <w:rsid w:val="0041555F"/>
    <w:rsid w:val="00416933"/>
    <w:rsid w:val="004169AA"/>
    <w:rsid w:val="00416DB5"/>
    <w:rsid w:val="00417164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E29"/>
    <w:rsid w:val="004250BA"/>
    <w:rsid w:val="004253C3"/>
    <w:rsid w:val="004255F2"/>
    <w:rsid w:val="00425D37"/>
    <w:rsid w:val="00425EBF"/>
    <w:rsid w:val="00425F15"/>
    <w:rsid w:val="0042603E"/>
    <w:rsid w:val="00426102"/>
    <w:rsid w:val="00426BFE"/>
    <w:rsid w:val="00426EF4"/>
    <w:rsid w:val="00426FF7"/>
    <w:rsid w:val="004278E3"/>
    <w:rsid w:val="00430625"/>
    <w:rsid w:val="0043078D"/>
    <w:rsid w:val="00430D19"/>
    <w:rsid w:val="00431052"/>
    <w:rsid w:val="004310F4"/>
    <w:rsid w:val="00431100"/>
    <w:rsid w:val="0043154A"/>
    <w:rsid w:val="00431592"/>
    <w:rsid w:val="00431C01"/>
    <w:rsid w:val="00431C13"/>
    <w:rsid w:val="0043229D"/>
    <w:rsid w:val="00432458"/>
    <w:rsid w:val="004328D3"/>
    <w:rsid w:val="0043311A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37797"/>
    <w:rsid w:val="00440BF2"/>
    <w:rsid w:val="00441037"/>
    <w:rsid w:val="0044123C"/>
    <w:rsid w:val="00441A07"/>
    <w:rsid w:val="00441FAF"/>
    <w:rsid w:val="0044268B"/>
    <w:rsid w:val="00442903"/>
    <w:rsid w:val="00442C26"/>
    <w:rsid w:val="00442C99"/>
    <w:rsid w:val="00442E91"/>
    <w:rsid w:val="0044366E"/>
    <w:rsid w:val="0044370E"/>
    <w:rsid w:val="00443A8D"/>
    <w:rsid w:val="00443C30"/>
    <w:rsid w:val="00443D20"/>
    <w:rsid w:val="00444C00"/>
    <w:rsid w:val="00444F81"/>
    <w:rsid w:val="004455EA"/>
    <w:rsid w:val="0044589F"/>
    <w:rsid w:val="004463E8"/>
    <w:rsid w:val="004466F3"/>
    <w:rsid w:val="004468E1"/>
    <w:rsid w:val="00447003"/>
    <w:rsid w:val="0044720D"/>
    <w:rsid w:val="004474F1"/>
    <w:rsid w:val="004479C8"/>
    <w:rsid w:val="004500BB"/>
    <w:rsid w:val="00450896"/>
    <w:rsid w:val="004516C2"/>
    <w:rsid w:val="00451CAE"/>
    <w:rsid w:val="00451ED3"/>
    <w:rsid w:val="004522B0"/>
    <w:rsid w:val="00452320"/>
    <w:rsid w:val="0045241C"/>
    <w:rsid w:val="00452EEE"/>
    <w:rsid w:val="00453203"/>
    <w:rsid w:val="0045349D"/>
    <w:rsid w:val="004536FD"/>
    <w:rsid w:val="00453947"/>
    <w:rsid w:val="00454083"/>
    <w:rsid w:val="004540E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88A"/>
    <w:rsid w:val="00463BDF"/>
    <w:rsid w:val="00463C0A"/>
    <w:rsid w:val="00463EA5"/>
    <w:rsid w:val="004646F1"/>
    <w:rsid w:val="00464958"/>
    <w:rsid w:val="004654BD"/>
    <w:rsid w:val="00465B68"/>
    <w:rsid w:val="00466CFE"/>
    <w:rsid w:val="0046763A"/>
    <w:rsid w:val="004700B0"/>
    <w:rsid w:val="0047025B"/>
    <w:rsid w:val="004709C1"/>
    <w:rsid w:val="00471350"/>
    <w:rsid w:val="004724CF"/>
    <w:rsid w:val="00472D52"/>
    <w:rsid w:val="00473281"/>
    <w:rsid w:val="004738FF"/>
    <w:rsid w:val="004739AB"/>
    <w:rsid w:val="004743A5"/>
    <w:rsid w:val="004747E8"/>
    <w:rsid w:val="004752BE"/>
    <w:rsid w:val="004753E8"/>
    <w:rsid w:val="004760E3"/>
    <w:rsid w:val="00477A02"/>
    <w:rsid w:val="00477BEC"/>
    <w:rsid w:val="00480D22"/>
    <w:rsid w:val="00483133"/>
    <w:rsid w:val="00483538"/>
    <w:rsid w:val="00484DFA"/>
    <w:rsid w:val="0048520F"/>
    <w:rsid w:val="004853B6"/>
    <w:rsid w:val="004853CE"/>
    <w:rsid w:val="00485794"/>
    <w:rsid w:val="00485DC7"/>
    <w:rsid w:val="00486689"/>
    <w:rsid w:val="004869AA"/>
    <w:rsid w:val="0048751A"/>
    <w:rsid w:val="00487FDB"/>
    <w:rsid w:val="004901EF"/>
    <w:rsid w:val="0049034F"/>
    <w:rsid w:val="00490D7A"/>
    <w:rsid w:val="00490FCE"/>
    <w:rsid w:val="004911CE"/>
    <w:rsid w:val="00491C53"/>
    <w:rsid w:val="004939C0"/>
    <w:rsid w:val="00493DF9"/>
    <w:rsid w:val="00493FE7"/>
    <w:rsid w:val="00494A1E"/>
    <w:rsid w:val="0049548B"/>
    <w:rsid w:val="004957B6"/>
    <w:rsid w:val="004963C3"/>
    <w:rsid w:val="00496E23"/>
    <w:rsid w:val="0049707D"/>
    <w:rsid w:val="00497944"/>
    <w:rsid w:val="0049795C"/>
    <w:rsid w:val="00497CF0"/>
    <w:rsid w:val="004A00F5"/>
    <w:rsid w:val="004A0F94"/>
    <w:rsid w:val="004A1D96"/>
    <w:rsid w:val="004A3246"/>
    <w:rsid w:val="004A32E2"/>
    <w:rsid w:val="004A34A0"/>
    <w:rsid w:val="004A444A"/>
    <w:rsid w:val="004A45D6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4272"/>
    <w:rsid w:val="004B4290"/>
    <w:rsid w:val="004B48EA"/>
    <w:rsid w:val="004B5B61"/>
    <w:rsid w:val="004B6D36"/>
    <w:rsid w:val="004B6E6B"/>
    <w:rsid w:val="004B71BE"/>
    <w:rsid w:val="004C03BE"/>
    <w:rsid w:val="004C03C2"/>
    <w:rsid w:val="004C0A09"/>
    <w:rsid w:val="004C0A72"/>
    <w:rsid w:val="004C1062"/>
    <w:rsid w:val="004C1322"/>
    <w:rsid w:val="004C1BF8"/>
    <w:rsid w:val="004C2BE2"/>
    <w:rsid w:val="004C2CCD"/>
    <w:rsid w:val="004C2E01"/>
    <w:rsid w:val="004C3093"/>
    <w:rsid w:val="004C32CC"/>
    <w:rsid w:val="004C3551"/>
    <w:rsid w:val="004C378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DC7"/>
    <w:rsid w:val="004D02B8"/>
    <w:rsid w:val="004D126C"/>
    <w:rsid w:val="004D1A27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AB1"/>
    <w:rsid w:val="004D4AC4"/>
    <w:rsid w:val="004D53E5"/>
    <w:rsid w:val="004D53F9"/>
    <w:rsid w:val="004D5CB3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494"/>
    <w:rsid w:val="004E0C06"/>
    <w:rsid w:val="004E1368"/>
    <w:rsid w:val="004E1729"/>
    <w:rsid w:val="004E19D9"/>
    <w:rsid w:val="004E1FD1"/>
    <w:rsid w:val="004E1FF4"/>
    <w:rsid w:val="004E24B1"/>
    <w:rsid w:val="004E2AF2"/>
    <w:rsid w:val="004E2BEA"/>
    <w:rsid w:val="004E3228"/>
    <w:rsid w:val="004E337B"/>
    <w:rsid w:val="004E5089"/>
    <w:rsid w:val="004E5097"/>
    <w:rsid w:val="004E5337"/>
    <w:rsid w:val="004E5820"/>
    <w:rsid w:val="004E625E"/>
    <w:rsid w:val="004E666F"/>
    <w:rsid w:val="004E687A"/>
    <w:rsid w:val="004E6CE8"/>
    <w:rsid w:val="004E701E"/>
    <w:rsid w:val="004E7D40"/>
    <w:rsid w:val="004F0119"/>
    <w:rsid w:val="004F03C1"/>
    <w:rsid w:val="004F0C15"/>
    <w:rsid w:val="004F139B"/>
    <w:rsid w:val="004F16EA"/>
    <w:rsid w:val="004F172D"/>
    <w:rsid w:val="004F206D"/>
    <w:rsid w:val="004F2118"/>
    <w:rsid w:val="004F37C1"/>
    <w:rsid w:val="004F4550"/>
    <w:rsid w:val="004F5D34"/>
    <w:rsid w:val="004F63B7"/>
    <w:rsid w:val="004F673F"/>
    <w:rsid w:val="004F68F0"/>
    <w:rsid w:val="004F7020"/>
    <w:rsid w:val="004F72D3"/>
    <w:rsid w:val="004F7793"/>
    <w:rsid w:val="004F7FB5"/>
    <w:rsid w:val="0050052E"/>
    <w:rsid w:val="00500C91"/>
    <w:rsid w:val="00500DD2"/>
    <w:rsid w:val="00500E6E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54D"/>
    <w:rsid w:val="00504793"/>
    <w:rsid w:val="00504D92"/>
    <w:rsid w:val="00505358"/>
    <w:rsid w:val="00505F4D"/>
    <w:rsid w:val="005061DE"/>
    <w:rsid w:val="00506279"/>
    <w:rsid w:val="005066C1"/>
    <w:rsid w:val="00507A3B"/>
    <w:rsid w:val="00507F77"/>
    <w:rsid w:val="00507FE5"/>
    <w:rsid w:val="005105FA"/>
    <w:rsid w:val="00510EB4"/>
    <w:rsid w:val="00511A50"/>
    <w:rsid w:val="00511E9B"/>
    <w:rsid w:val="005120B0"/>
    <w:rsid w:val="005125F2"/>
    <w:rsid w:val="00512B45"/>
    <w:rsid w:val="00514453"/>
    <w:rsid w:val="005149E0"/>
    <w:rsid w:val="00515B57"/>
    <w:rsid w:val="005167F7"/>
    <w:rsid w:val="005168D8"/>
    <w:rsid w:val="00516C87"/>
    <w:rsid w:val="0051751D"/>
    <w:rsid w:val="00517B1B"/>
    <w:rsid w:val="00517F14"/>
    <w:rsid w:val="0052002F"/>
    <w:rsid w:val="00520041"/>
    <w:rsid w:val="005207E4"/>
    <w:rsid w:val="005212A4"/>
    <w:rsid w:val="00521330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455F"/>
    <w:rsid w:val="00524BF2"/>
    <w:rsid w:val="00524C28"/>
    <w:rsid w:val="00525A21"/>
    <w:rsid w:val="00525FB6"/>
    <w:rsid w:val="005260C4"/>
    <w:rsid w:val="00526715"/>
    <w:rsid w:val="00526DC2"/>
    <w:rsid w:val="005276EC"/>
    <w:rsid w:val="00527E79"/>
    <w:rsid w:val="005304CB"/>
    <w:rsid w:val="00530E04"/>
    <w:rsid w:val="00530E88"/>
    <w:rsid w:val="00531665"/>
    <w:rsid w:val="00532246"/>
    <w:rsid w:val="005325EA"/>
    <w:rsid w:val="00533136"/>
    <w:rsid w:val="00533245"/>
    <w:rsid w:val="0053403B"/>
    <w:rsid w:val="00534BDA"/>
    <w:rsid w:val="00535AFB"/>
    <w:rsid w:val="00535D88"/>
    <w:rsid w:val="0053627C"/>
    <w:rsid w:val="00536B2B"/>
    <w:rsid w:val="00536F1F"/>
    <w:rsid w:val="00540382"/>
    <w:rsid w:val="0054092A"/>
    <w:rsid w:val="00540E07"/>
    <w:rsid w:val="00540EF7"/>
    <w:rsid w:val="00541D09"/>
    <w:rsid w:val="005427F5"/>
    <w:rsid w:val="0054302C"/>
    <w:rsid w:val="0054323D"/>
    <w:rsid w:val="005434A2"/>
    <w:rsid w:val="0054590D"/>
    <w:rsid w:val="00546058"/>
    <w:rsid w:val="00546C85"/>
    <w:rsid w:val="00547389"/>
    <w:rsid w:val="0055005E"/>
    <w:rsid w:val="00550258"/>
    <w:rsid w:val="00550893"/>
    <w:rsid w:val="00550E63"/>
    <w:rsid w:val="00550EA7"/>
    <w:rsid w:val="00551457"/>
    <w:rsid w:val="0055166E"/>
    <w:rsid w:val="00551830"/>
    <w:rsid w:val="005518E9"/>
    <w:rsid w:val="00551DF0"/>
    <w:rsid w:val="00552052"/>
    <w:rsid w:val="005527D3"/>
    <w:rsid w:val="005535DF"/>
    <w:rsid w:val="00553D32"/>
    <w:rsid w:val="00553FDF"/>
    <w:rsid w:val="005543A1"/>
    <w:rsid w:val="00554DB8"/>
    <w:rsid w:val="005556B0"/>
    <w:rsid w:val="00555A95"/>
    <w:rsid w:val="00555B8F"/>
    <w:rsid w:val="00556BBD"/>
    <w:rsid w:val="005573D7"/>
    <w:rsid w:val="005574E4"/>
    <w:rsid w:val="005579EF"/>
    <w:rsid w:val="00560671"/>
    <w:rsid w:val="00560708"/>
    <w:rsid w:val="00560B36"/>
    <w:rsid w:val="00560E43"/>
    <w:rsid w:val="00560EEC"/>
    <w:rsid w:val="00561044"/>
    <w:rsid w:val="0056156A"/>
    <w:rsid w:val="005619D4"/>
    <w:rsid w:val="00561AF3"/>
    <w:rsid w:val="00562328"/>
    <w:rsid w:val="00562758"/>
    <w:rsid w:val="00563E3C"/>
    <w:rsid w:val="00564094"/>
    <w:rsid w:val="00564A75"/>
    <w:rsid w:val="00564D2E"/>
    <w:rsid w:val="005650A7"/>
    <w:rsid w:val="005658D5"/>
    <w:rsid w:val="00565CEF"/>
    <w:rsid w:val="00565E06"/>
    <w:rsid w:val="005661DB"/>
    <w:rsid w:val="00566651"/>
    <w:rsid w:val="005667B8"/>
    <w:rsid w:val="005678D1"/>
    <w:rsid w:val="00570386"/>
    <w:rsid w:val="0057070A"/>
    <w:rsid w:val="00570866"/>
    <w:rsid w:val="005708B9"/>
    <w:rsid w:val="005709AA"/>
    <w:rsid w:val="005711B5"/>
    <w:rsid w:val="005717F9"/>
    <w:rsid w:val="00572639"/>
    <w:rsid w:val="005731A9"/>
    <w:rsid w:val="00573ACC"/>
    <w:rsid w:val="00573E6D"/>
    <w:rsid w:val="00574528"/>
    <w:rsid w:val="005748EA"/>
    <w:rsid w:val="00574B42"/>
    <w:rsid w:val="00574FD7"/>
    <w:rsid w:val="00575534"/>
    <w:rsid w:val="0057581D"/>
    <w:rsid w:val="005759D7"/>
    <w:rsid w:val="0057607F"/>
    <w:rsid w:val="00577976"/>
    <w:rsid w:val="00577C6A"/>
    <w:rsid w:val="00577F53"/>
    <w:rsid w:val="00580285"/>
    <w:rsid w:val="00580563"/>
    <w:rsid w:val="00580612"/>
    <w:rsid w:val="00580861"/>
    <w:rsid w:val="00581285"/>
    <w:rsid w:val="005813D4"/>
    <w:rsid w:val="00581D30"/>
    <w:rsid w:val="0058207F"/>
    <w:rsid w:val="005827D8"/>
    <w:rsid w:val="0058296E"/>
    <w:rsid w:val="00582C3E"/>
    <w:rsid w:val="00582F25"/>
    <w:rsid w:val="00582FF4"/>
    <w:rsid w:val="005838DA"/>
    <w:rsid w:val="00583AE2"/>
    <w:rsid w:val="00584A37"/>
    <w:rsid w:val="00585077"/>
    <w:rsid w:val="005851FF"/>
    <w:rsid w:val="005854B5"/>
    <w:rsid w:val="00585D12"/>
    <w:rsid w:val="005860F8"/>
    <w:rsid w:val="005862A4"/>
    <w:rsid w:val="00586F63"/>
    <w:rsid w:val="00587358"/>
    <w:rsid w:val="005902CF"/>
    <w:rsid w:val="005904ED"/>
    <w:rsid w:val="0059081E"/>
    <w:rsid w:val="0059095A"/>
    <w:rsid w:val="00590B70"/>
    <w:rsid w:val="0059125B"/>
    <w:rsid w:val="0059160B"/>
    <w:rsid w:val="0059237A"/>
    <w:rsid w:val="005924E0"/>
    <w:rsid w:val="005925BB"/>
    <w:rsid w:val="00592BF4"/>
    <w:rsid w:val="0059316B"/>
    <w:rsid w:val="0059389C"/>
    <w:rsid w:val="005942E6"/>
    <w:rsid w:val="00594F21"/>
    <w:rsid w:val="00595008"/>
    <w:rsid w:val="00595683"/>
    <w:rsid w:val="00595AF3"/>
    <w:rsid w:val="0059648D"/>
    <w:rsid w:val="00596974"/>
    <w:rsid w:val="005971DC"/>
    <w:rsid w:val="005A0333"/>
    <w:rsid w:val="005A0A8C"/>
    <w:rsid w:val="005A13EC"/>
    <w:rsid w:val="005A239B"/>
    <w:rsid w:val="005A3529"/>
    <w:rsid w:val="005A3577"/>
    <w:rsid w:val="005A3624"/>
    <w:rsid w:val="005A376B"/>
    <w:rsid w:val="005A3903"/>
    <w:rsid w:val="005A4687"/>
    <w:rsid w:val="005A4B1B"/>
    <w:rsid w:val="005A4BEE"/>
    <w:rsid w:val="005A56B6"/>
    <w:rsid w:val="005A5F8B"/>
    <w:rsid w:val="005A6531"/>
    <w:rsid w:val="005A690B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32B7"/>
    <w:rsid w:val="005B389A"/>
    <w:rsid w:val="005B43A4"/>
    <w:rsid w:val="005B445D"/>
    <w:rsid w:val="005B46C8"/>
    <w:rsid w:val="005B46F2"/>
    <w:rsid w:val="005B4BD2"/>
    <w:rsid w:val="005B4D29"/>
    <w:rsid w:val="005B4E9E"/>
    <w:rsid w:val="005B54A7"/>
    <w:rsid w:val="005B615E"/>
    <w:rsid w:val="005B70A7"/>
    <w:rsid w:val="005B7EAF"/>
    <w:rsid w:val="005C006B"/>
    <w:rsid w:val="005C04F3"/>
    <w:rsid w:val="005C0904"/>
    <w:rsid w:val="005C0D58"/>
    <w:rsid w:val="005C0F73"/>
    <w:rsid w:val="005C1C99"/>
    <w:rsid w:val="005C1D93"/>
    <w:rsid w:val="005C1F24"/>
    <w:rsid w:val="005C207B"/>
    <w:rsid w:val="005C222E"/>
    <w:rsid w:val="005C2384"/>
    <w:rsid w:val="005C23B8"/>
    <w:rsid w:val="005C23ED"/>
    <w:rsid w:val="005C2C00"/>
    <w:rsid w:val="005C3D86"/>
    <w:rsid w:val="005C40A3"/>
    <w:rsid w:val="005C45FF"/>
    <w:rsid w:val="005C505B"/>
    <w:rsid w:val="005C64C1"/>
    <w:rsid w:val="005C6CF1"/>
    <w:rsid w:val="005C72D8"/>
    <w:rsid w:val="005D1D86"/>
    <w:rsid w:val="005D2BDA"/>
    <w:rsid w:val="005D399B"/>
    <w:rsid w:val="005D3F9C"/>
    <w:rsid w:val="005D413C"/>
    <w:rsid w:val="005D47C7"/>
    <w:rsid w:val="005D53DB"/>
    <w:rsid w:val="005D5D95"/>
    <w:rsid w:val="005D5ECC"/>
    <w:rsid w:val="005D652E"/>
    <w:rsid w:val="005D65F6"/>
    <w:rsid w:val="005D68B2"/>
    <w:rsid w:val="005D6F7C"/>
    <w:rsid w:val="005D77D5"/>
    <w:rsid w:val="005D7C2A"/>
    <w:rsid w:val="005E0857"/>
    <w:rsid w:val="005E0AD3"/>
    <w:rsid w:val="005E0C40"/>
    <w:rsid w:val="005E0F41"/>
    <w:rsid w:val="005E11B5"/>
    <w:rsid w:val="005E15BA"/>
    <w:rsid w:val="005E1CFA"/>
    <w:rsid w:val="005E20C8"/>
    <w:rsid w:val="005E2115"/>
    <w:rsid w:val="005E2868"/>
    <w:rsid w:val="005E3111"/>
    <w:rsid w:val="005E31B8"/>
    <w:rsid w:val="005E4457"/>
    <w:rsid w:val="005E45A2"/>
    <w:rsid w:val="005E55B9"/>
    <w:rsid w:val="005E5C35"/>
    <w:rsid w:val="005E5E9C"/>
    <w:rsid w:val="005E6052"/>
    <w:rsid w:val="005E6306"/>
    <w:rsid w:val="005E65BB"/>
    <w:rsid w:val="005E6909"/>
    <w:rsid w:val="005E7A7E"/>
    <w:rsid w:val="005F01AB"/>
    <w:rsid w:val="005F0582"/>
    <w:rsid w:val="005F06AA"/>
    <w:rsid w:val="005F0792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AB1"/>
    <w:rsid w:val="005F5DBB"/>
    <w:rsid w:val="005F6CAF"/>
    <w:rsid w:val="005F736F"/>
    <w:rsid w:val="005F7D8E"/>
    <w:rsid w:val="006010DE"/>
    <w:rsid w:val="0060186E"/>
    <w:rsid w:val="00601885"/>
    <w:rsid w:val="00601A22"/>
    <w:rsid w:val="0060241F"/>
    <w:rsid w:val="00602F94"/>
    <w:rsid w:val="006031A9"/>
    <w:rsid w:val="00603B39"/>
    <w:rsid w:val="006040CE"/>
    <w:rsid w:val="006040FB"/>
    <w:rsid w:val="0060432B"/>
    <w:rsid w:val="00604855"/>
    <w:rsid w:val="00605D38"/>
    <w:rsid w:val="00605E00"/>
    <w:rsid w:val="00606226"/>
    <w:rsid w:val="00606AFE"/>
    <w:rsid w:val="00606D84"/>
    <w:rsid w:val="0061094B"/>
    <w:rsid w:val="00611BFF"/>
    <w:rsid w:val="00611CEE"/>
    <w:rsid w:val="006120CD"/>
    <w:rsid w:val="0061272B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61CA"/>
    <w:rsid w:val="006164EA"/>
    <w:rsid w:val="00617216"/>
    <w:rsid w:val="006172C7"/>
    <w:rsid w:val="006175CF"/>
    <w:rsid w:val="00617690"/>
    <w:rsid w:val="00620048"/>
    <w:rsid w:val="00620606"/>
    <w:rsid w:val="00622C88"/>
    <w:rsid w:val="00624B17"/>
    <w:rsid w:val="00624B27"/>
    <w:rsid w:val="00624BFF"/>
    <w:rsid w:val="00625608"/>
    <w:rsid w:val="0062589E"/>
    <w:rsid w:val="00626761"/>
    <w:rsid w:val="00626A0E"/>
    <w:rsid w:val="00627025"/>
    <w:rsid w:val="006279B8"/>
    <w:rsid w:val="00627C12"/>
    <w:rsid w:val="006301AC"/>
    <w:rsid w:val="00631377"/>
    <w:rsid w:val="0063147B"/>
    <w:rsid w:val="0063158D"/>
    <w:rsid w:val="00631694"/>
    <w:rsid w:val="00631754"/>
    <w:rsid w:val="00631E83"/>
    <w:rsid w:val="0063303B"/>
    <w:rsid w:val="00633BE6"/>
    <w:rsid w:val="00634A38"/>
    <w:rsid w:val="00634D68"/>
    <w:rsid w:val="006353F2"/>
    <w:rsid w:val="00635696"/>
    <w:rsid w:val="00635D8A"/>
    <w:rsid w:val="00635DC5"/>
    <w:rsid w:val="006372DC"/>
    <w:rsid w:val="00637411"/>
    <w:rsid w:val="006415BF"/>
    <w:rsid w:val="00641B0B"/>
    <w:rsid w:val="00642144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4EA"/>
    <w:rsid w:val="00647610"/>
    <w:rsid w:val="0064787E"/>
    <w:rsid w:val="00647E1E"/>
    <w:rsid w:val="00650999"/>
    <w:rsid w:val="00650CCC"/>
    <w:rsid w:val="006511D0"/>
    <w:rsid w:val="00651E6B"/>
    <w:rsid w:val="0065221D"/>
    <w:rsid w:val="00652488"/>
    <w:rsid w:val="0065272A"/>
    <w:rsid w:val="00652864"/>
    <w:rsid w:val="00652FBB"/>
    <w:rsid w:val="00653E46"/>
    <w:rsid w:val="006540F0"/>
    <w:rsid w:val="006544B3"/>
    <w:rsid w:val="00654B5E"/>
    <w:rsid w:val="0065592D"/>
    <w:rsid w:val="00655C5A"/>
    <w:rsid w:val="006567D3"/>
    <w:rsid w:val="00657BC6"/>
    <w:rsid w:val="00657EFB"/>
    <w:rsid w:val="006602DC"/>
    <w:rsid w:val="0066038D"/>
    <w:rsid w:val="00660750"/>
    <w:rsid w:val="00660784"/>
    <w:rsid w:val="00660E60"/>
    <w:rsid w:val="00660F49"/>
    <w:rsid w:val="0066121D"/>
    <w:rsid w:val="00662127"/>
    <w:rsid w:val="006627BD"/>
    <w:rsid w:val="0066297C"/>
    <w:rsid w:val="0066298B"/>
    <w:rsid w:val="006647F2"/>
    <w:rsid w:val="00664B22"/>
    <w:rsid w:val="0066519D"/>
    <w:rsid w:val="006655A7"/>
    <w:rsid w:val="0066581E"/>
    <w:rsid w:val="006658AB"/>
    <w:rsid w:val="0066599F"/>
    <w:rsid w:val="00665D14"/>
    <w:rsid w:val="00666062"/>
    <w:rsid w:val="00666219"/>
    <w:rsid w:val="00666680"/>
    <w:rsid w:val="00667BC7"/>
    <w:rsid w:val="006701EE"/>
    <w:rsid w:val="00670866"/>
    <w:rsid w:val="00670B0C"/>
    <w:rsid w:val="00670F95"/>
    <w:rsid w:val="0067157C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9A0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319B"/>
    <w:rsid w:val="0068393E"/>
    <w:rsid w:val="00683F02"/>
    <w:rsid w:val="0068456D"/>
    <w:rsid w:val="006846CF"/>
    <w:rsid w:val="00684817"/>
    <w:rsid w:val="00684848"/>
    <w:rsid w:val="00684B35"/>
    <w:rsid w:val="006853E0"/>
    <w:rsid w:val="00685598"/>
    <w:rsid w:val="00685C83"/>
    <w:rsid w:val="006862AD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E7"/>
    <w:rsid w:val="0069333C"/>
    <w:rsid w:val="006942B5"/>
    <w:rsid w:val="00694349"/>
    <w:rsid w:val="00694773"/>
    <w:rsid w:val="006948BC"/>
    <w:rsid w:val="00694E2B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7B2"/>
    <w:rsid w:val="006A0E83"/>
    <w:rsid w:val="006A1601"/>
    <w:rsid w:val="006A2876"/>
    <w:rsid w:val="006A34DA"/>
    <w:rsid w:val="006A3D91"/>
    <w:rsid w:val="006A3F0B"/>
    <w:rsid w:val="006A42F0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6805"/>
    <w:rsid w:val="006A6892"/>
    <w:rsid w:val="006A68F8"/>
    <w:rsid w:val="006A6C25"/>
    <w:rsid w:val="006A6DA3"/>
    <w:rsid w:val="006A7157"/>
    <w:rsid w:val="006A719B"/>
    <w:rsid w:val="006B1B41"/>
    <w:rsid w:val="006B1BBD"/>
    <w:rsid w:val="006B1F98"/>
    <w:rsid w:val="006B2319"/>
    <w:rsid w:val="006B256C"/>
    <w:rsid w:val="006B27C2"/>
    <w:rsid w:val="006B2FE4"/>
    <w:rsid w:val="006B30D7"/>
    <w:rsid w:val="006B36CD"/>
    <w:rsid w:val="006B397A"/>
    <w:rsid w:val="006B3C4A"/>
    <w:rsid w:val="006B4542"/>
    <w:rsid w:val="006B4FD0"/>
    <w:rsid w:val="006B507D"/>
    <w:rsid w:val="006B50B4"/>
    <w:rsid w:val="006B5545"/>
    <w:rsid w:val="006B672E"/>
    <w:rsid w:val="006B6ED3"/>
    <w:rsid w:val="006B7813"/>
    <w:rsid w:val="006B7ABD"/>
    <w:rsid w:val="006C024C"/>
    <w:rsid w:val="006C024F"/>
    <w:rsid w:val="006C03FA"/>
    <w:rsid w:val="006C0A62"/>
    <w:rsid w:val="006C0F91"/>
    <w:rsid w:val="006C1069"/>
    <w:rsid w:val="006C114E"/>
    <w:rsid w:val="006C14EF"/>
    <w:rsid w:val="006C1724"/>
    <w:rsid w:val="006C3253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FF9"/>
    <w:rsid w:val="006D247C"/>
    <w:rsid w:val="006D24A7"/>
    <w:rsid w:val="006D283A"/>
    <w:rsid w:val="006D2A3F"/>
    <w:rsid w:val="006D2DBB"/>
    <w:rsid w:val="006D3D14"/>
    <w:rsid w:val="006D457C"/>
    <w:rsid w:val="006D51EA"/>
    <w:rsid w:val="006D64F7"/>
    <w:rsid w:val="006D6569"/>
    <w:rsid w:val="006D6712"/>
    <w:rsid w:val="006D673B"/>
    <w:rsid w:val="006D67FD"/>
    <w:rsid w:val="006D69EF"/>
    <w:rsid w:val="006D7795"/>
    <w:rsid w:val="006E0518"/>
    <w:rsid w:val="006E0AC8"/>
    <w:rsid w:val="006E1435"/>
    <w:rsid w:val="006E27F1"/>
    <w:rsid w:val="006E28DE"/>
    <w:rsid w:val="006E4EB0"/>
    <w:rsid w:val="006E5257"/>
    <w:rsid w:val="006E58D5"/>
    <w:rsid w:val="006E5BA4"/>
    <w:rsid w:val="006E5E8B"/>
    <w:rsid w:val="006E68B8"/>
    <w:rsid w:val="006E744D"/>
    <w:rsid w:val="006F02D7"/>
    <w:rsid w:val="006F067C"/>
    <w:rsid w:val="006F0E76"/>
    <w:rsid w:val="006F13F1"/>
    <w:rsid w:val="006F15A7"/>
    <w:rsid w:val="006F15D5"/>
    <w:rsid w:val="006F16E0"/>
    <w:rsid w:val="006F1827"/>
    <w:rsid w:val="006F2002"/>
    <w:rsid w:val="006F5648"/>
    <w:rsid w:val="006F5800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9D7"/>
    <w:rsid w:val="00705BF6"/>
    <w:rsid w:val="00706051"/>
    <w:rsid w:val="00707371"/>
    <w:rsid w:val="00707FF3"/>
    <w:rsid w:val="007100B5"/>
    <w:rsid w:val="007101B5"/>
    <w:rsid w:val="007101FA"/>
    <w:rsid w:val="007103E1"/>
    <w:rsid w:val="00711380"/>
    <w:rsid w:val="00711423"/>
    <w:rsid w:val="0071179F"/>
    <w:rsid w:val="00712172"/>
    <w:rsid w:val="00712647"/>
    <w:rsid w:val="0071295D"/>
    <w:rsid w:val="007129E6"/>
    <w:rsid w:val="00712DDF"/>
    <w:rsid w:val="0071359C"/>
    <w:rsid w:val="00713B0F"/>
    <w:rsid w:val="00713C7B"/>
    <w:rsid w:val="00713CBA"/>
    <w:rsid w:val="0071477A"/>
    <w:rsid w:val="0071494D"/>
    <w:rsid w:val="00714A3D"/>
    <w:rsid w:val="0071588C"/>
    <w:rsid w:val="00716CAC"/>
    <w:rsid w:val="00720019"/>
    <w:rsid w:val="00720318"/>
    <w:rsid w:val="00720AA7"/>
    <w:rsid w:val="00722329"/>
    <w:rsid w:val="007229D4"/>
    <w:rsid w:val="007229F2"/>
    <w:rsid w:val="00722D96"/>
    <w:rsid w:val="00722E7E"/>
    <w:rsid w:val="00723851"/>
    <w:rsid w:val="00723A74"/>
    <w:rsid w:val="00723B0D"/>
    <w:rsid w:val="00723C9A"/>
    <w:rsid w:val="00723EC1"/>
    <w:rsid w:val="00723F10"/>
    <w:rsid w:val="00724C1D"/>
    <w:rsid w:val="00724CD7"/>
    <w:rsid w:val="00724DD9"/>
    <w:rsid w:val="00724F20"/>
    <w:rsid w:val="0072619E"/>
    <w:rsid w:val="00726269"/>
    <w:rsid w:val="007265E8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CE6"/>
    <w:rsid w:val="00733D46"/>
    <w:rsid w:val="007341E1"/>
    <w:rsid w:val="00734A26"/>
    <w:rsid w:val="00734DAE"/>
    <w:rsid w:val="007356D1"/>
    <w:rsid w:val="00735FC0"/>
    <w:rsid w:val="00736CE2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8FF"/>
    <w:rsid w:val="00744B58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1150"/>
    <w:rsid w:val="00751C03"/>
    <w:rsid w:val="00751DA6"/>
    <w:rsid w:val="00751F92"/>
    <w:rsid w:val="00752060"/>
    <w:rsid w:val="0075267D"/>
    <w:rsid w:val="00752D72"/>
    <w:rsid w:val="00752E5E"/>
    <w:rsid w:val="007538BF"/>
    <w:rsid w:val="00754E8D"/>
    <w:rsid w:val="0075528B"/>
    <w:rsid w:val="007553BB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891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1A87"/>
    <w:rsid w:val="007726F6"/>
    <w:rsid w:val="007728B4"/>
    <w:rsid w:val="00772AEA"/>
    <w:rsid w:val="00772C5B"/>
    <w:rsid w:val="00772FEA"/>
    <w:rsid w:val="007734B4"/>
    <w:rsid w:val="00773C40"/>
    <w:rsid w:val="00774A9C"/>
    <w:rsid w:val="007750ED"/>
    <w:rsid w:val="0077574E"/>
    <w:rsid w:val="007757D0"/>
    <w:rsid w:val="00776510"/>
    <w:rsid w:val="00776DBD"/>
    <w:rsid w:val="007771EA"/>
    <w:rsid w:val="00777504"/>
    <w:rsid w:val="0077762B"/>
    <w:rsid w:val="00777CE5"/>
    <w:rsid w:val="007801D4"/>
    <w:rsid w:val="00780A23"/>
    <w:rsid w:val="00780D93"/>
    <w:rsid w:val="00780FBC"/>
    <w:rsid w:val="007816D6"/>
    <w:rsid w:val="00781BF2"/>
    <w:rsid w:val="00782232"/>
    <w:rsid w:val="0078242D"/>
    <w:rsid w:val="00783F60"/>
    <w:rsid w:val="00784838"/>
    <w:rsid w:val="007851F2"/>
    <w:rsid w:val="007855C6"/>
    <w:rsid w:val="0078565A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11C4"/>
    <w:rsid w:val="00791778"/>
    <w:rsid w:val="0079298D"/>
    <w:rsid w:val="00792CCC"/>
    <w:rsid w:val="007936D5"/>
    <w:rsid w:val="007937F6"/>
    <w:rsid w:val="00793922"/>
    <w:rsid w:val="00793A65"/>
    <w:rsid w:val="00793DCB"/>
    <w:rsid w:val="00794DD0"/>
    <w:rsid w:val="00794DD8"/>
    <w:rsid w:val="00794DE0"/>
    <w:rsid w:val="00795502"/>
    <w:rsid w:val="00795C53"/>
    <w:rsid w:val="007960FE"/>
    <w:rsid w:val="007964F7"/>
    <w:rsid w:val="00796776"/>
    <w:rsid w:val="00796A80"/>
    <w:rsid w:val="007978BB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C3D"/>
    <w:rsid w:val="007A6F59"/>
    <w:rsid w:val="007A7243"/>
    <w:rsid w:val="007A7268"/>
    <w:rsid w:val="007A7392"/>
    <w:rsid w:val="007A76CC"/>
    <w:rsid w:val="007A7CA7"/>
    <w:rsid w:val="007B027B"/>
    <w:rsid w:val="007B0624"/>
    <w:rsid w:val="007B0782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C16"/>
    <w:rsid w:val="007B468B"/>
    <w:rsid w:val="007B4C6F"/>
    <w:rsid w:val="007B5225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C0B2F"/>
    <w:rsid w:val="007C1651"/>
    <w:rsid w:val="007C176F"/>
    <w:rsid w:val="007C19C5"/>
    <w:rsid w:val="007C1C6D"/>
    <w:rsid w:val="007C21FB"/>
    <w:rsid w:val="007C2451"/>
    <w:rsid w:val="007C27BB"/>
    <w:rsid w:val="007C2855"/>
    <w:rsid w:val="007C2E8F"/>
    <w:rsid w:val="007C31DC"/>
    <w:rsid w:val="007C3943"/>
    <w:rsid w:val="007C3A74"/>
    <w:rsid w:val="007C3AED"/>
    <w:rsid w:val="007C3CC0"/>
    <w:rsid w:val="007C477F"/>
    <w:rsid w:val="007C60C2"/>
    <w:rsid w:val="007C60FA"/>
    <w:rsid w:val="007C67FA"/>
    <w:rsid w:val="007C7387"/>
    <w:rsid w:val="007C754D"/>
    <w:rsid w:val="007C7F7C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EEF"/>
    <w:rsid w:val="007D3115"/>
    <w:rsid w:val="007D317C"/>
    <w:rsid w:val="007D3251"/>
    <w:rsid w:val="007D41F0"/>
    <w:rsid w:val="007D5500"/>
    <w:rsid w:val="007D57F8"/>
    <w:rsid w:val="007D585D"/>
    <w:rsid w:val="007D5A16"/>
    <w:rsid w:val="007D7221"/>
    <w:rsid w:val="007D75B7"/>
    <w:rsid w:val="007D7CBC"/>
    <w:rsid w:val="007E00B5"/>
    <w:rsid w:val="007E00C1"/>
    <w:rsid w:val="007E049C"/>
    <w:rsid w:val="007E06FE"/>
    <w:rsid w:val="007E0EFD"/>
    <w:rsid w:val="007E1317"/>
    <w:rsid w:val="007E2040"/>
    <w:rsid w:val="007E225B"/>
    <w:rsid w:val="007E275F"/>
    <w:rsid w:val="007E2A61"/>
    <w:rsid w:val="007E2B36"/>
    <w:rsid w:val="007E2CC4"/>
    <w:rsid w:val="007E3A57"/>
    <w:rsid w:val="007E4951"/>
    <w:rsid w:val="007E5491"/>
    <w:rsid w:val="007E609E"/>
    <w:rsid w:val="007E654E"/>
    <w:rsid w:val="007E662A"/>
    <w:rsid w:val="007E773F"/>
    <w:rsid w:val="007E7DD6"/>
    <w:rsid w:val="007E7DF8"/>
    <w:rsid w:val="007E7FB6"/>
    <w:rsid w:val="007F0354"/>
    <w:rsid w:val="007F0734"/>
    <w:rsid w:val="007F0F1C"/>
    <w:rsid w:val="007F135D"/>
    <w:rsid w:val="007F1B15"/>
    <w:rsid w:val="007F1CBE"/>
    <w:rsid w:val="007F2FEC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233"/>
    <w:rsid w:val="007F54B9"/>
    <w:rsid w:val="007F65BC"/>
    <w:rsid w:val="007F6F26"/>
    <w:rsid w:val="007F716A"/>
    <w:rsid w:val="007F76BE"/>
    <w:rsid w:val="007F76FA"/>
    <w:rsid w:val="007F7781"/>
    <w:rsid w:val="007F7A1C"/>
    <w:rsid w:val="0080013D"/>
    <w:rsid w:val="0080033B"/>
    <w:rsid w:val="00800E27"/>
    <w:rsid w:val="00800E35"/>
    <w:rsid w:val="00800FC8"/>
    <w:rsid w:val="0080123C"/>
    <w:rsid w:val="008013BF"/>
    <w:rsid w:val="0080163B"/>
    <w:rsid w:val="00801875"/>
    <w:rsid w:val="00801D9C"/>
    <w:rsid w:val="008020F3"/>
    <w:rsid w:val="00802D5F"/>
    <w:rsid w:val="00803131"/>
    <w:rsid w:val="00803A5C"/>
    <w:rsid w:val="00803E76"/>
    <w:rsid w:val="00803ED6"/>
    <w:rsid w:val="00804853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491"/>
    <w:rsid w:val="00810F3F"/>
    <w:rsid w:val="0081137F"/>
    <w:rsid w:val="00811E57"/>
    <w:rsid w:val="00812252"/>
    <w:rsid w:val="00812B39"/>
    <w:rsid w:val="00812DB2"/>
    <w:rsid w:val="00812E22"/>
    <w:rsid w:val="00812E48"/>
    <w:rsid w:val="00812EE9"/>
    <w:rsid w:val="008138D2"/>
    <w:rsid w:val="00813DA6"/>
    <w:rsid w:val="00813E0A"/>
    <w:rsid w:val="00814072"/>
    <w:rsid w:val="00814260"/>
    <w:rsid w:val="00814E6B"/>
    <w:rsid w:val="00814EB9"/>
    <w:rsid w:val="00815369"/>
    <w:rsid w:val="00817522"/>
    <w:rsid w:val="00817705"/>
    <w:rsid w:val="008202B0"/>
    <w:rsid w:val="0082035C"/>
    <w:rsid w:val="008206EC"/>
    <w:rsid w:val="00820A9A"/>
    <w:rsid w:val="00821D6E"/>
    <w:rsid w:val="00822352"/>
    <w:rsid w:val="00822557"/>
    <w:rsid w:val="008226E0"/>
    <w:rsid w:val="0082284B"/>
    <w:rsid w:val="00822A94"/>
    <w:rsid w:val="00823471"/>
    <w:rsid w:val="00823974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7363"/>
    <w:rsid w:val="0082758E"/>
    <w:rsid w:val="00827EA2"/>
    <w:rsid w:val="0083005E"/>
    <w:rsid w:val="00830171"/>
    <w:rsid w:val="00830335"/>
    <w:rsid w:val="00830CA3"/>
    <w:rsid w:val="008316DB"/>
    <w:rsid w:val="00831E88"/>
    <w:rsid w:val="00832D00"/>
    <w:rsid w:val="00832ED7"/>
    <w:rsid w:val="0083300A"/>
    <w:rsid w:val="0083312A"/>
    <w:rsid w:val="0083319B"/>
    <w:rsid w:val="0083345C"/>
    <w:rsid w:val="00833502"/>
    <w:rsid w:val="00834067"/>
    <w:rsid w:val="008344D7"/>
    <w:rsid w:val="008349DC"/>
    <w:rsid w:val="008352DF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B99"/>
    <w:rsid w:val="00843558"/>
    <w:rsid w:val="0084381E"/>
    <w:rsid w:val="00843B79"/>
    <w:rsid w:val="008445E0"/>
    <w:rsid w:val="00845554"/>
    <w:rsid w:val="0084622C"/>
    <w:rsid w:val="00846459"/>
    <w:rsid w:val="00846BD9"/>
    <w:rsid w:val="00846DDF"/>
    <w:rsid w:val="00846FAB"/>
    <w:rsid w:val="00847026"/>
    <w:rsid w:val="00847177"/>
    <w:rsid w:val="00847256"/>
    <w:rsid w:val="00847479"/>
    <w:rsid w:val="00847651"/>
    <w:rsid w:val="0085051A"/>
    <w:rsid w:val="008509BA"/>
    <w:rsid w:val="00850FD8"/>
    <w:rsid w:val="00851295"/>
    <w:rsid w:val="008518B5"/>
    <w:rsid w:val="00851AAA"/>
    <w:rsid w:val="00851B97"/>
    <w:rsid w:val="00852C9C"/>
    <w:rsid w:val="00852CF7"/>
    <w:rsid w:val="00853496"/>
    <w:rsid w:val="00853B6F"/>
    <w:rsid w:val="00854539"/>
    <w:rsid w:val="0085507A"/>
    <w:rsid w:val="00855C23"/>
    <w:rsid w:val="0085643D"/>
    <w:rsid w:val="00856D55"/>
    <w:rsid w:val="00856E6F"/>
    <w:rsid w:val="00856F13"/>
    <w:rsid w:val="00857330"/>
    <w:rsid w:val="00857E73"/>
    <w:rsid w:val="00857EC0"/>
    <w:rsid w:val="008603AE"/>
    <w:rsid w:val="008608A1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F35"/>
    <w:rsid w:val="0086600A"/>
    <w:rsid w:val="00866194"/>
    <w:rsid w:val="00866535"/>
    <w:rsid w:val="00866904"/>
    <w:rsid w:val="00866D53"/>
    <w:rsid w:val="008673AC"/>
    <w:rsid w:val="008676B0"/>
    <w:rsid w:val="00870678"/>
    <w:rsid w:val="00870A96"/>
    <w:rsid w:val="0087104E"/>
    <w:rsid w:val="0087138B"/>
    <w:rsid w:val="00871B8F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587"/>
    <w:rsid w:val="008771B5"/>
    <w:rsid w:val="008772EE"/>
    <w:rsid w:val="008800E5"/>
    <w:rsid w:val="008804C3"/>
    <w:rsid w:val="00881098"/>
    <w:rsid w:val="0088122B"/>
    <w:rsid w:val="00881844"/>
    <w:rsid w:val="00881B63"/>
    <w:rsid w:val="00881D43"/>
    <w:rsid w:val="00882CF1"/>
    <w:rsid w:val="00883D7A"/>
    <w:rsid w:val="00883E72"/>
    <w:rsid w:val="00884128"/>
    <w:rsid w:val="00884669"/>
    <w:rsid w:val="0088503A"/>
    <w:rsid w:val="0088530E"/>
    <w:rsid w:val="00885A31"/>
    <w:rsid w:val="00886BB2"/>
    <w:rsid w:val="00887355"/>
    <w:rsid w:val="008875B0"/>
    <w:rsid w:val="008875BB"/>
    <w:rsid w:val="0088764C"/>
    <w:rsid w:val="008877AC"/>
    <w:rsid w:val="00887AE1"/>
    <w:rsid w:val="00890D27"/>
    <w:rsid w:val="0089151A"/>
    <w:rsid w:val="00891EC6"/>
    <w:rsid w:val="00891F70"/>
    <w:rsid w:val="00892577"/>
    <w:rsid w:val="00893210"/>
    <w:rsid w:val="008937B9"/>
    <w:rsid w:val="008944DC"/>
    <w:rsid w:val="00894906"/>
    <w:rsid w:val="00895F74"/>
    <w:rsid w:val="00896DD5"/>
    <w:rsid w:val="00896F05"/>
    <w:rsid w:val="00897770"/>
    <w:rsid w:val="008A070D"/>
    <w:rsid w:val="008A09DF"/>
    <w:rsid w:val="008A0A67"/>
    <w:rsid w:val="008A0B42"/>
    <w:rsid w:val="008A0D82"/>
    <w:rsid w:val="008A15B5"/>
    <w:rsid w:val="008A185D"/>
    <w:rsid w:val="008A27E6"/>
    <w:rsid w:val="008A309A"/>
    <w:rsid w:val="008A3292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C4"/>
    <w:rsid w:val="008A633E"/>
    <w:rsid w:val="008A6893"/>
    <w:rsid w:val="008A6B22"/>
    <w:rsid w:val="008A721C"/>
    <w:rsid w:val="008A766C"/>
    <w:rsid w:val="008A7884"/>
    <w:rsid w:val="008A79E7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B4B"/>
    <w:rsid w:val="008B613D"/>
    <w:rsid w:val="008B6609"/>
    <w:rsid w:val="008B7D24"/>
    <w:rsid w:val="008C0AC9"/>
    <w:rsid w:val="008C1479"/>
    <w:rsid w:val="008C1E46"/>
    <w:rsid w:val="008C20FC"/>
    <w:rsid w:val="008C2AD6"/>
    <w:rsid w:val="008C2C64"/>
    <w:rsid w:val="008C389B"/>
    <w:rsid w:val="008C3D01"/>
    <w:rsid w:val="008C44D6"/>
    <w:rsid w:val="008C47FC"/>
    <w:rsid w:val="008C523A"/>
    <w:rsid w:val="008C54D4"/>
    <w:rsid w:val="008C5FCC"/>
    <w:rsid w:val="008C6E6C"/>
    <w:rsid w:val="008C70B7"/>
    <w:rsid w:val="008C72ED"/>
    <w:rsid w:val="008C77D1"/>
    <w:rsid w:val="008D0099"/>
    <w:rsid w:val="008D2051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5165"/>
    <w:rsid w:val="008D530D"/>
    <w:rsid w:val="008D5C71"/>
    <w:rsid w:val="008D6636"/>
    <w:rsid w:val="008D6962"/>
    <w:rsid w:val="008D6BA3"/>
    <w:rsid w:val="008D7E25"/>
    <w:rsid w:val="008D7FA2"/>
    <w:rsid w:val="008E0D00"/>
    <w:rsid w:val="008E12EB"/>
    <w:rsid w:val="008E1458"/>
    <w:rsid w:val="008E1BCF"/>
    <w:rsid w:val="008E1DAB"/>
    <w:rsid w:val="008E2635"/>
    <w:rsid w:val="008E2913"/>
    <w:rsid w:val="008E35CC"/>
    <w:rsid w:val="008E3F59"/>
    <w:rsid w:val="008E4047"/>
    <w:rsid w:val="008E40B6"/>
    <w:rsid w:val="008E4285"/>
    <w:rsid w:val="008E4BEF"/>
    <w:rsid w:val="008E5503"/>
    <w:rsid w:val="008E560D"/>
    <w:rsid w:val="008E5A98"/>
    <w:rsid w:val="008E5F0D"/>
    <w:rsid w:val="008E627A"/>
    <w:rsid w:val="008E6C44"/>
    <w:rsid w:val="008E6D13"/>
    <w:rsid w:val="008E7039"/>
    <w:rsid w:val="008E7446"/>
    <w:rsid w:val="008E778D"/>
    <w:rsid w:val="008E7AD7"/>
    <w:rsid w:val="008E7E12"/>
    <w:rsid w:val="008F155C"/>
    <w:rsid w:val="008F1724"/>
    <w:rsid w:val="008F1787"/>
    <w:rsid w:val="008F17C2"/>
    <w:rsid w:val="008F185C"/>
    <w:rsid w:val="008F1E42"/>
    <w:rsid w:val="008F1F89"/>
    <w:rsid w:val="008F1FE8"/>
    <w:rsid w:val="008F20DA"/>
    <w:rsid w:val="008F26D6"/>
    <w:rsid w:val="008F42A2"/>
    <w:rsid w:val="008F4471"/>
    <w:rsid w:val="008F44AF"/>
    <w:rsid w:val="008F4F0B"/>
    <w:rsid w:val="008F53C1"/>
    <w:rsid w:val="008F62DA"/>
    <w:rsid w:val="008F7200"/>
    <w:rsid w:val="008F73BF"/>
    <w:rsid w:val="008F768E"/>
    <w:rsid w:val="008F7C75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4268"/>
    <w:rsid w:val="00904D01"/>
    <w:rsid w:val="009057A0"/>
    <w:rsid w:val="009059A3"/>
    <w:rsid w:val="00905B63"/>
    <w:rsid w:val="00905B68"/>
    <w:rsid w:val="009061BC"/>
    <w:rsid w:val="0090644F"/>
    <w:rsid w:val="0090727F"/>
    <w:rsid w:val="009076A3"/>
    <w:rsid w:val="009079AF"/>
    <w:rsid w:val="0091002B"/>
    <w:rsid w:val="009101B5"/>
    <w:rsid w:val="00910305"/>
    <w:rsid w:val="00910F3A"/>
    <w:rsid w:val="00911C5B"/>
    <w:rsid w:val="00911E80"/>
    <w:rsid w:val="00911F61"/>
    <w:rsid w:val="00912557"/>
    <w:rsid w:val="00912EB8"/>
    <w:rsid w:val="009130CA"/>
    <w:rsid w:val="00913B07"/>
    <w:rsid w:val="00913EAA"/>
    <w:rsid w:val="009144CD"/>
    <w:rsid w:val="00914650"/>
    <w:rsid w:val="009146F9"/>
    <w:rsid w:val="0091527D"/>
    <w:rsid w:val="00915805"/>
    <w:rsid w:val="00917347"/>
    <w:rsid w:val="0091776A"/>
    <w:rsid w:val="00917FF0"/>
    <w:rsid w:val="00920E2A"/>
    <w:rsid w:val="00920EF9"/>
    <w:rsid w:val="00921A81"/>
    <w:rsid w:val="00921BA0"/>
    <w:rsid w:val="0092324E"/>
    <w:rsid w:val="009233EB"/>
    <w:rsid w:val="00923DD0"/>
    <w:rsid w:val="0092485C"/>
    <w:rsid w:val="009249CD"/>
    <w:rsid w:val="0092705F"/>
    <w:rsid w:val="009270B1"/>
    <w:rsid w:val="00930061"/>
    <w:rsid w:val="00930F35"/>
    <w:rsid w:val="009310D7"/>
    <w:rsid w:val="009312D4"/>
    <w:rsid w:val="00931394"/>
    <w:rsid w:val="00931431"/>
    <w:rsid w:val="009315E8"/>
    <w:rsid w:val="009320F1"/>
    <w:rsid w:val="009322B0"/>
    <w:rsid w:val="009324FF"/>
    <w:rsid w:val="00932689"/>
    <w:rsid w:val="0093294D"/>
    <w:rsid w:val="00932C00"/>
    <w:rsid w:val="00932DDA"/>
    <w:rsid w:val="00933299"/>
    <w:rsid w:val="00935C97"/>
    <w:rsid w:val="009365DE"/>
    <w:rsid w:val="00936AFE"/>
    <w:rsid w:val="00936D18"/>
    <w:rsid w:val="00937F32"/>
    <w:rsid w:val="009411D8"/>
    <w:rsid w:val="009418F5"/>
    <w:rsid w:val="00941BA5"/>
    <w:rsid w:val="00941E67"/>
    <w:rsid w:val="009421A1"/>
    <w:rsid w:val="0094296C"/>
    <w:rsid w:val="00943525"/>
    <w:rsid w:val="009440A9"/>
    <w:rsid w:val="009450DA"/>
    <w:rsid w:val="00945D78"/>
    <w:rsid w:val="00945DAC"/>
    <w:rsid w:val="0094630C"/>
    <w:rsid w:val="00946325"/>
    <w:rsid w:val="009472F0"/>
    <w:rsid w:val="00947CAA"/>
    <w:rsid w:val="0095076B"/>
    <w:rsid w:val="00950B7E"/>
    <w:rsid w:val="00950DF7"/>
    <w:rsid w:val="00951714"/>
    <w:rsid w:val="00952978"/>
    <w:rsid w:val="00953673"/>
    <w:rsid w:val="00953CAE"/>
    <w:rsid w:val="00953EBB"/>
    <w:rsid w:val="0095556A"/>
    <w:rsid w:val="00955F58"/>
    <w:rsid w:val="009566D7"/>
    <w:rsid w:val="00957CFC"/>
    <w:rsid w:val="00957F7A"/>
    <w:rsid w:val="00960679"/>
    <w:rsid w:val="00960840"/>
    <w:rsid w:val="009609DC"/>
    <w:rsid w:val="00961332"/>
    <w:rsid w:val="0096157D"/>
    <w:rsid w:val="009616B4"/>
    <w:rsid w:val="009619C1"/>
    <w:rsid w:val="00961B7F"/>
    <w:rsid w:val="00961F9F"/>
    <w:rsid w:val="00962308"/>
    <w:rsid w:val="009639A3"/>
    <w:rsid w:val="009652AA"/>
    <w:rsid w:val="00966B4B"/>
    <w:rsid w:val="00966B66"/>
    <w:rsid w:val="0096746A"/>
    <w:rsid w:val="00967E3E"/>
    <w:rsid w:val="0097032D"/>
    <w:rsid w:val="00970C74"/>
    <w:rsid w:val="00970E5A"/>
    <w:rsid w:val="009713C7"/>
    <w:rsid w:val="009716D2"/>
    <w:rsid w:val="00971B97"/>
    <w:rsid w:val="00972A71"/>
    <w:rsid w:val="00972C8C"/>
    <w:rsid w:val="00973205"/>
    <w:rsid w:val="0097370E"/>
    <w:rsid w:val="00973AB8"/>
    <w:rsid w:val="00973B15"/>
    <w:rsid w:val="009743BF"/>
    <w:rsid w:val="00974717"/>
    <w:rsid w:val="009754CA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308D"/>
    <w:rsid w:val="0098324C"/>
    <w:rsid w:val="00983F47"/>
    <w:rsid w:val="00983F9D"/>
    <w:rsid w:val="009841F4"/>
    <w:rsid w:val="0098442A"/>
    <w:rsid w:val="00984903"/>
    <w:rsid w:val="00984F9C"/>
    <w:rsid w:val="00985108"/>
    <w:rsid w:val="0098516A"/>
    <w:rsid w:val="009854D9"/>
    <w:rsid w:val="00985882"/>
    <w:rsid w:val="00985AB1"/>
    <w:rsid w:val="00986146"/>
    <w:rsid w:val="00986225"/>
    <w:rsid w:val="00986618"/>
    <w:rsid w:val="00986F48"/>
    <w:rsid w:val="009870E7"/>
    <w:rsid w:val="00987946"/>
    <w:rsid w:val="009901DD"/>
    <w:rsid w:val="00990685"/>
    <w:rsid w:val="009906D6"/>
    <w:rsid w:val="009927FB"/>
    <w:rsid w:val="00992FC5"/>
    <w:rsid w:val="0099306B"/>
    <w:rsid w:val="00993760"/>
    <w:rsid w:val="009938E7"/>
    <w:rsid w:val="009946EE"/>
    <w:rsid w:val="0099507A"/>
    <w:rsid w:val="00996211"/>
    <w:rsid w:val="009966D4"/>
    <w:rsid w:val="009968E2"/>
    <w:rsid w:val="00996B37"/>
    <w:rsid w:val="00996FB3"/>
    <w:rsid w:val="009979E0"/>
    <w:rsid w:val="00997F9E"/>
    <w:rsid w:val="009A0520"/>
    <w:rsid w:val="009A2361"/>
    <w:rsid w:val="009A25A6"/>
    <w:rsid w:val="009A2B4E"/>
    <w:rsid w:val="009A2E1D"/>
    <w:rsid w:val="009A2F45"/>
    <w:rsid w:val="009A4501"/>
    <w:rsid w:val="009A4710"/>
    <w:rsid w:val="009A47C1"/>
    <w:rsid w:val="009A4954"/>
    <w:rsid w:val="009A49D4"/>
    <w:rsid w:val="009A4AE5"/>
    <w:rsid w:val="009A54AA"/>
    <w:rsid w:val="009A5A3E"/>
    <w:rsid w:val="009A62BC"/>
    <w:rsid w:val="009A6C3F"/>
    <w:rsid w:val="009A6CA4"/>
    <w:rsid w:val="009A7014"/>
    <w:rsid w:val="009A71C5"/>
    <w:rsid w:val="009A7582"/>
    <w:rsid w:val="009A759C"/>
    <w:rsid w:val="009A766E"/>
    <w:rsid w:val="009B0E3B"/>
    <w:rsid w:val="009B101A"/>
    <w:rsid w:val="009B10B3"/>
    <w:rsid w:val="009B1DF7"/>
    <w:rsid w:val="009B223E"/>
    <w:rsid w:val="009B2FC8"/>
    <w:rsid w:val="009B2FEC"/>
    <w:rsid w:val="009B305D"/>
    <w:rsid w:val="009B334B"/>
    <w:rsid w:val="009B3D6B"/>
    <w:rsid w:val="009B3E95"/>
    <w:rsid w:val="009B4C3A"/>
    <w:rsid w:val="009B5331"/>
    <w:rsid w:val="009B53D7"/>
    <w:rsid w:val="009B561D"/>
    <w:rsid w:val="009B5BF7"/>
    <w:rsid w:val="009B5E08"/>
    <w:rsid w:val="009B6529"/>
    <w:rsid w:val="009B65AD"/>
    <w:rsid w:val="009B6B79"/>
    <w:rsid w:val="009B7442"/>
    <w:rsid w:val="009B74EA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26FC"/>
    <w:rsid w:val="009C32C1"/>
    <w:rsid w:val="009C40F2"/>
    <w:rsid w:val="009C5A5C"/>
    <w:rsid w:val="009C6493"/>
    <w:rsid w:val="009C654F"/>
    <w:rsid w:val="009C67FE"/>
    <w:rsid w:val="009C70C3"/>
    <w:rsid w:val="009C70F3"/>
    <w:rsid w:val="009C79E2"/>
    <w:rsid w:val="009C7DFC"/>
    <w:rsid w:val="009D0201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72F"/>
    <w:rsid w:val="009D3881"/>
    <w:rsid w:val="009D3986"/>
    <w:rsid w:val="009D5669"/>
    <w:rsid w:val="009D5C92"/>
    <w:rsid w:val="009D5DB3"/>
    <w:rsid w:val="009D7487"/>
    <w:rsid w:val="009D77B6"/>
    <w:rsid w:val="009E0120"/>
    <w:rsid w:val="009E0854"/>
    <w:rsid w:val="009E0E9E"/>
    <w:rsid w:val="009E161D"/>
    <w:rsid w:val="009E1743"/>
    <w:rsid w:val="009E1E1C"/>
    <w:rsid w:val="009E21D6"/>
    <w:rsid w:val="009E26C7"/>
    <w:rsid w:val="009E28C1"/>
    <w:rsid w:val="009E4292"/>
    <w:rsid w:val="009E442B"/>
    <w:rsid w:val="009E5BEE"/>
    <w:rsid w:val="009E5CCC"/>
    <w:rsid w:val="009E74B9"/>
    <w:rsid w:val="009E74E9"/>
    <w:rsid w:val="009E7A30"/>
    <w:rsid w:val="009E7D22"/>
    <w:rsid w:val="009F04D8"/>
    <w:rsid w:val="009F1550"/>
    <w:rsid w:val="009F2180"/>
    <w:rsid w:val="009F25A7"/>
    <w:rsid w:val="009F295A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D39"/>
    <w:rsid w:val="009F4FB9"/>
    <w:rsid w:val="009F55E4"/>
    <w:rsid w:val="009F569B"/>
    <w:rsid w:val="009F5D00"/>
    <w:rsid w:val="009F5D34"/>
    <w:rsid w:val="009F5EE0"/>
    <w:rsid w:val="009F6871"/>
    <w:rsid w:val="00A0004D"/>
    <w:rsid w:val="00A00260"/>
    <w:rsid w:val="00A01324"/>
    <w:rsid w:val="00A015DE"/>
    <w:rsid w:val="00A0251B"/>
    <w:rsid w:val="00A027A5"/>
    <w:rsid w:val="00A0282C"/>
    <w:rsid w:val="00A02A08"/>
    <w:rsid w:val="00A03654"/>
    <w:rsid w:val="00A039ED"/>
    <w:rsid w:val="00A05177"/>
    <w:rsid w:val="00A05257"/>
    <w:rsid w:val="00A05C84"/>
    <w:rsid w:val="00A05E99"/>
    <w:rsid w:val="00A06FD6"/>
    <w:rsid w:val="00A105DA"/>
    <w:rsid w:val="00A111F8"/>
    <w:rsid w:val="00A11244"/>
    <w:rsid w:val="00A12349"/>
    <w:rsid w:val="00A12380"/>
    <w:rsid w:val="00A13A80"/>
    <w:rsid w:val="00A13AB6"/>
    <w:rsid w:val="00A1478A"/>
    <w:rsid w:val="00A14C43"/>
    <w:rsid w:val="00A1501D"/>
    <w:rsid w:val="00A15765"/>
    <w:rsid w:val="00A15F22"/>
    <w:rsid w:val="00A16654"/>
    <w:rsid w:val="00A169D5"/>
    <w:rsid w:val="00A16B39"/>
    <w:rsid w:val="00A16D31"/>
    <w:rsid w:val="00A17BFF"/>
    <w:rsid w:val="00A205B7"/>
    <w:rsid w:val="00A206CA"/>
    <w:rsid w:val="00A21F77"/>
    <w:rsid w:val="00A220E6"/>
    <w:rsid w:val="00A23353"/>
    <w:rsid w:val="00A2358D"/>
    <w:rsid w:val="00A240F9"/>
    <w:rsid w:val="00A24794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7B3"/>
    <w:rsid w:val="00A32A73"/>
    <w:rsid w:val="00A3359A"/>
    <w:rsid w:val="00A33735"/>
    <w:rsid w:val="00A3409A"/>
    <w:rsid w:val="00A341AC"/>
    <w:rsid w:val="00A3445E"/>
    <w:rsid w:val="00A346DC"/>
    <w:rsid w:val="00A34D72"/>
    <w:rsid w:val="00A34F60"/>
    <w:rsid w:val="00A35231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2423"/>
    <w:rsid w:val="00A42535"/>
    <w:rsid w:val="00A42896"/>
    <w:rsid w:val="00A4331C"/>
    <w:rsid w:val="00A4396C"/>
    <w:rsid w:val="00A43A09"/>
    <w:rsid w:val="00A43D30"/>
    <w:rsid w:val="00A43FE2"/>
    <w:rsid w:val="00A4440E"/>
    <w:rsid w:val="00A449A8"/>
    <w:rsid w:val="00A44F3F"/>
    <w:rsid w:val="00A4600F"/>
    <w:rsid w:val="00A46E35"/>
    <w:rsid w:val="00A4716E"/>
    <w:rsid w:val="00A47DCC"/>
    <w:rsid w:val="00A47FDE"/>
    <w:rsid w:val="00A504CF"/>
    <w:rsid w:val="00A5087A"/>
    <w:rsid w:val="00A50C25"/>
    <w:rsid w:val="00A5114D"/>
    <w:rsid w:val="00A5120D"/>
    <w:rsid w:val="00A516D4"/>
    <w:rsid w:val="00A51AD5"/>
    <w:rsid w:val="00A520CB"/>
    <w:rsid w:val="00A524F7"/>
    <w:rsid w:val="00A5275B"/>
    <w:rsid w:val="00A527CE"/>
    <w:rsid w:val="00A53609"/>
    <w:rsid w:val="00A53E9E"/>
    <w:rsid w:val="00A54137"/>
    <w:rsid w:val="00A54C8F"/>
    <w:rsid w:val="00A54D87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60A9C"/>
    <w:rsid w:val="00A60AD7"/>
    <w:rsid w:val="00A623CE"/>
    <w:rsid w:val="00A626B0"/>
    <w:rsid w:val="00A62D43"/>
    <w:rsid w:val="00A633C9"/>
    <w:rsid w:val="00A639A4"/>
    <w:rsid w:val="00A63F8E"/>
    <w:rsid w:val="00A64388"/>
    <w:rsid w:val="00A64C8E"/>
    <w:rsid w:val="00A64E20"/>
    <w:rsid w:val="00A64F75"/>
    <w:rsid w:val="00A65238"/>
    <w:rsid w:val="00A657AB"/>
    <w:rsid w:val="00A6597C"/>
    <w:rsid w:val="00A65F5D"/>
    <w:rsid w:val="00A66EB0"/>
    <w:rsid w:val="00A67291"/>
    <w:rsid w:val="00A6743C"/>
    <w:rsid w:val="00A6792D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14D"/>
    <w:rsid w:val="00A7356E"/>
    <w:rsid w:val="00A7375D"/>
    <w:rsid w:val="00A73EDF"/>
    <w:rsid w:val="00A7492D"/>
    <w:rsid w:val="00A752C2"/>
    <w:rsid w:val="00A7564A"/>
    <w:rsid w:val="00A75F1A"/>
    <w:rsid w:val="00A7632D"/>
    <w:rsid w:val="00A766D0"/>
    <w:rsid w:val="00A76DF6"/>
    <w:rsid w:val="00A77176"/>
    <w:rsid w:val="00A7725A"/>
    <w:rsid w:val="00A77C13"/>
    <w:rsid w:val="00A80889"/>
    <w:rsid w:val="00A808B5"/>
    <w:rsid w:val="00A80932"/>
    <w:rsid w:val="00A817B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7CB"/>
    <w:rsid w:val="00A92673"/>
    <w:rsid w:val="00A92D0F"/>
    <w:rsid w:val="00A92F37"/>
    <w:rsid w:val="00A9329B"/>
    <w:rsid w:val="00A93AAA"/>
    <w:rsid w:val="00A93AC3"/>
    <w:rsid w:val="00A93C32"/>
    <w:rsid w:val="00A94AE7"/>
    <w:rsid w:val="00A951DD"/>
    <w:rsid w:val="00A9537E"/>
    <w:rsid w:val="00A95571"/>
    <w:rsid w:val="00A96363"/>
    <w:rsid w:val="00A9747F"/>
    <w:rsid w:val="00AA0928"/>
    <w:rsid w:val="00AA1766"/>
    <w:rsid w:val="00AA1CCA"/>
    <w:rsid w:val="00AA321E"/>
    <w:rsid w:val="00AA34CA"/>
    <w:rsid w:val="00AA4D89"/>
    <w:rsid w:val="00AA4EC9"/>
    <w:rsid w:val="00AA58C9"/>
    <w:rsid w:val="00AA5C31"/>
    <w:rsid w:val="00AA6A67"/>
    <w:rsid w:val="00AA6EB3"/>
    <w:rsid w:val="00AA75F9"/>
    <w:rsid w:val="00AA7E36"/>
    <w:rsid w:val="00AB0565"/>
    <w:rsid w:val="00AB0ED3"/>
    <w:rsid w:val="00AB0FA5"/>
    <w:rsid w:val="00AB10BE"/>
    <w:rsid w:val="00AB1211"/>
    <w:rsid w:val="00AB18CE"/>
    <w:rsid w:val="00AB272A"/>
    <w:rsid w:val="00AB2B14"/>
    <w:rsid w:val="00AB31AD"/>
    <w:rsid w:val="00AB32D5"/>
    <w:rsid w:val="00AB3A24"/>
    <w:rsid w:val="00AB3AF9"/>
    <w:rsid w:val="00AB41F0"/>
    <w:rsid w:val="00AB44A3"/>
    <w:rsid w:val="00AB44A6"/>
    <w:rsid w:val="00AB4662"/>
    <w:rsid w:val="00AB47B1"/>
    <w:rsid w:val="00AB4D3A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A7A"/>
    <w:rsid w:val="00AC3BF9"/>
    <w:rsid w:val="00AC3EA3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40B6"/>
    <w:rsid w:val="00AD435B"/>
    <w:rsid w:val="00AD45E8"/>
    <w:rsid w:val="00AD58B5"/>
    <w:rsid w:val="00AD60EC"/>
    <w:rsid w:val="00AD6BA9"/>
    <w:rsid w:val="00AD6E72"/>
    <w:rsid w:val="00AD73C3"/>
    <w:rsid w:val="00AD73E0"/>
    <w:rsid w:val="00AD76A9"/>
    <w:rsid w:val="00AD7914"/>
    <w:rsid w:val="00AD7A9D"/>
    <w:rsid w:val="00AE0A7E"/>
    <w:rsid w:val="00AE0D43"/>
    <w:rsid w:val="00AE1062"/>
    <w:rsid w:val="00AE1359"/>
    <w:rsid w:val="00AE19AE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D76"/>
    <w:rsid w:val="00AF1D95"/>
    <w:rsid w:val="00AF1FD6"/>
    <w:rsid w:val="00AF27D3"/>
    <w:rsid w:val="00AF2B10"/>
    <w:rsid w:val="00AF2C89"/>
    <w:rsid w:val="00AF3631"/>
    <w:rsid w:val="00AF38D8"/>
    <w:rsid w:val="00AF39A8"/>
    <w:rsid w:val="00AF3BFA"/>
    <w:rsid w:val="00AF3FCC"/>
    <w:rsid w:val="00AF4598"/>
    <w:rsid w:val="00AF4950"/>
    <w:rsid w:val="00AF5324"/>
    <w:rsid w:val="00AF6650"/>
    <w:rsid w:val="00AF6688"/>
    <w:rsid w:val="00AF6A1E"/>
    <w:rsid w:val="00AF6D73"/>
    <w:rsid w:val="00AF713C"/>
    <w:rsid w:val="00AF71E4"/>
    <w:rsid w:val="00B00063"/>
    <w:rsid w:val="00B005BE"/>
    <w:rsid w:val="00B00874"/>
    <w:rsid w:val="00B00C88"/>
    <w:rsid w:val="00B00E68"/>
    <w:rsid w:val="00B00FF7"/>
    <w:rsid w:val="00B01412"/>
    <w:rsid w:val="00B02230"/>
    <w:rsid w:val="00B02286"/>
    <w:rsid w:val="00B02338"/>
    <w:rsid w:val="00B037E2"/>
    <w:rsid w:val="00B03B10"/>
    <w:rsid w:val="00B03DDD"/>
    <w:rsid w:val="00B0414E"/>
    <w:rsid w:val="00B041F3"/>
    <w:rsid w:val="00B047CE"/>
    <w:rsid w:val="00B05416"/>
    <w:rsid w:val="00B05A56"/>
    <w:rsid w:val="00B05FEC"/>
    <w:rsid w:val="00B0614F"/>
    <w:rsid w:val="00B06218"/>
    <w:rsid w:val="00B071A3"/>
    <w:rsid w:val="00B07263"/>
    <w:rsid w:val="00B07351"/>
    <w:rsid w:val="00B075EE"/>
    <w:rsid w:val="00B10F3E"/>
    <w:rsid w:val="00B1105A"/>
    <w:rsid w:val="00B110F7"/>
    <w:rsid w:val="00B1155E"/>
    <w:rsid w:val="00B129C3"/>
    <w:rsid w:val="00B130EA"/>
    <w:rsid w:val="00B132DB"/>
    <w:rsid w:val="00B13B08"/>
    <w:rsid w:val="00B14191"/>
    <w:rsid w:val="00B143C3"/>
    <w:rsid w:val="00B148B9"/>
    <w:rsid w:val="00B15116"/>
    <w:rsid w:val="00B15528"/>
    <w:rsid w:val="00B157B3"/>
    <w:rsid w:val="00B15B43"/>
    <w:rsid w:val="00B15FCB"/>
    <w:rsid w:val="00B16295"/>
    <w:rsid w:val="00B1636D"/>
    <w:rsid w:val="00B17385"/>
    <w:rsid w:val="00B20B0E"/>
    <w:rsid w:val="00B210D8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478B"/>
    <w:rsid w:val="00B25923"/>
    <w:rsid w:val="00B25B34"/>
    <w:rsid w:val="00B25F68"/>
    <w:rsid w:val="00B26587"/>
    <w:rsid w:val="00B274D8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5CD"/>
    <w:rsid w:val="00B34C3A"/>
    <w:rsid w:val="00B35C7C"/>
    <w:rsid w:val="00B36BCA"/>
    <w:rsid w:val="00B37214"/>
    <w:rsid w:val="00B372B5"/>
    <w:rsid w:val="00B37A5C"/>
    <w:rsid w:val="00B400F3"/>
    <w:rsid w:val="00B402DC"/>
    <w:rsid w:val="00B403DD"/>
    <w:rsid w:val="00B404D3"/>
    <w:rsid w:val="00B409B0"/>
    <w:rsid w:val="00B412EC"/>
    <w:rsid w:val="00B415FB"/>
    <w:rsid w:val="00B41C57"/>
    <w:rsid w:val="00B42225"/>
    <w:rsid w:val="00B42905"/>
    <w:rsid w:val="00B42FE1"/>
    <w:rsid w:val="00B43469"/>
    <w:rsid w:val="00B43885"/>
    <w:rsid w:val="00B43C36"/>
    <w:rsid w:val="00B43CE1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F"/>
    <w:rsid w:val="00B47BFE"/>
    <w:rsid w:val="00B5082C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4024"/>
    <w:rsid w:val="00B54CFC"/>
    <w:rsid w:val="00B557D3"/>
    <w:rsid w:val="00B56536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664"/>
    <w:rsid w:val="00B628BC"/>
    <w:rsid w:val="00B62B7F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604A"/>
    <w:rsid w:val="00B660CF"/>
    <w:rsid w:val="00B667AD"/>
    <w:rsid w:val="00B66EEF"/>
    <w:rsid w:val="00B66FC5"/>
    <w:rsid w:val="00B672E9"/>
    <w:rsid w:val="00B708C6"/>
    <w:rsid w:val="00B70D06"/>
    <w:rsid w:val="00B71E11"/>
    <w:rsid w:val="00B72A7F"/>
    <w:rsid w:val="00B736C3"/>
    <w:rsid w:val="00B73C0B"/>
    <w:rsid w:val="00B73F8F"/>
    <w:rsid w:val="00B741B7"/>
    <w:rsid w:val="00B74FF2"/>
    <w:rsid w:val="00B753A3"/>
    <w:rsid w:val="00B7542A"/>
    <w:rsid w:val="00B76607"/>
    <w:rsid w:val="00B769BE"/>
    <w:rsid w:val="00B76AF9"/>
    <w:rsid w:val="00B77598"/>
    <w:rsid w:val="00B777BF"/>
    <w:rsid w:val="00B77EA2"/>
    <w:rsid w:val="00B77F1C"/>
    <w:rsid w:val="00B80022"/>
    <w:rsid w:val="00B8086B"/>
    <w:rsid w:val="00B821F2"/>
    <w:rsid w:val="00B82EF3"/>
    <w:rsid w:val="00B83A24"/>
    <w:rsid w:val="00B841DA"/>
    <w:rsid w:val="00B842A2"/>
    <w:rsid w:val="00B843C7"/>
    <w:rsid w:val="00B8442F"/>
    <w:rsid w:val="00B84848"/>
    <w:rsid w:val="00B84C97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6A6"/>
    <w:rsid w:val="00B90A9F"/>
    <w:rsid w:val="00B90D94"/>
    <w:rsid w:val="00B92BDE"/>
    <w:rsid w:val="00B9352B"/>
    <w:rsid w:val="00B937C8"/>
    <w:rsid w:val="00B93D12"/>
    <w:rsid w:val="00B94250"/>
    <w:rsid w:val="00B9473C"/>
    <w:rsid w:val="00B95704"/>
    <w:rsid w:val="00B957EB"/>
    <w:rsid w:val="00B96259"/>
    <w:rsid w:val="00B96E51"/>
    <w:rsid w:val="00B97011"/>
    <w:rsid w:val="00B97753"/>
    <w:rsid w:val="00B97DEB"/>
    <w:rsid w:val="00BA0639"/>
    <w:rsid w:val="00BA0FDA"/>
    <w:rsid w:val="00BA1B2F"/>
    <w:rsid w:val="00BA2430"/>
    <w:rsid w:val="00BA262A"/>
    <w:rsid w:val="00BA2FEF"/>
    <w:rsid w:val="00BA3334"/>
    <w:rsid w:val="00BA3C3B"/>
    <w:rsid w:val="00BA3CAA"/>
    <w:rsid w:val="00BA41DD"/>
    <w:rsid w:val="00BA441E"/>
    <w:rsid w:val="00BA4FFA"/>
    <w:rsid w:val="00BA5283"/>
    <w:rsid w:val="00BA5336"/>
    <w:rsid w:val="00BA54A5"/>
    <w:rsid w:val="00BA5635"/>
    <w:rsid w:val="00BA5DB8"/>
    <w:rsid w:val="00BA63C7"/>
    <w:rsid w:val="00BA6644"/>
    <w:rsid w:val="00BA6B15"/>
    <w:rsid w:val="00BA708C"/>
    <w:rsid w:val="00BA721A"/>
    <w:rsid w:val="00BA75AA"/>
    <w:rsid w:val="00BA7F37"/>
    <w:rsid w:val="00BB0FE6"/>
    <w:rsid w:val="00BB1215"/>
    <w:rsid w:val="00BB191C"/>
    <w:rsid w:val="00BB1BF5"/>
    <w:rsid w:val="00BB23B8"/>
    <w:rsid w:val="00BB25AC"/>
    <w:rsid w:val="00BB29AC"/>
    <w:rsid w:val="00BB37D4"/>
    <w:rsid w:val="00BB3DD4"/>
    <w:rsid w:val="00BB43F2"/>
    <w:rsid w:val="00BB48EB"/>
    <w:rsid w:val="00BB4ABD"/>
    <w:rsid w:val="00BB58F7"/>
    <w:rsid w:val="00BB6E4B"/>
    <w:rsid w:val="00BB75C1"/>
    <w:rsid w:val="00BB75FF"/>
    <w:rsid w:val="00BB76FC"/>
    <w:rsid w:val="00BB7DDA"/>
    <w:rsid w:val="00BC0521"/>
    <w:rsid w:val="00BC0A9B"/>
    <w:rsid w:val="00BC0AAC"/>
    <w:rsid w:val="00BC0AF3"/>
    <w:rsid w:val="00BC0E18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5047"/>
    <w:rsid w:val="00BC51EF"/>
    <w:rsid w:val="00BC5C4B"/>
    <w:rsid w:val="00BC72A3"/>
    <w:rsid w:val="00BD040A"/>
    <w:rsid w:val="00BD0B60"/>
    <w:rsid w:val="00BD15EC"/>
    <w:rsid w:val="00BD1781"/>
    <w:rsid w:val="00BD1CA5"/>
    <w:rsid w:val="00BD23C1"/>
    <w:rsid w:val="00BD255A"/>
    <w:rsid w:val="00BD3CD2"/>
    <w:rsid w:val="00BD4088"/>
    <w:rsid w:val="00BD5151"/>
    <w:rsid w:val="00BD59BF"/>
    <w:rsid w:val="00BD5F10"/>
    <w:rsid w:val="00BD5FDD"/>
    <w:rsid w:val="00BD5FFD"/>
    <w:rsid w:val="00BD63B8"/>
    <w:rsid w:val="00BD7985"/>
    <w:rsid w:val="00BD7A4E"/>
    <w:rsid w:val="00BD7F62"/>
    <w:rsid w:val="00BE06B4"/>
    <w:rsid w:val="00BE1050"/>
    <w:rsid w:val="00BE1140"/>
    <w:rsid w:val="00BE2AA0"/>
    <w:rsid w:val="00BE2D6A"/>
    <w:rsid w:val="00BE2F42"/>
    <w:rsid w:val="00BE308C"/>
    <w:rsid w:val="00BE3A3A"/>
    <w:rsid w:val="00BE3F07"/>
    <w:rsid w:val="00BE4F61"/>
    <w:rsid w:val="00BE5131"/>
    <w:rsid w:val="00BE5895"/>
    <w:rsid w:val="00BE5C9A"/>
    <w:rsid w:val="00BE6CCA"/>
    <w:rsid w:val="00BE6DFD"/>
    <w:rsid w:val="00BE70EC"/>
    <w:rsid w:val="00BE739D"/>
    <w:rsid w:val="00BE75C8"/>
    <w:rsid w:val="00BF000E"/>
    <w:rsid w:val="00BF03AF"/>
    <w:rsid w:val="00BF114D"/>
    <w:rsid w:val="00BF12FD"/>
    <w:rsid w:val="00BF16EB"/>
    <w:rsid w:val="00BF1D25"/>
    <w:rsid w:val="00BF1F6F"/>
    <w:rsid w:val="00BF2505"/>
    <w:rsid w:val="00BF2543"/>
    <w:rsid w:val="00BF25CD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FF7"/>
    <w:rsid w:val="00C000EC"/>
    <w:rsid w:val="00C00435"/>
    <w:rsid w:val="00C00A87"/>
    <w:rsid w:val="00C00EF4"/>
    <w:rsid w:val="00C014A7"/>
    <w:rsid w:val="00C01B98"/>
    <w:rsid w:val="00C01D1E"/>
    <w:rsid w:val="00C02A31"/>
    <w:rsid w:val="00C0308A"/>
    <w:rsid w:val="00C03BDA"/>
    <w:rsid w:val="00C03E53"/>
    <w:rsid w:val="00C041EB"/>
    <w:rsid w:val="00C048C6"/>
    <w:rsid w:val="00C06702"/>
    <w:rsid w:val="00C076F7"/>
    <w:rsid w:val="00C07701"/>
    <w:rsid w:val="00C078B4"/>
    <w:rsid w:val="00C07CC2"/>
    <w:rsid w:val="00C10324"/>
    <w:rsid w:val="00C10423"/>
    <w:rsid w:val="00C108D3"/>
    <w:rsid w:val="00C10C83"/>
    <w:rsid w:val="00C111D0"/>
    <w:rsid w:val="00C11EF8"/>
    <w:rsid w:val="00C129F8"/>
    <w:rsid w:val="00C12FB9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E4A"/>
    <w:rsid w:val="00C17C5F"/>
    <w:rsid w:val="00C200F1"/>
    <w:rsid w:val="00C2029F"/>
    <w:rsid w:val="00C20359"/>
    <w:rsid w:val="00C20A2A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AFB"/>
    <w:rsid w:val="00C3105F"/>
    <w:rsid w:val="00C31362"/>
    <w:rsid w:val="00C31F63"/>
    <w:rsid w:val="00C32692"/>
    <w:rsid w:val="00C32793"/>
    <w:rsid w:val="00C33208"/>
    <w:rsid w:val="00C338DB"/>
    <w:rsid w:val="00C33968"/>
    <w:rsid w:val="00C33CDB"/>
    <w:rsid w:val="00C3452A"/>
    <w:rsid w:val="00C3472D"/>
    <w:rsid w:val="00C34777"/>
    <w:rsid w:val="00C348A7"/>
    <w:rsid w:val="00C35A13"/>
    <w:rsid w:val="00C372F9"/>
    <w:rsid w:val="00C375EC"/>
    <w:rsid w:val="00C37BDA"/>
    <w:rsid w:val="00C37D3F"/>
    <w:rsid w:val="00C37ED5"/>
    <w:rsid w:val="00C40194"/>
    <w:rsid w:val="00C404E0"/>
    <w:rsid w:val="00C405F7"/>
    <w:rsid w:val="00C41645"/>
    <w:rsid w:val="00C41F2D"/>
    <w:rsid w:val="00C423AF"/>
    <w:rsid w:val="00C424A1"/>
    <w:rsid w:val="00C43DDE"/>
    <w:rsid w:val="00C44A73"/>
    <w:rsid w:val="00C44AA3"/>
    <w:rsid w:val="00C4514B"/>
    <w:rsid w:val="00C455A8"/>
    <w:rsid w:val="00C46EF2"/>
    <w:rsid w:val="00C47932"/>
    <w:rsid w:val="00C47CCB"/>
    <w:rsid w:val="00C50B0B"/>
    <w:rsid w:val="00C50E63"/>
    <w:rsid w:val="00C50E77"/>
    <w:rsid w:val="00C50FCF"/>
    <w:rsid w:val="00C51040"/>
    <w:rsid w:val="00C51727"/>
    <w:rsid w:val="00C51866"/>
    <w:rsid w:val="00C52146"/>
    <w:rsid w:val="00C5254C"/>
    <w:rsid w:val="00C5273B"/>
    <w:rsid w:val="00C5299B"/>
    <w:rsid w:val="00C52A93"/>
    <w:rsid w:val="00C52AA1"/>
    <w:rsid w:val="00C52CB9"/>
    <w:rsid w:val="00C538E0"/>
    <w:rsid w:val="00C5408D"/>
    <w:rsid w:val="00C540E3"/>
    <w:rsid w:val="00C54907"/>
    <w:rsid w:val="00C54D10"/>
    <w:rsid w:val="00C54D56"/>
    <w:rsid w:val="00C54E2D"/>
    <w:rsid w:val="00C5534A"/>
    <w:rsid w:val="00C555D6"/>
    <w:rsid w:val="00C55683"/>
    <w:rsid w:val="00C55DD6"/>
    <w:rsid w:val="00C55F9E"/>
    <w:rsid w:val="00C56387"/>
    <w:rsid w:val="00C56BBD"/>
    <w:rsid w:val="00C56E70"/>
    <w:rsid w:val="00C575E8"/>
    <w:rsid w:val="00C57B62"/>
    <w:rsid w:val="00C57D94"/>
    <w:rsid w:val="00C61414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E6C"/>
    <w:rsid w:val="00C650C4"/>
    <w:rsid w:val="00C65EBA"/>
    <w:rsid w:val="00C65FED"/>
    <w:rsid w:val="00C66038"/>
    <w:rsid w:val="00C674F6"/>
    <w:rsid w:val="00C67735"/>
    <w:rsid w:val="00C6789A"/>
    <w:rsid w:val="00C67A33"/>
    <w:rsid w:val="00C70556"/>
    <w:rsid w:val="00C7102F"/>
    <w:rsid w:val="00C712C9"/>
    <w:rsid w:val="00C7197E"/>
    <w:rsid w:val="00C71EB2"/>
    <w:rsid w:val="00C72607"/>
    <w:rsid w:val="00C7285A"/>
    <w:rsid w:val="00C72C5A"/>
    <w:rsid w:val="00C73CD6"/>
    <w:rsid w:val="00C7434B"/>
    <w:rsid w:val="00C74D8E"/>
    <w:rsid w:val="00C74F08"/>
    <w:rsid w:val="00C75264"/>
    <w:rsid w:val="00C75810"/>
    <w:rsid w:val="00C7582C"/>
    <w:rsid w:val="00C758B0"/>
    <w:rsid w:val="00C76164"/>
    <w:rsid w:val="00C76256"/>
    <w:rsid w:val="00C769D2"/>
    <w:rsid w:val="00C76A20"/>
    <w:rsid w:val="00C76BAD"/>
    <w:rsid w:val="00C770E3"/>
    <w:rsid w:val="00C77219"/>
    <w:rsid w:val="00C779AD"/>
    <w:rsid w:val="00C800F9"/>
    <w:rsid w:val="00C8057A"/>
    <w:rsid w:val="00C80679"/>
    <w:rsid w:val="00C80751"/>
    <w:rsid w:val="00C809CA"/>
    <w:rsid w:val="00C80D36"/>
    <w:rsid w:val="00C81768"/>
    <w:rsid w:val="00C83C68"/>
    <w:rsid w:val="00C84A53"/>
    <w:rsid w:val="00C84D77"/>
    <w:rsid w:val="00C85064"/>
    <w:rsid w:val="00C8511E"/>
    <w:rsid w:val="00C85674"/>
    <w:rsid w:val="00C85836"/>
    <w:rsid w:val="00C85CEC"/>
    <w:rsid w:val="00C8664F"/>
    <w:rsid w:val="00C867B5"/>
    <w:rsid w:val="00C86A7C"/>
    <w:rsid w:val="00C86E93"/>
    <w:rsid w:val="00C87688"/>
    <w:rsid w:val="00C87975"/>
    <w:rsid w:val="00C87D88"/>
    <w:rsid w:val="00C90674"/>
    <w:rsid w:val="00C909AE"/>
    <w:rsid w:val="00C90BAF"/>
    <w:rsid w:val="00C90C24"/>
    <w:rsid w:val="00C90EB2"/>
    <w:rsid w:val="00C913D5"/>
    <w:rsid w:val="00C914B2"/>
    <w:rsid w:val="00C92416"/>
    <w:rsid w:val="00C925E0"/>
    <w:rsid w:val="00C929BF"/>
    <w:rsid w:val="00C929FC"/>
    <w:rsid w:val="00C92D31"/>
    <w:rsid w:val="00C934A7"/>
    <w:rsid w:val="00C93F6B"/>
    <w:rsid w:val="00C9407C"/>
    <w:rsid w:val="00C94353"/>
    <w:rsid w:val="00C94611"/>
    <w:rsid w:val="00C947BD"/>
    <w:rsid w:val="00C94F4D"/>
    <w:rsid w:val="00C94FFB"/>
    <w:rsid w:val="00C95353"/>
    <w:rsid w:val="00C955A2"/>
    <w:rsid w:val="00C96AE3"/>
    <w:rsid w:val="00C96D80"/>
    <w:rsid w:val="00C974B4"/>
    <w:rsid w:val="00C977CD"/>
    <w:rsid w:val="00C97A03"/>
    <w:rsid w:val="00C97B60"/>
    <w:rsid w:val="00C97C97"/>
    <w:rsid w:val="00CA000D"/>
    <w:rsid w:val="00CA0A67"/>
    <w:rsid w:val="00CA0DBA"/>
    <w:rsid w:val="00CA0FF3"/>
    <w:rsid w:val="00CA17F3"/>
    <w:rsid w:val="00CA214F"/>
    <w:rsid w:val="00CA293C"/>
    <w:rsid w:val="00CA30E6"/>
    <w:rsid w:val="00CA3272"/>
    <w:rsid w:val="00CA3541"/>
    <w:rsid w:val="00CA3FF0"/>
    <w:rsid w:val="00CA4B8B"/>
    <w:rsid w:val="00CA4EB1"/>
    <w:rsid w:val="00CA522F"/>
    <w:rsid w:val="00CA580A"/>
    <w:rsid w:val="00CA582E"/>
    <w:rsid w:val="00CA5A2C"/>
    <w:rsid w:val="00CA5B12"/>
    <w:rsid w:val="00CA67BA"/>
    <w:rsid w:val="00CA6913"/>
    <w:rsid w:val="00CA70F7"/>
    <w:rsid w:val="00CA7128"/>
    <w:rsid w:val="00CA7309"/>
    <w:rsid w:val="00CA77B5"/>
    <w:rsid w:val="00CA7938"/>
    <w:rsid w:val="00CA79E6"/>
    <w:rsid w:val="00CB01BE"/>
    <w:rsid w:val="00CB05E0"/>
    <w:rsid w:val="00CB08B8"/>
    <w:rsid w:val="00CB1A1E"/>
    <w:rsid w:val="00CB218F"/>
    <w:rsid w:val="00CB2536"/>
    <w:rsid w:val="00CB25BF"/>
    <w:rsid w:val="00CB26BA"/>
    <w:rsid w:val="00CB2837"/>
    <w:rsid w:val="00CB2CE7"/>
    <w:rsid w:val="00CB30D2"/>
    <w:rsid w:val="00CB3972"/>
    <w:rsid w:val="00CB3D8C"/>
    <w:rsid w:val="00CB3ECD"/>
    <w:rsid w:val="00CB4029"/>
    <w:rsid w:val="00CB40B0"/>
    <w:rsid w:val="00CB42CE"/>
    <w:rsid w:val="00CB4ACE"/>
    <w:rsid w:val="00CB4D68"/>
    <w:rsid w:val="00CB4E58"/>
    <w:rsid w:val="00CB5439"/>
    <w:rsid w:val="00CB5E53"/>
    <w:rsid w:val="00CB6277"/>
    <w:rsid w:val="00CB686D"/>
    <w:rsid w:val="00CB6B89"/>
    <w:rsid w:val="00CB734B"/>
    <w:rsid w:val="00CC05EF"/>
    <w:rsid w:val="00CC0ABA"/>
    <w:rsid w:val="00CC174C"/>
    <w:rsid w:val="00CC1B17"/>
    <w:rsid w:val="00CC1FE6"/>
    <w:rsid w:val="00CC31D3"/>
    <w:rsid w:val="00CC337E"/>
    <w:rsid w:val="00CC409F"/>
    <w:rsid w:val="00CC4574"/>
    <w:rsid w:val="00CC4AD7"/>
    <w:rsid w:val="00CC5507"/>
    <w:rsid w:val="00CC578C"/>
    <w:rsid w:val="00CC6107"/>
    <w:rsid w:val="00CC6ACA"/>
    <w:rsid w:val="00CC6F9F"/>
    <w:rsid w:val="00CC7539"/>
    <w:rsid w:val="00CD07C8"/>
    <w:rsid w:val="00CD0EDF"/>
    <w:rsid w:val="00CD104E"/>
    <w:rsid w:val="00CD1D95"/>
    <w:rsid w:val="00CD25D3"/>
    <w:rsid w:val="00CD2B40"/>
    <w:rsid w:val="00CD308C"/>
    <w:rsid w:val="00CD3B4A"/>
    <w:rsid w:val="00CD41AC"/>
    <w:rsid w:val="00CD46E9"/>
    <w:rsid w:val="00CD4E03"/>
    <w:rsid w:val="00CD5108"/>
    <w:rsid w:val="00CD541D"/>
    <w:rsid w:val="00CD55BF"/>
    <w:rsid w:val="00CD579B"/>
    <w:rsid w:val="00CD5BBE"/>
    <w:rsid w:val="00CD5E4A"/>
    <w:rsid w:val="00CD65D8"/>
    <w:rsid w:val="00CD67B7"/>
    <w:rsid w:val="00CD74C0"/>
    <w:rsid w:val="00CD76D2"/>
    <w:rsid w:val="00CD7709"/>
    <w:rsid w:val="00CD7BCD"/>
    <w:rsid w:val="00CE06FE"/>
    <w:rsid w:val="00CE077E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4028"/>
    <w:rsid w:val="00CE4041"/>
    <w:rsid w:val="00CE4220"/>
    <w:rsid w:val="00CE4335"/>
    <w:rsid w:val="00CE4337"/>
    <w:rsid w:val="00CE55FB"/>
    <w:rsid w:val="00CE564A"/>
    <w:rsid w:val="00CE574A"/>
    <w:rsid w:val="00CE5CC1"/>
    <w:rsid w:val="00CE6250"/>
    <w:rsid w:val="00CE7A95"/>
    <w:rsid w:val="00CE7C0E"/>
    <w:rsid w:val="00CF0358"/>
    <w:rsid w:val="00CF1946"/>
    <w:rsid w:val="00CF1C9E"/>
    <w:rsid w:val="00CF1FE6"/>
    <w:rsid w:val="00CF3035"/>
    <w:rsid w:val="00CF3044"/>
    <w:rsid w:val="00CF3880"/>
    <w:rsid w:val="00CF389A"/>
    <w:rsid w:val="00CF3930"/>
    <w:rsid w:val="00CF3B01"/>
    <w:rsid w:val="00CF3DD5"/>
    <w:rsid w:val="00CF4307"/>
    <w:rsid w:val="00CF4410"/>
    <w:rsid w:val="00CF44FD"/>
    <w:rsid w:val="00CF4AAD"/>
    <w:rsid w:val="00CF4CAB"/>
    <w:rsid w:val="00CF53AF"/>
    <w:rsid w:val="00CF546E"/>
    <w:rsid w:val="00CF564A"/>
    <w:rsid w:val="00CF59BC"/>
    <w:rsid w:val="00CF5AF8"/>
    <w:rsid w:val="00CF5C88"/>
    <w:rsid w:val="00CF62EC"/>
    <w:rsid w:val="00CF63AA"/>
    <w:rsid w:val="00CF63C3"/>
    <w:rsid w:val="00CF6C9D"/>
    <w:rsid w:val="00CF7318"/>
    <w:rsid w:val="00CF79C1"/>
    <w:rsid w:val="00CF7AA0"/>
    <w:rsid w:val="00D00245"/>
    <w:rsid w:val="00D00C73"/>
    <w:rsid w:val="00D010CD"/>
    <w:rsid w:val="00D0119F"/>
    <w:rsid w:val="00D0349C"/>
    <w:rsid w:val="00D03D3B"/>
    <w:rsid w:val="00D04665"/>
    <w:rsid w:val="00D04C7F"/>
    <w:rsid w:val="00D05EF9"/>
    <w:rsid w:val="00D0625F"/>
    <w:rsid w:val="00D06B7B"/>
    <w:rsid w:val="00D074DC"/>
    <w:rsid w:val="00D07833"/>
    <w:rsid w:val="00D078A4"/>
    <w:rsid w:val="00D104FF"/>
    <w:rsid w:val="00D1067A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879"/>
    <w:rsid w:val="00D14A90"/>
    <w:rsid w:val="00D15014"/>
    <w:rsid w:val="00D151F3"/>
    <w:rsid w:val="00D1707F"/>
    <w:rsid w:val="00D170F0"/>
    <w:rsid w:val="00D172AE"/>
    <w:rsid w:val="00D17859"/>
    <w:rsid w:val="00D17B0F"/>
    <w:rsid w:val="00D17F6E"/>
    <w:rsid w:val="00D2118E"/>
    <w:rsid w:val="00D21AF2"/>
    <w:rsid w:val="00D226A1"/>
    <w:rsid w:val="00D22BC7"/>
    <w:rsid w:val="00D2335B"/>
    <w:rsid w:val="00D23A1E"/>
    <w:rsid w:val="00D2422C"/>
    <w:rsid w:val="00D24A01"/>
    <w:rsid w:val="00D24A09"/>
    <w:rsid w:val="00D253F0"/>
    <w:rsid w:val="00D257F1"/>
    <w:rsid w:val="00D25A60"/>
    <w:rsid w:val="00D26453"/>
    <w:rsid w:val="00D270AF"/>
    <w:rsid w:val="00D27216"/>
    <w:rsid w:val="00D274A6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3132"/>
    <w:rsid w:val="00D3326D"/>
    <w:rsid w:val="00D3351E"/>
    <w:rsid w:val="00D33AFE"/>
    <w:rsid w:val="00D33D9F"/>
    <w:rsid w:val="00D3459C"/>
    <w:rsid w:val="00D34A2F"/>
    <w:rsid w:val="00D34BBB"/>
    <w:rsid w:val="00D35477"/>
    <w:rsid w:val="00D35553"/>
    <w:rsid w:val="00D36565"/>
    <w:rsid w:val="00D36D6E"/>
    <w:rsid w:val="00D370A1"/>
    <w:rsid w:val="00D371A3"/>
    <w:rsid w:val="00D379C6"/>
    <w:rsid w:val="00D4177E"/>
    <w:rsid w:val="00D4191D"/>
    <w:rsid w:val="00D42A56"/>
    <w:rsid w:val="00D4357B"/>
    <w:rsid w:val="00D44A0F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E6"/>
    <w:rsid w:val="00D50736"/>
    <w:rsid w:val="00D50B91"/>
    <w:rsid w:val="00D5101B"/>
    <w:rsid w:val="00D51F7E"/>
    <w:rsid w:val="00D52628"/>
    <w:rsid w:val="00D5274B"/>
    <w:rsid w:val="00D527A3"/>
    <w:rsid w:val="00D527F9"/>
    <w:rsid w:val="00D52E28"/>
    <w:rsid w:val="00D5321C"/>
    <w:rsid w:val="00D53D6B"/>
    <w:rsid w:val="00D54183"/>
    <w:rsid w:val="00D54752"/>
    <w:rsid w:val="00D54B75"/>
    <w:rsid w:val="00D54D16"/>
    <w:rsid w:val="00D55C66"/>
    <w:rsid w:val="00D5653F"/>
    <w:rsid w:val="00D567C9"/>
    <w:rsid w:val="00D57C77"/>
    <w:rsid w:val="00D60715"/>
    <w:rsid w:val="00D60983"/>
    <w:rsid w:val="00D61AF6"/>
    <w:rsid w:val="00D64BA2"/>
    <w:rsid w:val="00D64C36"/>
    <w:rsid w:val="00D65939"/>
    <w:rsid w:val="00D65C7D"/>
    <w:rsid w:val="00D65EAF"/>
    <w:rsid w:val="00D670DA"/>
    <w:rsid w:val="00D6797D"/>
    <w:rsid w:val="00D701D4"/>
    <w:rsid w:val="00D70402"/>
    <w:rsid w:val="00D70465"/>
    <w:rsid w:val="00D7053D"/>
    <w:rsid w:val="00D7268C"/>
    <w:rsid w:val="00D72BF8"/>
    <w:rsid w:val="00D7385F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C5C"/>
    <w:rsid w:val="00D81822"/>
    <w:rsid w:val="00D819ED"/>
    <w:rsid w:val="00D82412"/>
    <w:rsid w:val="00D833DD"/>
    <w:rsid w:val="00D83BDD"/>
    <w:rsid w:val="00D8432A"/>
    <w:rsid w:val="00D846D5"/>
    <w:rsid w:val="00D84F66"/>
    <w:rsid w:val="00D85AC9"/>
    <w:rsid w:val="00D85E27"/>
    <w:rsid w:val="00D86293"/>
    <w:rsid w:val="00D8688F"/>
    <w:rsid w:val="00D86AC4"/>
    <w:rsid w:val="00D87261"/>
    <w:rsid w:val="00D90BD9"/>
    <w:rsid w:val="00D912B1"/>
    <w:rsid w:val="00D914B2"/>
    <w:rsid w:val="00D91957"/>
    <w:rsid w:val="00D920C3"/>
    <w:rsid w:val="00D922D9"/>
    <w:rsid w:val="00D94282"/>
    <w:rsid w:val="00D942FA"/>
    <w:rsid w:val="00D94D1F"/>
    <w:rsid w:val="00D94F5B"/>
    <w:rsid w:val="00D95080"/>
    <w:rsid w:val="00D96154"/>
    <w:rsid w:val="00D969E6"/>
    <w:rsid w:val="00D96A40"/>
    <w:rsid w:val="00D97015"/>
    <w:rsid w:val="00D9708C"/>
    <w:rsid w:val="00D97EAA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EB0"/>
    <w:rsid w:val="00DA4D4E"/>
    <w:rsid w:val="00DA5815"/>
    <w:rsid w:val="00DA59CE"/>
    <w:rsid w:val="00DA5EA5"/>
    <w:rsid w:val="00DA6220"/>
    <w:rsid w:val="00DA62A0"/>
    <w:rsid w:val="00DA64EF"/>
    <w:rsid w:val="00DA6EB3"/>
    <w:rsid w:val="00DA752A"/>
    <w:rsid w:val="00DB053E"/>
    <w:rsid w:val="00DB0633"/>
    <w:rsid w:val="00DB093C"/>
    <w:rsid w:val="00DB1AFF"/>
    <w:rsid w:val="00DB2592"/>
    <w:rsid w:val="00DB292C"/>
    <w:rsid w:val="00DB38ED"/>
    <w:rsid w:val="00DB3D7B"/>
    <w:rsid w:val="00DB4A41"/>
    <w:rsid w:val="00DB4C3C"/>
    <w:rsid w:val="00DB516E"/>
    <w:rsid w:val="00DB565A"/>
    <w:rsid w:val="00DB5703"/>
    <w:rsid w:val="00DB5BAD"/>
    <w:rsid w:val="00DB66C5"/>
    <w:rsid w:val="00DB6757"/>
    <w:rsid w:val="00DB7686"/>
    <w:rsid w:val="00DB7AC8"/>
    <w:rsid w:val="00DC0404"/>
    <w:rsid w:val="00DC05D5"/>
    <w:rsid w:val="00DC0A35"/>
    <w:rsid w:val="00DC0F4F"/>
    <w:rsid w:val="00DC101B"/>
    <w:rsid w:val="00DC1A26"/>
    <w:rsid w:val="00DC1AF1"/>
    <w:rsid w:val="00DC212C"/>
    <w:rsid w:val="00DC2A37"/>
    <w:rsid w:val="00DC2DBF"/>
    <w:rsid w:val="00DC3D2F"/>
    <w:rsid w:val="00DC43BC"/>
    <w:rsid w:val="00DC4577"/>
    <w:rsid w:val="00DC481D"/>
    <w:rsid w:val="00DC4F49"/>
    <w:rsid w:val="00DC5B81"/>
    <w:rsid w:val="00DC66CD"/>
    <w:rsid w:val="00DC6850"/>
    <w:rsid w:val="00DC6C32"/>
    <w:rsid w:val="00DC6EAE"/>
    <w:rsid w:val="00DC7F0C"/>
    <w:rsid w:val="00DD003F"/>
    <w:rsid w:val="00DD0160"/>
    <w:rsid w:val="00DD1496"/>
    <w:rsid w:val="00DD219A"/>
    <w:rsid w:val="00DD232F"/>
    <w:rsid w:val="00DD2D0A"/>
    <w:rsid w:val="00DD2D13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810"/>
    <w:rsid w:val="00DD7A68"/>
    <w:rsid w:val="00DD7EE6"/>
    <w:rsid w:val="00DD7F62"/>
    <w:rsid w:val="00DE0277"/>
    <w:rsid w:val="00DE038B"/>
    <w:rsid w:val="00DE03C3"/>
    <w:rsid w:val="00DE0894"/>
    <w:rsid w:val="00DE0FE1"/>
    <w:rsid w:val="00DE1E3E"/>
    <w:rsid w:val="00DE2737"/>
    <w:rsid w:val="00DE279D"/>
    <w:rsid w:val="00DE3F0E"/>
    <w:rsid w:val="00DE4740"/>
    <w:rsid w:val="00DE6321"/>
    <w:rsid w:val="00DE65B1"/>
    <w:rsid w:val="00DE6E5E"/>
    <w:rsid w:val="00DE7753"/>
    <w:rsid w:val="00DE7DDA"/>
    <w:rsid w:val="00DF069A"/>
    <w:rsid w:val="00DF0827"/>
    <w:rsid w:val="00DF0AD7"/>
    <w:rsid w:val="00DF13DE"/>
    <w:rsid w:val="00DF1E45"/>
    <w:rsid w:val="00DF1F81"/>
    <w:rsid w:val="00DF2350"/>
    <w:rsid w:val="00DF2A09"/>
    <w:rsid w:val="00DF2B84"/>
    <w:rsid w:val="00DF3006"/>
    <w:rsid w:val="00DF3EA8"/>
    <w:rsid w:val="00DF4765"/>
    <w:rsid w:val="00DF4ACB"/>
    <w:rsid w:val="00DF4EB4"/>
    <w:rsid w:val="00DF586A"/>
    <w:rsid w:val="00DF5E13"/>
    <w:rsid w:val="00DF72CA"/>
    <w:rsid w:val="00DF7D31"/>
    <w:rsid w:val="00E0044E"/>
    <w:rsid w:val="00E00A4C"/>
    <w:rsid w:val="00E00B77"/>
    <w:rsid w:val="00E00B84"/>
    <w:rsid w:val="00E01921"/>
    <w:rsid w:val="00E01DCA"/>
    <w:rsid w:val="00E024DC"/>
    <w:rsid w:val="00E02D40"/>
    <w:rsid w:val="00E03239"/>
    <w:rsid w:val="00E03716"/>
    <w:rsid w:val="00E039EA"/>
    <w:rsid w:val="00E04889"/>
    <w:rsid w:val="00E04A2C"/>
    <w:rsid w:val="00E04B9C"/>
    <w:rsid w:val="00E04EAC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F35"/>
    <w:rsid w:val="00E10407"/>
    <w:rsid w:val="00E10CF8"/>
    <w:rsid w:val="00E10F28"/>
    <w:rsid w:val="00E11B51"/>
    <w:rsid w:val="00E11C9E"/>
    <w:rsid w:val="00E1244D"/>
    <w:rsid w:val="00E12988"/>
    <w:rsid w:val="00E12EDE"/>
    <w:rsid w:val="00E13227"/>
    <w:rsid w:val="00E135A0"/>
    <w:rsid w:val="00E14153"/>
    <w:rsid w:val="00E14EF0"/>
    <w:rsid w:val="00E1588B"/>
    <w:rsid w:val="00E15977"/>
    <w:rsid w:val="00E15E29"/>
    <w:rsid w:val="00E161EA"/>
    <w:rsid w:val="00E1635C"/>
    <w:rsid w:val="00E164B1"/>
    <w:rsid w:val="00E16730"/>
    <w:rsid w:val="00E172B8"/>
    <w:rsid w:val="00E177F1"/>
    <w:rsid w:val="00E1784D"/>
    <w:rsid w:val="00E200FF"/>
    <w:rsid w:val="00E203C6"/>
    <w:rsid w:val="00E21458"/>
    <w:rsid w:val="00E2182D"/>
    <w:rsid w:val="00E229B2"/>
    <w:rsid w:val="00E231ED"/>
    <w:rsid w:val="00E23638"/>
    <w:rsid w:val="00E2378E"/>
    <w:rsid w:val="00E2457A"/>
    <w:rsid w:val="00E25C0E"/>
    <w:rsid w:val="00E25EB7"/>
    <w:rsid w:val="00E279A0"/>
    <w:rsid w:val="00E27DE2"/>
    <w:rsid w:val="00E30934"/>
    <w:rsid w:val="00E30BF2"/>
    <w:rsid w:val="00E31343"/>
    <w:rsid w:val="00E32087"/>
    <w:rsid w:val="00E327EE"/>
    <w:rsid w:val="00E32B08"/>
    <w:rsid w:val="00E32F85"/>
    <w:rsid w:val="00E335C6"/>
    <w:rsid w:val="00E33FFB"/>
    <w:rsid w:val="00E346DD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40254"/>
    <w:rsid w:val="00E403E5"/>
    <w:rsid w:val="00E40A87"/>
    <w:rsid w:val="00E40E58"/>
    <w:rsid w:val="00E41086"/>
    <w:rsid w:val="00E41B3B"/>
    <w:rsid w:val="00E42563"/>
    <w:rsid w:val="00E444BA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D3C"/>
    <w:rsid w:val="00E5047E"/>
    <w:rsid w:val="00E508D6"/>
    <w:rsid w:val="00E512BC"/>
    <w:rsid w:val="00E5136A"/>
    <w:rsid w:val="00E51D72"/>
    <w:rsid w:val="00E552E0"/>
    <w:rsid w:val="00E553E6"/>
    <w:rsid w:val="00E55C2B"/>
    <w:rsid w:val="00E55E9D"/>
    <w:rsid w:val="00E56574"/>
    <w:rsid w:val="00E565A6"/>
    <w:rsid w:val="00E565B1"/>
    <w:rsid w:val="00E56D45"/>
    <w:rsid w:val="00E576E7"/>
    <w:rsid w:val="00E57751"/>
    <w:rsid w:val="00E57A05"/>
    <w:rsid w:val="00E57B2A"/>
    <w:rsid w:val="00E57C2E"/>
    <w:rsid w:val="00E57EBE"/>
    <w:rsid w:val="00E6080D"/>
    <w:rsid w:val="00E609CE"/>
    <w:rsid w:val="00E60F73"/>
    <w:rsid w:val="00E610CB"/>
    <w:rsid w:val="00E620CC"/>
    <w:rsid w:val="00E62143"/>
    <w:rsid w:val="00E62963"/>
    <w:rsid w:val="00E631C3"/>
    <w:rsid w:val="00E63A7E"/>
    <w:rsid w:val="00E64188"/>
    <w:rsid w:val="00E643C8"/>
    <w:rsid w:val="00E6452C"/>
    <w:rsid w:val="00E64CEF"/>
    <w:rsid w:val="00E6613A"/>
    <w:rsid w:val="00E67025"/>
    <w:rsid w:val="00E671AA"/>
    <w:rsid w:val="00E6724A"/>
    <w:rsid w:val="00E67446"/>
    <w:rsid w:val="00E67700"/>
    <w:rsid w:val="00E679EA"/>
    <w:rsid w:val="00E707CB"/>
    <w:rsid w:val="00E70D7D"/>
    <w:rsid w:val="00E713F6"/>
    <w:rsid w:val="00E717C2"/>
    <w:rsid w:val="00E71A27"/>
    <w:rsid w:val="00E72432"/>
    <w:rsid w:val="00E72636"/>
    <w:rsid w:val="00E73C4F"/>
    <w:rsid w:val="00E74241"/>
    <w:rsid w:val="00E74615"/>
    <w:rsid w:val="00E74A7F"/>
    <w:rsid w:val="00E74DF9"/>
    <w:rsid w:val="00E7516B"/>
    <w:rsid w:val="00E7583C"/>
    <w:rsid w:val="00E75D4A"/>
    <w:rsid w:val="00E75E03"/>
    <w:rsid w:val="00E76A7F"/>
    <w:rsid w:val="00E76FEE"/>
    <w:rsid w:val="00E7796C"/>
    <w:rsid w:val="00E8008C"/>
    <w:rsid w:val="00E8077D"/>
    <w:rsid w:val="00E807D4"/>
    <w:rsid w:val="00E80A43"/>
    <w:rsid w:val="00E80DA2"/>
    <w:rsid w:val="00E80E7C"/>
    <w:rsid w:val="00E8190A"/>
    <w:rsid w:val="00E827BC"/>
    <w:rsid w:val="00E82E60"/>
    <w:rsid w:val="00E832E7"/>
    <w:rsid w:val="00E839C0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BD1"/>
    <w:rsid w:val="00E9015E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57D1"/>
    <w:rsid w:val="00E95E06"/>
    <w:rsid w:val="00E97B82"/>
    <w:rsid w:val="00E97E82"/>
    <w:rsid w:val="00E97EE1"/>
    <w:rsid w:val="00E97F30"/>
    <w:rsid w:val="00EA0511"/>
    <w:rsid w:val="00EA0A04"/>
    <w:rsid w:val="00EA0E68"/>
    <w:rsid w:val="00EA1574"/>
    <w:rsid w:val="00EA16C0"/>
    <w:rsid w:val="00EA1B5F"/>
    <w:rsid w:val="00EA26BB"/>
    <w:rsid w:val="00EA2E0C"/>
    <w:rsid w:val="00EA2E3D"/>
    <w:rsid w:val="00EA3938"/>
    <w:rsid w:val="00EA3F31"/>
    <w:rsid w:val="00EA486E"/>
    <w:rsid w:val="00EA4E0E"/>
    <w:rsid w:val="00EA5186"/>
    <w:rsid w:val="00EA5227"/>
    <w:rsid w:val="00EA5FDD"/>
    <w:rsid w:val="00EA6369"/>
    <w:rsid w:val="00EA6EF4"/>
    <w:rsid w:val="00EA77C9"/>
    <w:rsid w:val="00EA7B54"/>
    <w:rsid w:val="00EA7CFA"/>
    <w:rsid w:val="00EB0522"/>
    <w:rsid w:val="00EB0B6B"/>
    <w:rsid w:val="00EB11CB"/>
    <w:rsid w:val="00EB1722"/>
    <w:rsid w:val="00EB2442"/>
    <w:rsid w:val="00EB24DE"/>
    <w:rsid w:val="00EB2C0E"/>
    <w:rsid w:val="00EB325A"/>
    <w:rsid w:val="00EB3BA0"/>
    <w:rsid w:val="00EB4B23"/>
    <w:rsid w:val="00EB4D56"/>
    <w:rsid w:val="00EB5121"/>
    <w:rsid w:val="00EB52AB"/>
    <w:rsid w:val="00EB5B27"/>
    <w:rsid w:val="00EB6333"/>
    <w:rsid w:val="00EB64E2"/>
    <w:rsid w:val="00EB6BD9"/>
    <w:rsid w:val="00EC0124"/>
    <w:rsid w:val="00EC0446"/>
    <w:rsid w:val="00EC12C7"/>
    <w:rsid w:val="00EC1585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D0822"/>
    <w:rsid w:val="00ED0D6E"/>
    <w:rsid w:val="00ED2D0D"/>
    <w:rsid w:val="00ED2D1B"/>
    <w:rsid w:val="00ED32FD"/>
    <w:rsid w:val="00ED47D6"/>
    <w:rsid w:val="00ED5638"/>
    <w:rsid w:val="00ED6D61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881"/>
    <w:rsid w:val="00EE1F6C"/>
    <w:rsid w:val="00EE2897"/>
    <w:rsid w:val="00EE2C05"/>
    <w:rsid w:val="00EE2F4C"/>
    <w:rsid w:val="00EE2F96"/>
    <w:rsid w:val="00EE3032"/>
    <w:rsid w:val="00EE3B3B"/>
    <w:rsid w:val="00EE45AA"/>
    <w:rsid w:val="00EE4634"/>
    <w:rsid w:val="00EE49C0"/>
    <w:rsid w:val="00EE5A93"/>
    <w:rsid w:val="00EE6842"/>
    <w:rsid w:val="00EE7848"/>
    <w:rsid w:val="00EE7EEB"/>
    <w:rsid w:val="00EF02C8"/>
    <w:rsid w:val="00EF04F2"/>
    <w:rsid w:val="00EF1389"/>
    <w:rsid w:val="00EF2036"/>
    <w:rsid w:val="00EF2570"/>
    <w:rsid w:val="00EF28B1"/>
    <w:rsid w:val="00EF2B39"/>
    <w:rsid w:val="00EF2E2D"/>
    <w:rsid w:val="00EF2E86"/>
    <w:rsid w:val="00EF3C33"/>
    <w:rsid w:val="00EF444F"/>
    <w:rsid w:val="00EF454D"/>
    <w:rsid w:val="00EF4836"/>
    <w:rsid w:val="00EF4CAA"/>
    <w:rsid w:val="00EF5723"/>
    <w:rsid w:val="00EF580C"/>
    <w:rsid w:val="00EF5B6C"/>
    <w:rsid w:val="00EF5E9F"/>
    <w:rsid w:val="00EF6E42"/>
    <w:rsid w:val="00EF72F1"/>
    <w:rsid w:val="00EF7672"/>
    <w:rsid w:val="00EF7ABA"/>
    <w:rsid w:val="00F0019C"/>
    <w:rsid w:val="00F00C6C"/>
    <w:rsid w:val="00F01D9F"/>
    <w:rsid w:val="00F02394"/>
    <w:rsid w:val="00F0438A"/>
    <w:rsid w:val="00F04CAE"/>
    <w:rsid w:val="00F05137"/>
    <w:rsid w:val="00F067E8"/>
    <w:rsid w:val="00F0715C"/>
    <w:rsid w:val="00F07611"/>
    <w:rsid w:val="00F07724"/>
    <w:rsid w:val="00F077B2"/>
    <w:rsid w:val="00F0782B"/>
    <w:rsid w:val="00F07D96"/>
    <w:rsid w:val="00F07ECC"/>
    <w:rsid w:val="00F10D2B"/>
    <w:rsid w:val="00F11747"/>
    <w:rsid w:val="00F12228"/>
    <w:rsid w:val="00F12479"/>
    <w:rsid w:val="00F12865"/>
    <w:rsid w:val="00F12A42"/>
    <w:rsid w:val="00F12F79"/>
    <w:rsid w:val="00F13380"/>
    <w:rsid w:val="00F13AC2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A39"/>
    <w:rsid w:val="00F16DB9"/>
    <w:rsid w:val="00F2050F"/>
    <w:rsid w:val="00F2070C"/>
    <w:rsid w:val="00F20B5C"/>
    <w:rsid w:val="00F218F1"/>
    <w:rsid w:val="00F2342B"/>
    <w:rsid w:val="00F238D1"/>
    <w:rsid w:val="00F2499E"/>
    <w:rsid w:val="00F24B83"/>
    <w:rsid w:val="00F24C46"/>
    <w:rsid w:val="00F24D9B"/>
    <w:rsid w:val="00F24FC1"/>
    <w:rsid w:val="00F25A40"/>
    <w:rsid w:val="00F26414"/>
    <w:rsid w:val="00F26991"/>
    <w:rsid w:val="00F26D19"/>
    <w:rsid w:val="00F26F5A"/>
    <w:rsid w:val="00F27276"/>
    <w:rsid w:val="00F273E0"/>
    <w:rsid w:val="00F274AD"/>
    <w:rsid w:val="00F27A7F"/>
    <w:rsid w:val="00F27D91"/>
    <w:rsid w:val="00F30004"/>
    <w:rsid w:val="00F30039"/>
    <w:rsid w:val="00F30EEA"/>
    <w:rsid w:val="00F30FAF"/>
    <w:rsid w:val="00F30FC6"/>
    <w:rsid w:val="00F32CE3"/>
    <w:rsid w:val="00F32F58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A0D"/>
    <w:rsid w:val="00F3700D"/>
    <w:rsid w:val="00F37178"/>
    <w:rsid w:val="00F37928"/>
    <w:rsid w:val="00F37A78"/>
    <w:rsid w:val="00F40C11"/>
    <w:rsid w:val="00F40C8D"/>
    <w:rsid w:val="00F40D4E"/>
    <w:rsid w:val="00F4171B"/>
    <w:rsid w:val="00F41751"/>
    <w:rsid w:val="00F42497"/>
    <w:rsid w:val="00F42569"/>
    <w:rsid w:val="00F426D5"/>
    <w:rsid w:val="00F429B7"/>
    <w:rsid w:val="00F42B6D"/>
    <w:rsid w:val="00F42E96"/>
    <w:rsid w:val="00F436E4"/>
    <w:rsid w:val="00F43824"/>
    <w:rsid w:val="00F459EF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98A"/>
    <w:rsid w:val="00F51AFE"/>
    <w:rsid w:val="00F51C5C"/>
    <w:rsid w:val="00F51DEB"/>
    <w:rsid w:val="00F51FE8"/>
    <w:rsid w:val="00F527D9"/>
    <w:rsid w:val="00F52A8E"/>
    <w:rsid w:val="00F52D92"/>
    <w:rsid w:val="00F52E0C"/>
    <w:rsid w:val="00F52F09"/>
    <w:rsid w:val="00F53D67"/>
    <w:rsid w:val="00F53E64"/>
    <w:rsid w:val="00F54201"/>
    <w:rsid w:val="00F5473B"/>
    <w:rsid w:val="00F55074"/>
    <w:rsid w:val="00F55218"/>
    <w:rsid w:val="00F5534C"/>
    <w:rsid w:val="00F55B31"/>
    <w:rsid w:val="00F55E68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11A1"/>
    <w:rsid w:val="00F61A4C"/>
    <w:rsid w:val="00F61AEA"/>
    <w:rsid w:val="00F62695"/>
    <w:rsid w:val="00F62A13"/>
    <w:rsid w:val="00F63219"/>
    <w:rsid w:val="00F636C9"/>
    <w:rsid w:val="00F642F9"/>
    <w:rsid w:val="00F64612"/>
    <w:rsid w:val="00F649DE"/>
    <w:rsid w:val="00F64F67"/>
    <w:rsid w:val="00F6699E"/>
    <w:rsid w:val="00F67041"/>
    <w:rsid w:val="00F71274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5EAC"/>
    <w:rsid w:val="00F7706D"/>
    <w:rsid w:val="00F774D5"/>
    <w:rsid w:val="00F77514"/>
    <w:rsid w:val="00F811FA"/>
    <w:rsid w:val="00F81229"/>
    <w:rsid w:val="00F8196A"/>
    <w:rsid w:val="00F8196F"/>
    <w:rsid w:val="00F81B87"/>
    <w:rsid w:val="00F81C17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1569"/>
    <w:rsid w:val="00F9233C"/>
    <w:rsid w:val="00F92D2F"/>
    <w:rsid w:val="00F93270"/>
    <w:rsid w:val="00F9421E"/>
    <w:rsid w:val="00F94D79"/>
    <w:rsid w:val="00F94FC4"/>
    <w:rsid w:val="00F94FEB"/>
    <w:rsid w:val="00F9514C"/>
    <w:rsid w:val="00F95A94"/>
    <w:rsid w:val="00F960A5"/>
    <w:rsid w:val="00F9664F"/>
    <w:rsid w:val="00F96717"/>
    <w:rsid w:val="00F96958"/>
    <w:rsid w:val="00F9713E"/>
    <w:rsid w:val="00F97149"/>
    <w:rsid w:val="00F9724B"/>
    <w:rsid w:val="00F97897"/>
    <w:rsid w:val="00FA00D8"/>
    <w:rsid w:val="00FA084D"/>
    <w:rsid w:val="00FA0E3B"/>
    <w:rsid w:val="00FA1B47"/>
    <w:rsid w:val="00FA223E"/>
    <w:rsid w:val="00FA28A5"/>
    <w:rsid w:val="00FA2929"/>
    <w:rsid w:val="00FA2A67"/>
    <w:rsid w:val="00FA2B8E"/>
    <w:rsid w:val="00FA2E94"/>
    <w:rsid w:val="00FA2EE2"/>
    <w:rsid w:val="00FA3704"/>
    <w:rsid w:val="00FA3E76"/>
    <w:rsid w:val="00FA3F2A"/>
    <w:rsid w:val="00FA41AD"/>
    <w:rsid w:val="00FA4943"/>
    <w:rsid w:val="00FA502D"/>
    <w:rsid w:val="00FA5274"/>
    <w:rsid w:val="00FA5634"/>
    <w:rsid w:val="00FA5893"/>
    <w:rsid w:val="00FA6E84"/>
    <w:rsid w:val="00FA6FEC"/>
    <w:rsid w:val="00FA706B"/>
    <w:rsid w:val="00FA7B0D"/>
    <w:rsid w:val="00FB00FA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644"/>
    <w:rsid w:val="00FB48D2"/>
    <w:rsid w:val="00FB4C72"/>
    <w:rsid w:val="00FB4DCA"/>
    <w:rsid w:val="00FB4FED"/>
    <w:rsid w:val="00FB55A6"/>
    <w:rsid w:val="00FB58B8"/>
    <w:rsid w:val="00FB5DE8"/>
    <w:rsid w:val="00FB70BF"/>
    <w:rsid w:val="00FB7117"/>
    <w:rsid w:val="00FB7E1E"/>
    <w:rsid w:val="00FB7F82"/>
    <w:rsid w:val="00FB7F87"/>
    <w:rsid w:val="00FC04D5"/>
    <w:rsid w:val="00FC18AD"/>
    <w:rsid w:val="00FC3B76"/>
    <w:rsid w:val="00FC4D5A"/>
    <w:rsid w:val="00FC52D5"/>
    <w:rsid w:val="00FC52E7"/>
    <w:rsid w:val="00FC640A"/>
    <w:rsid w:val="00FC6E06"/>
    <w:rsid w:val="00FC6E7A"/>
    <w:rsid w:val="00FC7275"/>
    <w:rsid w:val="00FC7403"/>
    <w:rsid w:val="00FC763C"/>
    <w:rsid w:val="00FC7669"/>
    <w:rsid w:val="00FC7752"/>
    <w:rsid w:val="00FC7A96"/>
    <w:rsid w:val="00FC7DC6"/>
    <w:rsid w:val="00FC7E1F"/>
    <w:rsid w:val="00FC7F2A"/>
    <w:rsid w:val="00FD01EE"/>
    <w:rsid w:val="00FD1D48"/>
    <w:rsid w:val="00FD21A8"/>
    <w:rsid w:val="00FD2315"/>
    <w:rsid w:val="00FD29EF"/>
    <w:rsid w:val="00FD35B8"/>
    <w:rsid w:val="00FD3DA9"/>
    <w:rsid w:val="00FD3F66"/>
    <w:rsid w:val="00FD408C"/>
    <w:rsid w:val="00FD4152"/>
    <w:rsid w:val="00FD4B04"/>
    <w:rsid w:val="00FD4C6E"/>
    <w:rsid w:val="00FD51B0"/>
    <w:rsid w:val="00FD5504"/>
    <w:rsid w:val="00FD5CC3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8ED"/>
    <w:rsid w:val="00FE3BC5"/>
    <w:rsid w:val="00FE5782"/>
    <w:rsid w:val="00FE5F50"/>
    <w:rsid w:val="00FE6123"/>
    <w:rsid w:val="00FE6BDC"/>
    <w:rsid w:val="00FE77A6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9C"/>
    <w:rsid w:val="00FF25E3"/>
    <w:rsid w:val="00FF261C"/>
    <w:rsid w:val="00FF2741"/>
    <w:rsid w:val="00FF3F0F"/>
    <w:rsid w:val="00FF4041"/>
    <w:rsid w:val="00FF439A"/>
    <w:rsid w:val="00FF4B30"/>
    <w:rsid w:val="00FF5A2B"/>
    <w:rsid w:val="00FF6166"/>
    <w:rsid w:val="00FF6309"/>
    <w:rsid w:val="00FF65D4"/>
    <w:rsid w:val="00FF7305"/>
    <w:rsid w:val="00FF7708"/>
    <w:rsid w:val="00FF776F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8C75C7-77B2-450B-A50B-1D3D7EDE8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17</Pages>
  <Words>3793</Words>
  <Characters>16395</Characters>
  <Application>Microsoft Office Word</Application>
  <DocSecurity>0</DocSecurity>
  <Lines>136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20148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Orathai, Nuchprasert</cp:lastModifiedBy>
  <cp:revision>3</cp:revision>
  <cp:lastPrinted>2019-10-28T06:13:00Z</cp:lastPrinted>
  <dcterms:created xsi:type="dcterms:W3CDTF">2019-11-12T08:16:00Z</dcterms:created>
  <dcterms:modified xsi:type="dcterms:W3CDTF">2019-11-12T08:16:00Z</dcterms:modified>
</cp:coreProperties>
</file>