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AEC" w:rsidRPr="00096FD4" w:rsidRDefault="00DC007F" w:rsidP="00F5458D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bookmarkStart w:id="0" w:name="_GoBack"/>
      <w:bookmarkEnd w:id="0"/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ข้อมูลทั่วไป</w:t>
      </w:r>
    </w:p>
    <w:p w:rsidR="00F5458D" w:rsidRPr="00096FD4" w:rsidRDefault="00F5458D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573E0" w:rsidRPr="00096FD4" w:rsidRDefault="009573E0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บริษัท เวฟ เอ็นเตอร์เทนเมนท์ จำกัด (มหาชน) (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="0025101B" w:rsidRPr="00096FD4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</w:t>
      </w:r>
      <w:r w:rsidR="006C5227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="0025101B" w:rsidRPr="00096FD4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:rsidR="0025101B" w:rsidRPr="00096FD4" w:rsidRDefault="0025101B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014B8" w:rsidRPr="00096FD4" w:rsidRDefault="009C5D2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เลขที่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3199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อาคารมาลีนนท์ทาวเวอร์ ถนนพระราม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แขวงคลองตัน เขตคลองเตย กรุงเทพมหานคร</w:t>
      </w:r>
    </w:p>
    <w:p w:rsidR="00F5028E" w:rsidRPr="00096FD4" w:rsidRDefault="00F5028E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F5028E" w:rsidRPr="00096FD4" w:rsidRDefault="00F5028E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เพื่อวัตถุประสงค์ในการรายงานข้อมูลทางการเงินระหว่างกาล จึงรวมเรียกบริษัทและบริษัทย่อยว่ากลุ่มกิจการ</w:t>
      </w:r>
    </w:p>
    <w:p w:rsidR="004014B8" w:rsidRPr="00096FD4" w:rsidRDefault="004014B8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4014B8" w:rsidRPr="00096FD4" w:rsidRDefault="00DE5602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การดำเนินธุรกิจหลักของกลุ่มกิจการ คือ การลงทุนในบริษัทอื่น </w:t>
      </w:r>
      <w:r w:rsidR="00447FBF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การผลิตและจัดจำหน่ายรายการโทรทัศน์ </w:t>
      </w:r>
      <w:r w:rsidR="00ED23A3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447FBF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จัดแสดงคอนเสิร์ตและ</w:t>
      </w:r>
      <w:r w:rsidR="00745457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โชว์ </w:t>
      </w:r>
      <w:r w:rsidR="00415B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ให้บริการสอนภาษาอังกฤษ</w:t>
      </w:r>
      <w:r w:rsidR="00A906F2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012D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1C42A0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ให้บริการและ</w:t>
      </w:r>
      <w:r w:rsidR="001434CA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จำหน่ายอาหารและเครื่องดื่ม</w:t>
      </w:r>
      <w:r w:rsidR="008677EA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677EA" w:rsidRPr="00096FD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4A012D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8677EA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จัดทำกิจการทางการตลาด</w:t>
      </w:r>
    </w:p>
    <w:p w:rsidR="009B29E6" w:rsidRPr="00096FD4" w:rsidRDefault="009B29E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B29E6" w:rsidRPr="00096FD4" w:rsidRDefault="009B29E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:rsidR="00447FBF" w:rsidRPr="00096FD4" w:rsidRDefault="00447FBF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014B8" w:rsidRDefault="009B29E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9D38F9" w:rsidRPr="00096FD4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คณะกรรมการบริษัทเมื่อ</w:t>
      </w:r>
      <w:r w:rsidR="004014B8" w:rsidRPr="00096FD4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9B52AD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E5E7E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8F2C29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F2C29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พฤศจิกายน </w:t>
      </w:r>
      <w:r w:rsidR="00076A49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:rsidR="006E564E" w:rsidRDefault="006E564E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E564E" w:rsidRPr="00096FD4" w:rsidRDefault="006E564E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564E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ข้อมูลทางการ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</w:rPr>
        <w:t>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F5458D" w:rsidRPr="00096FD4" w:rsidRDefault="00F5458D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550AEC" w:rsidRPr="00096FD4" w:rsidRDefault="00DC007F" w:rsidP="008E5E7E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เกณฑ์การจัดทำข้อมูลทางการเงิน</w:t>
      </w:r>
    </w:p>
    <w:p w:rsidR="00550AEC" w:rsidRPr="00096FD4" w:rsidRDefault="00550AEC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6355A" w:rsidRPr="00096FD4" w:rsidRDefault="00EB6FC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เรื่อง </w:t>
      </w:r>
      <w:r w:rsidR="009F7F30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B6FC6" w:rsidRPr="00096FD4" w:rsidRDefault="00EB6FC6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E3727" w:rsidRPr="00096FD4" w:rsidRDefault="007E3727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096FD4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95717A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ของรอบปีบัญชีสิ้นสุดวันที่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</w:p>
    <w:p w:rsidR="005B13AF" w:rsidRPr="00096FD4" w:rsidRDefault="005B13AF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9766B" w:rsidRPr="00096FD4" w:rsidRDefault="0036355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096FD4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</w:t>
      </w:r>
      <w:r w:rsidR="009F7F30" w:rsidRPr="00096FD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36355A" w:rsidRPr="00096FD4" w:rsidRDefault="0036355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550AEC" w:rsidRPr="00096FD4" w:rsidRDefault="00DC007F" w:rsidP="008E5E7E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50AEC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</w:t>
      </w:r>
    </w:p>
    <w:p w:rsidR="00F5458D" w:rsidRPr="00096FD4" w:rsidRDefault="00F5458D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876CA" w:rsidRPr="00096FD4" w:rsidRDefault="00B876C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8E5E7E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ยกเว้นเรื่องที่อธิบายในหมายเหตุประกอบงบการเงินข้อ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</w:t>
      </w:r>
    </w:p>
    <w:p w:rsidR="00B27A97" w:rsidRPr="00096FD4" w:rsidRDefault="00B27A97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27A97" w:rsidRPr="00096FD4" w:rsidRDefault="00207009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 </w:t>
      </w:r>
      <w:r w:rsidR="00B27A97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ในระหว่างงวดกลุ่ม</w:t>
      </w:r>
      <w:r w:rsidR="00130B9F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F77EA5" w:rsidRPr="00096FD4">
        <w:rPr>
          <w:rFonts w:ascii="Browallia New" w:hAnsi="Browallia New" w:cs="Browallia New"/>
          <w:color w:val="000000"/>
          <w:sz w:val="26"/>
          <w:szCs w:val="26"/>
          <w:cs/>
        </w:rPr>
        <w:t>มีแผน</w:t>
      </w:r>
      <w:r w:rsidR="00B27A97" w:rsidRPr="00096FD4">
        <w:rPr>
          <w:rFonts w:ascii="Browallia New" w:hAnsi="Browallia New" w:cs="Browallia New"/>
          <w:color w:val="000000"/>
          <w:sz w:val="26"/>
          <w:szCs w:val="26"/>
          <w:cs/>
        </w:rPr>
        <w:t>ที่จะขายบริษัท อินเด็กซ์ ครีเอทีฟ วิลเลจ จำกัด (มหาชน) ซึ่งเป็นบริษัทย่อยของ</w:t>
      </w:r>
      <w:r w:rsidR="00130B9F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27A97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ซึ่งเป็นไปตามคำนิยามของการดำเนินงานที่ยกเลิกตามมาตรฐานการรายงานทางการเงิน ฉบับที่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</w:t>
      </w:r>
      <w:r w:rsidR="00B27A97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27A97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เรื่องสินทรัพย์ไม่หมุนเวียนที่ถือไว้เพื่อขายและการดำเนินงานที่ยกเลิก ตามที่เปิดเผยไว้ในหมายเหตุ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10</w:t>
      </w:r>
    </w:p>
    <w:p w:rsidR="00C55A97" w:rsidRPr="00096FD4" w:rsidRDefault="00C55A97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F7F30" w:rsidRDefault="009F7F30" w:rsidP="008E5E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3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นโยบายการบัญชี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6E564E" w:rsidRDefault="006E564E" w:rsidP="008E5E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E564E" w:rsidRPr="00096FD4" w:rsidRDefault="006E564E" w:rsidP="006E564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มกราคม พ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การนำมาตรฐานการรายงานทางการเงินดังกล่าวมาใช้</w:t>
      </w:r>
    </w:p>
    <w:p w:rsidR="00101C45" w:rsidRPr="00096FD4" w:rsidRDefault="00101C45" w:rsidP="00CB4E2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01C45" w:rsidRPr="00096FD4" w:rsidRDefault="00101C45" w:rsidP="008E5E7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บริษัท</w:t>
      </w:r>
    </w:p>
    <w:p w:rsidR="00101C45" w:rsidRPr="00096FD4" w:rsidRDefault="00101C45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01C45" w:rsidRPr="00096FD4" w:rsidRDefault="00101C45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มาตรฐานการรายงานทางการเงินที่มีผลบังคับใช้วันที่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  <w:u w:val="single"/>
        </w:rPr>
        <w:t>1</w:t>
      </w:r>
      <w:r w:rsidRPr="00096FD4">
        <w:rPr>
          <w:rFonts w:ascii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มกราคม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  <w:u w:val="single"/>
        </w:rPr>
        <w:t>2563</w:t>
      </w:r>
    </w:p>
    <w:p w:rsidR="009523A3" w:rsidRPr="00096FD4" w:rsidRDefault="009523A3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:rsidR="00C42F3C" w:rsidRPr="00096FD4" w:rsidRDefault="00C42F3C" w:rsidP="00CB4E2E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</w:t>
      </w:r>
    </w:p>
    <w:p w:rsidR="00BA59F4" w:rsidRPr="00096FD4" w:rsidRDefault="00BA59F4" w:rsidP="00CB4E2E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:rsidR="009523A3" w:rsidRPr="00096FD4" w:rsidRDefault="009523A3" w:rsidP="00CB4E2E">
      <w:pPr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าตรฐานการรายงานทางการเงินใหม่ที่เกี่ยวข้องกับเครื่องมือทางการเงิน ได้แก่</w:t>
      </w:r>
    </w:p>
    <w:p w:rsidR="009523A3" w:rsidRPr="00096FD4" w:rsidRDefault="009523A3" w:rsidP="00CB4E2E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tbl>
      <w:tblPr>
        <w:tblW w:w="90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4738"/>
      </w:tblGrid>
      <w:tr w:rsidR="009523A3" w:rsidRPr="00096FD4" w:rsidTr="00CB4E2E">
        <w:tc>
          <w:tcPr>
            <w:tcW w:w="4320" w:type="dxa"/>
            <w:shd w:val="clear" w:color="auto" w:fill="auto"/>
            <w:hideMark/>
          </w:tcPr>
          <w:p w:rsidR="009523A3" w:rsidRPr="00096FD4" w:rsidRDefault="009523A3" w:rsidP="00CB4E2E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738" w:type="dxa"/>
            <w:shd w:val="clear" w:color="auto" w:fill="auto"/>
            <w:hideMark/>
          </w:tcPr>
          <w:p w:rsidR="009523A3" w:rsidRPr="00096FD4" w:rsidRDefault="009523A3" w:rsidP="008E5E7E">
            <w:pPr>
              <w:ind w:left="1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523A3" w:rsidRPr="00096FD4" w:rsidTr="00CB4E2E">
        <w:tc>
          <w:tcPr>
            <w:tcW w:w="4320" w:type="dxa"/>
            <w:shd w:val="clear" w:color="auto" w:fill="auto"/>
            <w:hideMark/>
          </w:tcPr>
          <w:p w:rsidR="009523A3" w:rsidRPr="00096FD4" w:rsidRDefault="009523A3" w:rsidP="00CB4E2E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738" w:type="dxa"/>
            <w:shd w:val="clear" w:color="auto" w:fill="auto"/>
            <w:hideMark/>
          </w:tcPr>
          <w:p w:rsidR="009523A3" w:rsidRPr="00096FD4" w:rsidRDefault="009523A3" w:rsidP="008E5E7E">
            <w:pPr>
              <w:ind w:left="1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523A3" w:rsidRPr="00096FD4" w:rsidTr="00CB4E2E">
        <w:tc>
          <w:tcPr>
            <w:tcW w:w="4320" w:type="dxa"/>
            <w:shd w:val="clear" w:color="auto" w:fill="auto"/>
            <w:hideMark/>
          </w:tcPr>
          <w:p w:rsidR="009523A3" w:rsidRPr="00096FD4" w:rsidRDefault="009523A3" w:rsidP="00CB4E2E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4738" w:type="dxa"/>
            <w:shd w:val="clear" w:color="auto" w:fill="auto"/>
            <w:hideMark/>
          </w:tcPr>
          <w:p w:rsidR="009523A3" w:rsidRPr="00096FD4" w:rsidRDefault="009523A3" w:rsidP="008E5E7E">
            <w:pPr>
              <w:ind w:left="1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9523A3" w:rsidRPr="00096FD4" w:rsidTr="00CB4E2E">
        <w:tc>
          <w:tcPr>
            <w:tcW w:w="4320" w:type="dxa"/>
            <w:shd w:val="clear" w:color="auto" w:fill="auto"/>
            <w:hideMark/>
          </w:tcPr>
          <w:p w:rsidR="009523A3" w:rsidRPr="00096FD4" w:rsidRDefault="009523A3" w:rsidP="00CB4E2E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9523A3" w:rsidRPr="00096FD4" w:rsidRDefault="009523A3" w:rsidP="00CB4E2E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738" w:type="dxa"/>
            <w:shd w:val="clear" w:color="auto" w:fill="auto"/>
            <w:hideMark/>
          </w:tcPr>
          <w:p w:rsidR="009523A3" w:rsidRPr="00096FD4" w:rsidRDefault="009523A3" w:rsidP="008E5E7E">
            <w:pPr>
              <w:ind w:left="1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523A3" w:rsidRPr="00096FD4" w:rsidRDefault="009523A3" w:rsidP="00CB4E2E">
      <w:pPr>
        <w:tabs>
          <w:tab w:val="left" w:pos="1600"/>
        </w:tabs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523A3" w:rsidRPr="00096FD4" w:rsidRDefault="009523A3" w:rsidP="00CB4E2E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9F7F30" w:rsidRPr="00096FD4" w:rsidRDefault="009F7F30" w:rsidP="00CB4E2E">
      <w:pPr>
        <w:tabs>
          <w:tab w:val="left" w:pos="540"/>
        </w:tabs>
        <w:ind w:left="90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AC5AE3" w:rsidRPr="00096FD4" w:rsidRDefault="00AC5AE3" w:rsidP="00CB4E2E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เรื่อง สัญญาเช่า</w:t>
      </w:r>
    </w:p>
    <w:p w:rsidR="00BA59F4" w:rsidRPr="00096FD4" w:rsidRDefault="00BA59F4" w:rsidP="00CB4E2E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106ED" w:rsidRPr="00096FD4" w:rsidRDefault="00E106ED" w:rsidP="00CB4E2E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ส่งผลให้กลุ่มบริษัทรับรู้สัญญาเช่าเกือบทั้งหมดที่กลุ่มบริษัทเป็นผู้เช่า</w:t>
      </w:r>
      <w:r w:rsidR="00CB4E2E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</w:t>
      </w:r>
      <w:r w:rsidR="00CB4E2E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ต้องรับรู้สินทรัพย์ 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25101B" w:rsidRPr="00096FD4" w:rsidRDefault="0025101B" w:rsidP="00F5458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50DA1" w:rsidRPr="00096FD4" w:rsidRDefault="00DC007F" w:rsidP="008E5E7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การเปลี่ยนแปลงนโยบายการบัญชี</w:t>
      </w:r>
    </w:p>
    <w:p w:rsidR="00B876CA" w:rsidRPr="00096FD4" w:rsidRDefault="00B876CA" w:rsidP="00A623C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:rsidR="00DD34EC" w:rsidRPr="00096FD4" w:rsidRDefault="00AE191B" w:rsidP="00AE191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" w:name="_Hlk299528107"/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เรื่องรายได้จากสัญญาที่ทำกับลูกค้า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มาถือปฏิบัติแทนมาตรฐานการบัญชีฉบับที่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(ปรับปรุง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2560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) เรื่องรายได้ตั้งแต่วันที่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:rsidR="00AE191B" w:rsidRPr="00096FD4" w:rsidRDefault="00AE191B" w:rsidP="00AE191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8E5E7E" w:rsidRPr="00096FD4" w:rsidRDefault="00AE191B" w:rsidP="00AE191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การนำมาตรฐานการรายงานทางการเงินฉบับใหม่ดังกล่าวข้างต้นมาถือปฏิบัติ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ไม่มีผลกระทบอย่างมีนัยสำคัญต่อวิธีปฏิบัติ</w:t>
      </w:r>
      <w:r w:rsidR="00B42148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ทางบัญชีของกลุ่มกิจการ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โดยรายได้ที่มีผลจากการนำมาตรฐานการรายงานทางการเงินฉบับนี้มาถือปฏิบัติ คือรายได้จากการขายซึ่งรับรู้ตามภาระที่ต้องปฏิบัติเสร็จสิ้น ณ เวลาใดเวลาหนึ่งและรายได้จากการให้บริการซึ่งรับรู้ตลอดช่วงเวลาที่ปฏิบัติ</w:t>
      </w:r>
      <w:r w:rsidR="00B42148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ตามภาระที่ต้องปฏิบัติโดยไม่ได้เปลี่ยนไปจากวิธีปฏิบัติทางบัญชีเดิมของกลุ่มกิจการ</w:t>
      </w:r>
    </w:p>
    <w:p w:rsidR="009107FF" w:rsidRPr="00096FD4" w:rsidRDefault="00A623CC" w:rsidP="008E5E7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</w:t>
      </w:r>
    </w:p>
    <w:p w:rsidR="009107FF" w:rsidRPr="00096FD4" w:rsidRDefault="009107FF" w:rsidP="00A623CC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:rsidR="00A906F2" w:rsidRPr="00096FD4" w:rsidRDefault="00A906F2" w:rsidP="00A623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</w:t>
      </w:r>
      <w:r w:rsidR="00A966EC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รจัดทำข้อมูลทางการเงินระหว่างกาล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</w:t>
      </w:r>
      <w:r w:rsidR="00A251C7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และจำนวนเงินของสินทรัพย์และ</w:t>
      </w:r>
      <w:r w:rsidR="00641851" w:rsidRPr="00096FD4">
        <w:rPr>
          <w:rFonts w:ascii="Browallia New" w:hAnsi="Browallia New" w:cs="Browallia New"/>
          <w:color w:val="000000"/>
          <w:sz w:val="26"/>
          <w:szCs w:val="26"/>
          <w:cs/>
        </w:rPr>
        <w:t>ห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นี้สิน รายได้และค่าใช้จ่าย ผลที่เกิดขึ้นจริงอาจจะแตกต่างจากการประมาณการ</w:t>
      </w:r>
    </w:p>
    <w:p w:rsidR="00A906F2" w:rsidRPr="00096FD4" w:rsidRDefault="00A906F2" w:rsidP="00A623C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:rsidR="009107FF" w:rsidRPr="00096FD4" w:rsidRDefault="00DC007F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107F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bookmarkEnd w:id="1"/>
    <w:p w:rsidR="00B07136" w:rsidRPr="00096FD4" w:rsidRDefault="00B07136" w:rsidP="00A623CC">
      <w:pPr>
        <w:ind w:left="540"/>
        <w:rPr>
          <w:rFonts w:ascii="Browallia New" w:hAnsi="Browallia New" w:cs="Browallia New"/>
          <w:b/>
          <w:bCs/>
          <w:color w:val="000000"/>
        </w:rPr>
      </w:pPr>
    </w:p>
    <w:p w:rsidR="00B07136" w:rsidRPr="00096FD4" w:rsidRDefault="00B07136" w:rsidP="00A623CC">
      <w:pPr>
        <w:ind w:left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การรวมงบการเงินของกิจการที่กลุ่มกิจการถือหุ้นน้อยกว่าร้อยละ </w:t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50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ในการจัดทำงบการเงินรวม</w:t>
      </w:r>
    </w:p>
    <w:p w:rsidR="00B07136" w:rsidRPr="00096FD4" w:rsidRDefault="00B07136" w:rsidP="00A623CC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</w:p>
    <w:p w:rsidR="00B07136" w:rsidRPr="00096FD4" w:rsidRDefault="00B07136" w:rsidP="00A623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de facto control)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เหนือบริษัท อินเด็กซ์ ครีเอทีฟ วิลเลจ จำกัด (ม</w:t>
      </w:r>
      <w:r w:rsidR="004315B2" w:rsidRPr="00096FD4">
        <w:rPr>
          <w:rFonts w:ascii="Browallia New" w:hAnsi="Browallia New" w:cs="Browallia New"/>
          <w:color w:val="000000"/>
          <w:sz w:val="26"/>
          <w:szCs w:val="26"/>
          <w:cs/>
        </w:rPr>
        <w:t>หาชน) ถึงแม้ว่าจะถือหุ้น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ของสิทธิในการออกเสียง </w:t>
      </w:r>
      <w:r w:rsidR="00444D8A" w:rsidRPr="00096FD4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DD6FCE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กิจการมีสิทธิในการออกเสียงส่วนมากในคณะกรรมการบริหาร</w:t>
      </w:r>
      <w:r w:rsidR="00F645A8" w:rsidRPr="00096FD4">
        <w:rPr>
          <w:rFonts w:ascii="Browallia New" w:hAnsi="Browallia New" w:cs="Browallia New"/>
          <w:color w:val="000000"/>
          <w:sz w:val="26"/>
          <w:szCs w:val="26"/>
          <w:cs/>
        </w:rPr>
        <w:t>ตามข้อตกลง</w:t>
      </w:r>
      <w:r w:rsidR="006D7FCA" w:rsidRPr="00096FD4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F645A8" w:rsidRPr="00096FD4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15B2" w:rsidRPr="00096FD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ไม่มีข้อมูลในอดีตที่ปรากฎว่าผู้ถือหุ้นรายอื่นได้รวมกลุ่ม</w:t>
      </w:r>
      <w:r w:rsidR="00B42148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เพื่อใช้สิทธิในการออกเสียงร่วมกัน</w:t>
      </w:r>
    </w:p>
    <w:p w:rsidR="00B07136" w:rsidRPr="00096FD4" w:rsidRDefault="00B07136" w:rsidP="00A623CC">
      <w:pPr>
        <w:tabs>
          <w:tab w:val="left" w:pos="1992"/>
          <w:tab w:val="left" w:pos="2352"/>
        </w:tabs>
        <w:ind w:left="540"/>
        <w:jc w:val="left"/>
        <w:rPr>
          <w:rFonts w:ascii="Browallia New" w:hAnsi="Browallia New" w:cs="Browallia New"/>
          <w:color w:val="000000"/>
        </w:rPr>
      </w:pPr>
    </w:p>
    <w:p w:rsidR="00450DA1" w:rsidRPr="00096FD4" w:rsidRDefault="00DC007F" w:rsidP="00F5458D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:rsidR="00246765" w:rsidRPr="00096FD4" w:rsidRDefault="00246765" w:rsidP="00A623CC">
      <w:pPr>
        <w:ind w:left="540"/>
        <w:jc w:val="left"/>
        <w:rPr>
          <w:rFonts w:ascii="Browallia New" w:hAnsi="Browallia New" w:cs="Browallia New"/>
          <w:color w:val="000000"/>
        </w:rPr>
      </w:pPr>
    </w:p>
    <w:p w:rsidR="00C90114" w:rsidRPr="00096FD4" w:rsidRDefault="00C90114" w:rsidP="00A623CC">
      <w:pPr>
        <w:ind w:left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ข้อมูลทางการเงินจำแนกตามส่วนงานธุรกิจ</w:t>
      </w: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8E2505" w:rsidRPr="00096FD4" w:rsidTr="00A623CC">
        <w:trPr>
          <w:cantSplit/>
        </w:trPr>
        <w:tc>
          <w:tcPr>
            <w:tcW w:w="4510" w:type="dxa"/>
            <w:vAlign w:val="center"/>
          </w:tcPr>
          <w:p w:rsidR="00063931" w:rsidRPr="00096FD4" w:rsidRDefault="00063931" w:rsidP="008057DA">
            <w:pPr>
              <w:ind w:left="-1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063931" w:rsidRPr="00096FD4" w:rsidRDefault="00063931" w:rsidP="008057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</w:tr>
      <w:tr w:rsidR="008E2505" w:rsidRPr="00096FD4" w:rsidTr="007B1561">
        <w:trPr>
          <w:cantSplit/>
        </w:trPr>
        <w:tc>
          <w:tcPr>
            <w:tcW w:w="4510" w:type="dxa"/>
            <w:vAlign w:val="center"/>
          </w:tcPr>
          <w:p w:rsidR="004F3B32" w:rsidRPr="00096FD4" w:rsidRDefault="004F3B32" w:rsidP="008057DA">
            <w:pPr>
              <w:ind w:left="-1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สถาบัน</w:t>
            </w:r>
          </w:p>
        </w:tc>
        <w:tc>
          <w:tcPr>
            <w:tcW w:w="1260" w:type="dxa"/>
            <w:vAlign w:val="center"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center"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vAlign w:val="center"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E2505" w:rsidRPr="00096FD4" w:rsidTr="007B1561">
        <w:trPr>
          <w:cantSplit/>
        </w:trPr>
        <w:tc>
          <w:tcPr>
            <w:tcW w:w="4510" w:type="dxa"/>
            <w:vAlign w:val="center"/>
          </w:tcPr>
          <w:p w:rsidR="004F3B32" w:rsidRPr="00096FD4" w:rsidRDefault="004F3B32" w:rsidP="008057DA">
            <w:pPr>
              <w:ind w:left="-1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สอนภาษา</w:t>
            </w:r>
          </w:p>
        </w:tc>
        <w:tc>
          <w:tcPr>
            <w:tcW w:w="1260" w:type="dxa"/>
            <w:vAlign w:val="center"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ภัตตาคาร</w:t>
            </w:r>
          </w:p>
        </w:tc>
        <w:tc>
          <w:tcPr>
            <w:tcW w:w="1170" w:type="dxa"/>
            <w:vAlign w:val="center"/>
          </w:tcPr>
          <w:p w:rsidR="004F3B32" w:rsidRPr="00096FD4" w:rsidRDefault="00206368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ธุรกิจบันเทิง</w:t>
            </w:r>
          </w:p>
        </w:tc>
        <w:tc>
          <w:tcPr>
            <w:tcW w:w="1350" w:type="dxa"/>
            <w:vAlign w:val="center"/>
            <w:hideMark/>
          </w:tcPr>
          <w:p w:rsidR="004F3B32" w:rsidRPr="00096FD4" w:rsidRDefault="004F3B32" w:rsidP="0080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8E2505" w:rsidRPr="00096FD4" w:rsidTr="007B1561">
        <w:trPr>
          <w:cantSplit/>
        </w:trPr>
        <w:tc>
          <w:tcPr>
            <w:tcW w:w="4510" w:type="dxa"/>
            <w:vAlign w:val="center"/>
          </w:tcPr>
          <w:p w:rsidR="004F3B32" w:rsidRPr="00096FD4" w:rsidRDefault="004F3B32" w:rsidP="008057DA">
            <w:pPr>
              <w:ind w:left="-1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4F3B32" w:rsidRPr="00096FD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4F3B32" w:rsidRPr="00096FD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vAlign w:val="center"/>
            <w:hideMark/>
          </w:tcPr>
          <w:p w:rsidR="004F3B32" w:rsidRPr="00096FD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50" w:type="dxa"/>
            <w:vAlign w:val="center"/>
            <w:hideMark/>
          </w:tcPr>
          <w:p w:rsidR="004F3B32" w:rsidRPr="00096FD4" w:rsidRDefault="004F3B32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623CC" w:rsidRPr="00096FD4" w:rsidTr="008E5E7E">
        <w:trPr>
          <w:cantSplit/>
        </w:trPr>
        <w:tc>
          <w:tcPr>
            <w:tcW w:w="4510" w:type="dxa"/>
            <w:vAlign w:val="center"/>
          </w:tcPr>
          <w:p w:rsidR="00A623CC" w:rsidRPr="00096FD4" w:rsidRDefault="00A623CC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096FD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096FD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096FD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096FD4" w:rsidRDefault="00A623CC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2505" w:rsidRPr="00096FD4" w:rsidTr="008057DA">
        <w:trPr>
          <w:cantSplit/>
        </w:trPr>
        <w:tc>
          <w:tcPr>
            <w:tcW w:w="4510" w:type="dxa"/>
            <w:vAlign w:val="bottom"/>
          </w:tcPr>
          <w:p w:rsidR="004F3B32" w:rsidRPr="00096FD4" w:rsidRDefault="006D0096" w:rsidP="008057DA">
            <w:pPr>
              <w:spacing w:line="330" w:lineRule="exact"/>
              <w:ind w:left="526"/>
              <w:jc w:val="lef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สำหร</w:t>
            </w:r>
            <w:r w:rsidR="00D30DD8"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ับงวดเก้า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30</w:t>
            </w:r>
            <w:r w:rsidR="00450DA1"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450DA1"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096FD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3B32" w:rsidRPr="00096FD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3B32" w:rsidRPr="00096FD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F3B32" w:rsidRPr="00096FD4" w:rsidRDefault="004F3B32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</w:tcPr>
          <w:p w:rsidR="001F10F9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436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121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066</w:t>
            </w:r>
          </w:p>
        </w:tc>
        <w:tc>
          <w:tcPr>
            <w:tcW w:w="1260" w:type="dxa"/>
            <w:shd w:val="clear" w:color="auto" w:fill="auto"/>
          </w:tcPr>
          <w:p w:rsidR="001F10F9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394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630</w:t>
            </w:r>
          </w:p>
        </w:tc>
        <w:tc>
          <w:tcPr>
            <w:tcW w:w="1170" w:type="dxa"/>
            <w:shd w:val="clear" w:color="auto" w:fill="auto"/>
          </w:tcPr>
          <w:p w:rsidR="001F10F9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986</w:t>
            </w:r>
          </w:p>
        </w:tc>
        <w:tc>
          <w:tcPr>
            <w:tcW w:w="1350" w:type="dxa"/>
            <w:shd w:val="clear" w:color="auto" w:fill="auto"/>
          </w:tcPr>
          <w:p w:rsidR="001F10F9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849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485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682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698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082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698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082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435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422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394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848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787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600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A7BE7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096FD4" w:rsidRDefault="002A7BE7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13</w:t>
            </w:r>
            <w:r w:rsidR="002A7B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659</w:t>
            </w:r>
            <w:r w:rsidR="002A7B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899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109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175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356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415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008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A7BE7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096FD4" w:rsidRDefault="002A7BE7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12</w:t>
            </w:r>
            <w:r w:rsidR="002A7B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065</w:t>
            </w:r>
            <w:r w:rsidR="002A7B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574</w:t>
            </w:r>
          </w:p>
        </w:tc>
      </w:tr>
      <w:tr w:rsidR="002A7BE7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2A7BE7" w:rsidRPr="00096FD4" w:rsidRDefault="002A7BE7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41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117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533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A7BE7" w:rsidRPr="00096FD4" w:rsidTr="008E5E7E">
        <w:trPr>
          <w:cantSplit/>
        </w:trPr>
        <w:tc>
          <w:tcPr>
            <w:tcW w:w="4510" w:type="dxa"/>
            <w:vAlign w:val="center"/>
          </w:tcPr>
          <w:p w:rsidR="002A7BE7" w:rsidRPr="00096FD4" w:rsidRDefault="002A7BE7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A7BE7" w:rsidRPr="00096FD4" w:rsidRDefault="002A7BE7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350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930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34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904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859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096FD4">
              <w:rPr>
                <w:rFonts w:ascii="Browallia New" w:hAnsi="Browallia New" w:cs="Browallia New"/>
                <w:color w:val="000000"/>
                <w:spacing w:val="-2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54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994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267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2406A5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59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728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489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753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623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ขาดทุนสุทธิสำหรับงวด</w:t>
            </w:r>
            <w:r w:rsidR="001065C5" w:rsidRPr="00096FD4">
              <w:rPr>
                <w:rFonts w:ascii="Browallia New" w:hAnsi="Browallia New" w:cs="Browallia New"/>
                <w:color w:val="000000"/>
                <w:cs/>
              </w:rPr>
              <w:t>จากการดำเนินงาน</w:t>
            </w:r>
            <w:r w:rsidR="00701BC6" w:rsidRPr="00096FD4">
              <w:rPr>
                <w:rFonts w:ascii="Browallia New" w:hAnsi="Browallia New" w:cs="Browallia New"/>
                <w:color w:val="000000"/>
                <w:cs/>
              </w:rPr>
              <w:t>ต่</w:t>
            </w:r>
            <w:r w:rsidR="001065C5" w:rsidRPr="00096FD4">
              <w:rPr>
                <w:rFonts w:ascii="Browallia New" w:hAnsi="Browallia New" w:cs="Browallia New"/>
                <w:color w:val="000000"/>
                <w:cs/>
              </w:rPr>
              <w:t>อเนื่อง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66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482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112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1F10F9" w:rsidRPr="00096FD4" w:rsidRDefault="001F10F9" w:rsidP="008057DA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F10F9" w:rsidRPr="00096FD4" w:rsidRDefault="001F10F9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B1561" w:rsidRPr="00096FD4" w:rsidTr="008E5E7E">
        <w:trPr>
          <w:cantSplit/>
        </w:trPr>
        <w:tc>
          <w:tcPr>
            <w:tcW w:w="4510" w:type="dxa"/>
            <w:vAlign w:val="center"/>
          </w:tcPr>
          <w:p w:rsidR="007B1561" w:rsidRPr="00096FD4" w:rsidRDefault="007B1561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 xml:space="preserve">เมื่อปฏิบัติตามภาระที่ต้องปฏิบัติเสร็จสิ้น </w:t>
            </w:r>
            <w:r w:rsidRPr="00096FD4">
              <w:rPr>
                <w:rFonts w:ascii="Browallia New" w:hAnsi="Browallia New" w:cs="Browallia New"/>
                <w:color w:val="000000"/>
              </w:rPr>
              <w:t>(Point in time)</w:t>
            </w:r>
          </w:p>
        </w:tc>
        <w:tc>
          <w:tcPr>
            <w:tcW w:w="1260" w:type="dxa"/>
            <w:shd w:val="clear" w:color="auto" w:fill="auto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B1561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394</w:t>
            </w:r>
            <w:r w:rsidR="007B1561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728</w:t>
            </w:r>
            <w:r w:rsidR="007B1561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630</w:t>
            </w:r>
          </w:p>
        </w:tc>
        <w:tc>
          <w:tcPr>
            <w:tcW w:w="1170" w:type="dxa"/>
            <w:shd w:val="clear" w:color="auto" w:fill="auto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7B1561" w:rsidRPr="00096FD4" w:rsidRDefault="00DC007F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394</w:t>
            </w:r>
            <w:r w:rsidR="007B1561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728</w:t>
            </w:r>
            <w:r w:rsidR="007B1561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630</w:t>
            </w:r>
          </w:p>
        </w:tc>
      </w:tr>
      <w:tr w:rsidR="007B1561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7B1561" w:rsidRPr="00096FD4" w:rsidRDefault="007B1561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B1561" w:rsidRPr="00096FD4" w:rsidRDefault="007B1561" w:rsidP="008057D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F7F30" w:rsidRPr="00096FD4" w:rsidTr="008E5E7E">
        <w:trPr>
          <w:cantSplit/>
        </w:trPr>
        <w:tc>
          <w:tcPr>
            <w:tcW w:w="4510" w:type="dxa"/>
            <w:vAlign w:val="center"/>
          </w:tcPr>
          <w:p w:rsidR="009F7F30" w:rsidRPr="00096FD4" w:rsidRDefault="009F7F30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96FD4">
              <w:rPr>
                <w:rFonts w:ascii="Browallia New" w:hAnsi="Browallia New" w:cs="Browallia New"/>
                <w:color w:val="000000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435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422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096FD4" w:rsidRDefault="009F7F30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F7F30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18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635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454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058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970</w:t>
            </w:r>
          </w:p>
        </w:tc>
      </w:tr>
      <w:tr w:rsidR="009F7F30" w:rsidRPr="00096FD4" w:rsidTr="008E5E7E">
        <w:trPr>
          <w:cantSplit/>
        </w:trPr>
        <w:tc>
          <w:tcPr>
            <w:tcW w:w="4510" w:type="dxa"/>
            <w:vAlign w:val="center"/>
          </w:tcPr>
          <w:p w:rsidR="009F7F30" w:rsidRPr="00096FD4" w:rsidRDefault="009F7F30" w:rsidP="008057DA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435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422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394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728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18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635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F7F30" w:rsidRPr="00096FD4" w:rsidRDefault="00DC007F" w:rsidP="008057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848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787</w:t>
            </w:r>
            <w:r w:rsidR="009F7F3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600</w:t>
            </w:r>
          </w:p>
        </w:tc>
      </w:tr>
    </w:tbl>
    <w:p w:rsidR="009F7F30" w:rsidRPr="00096FD4" w:rsidRDefault="00450DA1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7</w:t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ข้อมูลจำแนกตามส่วนงาน </w:t>
      </w:r>
      <w:r w:rsidR="009F7F30"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E948DC" w:rsidRPr="00096FD4" w:rsidRDefault="00E948DC" w:rsidP="00A623C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:rsidR="00E948DC" w:rsidRPr="00096FD4" w:rsidRDefault="00E948DC" w:rsidP="00A623CC">
      <w:pPr>
        <w:ind w:left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ข้อมูลทางการเงินจำแนกตามส่วนงานธุรกิจ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450DA1" w:rsidRPr="00096FD4" w:rsidRDefault="00450DA1" w:rsidP="00A623C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8E2505" w:rsidRPr="00096FD4" w:rsidTr="00E87638">
        <w:trPr>
          <w:cantSplit/>
        </w:trPr>
        <w:tc>
          <w:tcPr>
            <w:tcW w:w="4510" w:type="dxa"/>
            <w:vAlign w:val="center"/>
          </w:tcPr>
          <w:p w:rsidR="00D30DD8" w:rsidRPr="00096FD4" w:rsidRDefault="00274B12" w:rsidP="008E5E7E">
            <w:pPr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:rsidR="00D30DD8" w:rsidRPr="00096FD4" w:rsidRDefault="00D30DD8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  <w:r w:rsidR="006E564E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eastAsia="en-GB"/>
              </w:rPr>
              <w:t xml:space="preserve"> (ตามที่ปรับใหม่)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สถาบัน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สอนภาษา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ภัตตาคาร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20636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ธุรกิจบันเทิง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D30DD8" w:rsidRPr="00096FD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D30DD8" w:rsidRPr="00096FD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30DD8" w:rsidRPr="00096FD4" w:rsidRDefault="00D30DD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623CC" w:rsidRPr="00096FD4" w:rsidTr="008E5E7E">
        <w:trPr>
          <w:cantSplit/>
        </w:trPr>
        <w:tc>
          <w:tcPr>
            <w:tcW w:w="4510" w:type="dxa"/>
            <w:vAlign w:val="center"/>
          </w:tcPr>
          <w:p w:rsidR="00A623CC" w:rsidRPr="00096FD4" w:rsidRDefault="00A623CC" w:rsidP="008E5E7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096FD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623CC" w:rsidRPr="00096FD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623CC" w:rsidRPr="00096FD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623CC" w:rsidRPr="00096FD4" w:rsidRDefault="00A623C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057DA">
            <w:pPr>
              <w:spacing w:line="330" w:lineRule="exact"/>
              <w:ind w:left="526"/>
              <w:jc w:val="lef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30</w:t>
            </w:r>
            <w:r w:rsidR="00450DA1"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450DA1" w:rsidRPr="00096F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096FD4" w:rsidRDefault="00D30DD8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</w:tcPr>
          <w:p w:rsidR="001F10F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385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627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172</w:t>
            </w:r>
          </w:p>
        </w:tc>
        <w:tc>
          <w:tcPr>
            <w:tcW w:w="1260" w:type="dxa"/>
            <w:shd w:val="clear" w:color="auto" w:fill="auto"/>
          </w:tcPr>
          <w:p w:rsidR="001F10F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450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752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055</w:t>
            </w:r>
          </w:p>
        </w:tc>
        <w:tc>
          <w:tcPr>
            <w:tcW w:w="1170" w:type="dxa"/>
            <w:shd w:val="clear" w:color="auto" w:fill="auto"/>
          </w:tcPr>
          <w:p w:rsidR="001F10F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378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350" w:type="dxa"/>
            <w:shd w:val="clear" w:color="auto" w:fill="auto"/>
          </w:tcPr>
          <w:p w:rsidR="001F10F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836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164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439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817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1F10F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439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817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385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187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450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752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055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378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836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318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347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39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823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624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13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614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363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117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757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58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615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744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7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035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556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45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523</w:t>
            </w:r>
            <w:r w:rsidR="00C17BC2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806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54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805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406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33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764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887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D30DD8" w:rsidRPr="00096FD4" w:rsidRDefault="00D30DD8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096FD4">
              <w:rPr>
                <w:rFonts w:ascii="Browallia New" w:hAnsi="Browallia New" w:cs="Browallia New"/>
                <w:color w:val="000000"/>
                <w:spacing w:val="-2"/>
                <w:cs/>
              </w:rPr>
              <w:t>ส</w:t>
            </w:r>
            <w:r w:rsidR="001826E7" w:rsidRPr="00096FD4">
              <w:rPr>
                <w:rFonts w:ascii="Browallia New" w:hAnsi="Browallia New" w:cs="Browallia New"/>
                <w:color w:val="000000"/>
                <w:spacing w:val="-2"/>
                <w:cs/>
              </w:rPr>
              <w:t>่วนแบ่งกำไรจาก</w:t>
            </w:r>
            <w:r w:rsidRPr="00096FD4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บริษัทร่วมและการร่วมค้า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30DD8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34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136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981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151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537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306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F10F9" w:rsidRPr="00096FD4" w:rsidRDefault="001F10F9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F10F9" w:rsidRPr="00096FD4" w:rsidRDefault="001F10F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F10F9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704</w:t>
            </w:r>
            <w:r w:rsidR="001F10F9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727</w:t>
            </w:r>
          </w:p>
        </w:tc>
      </w:tr>
      <w:tr w:rsidR="008E2505" w:rsidRPr="00096FD4" w:rsidTr="008E5E7E">
        <w:trPr>
          <w:cantSplit/>
          <w:trHeight w:val="57"/>
        </w:trPr>
        <w:tc>
          <w:tcPr>
            <w:tcW w:w="4510" w:type="dxa"/>
            <w:vAlign w:val="center"/>
            <w:hideMark/>
          </w:tcPr>
          <w:p w:rsidR="00D30DD8" w:rsidRPr="00096FD4" w:rsidRDefault="00D30DD8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ขาดทุนสุทธิสำหรับงวด</w:t>
            </w:r>
            <w:r w:rsidR="001826E7" w:rsidRPr="00096FD4">
              <w:rPr>
                <w:rFonts w:ascii="Browallia New" w:hAnsi="Browallia New" w:cs="Browallia New"/>
                <w:color w:val="000000"/>
                <w:cs/>
              </w:rPr>
              <w:t>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30DD8" w:rsidRPr="00096FD4" w:rsidRDefault="001F10F9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150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832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579</w:t>
            </w:r>
            <w:r w:rsidRPr="00096F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E2505" w:rsidRPr="00096FD4" w:rsidTr="008E5E7E">
        <w:trPr>
          <w:cantSplit/>
        </w:trPr>
        <w:tc>
          <w:tcPr>
            <w:tcW w:w="4510" w:type="dxa"/>
            <w:vAlign w:val="center"/>
          </w:tcPr>
          <w:p w:rsidR="00D30DD8" w:rsidRPr="00096FD4" w:rsidRDefault="00D30DD8" w:rsidP="008E5E7E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30DD8" w:rsidRPr="00096FD4" w:rsidRDefault="00D30DD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826E7" w:rsidRPr="00096FD4" w:rsidTr="008E5E7E">
        <w:trPr>
          <w:cantSplit/>
        </w:trPr>
        <w:tc>
          <w:tcPr>
            <w:tcW w:w="4510" w:type="dxa"/>
            <w:vAlign w:val="center"/>
          </w:tcPr>
          <w:p w:rsidR="001826E7" w:rsidRPr="00096FD4" w:rsidRDefault="001826E7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เมื่อปฏิบัติตามภาระที่ต้องปฏิบัติเสร็จสิ้น</w:t>
            </w:r>
            <w:r w:rsidRPr="00096FD4">
              <w:rPr>
                <w:rFonts w:ascii="Browallia New" w:hAnsi="Browallia New" w:cs="Browallia New"/>
                <w:color w:val="000000"/>
              </w:rPr>
              <w:t xml:space="preserve"> (Point in time)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26E7" w:rsidRPr="00096FD4" w:rsidRDefault="001826E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26E7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450</w:t>
            </w:r>
            <w:r w:rsidR="001826E7" w:rsidRPr="00096F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752</w:t>
            </w:r>
            <w:r w:rsidR="001826E7" w:rsidRPr="00096F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055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826E7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826E7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450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755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992</w:t>
            </w:r>
          </w:p>
        </w:tc>
      </w:tr>
      <w:tr w:rsidR="001826E7" w:rsidRPr="00096FD4" w:rsidTr="008E5E7E">
        <w:trPr>
          <w:cantSplit/>
        </w:trPr>
        <w:tc>
          <w:tcPr>
            <w:tcW w:w="4510" w:type="dxa"/>
            <w:vAlign w:val="center"/>
          </w:tcPr>
          <w:p w:rsidR="009F7F30" w:rsidRPr="00096FD4" w:rsidRDefault="001826E7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ตลอดช่วงเวลาที่ปฏิบัติตามภาระที่ต้องปฏิบัติ</w:t>
            </w:r>
            <w:r w:rsidRPr="00096FD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:rsidR="001826E7" w:rsidRPr="00096FD4" w:rsidRDefault="00A623CC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9F7F30" w:rsidRPr="00096FD4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(Over time)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F7F30" w:rsidRPr="00096FD4" w:rsidRDefault="009F7F3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:rsidR="001826E7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385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187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355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F7F30" w:rsidRPr="00096FD4" w:rsidRDefault="009F7F3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:rsidR="001826E7" w:rsidRPr="00096FD4" w:rsidRDefault="001826E7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F7F30" w:rsidRPr="00096FD4" w:rsidRDefault="009F7F3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:rsidR="001826E7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375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F7F30" w:rsidRPr="00096FD4" w:rsidRDefault="009F7F3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:rsidR="001826E7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385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562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355</w:t>
            </w:r>
          </w:p>
        </w:tc>
      </w:tr>
      <w:tr w:rsidR="001826E7" w:rsidRPr="00096FD4" w:rsidTr="008E5E7E">
        <w:trPr>
          <w:cantSplit/>
        </w:trPr>
        <w:tc>
          <w:tcPr>
            <w:tcW w:w="4510" w:type="dxa"/>
            <w:vAlign w:val="center"/>
            <w:hideMark/>
          </w:tcPr>
          <w:p w:rsidR="001826E7" w:rsidRPr="00096FD4" w:rsidRDefault="001826E7" w:rsidP="008E5E7E">
            <w:pPr>
              <w:ind w:left="52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26E7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385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187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355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826E7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450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752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055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826E7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378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826E7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836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318</w:t>
            </w:r>
            <w:r w:rsidR="001826E7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347</w:t>
            </w:r>
          </w:p>
        </w:tc>
      </w:tr>
    </w:tbl>
    <w:p w:rsidR="009F7F30" w:rsidRPr="00096FD4" w:rsidRDefault="009F7F30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04C2A" w:rsidRPr="00096FD4" w:rsidRDefault="00204C2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ต้นทุนที่ไม่สามารถปันส่วนได</w:t>
      </w:r>
      <w:r w:rsidR="00F5458D" w:rsidRPr="00096FD4">
        <w:rPr>
          <w:rFonts w:ascii="Browallia New" w:hAnsi="Browallia New" w:cs="Browallia New"/>
          <w:color w:val="000000"/>
          <w:sz w:val="26"/>
          <w:szCs w:val="26"/>
          <w:cs/>
        </w:rPr>
        <w:t>้ส่วนใหญ่เป็นค่าใช้จ่ายส่วนกลาง</w:t>
      </w:r>
    </w:p>
    <w:p w:rsidR="008E5E7E" w:rsidRPr="00096FD4" w:rsidRDefault="008E5E7E" w:rsidP="008E5E7E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450DA1" w:rsidRPr="00096FD4" w:rsidRDefault="008E5E7E" w:rsidP="00F5458D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8</w:t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F7F30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</w:t>
      </w:r>
    </w:p>
    <w:p w:rsidR="0093611E" w:rsidRPr="00096FD4" w:rsidRDefault="0093611E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85F56" w:rsidRPr="00096FD4" w:rsidRDefault="00354FD4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  <w:r w:rsidR="006E110F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B7B6D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B7B6D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6E110F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:rsidR="00204C2A" w:rsidRPr="00096FD4" w:rsidRDefault="00204C2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71749D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8E5E7E">
            <w:pPr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096FD4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8E5E7E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096FD4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สินทรัพย์ทางการเงินที่รับรู้มูลค่ายุติธรรม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02FAB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302FAB" w:rsidRPr="00096FD4" w:rsidRDefault="00302FAB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="00096FD4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ผ่านงบกำไรขาดทุน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096FD4" w:rsidRDefault="00DC007F" w:rsidP="008E5E7E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6D3F6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714</w:t>
            </w:r>
            <w:r w:rsidR="006D3F6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096FD4" w:rsidRDefault="006D3F6F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096FD4" w:rsidRDefault="006D3F6F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02FAB" w:rsidRPr="00096FD4" w:rsidRDefault="00DC007F" w:rsidP="008E5E7E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6D3F6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714</w:t>
            </w:r>
            <w:r w:rsidR="006D3F6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137</w:t>
            </w:r>
          </w:p>
        </w:tc>
      </w:tr>
    </w:tbl>
    <w:p w:rsidR="006A0302" w:rsidRPr="00096FD4" w:rsidRDefault="006A0302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23112" w:rsidRPr="00096FD4" w:rsidRDefault="00354FD4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  <w:r w:rsidR="00323112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23112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</w:p>
    <w:p w:rsidR="00323112" w:rsidRPr="00096FD4" w:rsidRDefault="00323112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204C2A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04C2A" w:rsidRPr="00096FD4" w:rsidRDefault="00204C2A" w:rsidP="00E876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DC007F" w:rsidRPr="00DC00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04C2A" w:rsidRPr="00096FD4" w:rsidTr="00096FD4">
        <w:tc>
          <w:tcPr>
            <w:tcW w:w="4392" w:type="dxa"/>
            <w:shd w:val="clear" w:color="auto" w:fill="auto"/>
            <w:vAlign w:val="bottom"/>
          </w:tcPr>
          <w:p w:rsidR="00204C2A" w:rsidRPr="00096FD4" w:rsidRDefault="00204C2A" w:rsidP="00096FD4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สินทรัพย์ทางการเงินที่รับรู้มูลค่ายุติธรรม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04C2A" w:rsidRPr="00096FD4" w:rsidRDefault="00204C2A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C6A4D" w:rsidRPr="00096FD4" w:rsidTr="00096FD4">
        <w:tc>
          <w:tcPr>
            <w:tcW w:w="4392" w:type="dxa"/>
            <w:shd w:val="clear" w:color="auto" w:fill="auto"/>
            <w:vAlign w:val="bottom"/>
            <w:hideMark/>
          </w:tcPr>
          <w:p w:rsidR="003C6A4D" w:rsidRPr="00096FD4" w:rsidRDefault="003C6A4D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="00096FD4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ผ่านงบกำไรขาดทุน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C6A4D" w:rsidRPr="00096FD4" w:rsidRDefault="00DC007F" w:rsidP="008E5E7E">
            <w:pPr>
              <w:ind w:right="-72" w:firstLineChars="100" w:firstLine="25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3C6A4D" w:rsidRPr="00096FD4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712</w:t>
            </w:r>
            <w:r w:rsidR="003C6A4D" w:rsidRPr="00096FD4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C6A4D" w:rsidRPr="00096FD4" w:rsidRDefault="003C6A4D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C6A4D" w:rsidRPr="00096FD4" w:rsidRDefault="003C6A4D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C6A4D" w:rsidRPr="00096FD4" w:rsidRDefault="00DC007F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3C6A4D" w:rsidRPr="00096FD4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712</w:t>
            </w:r>
            <w:r w:rsidR="003C6A4D" w:rsidRPr="00096FD4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C007F">
              <w:rPr>
                <w:rFonts w:ascii="Browallia New" w:eastAsia="SimSun" w:hAnsi="Browallia New" w:cs="Browallia New"/>
                <w:color w:val="000000"/>
                <w:spacing w:val="-2"/>
                <w:sz w:val="26"/>
                <w:szCs w:val="26"/>
              </w:rPr>
              <w:t>307</w:t>
            </w:r>
          </w:p>
        </w:tc>
      </w:tr>
    </w:tbl>
    <w:p w:rsidR="00204C2A" w:rsidRPr="00096FD4" w:rsidRDefault="00204C2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64464" w:rsidRPr="00096FD4" w:rsidRDefault="008677E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:rsidR="00164464" w:rsidRPr="00096FD4" w:rsidRDefault="00164464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677EA" w:rsidRPr="00096FD4" w:rsidRDefault="008677E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7946B0" w:rsidRPr="00096FD4" w:rsidRDefault="007946B0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946B0" w:rsidRPr="00096FD4" w:rsidRDefault="007946B0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มูลค่าตามบัญชีของเครื่องมือทางการเงินอันได้แก่ เงินสดและรายการเทียบเท่าเงินสด ลูกหนี้การค้าและลูกห</w:t>
      </w:r>
      <w:r w:rsidR="0093611E" w:rsidRPr="00096FD4">
        <w:rPr>
          <w:rFonts w:ascii="Browallia New" w:hAnsi="Browallia New" w:cs="Browallia New"/>
          <w:color w:val="000000"/>
          <w:sz w:val="26"/>
          <w:szCs w:val="26"/>
          <w:cs/>
        </w:rPr>
        <w:t>นี้อื่น เงินให้กู้ยืม</w:t>
      </w:r>
      <w:r w:rsidR="00450DA1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เจ้าหนี้การค้าและเจ้าหนี้อื่น เงินกู้ยืมระยะสั้นจาก</w:t>
      </w:r>
      <w:r w:rsidR="0093611E" w:rsidRPr="00096FD4">
        <w:rPr>
          <w:rFonts w:ascii="Browallia New" w:hAnsi="Browallia New" w:cs="Browallia New"/>
          <w:color w:val="000000"/>
          <w:sz w:val="26"/>
          <w:szCs w:val="26"/>
          <w:cs/>
        </w:rPr>
        <w:t>บุคคลอื่นและ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หนี้สินตามสัญญาเช่าการเงินและเงินกู้ยืมจากสถาบันการเงินมีมูลค่าใกล้เคียงกับมูลค่ายุติธรรมทั้งนี้ เนื่องจากมีระยะสั้น หรือมีอัตราดอกเบี้ยใกล้เคียงกับอัตราดอกเบี้ยในตลาด</w:t>
      </w:r>
    </w:p>
    <w:p w:rsidR="00450DA1" w:rsidRPr="00096FD4" w:rsidRDefault="00450DA1" w:rsidP="008E5E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450DA1" w:rsidRPr="00096FD4" w:rsidRDefault="00E01ABD" w:rsidP="008E5E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9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ลูกหนี้การค้าและลูกหนี้อื่น</w:t>
      </w:r>
    </w:p>
    <w:p w:rsidR="00247882" w:rsidRPr="00096FD4" w:rsidRDefault="00247882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F44F1" w:rsidRPr="00096FD4" w:rsidTr="00427CD0">
        <w:tc>
          <w:tcPr>
            <w:tcW w:w="4392" w:type="dxa"/>
            <w:vAlign w:val="bottom"/>
          </w:tcPr>
          <w:p w:rsidR="00FF44F1" w:rsidRPr="00096FD4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096FD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FF44F1"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096FD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3924FC" w:rsidRPr="00096FD4" w:rsidTr="00427CD0">
        <w:tc>
          <w:tcPr>
            <w:tcW w:w="4392" w:type="dxa"/>
            <w:vAlign w:val="bottom"/>
          </w:tcPr>
          <w:p w:rsidR="003924FC" w:rsidRPr="00096FD4" w:rsidRDefault="003924FC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:rsidR="003924FC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3924FC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3924FC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924FC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3924FC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</w:tcPr>
          <w:p w:rsidR="003924FC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3924FC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924FC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A0572" w:rsidRPr="00096FD4" w:rsidTr="00427CD0">
        <w:tc>
          <w:tcPr>
            <w:tcW w:w="4392" w:type="dxa"/>
            <w:vAlign w:val="bottom"/>
          </w:tcPr>
          <w:p w:rsidR="00AA0572" w:rsidRPr="00096FD4" w:rsidRDefault="00AA0572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AA0572" w:rsidRPr="00096FD4" w:rsidTr="00427CD0">
        <w:tc>
          <w:tcPr>
            <w:tcW w:w="4392" w:type="dxa"/>
            <w:vAlign w:val="bottom"/>
          </w:tcPr>
          <w:p w:rsidR="00AA0572" w:rsidRPr="00096FD4" w:rsidRDefault="00AA0572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AA0572" w:rsidRPr="00096FD4" w:rsidRDefault="00AA0572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A0572" w:rsidRPr="00096FD4" w:rsidTr="008E5E7E">
        <w:tc>
          <w:tcPr>
            <w:tcW w:w="4392" w:type="dxa"/>
            <w:vAlign w:val="bottom"/>
          </w:tcPr>
          <w:p w:rsidR="00AA0572" w:rsidRPr="00096FD4" w:rsidRDefault="00AA0572" w:rsidP="008E5E7E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0572" w:rsidRPr="00096FD4" w:rsidRDefault="00AA057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377A0" w:rsidRPr="00096FD4" w:rsidTr="008E5E7E">
        <w:trPr>
          <w:trHeight w:val="20"/>
        </w:trPr>
        <w:tc>
          <w:tcPr>
            <w:tcW w:w="4392" w:type="dxa"/>
            <w:vAlign w:val="bottom"/>
          </w:tcPr>
          <w:p w:rsidR="002377A0" w:rsidRPr="00096FD4" w:rsidRDefault="002377A0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2377A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2377A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9433F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2377A0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77A0" w:rsidRPr="00096FD4" w:rsidTr="008E5E7E">
        <w:trPr>
          <w:trHeight w:val="20"/>
        </w:trPr>
        <w:tc>
          <w:tcPr>
            <w:tcW w:w="4392" w:type="dxa"/>
            <w:vAlign w:val="bottom"/>
          </w:tcPr>
          <w:p w:rsidR="002377A0" w:rsidRPr="00096FD4" w:rsidRDefault="002377A0" w:rsidP="008E5E7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8D51EB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377A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2377A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9433F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377A0" w:rsidRPr="00096FD4" w:rsidRDefault="002377A0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616A" w:rsidRPr="00096FD4" w:rsidTr="008E5E7E">
        <w:trPr>
          <w:trHeight w:val="20"/>
        </w:trPr>
        <w:tc>
          <w:tcPr>
            <w:tcW w:w="4392" w:type="dxa"/>
            <w:vAlign w:val="bottom"/>
          </w:tcPr>
          <w:p w:rsidR="006A616A" w:rsidRPr="00096FD4" w:rsidRDefault="006A616A" w:rsidP="008E5E7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9433FE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616A" w:rsidRPr="00096FD4" w:rsidTr="008E5E7E">
        <w:trPr>
          <w:trHeight w:val="121"/>
        </w:trPr>
        <w:tc>
          <w:tcPr>
            <w:tcW w:w="4392" w:type="dxa"/>
            <w:vAlign w:val="bottom"/>
          </w:tcPr>
          <w:p w:rsidR="006A616A" w:rsidRPr="00096FD4" w:rsidRDefault="006A616A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8D51EB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616A" w:rsidRPr="00096FD4" w:rsidRDefault="009433FE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20"/>
        </w:trPr>
        <w:tc>
          <w:tcPr>
            <w:tcW w:w="4392" w:type="dxa"/>
            <w:vAlign w:val="bottom"/>
          </w:tcPr>
          <w:p w:rsidR="008D51EB" w:rsidRPr="00096FD4" w:rsidRDefault="008D51EB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20"/>
        </w:trPr>
        <w:tc>
          <w:tcPr>
            <w:tcW w:w="4392" w:type="dxa"/>
            <w:vAlign w:val="bottom"/>
          </w:tcPr>
          <w:p w:rsidR="008D51EB" w:rsidRPr="00096FD4" w:rsidRDefault="008D51EB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</w:tr>
      <w:tr w:rsidR="006A616A" w:rsidRPr="00096FD4" w:rsidTr="008E5E7E">
        <w:trPr>
          <w:trHeight w:val="20"/>
        </w:trPr>
        <w:tc>
          <w:tcPr>
            <w:tcW w:w="4392" w:type="dxa"/>
            <w:vAlign w:val="bottom"/>
          </w:tcPr>
          <w:p w:rsidR="006A616A" w:rsidRPr="00096FD4" w:rsidRDefault="006A616A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433FE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9433FE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9433FE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6A616A" w:rsidRPr="00096FD4" w:rsidTr="008E5E7E">
        <w:trPr>
          <w:trHeight w:val="20"/>
        </w:trPr>
        <w:tc>
          <w:tcPr>
            <w:tcW w:w="4392" w:type="dxa"/>
            <w:vAlign w:val="bottom"/>
          </w:tcPr>
          <w:p w:rsidR="006A616A" w:rsidRPr="00096FD4" w:rsidRDefault="006A616A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2A7BE7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616A" w:rsidRPr="00096FD4" w:rsidTr="008E5E7E">
        <w:trPr>
          <w:trHeight w:val="80"/>
        </w:trPr>
        <w:tc>
          <w:tcPr>
            <w:tcW w:w="4392" w:type="dxa"/>
            <w:vAlign w:val="bottom"/>
          </w:tcPr>
          <w:p w:rsidR="006A616A" w:rsidRPr="00096FD4" w:rsidRDefault="006A616A" w:rsidP="00287BEF">
            <w:pPr>
              <w:spacing w:before="10"/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A1240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9433F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A7BE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2A7BE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8D51EB" w:rsidP="00287BEF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8D51EB" w:rsidP="008E5E7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D51EB" w:rsidRPr="00096FD4" w:rsidRDefault="008D51EB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</w:tr>
      <w:tr w:rsidR="006A616A" w:rsidRPr="00096FD4" w:rsidTr="008E5E7E">
        <w:trPr>
          <w:trHeight w:val="80"/>
        </w:trPr>
        <w:tc>
          <w:tcPr>
            <w:tcW w:w="4392" w:type="dxa"/>
            <w:vAlign w:val="bottom"/>
          </w:tcPr>
          <w:p w:rsidR="006A616A" w:rsidRPr="00096FD4" w:rsidRDefault="006A616A" w:rsidP="008E5E7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9433FE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9433FE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</w:tbl>
    <w:p w:rsidR="00D47FBA" w:rsidRPr="00096FD4" w:rsidRDefault="00D47FBA" w:rsidP="00E876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FF44F1" w:rsidRPr="00096FD4" w:rsidRDefault="00FF44F1" w:rsidP="00E876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="0093611E" w:rsidRPr="00096FD4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อายุหนี้ที่ค้างชำระได้ดังนี้</w:t>
      </w:r>
    </w:p>
    <w:p w:rsidR="00A40C1B" w:rsidRPr="00096FD4" w:rsidRDefault="00A40C1B" w:rsidP="00E876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F44F1" w:rsidRPr="00096FD4" w:rsidTr="00427CD0">
        <w:tc>
          <w:tcPr>
            <w:tcW w:w="4392" w:type="dxa"/>
            <w:vAlign w:val="bottom"/>
          </w:tcPr>
          <w:p w:rsidR="00FF44F1" w:rsidRPr="00096FD4" w:rsidRDefault="00FF44F1" w:rsidP="008E5E7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44F1" w:rsidRPr="00096FD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FF44F1"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:rsidR="00FF44F1" w:rsidRPr="00096FD4" w:rsidRDefault="0095717A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323112"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953E8" w:rsidRPr="00096FD4" w:rsidTr="008E5E7E">
        <w:tc>
          <w:tcPr>
            <w:tcW w:w="4392" w:type="dxa"/>
            <w:vAlign w:val="bottom"/>
          </w:tcPr>
          <w:p w:rsidR="000953E8" w:rsidRPr="00096FD4" w:rsidRDefault="000953E8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953E8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0953E8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0953E8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0953E8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:rsidR="000953E8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3B7B6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0953E8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0953E8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0953E8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953E8" w:rsidRPr="00096FD4" w:rsidTr="008E5E7E">
        <w:tc>
          <w:tcPr>
            <w:tcW w:w="4392" w:type="dxa"/>
            <w:vAlign w:val="bottom"/>
          </w:tcPr>
          <w:p w:rsidR="000953E8" w:rsidRPr="00096FD4" w:rsidRDefault="000953E8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0953E8" w:rsidRPr="00096FD4" w:rsidTr="008E5E7E">
        <w:tc>
          <w:tcPr>
            <w:tcW w:w="4392" w:type="dxa"/>
            <w:vAlign w:val="bottom"/>
          </w:tcPr>
          <w:p w:rsidR="000953E8" w:rsidRPr="00096FD4" w:rsidRDefault="000953E8" w:rsidP="008E5E7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953E8" w:rsidRPr="00096FD4" w:rsidTr="008E5E7E">
        <w:tc>
          <w:tcPr>
            <w:tcW w:w="4392" w:type="dxa"/>
            <w:vAlign w:val="bottom"/>
          </w:tcPr>
          <w:p w:rsidR="000953E8" w:rsidRPr="00096FD4" w:rsidRDefault="000953E8" w:rsidP="008E5E7E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953E8" w:rsidRPr="00096FD4" w:rsidTr="008E5E7E">
        <w:trPr>
          <w:trHeight w:val="80"/>
        </w:trPr>
        <w:tc>
          <w:tcPr>
            <w:tcW w:w="4392" w:type="dxa"/>
            <w:vAlign w:val="bottom"/>
          </w:tcPr>
          <w:p w:rsidR="000953E8" w:rsidRPr="00096FD4" w:rsidRDefault="000953E8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953E8" w:rsidRPr="00096FD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93611E" w:rsidP="008E5E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93611E" w:rsidP="008E5E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8234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68234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93611E" w:rsidP="008E5E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8234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68234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AC5AE3" w:rsidP="008E5E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8D51EB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51EB" w:rsidRPr="00096FD4" w:rsidTr="008E5E7E">
        <w:trPr>
          <w:trHeight w:val="80"/>
        </w:trPr>
        <w:tc>
          <w:tcPr>
            <w:tcW w:w="4392" w:type="dxa"/>
            <w:vAlign w:val="bottom"/>
          </w:tcPr>
          <w:p w:rsidR="008D51EB" w:rsidRPr="00096FD4" w:rsidRDefault="008D51EB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D51EB" w:rsidRPr="00096FD4" w:rsidRDefault="008D51EB" w:rsidP="00287BEF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616A" w:rsidRPr="00096FD4" w:rsidTr="008E5E7E">
        <w:trPr>
          <w:trHeight w:val="80"/>
        </w:trPr>
        <w:tc>
          <w:tcPr>
            <w:tcW w:w="4392" w:type="dxa"/>
            <w:vAlign w:val="bottom"/>
          </w:tcPr>
          <w:p w:rsidR="006A616A" w:rsidRPr="00096FD4" w:rsidRDefault="006A616A" w:rsidP="00287B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A616A" w:rsidRPr="00096FD4" w:rsidRDefault="00DC007F" w:rsidP="00287BEF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8D51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DC007F" w:rsidP="00287BEF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A616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9433FE" w:rsidP="00287BEF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616A" w:rsidRPr="00096FD4" w:rsidRDefault="006A616A" w:rsidP="00287BEF">
            <w:pPr>
              <w:pBdr>
                <w:bottom w:val="doub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3D1CE6" w:rsidRPr="00096FD4" w:rsidRDefault="00E01ABD" w:rsidP="008E5E7E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2" w:name="_Toc460943573"/>
      <w:bookmarkStart w:id="3" w:name="_Toc460944142"/>
      <w:bookmarkStart w:id="4" w:name="_Toc460944184"/>
      <w:bookmarkStart w:id="5" w:name="_Toc494266686"/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F6C7E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สินทรัพย์ไม่หมุนเวียนที่</w:t>
      </w:r>
      <w:r w:rsidR="00044A5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จัดประเภทไว้</w:t>
      </w:r>
      <w:r w:rsidR="00EF6C7E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เพื่อขาย</w:t>
      </w:r>
    </w:p>
    <w:bookmarkEnd w:id="2"/>
    <w:bookmarkEnd w:id="3"/>
    <w:bookmarkEnd w:id="4"/>
    <w:bookmarkEnd w:id="5"/>
    <w:p w:rsidR="00A142D7" w:rsidRPr="00096FD4" w:rsidRDefault="00A142D7" w:rsidP="008E5E7E">
      <w:pPr>
        <w:ind w:left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A142D7" w:rsidRPr="00096FD4" w:rsidRDefault="0064658F" w:rsidP="00E87638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ในระหว่างงวดกลุ่มกิจการได้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จำหน่ายหุ้นบางส่วนในบริษัท อินเด็กซ์ ครีเอทีฟ วิลเลจ จำกัด (มหาชน) ซ</w:t>
      </w:r>
      <w:r w:rsidR="00427CD0" w:rsidRPr="00096FD4">
        <w:rPr>
          <w:rFonts w:ascii="Browallia New" w:hAnsi="Browallia New" w:cs="Browallia New"/>
          <w:color w:val="000000"/>
          <w:sz w:val="26"/>
          <w:szCs w:val="26"/>
          <w:cs/>
        </w:rPr>
        <w:t>ึ่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>งเป็นบริษัทย่อย</w:t>
      </w:r>
      <w:r w:rsidR="00E87638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C26920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824F7A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5AE3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AC5AE3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C5AE3" w:rsidRPr="00096FD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AC5AE3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นอกจากนี้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มีแผนที่</w:t>
      </w:r>
      <w:r w:rsidR="00777E70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จะจำหน่าย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หุ้นส่วนที่เหลือ</w:t>
      </w:r>
      <w:r w:rsidR="00777E70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ในบริษัทย่อยดังกล่าวให้</w:t>
      </w:r>
      <w:r w:rsidR="00C26920" w:rsidRPr="00096FD4">
        <w:rPr>
          <w:rFonts w:ascii="Browallia New" w:hAnsi="Browallia New" w:cs="Browallia New"/>
          <w:color w:val="000000"/>
          <w:sz w:val="26"/>
          <w:szCs w:val="26"/>
          <w:cs/>
        </w:rPr>
        <w:t>แล้วเสร็จ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ภายใน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กลุ่มกิจการจึงแสดงข้อมูลทางการเงินของกลุ่มอินเด็กซ์ ซึ่งถือเป็น</w:t>
      </w:r>
      <w:r w:rsidR="004F7B3D" w:rsidRPr="00096FD4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ส่วนหนึ่งของธุรกิจบันเทิงและกิจกรรมการตลาด เป็นผลของการดำเนินงานที่ยกเลิกในข้อมูลทางการเงินระหว่างกาล</w:t>
      </w:r>
    </w:p>
    <w:p w:rsidR="00A142D7" w:rsidRPr="00096FD4" w:rsidRDefault="00A142D7" w:rsidP="008E5E7E">
      <w:pPr>
        <w:pStyle w:val="Header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142D7" w:rsidRPr="00096FD4" w:rsidRDefault="00A142D7" w:rsidP="008E5E7E">
      <w:pPr>
        <w:pStyle w:val="Header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ข้อมูลทางการเงินที่เกี่ยวข้องกับการดำเนินงานของ</w:t>
      </w:r>
      <w:r w:rsidR="007202DF"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กลุ่ม</w:t>
      </w: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อินเด็กซ์</w:t>
      </w:r>
      <w:r w:rsidR="007202DF"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</w:t>
      </w:r>
      <w:r w:rsidR="00C26920" w:rsidRPr="00096FD4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สามารถแสดงแยกจากการดำเนินงานปกติของกลุ่มกิจการ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ได้ดังตารางข้างล่าง</w:t>
      </w:r>
      <w:r w:rsidR="00C2692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และตัวเลขเปรียบเทียบ</w:t>
      </w:r>
      <w:r w:rsidR="007202DF" w:rsidRPr="00096FD4">
        <w:rPr>
          <w:rFonts w:ascii="Browallia New" w:hAnsi="Browallia New" w:cs="Browallia New"/>
          <w:color w:val="000000"/>
          <w:sz w:val="26"/>
          <w:szCs w:val="26"/>
          <w:cs/>
        </w:rPr>
        <w:t>มีการปรับปรุง</w:t>
      </w:r>
      <w:r w:rsidR="00C2692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ย้อนหลังได้ดังนี้ </w:t>
      </w:r>
    </w:p>
    <w:p w:rsidR="00A142D7" w:rsidRPr="00096FD4" w:rsidRDefault="00A142D7" w:rsidP="008E5E7E">
      <w:pPr>
        <w:ind w:left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A142D7" w:rsidRPr="00096FD4" w:rsidRDefault="00DC007F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64658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A142D7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142D7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</w:t>
      </w:r>
      <w:r w:rsidR="00C26920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ผลการดำเนินงาน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A142D7" w:rsidRPr="00096FD4" w:rsidTr="00427CD0">
        <w:tc>
          <w:tcPr>
            <w:tcW w:w="6498" w:type="dxa"/>
            <w:vAlign w:val="bottom"/>
          </w:tcPr>
          <w:p w:rsidR="00A142D7" w:rsidRPr="00096FD4" w:rsidRDefault="00A142D7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:rsidR="00A142D7" w:rsidRPr="00096FD4" w:rsidRDefault="00A142D7" w:rsidP="008E5E7E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6920" w:rsidRPr="00096FD4" w:rsidTr="000605A7">
        <w:tc>
          <w:tcPr>
            <w:tcW w:w="6498" w:type="dxa"/>
            <w:vAlign w:val="bottom"/>
          </w:tcPr>
          <w:p w:rsidR="00C26920" w:rsidRPr="00096FD4" w:rsidRDefault="00C26920" w:rsidP="00287BE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</w:t>
            </w:r>
            <w:r w:rsidR="006353D2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ำหรับงวดเก้าเดือนสิ้นสุดวันที่ </w:t>
            </w:r>
          </w:p>
        </w:tc>
        <w:tc>
          <w:tcPr>
            <w:tcW w:w="1534" w:type="dxa"/>
            <w:vAlign w:val="bottom"/>
          </w:tcPr>
          <w:p w:rsidR="00C26920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4" w:type="dxa"/>
            <w:vAlign w:val="bottom"/>
          </w:tcPr>
          <w:p w:rsidR="00C26920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E53812" w:rsidRPr="00096FD4" w:rsidTr="000605A7">
        <w:tc>
          <w:tcPr>
            <w:tcW w:w="6498" w:type="dxa"/>
            <w:vAlign w:val="bottom"/>
          </w:tcPr>
          <w:p w:rsidR="006353D2" w:rsidRPr="00096FD4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6353D2" w:rsidRPr="00096FD4" w:rsidRDefault="006353D2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34" w:type="dxa"/>
            <w:vAlign w:val="bottom"/>
          </w:tcPr>
          <w:p w:rsidR="006353D2" w:rsidRPr="00096FD4" w:rsidRDefault="006353D2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C26920" w:rsidRPr="00096FD4" w:rsidTr="00427CD0">
        <w:tc>
          <w:tcPr>
            <w:tcW w:w="6498" w:type="dxa"/>
            <w:vAlign w:val="bottom"/>
          </w:tcPr>
          <w:p w:rsidR="00C26920" w:rsidRPr="00096FD4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6920" w:rsidRPr="00096FD4" w:rsidTr="00427CD0">
        <w:tc>
          <w:tcPr>
            <w:tcW w:w="6498" w:type="dxa"/>
            <w:vAlign w:val="bottom"/>
          </w:tcPr>
          <w:p w:rsidR="00C26920" w:rsidRPr="00096FD4" w:rsidRDefault="00C26920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534" w:type="dxa"/>
            <w:vAlign w:val="bottom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C26920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F33257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534" w:type="dxa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645A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F645A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534" w:type="dxa"/>
            <w:vAlign w:val="bottom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C26920" w:rsidRPr="00096FD4" w:rsidRDefault="00C26920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C26920" w:rsidRPr="00096FD4" w:rsidRDefault="00945E35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C26920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920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7202DF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จากบริษัทร่วมและการร่วมค้า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4" w:type="dxa"/>
            <w:vAlign w:val="bottom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534" w:type="dxa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</w:tr>
      <w:tr w:rsidR="00C26920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:rsidR="00C26920" w:rsidRPr="00096FD4" w:rsidRDefault="00C26920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812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534" w:type="dxa"/>
          </w:tcPr>
          <w:p w:rsidR="00C26920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</w:tr>
      <w:tr w:rsidR="00C26920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 w:right="61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C26920" w:rsidP="00E200F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4" w:type="dxa"/>
          </w:tcPr>
          <w:p w:rsidR="00C26920" w:rsidRPr="00096FD4" w:rsidRDefault="00C26920" w:rsidP="00E200F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200F4" w:rsidRPr="00096FD4" w:rsidTr="008E5E7E">
        <w:trPr>
          <w:trHeight w:val="80"/>
        </w:trPr>
        <w:tc>
          <w:tcPr>
            <w:tcW w:w="6498" w:type="dxa"/>
          </w:tcPr>
          <w:p w:rsidR="00E200F4" w:rsidRPr="00096FD4" w:rsidRDefault="00E200F4" w:rsidP="008E5E7E">
            <w:pPr>
              <w:ind w:left="1080" w:right="61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534" w:type="dxa"/>
            <w:shd w:val="clear" w:color="auto" w:fill="auto"/>
          </w:tcPr>
          <w:p w:rsidR="00E200F4" w:rsidRPr="00096FD4" w:rsidRDefault="00E200F4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:rsidR="00E200F4" w:rsidRPr="00096FD4" w:rsidRDefault="00E200F4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26920" w:rsidRPr="00096FD4" w:rsidTr="008E5E7E">
        <w:trPr>
          <w:trHeight w:val="80"/>
        </w:trPr>
        <w:tc>
          <w:tcPr>
            <w:tcW w:w="6498" w:type="dxa"/>
          </w:tcPr>
          <w:p w:rsidR="00C26920" w:rsidRPr="00096FD4" w:rsidRDefault="00C26920" w:rsidP="008E5E7E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:rsidR="00C26920" w:rsidRPr="00096FD4" w:rsidRDefault="00DC007F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200F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E200F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534" w:type="dxa"/>
          </w:tcPr>
          <w:p w:rsidR="00C26920" w:rsidRPr="00096FD4" w:rsidRDefault="00DC007F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C2692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</w:tbl>
    <w:p w:rsidR="00CC0C1F" w:rsidRPr="00096FD4" w:rsidRDefault="00CC0C1F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CC0C1F" w:rsidRPr="00096FD4" w:rsidRDefault="00DC007F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61ACC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161ACC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61ACC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</w:t>
      </w:r>
      <w:r w:rsidR="00CC0C1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กระแสเงินสด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CC0C1F" w:rsidRPr="00096FD4" w:rsidTr="00E87638">
        <w:tc>
          <w:tcPr>
            <w:tcW w:w="6498" w:type="dxa"/>
            <w:vAlign w:val="bottom"/>
          </w:tcPr>
          <w:p w:rsidR="00CC0C1F" w:rsidRPr="00096FD4" w:rsidRDefault="00CC0C1F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:rsidR="00CC0C1F" w:rsidRPr="00096FD4" w:rsidRDefault="00CC0C1F" w:rsidP="00E87638">
            <w:pPr>
              <w:pStyle w:val="Heading2"/>
              <w:pBdr>
                <w:bottom w:val="single" w:sz="4" w:space="0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61ACC" w:rsidRPr="00096FD4" w:rsidTr="00E87638">
        <w:tc>
          <w:tcPr>
            <w:tcW w:w="6498" w:type="dxa"/>
            <w:vAlign w:val="bottom"/>
          </w:tcPr>
          <w:p w:rsidR="00161ACC" w:rsidRPr="00096FD4" w:rsidRDefault="00161ACC" w:rsidP="00287BEF">
            <w:pPr>
              <w:spacing w:before="10"/>
              <w:ind w:left="108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</w:tc>
        <w:tc>
          <w:tcPr>
            <w:tcW w:w="1534" w:type="dxa"/>
            <w:vAlign w:val="bottom"/>
          </w:tcPr>
          <w:p w:rsidR="00161ACC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4" w:type="dxa"/>
            <w:vAlign w:val="bottom"/>
          </w:tcPr>
          <w:p w:rsidR="00161ACC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353D2"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6353D2" w:rsidRPr="00096FD4" w:rsidTr="00763EA8">
        <w:tc>
          <w:tcPr>
            <w:tcW w:w="6498" w:type="dxa"/>
            <w:vAlign w:val="bottom"/>
          </w:tcPr>
          <w:p w:rsidR="006353D2" w:rsidRPr="00096FD4" w:rsidRDefault="006353D2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6353D2" w:rsidRPr="00096FD4" w:rsidRDefault="006353D2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34" w:type="dxa"/>
            <w:vAlign w:val="bottom"/>
          </w:tcPr>
          <w:p w:rsidR="006353D2" w:rsidRPr="00096FD4" w:rsidRDefault="006353D2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161ACC" w:rsidRPr="00096FD4" w:rsidTr="00763EA8">
        <w:tc>
          <w:tcPr>
            <w:tcW w:w="6498" w:type="dxa"/>
            <w:vAlign w:val="bottom"/>
          </w:tcPr>
          <w:p w:rsidR="00161ACC" w:rsidRPr="00096FD4" w:rsidRDefault="00161ACC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:rsidR="00161ACC" w:rsidRPr="00096FD4" w:rsidRDefault="00161ACC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:rsidR="00161ACC" w:rsidRPr="00096FD4" w:rsidRDefault="00161ACC" w:rsidP="008E5E7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1ACC" w:rsidRPr="00096FD4" w:rsidTr="008E5E7E">
        <w:tc>
          <w:tcPr>
            <w:tcW w:w="6498" w:type="dxa"/>
            <w:vAlign w:val="bottom"/>
          </w:tcPr>
          <w:p w:rsidR="00161ACC" w:rsidRPr="00096FD4" w:rsidRDefault="00161ACC" w:rsidP="008E5E7E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096FD4" w:rsidRDefault="00161ACC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:rsidR="00161ACC" w:rsidRPr="00096FD4" w:rsidRDefault="00161ACC" w:rsidP="008E5E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1ACC" w:rsidRPr="00096FD4" w:rsidTr="008E5E7E">
        <w:trPr>
          <w:trHeight w:val="80"/>
        </w:trPr>
        <w:tc>
          <w:tcPr>
            <w:tcW w:w="6498" w:type="dxa"/>
          </w:tcPr>
          <w:p w:rsidR="00161ACC" w:rsidRPr="00096FD4" w:rsidRDefault="00161ACC" w:rsidP="008E5E7E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534" w:type="dxa"/>
            <w:vAlign w:val="bottom"/>
          </w:tcPr>
          <w:p w:rsidR="00161ACC" w:rsidRPr="00096FD4" w:rsidRDefault="00DC007F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</w:tr>
      <w:tr w:rsidR="00161ACC" w:rsidRPr="00096FD4" w:rsidTr="008E5E7E">
        <w:trPr>
          <w:trHeight w:val="80"/>
        </w:trPr>
        <w:tc>
          <w:tcPr>
            <w:tcW w:w="6498" w:type="dxa"/>
          </w:tcPr>
          <w:p w:rsidR="00161ACC" w:rsidRPr="00096FD4" w:rsidRDefault="00161ACC" w:rsidP="008E5E7E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096FD4" w:rsidRDefault="00161ACC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161ACC" w:rsidRPr="00096FD4" w:rsidRDefault="00161ACC" w:rsidP="008E5E7E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1ACC" w:rsidRPr="00096FD4" w:rsidTr="008E5E7E">
        <w:trPr>
          <w:trHeight w:val="80"/>
        </w:trPr>
        <w:tc>
          <w:tcPr>
            <w:tcW w:w="6498" w:type="dxa"/>
          </w:tcPr>
          <w:p w:rsidR="00161ACC" w:rsidRPr="00096FD4" w:rsidRDefault="00161ACC" w:rsidP="008E5E7E">
            <w:pPr>
              <w:ind w:left="10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161ACC" w:rsidRPr="00096FD4" w:rsidRDefault="00161ACC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:rsidR="00161ACC" w:rsidRPr="00096FD4" w:rsidRDefault="00161ACC" w:rsidP="008E5E7E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1ACC" w:rsidRPr="00096FD4" w:rsidTr="008E5E7E">
        <w:trPr>
          <w:trHeight w:val="80"/>
        </w:trPr>
        <w:tc>
          <w:tcPr>
            <w:tcW w:w="6498" w:type="dxa"/>
          </w:tcPr>
          <w:p w:rsidR="00161ACC" w:rsidRPr="00096FD4" w:rsidRDefault="00161ACC" w:rsidP="008E5E7E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  <w:r w:rsidR="005A60D2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34" w:type="dxa"/>
            <w:shd w:val="clear" w:color="auto" w:fill="auto"/>
          </w:tcPr>
          <w:p w:rsidR="00161ACC" w:rsidRPr="00096FD4" w:rsidRDefault="00DC007F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534" w:type="dxa"/>
          </w:tcPr>
          <w:p w:rsidR="00161ACC" w:rsidRPr="00096FD4" w:rsidRDefault="00DC007F" w:rsidP="008E5E7E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161AC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</w:tbl>
    <w:p w:rsidR="00DD34EC" w:rsidRPr="00096FD4" w:rsidRDefault="00DD6F8E" w:rsidP="00DD34EC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44A5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สินทรัพย์ไม่หมุนเวียนที่จัดประเภทไว้เพื่อขาย</w:t>
      </w:r>
      <w:r w:rsidR="00FA601B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A601B"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4720EA" w:rsidRPr="0035398E" w:rsidRDefault="004720EA" w:rsidP="008E5E7E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:rsidR="00CC0C1F" w:rsidRPr="00096FD4" w:rsidRDefault="00DC007F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CC0C1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CC0C1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353D2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สินทรัพย์และหนี้สิน</w:t>
      </w:r>
      <w:r w:rsidR="007202D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ที่ถือไว้เพื่อขาย</w:t>
      </w:r>
    </w:p>
    <w:p w:rsidR="00CC0C1F" w:rsidRPr="0035398E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CC0C1F" w:rsidRPr="00096FD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การวัดมูลค่าของสินทรัพย์และหนี้สินของ</w:t>
      </w: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บริษัท อินเด็กซ์ ครีเอทีฟ วิลเลจ จำกัด (มหาชน)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ใช้มูลค่าที่ต่ำกว่าระหว่างมูลค่าตามบัญชีกับมูลค่ายุติธรรมหักต้นทุนในการขาย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 </w:t>
      </w:r>
    </w:p>
    <w:p w:rsidR="00CC0C1F" w:rsidRPr="0035398E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CC0C1F" w:rsidRPr="00096FD4" w:rsidRDefault="00CC0C1F" w:rsidP="008E5E7E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สินทรัพย์และหนี้สินที่สำคั</w:t>
      </w:r>
      <w:r w:rsidR="00DA2352" w:rsidRPr="00096FD4">
        <w:rPr>
          <w:rFonts w:ascii="Browallia New" w:hAnsi="Browallia New" w:cs="Browallia New"/>
          <w:color w:val="000000"/>
          <w:sz w:val="26"/>
          <w:szCs w:val="26"/>
          <w:cs/>
        </w:rPr>
        <w:t>ญของ</w:t>
      </w:r>
      <w:r w:rsidR="004A1240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การดำเนินงานที่ยกเลิก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7848"/>
        <w:gridCol w:w="1718"/>
      </w:tblGrid>
      <w:tr w:rsidR="008057DA" w:rsidRPr="0035398E" w:rsidTr="0035398E"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8" w:type="dxa"/>
            <w:vAlign w:val="center"/>
          </w:tcPr>
          <w:p w:rsidR="008057DA" w:rsidRPr="0035398E" w:rsidRDefault="008057DA" w:rsidP="00F35FC0">
            <w:pPr>
              <w:pStyle w:val="Heading2"/>
              <w:keepNext w:val="0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</w:pPr>
            <w:r w:rsidRPr="0035398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057DA" w:rsidRPr="0035398E" w:rsidTr="0035398E"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8" w:type="dxa"/>
            <w:vAlign w:val="center"/>
          </w:tcPr>
          <w:p w:rsidR="008057DA" w:rsidRPr="0035398E" w:rsidRDefault="008057DA" w:rsidP="00F35FC0">
            <w:pPr>
              <w:pStyle w:val="Heading2"/>
              <w:keepNext w:val="0"/>
              <w:spacing w:before="0" w:after="0"/>
              <w:ind w:right="-72"/>
              <w:contextualSpacing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</w:pPr>
            <w:r w:rsidRPr="0035398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</w:rPr>
              <w:t>30</w:t>
            </w:r>
            <w:r w:rsidRPr="0035398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057DA" w:rsidRPr="0035398E" w:rsidTr="0035398E"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8" w:type="dxa"/>
            <w:vAlign w:val="center"/>
          </w:tcPr>
          <w:p w:rsidR="008057DA" w:rsidRPr="0035398E" w:rsidRDefault="008057DA" w:rsidP="00F35F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5398E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35398E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2562</w:t>
            </w:r>
          </w:p>
        </w:tc>
      </w:tr>
      <w:tr w:rsidR="008057DA" w:rsidRPr="0035398E" w:rsidTr="0035398E"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8" w:type="dxa"/>
            <w:vAlign w:val="center"/>
          </w:tcPr>
          <w:p w:rsidR="008057DA" w:rsidRPr="0035398E" w:rsidRDefault="008057DA" w:rsidP="00F35FC0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5398E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สินทรัพย์ของการดำเนินงานที่ยกเลิกที่จัดประเภทเป็น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273,108,478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เงินลงทุนระยะสั้น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540,512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ลูกหนี้การค้าและลูกหนี้อื่น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194,189,675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38,577,120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สินค้าคงเหลือ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9,772,251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รายการโทรทัศน์ คอนเสิร์ต และรายการระหว่างผลิต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11,153,267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14,352,306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2,500,000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1,608,453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522,357,077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55,000,802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ค่าความนิยม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125,024,779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สินทรัพย์ภาษีเงินได้รอตัดบัญชี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26,320,839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pBdr>
                <w:bottom w:val="single" w:sz="4" w:space="0" w:color="auto"/>
              </w:pBd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119,711,772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รวมสินทรัพย์ของการดำเนินงานที่ยกเลิก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pBdr>
                <w:bottom w:val="double" w:sz="4" w:space="1" w:color="auto"/>
              </w:pBd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1,394,217,331</w:t>
            </w:r>
          </w:p>
        </w:tc>
      </w:tr>
      <w:tr w:rsidR="008057DA" w:rsidRPr="0035398E" w:rsidTr="0035398E"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pStyle w:val="Header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หนี้สินที่เกี่ยวข้องโดยตรงกับสินทรัพย์ที่จัดประเภทเป็น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pStyle w:val="Header"/>
              <w:spacing w:before="2" w:after="2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pStyle w:val="Header"/>
              <w:spacing w:before="2" w:after="2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2,000,000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86,775,673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204,727,316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62,202,533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6,208,205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-105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เงินกู้ยืมระยะยาวจากกิจการที่เกี่ยวข้องกันส่วนที่ถึงกำหนดชำระภายในหนึ่งปี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9,114,365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ภาษีเงินได้ค้างจ่าย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598,994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27,254,138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3,168,520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4,100,000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87,158,212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15,922,591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spacing w:before="2" w:after="2"/>
              <w:ind w:left="1080" w:right="113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5398E">
              <w:rPr>
                <w:rFonts w:ascii="Browallia New" w:hAnsi="Browallia New" w:cs="Browallia New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pBdr>
                <w:bottom w:val="single" w:sz="4" w:space="1" w:color="auto"/>
              </w:pBdr>
              <w:spacing w:before="2" w:after="2"/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644,753</w:t>
            </w:r>
          </w:p>
        </w:tc>
      </w:tr>
      <w:tr w:rsidR="008057DA" w:rsidRPr="0035398E" w:rsidTr="0035398E">
        <w:trPr>
          <w:trHeight w:val="80"/>
        </w:trPr>
        <w:tc>
          <w:tcPr>
            <w:tcW w:w="7848" w:type="dxa"/>
            <w:vAlign w:val="center"/>
          </w:tcPr>
          <w:p w:rsidR="008057DA" w:rsidRPr="0035398E" w:rsidRDefault="008057DA" w:rsidP="00F35FC0">
            <w:pPr>
              <w:tabs>
                <w:tab w:val="left" w:pos="3545"/>
              </w:tabs>
              <w:ind w:left="1080" w:right="28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รวมหนี้สินของการดำเนินงานที่ยกเลิก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057DA" w:rsidRPr="0035398E" w:rsidRDefault="008057DA" w:rsidP="00F35FC0">
            <w:pPr>
              <w:pBdr>
                <w:bottom w:val="double" w:sz="4" w:space="1" w:color="auto"/>
              </w:pBd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5398E">
              <w:rPr>
                <w:rFonts w:ascii="Browallia New" w:hAnsi="Browallia New" w:cs="Browallia New"/>
                <w:color w:val="000000"/>
              </w:rPr>
              <w:t>509,875,300</w:t>
            </w:r>
          </w:p>
        </w:tc>
      </w:tr>
    </w:tbl>
    <w:p w:rsidR="003D1CE6" w:rsidRPr="00096FD4" w:rsidRDefault="002F1D11" w:rsidP="008E5E7E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และการร่วมค้า</w:t>
      </w:r>
    </w:p>
    <w:p w:rsidR="00550F5B" w:rsidRPr="00096FD4" w:rsidRDefault="00550F5B" w:rsidP="008E5E7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627D" w:rsidRPr="00096FD4" w:rsidRDefault="00DC007F" w:rsidP="008E5E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06627D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6627D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6627D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รายละเอียดของเงินลงทุนในบริษัทย่อย บริษัทร่วมและการร่วมค้ามีดังต่อไปนี้</w:t>
      </w:r>
    </w:p>
    <w:p w:rsidR="0006627D" w:rsidRPr="00096FD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627D" w:rsidRPr="00096FD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รายละเอียดการเปลี่ยนแปลงของเงินลงทุนในระหว่างงวดมีดังนี้</w:t>
      </w:r>
    </w:p>
    <w:p w:rsidR="0006627D" w:rsidRPr="00096FD4" w:rsidRDefault="0006627D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803"/>
        <w:gridCol w:w="897"/>
        <w:gridCol w:w="925"/>
        <w:gridCol w:w="18"/>
        <w:gridCol w:w="946"/>
        <w:gridCol w:w="16"/>
        <w:gridCol w:w="980"/>
      </w:tblGrid>
      <w:tr w:rsidR="00E53812" w:rsidRPr="00096FD4" w:rsidTr="005445B9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vAlign w:val="bottom"/>
          </w:tcPr>
          <w:p w:rsidR="0006627D" w:rsidRPr="00096FD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E53812" w:rsidRPr="00096FD4" w:rsidTr="005445B9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62" w:type="dxa"/>
            <w:gridSpan w:val="2"/>
            <w:vAlign w:val="bottom"/>
          </w:tcPr>
          <w:p w:rsidR="0006627D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</w:rPr>
              <w:t>30</w:t>
            </w:r>
            <w:r w:rsidR="0006627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="0006627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0" w:type="dxa"/>
            <w:vAlign w:val="bottom"/>
          </w:tcPr>
          <w:p w:rsidR="0006627D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</w:rPr>
              <w:t>31</w:t>
            </w:r>
            <w:r w:rsidR="0006627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="0006627D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E53812" w:rsidRPr="00096FD4" w:rsidTr="005445B9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971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62" w:type="dxa"/>
            <w:gridSpan w:val="2"/>
            <w:vAlign w:val="bottom"/>
          </w:tcPr>
          <w:p w:rsidR="0006627D" w:rsidRPr="00096FD4" w:rsidRDefault="0006627D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0" w:type="dxa"/>
            <w:vAlign w:val="bottom"/>
          </w:tcPr>
          <w:p w:rsidR="0006627D" w:rsidRPr="00096FD4" w:rsidRDefault="0006627D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>2561</w:t>
            </w:r>
          </w:p>
        </w:tc>
      </w:tr>
      <w:tr w:rsidR="00E53812" w:rsidRPr="00096FD4" w:rsidTr="008E5E7E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53812" w:rsidRPr="00096FD4" w:rsidTr="008E5E7E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อินเด็กซ์ ครีเอทีฟ วิลเลจ จำกัด</w:t>
            </w: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ให้บริการและจัดทำกิจกรรมทางการตลาด</w:t>
            </w: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62" w:type="dxa"/>
            <w:gridSpan w:val="2"/>
            <w:shd w:val="clear" w:color="auto" w:fill="auto"/>
          </w:tcPr>
          <w:p w:rsidR="0006627D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80" w:type="dxa"/>
          </w:tcPr>
          <w:p w:rsidR="0006627D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E53812" w:rsidRPr="00096FD4" w:rsidTr="008E5E7E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:rsidR="0006627D" w:rsidRPr="00096FD4" w:rsidRDefault="0006627D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</w:tcPr>
          <w:p w:rsidR="0006627D" w:rsidRPr="00096FD4" w:rsidRDefault="0006627D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3870" w:type="dxa"/>
            <w:vAlign w:val="bottom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5673" w:type="dxa"/>
            <w:gridSpan w:val="2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บริษัทย่อยภายใต้บริษัท อินเด็กซ์ ครีเอทีฟ วิลเลจ จำกัด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(มหาชน)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3870" w:type="dxa"/>
          </w:tcPr>
          <w:p w:rsidR="0006627D" w:rsidRPr="00096FD4" w:rsidRDefault="0006627D" w:rsidP="008E5E7E">
            <w:pPr>
              <w:ind w:left="1242" w:right="-72" w:hanging="27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บิ๊ก อีเวนท์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ชำระบัญชีเสร็จสิ้น</w:t>
            </w:r>
          </w:p>
        </w:tc>
        <w:tc>
          <w:tcPr>
            <w:tcW w:w="925" w:type="dxa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06627D" w:rsidRPr="00096FD4" w:rsidRDefault="00DC007F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E53812" w:rsidRPr="00096FD4" w:rsidTr="008E5E7E">
        <w:tc>
          <w:tcPr>
            <w:tcW w:w="3870" w:type="dxa"/>
          </w:tcPr>
          <w:p w:rsidR="0006627D" w:rsidRPr="00096FD4" w:rsidRDefault="0006627D" w:rsidP="008E5E7E">
            <w:pPr>
              <w:ind w:left="1242" w:right="-72" w:hanging="27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บลูมีเดีย คอมมิวนิเคชั่นส์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  <w:p w:rsidR="0006627D" w:rsidRPr="00096FD4" w:rsidRDefault="0006627D" w:rsidP="008E5E7E">
            <w:pPr>
              <w:ind w:left="1242" w:right="-72" w:hanging="27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ให้บริการออกแบบ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ผลิตและจำหน่ายสิ่งพิมพ์และสื่อต่างๆ</w:t>
            </w:r>
          </w:p>
        </w:tc>
        <w:tc>
          <w:tcPr>
            <w:tcW w:w="925" w:type="dxa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06627D" w:rsidRPr="00096FD4" w:rsidRDefault="00DC007F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96" w:type="dxa"/>
            <w:gridSpan w:val="2"/>
          </w:tcPr>
          <w:p w:rsidR="0006627D" w:rsidRPr="00096FD4" w:rsidRDefault="00DC007F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</w:p>
        </w:tc>
      </w:tr>
      <w:tr w:rsidR="00E87638" w:rsidRPr="00096FD4" w:rsidTr="008E5E7E">
        <w:tc>
          <w:tcPr>
            <w:tcW w:w="3870" w:type="dxa"/>
          </w:tcPr>
          <w:p w:rsidR="00E87638" w:rsidRPr="00096FD4" w:rsidRDefault="00E87638" w:rsidP="008E5E7E">
            <w:pPr>
              <w:ind w:left="1242" w:right="-72" w:hanging="27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E87638" w:rsidRPr="00096FD4" w:rsidRDefault="00E87638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:rsidR="00E87638" w:rsidRPr="00096FD4" w:rsidRDefault="00E87638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E87638" w:rsidRPr="00096FD4" w:rsidRDefault="00E87638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E87638" w:rsidRPr="00096FD4" w:rsidRDefault="00E87638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5673" w:type="dxa"/>
            <w:gridSpan w:val="2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บริษัทร่วมภายใต้บริษัท อินเด็กซ์ ครีเอทีฟ วิลเลจ จำกัด (มหาชน)</w:t>
            </w:r>
          </w:p>
        </w:tc>
        <w:tc>
          <w:tcPr>
            <w:tcW w:w="897" w:type="dxa"/>
            <w:vAlign w:val="bottom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3870" w:type="dxa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ทาวน์ แบรนด์ดิ้ง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700" w:type="dxa"/>
            <w:gridSpan w:val="2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จัดทำโฆษณา</w:t>
            </w:r>
          </w:p>
        </w:tc>
        <w:tc>
          <w:tcPr>
            <w:tcW w:w="925" w:type="dxa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06627D" w:rsidRPr="00096FD4" w:rsidRDefault="00DC007F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E53812" w:rsidRPr="00096FD4" w:rsidTr="008E5E7E">
        <w:tc>
          <w:tcPr>
            <w:tcW w:w="3870" w:type="dxa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2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c>
          <w:tcPr>
            <w:tcW w:w="6570" w:type="dxa"/>
            <w:gridSpan w:val="3"/>
          </w:tcPr>
          <w:p w:rsidR="0006627D" w:rsidRPr="00096FD4" w:rsidRDefault="0006627D" w:rsidP="008E5E7E">
            <w:pPr>
              <w:ind w:left="971" w:right="-72" w:hanging="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กิจการร่วมค้าภายใต้บริษัท อินเด็กซ์ ครีเอทีฟ วิลเลจ จำกัด (มหาชน)</w:t>
            </w:r>
          </w:p>
        </w:tc>
        <w:tc>
          <w:tcPr>
            <w:tcW w:w="925" w:type="dxa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</w:tcPr>
          <w:p w:rsidR="0006627D" w:rsidRPr="00096FD4" w:rsidRDefault="0006627D" w:rsidP="008E5E7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3812" w:rsidRPr="00096FD4" w:rsidTr="008E5E7E">
        <w:trPr>
          <w:trHeight w:val="20"/>
        </w:trPr>
        <w:tc>
          <w:tcPr>
            <w:tcW w:w="3870" w:type="dxa"/>
          </w:tcPr>
          <w:p w:rsidR="0006627D" w:rsidRPr="00096FD4" w:rsidRDefault="0006627D" w:rsidP="008E5E7E">
            <w:pPr>
              <w:ind w:left="1242" w:right="-72" w:hanging="27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การร่วมค้า อินเด็กซ์ เอ</w:t>
            </w: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="00DC007F"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00" w:type="dxa"/>
            <w:gridSpan w:val="2"/>
          </w:tcPr>
          <w:p w:rsidR="0006627D" w:rsidRPr="00096FD4" w:rsidRDefault="0006627D" w:rsidP="008E5E7E">
            <w:pPr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อยู่ระหว่างการชำระบัญชี</w:t>
            </w:r>
          </w:p>
        </w:tc>
        <w:tc>
          <w:tcPr>
            <w:tcW w:w="943" w:type="dxa"/>
            <w:gridSpan w:val="2"/>
          </w:tcPr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  <w:p w:rsidR="0006627D" w:rsidRPr="00096FD4" w:rsidRDefault="0006627D" w:rsidP="008E5E7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06627D" w:rsidRPr="00096FD4" w:rsidRDefault="0006627D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2"/>
          </w:tcPr>
          <w:p w:rsidR="0006627D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="0006627D" w:rsidRPr="00096FD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</w:tbl>
    <w:p w:rsidR="004720EA" w:rsidRPr="00096FD4" w:rsidRDefault="004720EA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06627D" w:rsidRPr="00096FD4" w:rsidRDefault="0006627D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บริษัท บิ๊ก อีเว้นท์ จำกัด ซึ่งเป็นบริษัทย่อยของกลุ่มกิจการ ได้จดทะเบียนเลิกกิจการกับกระทรวงพาณิชย์เมื่อวันที่ </w:t>
      </w:r>
      <w:r w:rsidR="004720E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8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ธันวาคม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การชำระบัญชีดังกล่าวเสร็จสิ้นในวันที่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26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กุมภาพันธ์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</w:p>
    <w:p w:rsidR="0006627D" w:rsidRPr="00096FD4" w:rsidRDefault="0006627D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06627D" w:rsidRPr="00096FD4" w:rsidRDefault="0077592E" w:rsidP="0077592E">
      <w:pPr>
        <w:ind w:left="1080"/>
        <w:jc w:val="thaiDistribute"/>
        <w:rPr>
          <w:rFonts w:ascii="Browallia New" w:hAnsi="Browallia New" w:cs="Browallia New"/>
          <w:b/>
          <w:color w:val="000000"/>
          <w:spacing w:val="-4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14</w:t>
      </w:r>
      <w:r w:rsidRPr="00096FD4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มิถุนายน พ.ศ.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บริษัท บลูมีเดีย คอมมิวนิเคชั่นส์ จำกัด ซึ่งเป็นบริษัทย่อยของกลุ่มกิจการ ได้จดเพิ่มทุนจดทะเบียนจาก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13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75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ล้านบาทเป็น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20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75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 โดยออกหุ้นสามัญเพิ่มจำนวน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280</w:t>
      </w:r>
      <w:r w:rsidRPr="00096FD4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,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br/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บาท กลุ่มกิจการได้ลงทุนและจ่ายชำระค่าหุ้นทั้งหมดที่ออกใหม่ของบริษัท บลูมีเดีย คอมมิวนิเคชั่นส์ จำกัด เป็นจำนวนเงินทั้งสิ้น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 ในวันที่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</w:t>
      </w:r>
      <w:r w:rsidRPr="00096FD4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มิถุนายน พ.ศ.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ภายหลังการเพิ่มทุนดังกล่าวส่วนได้เสียของกลุ่มกิจการเพิ่มขึ้นจากร้อยละ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58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18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เป็นร้อยละ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72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29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การเปลี่ยนแปลงดังกล่าวทำให้ส่วนได้เสียของกลุ่มกิจการลดลง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26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 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br/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และส่วนได้เสียที่ไม่มีอำนาจควบคุมเพิ่มขึ้น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26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</w:t>
      </w:r>
    </w:p>
    <w:p w:rsidR="0077592E" w:rsidRPr="00096FD4" w:rsidRDefault="0077592E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F33257" w:rsidRPr="00096FD4" w:rsidRDefault="00E87638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5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กุมภาพันธ์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ได้จำหน่ายเงินลงทุนทั้งหมดในบริษัท ทาวน์ แบรนดิ้ง จำกัด ซึ่งเป็นบริษัทร่วมของกลุ่มกิจการ 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10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t>,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000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หุ้นให้กับคุณฟิลลิปส์ ชยรักษ์ ซึ่งเป็นผู้ถือหุ้นรายหนึ่งของบริษัทร่วมดังกล่าว เป็นจำนวนเงินทั้งสิ้น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10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t>,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000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บาท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โดยมีกำไรจากการจำหน่ายเงินลงทุนดังกล่าว รวมอยู่ใน “รายได้อื่น” ในงบกำไรขาดทุนเบ็ดเสร็จรวม เป็นจำนวน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10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t>,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000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บาท</w:t>
      </w:r>
    </w:p>
    <w:p w:rsidR="00E87638" w:rsidRPr="00096FD4" w:rsidRDefault="00E87638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06627D" w:rsidRPr="00096FD4" w:rsidRDefault="0006627D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การร่วมค้า อินเด็กซ์ เอ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7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ซึ่งเป็นการร่วมค้าของกลุ่มกิจการ ได้จดทะเบียนเลิกกิจการกับกรมสรรพากร เมื่อวันที่ </w:t>
      </w:r>
      <w:r w:rsidR="004720E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24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กันยายน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และอยู่ในระหว่างการชำระบัญชี</w:t>
      </w:r>
    </w:p>
    <w:p w:rsidR="0006627D" w:rsidRPr="00096FD4" w:rsidRDefault="004720EA" w:rsidP="008E5E7E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และการร่วมค้า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4720EA" w:rsidRPr="00096FD4" w:rsidRDefault="004720EA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8800AF" w:rsidRPr="00096FD4" w:rsidRDefault="00DC007F" w:rsidP="008E5E7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8800A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800A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800A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</w:p>
    <w:p w:rsidR="00A85ACF" w:rsidRPr="00096FD4" w:rsidRDefault="00A85ACF" w:rsidP="008E5E7E">
      <w:pPr>
        <w:ind w:left="1080"/>
        <w:jc w:val="thaiDistribute"/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8028"/>
        <w:gridCol w:w="1541"/>
      </w:tblGrid>
      <w:tr w:rsidR="000F36F7" w:rsidRPr="00096FD4" w:rsidTr="00763EA8">
        <w:tc>
          <w:tcPr>
            <w:tcW w:w="8028" w:type="dxa"/>
            <w:vAlign w:val="bottom"/>
          </w:tcPr>
          <w:p w:rsidR="00047356" w:rsidRPr="00096FD4" w:rsidRDefault="00047356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:rsidR="00047356" w:rsidRPr="00096FD4" w:rsidRDefault="00047356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36F7" w:rsidRPr="00096FD4" w:rsidTr="002B5CCC">
        <w:tc>
          <w:tcPr>
            <w:tcW w:w="8028" w:type="dxa"/>
            <w:vAlign w:val="bottom"/>
          </w:tcPr>
          <w:p w:rsidR="00047356" w:rsidRPr="00096FD4" w:rsidRDefault="00047356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1" w:type="dxa"/>
            <w:vAlign w:val="bottom"/>
          </w:tcPr>
          <w:p w:rsidR="00047356" w:rsidRPr="00096FD4" w:rsidRDefault="00047356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323112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F36F7" w:rsidRPr="00096FD4" w:rsidTr="00763EA8">
        <w:tc>
          <w:tcPr>
            <w:tcW w:w="8028" w:type="dxa"/>
            <w:vAlign w:val="bottom"/>
          </w:tcPr>
          <w:p w:rsidR="00047356" w:rsidRPr="00096FD4" w:rsidRDefault="00047356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:rsidR="00047356" w:rsidRPr="00096FD4" w:rsidRDefault="00047356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96FD4" w:rsidRPr="00096FD4" w:rsidTr="001656D0">
        <w:tc>
          <w:tcPr>
            <w:tcW w:w="8028" w:type="dxa"/>
            <w:vAlign w:val="center"/>
          </w:tcPr>
          <w:p w:rsidR="00096FD4" w:rsidRPr="00096FD4" w:rsidRDefault="00096FD4" w:rsidP="001656D0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096FD4" w:rsidRPr="00096FD4" w:rsidRDefault="00096FD4" w:rsidP="001656D0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953E8" w:rsidRPr="00096FD4" w:rsidTr="008E5E7E">
        <w:trPr>
          <w:trHeight w:val="72"/>
        </w:trPr>
        <w:tc>
          <w:tcPr>
            <w:tcW w:w="8028" w:type="dxa"/>
            <w:vAlign w:val="center"/>
          </w:tcPr>
          <w:p w:rsidR="000953E8" w:rsidRPr="00096FD4" w:rsidRDefault="003B7B6D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0953E8" w:rsidRPr="00096FD4" w:rsidRDefault="000953E8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96FD4" w:rsidRPr="00096FD4" w:rsidTr="008E5E7E">
        <w:tc>
          <w:tcPr>
            <w:tcW w:w="8028" w:type="dxa"/>
            <w:vAlign w:val="center"/>
          </w:tcPr>
          <w:p w:rsidR="00096FD4" w:rsidRPr="00096FD4" w:rsidRDefault="00096FD4" w:rsidP="00096FD4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096FD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096FD4" w:rsidRPr="00096FD4" w:rsidRDefault="00DC007F" w:rsidP="00096FD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096FD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96FD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96FD4" w:rsidRPr="00096FD4" w:rsidTr="008E5E7E">
        <w:tc>
          <w:tcPr>
            <w:tcW w:w="8028" w:type="dxa"/>
            <w:vAlign w:val="center"/>
          </w:tcPr>
          <w:p w:rsidR="00096FD4" w:rsidRPr="00096FD4" w:rsidRDefault="00096FD4" w:rsidP="00096FD4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การเปลี่ยนแปลงระหว่าง</w:t>
            </w: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096FD4" w:rsidRPr="00096FD4" w:rsidRDefault="00096FD4" w:rsidP="00096FD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6FD4" w:rsidRPr="00096FD4" w:rsidTr="008E5E7E">
        <w:tc>
          <w:tcPr>
            <w:tcW w:w="8028" w:type="dxa"/>
            <w:vAlign w:val="center"/>
          </w:tcPr>
          <w:p w:rsidR="00096FD4" w:rsidRPr="00096FD4" w:rsidRDefault="00096FD4" w:rsidP="00096FD4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การโอนไปยังสินทรัพย์ไม่หมุนเวียนที่ถือไว้เพื่อขาย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096FD4" w:rsidRPr="00096FD4" w:rsidRDefault="00096FD4" w:rsidP="00096FD4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6FD4" w:rsidRPr="00096FD4" w:rsidTr="008E5E7E">
        <w:tc>
          <w:tcPr>
            <w:tcW w:w="8028" w:type="dxa"/>
            <w:vAlign w:val="center"/>
          </w:tcPr>
          <w:p w:rsidR="00096FD4" w:rsidRPr="00096FD4" w:rsidRDefault="00096FD4" w:rsidP="00096FD4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096FD4" w:rsidRPr="00096FD4" w:rsidRDefault="00096FD4" w:rsidP="00096F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75615A" w:rsidRPr="00096FD4" w:rsidRDefault="0075615A" w:rsidP="008E5E7E">
      <w:pPr>
        <w:ind w:left="1080"/>
        <w:jc w:val="thaiDistribute"/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</w:pPr>
    </w:p>
    <w:p w:rsidR="00AA2FD8" w:rsidRPr="00096FD4" w:rsidRDefault="00AA2FD8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ในระหว่างงวด บริษัทจำหน่ายเงินลงทุนบางส่วน ในบริษัท อินเด็กซ์ ครีเอทีฟ วิลเลจ จำกัด (มหาชน) จำนวน </w:t>
      </w:r>
      <w:r w:rsidR="004720EA"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br/>
      </w:r>
      <w:r w:rsidR="00DC007F" w:rsidRPr="00DC007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19</w:t>
      </w:r>
      <w:r w:rsidRPr="00096FD4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74</w:t>
      </w: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</w:t>
      </w:r>
      <w:r w:rsidR="00CF3345"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ล้านหุ้น</w:t>
      </w: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และ </w:t>
      </w:r>
      <w:r w:rsidR="00DC007F" w:rsidRPr="00DC007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14</w:t>
      </w:r>
      <w:r w:rsidR="00916DF7" w:rsidRPr="00096FD4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66</w:t>
      </w:r>
      <w:r w:rsidRPr="00096FD4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ล้านหุ้น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ให้กับกลุ่มผู้ถือหุ้นเดิมของ บริษัท อินเด็กซ์ ครีเอทีฟ วิลเลจ จำกัด (มหาชน) </w:t>
      </w:r>
      <w:r w:rsidR="004720E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และบุคคลภายนอกตามลำดับ เป็นจำนวนเงินทั้งสิ้น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188</w:t>
      </w:r>
      <w:r w:rsidR="00AB3165" w:rsidRPr="00096FD4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ล้านบาท โดยมีกำไรจากการจำหน่ายเงินลงทุนดังกล่าว</w:t>
      </w:r>
      <w:r w:rsidR="00916DF7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16</w:t>
      </w:r>
      <w:r w:rsidR="00916DF7"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916DF7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ล้านบาท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รวมอยู่ใน “รายได้อื่น” ในงบกำไรขาดทุนเฉพาะกิจการ</w:t>
      </w:r>
      <w:r w:rsidR="00F33257"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06627D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(หมายเหตุ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16</w:t>
      </w:r>
      <w:r w:rsidR="0006627D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)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และ</w:t>
      </w:r>
      <w:r w:rsidR="00916DF7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รับรู้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กำไรจำนวน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86</w:t>
      </w:r>
      <w:r w:rsidR="00916DF7" w:rsidRPr="00096FD4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75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ล้านบาท รับรู้เป็นองค์ประกอบอื่นของส่วนของผู้ถือหุ้นในงบแสดงฐานะการเงินรวม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การจำหน่ายเงินลงทุนดังกล่าวส่งผลกระทบต่อสัดส่วนการถือหุ้นของกลุ่มกิจการในบริษัท อินเด็กซ์ ครีเอทีฟ จำกัด (มหาชน) ลดลง จากร้อยละ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45</w:t>
      </w:r>
      <w:r w:rsidR="00BA71F4" w:rsidRPr="00096FD4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4720EA"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เป็นร้อยละ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อย่างไรก็ตาม บริษัทยังมีอำนาจควบคุมเหนือบริษัท อินเด็กซ์ ครีเอทีฟ วิลเลจ จำกัด</w:t>
      </w:r>
      <w:r w:rsidR="00212008"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212008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(มหาชน)</w:t>
      </w:r>
      <w:r w:rsidR="00916DF7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</w:t>
      </w:r>
      <w:r w:rsidR="00427BDC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ตามที่เปิดเผยไว้ในหมายเหตุ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6</w:t>
      </w:r>
    </w:p>
    <w:p w:rsidR="00916DF7" w:rsidRPr="00096FD4" w:rsidRDefault="00916DF7" w:rsidP="008E5E7E">
      <w:pPr>
        <w:ind w:left="1080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212008" w:rsidRPr="00096FD4" w:rsidRDefault="00936DEF" w:rsidP="008E5E7E">
      <w:pPr>
        <w:ind w:left="108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30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กันยายน พ.ศ.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กลุ่มกิจการ</w:t>
      </w:r>
      <w:r w:rsidR="003F5DE4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คาดว่าจะจำหน่ายส่วนได้เสียคงเหลือใน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บริษัท อินเด็กซ์ ครีเอทีฟ วิลเลจ 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จำกัด (มหาชน) ภายใน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ปี</w:t>
      </w:r>
      <w:r w:rsidR="00270993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="00270993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ดังนั้นเงินลงทุนในบริษัท อินเด็กซ์ คร</w:t>
      </w:r>
      <w:r w:rsidR="003F5DE4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ี</w:t>
      </w:r>
      <w:r w:rsidR="00270993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เอทีฟ วิลเลจ จำกัด (มหาชน) จำนวน </w:t>
      </w:r>
      <w:r w:rsidR="00DC007F" w:rsidRPr="00DC007F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215</w:t>
      </w:r>
      <w:r w:rsidR="00270993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="00F90E5A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ล้า</w:t>
      </w:r>
      <w:r w:rsidR="00F6509A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น</w:t>
      </w:r>
      <w:r w:rsidR="00F90E5A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บาท</w:t>
      </w:r>
      <w:r w:rsidR="00E64BCB" w:rsidRPr="00096FD4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br/>
      </w:r>
      <w:r w:rsidR="00F90E5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ได้</w:t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จัดประเภท</w:t>
      </w:r>
      <w:r w:rsidR="00F90E5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เป็น</w:t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สินทรัพย์ไม่หมุนเวียนที่ถือไว</w:t>
      </w:r>
      <w:r w:rsidR="00F90E5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้เพื่อขายและผลการดำเนินงานของบริ</w:t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ษัทดังกล่าวถูดจัดประเภทเป็น</w:t>
      </w:r>
      <w:r w:rsidR="00E64BCB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ผลการดำเนินงานที่ยกเลิกตามมาตรฐานการรายงานทางการเงิน ฉบับที่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5</w:t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270993" w:rsidRPr="00096FD4">
        <w:rPr>
          <w:rFonts w:ascii="Browallia New" w:hAnsi="Browallia New" w:cs="Browallia New"/>
          <w:bCs/>
          <w:color w:val="000000"/>
          <w:sz w:val="26"/>
          <w:szCs w:val="26"/>
        </w:rPr>
        <w:t>(</w:t>
      </w:r>
      <w:r w:rsidR="00270993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หมายเหตุ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10</w:t>
      </w:r>
      <w:r w:rsidR="00270993" w:rsidRPr="00096FD4">
        <w:rPr>
          <w:rFonts w:ascii="Browallia New" w:hAnsi="Browallia New" w:cs="Browallia New"/>
          <w:bCs/>
          <w:color w:val="000000"/>
          <w:sz w:val="26"/>
          <w:szCs w:val="26"/>
        </w:rPr>
        <w:t>)</w:t>
      </w:r>
    </w:p>
    <w:p w:rsidR="00936DEF" w:rsidRPr="00096FD4" w:rsidRDefault="00936DEF" w:rsidP="008E5E7E">
      <w:pPr>
        <w:ind w:left="1080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F96F5E" w:rsidRPr="00096FD4" w:rsidRDefault="00F96F5E" w:rsidP="008E5E7E">
      <w:pPr>
        <w:ind w:left="108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30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กันยายน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หุ้นทั้งหมดของบริษัท วอลล์สตรีท อิงลิช (ประเทศไทย) จำกัด และหุ้นทั้งหมด</w:t>
      </w:r>
      <w:r w:rsidR="004720EA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ของบริษัท </w:t>
      </w:r>
      <w:r w:rsidRPr="00096FD4">
        <w:rPr>
          <w:rFonts w:ascii="Browallia New" w:hAnsi="Browallia New" w:cs="Browallia New"/>
          <w:b/>
          <w:color w:val="000000"/>
          <w:spacing w:val="-8"/>
          <w:sz w:val="26"/>
          <w:szCs w:val="26"/>
          <w:cs/>
        </w:rPr>
        <w:t xml:space="preserve">เจฟเฟอร์ เรสโตรองต์ จำกัด และหุ้นของบริษัท อินเด็กซ์ ครีเอทีฟ วิลเลจ จำกัด จำนวน </w:t>
      </w:r>
      <w:r w:rsidR="00DC007F" w:rsidRPr="00DC007F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>43</w:t>
      </w:r>
      <w:r w:rsidRPr="00096FD4">
        <w:rPr>
          <w:rFonts w:ascii="Browallia New" w:hAnsi="Browallia New" w:cs="Browallia New"/>
          <w:b/>
          <w:color w:val="000000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pacing w:val="-8"/>
          <w:sz w:val="26"/>
          <w:szCs w:val="26"/>
          <w:cs/>
        </w:rPr>
        <w:t xml:space="preserve">ล้านหุ้น (พ.ศ. </w:t>
      </w:r>
      <w:r w:rsidR="00DC007F" w:rsidRPr="00DC007F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>2561</w:t>
      </w:r>
      <w:r w:rsidRPr="00096FD4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 xml:space="preserve"> : </w:t>
      </w:r>
      <w:r w:rsidRPr="00096FD4">
        <w:rPr>
          <w:rFonts w:ascii="Browallia New" w:hAnsi="Browallia New" w:cs="Browallia New"/>
          <w:b/>
          <w:color w:val="000000"/>
          <w:spacing w:val="-8"/>
          <w:sz w:val="26"/>
          <w:szCs w:val="26"/>
          <w:cs/>
        </w:rPr>
        <w:t xml:space="preserve">จำนวน </w:t>
      </w:r>
      <w:r w:rsidR="00DC007F" w:rsidRPr="00DC007F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>77</w:t>
      </w:r>
      <w:r w:rsidR="00212008" w:rsidRPr="00096FD4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>40</w:t>
      </w:r>
      <w:r w:rsidR="00212008" w:rsidRPr="00096FD4">
        <w:rPr>
          <w:rFonts w:ascii="Browallia New" w:hAnsi="Browallia New" w:cs="Browallia New"/>
          <w:bCs/>
          <w:color w:val="000000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pacing w:val="-8"/>
          <w:sz w:val="26"/>
          <w:szCs w:val="26"/>
          <w:cs/>
        </w:rPr>
        <w:t>ล้านหุ้น)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ได้นำไปเป็นหลักประกันเงินกู้ยืม (หมายเหตุ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13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</w:rPr>
        <w:t>)</w:t>
      </w:r>
    </w:p>
    <w:p w:rsidR="003D1CE6" w:rsidRPr="00096FD4" w:rsidRDefault="003D1CE6" w:rsidP="008E5E7E">
      <w:pPr>
        <w:ind w:left="108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4720EA" w:rsidRPr="00096FD4" w:rsidRDefault="00A85ACF" w:rsidP="008E5E7E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720EA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และการร่วมค้า </w:t>
      </w:r>
      <w:r w:rsidR="004720EA" w:rsidRPr="00096FD4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4720EA" w:rsidRPr="00096FD4" w:rsidRDefault="004720EA" w:rsidP="008E5E7E">
      <w:pPr>
        <w:ind w:left="540" w:hanging="540"/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0E517F" w:rsidRPr="00096FD4" w:rsidRDefault="00DC007F" w:rsidP="008E5E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0E517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E517F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517F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</w:t>
      </w:r>
    </w:p>
    <w:p w:rsidR="00A85ACF" w:rsidRPr="00096FD4" w:rsidRDefault="00A85ACF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228"/>
        <w:gridCol w:w="1800"/>
        <w:gridCol w:w="1530"/>
      </w:tblGrid>
      <w:tr w:rsidR="00E53812" w:rsidRPr="00096FD4" w:rsidTr="002F1D11">
        <w:tc>
          <w:tcPr>
            <w:tcW w:w="6228" w:type="dxa"/>
            <w:vAlign w:val="bottom"/>
          </w:tcPr>
          <w:p w:rsidR="008C643F" w:rsidRPr="00096FD4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00" w:type="dxa"/>
            <w:vAlign w:val="bottom"/>
          </w:tcPr>
          <w:p w:rsidR="008C643F" w:rsidRPr="00096FD4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8C643F" w:rsidRPr="00096FD4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</w:t>
            </w:r>
          </w:p>
        </w:tc>
      </w:tr>
      <w:tr w:rsidR="00E53812" w:rsidRPr="00096FD4" w:rsidTr="002F1D11">
        <w:tc>
          <w:tcPr>
            <w:tcW w:w="6228" w:type="dxa"/>
            <w:vAlign w:val="bottom"/>
          </w:tcPr>
          <w:p w:rsidR="008C643F" w:rsidRPr="00096FD4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00" w:type="dxa"/>
            <w:vAlign w:val="bottom"/>
          </w:tcPr>
          <w:p w:rsidR="008C643F" w:rsidRPr="00096FD4" w:rsidRDefault="00562A65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30" w:type="dxa"/>
            <w:vAlign w:val="bottom"/>
          </w:tcPr>
          <w:p w:rsidR="008C643F" w:rsidRPr="00096FD4" w:rsidRDefault="008C643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เฉพาะ</w:t>
            </w:r>
            <w:r w:rsidR="00323112" w:rsidRPr="00096FD4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กิจการ</w:t>
            </w:r>
          </w:p>
        </w:tc>
      </w:tr>
      <w:tr w:rsidR="00E53812" w:rsidRPr="00096FD4" w:rsidTr="002F1D11">
        <w:tc>
          <w:tcPr>
            <w:tcW w:w="6228" w:type="dxa"/>
            <w:vAlign w:val="bottom"/>
          </w:tcPr>
          <w:p w:rsidR="008C643F" w:rsidRPr="00096FD4" w:rsidRDefault="008C643F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00" w:type="dxa"/>
            <w:vAlign w:val="bottom"/>
          </w:tcPr>
          <w:p w:rsidR="008C643F" w:rsidRPr="00096FD4" w:rsidRDefault="008C643F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:rsidR="008C643F" w:rsidRPr="00096FD4" w:rsidRDefault="008C643F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8C643F" w:rsidRPr="00096FD4" w:rsidRDefault="008C643F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643F" w:rsidRPr="00096FD4" w:rsidRDefault="008C643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C643F" w:rsidRPr="00096FD4" w:rsidRDefault="008C643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096FD4" w:rsidRPr="00096FD4" w:rsidTr="008E5E7E">
        <w:tc>
          <w:tcPr>
            <w:tcW w:w="6228" w:type="dxa"/>
            <w:vAlign w:val="center"/>
          </w:tcPr>
          <w:p w:rsidR="00096FD4" w:rsidRPr="00096FD4" w:rsidRDefault="00096FD4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96FD4" w:rsidRPr="00096FD4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96FD4" w:rsidRPr="00096FD4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871D9F" w:rsidRPr="00096FD4" w:rsidRDefault="00871D9F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ราคาตามบัญชีต้นงวด -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71D9F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478</w:t>
            </w:r>
            <w:r w:rsidR="005F7A8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922</w:t>
            </w:r>
            <w:r w:rsidR="005F7A80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684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71D9F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213</w:t>
            </w:r>
            <w:r w:rsidR="00212008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671</w:t>
            </w:r>
            <w:r w:rsidR="00212008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955</w:t>
            </w: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AA2FD8" w:rsidRPr="00096FD4" w:rsidRDefault="00AA2FD8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เงินปันผลรับจากบริษัทร่วม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A2FD8" w:rsidRPr="00096FD4" w:rsidRDefault="0021200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496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063</w:t>
            </w:r>
            <w:r w:rsidRPr="00096FD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2FD8" w:rsidRPr="00096FD4" w:rsidRDefault="0021200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5C7D2C" w:rsidRPr="00096FD4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ส่วนแบ่งกำไร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C7D2C" w:rsidRPr="00096FD4" w:rsidRDefault="00DC007F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54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718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781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C7D2C" w:rsidRPr="00096FD4" w:rsidRDefault="00212008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5C7D2C" w:rsidRPr="00096FD4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ส่วนแบ่ง</w:t>
            </w:r>
            <w:r w:rsidR="00C5480B" w:rsidRPr="00096FD4">
              <w:rPr>
                <w:rFonts w:ascii="Browallia New" w:hAnsi="Browallia New" w:cs="Browallia New"/>
                <w:b/>
                <w:color w:val="000000"/>
                <w:cs/>
              </w:rPr>
              <w:t>ขาดทุน</w:t>
            </w: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C7D2C" w:rsidRPr="00096FD4" w:rsidRDefault="00212008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18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400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920</w:t>
            </w:r>
            <w:r w:rsidRPr="00096FD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2FD8" w:rsidRPr="00096FD4" w:rsidRDefault="00212008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53812" w:rsidRPr="00096FD4" w:rsidTr="008E5E7E">
        <w:tc>
          <w:tcPr>
            <w:tcW w:w="6228" w:type="dxa"/>
            <w:vAlign w:val="center"/>
          </w:tcPr>
          <w:p w:rsidR="00EA1967" w:rsidRPr="00096FD4" w:rsidRDefault="005F7A80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การโอนไปยังสินทรัพย์ไม่หมุนเวียนที่ถือไว้เพื่อขาย</w:t>
            </w:r>
            <w:r w:rsidRPr="00096FD4">
              <w:rPr>
                <w:rFonts w:ascii="Browallia New" w:hAnsi="Browallia New" w:cs="Browallia New"/>
                <w:b/>
                <w:color w:val="000000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 xml:space="preserve">(หมายเหตุ </w:t>
            </w:r>
            <w:r w:rsidR="00DC007F" w:rsidRPr="00DC007F">
              <w:rPr>
                <w:rFonts w:ascii="Browallia New" w:hAnsi="Browallia New" w:cs="Browallia New"/>
                <w:bCs/>
                <w:color w:val="000000"/>
              </w:rPr>
              <w:t>10</w:t>
            </w:r>
            <w:r w:rsidR="00236DEB" w:rsidRPr="00096FD4">
              <w:rPr>
                <w:rFonts w:ascii="Browallia New" w:hAnsi="Browallia New" w:cs="Browallia New"/>
                <w:bCs/>
                <w:color w:val="000000"/>
              </w:rPr>
              <w:t>.</w:t>
            </w:r>
            <w:r w:rsidR="00DC007F" w:rsidRPr="00DC007F">
              <w:rPr>
                <w:rFonts w:ascii="Browallia New" w:hAnsi="Browallia New" w:cs="Browallia New"/>
                <w:bCs/>
                <w:color w:val="000000"/>
              </w:rPr>
              <w:t>3</w:t>
            </w: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A1967" w:rsidRPr="00096FD4" w:rsidRDefault="000171E4" w:rsidP="008E5E7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608</w:t>
            </w:r>
            <w:r w:rsidRPr="00096FD4">
              <w:rPr>
                <w:rFonts w:ascii="Browallia New" w:hAnsi="Browallia New" w:cs="Browallia New"/>
                <w:color w:val="000000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</w:rPr>
              <w:t>453</w:t>
            </w:r>
            <w:r w:rsidRPr="00096FD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A1967" w:rsidRPr="00096FD4" w:rsidRDefault="000171E4" w:rsidP="008E5E7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6FD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F1D11" w:rsidRPr="00096FD4" w:rsidTr="008E5E7E">
        <w:tc>
          <w:tcPr>
            <w:tcW w:w="6228" w:type="dxa"/>
            <w:vAlign w:val="center"/>
          </w:tcPr>
          <w:p w:rsidR="005C7D2C" w:rsidRPr="00096FD4" w:rsidRDefault="005C7D2C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C7D2C" w:rsidRPr="00096FD4" w:rsidRDefault="00DC007F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503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136</w:t>
            </w:r>
            <w:r w:rsidR="002406A5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029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C7D2C" w:rsidRPr="00096FD4" w:rsidRDefault="00DC007F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C007F">
              <w:rPr>
                <w:rFonts w:ascii="Browallia New" w:hAnsi="Browallia New" w:cs="Browallia New"/>
                <w:color w:val="000000"/>
              </w:rPr>
              <w:t>213</w:t>
            </w:r>
            <w:r w:rsidR="00212008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671</w:t>
            </w:r>
            <w:r w:rsidR="00212008" w:rsidRPr="00096FD4">
              <w:rPr>
                <w:rFonts w:ascii="Browallia New" w:hAnsi="Browallia New" w:cs="Browallia New"/>
                <w:color w:val="000000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</w:rPr>
              <w:t>955</w:t>
            </w:r>
          </w:p>
        </w:tc>
      </w:tr>
    </w:tbl>
    <w:p w:rsidR="00212008" w:rsidRPr="00096FD4" w:rsidRDefault="00212008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E044E2" w:rsidRPr="00096FD4" w:rsidRDefault="00E87638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30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กันยายน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190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79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ล้านหุ้น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(พ.ศ.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: 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190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79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ล้านหุ้น) มูลค่า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213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67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ล้านบาท ได้นำไปเป็นหลักประกันเงินกู้ยืมและวงเงินกู้ยืมจากสถาบันการเงิน (หมายเหตุ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13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)</w:t>
      </w:r>
    </w:p>
    <w:p w:rsidR="00E87638" w:rsidRPr="00096FD4" w:rsidRDefault="00E87638" w:rsidP="00E87638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E044E2" w:rsidRPr="00096FD4" w:rsidRDefault="00DC007F" w:rsidP="00E64BC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E044E2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044E2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044E2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การเปลี่ยนแปลงของเงินลงทุนในการร่วมค้า</w:t>
      </w:r>
    </w:p>
    <w:p w:rsidR="00E044E2" w:rsidRPr="00096FD4" w:rsidRDefault="00E044E2" w:rsidP="008E5E7E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848"/>
        <w:gridCol w:w="1710"/>
      </w:tblGrid>
      <w:tr w:rsidR="00E044E2" w:rsidRPr="00096FD4" w:rsidTr="004908A7">
        <w:tc>
          <w:tcPr>
            <w:tcW w:w="7848" w:type="dxa"/>
            <w:vAlign w:val="bottom"/>
          </w:tcPr>
          <w:p w:rsidR="00E044E2" w:rsidRPr="00096FD4" w:rsidRDefault="00E044E2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E044E2" w:rsidRPr="00096FD4" w:rsidRDefault="00E044E2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044E2" w:rsidRPr="00096FD4" w:rsidTr="004908A7">
        <w:tc>
          <w:tcPr>
            <w:tcW w:w="7848" w:type="dxa"/>
            <w:vAlign w:val="bottom"/>
          </w:tcPr>
          <w:p w:rsidR="00E044E2" w:rsidRPr="00096FD4" w:rsidRDefault="00E044E2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E044E2" w:rsidRPr="00096FD4" w:rsidRDefault="00E044E2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44E2" w:rsidRPr="00096FD4" w:rsidTr="008E5E7E">
        <w:tc>
          <w:tcPr>
            <w:tcW w:w="7848" w:type="dxa"/>
            <w:vAlign w:val="center"/>
          </w:tcPr>
          <w:p w:rsidR="00E044E2" w:rsidRPr="00096FD4" w:rsidRDefault="00E044E2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044E2" w:rsidRPr="00096FD4" w:rsidRDefault="00E044E2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96FD4" w:rsidRPr="00096FD4" w:rsidTr="008E5E7E">
        <w:tc>
          <w:tcPr>
            <w:tcW w:w="7848" w:type="dxa"/>
            <w:vAlign w:val="center"/>
          </w:tcPr>
          <w:p w:rsidR="00096FD4" w:rsidRPr="00096FD4" w:rsidRDefault="00096FD4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96FD4" w:rsidRPr="00096FD4" w:rsidRDefault="00096FD4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4E2" w:rsidRPr="00096FD4" w:rsidTr="008E5E7E">
        <w:tc>
          <w:tcPr>
            <w:tcW w:w="7848" w:type="dxa"/>
            <w:vAlign w:val="center"/>
          </w:tcPr>
          <w:p w:rsidR="00E044E2" w:rsidRPr="00096FD4" w:rsidRDefault="00E044E2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44E2" w:rsidRPr="00096FD4" w:rsidRDefault="00DC007F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643F8F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E044E2" w:rsidRPr="00096FD4" w:rsidTr="008E5E7E">
        <w:tc>
          <w:tcPr>
            <w:tcW w:w="7848" w:type="dxa"/>
            <w:vAlign w:val="center"/>
          </w:tcPr>
          <w:p w:rsidR="00E044E2" w:rsidRPr="00096FD4" w:rsidRDefault="00E044E2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44E2" w:rsidRPr="00096FD4" w:rsidRDefault="00643F8F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43F8F" w:rsidRPr="00096FD4" w:rsidTr="008E5E7E">
        <w:tc>
          <w:tcPr>
            <w:tcW w:w="7848" w:type="dxa"/>
            <w:vAlign w:val="center"/>
          </w:tcPr>
          <w:p w:rsidR="00643F8F" w:rsidRPr="00096FD4" w:rsidRDefault="00643F8F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เงินรับจากส่วนแบ่งกำไรจากการร่วมค้า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43F8F" w:rsidRPr="00096FD4" w:rsidRDefault="00643F8F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3F8F" w:rsidRPr="00096FD4" w:rsidTr="008E5E7E">
        <w:tc>
          <w:tcPr>
            <w:tcW w:w="7848" w:type="dxa"/>
            <w:vAlign w:val="center"/>
          </w:tcPr>
          <w:p w:rsidR="00643F8F" w:rsidRPr="00096FD4" w:rsidRDefault="00643F8F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43F8F" w:rsidRPr="00096FD4" w:rsidRDefault="00643F8F" w:rsidP="008E5E7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44E2" w:rsidRPr="00096FD4" w:rsidTr="008E5E7E">
        <w:tc>
          <w:tcPr>
            <w:tcW w:w="7848" w:type="dxa"/>
            <w:vAlign w:val="center"/>
          </w:tcPr>
          <w:p w:rsidR="00E044E2" w:rsidRPr="00096FD4" w:rsidRDefault="00E044E2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44E2" w:rsidRPr="00096FD4" w:rsidRDefault="00EC6F0B" w:rsidP="008E5E7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EC6F0B" w:rsidRPr="00096FD4" w:rsidRDefault="00EC6F0B" w:rsidP="008E5E7E">
      <w:pPr>
        <w:tabs>
          <w:tab w:val="left" w:pos="1080"/>
        </w:tabs>
        <w:ind w:left="108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EC6F0B" w:rsidRPr="00096FD4" w:rsidRDefault="00EC6F0B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19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กันยายน พ.ศ.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การร่วมค้า อินเด็กซ์ </w:t>
      </w:r>
      <w:r w:rsidR="00077E5D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เอ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7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ซึ่งเป็นกิจการร่วมค้าของกลุ่มกิจการได้มีมติอนุมัติ</w:t>
      </w:r>
      <w:r w:rsidR="002E1A73" w:rsidRPr="00096FD4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การจ่ายส่วนแบ่งกำไรให้แก่ผู้ถือหุ้น กลุ่มกิจการได้รับเงินส่วนแบ่งกำไรเป็นจำนวน 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0</w:t>
      </w:r>
      <w:r w:rsidRPr="00096FD4">
        <w:rPr>
          <w:rFonts w:ascii="Browallia New" w:hAnsi="Browallia New" w:cs="Browallia New"/>
          <w:bCs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bCs/>
          <w:color w:val="000000"/>
          <w:sz w:val="26"/>
          <w:szCs w:val="26"/>
        </w:rPr>
        <w:t>55</w:t>
      </w:r>
      <w:r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ล้านบาท </w:t>
      </w:r>
    </w:p>
    <w:p w:rsidR="00EC6F0B" w:rsidRPr="00096FD4" w:rsidRDefault="00EC6F0B" w:rsidP="008E5E7E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:rsidR="003D1CE6" w:rsidRPr="00096FD4" w:rsidRDefault="00E01ABD" w:rsidP="006C5227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E53812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53812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อาคารและอุปกรณ์และสินทรัพย์ไม่มีตัวตน</w:t>
      </w:r>
    </w:p>
    <w:p w:rsidR="00C92DE9" w:rsidRPr="00096FD4" w:rsidRDefault="00C92DE9" w:rsidP="00096FD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275DCD" w:rsidRPr="00096FD4" w:rsidTr="002E1A73">
        <w:tc>
          <w:tcPr>
            <w:tcW w:w="3978" w:type="dxa"/>
            <w:vAlign w:val="bottom"/>
          </w:tcPr>
          <w:p w:rsidR="00811B13" w:rsidRPr="00096FD4" w:rsidRDefault="00811B13" w:rsidP="00096FD4">
            <w:pPr>
              <w:ind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vAlign w:val="bottom"/>
          </w:tcPr>
          <w:p w:rsidR="00811B13" w:rsidRPr="00096FD4" w:rsidRDefault="00811B1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811B13" w:rsidRPr="00096FD4" w:rsidRDefault="00B03C93" w:rsidP="00096F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E36C1" w:rsidRPr="00096FD4" w:rsidTr="002E1A73">
        <w:tc>
          <w:tcPr>
            <w:tcW w:w="3978" w:type="dxa"/>
            <w:vAlign w:val="bottom"/>
          </w:tcPr>
          <w:p w:rsidR="00EE36C1" w:rsidRPr="00096FD4" w:rsidRDefault="00EE36C1" w:rsidP="00096FD4">
            <w:pPr>
              <w:ind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vAlign w:val="bottom"/>
          </w:tcPr>
          <w:p w:rsidR="00EE36C1" w:rsidRPr="00096FD4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vAlign w:val="bottom"/>
          </w:tcPr>
          <w:p w:rsidR="00EE36C1" w:rsidRPr="00096FD4" w:rsidRDefault="00D75236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E36C1" w:rsidRPr="00096FD4" w:rsidTr="002E1A73">
        <w:tc>
          <w:tcPr>
            <w:tcW w:w="3978" w:type="dxa"/>
            <w:vAlign w:val="bottom"/>
          </w:tcPr>
          <w:p w:rsidR="00EE36C1" w:rsidRPr="00096FD4" w:rsidRDefault="00EE36C1" w:rsidP="00096FD4">
            <w:pPr>
              <w:ind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E36C1" w:rsidRPr="00096FD4" w:rsidTr="002E1A73">
        <w:tc>
          <w:tcPr>
            <w:tcW w:w="3978" w:type="dxa"/>
            <w:vAlign w:val="bottom"/>
          </w:tcPr>
          <w:p w:rsidR="00EE36C1" w:rsidRPr="00096FD4" w:rsidRDefault="00EE36C1" w:rsidP="00096FD4">
            <w:pPr>
              <w:ind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:rsidR="00EE36C1" w:rsidRPr="00096FD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E36C1" w:rsidRPr="00096FD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EE36C1" w:rsidRPr="00096FD4" w:rsidRDefault="00EE36C1" w:rsidP="00096FD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36C1" w:rsidRPr="00096FD4" w:rsidTr="002E1A73">
        <w:tc>
          <w:tcPr>
            <w:tcW w:w="3978" w:type="dxa"/>
            <w:vAlign w:val="bottom"/>
          </w:tcPr>
          <w:p w:rsidR="00EE36C1" w:rsidRPr="00096FD4" w:rsidRDefault="00EE36C1" w:rsidP="00096FD4">
            <w:pPr>
              <w:ind w:right="176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E36C1" w:rsidRPr="00096FD4" w:rsidRDefault="00EE36C1" w:rsidP="00096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B7B6D" w:rsidRPr="00096FD4" w:rsidTr="002E1A73">
        <w:tc>
          <w:tcPr>
            <w:tcW w:w="3978" w:type="dxa"/>
            <w:vAlign w:val="bottom"/>
          </w:tcPr>
          <w:p w:rsidR="003B7B6D" w:rsidRPr="00096FD4" w:rsidRDefault="003B7B6D" w:rsidP="00287BEF">
            <w:pPr>
              <w:spacing w:before="10"/>
              <w:ind w:left="540" w:right="17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096FD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096FD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096FD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096FD4" w:rsidRDefault="003B7B6D" w:rsidP="00287BEF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7B6D" w:rsidRPr="00096FD4" w:rsidTr="002E1A73">
        <w:tc>
          <w:tcPr>
            <w:tcW w:w="3978" w:type="dxa"/>
            <w:vAlign w:val="bottom"/>
          </w:tcPr>
          <w:p w:rsidR="003B7B6D" w:rsidRPr="00096FD4" w:rsidRDefault="003B7B6D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096FD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B7B6D" w:rsidRPr="00096FD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7B6D" w:rsidRPr="00096FD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B7B6D" w:rsidRPr="00096FD4" w:rsidRDefault="003B7B6D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182FD8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182FD8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D10C0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D10C0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DC007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182FD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182FD8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036BB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236DEB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182FD8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036BBF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236DEB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182FD8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FD8" w:rsidRPr="00096FD4" w:rsidTr="002E1A73">
        <w:tc>
          <w:tcPr>
            <w:tcW w:w="3978" w:type="dxa"/>
            <w:vAlign w:val="bottom"/>
          </w:tcPr>
          <w:p w:rsidR="00182FD8" w:rsidRPr="00096FD4" w:rsidRDefault="005F7A80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การโอนไปยังสินทรัพย์ไม่หมุนเวียนที่ถือไว้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FD8" w:rsidRPr="00096FD4" w:rsidRDefault="00182FD8" w:rsidP="00096FD4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7A80" w:rsidRPr="00096FD4" w:rsidTr="002E1A73">
        <w:tc>
          <w:tcPr>
            <w:tcW w:w="3978" w:type="dxa"/>
            <w:vAlign w:val="bottom"/>
          </w:tcPr>
          <w:p w:rsidR="005F7A80" w:rsidRPr="00096FD4" w:rsidRDefault="005F7A80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เพื่อขาย (หมายเหตุ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36DEB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7A80" w:rsidRPr="00096FD4" w:rsidRDefault="005F7A80" w:rsidP="00096FD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F7A80" w:rsidRPr="00096FD4" w:rsidRDefault="005F7A80" w:rsidP="00096FD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A80" w:rsidRPr="00096FD4" w:rsidRDefault="005F7A80" w:rsidP="00096FD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F7A80" w:rsidRPr="00096FD4" w:rsidRDefault="005F7A80" w:rsidP="00096FD4">
            <w:pPr>
              <w:pBdr>
                <w:bottom w:val="sing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F7A80" w:rsidRPr="00096FD4" w:rsidTr="002E1A73">
        <w:tc>
          <w:tcPr>
            <w:tcW w:w="3978" w:type="dxa"/>
            <w:vAlign w:val="bottom"/>
          </w:tcPr>
          <w:p w:rsidR="005F7A80" w:rsidRPr="00096FD4" w:rsidRDefault="005F7A80" w:rsidP="00096FD4">
            <w:pPr>
              <w:ind w:left="540" w:right="17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7A80" w:rsidRPr="00096FD4" w:rsidRDefault="00DC007F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F7A80" w:rsidRPr="00096FD4" w:rsidRDefault="00DC007F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F7A80" w:rsidRPr="00096FD4" w:rsidRDefault="00DC007F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5F7A80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F7A80" w:rsidRPr="00096FD4" w:rsidRDefault="005F7A80" w:rsidP="00096FD4">
            <w:pPr>
              <w:pBdr>
                <w:bottom w:val="double" w:sz="4" w:space="1" w:color="auto"/>
              </w:pBd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3A205C" w:rsidRPr="00096FD4" w:rsidRDefault="003A205C" w:rsidP="00096FD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74208" w:rsidRPr="00096FD4" w:rsidRDefault="00A74208" w:rsidP="00096FD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ที่ดิน</w:t>
      </w:r>
      <w:r w:rsidR="002B113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77AB" w:rsidRPr="00096FD4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="002B1130" w:rsidRPr="00096FD4">
        <w:rPr>
          <w:rFonts w:ascii="Browallia New" w:hAnsi="Browallia New" w:cs="Browallia New"/>
          <w:color w:val="000000"/>
          <w:sz w:val="26"/>
          <w:szCs w:val="26"/>
          <w:cs/>
        </w:rPr>
        <w:t>และส่วนตกแต่งปรับปรุง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ที่มีราคาตามบัญชีจำนวน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114</w:t>
      </w:r>
      <w:r w:rsidR="00B95E37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69797E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677AB" w:rsidRPr="00096FD4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="00C92DE9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232</w:t>
      </w:r>
      <w:r w:rsidR="00A05E23"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A05E23"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C0C20"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  <w:r w:rsidR="009677AB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ได้นำไปเป็นหลักประกัน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เงินกู้ยืมจากสถาบันการเงิน</w:t>
      </w:r>
      <w:r w:rsidR="004F7C24" w:rsidRPr="00096FD4">
        <w:rPr>
          <w:rFonts w:ascii="Browallia New" w:hAnsi="Browallia New" w:cs="Browallia New"/>
          <w:b/>
          <w:color w:val="000000"/>
          <w:sz w:val="26"/>
          <w:szCs w:val="26"/>
          <w:cs/>
        </w:rPr>
        <w:t>และวงเงินกู้ยืมจากสถาบันการเงิน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915BF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</w:t>
      </w:r>
      <w:r w:rsidR="004915BF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915BF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915BF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:rsidR="003D1CE6" w:rsidRPr="00096FD4" w:rsidRDefault="003D1CE6" w:rsidP="00096FD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52885" w:rsidRPr="00096FD4" w:rsidRDefault="00DC007F" w:rsidP="00096FD4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</w:t>
      </w:r>
    </w:p>
    <w:p w:rsidR="00B42148" w:rsidRPr="00096FD4" w:rsidRDefault="00B42148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236DEB" w:rsidRPr="00096FD4" w:rsidRDefault="00DC007F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236DEB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36DEB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236DEB" w:rsidRPr="00096FD4" w:rsidRDefault="00236DEB" w:rsidP="00096FD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36DEB" w:rsidRPr="00096FD4" w:rsidRDefault="00236DEB" w:rsidP="00096FD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เงินกู้ยืมระยะสั้นจากสถาบันการเงินจำนวน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65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184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ล้านบาท) ค้ำประกันโดยหุ้นจำนวน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63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ล้านหุ้น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63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ล้านหุ้น)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ของบริษัท ไทยโซลาร์ เอ็นเนอร์ยี่ จำกัด 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มหาชน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43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ล้านหุ้น ของบริษัท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อินเด็กซ์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ครีเอทีฟ วิลเลจ จำกัด (มหาชน) (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77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ล้านหุ้น)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E64BCB" w:rsidRPr="00096FD4">
        <w:rPr>
          <w:rFonts w:ascii="Browallia New" w:hAnsi="Browallia New" w:cs="Browallia New"/>
          <w:color w:val="000000"/>
          <w:sz w:val="26"/>
          <w:szCs w:val="26"/>
        </w:rPr>
        <w:t>)</w:t>
      </w:r>
    </w:p>
    <w:p w:rsidR="00236DEB" w:rsidRPr="00096FD4" w:rsidRDefault="00236DEB" w:rsidP="00096FD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36DEB" w:rsidRPr="00096FD4" w:rsidRDefault="00DC007F" w:rsidP="00096F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236DEB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36DEB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เงินกู้ยืมระยะสั้นจากบุคคล</w:t>
      </w:r>
      <w:r w:rsidR="00940DAE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ภายนอก</w:t>
      </w:r>
    </w:p>
    <w:p w:rsidR="00236DEB" w:rsidRPr="00096FD4" w:rsidRDefault="00236DEB" w:rsidP="00096FD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236DEB" w:rsidRPr="00096FD4" w:rsidRDefault="004B7B9B" w:rsidP="00096FD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</w:t>
      </w:r>
      <w:r w:rsidR="00236DEB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กู้ยืม</w:t>
      </w:r>
      <w:r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ระยะสั้น</w:t>
      </w:r>
      <w:r w:rsidR="00236DEB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</w:t>
      </w:r>
      <w:r w:rsidR="00524B37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บุคคลอื่น</w:t>
      </w:r>
      <w:r w:rsidR="00940DAE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อยู่ในสกุลเงินบาท</w:t>
      </w:r>
      <w:r w:rsidR="00E30ED5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และมี</w:t>
      </w:r>
      <w:r w:rsidR="00655FC6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อัตราดอกเบี้ยร้อยละ </w:t>
      </w:r>
      <w:r w:rsidR="00DC007F" w:rsidRPr="00DC007F">
        <w:rPr>
          <w:rFonts w:ascii="Browallia New" w:hAnsi="Browallia New" w:cs="Browallia New"/>
          <w:color w:val="000000"/>
          <w:spacing w:val="-2"/>
          <w:sz w:val="26"/>
          <w:szCs w:val="26"/>
        </w:rPr>
        <w:t>4</w:t>
      </w:r>
      <w:r w:rsidR="00655FC6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ต่อปี และ</w:t>
      </w:r>
      <w:r w:rsidR="00C86377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มีกำหนดชำระคืนเมื่อทวงถาม</w:t>
      </w:r>
    </w:p>
    <w:p w:rsidR="00E53812" w:rsidRPr="00096FD4" w:rsidRDefault="00E53812" w:rsidP="00096FD4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เงินกู้ยืม </w:t>
      </w:r>
      <w:r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:rsidR="00236DEB" w:rsidRPr="00096FD4" w:rsidRDefault="00236DEB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:rsidR="00DF25E4" w:rsidRPr="00096FD4" w:rsidRDefault="00DC007F" w:rsidP="008E5E7E">
      <w:pPr>
        <w:ind w:left="1080" w:hanging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DF25E4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DF25E4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หนี้สินตามสัญญาเช่าการเงิน</w:t>
      </w:r>
      <w:r w:rsidR="00CE1539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:rsidR="00B15F11" w:rsidRPr="00096FD4" w:rsidRDefault="00B15F11" w:rsidP="008E5E7E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1C3B24" w:rsidRPr="00096FD4" w:rsidRDefault="008E1CCD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การเปลี่ยนแปลงของหนี้สินตามสัญญาเช่าการเงินสามารถวิเคราะห์ได้ดังนี้</w:t>
      </w:r>
    </w:p>
    <w:p w:rsidR="008E1CCD" w:rsidRPr="00096FD4" w:rsidRDefault="008E1CCD" w:rsidP="008E5E7E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347"/>
        <w:gridCol w:w="1584"/>
        <w:gridCol w:w="1584"/>
        <w:gridCol w:w="1584"/>
      </w:tblGrid>
      <w:tr w:rsidR="008D6867" w:rsidRPr="00096FD4" w:rsidTr="00124F9A">
        <w:trPr>
          <w:trHeight w:val="20"/>
        </w:trPr>
        <w:tc>
          <w:tcPr>
            <w:tcW w:w="4347" w:type="dxa"/>
            <w:vAlign w:val="center"/>
          </w:tcPr>
          <w:p w:rsidR="008D6867" w:rsidRPr="00096FD4" w:rsidRDefault="008D6867" w:rsidP="008E5E7E">
            <w:pPr>
              <w:spacing w:line="300" w:lineRule="exact"/>
              <w:ind w:left="64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8D6867" w:rsidRPr="00096FD4" w:rsidRDefault="00D845AB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ข้อมูลทาง</w:t>
            </w:r>
            <w:r w:rsidR="008D6867"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การเงินรวม</w:t>
            </w:r>
          </w:p>
        </w:tc>
      </w:tr>
      <w:tr w:rsidR="00D964F9" w:rsidRPr="00096FD4" w:rsidTr="00124F9A">
        <w:trPr>
          <w:trHeight w:val="20"/>
        </w:trPr>
        <w:tc>
          <w:tcPr>
            <w:tcW w:w="4347" w:type="dxa"/>
            <w:vAlign w:val="center"/>
          </w:tcPr>
          <w:p w:rsidR="00D964F9" w:rsidRPr="00096FD4" w:rsidRDefault="00D964F9" w:rsidP="008E5E7E">
            <w:pPr>
              <w:spacing w:line="300" w:lineRule="exact"/>
              <w:ind w:left="64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การเงิน</w:t>
            </w:r>
          </w:p>
        </w:tc>
        <w:tc>
          <w:tcPr>
            <w:tcW w:w="1584" w:type="dxa"/>
            <w:vAlign w:val="bottom"/>
            <w:hideMark/>
          </w:tcPr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D964F9" w:rsidRPr="00096FD4" w:rsidRDefault="00D964F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สัญญาเช่าการเงิน</w:t>
            </w:r>
          </w:p>
        </w:tc>
      </w:tr>
      <w:tr w:rsidR="008D6867" w:rsidRPr="00096FD4" w:rsidTr="00124F9A">
        <w:trPr>
          <w:trHeight w:val="20"/>
        </w:trPr>
        <w:tc>
          <w:tcPr>
            <w:tcW w:w="4347" w:type="dxa"/>
            <w:vAlign w:val="center"/>
          </w:tcPr>
          <w:p w:rsidR="008D6867" w:rsidRPr="00096FD4" w:rsidRDefault="008D6867" w:rsidP="008E5E7E">
            <w:pPr>
              <w:ind w:left="64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8D6867" w:rsidRPr="00096FD4" w:rsidRDefault="008D6867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8D6867" w:rsidRPr="00096FD4" w:rsidRDefault="008D6867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vAlign w:val="center"/>
          </w:tcPr>
          <w:p w:rsidR="008D6867" w:rsidRPr="00096FD4" w:rsidRDefault="008D6867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</w:tr>
      <w:tr w:rsidR="008D6867" w:rsidRPr="00096FD4" w:rsidTr="00124F9A">
        <w:trPr>
          <w:trHeight w:val="20"/>
        </w:trPr>
        <w:tc>
          <w:tcPr>
            <w:tcW w:w="4347" w:type="dxa"/>
            <w:hideMark/>
          </w:tcPr>
          <w:p w:rsidR="008D6867" w:rsidRPr="00096FD4" w:rsidRDefault="008D6867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584" w:type="dxa"/>
          </w:tcPr>
          <w:p w:rsidR="008D6867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312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240</w:t>
            </w:r>
          </w:p>
        </w:tc>
        <w:tc>
          <w:tcPr>
            <w:tcW w:w="1584" w:type="dxa"/>
          </w:tcPr>
          <w:p w:rsidR="008D6867" w:rsidRPr="00096FD4" w:rsidRDefault="00C56DC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350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</w:tcPr>
          <w:p w:rsidR="008D6867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962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085</w:t>
            </w:r>
          </w:p>
        </w:tc>
      </w:tr>
      <w:tr w:rsidR="008D6867" w:rsidRPr="00096FD4" w:rsidTr="00124F9A">
        <w:trPr>
          <w:trHeight w:val="20"/>
        </w:trPr>
        <w:tc>
          <w:tcPr>
            <w:tcW w:w="4347" w:type="dxa"/>
          </w:tcPr>
          <w:p w:rsidR="008D6867" w:rsidRPr="00096FD4" w:rsidRDefault="008D6867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765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247</w:t>
            </w:r>
          </w:p>
        </w:tc>
        <w:tc>
          <w:tcPr>
            <w:tcW w:w="1584" w:type="dxa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346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146</w:t>
            </w: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139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139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100</w:t>
            </w:r>
          </w:p>
        </w:tc>
      </w:tr>
      <w:tr w:rsidR="008D6867" w:rsidRPr="00096FD4" w:rsidTr="00124F9A">
        <w:trPr>
          <w:trHeight w:val="20"/>
        </w:trPr>
        <w:tc>
          <w:tcPr>
            <w:tcW w:w="4347" w:type="dxa"/>
            <w:hideMark/>
          </w:tcPr>
          <w:p w:rsidR="008D6867" w:rsidRPr="00096FD4" w:rsidRDefault="008D6867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8D6867" w:rsidRPr="00096FD4" w:rsidRDefault="008D6867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  <w:hideMark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846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846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295C3C" w:rsidRPr="00096FD4" w:rsidTr="00124F9A">
        <w:trPr>
          <w:trHeight w:val="83"/>
        </w:trPr>
        <w:tc>
          <w:tcPr>
            <w:tcW w:w="4347" w:type="dxa"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กันยายน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665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641</w:t>
            </w:r>
          </w:p>
        </w:tc>
        <w:tc>
          <w:tcPr>
            <w:tcW w:w="1584" w:type="dxa"/>
          </w:tcPr>
          <w:p w:rsidR="00295C3C" w:rsidRPr="00096FD4" w:rsidRDefault="00AA3D0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</w:tcPr>
          <w:p w:rsidR="00295C3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035</w:t>
            </w:r>
            <w:r w:rsidR="00AA3D0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485</w:t>
            </w:r>
          </w:p>
        </w:tc>
      </w:tr>
      <w:tr w:rsidR="008D6867" w:rsidRPr="00096FD4" w:rsidTr="00124F9A">
        <w:trPr>
          <w:trHeight w:val="20"/>
        </w:trPr>
        <w:tc>
          <w:tcPr>
            <w:tcW w:w="4347" w:type="dxa"/>
            <w:hideMark/>
          </w:tcPr>
          <w:p w:rsidR="008D6867" w:rsidRPr="00096FD4" w:rsidRDefault="008D6867" w:rsidP="008E5E7E">
            <w:pPr>
              <w:tabs>
                <w:tab w:val="left" w:pos="1985"/>
                <w:tab w:val="center" w:pos="4320"/>
                <w:tab w:val="right" w:pos="8640"/>
              </w:tabs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D6867" w:rsidRPr="00096FD4" w:rsidRDefault="008D6867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D6867" w:rsidRPr="00096FD4" w:rsidRDefault="008D6867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8D6867" w:rsidRPr="00096FD4" w:rsidRDefault="008D6867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</w:tr>
      <w:tr w:rsidR="005B1EAF" w:rsidRPr="00096FD4" w:rsidTr="00124F9A">
        <w:trPr>
          <w:trHeight w:val="20"/>
        </w:trPr>
        <w:tc>
          <w:tcPr>
            <w:tcW w:w="4347" w:type="dxa"/>
            <w:hideMark/>
          </w:tcPr>
          <w:p w:rsidR="005B1EAF" w:rsidRPr="00096FD4" w:rsidRDefault="005B1EAF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5B1EAF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223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530</w:t>
            </w:r>
          </w:p>
        </w:tc>
        <w:tc>
          <w:tcPr>
            <w:tcW w:w="1584" w:type="dxa"/>
            <w:shd w:val="clear" w:color="auto" w:fill="auto"/>
          </w:tcPr>
          <w:p w:rsidR="005B1EAF" w:rsidRPr="00096FD4" w:rsidRDefault="00C56DC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954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022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B1EAF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  <w:r w:rsidR="00C56DC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508</w:t>
            </w:r>
          </w:p>
        </w:tc>
      </w:tr>
      <w:tr w:rsidR="005B1EAF" w:rsidRPr="00096FD4" w:rsidTr="00124F9A">
        <w:trPr>
          <w:trHeight w:val="20"/>
        </w:trPr>
        <w:tc>
          <w:tcPr>
            <w:tcW w:w="4347" w:type="dxa"/>
            <w:hideMark/>
          </w:tcPr>
          <w:p w:rsidR="005B1EAF" w:rsidRPr="00096FD4" w:rsidRDefault="00E22898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รายการที่ไม่ใช่เงินสด</w:t>
            </w:r>
            <w:r w:rsidR="005B1EAF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:</w:t>
            </w:r>
          </w:p>
        </w:tc>
        <w:tc>
          <w:tcPr>
            <w:tcW w:w="1584" w:type="dxa"/>
            <w:shd w:val="clear" w:color="auto" w:fill="auto"/>
          </w:tcPr>
          <w:p w:rsidR="005B1EAF" w:rsidRPr="00096FD4" w:rsidRDefault="005B1EA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B1EAF" w:rsidRPr="00096FD4" w:rsidRDefault="005B1EA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B1EAF" w:rsidRPr="00096FD4" w:rsidRDefault="005B1EA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810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912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609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312</w:t>
            </w: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926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926</w:t>
            </w:r>
            <w:r w:rsidR="00295C3C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960</w:t>
            </w:r>
          </w:p>
        </w:tc>
      </w:tr>
      <w:tr w:rsidR="00E22898" w:rsidRPr="00096FD4" w:rsidTr="00124F9A">
        <w:trPr>
          <w:trHeight w:val="20"/>
        </w:trPr>
        <w:tc>
          <w:tcPr>
            <w:tcW w:w="4347" w:type="dxa"/>
          </w:tcPr>
          <w:p w:rsidR="00E22898" w:rsidRPr="00096FD4" w:rsidRDefault="00E22898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E22898" w:rsidRPr="00096FD4" w:rsidRDefault="00E22898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E22898" w:rsidRPr="00096FD4" w:rsidRDefault="00E22898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E22898" w:rsidRPr="00096FD4" w:rsidRDefault="00E22898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95C3C" w:rsidRPr="00096FD4" w:rsidTr="00124F9A">
        <w:trPr>
          <w:trHeight w:val="20"/>
        </w:trPr>
        <w:tc>
          <w:tcPr>
            <w:tcW w:w="4347" w:type="dxa"/>
            <w:hideMark/>
          </w:tcPr>
          <w:p w:rsidR="00295C3C" w:rsidRPr="00096FD4" w:rsidRDefault="00295C3C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701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295C3C" w:rsidRPr="00096FD4" w:rsidRDefault="00295C3C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701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55E63" w:rsidRPr="00096FD4" w:rsidTr="00124F9A">
        <w:trPr>
          <w:trHeight w:val="20"/>
        </w:trPr>
        <w:tc>
          <w:tcPr>
            <w:tcW w:w="4347" w:type="dxa"/>
          </w:tcPr>
          <w:p w:rsidR="00555E63" w:rsidRPr="00096FD4" w:rsidRDefault="00A75FFE" w:rsidP="00124F9A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การโอนไปยัง</w:t>
            </w:r>
            <w:r w:rsidR="00E9431A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ที่เกี่ยวข้องโดยตรงกับ</w:t>
            </w:r>
          </w:p>
        </w:tc>
        <w:tc>
          <w:tcPr>
            <w:tcW w:w="1584" w:type="dxa"/>
            <w:shd w:val="clear" w:color="auto" w:fill="auto"/>
          </w:tcPr>
          <w:p w:rsidR="00555E63" w:rsidRPr="00096FD4" w:rsidRDefault="00555E63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55E63" w:rsidRPr="00096FD4" w:rsidRDefault="00555E63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555E63" w:rsidRPr="00096FD4" w:rsidRDefault="00555E63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24F9A" w:rsidRPr="00096FD4" w:rsidTr="00124F9A">
        <w:trPr>
          <w:trHeight w:val="20"/>
        </w:trPr>
        <w:tc>
          <w:tcPr>
            <w:tcW w:w="4347" w:type="dxa"/>
          </w:tcPr>
          <w:p w:rsidR="00124F9A" w:rsidRPr="00096FD4" w:rsidRDefault="00124F9A" w:rsidP="00124F9A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584" w:type="dxa"/>
            <w:shd w:val="clear" w:color="auto" w:fill="auto"/>
          </w:tcPr>
          <w:p w:rsidR="00124F9A" w:rsidRPr="00096FD4" w:rsidRDefault="00124F9A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124F9A" w:rsidRPr="00096FD4" w:rsidRDefault="00124F9A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124F9A" w:rsidRPr="00096FD4" w:rsidRDefault="00124F9A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75FFE" w:rsidRPr="00096FD4" w:rsidTr="00124F9A">
        <w:trPr>
          <w:trHeight w:val="20"/>
        </w:trPr>
        <w:tc>
          <w:tcPr>
            <w:tcW w:w="4347" w:type="dxa"/>
          </w:tcPr>
          <w:p w:rsidR="00A75FFE" w:rsidRPr="00096FD4" w:rsidRDefault="00124F9A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</w:t>
            </w:r>
            <w:r w:rsidR="00A75FFE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(หมายเหตุ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D46C83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75FFE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A75FFE" w:rsidRPr="00096FD4" w:rsidRDefault="00A75FFE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036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283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A75FFE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="00A75FFE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558</w:t>
            </w:r>
          </w:p>
        </w:tc>
        <w:tc>
          <w:tcPr>
            <w:tcW w:w="1584" w:type="dxa"/>
            <w:shd w:val="clear" w:color="auto" w:fill="auto"/>
          </w:tcPr>
          <w:p w:rsidR="00A75FFE" w:rsidRPr="00096FD4" w:rsidRDefault="00A75FFE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376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55E63" w:rsidRPr="00096FD4" w:rsidTr="00124F9A">
        <w:trPr>
          <w:trHeight w:val="20"/>
        </w:trPr>
        <w:tc>
          <w:tcPr>
            <w:tcW w:w="4347" w:type="dxa"/>
            <w:hideMark/>
          </w:tcPr>
          <w:p w:rsidR="00555E63" w:rsidRPr="00096FD4" w:rsidRDefault="00555E63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4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กันยายน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555E63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55E63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296</w:t>
            </w:r>
            <w:r w:rsidR="00555E63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584" w:type="dxa"/>
            <w:shd w:val="clear" w:color="auto" w:fill="auto"/>
          </w:tcPr>
          <w:p w:rsidR="00555E63" w:rsidRPr="00096FD4" w:rsidRDefault="00555E63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55E63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55E63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727</w:t>
            </w:r>
            <w:r w:rsidR="00555E63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</w:tr>
    </w:tbl>
    <w:p w:rsidR="00DC7EBA" w:rsidRPr="00096FD4" w:rsidRDefault="00DC7EBA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11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365"/>
        <w:gridCol w:w="1584"/>
        <w:gridCol w:w="1584"/>
        <w:gridCol w:w="1584"/>
      </w:tblGrid>
      <w:tr w:rsidR="00CE1539" w:rsidRPr="00096FD4" w:rsidTr="00124F9A">
        <w:tc>
          <w:tcPr>
            <w:tcW w:w="4365" w:type="dxa"/>
            <w:vAlign w:val="center"/>
          </w:tcPr>
          <w:p w:rsidR="00CE1539" w:rsidRPr="00096FD4" w:rsidRDefault="00CE1539" w:rsidP="008E5E7E">
            <w:pPr>
              <w:spacing w:line="300" w:lineRule="exact"/>
              <w:ind w:left="66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CE1539" w:rsidRPr="00096FD4" w:rsidRDefault="00CE153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CE1539" w:rsidRPr="00096FD4" w:rsidTr="00124F9A">
        <w:tc>
          <w:tcPr>
            <w:tcW w:w="4365" w:type="dxa"/>
            <w:vAlign w:val="center"/>
          </w:tcPr>
          <w:p w:rsidR="00CE1539" w:rsidRPr="00124F9A" w:rsidRDefault="00CE1539" w:rsidP="008E5E7E">
            <w:pPr>
              <w:spacing w:line="300" w:lineRule="exact"/>
              <w:ind w:left="66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CE1539" w:rsidRPr="00096FD4" w:rsidRDefault="00CE153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  <w:p w:rsidR="00CE1539" w:rsidRPr="00096FD4" w:rsidRDefault="00CE153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การเงิน</w:t>
            </w:r>
          </w:p>
        </w:tc>
        <w:tc>
          <w:tcPr>
            <w:tcW w:w="1584" w:type="dxa"/>
            <w:vAlign w:val="bottom"/>
            <w:hideMark/>
          </w:tcPr>
          <w:p w:rsidR="00CE1539" w:rsidRPr="00096FD4" w:rsidRDefault="00CE153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:rsidR="00CE1539" w:rsidRPr="00096FD4" w:rsidRDefault="00CE1539" w:rsidP="008E5E7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vAlign w:val="bottom"/>
            <w:hideMark/>
          </w:tcPr>
          <w:p w:rsidR="00124F9A" w:rsidRDefault="00CE1539" w:rsidP="00096F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eastAsia="en-GB"/>
              </w:rPr>
            </w:pPr>
            <w:r w:rsidRPr="00124F9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:rsidR="00CE1539" w:rsidRPr="00096FD4" w:rsidRDefault="00CE1539" w:rsidP="00096F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</w:pPr>
            <w:r w:rsidRPr="00124F9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 w:eastAsia="en-GB"/>
              </w:rPr>
              <w:t>สัญญาเช่า</w:t>
            </w:r>
            <w:r w:rsidRPr="00096FD4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GB"/>
              </w:rPr>
              <w:t>การเงิน</w:t>
            </w:r>
          </w:p>
        </w:tc>
      </w:tr>
      <w:tr w:rsidR="00CE1539" w:rsidRPr="00096FD4" w:rsidTr="00124F9A">
        <w:tc>
          <w:tcPr>
            <w:tcW w:w="4365" w:type="dxa"/>
            <w:vAlign w:val="center"/>
          </w:tcPr>
          <w:p w:rsidR="00CE1539" w:rsidRPr="00096FD4" w:rsidRDefault="00CE1539" w:rsidP="008E5E7E">
            <w:pPr>
              <w:ind w:left="66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E1539" w:rsidRPr="00096FD4" w:rsidRDefault="00CE1539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E1539" w:rsidRPr="00096FD4" w:rsidRDefault="00CE1539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E1539" w:rsidRPr="00096FD4" w:rsidRDefault="00CE1539" w:rsidP="008E5E7E">
            <w:pPr>
              <w:ind w:left="54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858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372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927</w:t>
            </w:r>
          </w:p>
        </w:tc>
      </w:tr>
      <w:tr w:rsidR="00CE1539" w:rsidRPr="00096FD4" w:rsidTr="00124F9A">
        <w:tc>
          <w:tcPr>
            <w:tcW w:w="4365" w:type="dxa"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CE1539" w:rsidRPr="00096FD4" w:rsidTr="00124F9A">
        <w:tc>
          <w:tcPr>
            <w:tcW w:w="4365" w:type="dxa"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332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332</w:t>
            </w: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E1539" w:rsidRPr="00096FD4" w:rsidTr="00124F9A">
        <w:tc>
          <w:tcPr>
            <w:tcW w:w="4365" w:type="dxa"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557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814</w:t>
            </w: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GB"/>
              </w:rPr>
            </w:pP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198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933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</w:tr>
      <w:tr w:rsidR="00CE1539" w:rsidRPr="00096FD4" w:rsidTr="00124F9A">
        <w:tc>
          <w:tcPr>
            <w:tcW w:w="4365" w:type="dxa"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E1539" w:rsidRPr="00096FD4" w:rsidTr="00124F9A">
        <w:tc>
          <w:tcPr>
            <w:tcW w:w="4365" w:type="dxa"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086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086</w:t>
            </w: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607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607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579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E1539" w:rsidRPr="00096FD4" w:rsidTr="00124F9A">
        <w:tc>
          <w:tcPr>
            <w:tcW w:w="4365" w:type="dxa"/>
            <w:hideMark/>
          </w:tcPr>
          <w:p w:rsidR="00CE1539" w:rsidRPr="00096FD4" w:rsidRDefault="00CE1539" w:rsidP="008E5E7E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66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กันยายน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984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CE1539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503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E1539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CE153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761</w:t>
            </w:r>
          </w:p>
        </w:tc>
      </w:tr>
    </w:tbl>
    <w:p w:rsidR="009677AB" w:rsidRPr="00096FD4" w:rsidRDefault="00DC7EBA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เงินกู้ยืม </w:t>
      </w:r>
      <w:r w:rsidR="00E53812"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:rsidR="00037C28" w:rsidRPr="00096FD4" w:rsidRDefault="00037C28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DF25E4" w:rsidRPr="00096FD4" w:rsidRDefault="00DC007F" w:rsidP="008E5E7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063466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DF25E4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</w:t>
      </w:r>
      <w:r w:rsidR="00D46C83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จากสถาบันการเงิน</w:t>
      </w:r>
    </w:p>
    <w:p w:rsidR="00080B85" w:rsidRPr="00096FD4" w:rsidRDefault="00080B8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80B85" w:rsidRPr="00096FD4" w:rsidRDefault="00080B8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="00D46C83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:rsidR="00D42901" w:rsidRPr="00096FD4" w:rsidRDefault="00D42901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F0FF1" w:rsidRPr="00096FD4" w:rsidTr="008E5E7E">
        <w:tc>
          <w:tcPr>
            <w:tcW w:w="6408" w:type="dxa"/>
            <w:vAlign w:val="bottom"/>
          </w:tcPr>
          <w:p w:rsidR="00080B85" w:rsidRPr="00096FD4" w:rsidRDefault="00080B85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080B85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080B85" w:rsidRPr="00096FD4" w:rsidRDefault="00080B85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F0FF1" w:rsidRPr="00096FD4" w:rsidTr="008E5E7E">
        <w:tc>
          <w:tcPr>
            <w:tcW w:w="6408" w:type="dxa"/>
            <w:vAlign w:val="bottom"/>
          </w:tcPr>
          <w:p w:rsidR="00391E3C" w:rsidRPr="00096FD4" w:rsidRDefault="00391E3C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91E3C" w:rsidRPr="00096FD4" w:rsidRDefault="00391E3C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391E3C" w:rsidRPr="00096FD4" w:rsidRDefault="00391E3C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F0FF1" w:rsidRPr="00096FD4" w:rsidTr="008E5E7E">
        <w:tc>
          <w:tcPr>
            <w:tcW w:w="6408" w:type="dxa"/>
            <w:vAlign w:val="bottom"/>
          </w:tcPr>
          <w:p w:rsidR="00391E3C" w:rsidRPr="00096FD4" w:rsidRDefault="00391E3C" w:rsidP="008E5E7E">
            <w:pPr>
              <w:ind w:left="1080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91E3C" w:rsidRPr="00096FD4" w:rsidRDefault="00391E3C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91E3C" w:rsidRPr="00096FD4" w:rsidRDefault="00391E3C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0FF1" w:rsidRPr="00096FD4" w:rsidTr="008E5E7E">
        <w:tc>
          <w:tcPr>
            <w:tcW w:w="6408" w:type="dxa"/>
            <w:vAlign w:val="center"/>
          </w:tcPr>
          <w:p w:rsidR="00391E3C" w:rsidRPr="00096FD4" w:rsidRDefault="00391E3C" w:rsidP="008E5E7E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096FD4" w:rsidRDefault="00391E3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91E3C" w:rsidRPr="00096FD4" w:rsidRDefault="00391E3C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E53812" w:rsidRPr="00096FD4" w:rsidTr="008057DA">
        <w:tc>
          <w:tcPr>
            <w:tcW w:w="6408" w:type="dxa"/>
          </w:tcPr>
          <w:p w:rsidR="00391E3C" w:rsidRPr="00096FD4" w:rsidRDefault="002F2EB6" w:rsidP="008057DA">
            <w:pPr>
              <w:spacing w:line="330" w:lineRule="exact"/>
              <w:ind w:left="1080" w:right="-72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</w:t>
            </w:r>
            <w:r w:rsidR="00391E3C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1E3C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391E3C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391E3C" w:rsidRPr="00096FD4" w:rsidRDefault="00391E3C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91E3C" w:rsidRPr="00096FD4" w:rsidRDefault="00391E3C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53812" w:rsidRPr="00096FD4" w:rsidTr="008E5E7E">
        <w:tc>
          <w:tcPr>
            <w:tcW w:w="6408" w:type="dxa"/>
            <w:vAlign w:val="center"/>
          </w:tcPr>
          <w:p w:rsidR="0011367C" w:rsidRPr="00096FD4" w:rsidRDefault="0011367C" w:rsidP="008E5E7E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DC007F" w:rsidP="008E5E7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639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341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DC007F" w:rsidP="008E5E7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346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209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770</w:t>
            </w:r>
          </w:p>
        </w:tc>
      </w:tr>
      <w:tr w:rsidR="00E53812" w:rsidRPr="00096FD4" w:rsidTr="008E5E7E">
        <w:tc>
          <w:tcPr>
            <w:tcW w:w="6408" w:type="dxa"/>
            <w:vAlign w:val="center"/>
          </w:tcPr>
          <w:p w:rsidR="0011367C" w:rsidRPr="00096FD4" w:rsidRDefault="0011367C" w:rsidP="008E5E7E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11367C" w:rsidP="008E5E7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92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745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741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11367C" w:rsidP="008E5E7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12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201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909</w:t>
            </w:r>
            <w:r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7F0FF1" w:rsidRPr="00096FD4" w:rsidTr="008E5E7E">
        <w:tc>
          <w:tcPr>
            <w:tcW w:w="6408" w:type="dxa"/>
            <w:vAlign w:val="center"/>
          </w:tcPr>
          <w:p w:rsidR="0011367C" w:rsidRPr="00096FD4" w:rsidRDefault="0011367C" w:rsidP="008E5E7E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DC007F" w:rsidP="008E5E7E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546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595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584" w:type="dxa"/>
            <w:shd w:val="clear" w:color="auto" w:fill="auto"/>
          </w:tcPr>
          <w:p w:rsidR="0011367C" w:rsidRPr="00096FD4" w:rsidRDefault="00DC007F" w:rsidP="008E5E7E">
            <w:pPr>
              <w:pStyle w:val="Heading1"/>
              <w:keepNext w:val="0"/>
              <w:pBdr>
                <w:top w:val="single" w:sz="4" w:space="1" w:color="auto"/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334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007</w:t>
            </w:r>
            <w:r w:rsidR="0011367C" w:rsidRPr="00096FD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861</w:t>
            </w:r>
          </w:p>
        </w:tc>
      </w:tr>
    </w:tbl>
    <w:p w:rsidR="00080B85" w:rsidRPr="00096FD4" w:rsidRDefault="00080B8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F37EF" w:rsidRPr="00096FD4" w:rsidRDefault="001F37EF" w:rsidP="008E5E7E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540</w:t>
      </w:r>
      <w:r w:rsidR="00A8476D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C56DC9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ค้ำประกันโดยหุ้นทั้งหมดของ</w:t>
      </w:r>
      <w:r w:rsidR="00D3258C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วอลล์สตรีท อิงลิช</w:t>
      </w:r>
      <w:r w:rsidR="00D3258C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D3258C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ประเทศไทย) จำกัด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หุ้นจำนวน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4A3D5A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ล้านหุ้นของ</w:t>
      </w:r>
      <w:r w:rsidR="00E64BCB" w:rsidRPr="00096FD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4A3D5A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เวฟ เอ็นเตอร์เทนเมนท์ จำกัด (มหาชน)</w:t>
      </w:r>
      <w:r w:rsidR="004A3D5A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และหุ้นจำนวน</w:t>
      </w:r>
      <w:r w:rsidR="003E315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116</w:t>
      </w:r>
      <w:r w:rsidR="00E67B3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48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ล้านหุ้น 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2561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116</w:t>
      </w:r>
      <w:r w:rsidR="004A3D5A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48</w:t>
      </w:r>
      <w:r w:rsidR="002F6E85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ล้านหุ้น)</w:t>
      </w:r>
      <w:r w:rsidR="002F6E85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(หมายเหตุ</w:t>
      </w:r>
      <w:r w:rsidR="00723D55" w:rsidRPr="00096F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="00D46C83" w:rsidRPr="00096FD4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</w:p>
    <w:p w:rsidR="001F37EF" w:rsidRPr="00096FD4" w:rsidRDefault="001F37EF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F37EF" w:rsidRPr="00096FD4" w:rsidRDefault="001F37EF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เงินกู้ยืมจำนวน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="00A8476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29</w:t>
      </w:r>
      <w:r w:rsidR="00B36B05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(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</w:t>
      </w:r>
      <w:r w:rsidR="003E315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="003E315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33</w:t>
      </w:r>
      <w:r w:rsidR="003E315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6C7BB5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53812"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="00A8476D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6"/>
          <w:sz w:val="26"/>
          <w:szCs w:val="26"/>
        </w:rPr>
        <w:t>38</w:t>
      </w:r>
      <w:r w:rsidR="006C7BB5" w:rsidRPr="00096FD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="003E315D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3E315D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71</w:t>
      </w:r>
      <w:r w:rsidR="003E315D"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(หมายเหตุ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) นอกจากนี้เงินกู้ยืมดังกล่าวถูกค้ำประกันโดยบริษัท เวฟ เอ็นเตอร์เทนเมนท์ จำกัด (มหาชน)</w:t>
      </w:r>
    </w:p>
    <w:p w:rsidR="006C7BB5" w:rsidRPr="00096FD4" w:rsidRDefault="006C7BB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04185" w:rsidRPr="00096FD4" w:rsidRDefault="00CF064B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ภายใต้เงื่อนไขของสัญญาเงินกู้ยืมจากสถาบันการเงิน กลุ่มกิจการ</w:t>
      </w:r>
      <w:r w:rsidR="006C7BB5" w:rsidRPr="00096FD4">
        <w:rPr>
          <w:rFonts w:ascii="Browallia New" w:hAnsi="Browallia New" w:cs="Browallia New"/>
          <w:color w:val="000000"/>
          <w:sz w:val="26"/>
          <w:szCs w:val="26"/>
          <w:cs/>
        </w:rPr>
        <w:t>ต้องปฏิบัติตามเงื่อนไขอื่น</w:t>
      </w:r>
      <w:r w:rsidR="007946B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C7BB5" w:rsidRPr="00096FD4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  <w:r w:rsidR="007946B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C7BB5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ที่สำคัญในสัญญา </w:t>
      </w:r>
      <w:r w:rsidR="00E53812" w:rsidRPr="00096FD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C7BB5" w:rsidRPr="00096FD4">
        <w:rPr>
          <w:rFonts w:ascii="Browallia New" w:hAnsi="Browallia New" w:cs="Browallia New"/>
          <w:color w:val="000000"/>
          <w:sz w:val="26"/>
          <w:szCs w:val="26"/>
          <w:cs/>
        </w:rPr>
        <w:t>เช่น การรักษาสัดส่วนหนี้สินต่อส่วนของผู้ถือหุ้น อัตราส่วนความสามารถในการชำระหนี้ และสัดส่วนการถือหุ้น</w:t>
      </w:r>
      <w:r w:rsidR="00526EB5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="006C7BB5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ในบริษัทย่อย</w:t>
      </w:r>
    </w:p>
    <w:p w:rsidR="0075615A" w:rsidRPr="00096FD4" w:rsidRDefault="0075615A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C7BB5" w:rsidRPr="00096FD4" w:rsidRDefault="007946B0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041789" w:rsidRPr="00096FD4">
        <w:rPr>
          <w:rFonts w:ascii="Browallia New" w:hAnsi="Browallia New" w:cs="Browallia New"/>
          <w:color w:val="000000"/>
          <w:sz w:val="26"/>
          <w:szCs w:val="26"/>
          <w:cs/>
        </w:rPr>
        <w:t>ย่อยแห่งหนึ่งของกลุ่มกิจการ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ไม่สามารถดำรง</w:t>
      </w:r>
      <w:r w:rsidR="006A6848" w:rsidRPr="00096FD4">
        <w:rPr>
          <w:rFonts w:ascii="Browallia New" w:hAnsi="Browallia New" w:cs="Browallia New"/>
          <w:color w:val="000000"/>
          <w:sz w:val="26"/>
          <w:szCs w:val="26"/>
          <w:cs/>
        </w:rPr>
        <w:t>สัดส่วนหนี้</w:t>
      </w:r>
      <w:r w:rsidR="00A76B4C" w:rsidRPr="00096FD4">
        <w:rPr>
          <w:rFonts w:ascii="Browallia New" w:hAnsi="Browallia New" w:cs="Browallia New"/>
          <w:color w:val="000000"/>
          <w:sz w:val="26"/>
          <w:szCs w:val="26"/>
          <w:cs/>
        </w:rPr>
        <w:t>สินต่อส่วนของผู้ถือหุ้นและ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อัตราส่วนความสามารถในการชำระหนี้ได้</w:t>
      </w:r>
      <w:r w:rsidR="00A76B4C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อย่างไร</w:t>
      </w:r>
      <w:r w:rsidR="00850C07" w:rsidRPr="00096FD4">
        <w:rPr>
          <w:rFonts w:ascii="Browallia New" w:hAnsi="Browallia New" w:cs="Browallia New"/>
          <w:color w:val="000000"/>
          <w:sz w:val="26"/>
          <w:szCs w:val="26"/>
          <w:cs/>
        </w:rPr>
        <w:t>ก็ตามบริษัท</w:t>
      </w:r>
      <w:r w:rsidR="00041789" w:rsidRPr="00096FD4">
        <w:rPr>
          <w:rFonts w:ascii="Browallia New" w:hAnsi="Browallia New" w:cs="Browallia New"/>
          <w:color w:val="000000"/>
          <w:sz w:val="26"/>
          <w:szCs w:val="26"/>
          <w:cs/>
        </w:rPr>
        <w:t>ย่อยดังกล่าว</w:t>
      </w:r>
      <w:r w:rsidR="00850C07" w:rsidRPr="00096FD4">
        <w:rPr>
          <w:rFonts w:ascii="Browallia New" w:hAnsi="Browallia New" w:cs="Browallia New"/>
          <w:color w:val="000000"/>
          <w:sz w:val="26"/>
          <w:szCs w:val="26"/>
          <w:cs/>
        </w:rPr>
        <w:t>ได้รับหนังสือผ่อนผัน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และยกเว้น</w:t>
      </w:r>
      <w:r w:rsidR="00526EB5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การบังคับชำระเงินกู้ยืมจากธนาคารแล้ว</w:t>
      </w:r>
      <w:r w:rsidR="00AB3165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41789" w:rsidRPr="00096FD4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AB3165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การประเมินสัดส่วนตามเงื่อนไข</w:t>
      </w:r>
      <w:r w:rsidR="00041789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AB3165" w:rsidRPr="00096FD4">
        <w:rPr>
          <w:rFonts w:ascii="Browallia New" w:hAnsi="Browallia New" w:cs="Browallia New"/>
          <w:color w:val="000000"/>
          <w:sz w:val="26"/>
          <w:szCs w:val="26"/>
          <w:cs/>
        </w:rPr>
        <w:t>สัญญา</w:t>
      </w:r>
      <w:r w:rsidR="00041789" w:rsidRPr="00096FD4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ของเงินกู้จำนวนนี้</w:t>
      </w:r>
      <w:r w:rsidR="00AB3165" w:rsidRPr="00096FD4">
        <w:rPr>
          <w:rFonts w:ascii="Browallia New" w:hAnsi="Browallia New" w:cs="Browallia New"/>
          <w:color w:val="000000"/>
          <w:sz w:val="26"/>
          <w:szCs w:val="26"/>
          <w:cs/>
        </w:rPr>
        <w:t>จะถูกพิจารณาเป็นรายปี ณ วันสิ้นปี</w:t>
      </w:r>
    </w:p>
    <w:p w:rsidR="006C7BB5" w:rsidRPr="00096FD4" w:rsidRDefault="006C7BB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D1CE6" w:rsidRPr="00096FD4" w:rsidRDefault="006C7BB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:rsidR="00E53812" w:rsidRPr="00096FD4" w:rsidRDefault="003D1CE6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เงินกู้ยืม </w:t>
      </w:r>
      <w:r w:rsidR="00E53812"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:rsidR="00E53812" w:rsidRPr="00096FD4" w:rsidRDefault="00E53812" w:rsidP="008E5E7E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20FE1" w:rsidRPr="00096FD4" w:rsidRDefault="00DC007F" w:rsidP="008E5E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620FE1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620FE1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อัตราดอกเบี้ย</w:t>
      </w:r>
    </w:p>
    <w:p w:rsidR="00620FE1" w:rsidRPr="00096FD4" w:rsidRDefault="00620FE1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80B85" w:rsidRPr="00096FD4" w:rsidRDefault="00080B85" w:rsidP="006C522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และหนี้สินตามสัญญาเช่าการเงินของกลุ่มกิจการมีดังต่อไปนี้</w:t>
      </w:r>
    </w:p>
    <w:p w:rsidR="00080B85" w:rsidRPr="00096FD4" w:rsidRDefault="00080B85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301"/>
        <w:gridCol w:w="1301"/>
        <w:gridCol w:w="1301"/>
        <w:gridCol w:w="1301"/>
      </w:tblGrid>
      <w:tr w:rsidR="004D7FA1" w:rsidRPr="00096FD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4D7FA1" w:rsidRPr="00096FD4" w:rsidRDefault="004D7FA1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4D7FA1" w:rsidRPr="00096FD4" w:rsidRDefault="004D7FA1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4D7FA1" w:rsidRPr="00096FD4" w:rsidRDefault="004D7FA1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5D6D39" w:rsidRPr="00096FD4" w:rsidTr="007310CE">
        <w:trPr>
          <w:cantSplit/>
          <w:trHeight w:val="20"/>
        </w:trPr>
        <w:tc>
          <w:tcPr>
            <w:tcW w:w="4248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5D6D39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vAlign w:val="bottom"/>
          </w:tcPr>
          <w:p w:rsidR="005D6D39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5D6D39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vAlign w:val="bottom"/>
          </w:tcPr>
          <w:p w:rsidR="005D6D39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5D6D3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D6D39" w:rsidRPr="00096FD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5D6D39" w:rsidRPr="00096FD4" w:rsidTr="00BE5770">
        <w:trPr>
          <w:cantSplit/>
          <w:trHeight w:val="20"/>
        </w:trPr>
        <w:tc>
          <w:tcPr>
            <w:tcW w:w="4248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D39" w:rsidRPr="00096FD4" w:rsidTr="008E5E7E">
        <w:trPr>
          <w:cantSplit/>
          <w:trHeight w:val="80"/>
        </w:trPr>
        <w:tc>
          <w:tcPr>
            <w:tcW w:w="4248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1367C" w:rsidRPr="00096FD4" w:rsidTr="008E5E7E">
        <w:trPr>
          <w:cantSplit/>
          <w:trHeight w:val="68"/>
        </w:trPr>
        <w:tc>
          <w:tcPr>
            <w:tcW w:w="4248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- </w:t>
            </w: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D46C83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D46C83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11367C" w:rsidRPr="00096FD4" w:rsidTr="008E5E7E">
        <w:trPr>
          <w:cantSplit/>
          <w:trHeight w:val="68"/>
        </w:trPr>
        <w:tc>
          <w:tcPr>
            <w:tcW w:w="4248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- </w:t>
            </w: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</w:tr>
      <w:tr w:rsidR="0011367C" w:rsidRPr="00096FD4" w:rsidTr="008E5E7E">
        <w:trPr>
          <w:cantSplit/>
          <w:trHeight w:val="68"/>
        </w:trPr>
        <w:tc>
          <w:tcPr>
            <w:tcW w:w="4248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D46C83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D46C83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301" w:type="dxa"/>
            <w:shd w:val="clear" w:color="auto" w:fill="auto"/>
          </w:tcPr>
          <w:p w:rsidR="0011367C" w:rsidRPr="00096FD4" w:rsidRDefault="00DC007F" w:rsidP="008E5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</w:tbl>
    <w:p w:rsidR="007F0FF1" w:rsidRPr="00096FD4" w:rsidRDefault="007F0FF1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20FE1" w:rsidRPr="00096FD4" w:rsidRDefault="00620FE1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42527E" w:rsidRPr="00096FD4" w:rsidRDefault="0042527E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32"/>
        <w:gridCol w:w="1328"/>
        <w:gridCol w:w="1260"/>
        <w:gridCol w:w="1368"/>
        <w:gridCol w:w="1368"/>
      </w:tblGrid>
      <w:tr w:rsidR="0042527E" w:rsidRPr="00096FD4" w:rsidTr="0077592E">
        <w:trPr>
          <w:cantSplit/>
          <w:trHeight w:val="365"/>
        </w:trPr>
        <w:tc>
          <w:tcPr>
            <w:tcW w:w="4132" w:type="dxa"/>
            <w:vAlign w:val="bottom"/>
          </w:tcPr>
          <w:p w:rsidR="0042527E" w:rsidRPr="00096FD4" w:rsidRDefault="0042527E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22" w:type="dxa"/>
            <w:gridSpan w:val="4"/>
            <w:vAlign w:val="bottom"/>
          </w:tcPr>
          <w:p w:rsidR="0042527E" w:rsidRPr="00096FD4" w:rsidRDefault="00DD21C1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42527E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F0667" w:rsidRPr="00096FD4" w:rsidTr="0077592E">
        <w:trPr>
          <w:cantSplit/>
          <w:trHeight w:val="327"/>
        </w:trPr>
        <w:tc>
          <w:tcPr>
            <w:tcW w:w="4132" w:type="dxa"/>
            <w:vAlign w:val="bottom"/>
          </w:tcPr>
          <w:p w:rsidR="00DF0667" w:rsidRPr="00096FD4" w:rsidRDefault="00DF0667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D6D39" w:rsidRPr="00096FD4" w:rsidTr="0077592E">
        <w:trPr>
          <w:cantSplit/>
          <w:trHeight w:val="327"/>
        </w:trPr>
        <w:tc>
          <w:tcPr>
            <w:tcW w:w="4132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5D6D39" w:rsidRPr="00096FD4" w:rsidTr="0077592E">
        <w:trPr>
          <w:cantSplit/>
          <w:trHeight w:val="353"/>
        </w:trPr>
        <w:tc>
          <w:tcPr>
            <w:tcW w:w="4132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5D6D39" w:rsidRPr="00096FD4" w:rsidRDefault="005D6D3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D39" w:rsidRPr="00096FD4" w:rsidTr="0077592E">
        <w:trPr>
          <w:cantSplit/>
          <w:trHeight w:val="80"/>
        </w:trPr>
        <w:tc>
          <w:tcPr>
            <w:tcW w:w="4132" w:type="dxa"/>
            <w:vAlign w:val="bottom"/>
          </w:tcPr>
          <w:p w:rsidR="005D6D39" w:rsidRPr="00096FD4" w:rsidRDefault="005D6D3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6D39" w:rsidRPr="00096FD4" w:rsidRDefault="005D6D3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1367C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8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MOR, MOR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MOR, MOR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11367C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11367C" w:rsidRPr="00096FD4" w:rsidRDefault="0011367C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</w:p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+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</w:p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B3A34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5B3A34" w:rsidRPr="00096FD4" w:rsidRDefault="005B3A34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เงินกู้ยืมระยะสั้นจากบุคค</w:t>
            </w:r>
            <w:r w:rsidR="00A427DD"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ลอื่น</w:t>
            </w:r>
          </w:p>
        </w:tc>
        <w:tc>
          <w:tcPr>
            <w:tcW w:w="1328" w:type="dxa"/>
            <w:shd w:val="clear" w:color="auto" w:fill="auto"/>
          </w:tcPr>
          <w:p w:rsidR="005B3A34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5B3A34" w:rsidRPr="00096FD4" w:rsidRDefault="005B3A34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5B3A34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1367C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1367C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11367C" w:rsidRPr="00096FD4" w:rsidRDefault="0011367C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</w:p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B61F1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</w:tc>
        <w:tc>
          <w:tcPr>
            <w:tcW w:w="1260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</w:p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F16FD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F16FDA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11367C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11367C" w:rsidRPr="00096FD4" w:rsidRDefault="0011367C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B61F1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11367C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1367C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1367C" w:rsidRPr="00096FD4" w:rsidRDefault="0011367C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22F9" w:rsidRPr="00096FD4" w:rsidTr="0077592E">
        <w:trPr>
          <w:cantSplit/>
          <w:trHeight w:val="315"/>
        </w:trPr>
        <w:tc>
          <w:tcPr>
            <w:tcW w:w="4132" w:type="dxa"/>
            <w:vAlign w:val="bottom"/>
          </w:tcPr>
          <w:p w:rsidR="006A22F9" w:rsidRPr="0072677B" w:rsidRDefault="006A22F9" w:rsidP="0072677B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677B">
              <w:rPr>
                <w:rFonts w:ascii="Browallia New" w:eastAsia="Malgun Gothic" w:hAnsi="Browallia New" w:cs="Browallia New"/>
                <w:i w:val="0"/>
                <w:iCs w:val="0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E53812" w:rsidRPr="007267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:rsidR="006A22F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23D55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:rsidR="006A22F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23D55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:rsidR="006A22F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8" w:type="dxa"/>
            <w:shd w:val="clear" w:color="auto" w:fill="auto"/>
          </w:tcPr>
          <w:p w:rsidR="006A22F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6A22F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A8476D" w:rsidRPr="00096FD4" w:rsidTr="0077592E">
        <w:trPr>
          <w:cantSplit/>
          <w:trHeight w:val="315"/>
        </w:trPr>
        <w:tc>
          <w:tcPr>
            <w:tcW w:w="4132" w:type="dxa"/>
          </w:tcPr>
          <w:p w:rsidR="00A8476D" w:rsidRPr="00096FD4" w:rsidRDefault="00A8476D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="006A22F9" w:rsidRPr="00096FD4"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28" w:type="dxa"/>
            <w:shd w:val="clear" w:color="auto" w:fill="auto"/>
          </w:tcPr>
          <w:p w:rsidR="00A8476D" w:rsidRPr="00096FD4" w:rsidRDefault="00DC007F" w:rsidP="00E64B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64BC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2F9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260" w:type="dxa"/>
            <w:shd w:val="clear" w:color="auto" w:fill="auto"/>
          </w:tcPr>
          <w:p w:rsidR="00A8476D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</w:tcPr>
          <w:p w:rsidR="00A8476D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:rsidR="00A8476D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</w:tbl>
    <w:p w:rsidR="00E53812" w:rsidRPr="00096FD4" w:rsidRDefault="00E53812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E53812" w:rsidRPr="00096FD4" w:rsidRDefault="00E53812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เงินกู้ยืม </w:t>
      </w:r>
      <w:r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:rsidR="00E53812" w:rsidRPr="00096FD4" w:rsidRDefault="00E53812" w:rsidP="008E5E7E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53812" w:rsidRPr="00096FD4" w:rsidRDefault="00DC007F" w:rsidP="008E5E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E53812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E53812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อัตราดอกเบี้ย </w:t>
      </w:r>
      <w:r w:rsidR="00E53812" w:rsidRPr="0009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:rsidR="00620FE1" w:rsidRPr="00096FD4" w:rsidRDefault="00620FE1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2527E" w:rsidRPr="00096FD4" w:rsidTr="00267EF9">
        <w:trPr>
          <w:cantSplit/>
          <w:trHeight w:val="365"/>
        </w:trPr>
        <w:tc>
          <w:tcPr>
            <w:tcW w:w="3974" w:type="dxa"/>
            <w:vAlign w:val="bottom"/>
          </w:tcPr>
          <w:p w:rsidR="0042527E" w:rsidRPr="00096FD4" w:rsidRDefault="0042527E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42527E" w:rsidRPr="00096FD4" w:rsidRDefault="00DD21C1" w:rsidP="008E5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</w:t>
            </w:r>
            <w:r w:rsidR="0042527E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การเงินเฉพาะ</w:t>
            </w:r>
            <w:r w:rsidR="0042527E"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F0667" w:rsidRPr="00096FD4" w:rsidTr="00267EF9">
        <w:trPr>
          <w:cantSplit/>
          <w:trHeight w:val="327"/>
        </w:trPr>
        <w:tc>
          <w:tcPr>
            <w:tcW w:w="3974" w:type="dxa"/>
            <w:vAlign w:val="bottom"/>
          </w:tcPr>
          <w:p w:rsidR="00DF0667" w:rsidRPr="00096FD4" w:rsidRDefault="00DF0667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91929" w:rsidRPr="00096FD4" w:rsidTr="00267EF9">
        <w:trPr>
          <w:cantSplit/>
          <w:trHeight w:val="327"/>
        </w:trPr>
        <w:tc>
          <w:tcPr>
            <w:tcW w:w="3974" w:type="dxa"/>
            <w:vAlign w:val="bottom"/>
          </w:tcPr>
          <w:p w:rsidR="00B91929" w:rsidRPr="00096FD4" w:rsidRDefault="00B91929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B91929" w:rsidRPr="00096FD4" w:rsidTr="00267EF9">
        <w:trPr>
          <w:cantSplit/>
          <w:trHeight w:val="353"/>
        </w:trPr>
        <w:tc>
          <w:tcPr>
            <w:tcW w:w="3974" w:type="dxa"/>
            <w:vAlign w:val="bottom"/>
          </w:tcPr>
          <w:p w:rsidR="00B91929" w:rsidRPr="00096FD4" w:rsidRDefault="00B9192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B91929" w:rsidRPr="00096FD4" w:rsidRDefault="00B9192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91929" w:rsidRPr="00096FD4" w:rsidTr="008E5E7E">
        <w:trPr>
          <w:cantSplit/>
          <w:trHeight w:val="80"/>
        </w:trPr>
        <w:tc>
          <w:tcPr>
            <w:tcW w:w="3974" w:type="dxa"/>
            <w:vAlign w:val="bottom"/>
          </w:tcPr>
          <w:p w:rsidR="00B91929" w:rsidRPr="00096FD4" w:rsidRDefault="00B91929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91929" w:rsidRPr="00096FD4" w:rsidRDefault="00B9192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6AB9" w:rsidRPr="00096FD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326AB9" w:rsidRPr="00096FD4" w:rsidRDefault="00326AB9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MOR, MOR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MOR, MOR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</w:p>
        </w:tc>
      </w:tr>
      <w:tr w:rsidR="00326AB9" w:rsidRPr="00096FD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326AB9" w:rsidRPr="00096FD4" w:rsidRDefault="00326AB9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326AB9" w:rsidRPr="00096FD4" w:rsidRDefault="00326AB9" w:rsidP="008E5E7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-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MLR +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B3A34" w:rsidRPr="00096FD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5B3A34" w:rsidRPr="00096FD4" w:rsidRDefault="005B3A34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เงินกู้ยืมระยะสั้นจากบุคคล</w:t>
            </w:r>
            <w:r w:rsidR="00A427DD"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DC007F" w:rsidP="008E5E7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5B3A34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B3A34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5B3A34" w:rsidRPr="00096FD4" w:rsidRDefault="005B3A34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AB9" w:rsidRPr="00096FD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326AB9" w:rsidRPr="00096FD4" w:rsidRDefault="00326AB9" w:rsidP="008E5E7E">
            <w:pPr>
              <w:pStyle w:val="Heading6"/>
              <w:spacing w:before="0" w:after="0"/>
              <w:ind w:left="964" w:right="-90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pacing w:val="-4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326AB9" w:rsidRPr="00096FD4" w:rsidRDefault="00326AB9" w:rsidP="008E5E7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 +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 +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AB9" w:rsidRPr="00096FD4" w:rsidTr="008E5E7E">
        <w:trPr>
          <w:cantSplit/>
          <w:trHeight w:val="315"/>
        </w:trPr>
        <w:tc>
          <w:tcPr>
            <w:tcW w:w="3974" w:type="dxa"/>
            <w:vAlign w:val="bottom"/>
          </w:tcPr>
          <w:p w:rsidR="00326AB9" w:rsidRPr="00096FD4" w:rsidRDefault="00326AB9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326AB9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</w:tr>
      <w:tr w:rsidR="00326AB9" w:rsidRPr="00096FD4" w:rsidTr="008E5E7E">
        <w:trPr>
          <w:cantSplit/>
          <w:trHeight w:val="315"/>
        </w:trPr>
        <w:tc>
          <w:tcPr>
            <w:tcW w:w="3974" w:type="dxa"/>
          </w:tcPr>
          <w:p w:rsidR="00326AB9" w:rsidRPr="00096FD4" w:rsidRDefault="00326AB9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="00197CCA" w:rsidRPr="00096FD4">
              <w:rPr>
                <w:rFonts w:ascii="Browallia New" w:hAnsi="Browallia New" w:cs="Browallia New"/>
                <w:i w:val="0"/>
                <w:iCs w:val="0"/>
                <w:color w:val="000000"/>
                <w:spacing w:val="-2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auto"/>
          </w:tcPr>
          <w:p w:rsidR="00326AB9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</w:tbl>
    <w:p w:rsidR="00E53812" w:rsidRPr="00096FD4" w:rsidRDefault="00E53812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A40C1B" w:rsidRPr="00096FD4" w:rsidRDefault="00DC007F" w:rsidP="008E5E7E">
      <w:pPr>
        <w:ind w:left="108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A40C1B"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A40C1B"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วงเงินกู้ยืม</w:t>
      </w:r>
    </w:p>
    <w:p w:rsidR="00A40C1B" w:rsidRPr="00096FD4" w:rsidRDefault="00A40C1B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40C1B" w:rsidRPr="00096FD4" w:rsidRDefault="00A40C1B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กลุ่มกิจการและบริษัทมีวงเงินกู้ยืมที่ยังไม่ได้เบิกใช้ดังต่อไปนี้</w:t>
      </w:r>
    </w:p>
    <w:p w:rsidR="00A40C1B" w:rsidRPr="00096FD4" w:rsidRDefault="00A40C1B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34"/>
        <w:gridCol w:w="1301"/>
        <w:gridCol w:w="1301"/>
        <w:gridCol w:w="1301"/>
        <w:gridCol w:w="1301"/>
      </w:tblGrid>
      <w:tr w:rsidR="00A40C1B" w:rsidRPr="00096FD4" w:rsidTr="00D911C1">
        <w:trPr>
          <w:cantSplit/>
          <w:trHeight w:val="365"/>
        </w:trPr>
        <w:tc>
          <w:tcPr>
            <w:tcW w:w="4234" w:type="dxa"/>
            <w:vAlign w:val="bottom"/>
          </w:tcPr>
          <w:p w:rsidR="00A40C1B" w:rsidRPr="00096FD4" w:rsidRDefault="00A40C1B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A40C1B" w:rsidRPr="00096FD4" w:rsidRDefault="00A40C1B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A40C1B" w:rsidRPr="00096FD4" w:rsidRDefault="00A40C1B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F0667" w:rsidRPr="00096FD4" w:rsidTr="007310CE">
        <w:trPr>
          <w:cantSplit/>
          <w:trHeight w:val="327"/>
        </w:trPr>
        <w:tc>
          <w:tcPr>
            <w:tcW w:w="4234" w:type="dxa"/>
            <w:vAlign w:val="bottom"/>
          </w:tcPr>
          <w:p w:rsidR="00DF0667" w:rsidRPr="00096FD4" w:rsidRDefault="00DF0667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01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01" w:type="dxa"/>
            <w:vAlign w:val="bottom"/>
          </w:tcPr>
          <w:p w:rsidR="00DF0667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31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DF0667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25CD7" w:rsidRPr="00096FD4" w:rsidTr="00D911C1">
        <w:trPr>
          <w:cantSplit/>
          <w:trHeight w:val="327"/>
        </w:trPr>
        <w:tc>
          <w:tcPr>
            <w:tcW w:w="4234" w:type="dxa"/>
            <w:vAlign w:val="bottom"/>
          </w:tcPr>
          <w:p w:rsidR="00B25CD7" w:rsidRPr="00096FD4" w:rsidRDefault="00B25CD7" w:rsidP="008E5E7E">
            <w:pPr>
              <w:ind w:left="96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B25CD7" w:rsidRPr="00096FD4" w:rsidTr="00D911C1">
        <w:trPr>
          <w:cantSplit/>
          <w:trHeight w:val="353"/>
        </w:trPr>
        <w:tc>
          <w:tcPr>
            <w:tcW w:w="4234" w:type="dxa"/>
            <w:vAlign w:val="bottom"/>
          </w:tcPr>
          <w:p w:rsidR="00B25CD7" w:rsidRPr="00096FD4" w:rsidRDefault="00B25CD7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B25CD7" w:rsidRPr="00096FD4" w:rsidRDefault="00B25CD7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5CD7" w:rsidRPr="00096FD4" w:rsidTr="008E5E7E">
        <w:trPr>
          <w:cantSplit/>
          <w:trHeight w:val="80"/>
        </w:trPr>
        <w:tc>
          <w:tcPr>
            <w:tcW w:w="4234" w:type="dxa"/>
            <w:vAlign w:val="bottom"/>
          </w:tcPr>
          <w:p w:rsidR="00B25CD7" w:rsidRPr="00096FD4" w:rsidRDefault="00B25CD7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25CD7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B25CD7" w:rsidRPr="00096FD4" w:rsidRDefault="00B25CD7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B25CD7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25CD7" w:rsidRPr="00096FD4" w:rsidTr="008E5E7E">
        <w:trPr>
          <w:cantSplit/>
          <w:trHeight w:val="315"/>
        </w:trPr>
        <w:tc>
          <w:tcPr>
            <w:tcW w:w="4234" w:type="dxa"/>
            <w:vAlign w:val="bottom"/>
          </w:tcPr>
          <w:p w:rsidR="00B25CD7" w:rsidRPr="00096FD4" w:rsidRDefault="00B25CD7" w:rsidP="008E5E7E">
            <w:pPr>
              <w:pStyle w:val="Heading6"/>
              <w:spacing w:before="0" w:after="0"/>
              <w:ind w:left="964"/>
              <w:jc w:val="left"/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- ครบกำหนดภายใน </w:t>
            </w:r>
            <w:r w:rsidR="00DC007F" w:rsidRPr="00DC007F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</w:rPr>
              <w:t>1</w:t>
            </w:r>
            <w:r w:rsidRPr="00096FD4">
              <w:rPr>
                <w:rFonts w:ascii="Browallia New" w:eastAsia="Malgun Gothic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A8476D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B25CD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B25CD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326AB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B25CD7" w:rsidRPr="00096FD4" w:rsidRDefault="00DC007F" w:rsidP="008E5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25CD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B25CD7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</w:tbl>
    <w:p w:rsidR="00A40C1B" w:rsidRPr="00096FD4" w:rsidRDefault="00A40C1B" w:rsidP="008E5E7E">
      <w:pPr>
        <w:ind w:left="108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:rsidR="00A40C1B" w:rsidRPr="00096FD4" w:rsidRDefault="00A40C1B" w:rsidP="008E5E7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วงเงินกู้ยืมที่จะครบกำหนดภายในหนึ่งปี </w:t>
      </w:r>
      <w:r w:rsidR="00D749C2" w:rsidRPr="00096FD4">
        <w:rPr>
          <w:rFonts w:ascii="Browallia New" w:hAnsi="Browallia New" w:cs="Browallia New"/>
          <w:color w:val="000000"/>
          <w:sz w:val="26"/>
          <w:szCs w:val="26"/>
          <w:cs/>
        </w:rPr>
        <w:t>เป็นวงเงินกู้ยืมของแต่ละปีที่จะมีการทบทวนตามวาระ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ได้รับมาเพื่อใช้ใน</w:t>
      </w:r>
      <w:r w:rsidR="00526EB5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การดำเนินงานของกลุ่มกิจการและบริษัท</w:t>
      </w:r>
    </w:p>
    <w:p w:rsidR="00A40C1B" w:rsidRPr="00096FD4" w:rsidRDefault="00A40C1B" w:rsidP="008E5E7E">
      <w:pPr>
        <w:ind w:left="108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:rsidR="00A40C1B" w:rsidRPr="00096FD4" w:rsidRDefault="00A40C1B" w:rsidP="008E5E7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วงเงินกู้ยืมจำนวน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ค้ำประกันโดยหุ้นจำนวน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A8476D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81</w:t>
      </w:r>
      <w:r w:rsidR="00C66CA9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ล้านหุ้น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2561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81</w:t>
      </w:r>
      <w:r w:rsidR="00B81642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ล้านหุ้น) </w:t>
      </w:r>
      <w:r w:rsidR="00526EB5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ของบริษัท ไทยโซลาร์ เอ็นเนอร์ยี่ จำกัด 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มหาชน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) (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320A60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7D0230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246AE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หุ้นดังกล่าว</w:t>
      </w:r>
      <w:r w:rsidR="007D0230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27</w:t>
      </w:r>
      <w:r w:rsidR="00282F9D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67</w:t>
      </w:r>
      <w:r w:rsidR="007D0230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D0230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:rsidR="00DA2658" w:rsidRPr="00096FD4" w:rsidRDefault="00DA2658" w:rsidP="008E5E7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:rsidR="00DA2658" w:rsidRPr="00096FD4" w:rsidRDefault="0020450B" w:rsidP="008E5E7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วงเงินกู้ยืม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151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ค้ำประกันโดยที่ดินและอาคารของกลุ่มกิจการ ซึ่งมีมูลค่าตามบัญชี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104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(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2561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218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46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(หมายเหตุ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DA2658" w:rsidRPr="00096FD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:rsidR="00D42901" w:rsidRPr="00096FD4" w:rsidRDefault="00E53812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</w:p>
    <w:p w:rsidR="00E64BCB" w:rsidRPr="00096FD4" w:rsidRDefault="00E64BCB" w:rsidP="008E5E7E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:rsidR="00085383" w:rsidRPr="00096FD4" w:rsidRDefault="006A22F9" w:rsidP="008E5E7E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การเคลื่อนไหวของภาระ</w:t>
      </w:r>
      <w:r w:rsidR="00D03069" w:rsidRPr="00096FD4">
        <w:rPr>
          <w:rFonts w:ascii="Browallia New" w:hAnsi="Browallia New" w:cs="Browallia New"/>
          <w:color w:val="000000"/>
          <w:sz w:val="26"/>
          <w:szCs w:val="26"/>
          <w:cs/>
        </w:rPr>
        <w:t>ผูกพัน</w:t>
      </w:r>
      <w:r w:rsidR="004012C1" w:rsidRPr="00096FD4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</w:t>
      </w:r>
      <w:r w:rsidR="00DF0667" w:rsidRPr="00096FD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ในระหว่างงวดเก้า</w:t>
      </w:r>
      <w:r w:rsidR="00085383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947380"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0667" w:rsidRPr="00096FD4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085383" w:rsidRPr="00096F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  <w:r w:rsidR="004A7ECF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3069" w:rsidRPr="00096FD4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:rsidR="009453A9" w:rsidRPr="00096FD4" w:rsidRDefault="009453A9" w:rsidP="00B42148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6292"/>
        <w:gridCol w:w="1631"/>
        <w:gridCol w:w="1530"/>
      </w:tblGrid>
      <w:tr w:rsidR="009453A9" w:rsidRPr="00096FD4" w:rsidTr="00B42148">
        <w:trPr>
          <w:cantSplit/>
        </w:trPr>
        <w:tc>
          <w:tcPr>
            <w:tcW w:w="6292" w:type="dxa"/>
            <w:vAlign w:val="bottom"/>
          </w:tcPr>
          <w:p w:rsidR="009453A9" w:rsidRPr="00096FD4" w:rsidRDefault="009453A9" w:rsidP="008E5E7E">
            <w:pPr>
              <w:ind w:left="-1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vAlign w:val="bottom"/>
          </w:tcPr>
          <w:p w:rsidR="009453A9" w:rsidRPr="00096FD4" w:rsidRDefault="009453A9" w:rsidP="008E5E7E">
            <w:pPr>
              <w:pStyle w:val="Heading6"/>
              <w:spacing w:before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30" w:type="dxa"/>
            <w:vAlign w:val="bottom"/>
          </w:tcPr>
          <w:p w:rsidR="009453A9" w:rsidRPr="00096FD4" w:rsidRDefault="009453A9" w:rsidP="008E5E7E">
            <w:pPr>
              <w:pStyle w:val="Heading6"/>
              <w:spacing w:before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</w:tcPr>
          <w:p w:rsidR="009453A9" w:rsidRPr="00096FD4" w:rsidRDefault="009453A9" w:rsidP="008E5E7E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vAlign w:val="bottom"/>
            <w:hideMark/>
          </w:tcPr>
          <w:p w:rsidR="009453A9" w:rsidRPr="00096FD4" w:rsidRDefault="009453A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:rsidR="009453A9" w:rsidRPr="00096FD4" w:rsidRDefault="009453A9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</w:tcPr>
          <w:p w:rsidR="009453A9" w:rsidRPr="00096FD4" w:rsidRDefault="009453A9" w:rsidP="008E5E7E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:rsidR="009453A9" w:rsidRPr="00096FD4" w:rsidRDefault="009453A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453A9" w:rsidRPr="00096FD4" w:rsidRDefault="009453A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  <w:hideMark/>
          </w:tcPr>
          <w:p w:rsidR="009453A9" w:rsidRPr="00096FD4" w:rsidRDefault="009453A9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  <w:r w:rsidR="004E77AB"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79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515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278</w:t>
            </w:r>
          </w:p>
        </w:tc>
        <w:tc>
          <w:tcPr>
            <w:tcW w:w="1530" w:type="dxa"/>
            <w:shd w:val="clear" w:color="auto" w:fill="auto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12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199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491</w:t>
            </w: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  <w:hideMark/>
          </w:tcPr>
          <w:p w:rsidR="009453A9" w:rsidRPr="00096FD4" w:rsidRDefault="009453A9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037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466</w:t>
            </w:r>
          </w:p>
        </w:tc>
        <w:tc>
          <w:tcPr>
            <w:tcW w:w="1530" w:type="dxa"/>
            <w:shd w:val="clear" w:color="auto" w:fill="auto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295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761</w:t>
            </w: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  <w:hideMark/>
          </w:tcPr>
          <w:p w:rsidR="009453A9" w:rsidRPr="00096FD4" w:rsidRDefault="009453A9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400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025</w:t>
            </w:r>
          </w:p>
        </w:tc>
        <w:tc>
          <w:tcPr>
            <w:tcW w:w="1530" w:type="dxa"/>
            <w:shd w:val="clear" w:color="auto" w:fill="auto"/>
          </w:tcPr>
          <w:p w:rsidR="009453A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141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</w:p>
        </w:tc>
      </w:tr>
      <w:tr w:rsidR="000C0C2E" w:rsidRPr="00096FD4" w:rsidTr="00B42148">
        <w:trPr>
          <w:cantSplit/>
        </w:trPr>
        <w:tc>
          <w:tcPr>
            <w:tcW w:w="6292" w:type="dxa"/>
            <w:vAlign w:val="bottom"/>
          </w:tcPr>
          <w:p w:rsidR="000C0C2E" w:rsidRPr="00096FD4" w:rsidRDefault="000C0C2E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0C0C2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13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699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654</w:t>
            </w:r>
          </w:p>
        </w:tc>
        <w:tc>
          <w:tcPr>
            <w:tcW w:w="1530" w:type="dxa"/>
            <w:shd w:val="clear" w:color="auto" w:fill="auto"/>
          </w:tcPr>
          <w:p w:rsidR="000C0C2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67</w:t>
            </w:r>
            <w:r w:rsidR="005A0B38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559</w:t>
            </w:r>
          </w:p>
        </w:tc>
      </w:tr>
      <w:tr w:rsidR="009453A9" w:rsidRPr="00096FD4" w:rsidTr="00B42148">
        <w:trPr>
          <w:cantSplit/>
        </w:trPr>
        <w:tc>
          <w:tcPr>
            <w:tcW w:w="6292" w:type="dxa"/>
            <w:vAlign w:val="bottom"/>
            <w:hideMark/>
          </w:tcPr>
          <w:p w:rsidR="009453A9" w:rsidRPr="00096FD4" w:rsidRDefault="002269F2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453A9" w:rsidRPr="00096FD4" w:rsidRDefault="000C54A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768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682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53A9" w:rsidRPr="00096FD4" w:rsidRDefault="00A26D33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763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630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A26D33" w:rsidRPr="00096FD4" w:rsidTr="00B42148">
        <w:trPr>
          <w:cantSplit/>
        </w:trPr>
        <w:tc>
          <w:tcPr>
            <w:tcW w:w="6292" w:type="dxa"/>
            <w:vAlign w:val="bottom"/>
          </w:tcPr>
          <w:p w:rsidR="00A26D33" w:rsidRPr="00096FD4" w:rsidRDefault="00A26D33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A26D33" w:rsidRPr="00096FD4" w:rsidRDefault="00A26D33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880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A26D33" w:rsidRPr="00096FD4" w:rsidRDefault="00A26D33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A26D33" w:rsidRPr="00096FD4" w:rsidTr="00B42148">
        <w:trPr>
          <w:cantSplit/>
        </w:trPr>
        <w:tc>
          <w:tcPr>
            <w:tcW w:w="6292" w:type="dxa"/>
            <w:vAlign w:val="bottom"/>
          </w:tcPr>
          <w:p w:rsidR="00A26D33" w:rsidRPr="00096FD4" w:rsidRDefault="00763789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การโอนไปยังหนี้สินที่เกี่ยวข้องโดยตรงกับสินทรัพย์ไม่</w:t>
            </w:r>
            <w:r w:rsidR="003D1CE6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หมุนเวียน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A26D33" w:rsidRPr="00096FD4" w:rsidRDefault="00A26D33" w:rsidP="008E5E7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</w:tcPr>
          <w:p w:rsidR="00A26D33" w:rsidRPr="00096FD4" w:rsidRDefault="00A26D33" w:rsidP="008E5E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584" w:rsidRPr="00096FD4" w:rsidTr="00B42148">
        <w:trPr>
          <w:cantSplit/>
        </w:trPr>
        <w:tc>
          <w:tcPr>
            <w:tcW w:w="6292" w:type="dxa"/>
            <w:vAlign w:val="bottom"/>
          </w:tcPr>
          <w:p w:rsidR="00A87584" w:rsidRPr="00096FD4" w:rsidRDefault="00A87584" w:rsidP="008E5E7E">
            <w:pPr>
              <w:ind w:left="423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ที่ถือไว้เพื่อขาย (หมายเหตุ 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D03069"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DC007F" w:rsidRPr="00DC00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A87584" w:rsidRPr="00096FD4" w:rsidRDefault="000C54A8" w:rsidP="008E5E7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87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158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212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A87584" w:rsidRPr="00096FD4" w:rsidRDefault="00A87584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26D33" w:rsidRPr="00096FD4" w:rsidTr="00B42148">
        <w:trPr>
          <w:cantSplit/>
        </w:trPr>
        <w:tc>
          <w:tcPr>
            <w:tcW w:w="6292" w:type="dxa"/>
            <w:vAlign w:val="bottom"/>
            <w:hideMark/>
          </w:tcPr>
          <w:p w:rsidR="00A26D33" w:rsidRPr="00096FD4" w:rsidRDefault="00A26D33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30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กันยายน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A26D33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12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616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26D33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940</w:t>
            </w:r>
            <w:r w:rsidR="00A26D33" w:rsidRPr="00096FD4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292</w:t>
            </w:r>
          </w:p>
        </w:tc>
      </w:tr>
    </w:tbl>
    <w:p w:rsidR="00E64BCB" w:rsidRPr="00096FD4" w:rsidRDefault="00E64BCB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453A9" w:rsidRPr="00096FD4" w:rsidRDefault="00B876CA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จะเปลี่ยนจาก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300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วัน ของค่าจ้างอัตราสุดท้ายเป็น </w:t>
      </w:r>
      <w:r w:rsidR="00DC007F" w:rsidRPr="00DC007F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096F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วัน ของค่าจ้างอัตราสุดท้าย ผู้บริหารของกลุ่มกิจการได้ปรับปรุงประมาณการ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ผลประโยชน์พนักงานเพื่อสะท้อนการเปลี่ยนแปลงกฎหมายดังกล่าวในระหว่างงวด</w:t>
      </w:r>
    </w:p>
    <w:p w:rsidR="00E53812" w:rsidRPr="00096FD4" w:rsidRDefault="00E53812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F852F8" w:rsidRPr="00096FD4" w:rsidRDefault="00DC007F" w:rsidP="008E5E7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53812"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:rsidR="00E64BCB" w:rsidRPr="00096FD4" w:rsidRDefault="00E64BCB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47380" w:rsidRPr="00096FD4" w:rsidRDefault="00031763" w:rsidP="008E5E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ภาษีเงินระหว่างกาลตั้งขึ้นโดยการประมาณของฝ่ายบริหารในอัตราภาษีเดียวกับที่ใช้กับกำไรรวมทั้งปีที่คาดว่า</w:t>
      </w:r>
      <w:r w:rsidR="00526EB5" w:rsidRPr="00096FD4">
        <w:rPr>
          <w:rFonts w:ascii="Browallia New" w:hAnsi="Browallia New" w:cs="Browallia New"/>
          <w:color w:val="000000"/>
          <w:sz w:val="26"/>
          <w:szCs w:val="26"/>
        </w:rPr>
        <w:br/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จะเกิดขึ้น คือ ร้อยละ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E9431A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(พ.ศ.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EE44EC" w:rsidRPr="00096FD4">
        <w:rPr>
          <w:rFonts w:ascii="Browallia New" w:hAnsi="Browallia New" w:cs="Browallia New"/>
          <w:color w:val="000000"/>
          <w:sz w:val="26"/>
          <w:szCs w:val="26"/>
        </w:rPr>
        <w:t>-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0</w:t>
      </w:r>
      <w:r w:rsidR="00EE44EC" w:rsidRPr="00096F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EE44EC" w:rsidRPr="00096F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t>ต่อปี)</w:t>
      </w:r>
    </w:p>
    <w:p w:rsidR="00E53812" w:rsidRPr="00096FD4" w:rsidRDefault="00E53812" w:rsidP="006C522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6FD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096F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รายได้อื่น</w:t>
      </w:r>
    </w:p>
    <w:tbl>
      <w:tblPr>
        <w:tblW w:w="94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34"/>
        <w:gridCol w:w="1301"/>
        <w:gridCol w:w="1301"/>
        <w:gridCol w:w="1301"/>
        <w:gridCol w:w="1301"/>
      </w:tblGrid>
      <w:tr w:rsidR="00947380" w:rsidRPr="00096FD4" w:rsidTr="007310CE">
        <w:trPr>
          <w:cantSplit/>
          <w:trHeight w:val="365"/>
        </w:trPr>
        <w:tc>
          <w:tcPr>
            <w:tcW w:w="4234" w:type="dxa"/>
            <w:vAlign w:val="bottom"/>
          </w:tcPr>
          <w:p w:rsidR="00947380" w:rsidRPr="00096FD4" w:rsidRDefault="00947380" w:rsidP="008E5E7E">
            <w:pPr>
              <w:ind w:left="-1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947380" w:rsidRPr="00096FD4" w:rsidRDefault="00947380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vAlign w:val="bottom"/>
          </w:tcPr>
          <w:p w:rsidR="00947380" w:rsidRPr="00096FD4" w:rsidRDefault="00947380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C6219" w:rsidRPr="00096FD4" w:rsidTr="007310CE">
        <w:trPr>
          <w:cantSplit/>
          <w:trHeight w:val="327"/>
        </w:trPr>
        <w:tc>
          <w:tcPr>
            <w:tcW w:w="4234" w:type="dxa"/>
            <w:vAlign w:val="bottom"/>
          </w:tcPr>
          <w:p w:rsidR="00EC6219" w:rsidRPr="00096FD4" w:rsidRDefault="00EC6219" w:rsidP="00287BEF">
            <w:pPr>
              <w:spacing w:before="10"/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สำหรับงวดเก้าเดือนสิ้นสุดวันที่</w:t>
            </w:r>
          </w:p>
        </w:tc>
        <w:tc>
          <w:tcPr>
            <w:tcW w:w="1301" w:type="dxa"/>
          </w:tcPr>
          <w:p w:rsidR="00EC6219" w:rsidRPr="00096FD4" w:rsidRDefault="00DC007F" w:rsidP="00287BEF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EC621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01" w:type="dxa"/>
          </w:tcPr>
          <w:p w:rsidR="00EC6219" w:rsidRPr="00096FD4" w:rsidRDefault="00DC007F" w:rsidP="00287BEF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EC621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01" w:type="dxa"/>
          </w:tcPr>
          <w:p w:rsidR="00EC6219" w:rsidRPr="00096FD4" w:rsidRDefault="00DC007F" w:rsidP="00287BEF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EC621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01" w:type="dxa"/>
          </w:tcPr>
          <w:p w:rsidR="00EC6219" w:rsidRPr="00096FD4" w:rsidRDefault="00DC007F" w:rsidP="00287BEF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</w:rPr>
              <w:t>30</w:t>
            </w:r>
            <w:r w:rsidR="00EC6219" w:rsidRPr="00096FD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C6219" w:rsidRPr="00096FD4" w:rsidTr="007310CE">
        <w:trPr>
          <w:cantSplit/>
          <w:trHeight w:val="327"/>
        </w:trPr>
        <w:tc>
          <w:tcPr>
            <w:tcW w:w="4234" w:type="dxa"/>
            <w:vAlign w:val="bottom"/>
          </w:tcPr>
          <w:p w:rsidR="00EC6219" w:rsidRPr="00096FD4" w:rsidRDefault="00EC6219" w:rsidP="008E5E7E">
            <w:pPr>
              <w:ind w:left="4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EC6219" w:rsidRPr="00096FD4" w:rsidTr="007310CE">
        <w:trPr>
          <w:cantSplit/>
          <w:trHeight w:val="353"/>
        </w:trPr>
        <w:tc>
          <w:tcPr>
            <w:tcW w:w="4234" w:type="dxa"/>
            <w:vAlign w:val="bottom"/>
          </w:tcPr>
          <w:p w:rsidR="00EC6219" w:rsidRPr="00096FD4" w:rsidRDefault="00EC6219" w:rsidP="008E5E7E">
            <w:pPr>
              <w:ind w:left="42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vAlign w:val="bottom"/>
          </w:tcPr>
          <w:p w:rsidR="00EC6219" w:rsidRPr="00096FD4" w:rsidRDefault="00EC6219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C6219" w:rsidRPr="00096FD4" w:rsidTr="008E5E7E">
        <w:trPr>
          <w:cantSplit/>
          <w:trHeight w:val="80"/>
        </w:trPr>
        <w:tc>
          <w:tcPr>
            <w:tcW w:w="4234" w:type="dxa"/>
            <w:vAlign w:val="bottom"/>
          </w:tcPr>
          <w:p w:rsidR="00EC6219" w:rsidRPr="00096FD4" w:rsidRDefault="00EC6219" w:rsidP="008E5E7E">
            <w:pPr>
              <w:ind w:left="423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7C26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957C26" w:rsidRPr="00096FD4" w:rsidRDefault="00957C26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103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351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37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960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</w:tr>
      <w:tr w:rsidR="00957C26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957C26" w:rsidRPr="00096FD4" w:rsidRDefault="00957C26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443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957C26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774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957C26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957C26" w:rsidRPr="00096FD4" w:rsidRDefault="00957C26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124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124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18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723</w:t>
            </w:r>
            <w:r w:rsidR="00957C26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301" w:type="dxa"/>
            <w:shd w:val="clear" w:color="auto" w:fill="auto"/>
          </w:tcPr>
          <w:p w:rsidR="00957C26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957C26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974185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EC6219" w:rsidRPr="00096FD4" w:rsidRDefault="00EC6219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F5562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C6219" w:rsidRPr="00096FD4" w:rsidRDefault="00EC6219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</w:tcPr>
          <w:p w:rsidR="00EC6219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43</w:t>
            </w:r>
            <w:r w:rsidR="00C00B69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200</w:t>
            </w:r>
            <w:r w:rsidR="00C00B69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</w:tcPr>
          <w:p w:rsidR="00EC6219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EC621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EC6219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8E5E7E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:rsidR="00F852F8" w:rsidRPr="00096FD4" w:rsidRDefault="008E5E7E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(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C007F"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11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.</w:t>
            </w:r>
            <w:r w:rsidR="00DC007F"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  <w:p w:rsidR="00F852F8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16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000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กำไรจากการขายสิทธิการซื้อหุ</w:t>
            </w:r>
            <w:r w:rsidR="006D7FCA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้</w:t>
            </w: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 xml:space="preserve">นเพิ่มทุนที่ 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โอนสิทธิได้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235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235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301" w:type="dxa"/>
            <w:shd w:val="clear" w:color="auto" w:fill="auto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401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กำไรจากการจำหน่ายที่ดิน อาคาร อุปกรณ์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236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F852F8" w:rsidP="008E5E7E">
            <w:pP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852F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852F8" w:rsidRPr="00096F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4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519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6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559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639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232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F852F8" w:rsidRPr="00096FD4" w:rsidTr="008E5E7E">
        <w:trPr>
          <w:cantSplit/>
          <w:trHeight w:val="327"/>
        </w:trPr>
        <w:tc>
          <w:tcPr>
            <w:tcW w:w="4234" w:type="dxa"/>
            <w:vAlign w:val="bottom"/>
          </w:tcPr>
          <w:p w:rsidR="00F852F8" w:rsidRPr="00096FD4" w:rsidRDefault="00F852F8" w:rsidP="008E5E7E">
            <w:pPr>
              <w:ind w:left="423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12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065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035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125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537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F852F8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</w:pP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80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794</w:t>
            </w:r>
            <w:r w:rsidR="00F852F8" w:rsidRPr="00096FD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,</w:t>
            </w:r>
            <w:r w:rsidRPr="00DC007F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</w:tbl>
    <w:p w:rsidR="00073F28" w:rsidRPr="001656D0" w:rsidRDefault="00073F28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US"/>
        </w:rPr>
      </w:pPr>
    </w:p>
    <w:p w:rsidR="006E564E" w:rsidRPr="006E564E" w:rsidRDefault="006E564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สิงหาคม พ.ศ.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ไทย โซล่าร์ เอ็นเนอร์ยี่ จำกัด (มหาชน) ซึ่งเป็นบริษัทร่วมของบริษัทได้ออกใบแสดงสิทธิในการซื้อหุ้นเพิ่มทุนที่โอนสิทธิได้ (“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Transferable Subscription Rights: TSR”)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ให้แก่ผู้ถือหุ้นเดิมตามสัดส่วนการถือหุ้น โดยไม่คิดมูลค่า โดยใบแสดงสิทธิดังกล่าวเป็นชนิดระบุชื่อผู้ถือและโอนเปลี่ยนมือได้ โดยบริษัทได้รับ 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TSR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เป็นจำนวน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38</w:t>
      </w:r>
      <w:r w:rsidRPr="006E56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167</w:t>
      </w:r>
      <w:r w:rsidRPr="006E56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500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 และบริษัทได้จำหน่ายสิทธิดังกล่าวให้แก่บุคคลอื่นทั้งจำนวน</w:t>
      </w:r>
      <w:r w:rsidRPr="006E564E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เป็นมูลค่า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6E56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235</w:t>
      </w:r>
      <w:r w:rsidRPr="006E564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color w:val="000000"/>
          <w:sz w:val="26"/>
          <w:szCs w:val="26"/>
        </w:rPr>
        <w:t>812</w:t>
      </w:r>
      <w:r w:rsidRPr="006E56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56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บาท และได้รับรู้กำไรจากการจำหน่ายสิทธิดังกล่าวเป็นรายได้อื่น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</w:p>
    <w:p w:rsidR="006E564E" w:rsidRPr="001656D0" w:rsidRDefault="006E564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US"/>
        </w:rPr>
      </w:pPr>
    </w:p>
    <w:p w:rsidR="008E5E7E" w:rsidRPr="00096FD4" w:rsidRDefault="00DC007F" w:rsidP="008E5E7E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8E5E7E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8E5E7E" w:rsidRPr="001656D0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:rsidR="008E5E7E" w:rsidRPr="00096FD4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18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C007F" w:rsidRPr="00DC007F">
        <w:rPr>
          <w:rFonts w:ascii="Browallia New" w:hAnsi="Browallia New" w:cs="Browallia New"/>
          <w:sz w:val="26"/>
          <w:szCs w:val="26"/>
        </w:rPr>
        <w:t>2560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ชนิดระบุชื่อผู้ถือและสามารถโอนเปลี่ยนมือได้</w:t>
      </w:r>
      <w:r w:rsidRPr="00096F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(‘WAVE-W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6F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’)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โดยจัดสรรให้แก่ผู้ถือหุ้นเดิมตามสัดส่วนการถือหุ้น</w:t>
      </w:r>
      <w:r w:rsidRPr="00096F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ก่อนการเพิ่มทุน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ในสัดส่วน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10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หุ้นสามัญเดิมต่อใบสำคัญแสดงสิทธิ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รวมจำนวนใบสำคัญแสดงสิทธิที่ได้รับการจัดสรร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br/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ไม่เกิน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42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120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000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เท่ากับ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6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อัตราการใช้สิทธิ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ใบสำคัญแสดงสิทธิต่อ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หุ้นสามัญโดยใบสำคัญแสดงสิทธิมีอายุ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</w:t>
      </w:r>
      <w:r w:rsidRPr="00096FD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นับจากวันที่บริษัทออกและเสนอขาย</w:t>
      </w:r>
    </w:p>
    <w:p w:rsidR="008E5E7E" w:rsidRPr="001656D0" w:rsidRDefault="008E5E7E" w:rsidP="00B4214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9"/>
        <w:gridCol w:w="1872"/>
        <w:gridCol w:w="1872"/>
        <w:gridCol w:w="1296"/>
        <w:gridCol w:w="1402"/>
        <w:gridCol w:w="1476"/>
      </w:tblGrid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40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0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lang w:eastAsia="th-TH"/>
              </w:rPr>
              <w:t>2561</w:t>
            </w:r>
          </w:p>
        </w:tc>
        <w:tc>
          <w:tcPr>
            <w:tcW w:w="140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7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lang w:eastAsia="th-TH"/>
              </w:rPr>
              <w:t>2562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  <w:tc>
          <w:tcPr>
            <w:tcW w:w="1402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47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จำนวนคงเหลือ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872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วันที่เริ่มใช้สิทธิ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02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ในระหว่างงวด</w:t>
            </w:r>
          </w:p>
        </w:tc>
        <w:tc>
          <w:tcPr>
            <w:tcW w:w="147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E5E7E" w:rsidRPr="00096FD4" w:rsidTr="008E5E7E">
        <w:trPr>
          <w:trHeight w:val="180"/>
        </w:trPr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096FD4">
              <w:rPr>
                <w:rFonts w:ascii="Browallia New" w:hAnsi="Browallia New" w:cs="Browallia New"/>
                <w:lang w:val="en-US"/>
              </w:rPr>
              <w:t>WAVE-W</w:t>
            </w:r>
            <w:r w:rsidR="00DC007F" w:rsidRPr="00DC007F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11</w:t>
            </w:r>
            <w:r w:rsidR="008E5E7E" w:rsidRPr="00096FD4">
              <w:rPr>
                <w:rFonts w:ascii="Browallia New" w:hAnsi="Browallia New" w:cs="Browallia New"/>
                <w:cs/>
                <w:lang w:val="en-US"/>
              </w:rPr>
              <w:t xml:space="preserve"> พฤษภาคม พ.ศ. </w:t>
            </w:r>
            <w:r w:rsidRPr="00DC007F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29</w:t>
            </w:r>
            <w:r w:rsidR="008E5E7E" w:rsidRPr="00096FD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Pr="00DC007F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42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119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96FD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42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119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734</w:t>
            </w:r>
          </w:p>
        </w:tc>
      </w:tr>
      <w:tr w:rsidR="008E5E7E" w:rsidRPr="00096FD4" w:rsidTr="008E5E7E">
        <w:tc>
          <w:tcPr>
            <w:tcW w:w="1539" w:type="dxa"/>
            <w:vAlign w:val="bottom"/>
          </w:tcPr>
          <w:p w:rsidR="008E5E7E" w:rsidRPr="00096FD4" w:rsidRDefault="008E5E7E" w:rsidP="00526EB5">
            <w:pPr>
              <w:ind w:left="435"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42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119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96FD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C007F">
              <w:rPr>
                <w:rFonts w:ascii="Browallia New" w:hAnsi="Browallia New" w:cs="Browallia New"/>
              </w:rPr>
              <w:t>42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119</w:t>
            </w:r>
            <w:r w:rsidR="008E5E7E" w:rsidRPr="00096FD4">
              <w:rPr>
                <w:rFonts w:ascii="Browallia New" w:hAnsi="Browallia New" w:cs="Browallia New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</w:rPr>
              <w:t>734</w:t>
            </w:r>
          </w:p>
        </w:tc>
      </w:tr>
    </w:tbl>
    <w:p w:rsidR="008E5E7E" w:rsidRPr="001656D0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:rsidR="006E564E" w:rsidRPr="006E564E" w:rsidRDefault="008E5E7E" w:rsidP="008E5E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lang w:val="en-US"/>
        </w:rPr>
      </w:pP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ใบสำคัญแสดงสิทธิซึ้อหุ้นสามัญไม่มีผลต่อการคำนวณ(ขาดทุน)กำไรต่อหุ้นปรับลด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เนื่องจากราคาใช้สิทธิของใบสำคัญแสดงสิทธิซื้อหุ้นสามัญสูงกว่าราคาตลาดถัวเฉลี่ยในระหว่างงวด</w:t>
      </w:r>
    </w:p>
    <w:p w:rsidR="008E5E7E" w:rsidRPr="00096FD4" w:rsidRDefault="001656D0" w:rsidP="008E5E7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8E5E7E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หนี้สินที่อาจจะเกิดขึ้นและภาระผูกพัน</w:t>
      </w:r>
    </w:p>
    <w:p w:rsidR="008E5E7E" w:rsidRPr="006E564E" w:rsidRDefault="008E5E7E" w:rsidP="008E5E7E">
      <w:pPr>
        <w:ind w:left="547"/>
        <w:rPr>
          <w:rFonts w:ascii="Browallia New" w:hAnsi="Browallia New" w:cs="Browallia New"/>
        </w:rPr>
      </w:pPr>
    </w:p>
    <w:p w:rsidR="008E5E7E" w:rsidRPr="00096FD4" w:rsidRDefault="00DC007F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8E5E7E" w:rsidRPr="006E564E" w:rsidRDefault="008E5E7E" w:rsidP="008E5E7E">
      <w:pPr>
        <w:ind w:left="1080"/>
        <w:rPr>
          <w:rFonts w:ascii="Browallia New" w:hAnsi="Browallia New" w:cs="Browallia New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sz w:val="26"/>
          <w:szCs w:val="26"/>
        </w:rPr>
        <w:t>30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C007F" w:rsidRPr="00DC007F">
        <w:rPr>
          <w:rFonts w:ascii="Browallia New" w:hAnsi="Browallia New" w:cs="Browallia New"/>
          <w:sz w:val="26"/>
          <w:szCs w:val="26"/>
        </w:rPr>
        <w:t>2562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6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29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>(</w:t>
      </w:r>
      <w:r w:rsidR="00DC007F" w:rsidRPr="00DC007F">
        <w:rPr>
          <w:rFonts w:ascii="Browallia New" w:hAnsi="Browallia New" w:cs="Browallia New"/>
          <w:sz w:val="26"/>
          <w:szCs w:val="26"/>
        </w:rPr>
        <w:t>31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ธันวาคม พ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Pr="00096FD4">
        <w:rPr>
          <w:rFonts w:ascii="Browallia New" w:hAnsi="Browallia New" w:cs="Browallia New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z w:val="26"/>
          <w:szCs w:val="26"/>
        </w:rPr>
        <w:t>2561</w:t>
      </w:r>
      <w:r w:rsidRPr="00096FD4">
        <w:rPr>
          <w:rFonts w:ascii="Browallia New" w:hAnsi="Browallia New" w:cs="Browallia New"/>
          <w:sz w:val="26"/>
          <w:szCs w:val="26"/>
        </w:rPr>
        <w:t xml:space="preserve"> : </w:t>
      </w:r>
      <w:r w:rsidRPr="00096FD4">
        <w:rPr>
          <w:rFonts w:ascii="Browallia New" w:hAnsi="Browallia New" w:cs="Browallia New"/>
          <w:sz w:val="26"/>
          <w:szCs w:val="26"/>
          <w:cs/>
        </w:rPr>
        <w:t>จำนวน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10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33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96FD4">
        <w:rPr>
          <w:rFonts w:ascii="Browallia New" w:hAnsi="Browallia New" w:cs="Browallia New"/>
          <w:sz w:val="26"/>
          <w:szCs w:val="26"/>
        </w:rPr>
        <w:t>)</w:t>
      </w:r>
    </w:p>
    <w:p w:rsidR="008E5E7E" w:rsidRPr="00096FD4" w:rsidRDefault="008E5E7E" w:rsidP="008E5E7E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8E5E7E" w:rsidRPr="00096FD4" w:rsidRDefault="00DC007F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:rsidR="008E5E7E" w:rsidRPr="006E564E" w:rsidRDefault="008E5E7E" w:rsidP="008E5E7E">
      <w:pPr>
        <w:ind w:left="1080"/>
        <w:rPr>
          <w:rFonts w:ascii="Browallia New" w:hAnsi="Browallia New" w:cs="Browallia New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007F" w:rsidRPr="00DC007F">
        <w:rPr>
          <w:rFonts w:ascii="Browallia New" w:hAnsi="Browallia New" w:cs="Browallia New"/>
          <w:sz w:val="26"/>
          <w:szCs w:val="26"/>
        </w:rPr>
        <w:t>30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C007F" w:rsidRPr="00DC007F">
        <w:rPr>
          <w:rFonts w:ascii="Browallia New" w:hAnsi="Browallia New" w:cs="Browallia New"/>
          <w:sz w:val="26"/>
          <w:szCs w:val="26"/>
        </w:rPr>
        <w:t>2562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กลุ่มกิจการมีหนังสือค้ำประกันที่ออกโดยธนาคารในนามของกลุ่มกิจการ </w:t>
      </w:r>
      <w:r w:rsidR="00526EB5" w:rsidRPr="00096FD4">
        <w:rPr>
          <w:rFonts w:ascii="Browallia New" w:hAnsi="Browallia New" w:cs="Browallia New"/>
          <w:sz w:val="26"/>
          <w:szCs w:val="26"/>
        </w:rPr>
        <w:br/>
      </w:r>
      <w:r w:rsidRPr="00096FD4">
        <w:rPr>
          <w:rFonts w:ascii="Browallia New" w:hAnsi="Browallia New" w:cs="Browallia New"/>
          <w:sz w:val="26"/>
          <w:szCs w:val="26"/>
          <w:cs/>
        </w:rPr>
        <w:t>เพื่อค้ำประกันสัญญา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ก่อสร้างจำนวน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57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(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และเพื่อการดำเนินธุรกิจจำนวน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DC007F" w:rsidRPr="00DC007F">
        <w:rPr>
          <w:rFonts w:ascii="Browallia New" w:hAnsi="Browallia New" w:cs="Browallia New"/>
          <w:sz w:val="26"/>
          <w:szCs w:val="26"/>
        </w:rPr>
        <w:t>31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C007F" w:rsidRPr="00DC007F">
        <w:rPr>
          <w:rFonts w:ascii="Browallia New" w:hAnsi="Browallia New" w:cs="Browallia New"/>
          <w:sz w:val="26"/>
          <w:szCs w:val="26"/>
        </w:rPr>
        <w:t>2561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25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DC007F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ภาระผูกพันภายใต้สัญญาแฟรนไชส์</w:t>
      </w:r>
    </w:p>
    <w:p w:rsidR="008E5E7E" w:rsidRPr="006E564E" w:rsidRDefault="008E5E7E" w:rsidP="008E5E7E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C007F" w:rsidRPr="00DC007F">
        <w:rPr>
          <w:rFonts w:ascii="Browallia New" w:hAnsi="Browallia New" w:cs="Browallia New"/>
          <w:sz w:val="26"/>
          <w:szCs w:val="26"/>
        </w:rPr>
        <w:t>30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กลุ่มกิจการมีภาระผูกพันสำหรับค่าตอบแทนต่อเนื่องในการดำเนินงาน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ของกลุ่มธุรกิจสถาบันสอนภาษาดังต่อไปนี้</w:t>
      </w:r>
    </w:p>
    <w:p w:rsidR="008E5E7E" w:rsidRPr="006E564E" w:rsidRDefault="008E5E7E" w:rsidP="008E5E7E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p w:rsidR="008E5E7E" w:rsidRPr="00096FD4" w:rsidRDefault="00DC007F" w:rsidP="008E5E7E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07F">
        <w:rPr>
          <w:rFonts w:ascii="Browallia New" w:hAnsi="Browallia New" w:cs="Browallia New"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sz w:val="26"/>
          <w:szCs w:val="26"/>
        </w:rPr>
        <w:t>.</w:t>
      </w:r>
      <w:r w:rsidRPr="00DC007F">
        <w:rPr>
          <w:rFonts w:ascii="Browallia New" w:hAnsi="Browallia New" w:cs="Browallia New"/>
          <w:sz w:val="26"/>
          <w:szCs w:val="26"/>
        </w:rPr>
        <w:t>3</w:t>
      </w:r>
      <w:r w:rsidR="008E5E7E" w:rsidRPr="00096FD4">
        <w:rPr>
          <w:rFonts w:ascii="Browallia New" w:hAnsi="Browallia New" w:cs="Browallia New"/>
          <w:sz w:val="26"/>
          <w:szCs w:val="26"/>
        </w:rPr>
        <w:t>.</w:t>
      </w:r>
      <w:r w:rsidRPr="00DC007F">
        <w:rPr>
          <w:rFonts w:ascii="Browallia New" w:hAnsi="Browallia New" w:cs="Browallia New"/>
          <w:sz w:val="26"/>
          <w:szCs w:val="26"/>
        </w:rPr>
        <w:t>1</w:t>
      </w:r>
      <w:r w:rsidR="008E5E7E" w:rsidRPr="00096FD4">
        <w:rPr>
          <w:rFonts w:ascii="Browallia New" w:hAnsi="Browallia New" w:cs="Browallia New"/>
          <w:sz w:val="26"/>
          <w:szCs w:val="26"/>
        </w:rPr>
        <w:tab/>
      </w:r>
      <w:r w:rsidR="008E5E7E" w:rsidRPr="00096FD4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</w:t>
      </w:r>
      <w:r w:rsidR="00906C67">
        <w:rPr>
          <w:rFonts w:ascii="Browallia New" w:hAnsi="Browallia New" w:cs="Browallia New" w:hint="cs"/>
          <w:sz w:val="26"/>
          <w:szCs w:val="26"/>
          <w:cs/>
        </w:rPr>
        <w:t>ในอัตราคงที่ของ</w:t>
      </w:r>
      <w:r w:rsidR="008E5E7E" w:rsidRPr="00096FD4">
        <w:rPr>
          <w:rFonts w:ascii="Browallia New" w:hAnsi="Browallia New" w:cs="Browallia New"/>
          <w:sz w:val="26"/>
          <w:szCs w:val="26"/>
          <w:cs/>
        </w:rPr>
        <w:t>รายได้ที่เกิดจากการดำเนินงานของสถาบันสอนภาษา</w:t>
      </w:r>
    </w:p>
    <w:p w:rsidR="008E5E7E" w:rsidRPr="006E564E" w:rsidRDefault="008E5E7E" w:rsidP="008E5E7E">
      <w:pPr>
        <w:ind w:left="1620" w:hanging="540"/>
        <w:jc w:val="thaiDistribute"/>
        <w:rPr>
          <w:rFonts w:ascii="Browallia New" w:hAnsi="Browallia New" w:cs="Browallia New"/>
        </w:rPr>
      </w:pPr>
    </w:p>
    <w:p w:rsidR="008E5E7E" w:rsidRPr="00096FD4" w:rsidRDefault="00DC007F" w:rsidP="008E5E7E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07F">
        <w:rPr>
          <w:rFonts w:ascii="Browallia New" w:hAnsi="Browallia New" w:cs="Browallia New"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sz w:val="26"/>
          <w:szCs w:val="26"/>
        </w:rPr>
        <w:t>.</w:t>
      </w:r>
      <w:r w:rsidRPr="00DC007F">
        <w:rPr>
          <w:rFonts w:ascii="Browallia New" w:hAnsi="Browallia New" w:cs="Browallia New"/>
          <w:sz w:val="26"/>
          <w:szCs w:val="26"/>
        </w:rPr>
        <w:t>3</w:t>
      </w:r>
      <w:r w:rsidR="008E5E7E" w:rsidRPr="00096FD4">
        <w:rPr>
          <w:rFonts w:ascii="Browallia New" w:hAnsi="Browallia New" w:cs="Browallia New"/>
          <w:sz w:val="26"/>
          <w:szCs w:val="26"/>
        </w:rPr>
        <w:t>.</w:t>
      </w:r>
      <w:r w:rsidRPr="00DC007F">
        <w:rPr>
          <w:rFonts w:ascii="Browallia New" w:hAnsi="Browallia New" w:cs="Browallia New"/>
          <w:sz w:val="26"/>
          <w:szCs w:val="26"/>
        </w:rPr>
        <w:t>2</w:t>
      </w:r>
      <w:r w:rsidR="008E5E7E" w:rsidRPr="00096FD4">
        <w:rPr>
          <w:rFonts w:ascii="Browallia New" w:hAnsi="Browallia New" w:cs="Browallia New"/>
          <w:sz w:val="26"/>
          <w:szCs w:val="26"/>
        </w:rPr>
        <w:tab/>
      </w:r>
      <w:r w:rsidR="008E5E7E" w:rsidRPr="00096FD4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</w:t>
      </w:r>
      <w:r w:rsidR="00906C67">
        <w:rPr>
          <w:rFonts w:ascii="Browallia New" w:hAnsi="Browallia New" w:cs="Browallia New" w:hint="cs"/>
          <w:sz w:val="26"/>
          <w:szCs w:val="26"/>
          <w:cs/>
        </w:rPr>
        <w:t>ในอัตราคงที่ของ</w:t>
      </w:r>
      <w:r w:rsidR="008E5E7E" w:rsidRPr="00096FD4">
        <w:rPr>
          <w:rFonts w:ascii="Browallia New" w:hAnsi="Browallia New" w:cs="Browallia New"/>
          <w:sz w:val="26"/>
          <w:szCs w:val="26"/>
          <w:cs/>
        </w:rPr>
        <w:t>รายได้ที่เกิดจากการดำเนินงานของแฟรนไชส์</w:t>
      </w:r>
    </w:p>
    <w:p w:rsidR="008E5E7E" w:rsidRPr="006E564E" w:rsidRDefault="008E5E7E" w:rsidP="008E5E7E">
      <w:pPr>
        <w:ind w:left="1620" w:hanging="540"/>
        <w:jc w:val="thaiDistribute"/>
        <w:rPr>
          <w:rFonts w:ascii="Browallia New" w:hAnsi="Browallia New" w:cs="Browallia New"/>
        </w:rPr>
      </w:pPr>
    </w:p>
    <w:p w:rsidR="008E5E7E" w:rsidRPr="00096FD4" w:rsidRDefault="00DC007F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ภาระผูกพันที่เป็นข้อผูกตามสัญญาเช่าดำเนินงาน 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>-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กิจการ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เป็นผู้เช่า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ระยะยาวสำหรับพื้นที่ภายในศูนย์การค้าและสัญญาเช่าอาคารหลายฉบับโดยมีระยะเวลาสิ้นสุดสัญญาต่าง ๆ กัน </w:t>
      </w:r>
    </w:p>
    <w:p w:rsidR="008E5E7E" w:rsidRPr="006E564E" w:rsidRDefault="008E5E7E" w:rsidP="008E5E7E">
      <w:pPr>
        <w:ind w:left="1080"/>
        <w:rPr>
          <w:rFonts w:ascii="Browallia New" w:hAnsi="Browallia New" w:cs="Browallia New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155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255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186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004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514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120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736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118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020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138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227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234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012</w:t>
            </w:r>
          </w:p>
        </w:tc>
      </w:tr>
      <w:tr w:rsidR="008E5E7E" w:rsidRPr="00096FD4" w:rsidTr="008E5E7E">
        <w:trPr>
          <w:cantSplit/>
          <w:trHeight w:val="20"/>
        </w:trPr>
        <w:tc>
          <w:tcPr>
            <w:tcW w:w="4267" w:type="dxa"/>
            <w:vAlign w:val="bottom"/>
          </w:tcPr>
          <w:p w:rsidR="008E5E7E" w:rsidRPr="00096FD4" w:rsidRDefault="008E5E7E" w:rsidP="008E5E7E">
            <w:pPr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273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275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324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231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514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354</w:t>
            </w:r>
            <w:r w:rsidR="008E5E7E" w:rsidRPr="00096FD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kern w:val="36"/>
                <w:sz w:val="26"/>
                <w:szCs w:val="26"/>
              </w:rPr>
              <w:t>748</w:t>
            </w:r>
          </w:p>
        </w:tc>
      </w:tr>
    </w:tbl>
    <w:p w:rsidR="008E5E7E" w:rsidRPr="00096FD4" w:rsidRDefault="008E5E7E" w:rsidP="008E5E7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6FD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8E5E7E" w:rsidRPr="00096FD4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 บริษัท บีอีซี เวิลด์ จำกัด (มหาชน) และบริษัท เดอะ มอลล์ กรุ๊ป จำกัด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ซึ่งตั้งอยู่ในประเทศไทย โดยถือหุ้นในบริษัทจำนวนร้อยละ </w:t>
      </w:r>
      <w:r w:rsidR="00DC007F" w:rsidRPr="00DC007F">
        <w:rPr>
          <w:rFonts w:ascii="Browallia New" w:hAnsi="Browallia New" w:cs="Browallia New"/>
          <w:sz w:val="26"/>
          <w:szCs w:val="26"/>
        </w:rPr>
        <w:t>24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98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DC007F" w:rsidRPr="00DC007F">
        <w:rPr>
          <w:rFonts w:ascii="Browallia New" w:hAnsi="Browallia New" w:cs="Browallia New"/>
          <w:sz w:val="26"/>
          <w:szCs w:val="26"/>
        </w:rPr>
        <w:t>12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45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DC007F" w:rsidRPr="00DC007F">
        <w:rPr>
          <w:rFonts w:ascii="Browallia New" w:hAnsi="Browallia New" w:cs="Browallia New"/>
          <w:sz w:val="26"/>
          <w:szCs w:val="26"/>
        </w:rPr>
        <w:t>9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99</w:t>
      </w:r>
      <w:r w:rsidRPr="00096F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หุ้นที่เหลือ</w:t>
      </w:r>
      <w:r w:rsidR="00526EB5" w:rsidRPr="00096FD4">
        <w:rPr>
          <w:rFonts w:ascii="Browallia New" w:hAnsi="Browallia New" w:cs="Browallia New"/>
          <w:sz w:val="26"/>
          <w:szCs w:val="26"/>
        </w:rPr>
        <w:br/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52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58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ถือโดยบุคคลทั่วไป รายละเอียดของเงินลงทุนในบริษัทย่อย บริษัทร่วม และการร่วมค้าได้เปิดเผยไว้ในหมายเหตุ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11</w:t>
      </w:r>
    </w:p>
    <w:p w:rsidR="008E5E7E" w:rsidRPr="00096FD4" w:rsidRDefault="008E5E7E" w:rsidP="008E5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8E5E7E" w:rsidRPr="00096FD4" w:rsidRDefault="008E5E7E" w:rsidP="008E5E7E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DC007F" w:rsidP="008E5E7E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:rsidR="008E5E7E" w:rsidRPr="00096FD4" w:rsidRDefault="008E5E7E" w:rsidP="00B42148">
      <w:pPr>
        <w:ind w:left="1080" w:right="-2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E5E7E" w:rsidRPr="00096FD4" w:rsidRDefault="008E5E7E" w:rsidP="00B42148">
      <w:pPr>
        <w:ind w:left="1080" w:right="-2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รายการกับบุคลหรือกิจการที่เกี่ยวข้องกันสำหรับงวดเก้าเดือนสิ้นสุดวันที่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กันยายน พ.ศ.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8E5E7E" w:rsidRPr="00096FD4" w:rsidRDefault="008E5E7E" w:rsidP="00B42148">
      <w:pPr>
        <w:ind w:left="1080" w:right="-2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6EB5" w:rsidRPr="00096FD4" w:rsidTr="008E5E7E">
        <w:trPr>
          <w:cantSplit/>
        </w:trPr>
        <w:tc>
          <w:tcPr>
            <w:tcW w:w="4266" w:type="dxa"/>
            <w:vAlign w:val="bottom"/>
          </w:tcPr>
          <w:p w:rsidR="00526EB5" w:rsidRPr="00096FD4" w:rsidRDefault="00526EB5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096FD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096FD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096FD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6EB5" w:rsidRPr="00096FD4" w:rsidRDefault="00526EB5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4349F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  <w:trHeight w:val="83"/>
        </w:trPr>
        <w:tc>
          <w:tcPr>
            <w:tcW w:w="4266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:rsidR="008E5E7E" w:rsidRPr="00096FD4" w:rsidRDefault="008E5E7E" w:rsidP="008E5E7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FD4">
        <w:rPr>
          <w:rFonts w:ascii="Browallia New" w:hAnsi="Browallia New" w:cs="Browallia New"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096FD4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DC007F" w:rsidP="008E5E7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0C54A8" w:rsidRPr="00096FD4" w:rsidRDefault="000C54A8" w:rsidP="000C54A8">
      <w:pPr>
        <w:ind w:left="1080" w:right="-28"/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</w:rPr>
      </w:pP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รายการกับบุคลหรือกิจการที่เกี่ยวข้องกันสำหรับงวดเก้าเดือนสิ้นสุดวันที่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กันยายน พ.ศ.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พ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มีดังนี้</w:t>
      </w:r>
      <w:r w:rsidR="006D7FCA"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D7FCA" w:rsidRPr="00096F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(ต่อ)</w:t>
      </w:r>
    </w:p>
    <w:p w:rsidR="008E5E7E" w:rsidRPr="00096FD4" w:rsidRDefault="008E5E7E" w:rsidP="008E5E7E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center"/>
            <w:hideMark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287BEF">
            <w:pPr>
              <w:spacing w:before="10"/>
              <w:ind w:left="9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  <w:hideMark/>
          </w:tcPr>
          <w:p w:rsidR="008E5E7E" w:rsidRPr="00096FD4" w:rsidRDefault="008E5E7E" w:rsidP="00287BEF">
            <w:pPr>
              <w:spacing w:before="10"/>
              <w:ind w:left="95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center"/>
          </w:tcPr>
          <w:p w:rsidR="008E5E7E" w:rsidRPr="00096FD4" w:rsidRDefault="008E5E7E" w:rsidP="008E5E7E">
            <w:pPr>
              <w:ind w:left="95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:rsidR="008E5E7E" w:rsidRPr="00096FD4" w:rsidRDefault="008E5E7E" w:rsidP="008E5E7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2970A7" w:rsidRPr="00096FD4" w:rsidRDefault="008E5E7E" w:rsidP="002970A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FD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2970A7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2970A7" w:rsidRPr="00096FD4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rPr>
          <w:rFonts w:ascii="Browallia New" w:hAnsi="Browallia New" w:cs="Browallia New"/>
          <w:sz w:val="16"/>
          <w:szCs w:val="16"/>
        </w:rPr>
      </w:pPr>
    </w:p>
    <w:p w:rsidR="008E5E7E" w:rsidRPr="00096FD4" w:rsidRDefault="00DC007F" w:rsidP="00E64BCB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ab/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:rsidR="008E5E7E" w:rsidRPr="00096FD4" w:rsidRDefault="008E5E7E" w:rsidP="008E5E7E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8E5E7E" w:rsidRPr="00096FD4" w:rsidRDefault="008E5E7E" w:rsidP="008E5E7E">
      <w:pPr>
        <w:ind w:left="1080" w:right="-2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341"/>
        <w:gridCol w:w="1296"/>
        <w:gridCol w:w="1296"/>
        <w:gridCol w:w="1296"/>
      </w:tblGrid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1" w:type="dxa"/>
            <w:shd w:val="clear" w:color="auto" w:fill="auto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287BEF">
            <w:pPr>
              <w:spacing w:before="10"/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526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526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526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526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8E5E7E" w:rsidRPr="00096FD4" w:rsidTr="008E5E7E">
        <w:trPr>
          <w:cantSplit/>
        </w:trPr>
        <w:tc>
          <w:tcPr>
            <w:tcW w:w="422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</w:tbl>
    <w:p w:rsidR="002970A7" w:rsidRPr="00096FD4" w:rsidRDefault="008E5E7E" w:rsidP="002970A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FD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2970A7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970A7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970A7"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70A7"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970A7" w:rsidRPr="00096FD4" w:rsidRDefault="002970A7" w:rsidP="002970A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2970A7" w:rsidRPr="00096FD4" w:rsidRDefault="002970A7" w:rsidP="002970A7">
      <w:pPr>
        <w:ind w:left="540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DC007F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E5E7E" w:rsidRPr="00096FD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63124" w:rsidRPr="00096FD4" w:rsidRDefault="00E63124" w:rsidP="008E5E7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87"/>
        <w:gridCol w:w="1275"/>
        <w:gridCol w:w="1192"/>
        <w:gridCol w:w="1296"/>
        <w:gridCol w:w="1296"/>
      </w:tblGrid>
      <w:tr w:rsidR="00481A9F" w:rsidRPr="00096FD4" w:rsidTr="00B32114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vAlign w:val="bottom"/>
          </w:tcPr>
          <w:p w:rsidR="00481A9F" w:rsidRPr="00096FD4" w:rsidRDefault="00481A9F" w:rsidP="00481A9F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81A9F" w:rsidRPr="00096FD4" w:rsidRDefault="00481A9F" w:rsidP="00481A9F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:rsidR="00481A9F" w:rsidRPr="00096FD4" w:rsidRDefault="00DC007F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192" w:type="dxa"/>
            <w:vAlign w:val="center"/>
          </w:tcPr>
          <w:p w:rsidR="00481A9F" w:rsidRPr="00096FD4" w:rsidRDefault="00DC007F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481A9F" w:rsidRPr="00096FD4" w:rsidRDefault="00DC007F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vAlign w:val="center"/>
          </w:tcPr>
          <w:p w:rsidR="00481A9F" w:rsidRPr="00096FD4" w:rsidRDefault="00DC007F" w:rsidP="00481A9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81A9F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92" w:type="dxa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481A9F" w:rsidRPr="00096FD4" w:rsidRDefault="00B32114" w:rsidP="00B321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2" w:type="dxa"/>
            <w:vAlign w:val="bottom"/>
          </w:tcPr>
          <w:p w:rsidR="00481A9F" w:rsidRPr="00096FD4" w:rsidRDefault="00481A9F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81A9F" w:rsidRPr="00096FD4" w:rsidRDefault="00481A9F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81A9F" w:rsidRPr="00096FD4" w:rsidRDefault="00481A9F" w:rsidP="00481A9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B32114" w:rsidRPr="00096F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096F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DC007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DC007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1A9F" w:rsidRPr="00096FD4" w:rsidRDefault="00DC007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01D9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481A9F" w:rsidRPr="00096FD4" w:rsidRDefault="00DC007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481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1A9F" w:rsidRPr="00096FD4" w:rsidRDefault="00DC007F" w:rsidP="00CF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481A9F" w:rsidRPr="00096FD4" w:rsidRDefault="00481A9F" w:rsidP="00CF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CF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481A9F" w:rsidP="00CF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50EE" w:rsidRPr="00096FD4" w:rsidTr="00271206">
        <w:trPr>
          <w:cantSplit/>
        </w:trPr>
        <w:tc>
          <w:tcPr>
            <w:tcW w:w="4387" w:type="dxa"/>
            <w:vAlign w:val="bottom"/>
          </w:tcPr>
          <w:p w:rsidR="001250EE" w:rsidRPr="00096FD4" w:rsidRDefault="001250EE" w:rsidP="00481A9F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D7FCA"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6F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250EE" w:rsidRPr="00096FD4" w:rsidRDefault="001A48AB" w:rsidP="00E01D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1250EE" w:rsidRPr="00096FD4" w:rsidRDefault="001A48AB" w:rsidP="00E01D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0EE" w:rsidRPr="00096FD4" w:rsidRDefault="001A48AB" w:rsidP="00E01D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0EE" w:rsidRPr="00096FD4" w:rsidRDefault="001A48AB" w:rsidP="00E01D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1A9F" w:rsidRPr="00096FD4" w:rsidTr="00271206">
        <w:trPr>
          <w:cantSplit/>
        </w:trPr>
        <w:tc>
          <w:tcPr>
            <w:tcW w:w="4387" w:type="dxa"/>
            <w:vAlign w:val="bottom"/>
          </w:tcPr>
          <w:p w:rsidR="00481A9F" w:rsidRPr="00096FD4" w:rsidRDefault="00481A9F" w:rsidP="00481A9F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81A9F" w:rsidRPr="00096FD4" w:rsidRDefault="00DC007F" w:rsidP="00481A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481A9F" w:rsidRPr="00096FD4" w:rsidRDefault="00481A9F" w:rsidP="00481A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DC007F" w:rsidP="00481A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1A9F" w:rsidRPr="00096FD4" w:rsidRDefault="00DC007F" w:rsidP="00481A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81A9F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E64BCB" w:rsidRPr="00096FD4" w:rsidRDefault="00E64BCB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057DA">
            <w:pPr>
              <w:spacing w:line="33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057DA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DC007F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การโอนไปยังสินทรัพย์ไม่หมุนเวียนที่ถือไว้เพื่อขาย (หมายเหตุ </w:t>
            </w:r>
            <w:r w:rsidR="00DC007F"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E7E" w:rsidRPr="00096FD4" w:rsidTr="00526EB5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มีอัตราดอกเบี้ยเท่ากับ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MLR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ลบร้อยละ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,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MOR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บวกร้อยละ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0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และร้อยละ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7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ถึงร้อยละ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7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>และไม่ระบุวันจ่ายชำระคืน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เงินให้กู้ยืมแก่บริษัทร่วมและกิจการที่เกี่ยวข้องกันอยู่ในสกุลเงินบาท มีอัตราดอกเบี้ยเท่ากับ ร้อยละ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6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และร้อยละ 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5</w:t>
      </w:r>
      <w:r w:rsidRPr="00096FD4">
        <w:rPr>
          <w:rFonts w:ascii="Browallia New" w:hAnsi="Browallia New" w:cs="Browallia New"/>
          <w:spacing w:val="-8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8"/>
          <w:sz w:val="26"/>
          <w:szCs w:val="26"/>
        </w:rPr>
        <w:t>75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526EB5" w:rsidRPr="00096FD4">
        <w:rPr>
          <w:rFonts w:ascii="Browallia New" w:hAnsi="Browallia New" w:cs="Browallia New"/>
          <w:sz w:val="26"/>
          <w:szCs w:val="26"/>
        </w:rPr>
        <w:br/>
      </w:r>
      <w:r w:rsidRPr="00096FD4">
        <w:rPr>
          <w:rFonts w:ascii="Browallia New" w:hAnsi="Browallia New" w:cs="Browallia New"/>
          <w:sz w:val="26"/>
          <w:szCs w:val="26"/>
          <w:cs/>
        </w:rPr>
        <w:t>มีกำหนดชำระคืนในเดือนพฤศจิกายน พ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Pr="00096FD4">
        <w:rPr>
          <w:rFonts w:ascii="Browallia New" w:hAnsi="Browallia New" w:cs="Browallia New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z w:val="26"/>
          <w:szCs w:val="26"/>
        </w:rPr>
        <w:t>2562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6"/>
          <w:sz w:val="26"/>
          <w:szCs w:val="26"/>
          <w:cs/>
        </w:rPr>
        <w:t>และไม่ระบุวันจ่ายชำระคืน</w:t>
      </w:r>
      <w:r w:rsidRPr="00096FD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096FD4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8057D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096FD4" w:rsidRDefault="00B42148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904A85" w:rsidRPr="00096FD4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A85" w:rsidRPr="00096FD4" w:rsidRDefault="00904A85" w:rsidP="00B42148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DC007F" w:rsidP="008E5E7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8E5E7E" w:rsidRPr="00096FD4" w:rsidRDefault="008E5E7E" w:rsidP="008E5E7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vAlign w:val="center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vAlign w:val="center"/>
          </w:tcPr>
          <w:p w:rsidR="008E5E7E" w:rsidRPr="00096FD4" w:rsidRDefault="00DC007F" w:rsidP="008E5E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287BEF">
            <w:pPr>
              <w:spacing w:before="10"/>
              <w:ind w:left="964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8E5E7E">
        <w:trPr>
          <w:cantSplit/>
        </w:trPr>
        <w:tc>
          <w:tcPr>
            <w:tcW w:w="4262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42148" w:rsidRPr="00096FD4" w:rsidRDefault="00B42148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8E5E7E" w:rsidRPr="00096FD4" w:rsidRDefault="008E5E7E" w:rsidP="008E5E7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E5E7E" w:rsidRPr="00096FD4" w:rsidTr="008E5E7E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E5E7E" w:rsidRPr="00096FD4" w:rsidTr="008E5E7E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c>
          <w:tcPr>
            <w:tcW w:w="6408" w:type="dxa"/>
            <w:vAlign w:val="bottom"/>
          </w:tcPr>
          <w:p w:rsidR="008E5E7E" w:rsidRPr="00096FD4" w:rsidRDefault="008E5E7E" w:rsidP="008E5E7E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E5E7E" w:rsidRPr="00096FD4" w:rsidTr="008E5E7E">
        <w:tc>
          <w:tcPr>
            <w:tcW w:w="6408" w:type="dxa"/>
            <w:vAlign w:val="center"/>
          </w:tcPr>
          <w:p w:rsidR="008E5E7E" w:rsidRPr="00096FD4" w:rsidRDefault="008E5E7E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E5E7E" w:rsidRPr="00096FD4" w:rsidTr="008E5E7E">
        <w:tc>
          <w:tcPr>
            <w:tcW w:w="6408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8E5E7E">
        <w:tc>
          <w:tcPr>
            <w:tcW w:w="6408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E5E7E" w:rsidRPr="00096FD4" w:rsidTr="008E5E7E">
        <w:tc>
          <w:tcPr>
            <w:tcW w:w="6408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96F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E7E" w:rsidRPr="00096FD4" w:rsidTr="008E5E7E">
        <w:tc>
          <w:tcPr>
            <w:tcW w:w="6408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8E5E7E"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500</w:t>
            </w:r>
            <w:r w:rsidR="008E5E7E"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43</w:t>
            </w:r>
            <w:r w:rsidR="008E5E7E"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8E5E7E"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6FD4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096FD4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0</w:t>
      </w:r>
      <w:r w:rsidRPr="00096FD4">
        <w:rPr>
          <w:rFonts w:ascii="Browallia New" w:hAnsi="Browallia New" w:cs="Browallia New"/>
          <w:spacing w:val="-2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และไม่ได้กำหนดวันจ่ายชำระคืน</w:t>
      </w:r>
      <w:r w:rsidRPr="00096FD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:rsidR="008E5E7E" w:rsidRPr="00096FD4" w:rsidRDefault="008E5E7E" w:rsidP="008E5E7E">
      <w:pPr>
        <w:ind w:left="1080"/>
        <w:rPr>
          <w:rFonts w:ascii="Browallia New" w:hAnsi="Browallia New" w:cs="Browallia New"/>
          <w:sz w:val="26"/>
          <w:szCs w:val="26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มีอัตราดอกเบี้ยร้อยละ </w:t>
      </w:r>
      <w:r w:rsidR="00DC007F" w:rsidRPr="00DC007F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96FD4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และไม่ได้กำหนดวันจ่ายชำระคืน</w:t>
      </w:r>
    </w:p>
    <w:p w:rsidR="00904A85" w:rsidRPr="00096FD4" w:rsidRDefault="00904A85" w:rsidP="008E5E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04A85" w:rsidRPr="00096FD4" w:rsidRDefault="00B42148" w:rsidP="00B421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6FD4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DC007F"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04A85" w:rsidRPr="00096FD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04A85" w:rsidRPr="008057D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42148" w:rsidRPr="00096FD4" w:rsidRDefault="00B42148" w:rsidP="00904A85">
      <w:pPr>
        <w:ind w:left="540" w:right="-28"/>
        <w:jc w:val="thaiDistribute"/>
        <w:rPr>
          <w:rFonts w:ascii="Browallia New" w:hAnsi="Browallia New" w:cs="Browallia New"/>
          <w:sz w:val="20"/>
          <w:szCs w:val="20"/>
        </w:rPr>
      </w:pPr>
    </w:p>
    <w:p w:rsidR="00904A85" w:rsidRPr="00096FD4" w:rsidRDefault="00904A85" w:rsidP="00904A8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96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FD4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E5E7E" w:rsidRPr="00096FD4" w:rsidRDefault="00DC007F" w:rsidP="008E5E7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07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C007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E5E7E" w:rsidRPr="00096FD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:rsidR="00B42148" w:rsidRPr="00096FD4" w:rsidRDefault="00B42148" w:rsidP="008E5E7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7965"/>
        <w:gridCol w:w="1584"/>
      </w:tblGrid>
      <w:tr w:rsidR="008E5E7E" w:rsidRPr="00096FD4" w:rsidTr="008E5E7E">
        <w:tc>
          <w:tcPr>
            <w:tcW w:w="7965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E7E" w:rsidRPr="00096FD4" w:rsidTr="008E5E7E">
        <w:tc>
          <w:tcPr>
            <w:tcW w:w="7965" w:type="dxa"/>
            <w:vAlign w:val="bottom"/>
          </w:tcPr>
          <w:p w:rsidR="008E5E7E" w:rsidRPr="00096FD4" w:rsidRDefault="008E5E7E" w:rsidP="008E5E7E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287BEF">
            <w:pPr>
              <w:spacing w:before="10"/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DC007F"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E5E7E" w:rsidRPr="00096FD4" w:rsidRDefault="008E5E7E" w:rsidP="00287BE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DC007F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การโอนไปยังหนี้สินที่เกี่ยวข้องโดยตรงกับสินทรัพย์ไม่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หมุนเวียนที่ถือไว้เพื่อขาย (หมายเหตุ </w:t>
            </w:r>
            <w:r w:rsidR="00DC007F"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DC007F" w:rsidRPr="00DC007F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096FD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07F" w:rsidRPr="00DC007F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E5E7E" w:rsidRPr="00096FD4" w:rsidTr="008E5E7E">
        <w:tc>
          <w:tcPr>
            <w:tcW w:w="7965" w:type="dxa"/>
            <w:vAlign w:val="center"/>
          </w:tcPr>
          <w:p w:rsidR="008E5E7E" w:rsidRPr="00096FD4" w:rsidRDefault="008E5E7E" w:rsidP="008E5E7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E5E7E" w:rsidRPr="00096FD4" w:rsidRDefault="008E5E7E" w:rsidP="008E5E7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970A7" w:rsidRPr="00096FD4" w:rsidRDefault="008E5E7E" w:rsidP="00904A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เงินกู้ยืมระยะยาวจากกิจการที่เกี่ยวข้องกันอยู่ในสกุลเงินบาทมีอัตราดอกเบี้ยร้อยละ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4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25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6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75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096FD4">
        <w:rPr>
          <w:rFonts w:ascii="Browallia New" w:hAnsi="Browallia New" w:cs="Browallia New"/>
          <w:sz w:val="26"/>
          <w:szCs w:val="26"/>
        </w:rPr>
        <w:br/>
        <w:t>(</w:t>
      </w:r>
      <w:r w:rsidR="00DC007F" w:rsidRPr="00DC007F">
        <w:rPr>
          <w:rFonts w:ascii="Browallia New" w:hAnsi="Browallia New" w:cs="Browallia New"/>
          <w:sz w:val="26"/>
          <w:szCs w:val="26"/>
        </w:rPr>
        <w:t>31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C007F" w:rsidRPr="00DC007F">
        <w:rPr>
          <w:rFonts w:ascii="Browallia New" w:hAnsi="Browallia New" w:cs="Browallia New"/>
          <w:sz w:val="26"/>
          <w:szCs w:val="26"/>
        </w:rPr>
        <w:t>2561</w:t>
      </w:r>
      <w:r w:rsidRPr="00096FD4">
        <w:rPr>
          <w:rFonts w:ascii="Browallia New" w:hAnsi="Browallia New" w:cs="Browallia New"/>
          <w:sz w:val="26"/>
          <w:szCs w:val="26"/>
        </w:rPr>
        <w:t xml:space="preserve"> :</w:t>
      </w:r>
      <w:r w:rsidRPr="00096FD4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4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25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และร้อยละ 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6</w:t>
      </w:r>
      <w:r w:rsidRPr="00096FD4">
        <w:rPr>
          <w:rFonts w:ascii="Browallia New" w:hAnsi="Browallia New" w:cs="Browallia New"/>
          <w:spacing w:val="-2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096FD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96FD4">
        <w:rPr>
          <w:rFonts w:ascii="Browallia New" w:hAnsi="Browallia New" w:cs="Browallia New"/>
          <w:sz w:val="26"/>
          <w:szCs w:val="26"/>
          <w:cs/>
        </w:rPr>
        <w:t>ต่อปี</w:t>
      </w:r>
      <w:r w:rsidRPr="00096FD4">
        <w:rPr>
          <w:rFonts w:ascii="Browallia New" w:hAnsi="Browallia New" w:cs="Browallia New"/>
          <w:sz w:val="26"/>
          <w:szCs w:val="26"/>
        </w:rPr>
        <w:t xml:space="preserve">) </w:t>
      </w:r>
      <w:r w:rsidRPr="00096FD4">
        <w:rPr>
          <w:rFonts w:ascii="Browallia New" w:hAnsi="Browallia New" w:cs="Browallia New"/>
          <w:sz w:val="26"/>
          <w:szCs w:val="26"/>
          <w:cs/>
        </w:rPr>
        <w:t>และมีกำหนดชำระคืนทุก ๆ ครึ่งปีจนถึงปี พ</w:t>
      </w:r>
      <w:r w:rsidRPr="00096FD4">
        <w:rPr>
          <w:rFonts w:ascii="Browallia New" w:hAnsi="Browallia New" w:cs="Browallia New"/>
          <w:sz w:val="26"/>
          <w:szCs w:val="26"/>
        </w:rPr>
        <w:t>.</w:t>
      </w:r>
      <w:r w:rsidRPr="00096FD4">
        <w:rPr>
          <w:rFonts w:ascii="Browallia New" w:hAnsi="Browallia New" w:cs="Browallia New"/>
          <w:sz w:val="26"/>
          <w:szCs w:val="26"/>
          <w:cs/>
        </w:rPr>
        <w:t>ศ</w:t>
      </w:r>
      <w:r w:rsidRPr="00096FD4">
        <w:rPr>
          <w:rFonts w:ascii="Browallia New" w:hAnsi="Browallia New" w:cs="Browallia New"/>
          <w:sz w:val="26"/>
          <w:szCs w:val="26"/>
        </w:rPr>
        <w:t xml:space="preserve">. </w:t>
      </w:r>
      <w:r w:rsidR="00DC007F" w:rsidRPr="00DC007F">
        <w:rPr>
          <w:rFonts w:ascii="Browallia New" w:hAnsi="Browallia New" w:cs="Browallia New"/>
          <w:sz w:val="26"/>
          <w:szCs w:val="26"/>
        </w:rPr>
        <w:t>2563</w:t>
      </w:r>
      <w:r w:rsidRPr="00096FD4">
        <w:rPr>
          <w:rFonts w:ascii="Browallia New" w:hAnsi="Browallia New" w:cs="Browallia New"/>
          <w:sz w:val="26"/>
          <w:szCs w:val="26"/>
        </w:rPr>
        <w:t xml:space="preserve"> </w:t>
      </w:r>
    </w:p>
    <w:p w:rsidR="002970A7" w:rsidRPr="00096FD4" w:rsidRDefault="002970A7" w:rsidP="002970A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E5E7E" w:rsidRPr="00096FD4" w:rsidRDefault="00DC007F" w:rsidP="008E5E7E">
      <w:pPr>
        <w:autoSpaceDE w:val="0"/>
        <w:autoSpaceDN w:val="0"/>
        <w:ind w:left="1080" w:hanging="540"/>
        <w:contextualSpacing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DC007F">
        <w:rPr>
          <w:rFonts w:ascii="Browallia New" w:eastAsia="MS Mincho" w:hAnsi="Browallia New" w:cs="Browallia New"/>
          <w:b/>
          <w:bCs/>
          <w:sz w:val="26"/>
          <w:szCs w:val="26"/>
        </w:rPr>
        <w:t>19</w:t>
      </w:r>
      <w:r w:rsidR="008E5E7E" w:rsidRPr="00096FD4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.</w:t>
      </w:r>
      <w:r w:rsidRPr="00DC007F">
        <w:rPr>
          <w:rFonts w:ascii="Browallia New" w:eastAsia="MS Mincho" w:hAnsi="Browallia New" w:cs="Browallia New"/>
          <w:b/>
          <w:bCs/>
          <w:sz w:val="26"/>
          <w:szCs w:val="26"/>
        </w:rPr>
        <w:t>7</w:t>
      </w:r>
      <w:r w:rsidR="008E5E7E" w:rsidRPr="00096FD4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ab/>
      </w:r>
      <w:r w:rsidR="008E5E7E" w:rsidRPr="00096FD4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8E5E7E" w:rsidRPr="00096FD4" w:rsidRDefault="008E5E7E" w:rsidP="008E5E7E">
      <w:pPr>
        <w:autoSpaceDE w:val="0"/>
        <w:autoSpaceDN w:val="0"/>
        <w:ind w:left="1080"/>
        <w:contextualSpacing/>
        <w:jc w:val="thaiDistribute"/>
        <w:rPr>
          <w:rFonts w:ascii="Browallia New" w:eastAsia="MS Mincho" w:hAnsi="Browallia New" w:cs="Browallia New"/>
          <w:sz w:val="20"/>
          <w:szCs w:val="20"/>
          <w:lang w:val="en-US"/>
        </w:rPr>
      </w:pP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6FD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8E5E7E" w:rsidRPr="00096FD4" w:rsidRDefault="008E5E7E" w:rsidP="008E5E7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8E5E7E" w:rsidRPr="00096FD4" w:rsidRDefault="008E5E7E" w:rsidP="008E5E7E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096FD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E5E7E" w:rsidRPr="00096FD4" w:rsidRDefault="00DC007F" w:rsidP="008E5E7E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5E7E"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C007F" w:rsidRPr="00DC007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E5E7E" w:rsidRPr="00096FD4" w:rsidRDefault="008E5E7E" w:rsidP="008E5E7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E7E" w:rsidRPr="00096FD4" w:rsidTr="008E5E7E">
        <w:trPr>
          <w:cantSplit/>
          <w:trHeight w:val="74"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8E5E7E" w:rsidP="008E5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  <w:hideMark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6FD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8E5E7E" w:rsidRPr="00096FD4" w:rsidTr="008E5E7E">
        <w:trPr>
          <w:cantSplit/>
        </w:trPr>
        <w:tc>
          <w:tcPr>
            <w:tcW w:w="4266" w:type="dxa"/>
            <w:vAlign w:val="bottom"/>
          </w:tcPr>
          <w:p w:rsidR="008E5E7E" w:rsidRPr="00096FD4" w:rsidRDefault="008E5E7E" w:rsidP="008E5E7E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5E7E" w:rsidRPr="00096FD4" w:rsidRDefault="00DC007F" w:rsidP="008E5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07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8E5E7E" w:rsidRPr="00096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07F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:rsidR="008E5E7E" w:rsidRPr="00AB45DB" w:rsidRDefault="008E5E7E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0"/>
          <w:szCs w:val="20"/>
        </w:rPr>
      </w:pPr>
    </w:p>
    <w:p w:rsidR="008E5E7E" w:rsidRPr="00AB45DB" w:rsidRDefault="00DC007F" w:rsidP="008E5E7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C007F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E5E7E" w:rsidRPr="00AB45D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E5E7E" w:rsidRPr="00AB45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:rsidR="008E5E7E" w:rsidRPr="00AB45DB" w:rsidRDefault="008E5E7E" w:rsidP="00AB45D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15F62" w:rsidRPr="00AB45DB" w:rsidRDefault="006E564E" w:rsidP="00AB45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45D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C007F" w:rsidRPr="00DC007F">
        <w:rPr>
          <w:rFonts w:ascii="Browallia New" w:hAnsi="Browallia New" w:cs="Browallia New"/>
          <w:sz w:val="26"/>
          <w:szCs w:val="26"/>
        </w:rPr>
        <w:t>22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C007F" w:rsidRPr="00DC007F">
        <w:rPr>
          <w:rFonts w:ascii="Browallia New" w:hAnsi="Browallia New" w:cs="Browallia New"/>
          <w:sz w:val="26"/>
          <w:szCs w:val="26"/>
        </w:rPr>
        <w:t>2562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บริษัท ไทย โซล่าร์ เอ็นเนอร์ยี่ จำกัด (มหาชน) ซึ่งเป็นบริษัทร่วมของกลุ่มกิจการได้รับชำระค่าหุ้นจากการใช้สิทธิหุ้นเพิ่มทุนที่โอนสิทธิได้ ซึ่งเสนอต่อผู้ถือหุ้นเดิมเมื่อวันที่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23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2562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16</w:t>
      </w:r>
      <w:r w:rsidRPr="00AB45DB">
        <w:rPr>
          <w:rFonts w:ascii="Browallia New" w:hAnsi="Browallia New" w:cs="Browallia New"/>
          <w:sz w:val="26"/>
          <w:szCs w:val="26"/>
        </w:rPr>
        <w:t xml:space="preserve">) </w:t>
      </w:r>
      <w:r w:rsidR="00AB45DB" w:rsidRPr="00AB45DB">
        <w:rPr>
          <w:rFonts w:ascii="Browallia New" w:hAnsi="Browallia New" w:cs="Browallia New"/>
          <w:sz w:val="26"/>
          <w:szCs w:val="26"/>
        </w:rPr>
        <w:br/>
      </w:r>
      <w:r w:rsidRPr="00AB45DB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211</w:t>
      </w:r>
      <w:r w:rsidRPr="00AB45DB">
        <w:rPr>
          <w:rFonts w:ascii="Browallia New" w:hAnsi="Browallia New" w:cs="Browallia New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966</w:t>
      </w:r>
      <w:r w:rsidRPr="00AB45DB">
        <w:rPr>
          <w:rFonts w:ascii="Browallia New" w:hAnsi="Browallia New" w:cs="Browallia New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701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ในมูลค่าที่ตราไว้หุ้นละ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บาท โดยรับชำระที่มูลค่าหุ้นละ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2</w:t>
      </w:r>
      <w:r w:rsidRPr="00AB45DB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50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คิดเป็นจำนวนเงินทั้งส</w:t>
      </w:r>
      <w:r w:rsidRPr="00AB45DB">
        <w:rPr>
          <w:rFonts w:ascii="Browallia New" w:hAnsi="Browallia New" w:cs="Browallia New" w:hint="cs"/>
          <w:sz w:val="26"/>
          <w:szCs w:val="26"/>
          <w:cs/>
        </w:rPr>
        <w:t>ิ้</w:t>
      </w:r>
      <w:r w:rsidRPr="00AB45DB">
        <w:rPr>
          <w:rFonts w:ascii="Browallia New" w:hAnsi="Browallia New" w:cs="Browallia New"/>
          <w:sz w:val="26"/>
          <w:szCs w:val="26"/>
          <w:cs/>
        </w:rPr>
        <w:t>น</w:t>
      </w:r>
      <w:r w:rsidRPr="00AB45D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529</w:t>
      </w:r>
      <w:r w:rsidRPr="00AB45DB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92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ล้านบาท ทำให้จำนวนหุ้นสามัญที่ออกและชำระค่าหุ้นเต็มมูลค่าแล้ว มีจำนวน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2</w:t>
      </w:r>
      <w:r w:rsidRPr="00AB45DB">
        <w:rPr>
          <w:rFonts w:ascii="Browallia New" w:hAnsi="Browallia New" w:cs="Browallia New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117</w:t>
      </w:r>
      <w:r w:rsidRPr="00AB45DB">
        <w:rPr>
          <w:rFonts w:ascii="Browallia New" w:hAnsi="Browallia New" w:cs="Browallia New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716</w:t>
      </w:r>
      <w:r w:rsidRPr="00AB45DB">
        <w:rPr>
          <w:rFonts w:ascii="Browallia New" w:hAnsi="Browallia New" w:cs="Browallia New"/>
          <w:sz w:val="26"/>
          <w:szCs w:val="26"/>
        </w:rPr>
        <w:t>,</w:t>
      </w:r>
      <w:r w:rsidR="00DC007F" w:rsidRPr="00DC007F">
        <w:rPr>
          <w:rFonts w:ascii="Browallia New" w:hAnsi="Browallia New" w:cs="Browallia New"/>
          <w:sz w:val="26"/>
          <w:szCs w:val="26"/>
        </w:rPr>
        <w:t>281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Pr="00AB45DB">
        <w:rPr>
          <w:rFonts w:ascii="Browallia New" w:hAnsi="Browallia New" w:cs="Browallia New"/>
          <w:sz w:val="26"/>
          <w:szCs w:val="26"/>
          <w:cs/>
        </w:rPr>
        <w:t>หุ้น โดยบริษัทไม่ได้ใช้สิทธิในหุ้นเพิ่มทุนดังกล่าว ภายหลังการเพิ่มทุนดังกล่าวสัดส่วนการถือหุ้นของกลุ่มกิจการในบริษัท ไทย โซล่าร์ เอ็นเนอร์ยี่ จำกัด (มหาชน) ลดลงจากร้อยละ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10</w:t>
      </w:r>
      <w:r w:rsidRPr="00AB45DB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01</w:t>
      </w:r>
      <w:r w:rsidRPr="00AB45DB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AB45DB">
        <w:rPr>
          <w:rFonts w:ascii="Browallia New" w:hAnsi="Browallia New" w:cs="Browallia New"/>
          <w:sz w:val="26"/>
          <w:szCs w:val="26"/>
        </w:rPr>
        <w:t xml:space="preserve"> </w:t>
      </w:r>
      <w:r w:rsidR="00DC007F" w:rsidRPr="00DC007F">
        <w:rPr>
          <w:rFonts w:ascii="Browallia New" w:hAnsi="Browallia New" w:cs="Browallia New"/>
          <w:sz w:val="26"/>
          <w:szCs w:val="26"/>
        </w:rPr>
        <w:t>9</w:t>
      </w:r>
      <w:r w:rsidRPr="00AB45DB">
        <w:rPr>
          <w:rFonts w:ascii="Browallia New" w:hAnsi="Browallia New" w:cs="Browallia New"/>
          <w:sz w:val="26"/>
          <w:szCs w:val="26"/>
        </w:rPr>
        <w:t>.</w:t>
      </w:r>
      <w:r w:rsidR="00DC007F" w:rsidRPr="00DC007F">
        <w:rPr>
          <w:rFonts w:ascii="Browallia New" w:hAnsi="Browallia New" w:cs="Browallia New"/>
          <w:sz w:val="26"/>
          <w:szCs w:val="26"/>
        </w:rPr>
        <w:t>0</w:t>
      </w:r>
    </w:p>
    <w:sectPr w:rsidR="00415F62" w:rsidRPr="00AB45DB" w:rsidSect="00F5458D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B90" w:rsidRDefault="00696B90">
      <w:r>
        <w:separator/>
      </w:r>
    </w:p>
  </w:endnote>
  <w:endnote w:type="continuationSeparator" w:id="0">
    <w:p w:rsidR="00696B90" w:rsidRDefault="0069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7DA" w:rsidRPr="009F7F30" w:rsidRDefault="008057DA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F9798B"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B90" w:rsidRDefault="00696B90">
      <w:r>
        <w:separator/>
      </w:r>
    </w:p>
  </w:footnote>
  <w:footnote w:type="continuationSeparator" w:id="0">
    <w:p w:rsidR="00696B90" w:rsidRDefault="00696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7DA" w:rsidRPr="009F7F30" w:rsidRDefault="008057DA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:rsidR="008057DA" w:rsidRPr="009F7F30" w:rsidRDefault="008057DA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8057DA" w:rsidRPr="009F7F30" w:rsidRDefault="008057DA" w:rsidP="00550AE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DC007F">
      <w:rPr>
        <w:rFonts w:ascii="Browallia New" w:hAnsi="Browallia New" w:cs="Browallia New"/>
        <w:b/>
        <w:bCs/>
        <w:sz w:val="26"/>
        <w:szCs w:val="26"/>
      </w:rPr>
      <w:t>30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กันยายน พ.ศ. </w:t>
    </w:r>
    <w:r w:rsidRPr="00DC007F">
      <w:rPr>
        <w:rFonts w:ascii="Browallia New" w:hAnsi="Browallia New" w:cs="Browallia New"/>
        <w:b/>
        <w:bCs/>
        <w:sz w:val="26"/>
        <w:szCs w:val="26"/>
      </w:rPr>
      <w:t>2562</w:t>
    </w:r>
  </w:p>
  <w:p w:rsidR="008057DA" w:rsidRPr="009F7F30" w:rsidRDefault="008057DA" w:rsidP="00550AEC">
    <w:pPr>
      <w:pStyle w:val="Header"/>
      <w:tabs>
        <w:tab w:val="clear" w:pos="8306"/>
      </w:tabs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2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5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16"/>
  </w:num>
  <w:num w:numId="10">
    <w:abstractNumId w:val="11"/>
  </w:num>
  <w:num w:numId="11">
    <w:abstractNumId w:val="1"/>
  </w:num>
  <w:num w:numId="12">
    <w:abstractNumId w:val="18"/>
  </w:num>
  <w:num w:numId="13">
    <w:abstractNumId w:val="4"/>
  </w:num>
  <w:num w:numId="14">
    <w:abstractNumId w:val="8"/>
  </w:num>
  <w:num w:numId="15">
    <w:abstractNumId w:val="0"/>
  </w:num>
  <w:num w:numId="16">
    <w:abstractNumId w:val="13"/>
  </w:num>
  <w:num w:numId="17">
    <w:abstractNumId w:val="19"/>
  </w:num>
  <w:num w:numId="18">
    <w:abstractNumId w:val="3"/>
  </w:num>
  <w:num w:numId="19">
    <w:abstractNumId w:val="9"/>
  </w:num>
  <w:num w:numId="2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E20"/>
    <w:rsid w:val="000026B6"/>
    <w:rsid w:val="00002E70"/>
    <w:rsid w:val="00004B6A"/>
    <w:rsid w:val="00005314"/>
    <w:rsid w:val="0000697D"/>
    <w:rsid w:val="00007206"/>
    <w:rsid w:val="00007C78"/>
    <w:rsid w:val="00007E6D"/>
    <w:rsid w:val="00010564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48CB"/>
    <w:rsid w:val="00014BB1"/>
    <w:rsid w:val="00014F06"/>
    <w:rsid w:val="0001555D"/>
    <w:rsid w:val="00015870"/>
    <w:rsid w:val="00015C54"/>
    <w:rsid w:val="00015DEC"/>
    <w:rsid w:val="000163BA"/>
    <w:rsid w:val="000168AA"/>
    <w:rsid w:val="00016A24"/>
    <w:rsid w:val="00016B52"/>
    <w:rsid w:val="00016D3A"/>
    <w:rsid w:val="00016E61"/>
    <w:rsid w:val="000171E4"/>
    <w:rsid w:val="000178B6"/>
    <w:rsid w:val="00017A43"/>
    <w:rsid w:val="0002071E"/>
    <w:rsid w:val="00020866"/>
    <w:rsid w:val="000217EE"/>
    <w:rsid w:val="000219AD"/>
    <w:rsid w:val="00023384"/>
    <w:rsid w:val="000234CD"/>
    <w:rsid w:val="0002353C"/>
    <w:rsid w:val="0002389C"/>
    <w:rsid w:val="00023A39"/>
    <w:rsid w:val="0002424B"/>
    <w:rsid w:val="000249B6"/>
    <w:rsid w:val="00025386"/>
    <w:rsid w:val="000258D0"/>
    <w:rsid w:val="00025B7D"/>
    <w:rsid w:val="00026187"/>
    <w:rsid w:val="000264E9"/>
    <w:rsid w:val="00030D83"/>
    <w:rsid w:val="000311DC"/>
    <w:rsid w:val="000316EA"/>
    <w:rsid w:val="00031763"/>
    <w:rsid w:val="0003190E"/>
    <w:rsid w:val="00031A42"/>
    <w:rsid w:val="00031B8B"/>
    <w:rsid w:val="000324CD"/>
    <w:rsid w:val="0003274C"/>
    <w:rsid w:val="000327E8"/>
    <w:rsid w:val="000329C6"/>
    <w:rsid w:val="00032D17"/>
    <w:rsid w:val="00032E0E"/>
    <w:rsid w:val="000342A7"/>
    <w:rsid w:val="00035245"/>
    <w:rsid w:val="0003528F"/>
    <w:rsid w:val="000358E2"/>
    <w:rsid w:val="00035AC9"/>
    <w:rsid w:val="0003663A"/>
    <w:rsid w:val="00036B85"/>
    <w:rsid w:val="00036BBF"/>
    <w:rsid w:val="00036E27"/>
    <w:rsid w:val="00037319"/>
    <w:rsid w:val="00037502"/>
    <w:rsid w:val="00037C28"/>
    <w:rsid w:val="000402F3"/>
    <w:rsid w:val="00040316"/>
    <w:rsid w:val="00041308"/>
    <w:rsid w:val="000413A3"/>
    <w:rsid w:val="00041789"/>
    <w:rsid w:val="000419C3"/>
    <w:rsid w:val="000426FE"/>
    <w:rsid w:val="00042926"/>
    <w:rsid w:val="00042D28"/>
    <w:rsid w:val="0004426C"/>
    <w:rsid w:val="000442D1"/>
    <w:rsid w:val="00044829"/>
    <w:rsid w:val="00044A5A"/>
    <w:rsid w:val="00044B09"/>
    <w:rsid w:val="00044E6D"/>
    <w:rsid w:val="000456F5"/>
    <w:rsid w:val="00045813"/>
    <w:rsid w:val="00045A18"/>
    <w:rsid w:val="00045E55"/>
    <w:rsid w:val="0004673B"/>
    <w:rsid w:val="00046A0B"/>
    <w:rsid w:val="00046E19"/>
    <w:rsid w:val="00047356"/>
    <w:rsid w:val="0004770D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673"/>
    <w:rsid w:val="000528A8"/>
    <w:rsid w:val="00052BB7"/>
    <w:rsid w:val="000533EF"/>
    <w:rsid w:val="0005361C"/>
    <w:rsid w:val="00053DF0"/>
    <w:rsid w:val="00054672"/>
    <w:rsid w:val="00055298"/>
    <w:rsid w:val="00055488"/>
    <w:rsid w:val="00055864"/>
    <w:rsid w:val="00055A6C"/>
    <w:rsid w:val="00055DB6"/>
    <w:rsid w:val="00055F59"/>
    <w:rsid w:val="00055F5F"/>
    <w:rsid w:val="00056344"/>
    <w:rsid w:val="000569D4"/>
    <w:rsid w:val="0005705A"/>
    <w:rsid w:val="00057B79"/>
    <w:rsid w:val="00057EF6"/>
    <w:rsid w:val="000605A7"/>
    <w:rsid w:val="00060962"/>
    <w:rsid w:val="00060996"/>
    <w:rsid w:val="00060CD2"/>
    <w:rsid w:val="00060E6A"/>
    <w:rsid w:val="000611D1"/>
    <w:rsid w:val="000616DB"/>
    <w:rsid w:val="00061808"/>
    <w:rsid w:val="000621AA"/>
    <w:rsid w:val="00063466"/>
    <w:rsid w:val="00063931"/>
    <w:rsid w:val="0006430D"/>
    <w:rsid w:val="00064331"/>
    <w:rsid w:val="00064C6E"/>
    <w:rsid w:val="00064FDE"/>
    <w:rsid w:val="0006576B"/>
    <w:rsid w:val="0006609A"/>
    <w:rsid w:val="0006627D"/>
    <w:rsid w:val="00066D76"/>
    <w:rsid w:val="000678D3"/>
    <w:rsid w:val="00070861"/>
    <w:rsid w:val="000709BB"/>
    <w:rsid w:val="00070C23"/>
    <w:rsid w:val="00070E51"/>
    <w:rsid w:val="00070E6B"/>
    <w:rsid w:val="00071696"/>
    <w:rsid w:val="00071B81"/>
    <w:rsid w:val="00071FA2"/>
    <w:rsid w:val="000724BA"/>
    <w:rsid w:val="00072B39"/>
    <w:rsid w:val="00072CEF"/>
    <w:rsid w:val="000730D5"/>
    <w:rsid w:val="000738D1"/>
    <w:rsid w:val="00073F28"/>
    <w:rsid w:val="00074328"/>
    <w:rsid w:val="000744D4"/>
    <w:rsid w:val="00074E12"/>
    <w:rsid w:val="00076A49"/>
    <w:rsid w:val="0007774B"/>
    <w:rsid w:val="00077E5D"/>
    <w:rsid w:val="0008003B"/>
    <w:rsid w:val="000804F6"/>
    <w:rsid w:val="000808B9"/>
    <w:rsid w:val="00080B85"/>
    <w:rsid w:val="00080CF6"/>
    <w:rsid w:val="000811CC"/>
    <w:rsid w:val="000818A4"/>
    <w:rsid w:val="00081F03"/>
    <w:rsid w:val="00081FC7"/>
    <w:rsid w:val="000820C1"/>
    <w:rsid w:val="0008273A"/>
    <w:rsid w:val="00083EA3"/>
    <w:rsid w:val="000850C6"/>
    <w:rsid w:val="00085383"/>
    <w:rsid w:val="000856EE"/>
    <w:rsid w:val="0008570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9065A"/>
    <w:rsid w:val="000909F8"/>
    <w:rsid w:val="00090FEF"/>
    <w:rsid w:val="000912A4"/>
    <w:rsid w:val="000913B8"/>
    <w:rsid w:val="00091A6D"/>
    <w:rsid w:val="000921D8"/>
    <w:rsid w:val="00092393"/>
    <w:rsid w:val="000937FF"/>
    <w:rsid w:val="000947E4"/>
    <w:rsid w:val="000948D5"/>
    <w:rsid w:val="00094F37"/>
    <w:rsid w:val="000953E8"/>
    <w:rsid w:val="000956A2"/>
    <w:rsid w:val="00095701"/>
    <w:rsid w:val="0009578F"/>
    <w:rsid w:val="00095ACE"/>
    <w:rsid w:val="00095DF6"/>
    <w:rsid w:val="00096F72"/>
    <w:rsid w:val="00096FD4"/>
    <w:rsid w:val="000970C4"/>
    <w:rsid w:val="000971EB"/>
    <w:rsid w:val="000973EC"/>
    <w:rsid w:val="00097BBE"/>
    <w:rsid w:val="00097DD0"/>
    <w:rsid w:val="000A000B"/>
    <w:rsid w:val="000A19A9"/>
    <w:rsid w:val="000A1CF0"/>
    <w:rsid w:val="000A1D83"/>
    <w:rsid w:val="000A1F43"/>
    <w:rsid w:val="000A1FC7"/>
    <w:rsid w:val="000A2787"/>
    <w:rsid w:val="000A2C31"/>
    <w:rsid w:val="000A3077"/>
    <w:rsid w:val="000A34C0"/>
    <w:rsid w:val="000A366F"/>
    <w:rsid w:val="000A3A56"/>
    <w:rsid w:val="000A3C8A"/>
    <w:rsid w:val="000A4431"/>
    <w:rsid w:val="000A4EC6"/>
    <w:rsid w:val="000A5C17"/>
    <w:rsid w:val="000A5E56"/>
    <w:rsid w:val="000A65AC"/>
    <w:rsid w:val="000A6BB5"/>
    <w:rsid w:val="000A6FB5"/>
    <w:rsid w:val="000A7032"/>
    <w:rsid w:val="000A70B7"/>
    <w:rsid w:val="000A75FA"/>
    <w:rsid w:val="000A7A29"/>
    <w:rsid w:val="000B0538"/>
    <w:rsid w:val="000B0FFF"/>
    <w:rsid w:val="000B18A8"/>
    <w:rsid w:val="000B261D"/>
    <w:rsid w:val="000B3B55"/>
    <w:rsid w:val="000B4509"/>
    <w:rsid w:val="000B49CC"/>
    <w:rsid w:val="000B4D45"/>
    <w:rsid w:val="000B50E7"/>
    <w:rsid w:val="000B512D"/>
    <w:rsid w:val="000B6177"/>
    <w:rsid w:val="000B663D"/>
    <w:rsid w:val="000B66B8"/>
    <w:rsid w:val="000B6FBE"/>
    <w:rsid w:val="000B7394"/>
    <w:rsid w:val="000B7999"/>
    <w:rsid w:val="000C0079"/>
    <w:rsid w:val="000C019D"/>
    <w:rsid w:val="000C0615"/>
    <w:rsid w:val="000C0C2E"/>
    <w:rsid w:val="000C121B"/>
    <w:rsid w:val="000C1770"/>
    <w:rsid w:val="000C22C8"/>
    <w:rsid w:val="000C252A"/>
    <w:rsid w:val="000C2622"/>
    <w:rsid w:val="000C2691"/>
    <w:rsid w:val="000C2C6C"/>
    <w:rsid w:val="000C32A0"/>
    <w:rsid w:val="000C3450"/>
    <w:rsid w:val="000C34F0"/>
    <w:rsid w:val="000C4029"/>
    <w:rsid w:val="000C486A"/>
    <w:rsid w:val="000C4D9E"/>
    <w:rsid w:val="000C51F5"/>
    <w:rsid w:val="000C54A8"/>
    <w:rsid w:val="000C5C1C"/>
    <w:rsid w:val="000C6A21"/>
    <w:rsid w:val="000C6C38"/>
    <w:rsid w:val="000C6D1E"/>
    <w:rsid w:val="000C6DD5"/>
    <w:rsid w:val="000C7232"/>
    <w:rsid w:val="000D02F6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578"/>
    <w:rsid w:val="000D3FEB"/>
    <w:rsid w:val="000D4081"/>
    <w:rsid w:val="000D45A5"/>
    <w:rsid w:val="000D46CC"/>
    <w:rsid w:val="000D53D9"/>
    <w:rsid w:val="000D56BC"/>
    <w:rsid w:val="000D59C6"/>
    <w:rsid w:val="000D5D45"/>
    <w:rsid w:val="000D6489"/>
    <w:rsid w:val="000E07F9"/>
    <w:rsid w:val="000E0A15"/>
    <w:rsid w:val="000E0AAA"/>
    <w:rsid w:val="000E10FF"/>
    <w:rsid w:val="000E1368"/>
    <w:rsid w:val="000E1798"/>
    <w:rsid w:val="000E28D6"/>
    <w:rsid w:val="000E2BBE"/>
    <w:rsid w:val="000E3B73"/>
    <w:rsid w:val="000E3BB3"/>
    <w:rsid w:val="000E42AA"/>
    <w:rsid w:val="000E4A96"/>
    <w:rsid w:val="000E4DF9"/>
    <w:rsid w:val="000E517F"/>
    <w:rsid w:val="000E54F4"/>
    <w:rsid w:val="000E5DF7"/>
    <w:rsid w:val="000E6193"/>
    <w:rsid w:val="000E6426"/>
    <w:rsid w:val="000E6C68"/>
    <w:rsid w:val="000E7064"/>
    <w:rsid w:val="000E719E"/>
    <w:rsid w:val="000E76F5"/>
    <w:rsid w:val="000F06BD"/>
    <w:rsid w:val="000F107B"/>
    <w:rsid w:val="000F2183"/>
    <w:rsid w:val="000F233B"/>
    <w:rsid w:val="000F36F3"/>
    <w:rsid w:val="000F36F7"/>
    <w:rsid w:val="000F3A18"/>
    <w:rsid w:val="000F3D22"/>
    <w:rsid w:val="000F4A33"/>
    <w:rsid w:val="000F573F"/>
    <w:rsid w:val="000F5A42"/>
    <w:rsid w:val="000F6495"/>
    <w:rsid w:val="000F673A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83B"/>
    <w:rsid w:val="0010183C"/>
    <w:rsid w:val="00101C45"/>
    <w:rsid w:val="00101C79"/>
    <w:rsid w:val="00102223"/>
    <w:rsid w:val="00102780"/>
    <w:rsid w:val="00102DC2"/>
    <w:rsid w:val="001034F7"/>
    <w:rsid w:val="001036A7"/>
    <w:rsid w:val="001044E1"/>
    <w:rsid w:val="001050A1"/>
    <w:rsid w:val="001059EF"/>
    <w:rsid w:val="001063A2"/>
    <w:rsid w:val="001065C5"/>
    <w:rsid w:val="00106682"/>
    <w:rsid w:val="00106957"/>
    <w:rsid w:val="00106EF7"/>
    <w:rsid w:val="00107D92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35A"/>
    <w:rsid w:val="00112403"/>
    <w:rsid w:val="00112765"/>
    <w:rsid w:val="00112BD8"/>
    <w:rsid w:val="0011367C"/>
    <w:rsid w:val="00113D46"/>
    <w:rsid w:val="00113EB3"/>
    <w:rsid w:val="00114891"/>
    <w:rsid w:val="00114DD9"/>
    <w:rsid w:val="001160AD"/>
    <w:rsid w:val="001161EB"/>
    <w:rsid w:val="0012059C"/>
    <w:rsid w:val="00120728"/>
    <w:rsid w:val="00120744"/>
    <w:rsid w:val="00121185"/>
    <w:rsid w:val="00121188"/>
    <w:rsid w:val="00122377"/>
    <w:rsid w:val="0012250A"/>
    <w:rsid w:val="00122777"/>
    <w:rsid w:val="00122805"/>
    <w:rsid w:val="001230ED"/>
    <w:rsid w:val="00123565"/>
    <w:rsid w:val="00123855"/>
    <w:rsid w:val="00123B9B"/>
    <w:rsid w:val="00124082"/>
    <w:rsid w:val="001242C7"/>
    <w:rsid w:val="00124339"/>
    <w:rsid w:val="00124559"/>
    <w:rsid w:val="001246F8"/>
    <w:rsid w:val="001249A7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FFA"/>
    <w:rsid w:val="00127620"/>
    <w:rsid w:val="00127712"/>
    <w:rsid w:val="0013048A"/>
    <w:rsid w:val="00130B9F"/>
    <w:rsid w:val="001316C3"/>
    <w:rsid w:val="00132021"/>
    <w:rsid w:val="001326AA"/>
    <w:rsid w:val="0013305F"/>
    <w:rsid w:val="001339C9"/>
    <w:rsid w:val="00133A99"/>
    <w:rsid w:val="00133BD0"/>
    <w:rsid w:val="00134C50"/>
    <w:rsid w:val="00134CB9"/>
    <w:rsid w:val="00134CBD"/>
    <w:rsid w:val="00135E40"/>
    <w:rsid w:val="001363BE"/>
    <w:rsid w:val="0013666A"/>
    <w:rsid w:val="00136E29"/>
    <w:rsid w:val="001371F1"/>
    <w:rsid w:val="00140B5B"/>
    <w:rsid w:val="00141C1E"/>
    <w:rsid w:val="0014224A"/>
    <w:rsid w:val="00142303"/>
    <w:rsid w:val="00142972"/>
    <w:rsid w:val="00142B2D"/>
    <w:rsid w:val="00142B9C"/>
    <w:rsid w:val="001434CA"/>
    <w:rsid w:val="0014360B"/>
    <w:rsid w:val="001437D8"/>
    <w:rsid w:val="00144B07"/>
    <w:rsid w:val="00145152"/>
    <w:rsid w:val="00145246"/>
    <w:rsid w:val="001453A5"/>
    <w:rsid w:val="00145799"/>
    <w:rsid w:val="00145A5E"/>
    <w:rsid w:val="00145C8E"/>
    <w:rsid w:val="0014686D"/>
    <w:rsid w:val="00147102"/>
    <w:rsid w:val="001474E2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233B"/>
    <w:rsid w:val="001524FF"/>
    <w:rsid w:val="00153A6A"/>
    <w:rsid w:val="00153B65"/>
    <w:rsid w:val="001543EA"/>
    <w:rsid w:val="00154B3E"/>
    <w:rsid w:val="00154B61"/>
    <w:rsid w:val="00154FC5"/>
    <w:rsid w:val="00156273"/>
    <w:rsid w:val="00156B76"/>
    <w:rsid w:val="00157123"/>
    <w:rsid w:val="00157273"/>
    <w:rsid w:val="00157479"/>
    <w:rsid w:val="00157598"/>
    <w:rsid w:val="00157BAB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5603"/>
    <w:rsid w:val="001656D0"/>
    <w:rsid w:val="00165750"/>
    <w:rsid w:val="001657F6"/>
    <w:rsid w:val="0016618D"/>
    <w:rsid w:val="00166D3E"/>
    <w:rsid w:val="001679B3"/>
    <w:rsid w:val="00167B31"/>
    <w:rsid w:val="00170CCC"/>
    <w:rsid w:val="00171166"/>
    <w:rsid w:val="001713AA"/>
    <w:rsid w:val="00171B44"/>
    <w:rsid w:val="0017278B"/>
    <w:rsid w:val="00172BA4"/>
    <w:rsid w:val="00172C97"/>
    <w:rsid w:val="00172DF1"/>
    <w:rsid w:val="00173253"/>
    <w:rsid w:val="0017356C"/>
    <w:rsid w:val="0017396C"/>
    <w:rsid w:val="00173AB1"/>
    <w:rsid w:val="00173C27"/>
    <w:rsid w:val="00173E8D"/>
    <w:rsid w:val="00174016"/>
    <w:rsid w:val="001741FB"/>
    <w:rsid w:val="00174D5A"/>
    <w:rsid w:val="00174DE5"/>
    <w:rsid w:val="001750DE"/>
    <w:rsid w:val="0017527B"/>
    <w:rsid w:val="00176103"/>
    <w:rsid w:val="00176375"/>
    <w:rsid w:val="0017653B"/>
    <w:rsid w:val="00176890"/>
    <w:rsid w:val="00176990"/>
    <w:rsid w:val="001769C5"/>
    <w:rsid w:val="00176CCE"/>
    <w:rsid w:val="00177463"/>
    <w:rsid w:val="00177DD9"/>
    <w:rsid w:val="00177F81"/>
    <w:rsid w:val="00180152"/>
    <w:rsid w:val="00180EC6"/>
    <w:rsid w:val="00181141"/>
    <w:rsid w:val="00181EEF"/>
    <w:rsid w:val="001826E7"/>
    <w:rsid w:val="001827EC"/>
    <w:rsid w:val="00182C01"/>
    <w:rsid w:val="00182FD8"/>
    <w:rsid w:val="00183198"/>
    <w:rsid w:val="0018325C"/>
    <w:rsid w:val="0018333F"/>
    <w:rsid w:val="001836B5"/>
    <w:rsid w:val="00185448"/>
    <w:rsid w:val="00185620"/>
    <w:rsid w:val="001858A1"/>
    <w:rsid w:val="00185C25"/>
    <w:rsid w:val="00185C30"/>
    <w:rsid w:val="00186CBE"/>
    <w:rsid w:val="001872B9"/>
    <w:rsid w:val="001875DD"/>
    <w:rsid w:val="001879E7"/>
    <w:rsid w:val="0019000D"/>
    <w:rsid w:val="001900E2"/>
    <w:rsid w:val="001903E6"/>
    <w:rsid w:val="0019046D"/>
    <w:rsid w:val="00190A34"/>
    <w:rsid w:val="00190FA3"/>
    <w:rsid w:val="0019101B"/>
    <w:rsid w:val="00191196"/>
    <w:rsid w:val="0019305D"/>
    <w:rsid w:val="001930AD"/>
    <w:rsid w:val="001941B2"/>
    <w:rsid w:val="001947A2"/>
    <w:rsid w:val="00194909"/>
    <w:rsid w:val="001954F3"/>
    <w:rsid w:val="00195F25"/>
    <w:rsid w:val="0019671F"/>
    <w:rsid w:val="001968D8"/>
    <w:rsid w:val="00197CCA"/>
    <w:rsid w:val="001A164E"/>
    <w:rsid w:val="001A1663"/>
    <w:rsid w:val="001A1AE4"/>
    <w:rsid w:val="001A2196"/>
    <w:rsid w:val="001A2622"/>
    <w:rsid w:val="001A26D1"/>
    <w:rsid w:val="001A3727"/>
    <w:rsid w:val="001A3804"/>
    <w:rsid w:val="001A3F92"/>
    <w:rsid w:val="001A47D6"/>
    <w:rsid w:val="001A48AB"/>
    <w:rsid w:val="001A48F7"/>
    <w:rsid w:val="001A4A63"/>
    <w:rsid w:val="001A4DEA"/>
    <w:rsid w:val="001A5406"/>
    <w:rsid w:val="001A5FFA"/>
    <w:rsid w:val="001A6A46"/>
    <w:rsid w:val="001A6A7B"/>
    <w:rsid w:val="001A6BC3"/>
    <w:rsid w:val="001A6CBE"/>
    <w:rsid w:val="001A7113"/>
    <w:rsid w:val="001B0826"/>
    <w:rsid w:val="001B09CA"/>
    <w:rsid w:val="001B140E"/>
    <w:rsid w:val="001B195D"/>
    <w:rsid w:val="001B20C3"/>
    <w:rsid w:val="001B20DF"/>
    <w:rsid w:val="001B24BC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B9D"/>
    <w:rsid w:val="001C0D43"/>
    <w:rsid w:val="001C0E9C"/>
    <w:rsid w:val="001C1B79"/>
    <w:rsid w:val="001C1C62"/>
    <w:rsid w:val="001C2A28"/>
    <w:rsid w:val="001C341C"/>
    <w:rsid w:val="001C38C4"/>
    <w:rsid w:val="001C3B24"/>
    <w:rsid w:val="001C42A0"/>
    <w:rsid w:val="001C4391"/>
    <w:rsid w:val="001C4A2D"/>
    <w:rsid w:val="001C5A06"/>
    <w:rsid w:val="001C6529"/>
    <w:rsid w:val="001C6C9C"/>
    <w:rsid w:val="001C75BD"/>
    <w:rsid w:val="001C7AB4"/>
    <w:rsid w:val="001D0B9A"/>
    <w:rsid w:val="001D0FE7"/>
    <w:rsid w:val="001D2298"/>
    <w:rsid w:val="001D27A5"/>
    <w:rsid w:val="001D2E35"/>
    <w:rsid w:val="001D38DE"/>
    <w:rsid w:val="001D4A99"/>
    <w:rsid w:val="001D4EDA"/>
    <w:rsid w:val="001D51E8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91F"/>
    <w:rsid w:val="001E1C61"/>
    <w:rsid w:val="001E2452"/>
    <w:rsid w:val="001E2485"/>
    <w:rsid w:val="001E27FD"/>
    <w:rsid w:val="001E2D4F"/>
    <w:rsid w:val="001E35E7"/>
    <w:rsid w:val="001E3C91"/>
    <w:rsid w:val="001E580D"/>
    <w:rsid w:val="001E5B2C"/>
    <w:rsid w:val="001E5C94"/>
    <w:rsid w:val="001E616E"/>
    <w:rsid w:val="001E6B11"/>
    <w:rsid w:val="001E6C6B"/>
    <w:rsid w:val="001E7168"/>
    <w:rsid w:val="001E7253"/>
    <w:rsid w:val="001E7852"/>
    <w:rsid w:val="001F10F9"/>
    <w:rsid w:val="001F1115"/>
    <w:rsid w:val="001F1389"/>
    <w:rsid w:val="001F1A68"/>
    <w:rsid w:val="001F2408"/>
    <w:rsid w:val="001F2D7E"/>
    <w:rsid w:val="001F2F69"/>
    <w:rsid w:val="001F333D"/>
    <w:rsid w:val="001F37EF"/>
    <w:rsid w:val="001F3D1B"/>
    <w:rsid w:val="001F3D67"/>
    <w:rsid w:val="001F42C3"/>
    <w:rsid w:val="001F4535"/>
    <w:rsid w:val="001F4EF0"/>
    <w:rsid w:val="001F51E8"/>
    <w:rsid w:val="001F5329"/>
    <w:rsid w:val="001F5A7E"/>
    <w:rsid w:val="001F5F11"/>
    <w:rsid w:val="001F67A7"/>
    <w:rsid w:val="001F72B0"/>
    <w:rsid w:val="001F779A"/>
    <w:rsid w:val="00200D70"/>
    <w:rsid w:val="00200F19"/>
    <w:rsid w:val="00201EC1"/>
    <w:rsid w:val="00201F95"/>
    <w:rsid w:val="0020279C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6368"/>
    <w:rsid w:val="00206458"/>
    <w:rsid w:val="00206B3E"/>
    <w:rsid w:val="00206BB6"/>
    <w:rsid w:val="00206FC1"/>
    <w:rsid w:val="00207009"/>
    <w:rsid w:val="0020771A"/>
    <w:rsid w:val="00207ADF"/>
    <w:rsid w:val="00207C1B"/>
    <w:rsid w:val="00207E3A"/>
    <w:rsid w:val="00211A26"/>
    <w:rsid w:val="00211AC4"/>
    <w:rsid w:val="00212008"/>
    <w:rsid w:val="0021226C"/>
    <w:rsid w:val="00212F35"/>
    <w:rsid w:val="002130BD"/>
    <w:rsid w:val="0021385B"/>
    <w:rsid w:val="00213A86"/>
    <w:rsid w:val="00213B3D"/>
    <w:rsid w:val="0021405F"/>
    <w:rsid w:val="0021435B"/>
    <w:rsid w:val="002146DA"/>
    <w:rsid w:val="00215DD4"/>
    <w:rsid w:val="002165A5"/>
    <w:rsid w:val="00216665"/>
    <w:rsid w:val="00216E61"/>
    <w:rsid w:val="0021725E"/>
    <w:rsid w:val="00217825"/>
    <w:rsid w:val="002204F2"/>
    <w:rsid w:val="00220CA0"/>
    <w:rsid w:val="00221045"/>
    <w:rsid w:val="00221CA4"/>
    <w:rsid w:val="00221DDA"/>
    <w:rsid w:val="00222280"/>
    <w:rsid w:val="00222CCF"/>
    <w:rsid w:val="00223433"/>
    <w:rsid w:val="002238E1"/>
    <w:rsid w:val="00223DE1"/>
    <w:rsid w:val="00224322"/>
    <w:rsid w:val="00224783"/>
    <w:rsid w:val="00224B0D"/>
    <w:rsid w:val="00225A17"/>
    <w:rsid w:val="00226611"/>
    <w:rsid w:val="00226612"/>
    <w:rsid w:val="002267D6"/>
    <w:rsid w:val="002269F2"/>
    <w:rsid w:val="002275B5"/>
    <w:rsid w:val="00230253"/>
    <w:rsid w:val="0023069F"/>
    <w:rsid w:val="00230880"/>
    <w:rsid w:val="002321F2"/>
    <w:rsid w:val="00232475"/>
    <w:rsid w:val="00232A65"/>
    <w:rsid w:val="0023381D"/>
    <w:rsid w:val="00233F73"/>
    <w:rsid w:val="00234413"/>
    <w:rsid w:val="00234A9F"/>
    <w:rsid w:val="00234C94"/>
    <w:rsid w:val="00234DA2"/>
    <w:rsid w:val="0023583A"/>
    <w:rsid w:val="002358CA"/>
    <w:rsid w:val="00235C63"/>
    <w:rsid w:val="002360EF"/>
    <w:rsid w:val="00236DEB"/>
    <w:rsid w:val="002377A0"/>
    <w:rsid w:val="002406A5"/>
    <w:rsid w:val="002406B6"/>
    <w:rsid w:val="002417B0"/>
    <w:rsid w:val="00242147"/>
    <w:rsid w:val="00242897"/>
    <w:rsid w:val="00242F81"/>
    <w:rsid w:val="00243976"/>
    <w:rsid w:val="00243C91"/>
    <w:rsid w:val="0024403A"/>
    <w:rsid w:val="002440E8"/>
    <w:rsid w:val="00244817"/>
    <w:rsid w:val="00244A90"/>
    <w:rsid w:val="00245B82"/>
    <w:rsid w:val="002460A9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E9A"/>
    <w:rsid w:val="00250DCE"/>
    <w:rsid w:val="0025101B"/>
    <w:rsid w:val="00251ACF"/>
    <w:rsid w:val="00251AFD"/>
    <w:rsid w:val="00252246"/>
    <w:rsid w:val="0025322C"/>
    <w:rsid w:val="00253521"/>
    <w:rsid w:val="00253684"/>
    <w:rsid w:val="00253D01"/>
    <w:rsid w:val="00254078"/>
    <w:rsid w:val="0025453D"/>
    <w:rsid w:val="002546C4"/>
    <w:rsid w:val="00254F6C"/>
    <w:rsid w:val="002554CD"/>
    <w:rsid w:val="00255D35"/>
    <w:rsid w:val="00255FB2"/>
    <w:rsid w:val="00256165"/>
    <w:rsid w:val="00256583"/>
    <w:rsid w:val="002565B9"/>
    <w:rsid w:val="00256740"/>
    <w:rsid w:val="00256D52"/>
    <w:rsid w:val="00260274"/>
    <w:rsid w:val="00260BC1"/>
    <w:rsid w:val="00261783"/>
    <w:rsid w:val="00261A87"/>
    <w:rsid w:val="00261ED3"/>
    <w:rsid w:val="00261EEE"/>
    <w:rsid w:val="00262201"/>
    <w:rsid w:val="00262774"/>
    <w:rsid w:val="0026305F"/>
    <w:rsid w:val="0026318E"/>
    <w:rsid w:val="00263265"/>
    <w:rsid w:val="00263336"/>
    <w:rsid w:val="002638CA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C35"/>
    <w:rsid w:val="00267EF9"/>
    <w:rsid w:val="00270432"/>
    <w:rsid w:val="0027043F"/>
    <w:rsid w:val="00270940"/>
    <w:rsid w:val="00270993"/>
    <w:rsid w:val="00271206"/>
    <w:rsid w:val="0027136E"/>
    <w:rsid w:val="00271A65"/>
    <w:rsid w:val="00271DAF"/>
    <w:rsid w:val="00272022"/>
    <w:rsid w:val="00273C4C"/>
    <w:rsid w:val="002742A4"/>
    <w:rsid w:val="00274B12"/>
    <w:rsid w:val="00274BDC"/>
    <w:rsid w:val="00274BE8"/>
    <w:rsid w:val="002753CC"/>
    <w:rsid w:val="002755E9"/>
    <w:rsid w:val="00275DCD"/>
    <w:rsid w:val="00276EB9"/>
    <w:rsid w:val="00277354"/>
    <w:rsid w:val="00277450"/>
    <w:rsid w:val="00277677"/>
    <w:rsid w:val="00277EF4"/>
    <w:rsid w:val="0028041E"/>
    <w:rsid w:val="002805BE"/>
    <w:rsid w:val="002805F7"/>
    <w:rsid w:val="00280C6A"/>
    <w:rsid w:val="00280C77"/>
    <w:rsid w:val="00281182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C8B"/>
    <w:rsid w:val="00286231"/>
    <w:rsid w:val="00286DB8"/>
    <w:rsid w:val="00287BEF"/>
    <w:rsid w:val="00290006"/>
    <w:rsid w:val="002914C5"/>
    <w:rsid w:val="00291A0F"/>
    <w:rsid w:val="00291E15"/>
    <w:rsid w:val="0029220E"/>
    <w:rsid w:val="00292657"/>
    <w:rsid w:val="00292B91"/>
    <w:rsid w:val="00292E80"/>
    <w:rsid w:val="00293DB9"/>
    <w:rsid w:val="00294C00"/>
    <w:rsid w:val="00294E94"/>
    <w:rsid w:val="002953E6"/>
    <w:rsid w:val="00295C3C"/>
    <w:rsid w:val="00295F5D"/>
    <w:rsid w:val="00295F70"/>
    <w:rsid w:val="00296AC6"/>
    <w:rsid w:val="002970A7"/>
    <w:rsid w:val="002970F9"/>
    <w:rsid w:val="0029766B"/>
    <w:rsid w:val="002978AA"/>
    <w:rsid w:val="00297E46"/>
    <w:rsid w:val="00297FF4"/>
    <w:rsid w:val="002A0092"/>
    <w:rsid w:val="002A0A36"/>
    <w:rsid w:val="002A0F15"/>
    <w:rsid w:val="002A0F34"/>
    <w:rsid w:val="002A1212"/>
    <w:rsid w:val="002A16BE"/>
    <w:rsid w:val="002A1A7E"/>
    <w:rsid w:val="002A1FFE"/>
    <w:rsid w:val="002A2037"/>
    <w:rsid w:val="002A27CC"/>
    <w:rsid w:val="002A2CB9"/>
    <w:rsid w:val="002A383D"/>
    <w:rsid w:val="002A38F0"/>
    <w:rsid w:val="002A498B"/>
    <w:rsid w:val="002A4C3B"/>
    <w:rsid w:val="002A4CBE"/>
    <w:rsid w:val="002A501A"/>
    <w:rsid w:val="002A57BF"/>
    <w:rsid w:val="002A5DD7"/>
    <w:rsid w:val="002A61C8"/>
    <w:rsid w:val="002A61CA"/>
    <w:rsid w:val="002A65FD"/>
    <w:rsid w:val="002A75F9"/>
    <w:rsid w:val="002A7714"/>
    <w:rsid w:val="002A7B20"/>
    <w:rsid w:val="002A7BE7"/>
    <w:rsid w:val="002A7CBA"/>
    <w:rsid w:val="002A7F80"/>
    <w:rsid w:val="002B018D"/>
    <w:rsid w:val="002B0B3D"/>
    <w:rsid w:val="002B1130"/>
    <w:rsid w:val="002B1280"/>
    <w:rsid w:val="002B1796"/>
    <w:rsid w:val="002B3C5D"/>
    <w:rsid w:val="002B3F75"/>
    <w:rsid w:val="002B44DB"/>
    <w:rsid w:val="002B478B"/>
    <w:rsid w:val="002B5CCC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C03D6"/>
    <w:rsid w:val="002C2649"/>
    <w:rsid w:val="002C30D6"/>
    <w:rsid w:val="002C3294"/>
    <w:rsid w:val="002C358F"/>
    <w:rsid w:val="002C3CC9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6D9"/>
    <w:rsid w:val="002C7C44"/>
    <w:rsid w:val="002C7C50"/>
    <w:rsid w:val="002D05D1"/>
    <w:rsid w:val="002D111E"/>
    <w:rsid w:val="002D1C49"/>
    <w:rsid w:val="002D324E"/>
    <w:rsid w:val="002D3AAD"/>
    <w:rsid w:val="002D3EDE"/>
    <w:rsid w:val="002D4750"/>
    <w:rsid w:val="002D4768"/>
    <w:rsid w:val="002D4B19"/>
    <w:rsid w:val="002D4BEE"/>
    <w:rsid w:val="002D4CE8"/>
    <w:rsid w:val="002D561D"/>
    <w:rsid w:val="002D5C32"/>
    <w:rsid w:val="002D640A"/>
    <w:rsid w:val="002D69B2"/>
    <w:rsid w:val="002D6F1C"/>
    <w:rsid w:val="002D7495"/>
    <w:rsid w:val="002D7CB2"/>
    <w:rsid w:val="002D7F50"/>
    <w:rsid w:val="002E0582"/>
    <w:rsid w:val="002E0D56"/>
    <w:rsid w:val="002E173A"/>
    <w:rsid w:val="002E1A73"/>
    <w:rsid w:val="002E204F"/>
    <w:rsid w:val="002E207A"/>
    <w:rsid w:val="002E2396"/>
    <w:rsid w:val="002E32B6"/>
    <w:rsid w:val="002E35D0"/>
    <w:rsid w:val="002E3C07"/>
    <w:rsid w:val="002E417B"/>
    <w:rsid w:val="002E50D3"/>
    <w:rsid w:val="002E52FC"/>
    <w:rsid w:val="002E540E"/>
    <w:rsid w:val="002E5831"/>
    <w:rsid w:val="002E5E54"/>
    <w:rsid w:val="002E629C"/>
    <w:rsid w:val="002E685F"/>
    <w:rsid w:val="002E69AE"/>
    <w:rsid w:val="002E6D94"/>
    <w:rsid w:val="002E7DF6"/>
    <w:rsid w:val="002F05C0"/>
    <w:rsid w:val="002F071B"/>
    <w:rsid w:val="002F159D"/>
    <w:rsid w:val="002F19CD"/>
    <w:rsid w:val="002F1D11"/>
    <w:rsid w:val="002F1EB2"/>
    <w:rsid w:val="002F24A8"/>
    <w:rsid w:val="002F2EB6"/>
    <w:rsid w:val="002F3A70"/>
    <w:rsid w:val="002F3B21"/>
    <w:rsid w:val="002F45FA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E85"/>
    <w:rsid w:val="002F7012"/>
    <w:rsid w:val="002F7247"/>
    <w:rsid w:val="002F72F9"/>
    <w:rsid w:val="002F780A"/>
    <w:rsid w:val="002F7AE6"/>
    <w:rsid w:val="002F7C60"/>
    <w:rsid w:val="00300D0E"/>
    <w:rsid w:val="00300DFD"/>
    <w:rsid w:val="00301825"/>
    <w:rsid w:val="003027D5"/>
    <w:rsid w:val="00302C1F"/>
    <w:rsid w:val="00302DC9"/>
    <w:rsid w:val="00302EEE"/>
    <w:rsid w:val="00302FAB"/>
    <w:rsid w:val="0030388F"/>
    <w:rsid w:val="00303976"/>
    <w:rsid w:val="00303B86"/>
    <w:rsid w:val="00304204"/>
    <w:rsid w:val="00304C09"/>
    <w:rsid w:val="00304CEB"/>
    <w:rsid w:val="003059AD"/>
    <w:rsid w:val="00306136"/>
    <w:rsid w:val="00307213"/>
    <w:rsid w:val="003108D3"/>
    <w:rsid w:val="00310946"/>
    <w:rsid w:val="00310C6E"/>
    <w:rsid w:val="003115B1"/>
    <w:rsid w:val="003115F6"/>
    <w:rsid w:val="00311E45"/>
    <w:rsid w:val="00312849"/>
    <w:rsid w:val="003129AC"/>
    <w:rsid w:val="00312BB2"/>
    <w:rsid w:val="0031390C"/>
    <w:rsid w:val="00313D3D"/>
    <w:rsid w:val="00314655"/>
    <w:rsid w:val="003147A7"/>
    <w:rsid w:val="003147CF"/>
    <w:rsid w:val="00314D02"/>
    <w:rsid w:val="0031575D"/>
    <w:rsid w:val="003158FE"/>
    <w:rsid w:val="00315A4B"/>
    <w:rsid w:val="00316247"/>
    <w:rsid w:val="00316505"/>
    <w:rsid w:val="00316BE6"/>
    <w:rsid w:val="00317A64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25C6"/>
    <w:rsid w:val="00323112"/>
    <w:rsid w:val="00323399"/>
    <w:rsid w:val="00323555"/>
    <w:rsid w:val="00323B44"/>
    <w:rsid w:val="00323CD0"/>
    <w:rsid w:val="003241C5"/>
    <w:rsid w:val="00325D07"/>
    <w:rsid w:val="00325FC5"/>
    <w:rsid w:val="00326065"/>
    <w:rsid w:val="003266B0"/>
    <w:rsid w:val="00326AB9"/>
    <w:rsid w:val="00326C3B"/>
    <w:rsid w:val="00326E75"/>
    <w:rsid w:val="00327742"/>
    <w:rsid w:val="00331AD9"/>
    <w:rsid w:val="00331FCE"/>
    <w:rsid w:val="0033207B"/>
    <w:rsid w:val="00332DF6"/>
    <w:rsid w:val="003336E9"/>
    <w:rsid w:val="00333C14"/>
    <w:rsid w:val="00333F80"/>
    <w:rsid w:val="003340F3"/>
    <w:rsid w:val="00334AE0"/>
    <w:rsid w:val="00335577"/>
    <w:rsid w:val="0033603B"/>
    <w:rsid w:val="003368FB"/>
    <w:rsid w:val="00336EB9"/>
    <w:rsid w:val="00336F08"/>
    <w:rsid w:val="00337344"/>
    <w:rsid w:val="00337506"/>
    <w:rsid w:val="00337C12"/>
    <w:rsid w:val="00337EBF"/>
    <w:rsid w:val="00337F12"/>
    <w:rsid w:val="00340383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6486"/>
    <w:rsid w:val="00347107"/>
    <w:rsid w:val="00350C76"/>
    <w:rsid w:val="00350F7A"/>
    <w:rsid w:val="00351760"/>
    <w:rsid w:val="00351BD0"/>
    <w:rsid w:val="00351C23"/>
    <w:rsid w:val="00351C56"/>
    <w:rsid w:val="0035240D"/>
    <w:rsid w:val="00353577"/>
    <w:rsid w:val="0035398E"/>
    <w:rsid w:val="00353A4C"/>
    <w:rsid w:val="00354D05"/>
    <w:rsid w:val="00354FD4"/>
    <w:rsid w:val="00355239"/>
    <w:rsid w:val="00355557"/>
    <w:rsid w:val="003557EE"/>
    <w:rsid w:val="003564D0"/>
    <w:rsid w:val="00356C8B"/>
    <w:rsid w:val="00356EB4"/>
    <w:rsid w:val="00357642"/>
    <w:rsid w:val="00357741"/>
    <w:rsid w:val="00357D72"/>
    <w:rsid w:val="003600CD"/>
    <w:rsid w:val="0036355A"/>
    <w:rsid w:val="00363ACC"/>
    <w:rsid w:val="00364E41"/>
    <w:rsid w:val="003656D3"/>
    <w:rsid w:val="003676E4"/>
    <w:rsid w:val="00367A9B"/>
    <w:rsid w:val="00367D6B"/>
    <w:rsid w:val="00370630"/>
    <w:rsid w:val="00371852"/>
    <w:rsid w:val="0037293A"/>
    <w:rsid w:val="00372957"/>
    <w:rsid w:val="00372AB0"/>
    <w:rsid w:val="00372D38"/>
    <w:rsid w:val="00372FF6"/>
    <w:rsid w:val="00373288"/>
    <w:rsid w:val="00373296"/>
    <w:rsid w:val="003733A1"/>
    <w:rsid w:val="00373481"/>
    <w:rsid w:val="003739BE"/>
    <w:rsid w:val="00373C20"/>
    <w:rsid w:val="00374B34"/>
    <w:rsid w:val="00375306"/>
    <w:rsid w:val="00375348"/>
    <w:rsid w:val="00375BEE"/>
    <w:rsid w:val="003810EC"/>
    <w:rsid w:val="003812B5"/>
    <w:rsid w:val="00381835"/>
    <w:rsid w:val="003818F7"/>
    <w:rsid w:val="00382492"/>
    <w:rsid w:val="00383795"/>
    <w:rsid w:val="00383BDA"/>
    <w:rsid w:val="00383CB7"/>
    <w:rsid w:val="00383D25"/>
    <w:rsid w:val="003843E1"/>
    <w:rsid w:val="0038482F"/>
    <w:rsid w:val="003848C4"/>
    <w:rsid w:val="003858EA"/>
    <w:rsid w:val="0038590D"/>
    <w:rsid w:val="0038649B"/>
    <w:rsid w:val="003866FD"/>
    <w:rsid w:val="00386981"/>
    <w:rsid w:val="00386EB5"/>
    <w:rsid w:val="00387869"/>
    <w:rsid w:val="00387B20"/>
    <w:rsid w:val="0039129F"/>
    <w:rsid w:val="00391E3C"/>
    <w:rsid w:val="00392110"/>
    <w:rsid w:val="003923C4"/>
    <w:rsid w:val="003924FC"/>
    <w:rsid w:val="00393696"/>
    <w:rsid w:val="00393E24"/>
    <w:rsid w:val="00394561"/>
    <w:rsid w:val="0039494E"/>
    <w:rsid w:val="00394BF9"/>
    <w:rsid w:val="00395644"/>
    <w:rsid w:val="003960BD"/>
    <w:rsid w:val="00396ACA"/>
    <w:rsid w:val="00397326"/>
    <w:rsid w:val="00397B4F"/>
    <w:rsid w:val="003A0376"/>
    <w:rsid w:val="003A0434"/>
    <w:rsid w:val="003A073A"/>
    <w:rsid w:val="003A1106"/>
    <w:rsid w:val="003A205C"/>
    <w:rsid w:val="003A2480"/>
    <w:rsid w:val="003A252B"/>
    <w:rsid w:val="003A2EBD"/>
    <w:rsid w:val="003A2FBA"/>
    <w:rsid w:val="003A31A3"/>
    <w:rsid w:val="003A31F8"/>
    <w:rsid w:val="003A3547"/>
    <w:rsid w:val="003A3748"/>
    <w:rsid w:val="003A3B08"/>
    <w:rsid w:val="003A3D32"/>
    <w:rsid w:val="003A418C"/>
    <w:rsid w:val="003A420C"/>
    <w:rsid w:val="003A4A85"/>
    <w:rsid w:val="003A4F36"/>
    <w:rsid w:val="003A5DEF"/>
    <w:rsid w:val="003A6358"/>
    <w:rsid w:val="003A6608"/>
    <w:rsid w:val="003A6C39"/>
    <w:rsid w:val="003A71C9"/>
    <w:rsid w:val="003B084C"/>
    <w:rsid w:val="003B08C6"/>
    <w:rsid w:val="003B0C4D"/>
    <w:rsid w:val="003B4D56"/>
    <w:rsid w:val="003B501F"/>
    <w:rsid w:val="003B532C"/>
    <w:rsid w:val="003B5432"/>
    <w:rsid w:val="003B58C0"/>
    <w:rsid w:val="003B62F3"/>
    <w:rsid w:val="003B73BF"/>
    <w:rsid w:val="003B75BF"/>
    <w:rsid w:val="003B7B6D"/>
    <w:rsid w:val="003C0682"/>
    <w:rsid w:val="003C0FD6"/>
    <w:rsid w:val="003C1092"/>
    <w:rsid w:val="003C12A7"/>
    <w:rsid w:val="003C1DC9"/>
    <w:rsid w:val="003C21D7"/>
    <w:rsid w:val="003C2ED7"/>
    <w:rsid w:val="003C4A96"/>
    <w:rsid w:val="003C61CD"/>
    <w:rsid w:val="003C62B9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622"/>
    <w:rsid w:val="003D2CAC"/>
    <w:rsid w:val="003D2EF3"/>
    <w:rsid w:val="003D306B"/>
    <w:rsid w:val="003D386F"/>
    <w:rsid w:val="003D4EE6"/>
    <w:rsid w:val="003D4FBE"/>
    <w:rsid w:val="003D5026"/>
    <w:rsid w:val="003D53BE"/>
    <w:rsid w:val="003D5ACA"/>
    <w:rsid w:val="003D5D86"/>
    <w:rsid w:val="003D6997"/>
    <w:rsid w:val="003D70E5"/>
    <w:rsid w:val="003D7500"/>
    <w:rsid w:val="003D77A6"/>
    <w:rsid w:val="003D7BC3"/>
    <w:rsid w:val="003E078D"/>
    <w:rsid w:val="003E0EA2"/>
    <w:rsid w:val="003E1990"/>
    <w:rsid w:val="003E1D11"/>
    <w:rsid w:val="003E20B7"/>
    <w:rsid w:val="003E22DE"/>
    <w:rsid w:val="003E3076"/>
    <w:rsid w:val="003E315D"/>
    <w:rsid w:val="003E3699"/>
    <w:rsid w:val="003E40D4"/>
    <w:rsid w:val="003E41FB"/>
    <w:rsid w:val="003E42E3"/>
    <w:rsid w:val="003E4478"/>
    <w:rsid w:val="003E51B6"/>
    <w:rsid w:val="003E5690"/>
    <w:rsid w:val="003E5819"/>
    <w:rsid w:val="003E6D45"/>
    <w:rsid w:val="003E70C8"/>
    <w:rsid w:val="003E7705"/>
    <w:rsid w:val="003F070B"/>
    <w:rsid w:val="003F0A07"/>
    <w:rsid w:val="003F0A22"/>
    <w:rsid w:val="003F1EA5"/>
    <w:rsid w:val="003F2C4E"/>
    <w:rsid w:val="003F2C9F"/>
    <w:rsid w:val="003F2FFF"/>
    <w:rsid w:val="003F34CB"/>
    <w:rsid w:val="003F3F49"/>
    <w:rsid w:val="003F4023"/>
    <w:rsid w:val="003F4CAF"/>
    <w:rsid w:val="003F4F3C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12C1"/>
    <w:rsid w:val="004014B8"/>
    <w:rsid w:val="004025D8"/>
    <w:rsid w:val="00402E0A"/>
    <w:rsid w:val="0040300C"/>
    <w:rsid w:val="00403098"/>
    <w:rsid w:val="00403277"/>
    <w:rsid w:val="004034F1"/>
    <w:rsid w:val="0040377E"/>
    <w:rsid w:val="00403B01"/>
    <w:rsid w:val="00403B08"/>
    <w:rsid w:val="00404351"/>
    <w:rsid w:val="00404560"/>
    <w:rsid w:val="00404A72"/>
    <w:rsid w:val="0040558C"/>
    <w:rsid w:val="00405904"/>
    <w:rsid w:val="004063E0"/>
    <w:rsid w:val="00406EDC"/>
    <w:rsid w:val="00407A63"/>
    <w:rsid w:val="0041036D"/>
    <w:rsid w:val="00410559"/>
    <w:rsid w:val="0041083C"/>
    <w:rsid w:val="0041142A"/>
    <w:rsid w:val="00411914"/>
    <w:rsid w:val="00411AB4"/>
    <w:rsid w:val="00412915"/>
    <w:rsid w:val="00412D31"/>
    <w:rsid w:val="00413142"/>
    <w:rsid w:val="004134DA"/>
    <w:rsid w:val="004136A3"/>
    <w:rsid w:val="00413856"/>
    <w:rsid w:val="00413DF8"/>
    <w:rsid w:val="0041420E"/>
    <w:rsid w:val="004158AC"/>
    <w:rsid w:val="004158DA"/>
    <w:rsid w:val="00415B58"/>
    <w:rsid w:val="00415EA6"/>
    <w:rsid w:val="00415EB2"/>
    <w:rsid w:val="00415F62"/>
    <w:rsid w:val="00416812"/>
    <w:rsid w:val="00416872"/>
    <w:rsid w:val="00416A66"/>
    <w:rsid w:val="00416FFA"/>
    <w:rsid w:val="004174CF"/>
    <w:rsid w:val="00417B88"/>
    <w:rsid w:val="00420229"/>
    <w:rsid w:val="00420B0E"/>
    <w:rsid w:val="004216C6"/>
    <w:rsid w:val="00421B2F"/>
    <w:rsid w:val="00421FEE"/>
    <w:rsid w:val="0042267D"/>
    <w:rsid w:val="00422727"/>
    <w:rsid w:val="00422A44"/>
    <w:rsid w:val="00422E8C"/>
    <w:rsid w:val="004245F4"/>
    <w:rsid w:val="00424DE2"/>
    <w:rsid w:val="00424E92"/>
    <w:rsid w:val="00425134"/>
    <w:rsid w:val="0042527E"/>
    <w:rsid w:val="004257B7"/>
    <w:rsid w:val="00425946"/>
    <w:rsid w:val="0042623C"/>
    <w:rsid w:val="00426393"/>
    <w:rsid w:val="0042664E"/>
    <w:rsid w:val="00427026"/>
    <w:rsid w:val="004279E9"/>
    <w:rsid w:val="00427BDC"/>
    <w:rsid w:val="00427CD0"/>
    <w:rsid w:val="00427D32"/>
    <w:rsid w:val="0043040F"/>
    <w:rsid w:val="00430522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90A"/>
    <w:rsid w:val="004350AF"/>
    <w:rsid w:val="0043598D"/>
    <w:rsid w:val="00436E85"/>
    <w:rsid w:val="0043706D"/>
    <w:rsid w:val="00437AFB"/>
    <w:rsid w:val="00440194"/>
    <w:rsid w:val="004404E7"/>
    <w:rsid w:val="00441365"/>
    <w:rsid w:val="00441CD1"/>
    <w:rsid w:val="0044273D"/>
    <w:rsid w:val="0044281C"/>
    <w:rsid w:val="00442B8F"/>
    <w:rsid w:val="0044350C"/>
    <w:rsid w:val="00443849"/>
    <w:rsid w:val="00443A16"/>
    <w:rsid w:val="00443D79"/>
    <w:rsid w:val="00444496"/>
    <w:rsid w:val="00444B68"/>
    <w:rsid w:val="00444D8A"/>
    <w:rsid w:val="004455B0"/>
    <w:rsid w:val="00445A33"/>
    <w:rsid w:val="00445DAB"/>
    <w:rsid w:val="0044635E"/>
    <w:rsid w:val="004465C3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CF8"/>
    <w:rsid w:val="004541A2"/>
    <w:rsid w:val="00454808"/>
    <w:rsid w:val="00454903"/>
    <w:rsid w:val="004550E6"/>
    <w:rsid w:val="0045539D"/>
    <w:rsid w:val="004556A5"/>
    <w:rsid w:val="0045584D"/>
    <w:rsid w:val="00456DCF"/>
    <w:rsid w:val="0045758E"/>
    <w:rsid w:val="0045786D"/>
    <w:rsid w:val="00457E09"/>
    <w:rsid w:val="00460054"/>
    <w:rsid w:val="004602C3"/>
    <w:rsid w:val="004610F5"/>
    <w:rsid w:val="00462147"/>
    <w:rsid w:val="00462267"/>
    <w:rsid w:val="0046236F"/>
    <w:rsid w:val="00462F2E"/>
    <w:rsid w:val="00463227"/>
    <w:rsid w:val="00463384"/>
    <w:rsid w:val="004636EF"/>
    <w:rsid w:val="00463BEF"/>
    <w:rsid w:val="00463DCE"/>
    <w:rsid w:val="00465014"/>
    <w:rsid w:val="0046550B"/>
    <w:rsid w:val="004657E2"/>
    <w:rsid w:val="00465F45"/>
    <w:rsid w:val="0046612C"/>
    <w:rsid w:val="00466437"/>
    <w:rsid w:val="00467A01"/>
    <w:rsid w:val="00467C85"/>
    <w:rsid w:val="00467EE4"/>
    <w:rsid w:val="00470375"/>
    <w:rsid w:val="00470E72"/>
    <w:rsid w:val="0047118D"/>
    <w:rsid w:val="004714CE"/>
    <w:rsid w:val="004718D8"/>
    <w:rsid w:val="004719EA"/>
    <w:rsid w:val="00471BB6"/>
    <w:rsid w:val="004720EA"/>
    <w:rsid w:val="00472237"/>
    <w:rsid w:val="004726C1"/>
    <w:rsid w:val="004735E5"/>
    <w:rsid w:val="004737AA"/>
    <w:rsid w:val="00473CD5"/>
    <w:rsid w:val="004746E9"/>
    <w:rsid w:val="0047568B"/>
    <w:rsid w:val="00475AF6"/>
    <w:rsid w:val="004761F5"/>
    <w:rsid w:val="004763E9"/>
    <w:rsid w:val="00476501"/>
    <w:rsid w:val="00476510"/>
    <w:rsid w:val="00476542"/>
    <w:rsid w:val="004769B4"/>
    <w:rsid w:val="00476BCC"/>
    <w:rsid w:val="00477B38"/>
    <w:rsid w:val="00480032"/>
    <w:rsid w:val="004801E1"/>
    <w:rsid w:val="0048071D"/>
    <w:rsid w:val="00480AC1"/>
    <w:rsid w:val="0048114B"/>
    <w:rsid w:val="004816CF"/>
    <w:rsid w:val="00481A66"/>
    <w:rsid w:val="00481A9F"/>
    <w:rsid w:val="00481C6E"/>
    <w:rsid w:val="0048218F"/>
    <w:rsid w:val="00482D67"/>
    <w:rsid w:val="0048341F"/>
    <w:rsid w:val="004843C2"/>
    <w:rsid w:val="0048456E"/>
    <w:rsid w:val="00484A68"/>
    <w:rsid w:val="00484CC7"/>
    <w:rsid w:val="00485444"/>
    <w:rsid w:val="00485C72"/>
    <w:rsid w:val="00486045"/>
    <w:rsid w:val="00486C2E"/>
    <w:rsid w:val="00486CCB"/>
    <w:rsid w:val="00486ED8"/>
    <w:rsid w:val="00487902"/>
    <w:rsid w:val="00487AE0"/>
    <w:rsid w:val="0049026E"/>
    <w:rsid w:val="00490442"/>
    <w:rsid w:val="004908A7"/>
    <w:rsid w:val="004915BF"/>
    <w:rsid w:val="004919EB"/>
    <w:rsid w:val="00491F1B"/>
    <w:rsid w:val="00493C1C"/>
    <w:rsid w:val="00493C9F"/>
    <w:rsid w:val="00494FE8"/>
    <w:rsid w:val="004957B2"/>
    <w:rsid w:val="00495CC8"/>
    <w:rsid w:val="00496225"/>
    <w:rsid w:val="0049664D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E7C"/>
    <w:rsid w:val="004A2E97"/>
    <w:rsid w:val="004A38CA"/>
    <w:rsid w:val="004A39B9"/>
    <w:rsid w:val="004A3B3E"/>
    <w:rsid w:val="004A3D5A"/>
    <w:rsid w:val="004A3E7A"/>
    <w:rsid w:val="004A4707"/>
    <w:rsid w:val="004A47F0"/>
    <w:rsid w:val="004A4967"/>
    <w:rsid w:val="004A59BE"/>
    <w:rsid w:val="004A62D5"/>
    <w:rsid w:val="004A6761"/>
    <w:rsid w:val="004A6A17"/>
    <w:rsid w:val="004A6AEA"/>
    <w:rsid w:val="004A6CAF"/>
    <w:rsid w:val="004A71F7"/>
    <w:rsid w:val="004A7314"/>
    <w:rsid w:val="004A7ECF"/>
    <w:rsid w:val="004B0951"/>
    <w:rsid w:val="004B0A02"/>
    <w:rsid w:val="004B0CA6"/>
    <w:rsid w:val="004B0F62"/>
    <w:rsid w:val="004B18C2"/>
    <w:rsid w:val="004B1B0D"/>
    <w:rsid w:val="004B1B9C"/>
    <w:rsid w:val="004B24CD"/>
    <w:rsid w:val="004B2668"/>
    <w:rsid w:val="004B3011"/>
    <w:rsid w:val="004B30A7"/>
    <w:rsid w:val="004B364C"/>
    <w:rsid w:val="004B4344"/>
    <w:rsid w:val="004B514E"/>
    <w:rsid w:val="004B6041"/>
    <w:rsid w:val="004B62EE"/>
    <w:rsid w:val="004B6A0B"/>
    <w:rsid w:val="004B6B78"/>
    <w:rsid w:val="004B72C2"/>
    <w:rsid w:val="004B773E"/>
    <w:rsid w:val="004B7B9B"/>
    <w:rsid w:val="004C049D"/>
    <w:rsid w:val="004C07FC"/>
    <w:rsid w:val="004C080E"/>
    <w:rsid w:val="004C0F7E"/>
    <w:rsid w:val="004C142D"/>
    <w:rsid w:val="004C1F88"/>
    <w:rsid w:val="004C2471"/>
    <w:rsid w:val="004C303C"/>
    <w:rsid w:val="004C36D0"/>
    <w:rsid w:val="004C3AFA"/>
    <w:rsid w:val="004C4159"/>
    <w:rsid w:val="004C5110"/>
    <w:rsid w:val="004C521E"/>
    <w:rsid w:val="004C5607"/>
    <w:rsid w:val="004C5E29"/>
    <w:rsid w:val="004C63C6"/>
    <w:rsid w:val="004C68AD"/>
    <w:rsid w:val="004C6B23"/>
    <w:rsid w:val="004C6C09"/>
    <w:rsid w:val="004C6EFD"/>
    <w:rsid w:val="004D0B2C"/>
    <w:rsid w:val="004D1250"/>
    <w:rsid w:val="004D1539"/>
    <w:rsid w:val="004D1AF5"/>
    <w:rsid w:val="004D1F31"/>
    <w:rsid w:val="004D1FCA"/>
    <w:rsid w:val="004D2021"/>
    <w:rsid w:val="004D43A7"/>
    <w:rsid w:val="004D490A"/>
    <w:rsid w:val="004D49DA"/>
    <w:rsid w:val="004D569E"/>
    <w:rsid w:val="004D65C3"/>
    <w:rsid w:val="004D6D43"/>
    <w:rsid w:val="004D7156"/>
    <w:rsid w:val="004D7231"/>
    <w:rsid w:val="004D7336"/>
    <w:rsid w:val="004D74B9"/>
    <w:rsid w:val="004D7D7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687"/>
    <w:rsid w:val="004E36A2"/>
    <w:rsid w:val="004E36D3"/>
    <w:rsid w:val="004E3CAE"/>
    <w:rsid w:val="004E4A37"/>
    <w:rsid w:val="004E4A86"/>
    <w:rsid w:val="004E5582"/>
    <w:rsid w:val="004E5873"/>
    <w:rsid w:val="004E593B"/>
    <w:rsid w:val="004E59B2"/>
    <w:rsid w:val="004E60E3"/>
    <w:rsid w:val="004E64C1"/>
    <w:rsid w:val="004E6CC9"/>
    <w:rsid w:val="004E6F5C"/>
    <w:rsid w:val="004E77AB"/>
    <w:rsid w:val="004F09F0"/>
    <w:rsid w:val="004F32A4"/>
    <w:rsid w:val="004F3478"/>
    <w:rsid w:val="004F38F7"/>
    <w:rsid w:val="004F3B32"/>
    <w:rsid w:val="004F3D94"/>
    <w:rsid w:val="004F44D4"/>
    <w:rsid w:val="004F4535"/>
    <w:rsid w:val="004F46AD"/>
    <w:rsid w:val="004F4AFD"/>
    <w:rsid w:val="004F4E72"/>
    <w:rsid w:val="004F4F61"/>
    <w:rsid w:val="004F54DF"/>
    <w:rsid w:val="004F57C3"/>
    <w:rsid w:val="004F5B9B"/>
    <w:rsid w:val="004F6364"/>
    <w:rsid w:val="004F6F11"/>
    <w:rsid w:val="004F7534"/>
    <w:rsid w:val="004F76FC"/>
    <w:rsid w:val="004F785B"/>
    <w:rsid w:val="004F79DB"/>
    <w:rsid w:val="004F7AE3"/>
    <w:rsid w:val="004F7B3D"/>
    <w:rsid w:val="004F7C24"/>
    <w:rsid w:val="00500951"/>
    <w:rsid w:val="00500A55"/>
    <w:rsid w:val="00500B60"/>
    <w:rsid w:val="00500DB1"/>
    <w:rsid w:val="005012EB"/>
    <w:rsid w:val="005015F3"/>
    <w:rsid w:val="00501871"/>
    <w:rsid w:val="00501D87"/>
    <w:rsid w:val="0050241B"/>
    <w:rsid w:val="005026B3"/>
    <w:rsid w:val="00502C0B"/>
    <w:rsid w:val="00502D13"/>
    <w:rsid w:val="00503751"/>
    <w:rsid w:val="00503A18"/>
    <w:rsid w:val="00504033"/>
    <w:rsid w:val="005040B7"/>
    <w:rsid w:val="00504BA5"/>
    <w:rsid w:val="0050505D"/>
    <w:rsid w:val="0050514B"/>
    <w:rsid w:val="005057E4"/>
    <w:rsid w:val="005058C6"/>
    <w:rsid w:val="005061EA"/>
    <w:rsid w:val="005065D1"/>
    <w:rsid w:val="00506678"/>
    <w:rsid w:val="005068AC"/>
    <w:rsid w:val="00506CAD"/>
    <w:rsid w:val="0050708B"/>
    <w:rsid w:val="005100E8"/>
    <w:rsid w:val="00510265"/>
    <w:rsid w:val="00510D7A"/>
    <w:rsid w:val="00511279"/>
    <w:rsid w:val="005125F4"/>
    <w:rsid w:val="005129F6"/>
    <w:rsid w:val="00512FBB"/>
    <w:rsid w:val="00513387"/>
    <w:rsid w:val="0051464C"/>
    <w:rsid w:val="005152D6"/>
    <w:rsid w:val="00515985"/>
    <w:rsid w:val="00515BDA"/>
    <w:rsid w:val="00516190"/>
    <w:rsid w:val="00516B05"/>
    <w:rsid w:val="00516F13"/>
    <w:rsid w:val="00516F43"/>
    <w:rsid w:val="00517CAF"/>
    <w:rsid w:val="005203BE"/>
    <w:rsid w:val="005211C1"/>
    <w:rsid w:val="0052190C"/>
    <w:rsid w:val="005219BE"/>
    <w:rsid w:val="00521A20"/>
    <w:rsid w:val="0052265E"/>
    <w:rsid w:val="00522E3F"/>
    <w:rsid w:val="0052370B"/>
    <w:rsid w:val="00523951"/>
    <w:rsid w:val="00524821"/>
    <w:rsid w:val="00524A27"/>
    <w:rsid w:val="00524B37"/>
    <w:rsid w:val="005253ED"/>
    <w:rsid w:val="005259D7"/>
    <w:rsid w:val="00526A43"/>
    <w:rsid w:val="00526D80"/>
    <w:rsid w:val="00526EB5"/>
    <w:rsid w:val="00527459"/>
    <w:rsid w:val="00527760"/>
    <w:rsid w:val="005277CC"/>
    <w:rsid w:val="005277DD"/>
    <w:rsid w:val="00531C53"/>
    <w:rsid w:val="00531F33"/>
    <w:rsid w:val="0053236F"/>
    <w:rsid w:val="00532D24"/>
    <w:rsid w:val="0053380E"/>
    <w:rsid w:val="005338FA"/>
    <w:rsid w:val="00533D6A"/>
    <w:rsid w:val="00534A76"/>
    <w:rsid w:val="00534E21"/>
    <w:rsid w:val="005351CD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4042E"/>
    <w:rsid w:val="00540893"/>
    <w:rsid w:val="00540D48"/>
    <w:rsid w:val="0054124F"/>
    <w:rsid w:val="005413BD"/>
    <w:rsid w:val="005425BF"/>
    <w:rsid w:val="00542756"/>
    <w:rsid w:val="00543465"/>
    <w:rsid w:val="005435A9"/>
    <w:rsid w:val="005437ED"/>
    <w:rsid w:val="005445B9"/>
    <w:rsid w:val="0054496D"/>
    <w:rsid w:val="00544B96"/>
    <w:rsid w:val="0054524A"/>
    <w:rsid w:val="00545469"/>
    <w:rsid w:val="005458B3"/>
    <w:rsid w:val="00545DD6"/>
    <w:rsid w:val="00545F6A"/>
    <w:rsid w:val="005461CC"/>
    <w:rsid w:val="0055043B"/>
    <w:rsid w:val="00550AEC"/>
    <w:rsid w:val="00550F5B"/>
    <w:rsid w:val="005512F5"/>
    <w:rsid w:val="0055143A"/>
    <w:rsid w:val="005523B7"/>
    <w:rsid w:val="005523FD"/>
    <w:rsid w:val="005531A9"/>
    <w:rsid w:val="00553DBF"/>
    <w:rsid w:val="00554265"/>
    <w:rsid w:val="00554C1A"/>
    <w:rsid w:val="0055506E"/>
    <w:rsid w:val="00555580"/>
    <w:rsid w:val="00555E63"/>
    <w:rsid w:val="00556490"/>
    <w:rsid w:val="00556FD6"/>
    <w:rsid w:val="00557348"/>
    <w:rsid w:val="005573D6"/>
    <w:rsid w:val="005578FD"/>
    <w:rsid w:val="0055792F"/>
    <w:rsid w:val="0055796A"/>
    <w:rsid w:val="00557DC1"/>
    <w:rsid w:val="00560E4B"/>
    <w:rsid w:val="0056150A"/>
    <w:rsid w:val="00561A7A"/>
    <w:rsid w:val="00562671"/>
    <w:rsid w:val="005629A5"/>
    <w:rsid w:val="005629CF"/>
    <w:rsid w:val="00562A65"/>
    <w:rsid w:val="00564781"/>
    <w:rsid w:val="00564C03"/>
    <w:rsid w:val="00564F86"/>
    <w:rsid w:val="005653FF"/>
    <w:rsid w:val="005654E4"/>
    <w:rsid w:val="00565830"/>
    <w:rsid w:val="00565CC6"/>
    <w:rsid w:val="005662D0"/>
    <w:rsid w:val="005669FC"/>
    <w:rsid w:val="00566EBC"/>
    <w:rsid w:val="005676AC"/>
    <w:rsid w:val="005703AE"/>
    <w:rsid w:val="00571123"/>
    <w:rsid w:val="00571AE0"/>
    <w:rsid w:val="00572432"/>
    <w:rsid w:val="00572F1C"/>
    <w:rsid w:val="005739D7"/>
    <w:rsid w:val="00573C49"/>
    <w:rsid w:val="00574253"/>
    <w:rsid w:val="00574708"/>
    <w:rsid w:val="00574BA5"/>
    <w:rsid w:val="005759EE"/>
    <w:rsid w:val="005761E2"/>
    <w:rsid w:val="005768EA"/>
    <w:rsid w:val="00576CD9"/>
    <w:rsid w:val="00577500"/>
    <w:rsid w:val="005775F1"/>
    <w:rsid w:val="005777BA"/>
    <w:rsid w:val="00577860"/>
    <w:rsid w:val="005779C1"/>
    <w:rsid w:val="00580432"/>
    <w:rsid w:val="005807A2"/>
    <w:rsid w:val="0058157E"/>
    <w:rsid w:val="00581937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A9"/>
    <w:rsid w:val="005840EC"/>
    <w:rsid w:val="005846BB"/>
    <w:rsid w:val="00584899"/>
    <w:rsid w:val="00584DB5"/>
    <w:rsid w:val="0058541A"/>
    <w:rsid w:val="005868FF"/>
    <w:rsid w:val="00587564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2493"/>
    <w:rsid w:val="005926FA"/>
    <w:rsid w:val="005931FE"/>
    <w:rsid w:val="00593421"/>
    <w:rsid w:val="00594BF8"/>
    <w:rsid w:val="00594DD7"/>
    <w:rsid w:val="00594E1A"/>
    <w:rsid w:val="00595864"/>
    <w:rsid w:val="00595AA0"/>
    <w:rsid w:val="00595CF0"/>
    <w:rsid w:val="005964FF"/>
    <w:rsid w:val="00597C55"/>
    <w:rsid w:val="005A0216"/>
    <w:rsid w:val="005A0B38"/>
    <w:rsid w:val="005A1A43"/>
    <w:rsid w:val="005A212B"/>
    <w:rsid w:val="005A2E83"/>
    <w:rsid w:val="005A3330"/>
    <w:rsid w:val="005A3687"/>
    <w:rsid w:val="005A4A86"/>
    <w:rsid w:val="005A5806"/>
    <w:rsid w:val="005A5919"/>
    <w:rsid w:val="005A5F08"/>
    <w:rsid w:val="005A60D2"/>
    <w:rsid w:val="005A62F3"/>
    <w:rsid w:val="005A72CE"/>
    <w:rsid w:val="005B0A1A"/>
    <w:rsid w:val="005B0A81"/>
    <w:rsid w:val="005B0F08"/>
    <w:rsid w:val="005B13AF"/>
    <w:rsid w:val="005B19D2"/>
    <w:rsid w:val="005B1B37"/>
    <w:rsid w:val="005B1EAF"/>
    <w:rsid w:val="005B1F98"/>
    <w:rsid w:val="005B2276"/>
    <w:rsid w:val="005B28EC"/>
    <w:rsid w:val="005B29E7"/>
    <w:rsid w:val="005B30A8"/>
    <w:rsid w:val="005B3A34"/>
    <w:rsid w:val="005B3AC7"/>
    <w:rsid w:val="005B4097"/>
    <w:rsid w:val="005B44EA"/>
    <w:rsid w:val="005B514F"/>
    <w:rsid w:val="005B580D"/>
    <w:rsid w:val="005B68E1"/>
    <w:rsid w:val="005B6D0F"/>
    <w:rsid w:val="005B6F6B"/>
    <w:rsid w:val="005C0C20"/>
    <w:rsid w:val="005C18E2"/>
    <w:rsid w:val="005C19AA"/>
    <w:rsid w:val="005C208E"/>
    <w:rsid w:val="005C21D8"/>
    <w:rsid w:val="005C229B"/>
    <w:rsid w:val="005C2325"/>
    <w:rsid w:val="005C2BF2"/>
    <w:rsid w:val="005C3244"/>
    <w:rsid w:val="005C3973"/>
    <w:rsid w:val="005C3B88"/>
    <w:rsid w:val="005C52CA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D031F"/>
    <w:rsid w:val="005D04D8"/>
    <w:rsid w:val="005D0E66"/>
    <w:rsid w:val="005D2255"/>
    <w:rsid w:val="005D2802"/>
    <w:rsid w:val="005D2B1A"/>
    <w:rsid w:val="005D2CCE"/>
    <w:rsid w:val="005D35E1"/>
    <w:rsid w:val="005D458A"/>
    <w:rsid w:val="005D564E"/>
    <w:rsid w:val="005D598C"/>
    <w:rsid w:val="005D5B9E"/>
    <w:rsid w:val="005D6D39"/>
    <w:rsid w:val="005D7928"/>
    <w:rsid w:val="005D7DB8"/>
    <w:rsid w:val="005E044F"/>
    <w:rsid w:val="005E1E9E"/>
    <w:rsid w:val="005E2400"/>
    <w:rsid w:val="005E31C1"/>
    <w:rsid w:val="005E3795"/>
    <w:rsid w:val="005E3988"/>
    <w:rsid w:val="005E3A75"/>
    <w:rsid w:val="005E3BDA"/>
    <w:rsid w:val="005E42C4"/>
    <w:rsid w:val="005E4F5A"/>
    <w:rsid w:val="005E5669"/>
    <w:rsid w:val="005E568C"/>
    <w:rsid w:val="005E6CBB"/>
    <w:rsid w:val="005E7E2D"/>
    <w:rsid w:val="005F0513"/>
    <w:rsid w:val="005F0A38"/>
    <w:rsid w:val="005F15A8"/>
    <w:rsid w:val="005F1A90"/>
    <w:rsid w:val="005F213A"/>
    <w:rsid w:val="005F25D9"/>
    <w:rsid w:val="005F2624"/>
    <w:rsid w:val="005F35E8"/>
    <w:rsid w:val="005F38EA"/>
    <w:rsid w:val="005F52D1"/>
    <w:rsid w:val="005F5531"/>
    <w:rsid w:val="005F553E"/>
    <w:rsid w:val="005F5E70"/>
    <w:rsid w:val="005F6776"/>
    <w:rsid w:val="005F67C9"/>
    <w:rsid w:val="005F6B74"/>
    <w:rsid w:val="005F6D7F"/>
    <w:rsid w:val="005F6E53"/>
    <w:rsid w:val="005F7129"/>
    <w:rsid w:val="005F716E"/>
    <w:rsid w:val="005F733A"/>
    <w:rsid w:val="005F78D2"/>
    <w:rsid w:val="005F7A80"/>
    <w:rsid w:val="00600752"/>
    <w:rsid w:val="006007D9"/>
    <w:rsid w:val="00600A40"/>
    <w:rsid w:val="00600B58"/>
    <w:rsid w:val="006027DE"/>
    <w:rsid w:val="00602FC2"/>
    <w:rsid w:val="0060337B"/>
    <w:rsid w:val="00603BBB"/>
    <w:rsid w:val="00603FDC"/>
    <w:rsid w:val="0060460B"/>
    <w:rsid w:val="00604667"/>
    <w:rsid w:val="00605C98"/>
    <w:rsid w:val="00606344"/>
    <w:rsid w:val="00606504"/>
    <w:rsid w:val="0060740B"/>
    <w:rsid w:val="00607734"/>
    <w:rsid w:val="0061005A"/>
    <w:rsid w:val="00610372"/>
    <w:rsid w:val="006107D6"/>
    <w:rsid w:val="006108BC"/>
    <w:rsid w:val="00610BAD"/>
    <w:rsid w:val="006114AF"/>
    <w:rsid w:val="0061152B"/>
    <w:rsid w:val="0061180B"/>
    <w:rsid w:val="006123A0"/>
    <w:rsid w:val="006123F7"/>
    <w:rsid w:val="00612C38"/>
    <w:rsid w:val="0061376D"/>
    <w:rsid w:val="00613EFF"/>
    <w:rsid w:val="006148FF"/>
    <w:rsid w:val="00614F9E"/>
    <w:rsid w:val="00615155"/>
    <w:rsid w:val="00615646"/>
    <w:rsid w:val="006156D6"/>
    <w:rsid w:val="0061584E"/>
    <w:rsid w:val="0061620E"/>
    <w:rsid w:val="00616975"/>
    <w:rsid w:val="00617354"/>
    <w:rsid w:val="00617976"/>
    <w:rsid w:val="00617BDF"/>
    <w:rsid w:val="00620888"/>
    <w:rsid w:val="00620FE1"/>
    <w:rsid w:val="00622167"/>
    <w:rsid w:val="006238C8"/>
    <w:rsid w:val="006241AC"/>
    <w:rsid w:val="006246AE"/>
    <w:rsid w:val="00625B85"/>
    <w:rsid w:val="006266F3"/>
    <w:rsid w:val="0063023C"/>
    <w:rsid w:val="006306C2"/>
    <w:rsid w:val="00630C75"/>
    <w:rsid w:val="00631419"/>
    <w:rsid w:val="00631B9C"/>
    <w:rsid w:val="00632164"/>
    <w:rsid w:val="00632C06"/>
    <w:rsid w:val="00633E1F"/>
    <w:rsid w:val="00634947"/>
    <w:rsid w:val="00634CB1"/>
    <w:rsid w:val="006353D2"/>
    <w:rsid w:val="00635684"/>
    <w:rsid w:val="00636563"/>
    <w:rsid w:val="00637808"/>
    <w:rsid w:val="006400A7"/>
    <w:rsid w:val="00640F31"/>
    <w:rsid w:val="0064167D"/>
    <w:rsid w:val="0064181F"/>
    <w:rsid w:val="00641851"/>
    <w:rsid w:val="00641C91"/>
    <w:rsid w:val="00641EC2"/>
    <w:rsid w:val="006424C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7F4"/>
    <w:rsid w:val="00644C9D"/>
    <w:rsid w:val="00645174"/>
    <w:rsid w:val="00645274"/>
    <w:rsid w:val="0064529C"/>
    <w:rsid w:val="006456D3"/>
    <w:rsid w:val="00645D96"/>
    <w:rsid w:val="00645DB5"/>
    <w:rsid w:val="0064658F"/>
    <w:rsid w:val="006469B8"/>
    <w:rsid w:val="00647639"/>
    <w:rsid w:val="00650077"/>
    <w:rsid w:val="00651E87"/>
    <w:rsid w:val="00651EF2"/>
    <w:rsid w:val="00652B53"/>
    <w:rsid w:val="006530A0"/>
    <w:rsid w:val="0065356C"/>
    <w:rsid w:val="00653577"/>
    <w:rsid w:val="00653AD3"/>
    <w:rsid w:val="00655F8D"/>
    <w:rsid w:val="00655FC6"/>
    <w:rsid w:val="006560DC"/>
    <w:rsid w:val="00656F8D"/>
    <w:rsid w:val="006577C7"/>
    <w:rsid w:val="006578BD"/>
    <w:rsid w:val="00657C95"/>
    <w:rsid w:val="00660D4F"/>
    <w:rsid w:val="00660F51"/>
    <w:rsid w:val="00661246"/>
    <w:rsid w:val="0066173A"/>
    <w:rsid w:val="0066173D"/>
    <w:rsid w:val="00662369"/>
    <w:rsid w:val="006623C8"/>
    <w:rsid w:val="00662984"/>
    <w:rsid w:val="00662B19"/>
    <w:rsid w:val="006635F3"/>
    <w:rsid w:val="0066374F"/>
    <w:rsid w:val="00664FC2"/>
    <w:rsid w:val="006656F5"/>
    <w:rsid w:val="00665916"/>
    <w:rsid w:val="00665A8F"/>
    <w:rsid w:val="00665A98"/>
    <w:rsid w:val="00665C23"/>
    <w:rsid w:val="006661F2"/>
    <w:rsid w:val="006673AF"/>
    <w:rsid w:val="00667FE8"/>
    <w:rsid w:val="00670027"/>
    <w:rsid w:val="00670578"/>
    <w:rsid w:val="00670A49"/>
    <w:rsid w:val="00670B17"/>
    <w:rsid w:val="00670C95"/>
    <w:rsid w:val="006716BA"/>
    <w:rsid w:val="00671788"/>
    <w:rsid w:val="00671DCB"/>
    <w:rsid w:val="00672136"/>
    <w:rsid w:val="00672350"/>
    <w:rsid w:val="00672651"/>
    <w:rsid w:val="00672A4F"/>
    <w:rsid w:val="006738EE"/>
    <w:rsid w:val="00674D3E"/>
    <w:rsid w:val="00675402"/>
    <w:rsid w:val="00675456"/>
    <w:rsid w:val="00675A8C"/>
    <w:rsid w:val="00675D2D"/>
    <w:rsid w:val="00675E5C"/>
    <w:rsid w:val="006767C0"/>
    <w:rsid w:val="006769AF"/>
    <w:rsid w:val="00676B0C"/>
    <w:rsid w:val="00676C79"/>
    <w:rsid w:val="006770BF"/>
    <w:rsid w:val="00677821"/>
    <w:rsid w:val="00680C27"/>
    <w:rsid w:val="00680D04"/>
    <w:rsid w:val="00681020"/>
    <w:rsid w:val="0068167B"/>
    <w:rsid w:val="006817E8"/>
    <w:rsid w:val="00681BDE"/>
    <w:rsid w:val="00682092"/>
    <w:rsid w:val="00682347"/>
    <w:rsid w:val="0068253E"/>
    <w:rsid w:val="00683705"/>
    <w:rsid w:val="00683888"/>
    <w:rsid w:val="00683BCF"/>
    <w:rsid w:val="0068431F"/>
    <w:rsid w:val="006861D1"/>
    <w:rsid w:val="0068649E"/>
    <w:rsid w:val="006864AB"/>
    <w:rsid w:val="00686715"/>
    <w:rsid w:val="00686D6B"/>
    <w:rsid w:val="00687147"/>
    <w:rsid w:val="00687CDC"/>
    <w:rsid w:val="006905DC"/>
    <w:rsid w:val="00691830"/>
    <w:rsid w:val="00691E86"/>
    <w:rsid w:val="006928DF"/>
    <w:rsid w:val="00692C49"/>
    <w:rsid w:val="006932DD"/>
    <w:rsid w:val="00693308"/>
    <w:rsid w:val="00693725"/>
    <w:rsid w:val="006938EF"/>
    <w:rsid w:val="00693E7D"/>
    <w:rsid w:val="006941C4"/>
    <w:rsid w:val="00694275"/>
    <w:rsid w:val="00694CF3"/>
    <w:rsid w:val="00695AEF"/>
    <w:rsid w:val="00695CEB"/>
    <w:rsid w:val="00696295"/>
    <w:rsid w:val="00696364"/>
    <w:rsid w:val="0069638D"/>
    <w:rsid w:val="006963A0"/>
    <w:rsid w:val="00696B90"/>
    <w:rsid w:val="0069786B"/>
    <w:rsid w:val="0069797E"/>
    <w:rsid w:val="00697A97"/>
    <w:rsid w:val="006A0302"/>
    <w:rsid w:val="006A0AAD"/>
    <w:rsid w:val="006A0ACF"/>
    <w:rsid w:val="006A13AB"/>
    <w:rsid w:val="006A14C5"/>
    <w:rsid w:val="006A220C"/>
    <w:rsid w:val="006A22F9"/>
    <w:rsid w:val="006A23D9"/>
    <w:rsid w:val="006A401C"/>
    <w:rsid w:val="006A43A3"/>
    <w:rsid w:val="006A48D3"/>
    <w:rsid w:val="006A4C47"/>
    <w:rsid w:val="006A539D"/>
    <w:rsid w:val="006A54F7"/>
    <w:rsid w:val="006A6059"/>
    <w:rsid w:val="006A616A"/>
    <w:rsid w:val="006A6848"/>
    <w:rsid w:val="006A6D95"/>
    <w:rsid w:val="006A6DDC"/>
    <w:rsid w:val="006A7637"/>
    <w:rsid w:val="006A7785"/>
    <w:rsid w:val="006A7FDD"/>
    <w:rsid w:val="006B056F"/>
    <w:rsid w:val="006B165C"/>
    <w:rsid w:val="006B176B"/>
    <w:rsid w:val="006B2C69"/>
    <w:rsid w:val="006B2DF0"/>
    <w:rsid w:val="006B31CB"/>
    <w:rsid w:val="006B3611"/>
    <w:rsid w:val="006B3EF6"/>
    <w:rsid w:val="006B4313"/>
    <w:rsid w:val="006B6F1A"/>
    <w:rsid w:val="006B76DC"/>
    <w:rsid w:val="006B7937"/>
    <w:rsid w:val="006B7C95"/>
    <w:rsid w:val="006B7F84"/>
    <w:rsid w:val="006C06BD"/>
    <w:rsid w:val="006C07A2"/>
    <w:rsid w:val="006C0FD1"/>
    <w:rsid w:val="006C27A1"/>
    <w:rsid w:val="006C300A"/>
    <w:rsid w:val="006C3296"/>
    <w:rsid w:val="006C347C"/>
    <w:rsid w:val="006C3A93"/>
    <w:rsid w:val="006C3DFE"/>
    <w:rsid w:val="006C4221"/>
    <w:rsid w:val="006C44D0"/>
    <w:rsid w:val="006C47DD"/>
    <w:rsid w:val="006C4CE3"/>
    <w:rsid w:val="006C5227"/>
    <w:rsid w:val="006C532E"/>
    <w:rsid w:val="006C5D61"/>
    <w:rsid w:val="006C5F25"/>
    <w:rsid w:val="006C666C"/>
    <w:rsid w:val="006C7B1D"/>
    <w:rsid w:val="006C7BB5"/>
    <w:rsid w:val="006C7C77"/>
    <w:rsid w:val="006C7D37"/>
    <w:rsid w:val="006D0096"/>
    <w:rsid w:val="006D01AA"/>
    <w:rsid w:val="006D0AA3"/>
    <w:rsid w:val="006D0EEA"/>
    <w:rsid w:val="006D1412"/>
    <w:rsid w:val="006D27D3"/>
    <w:rsid w:val="006D2951"/>
    <w:rsid w:val="006D29AA"/>
    <w:rsid w:val="006D2ECE"/>
    <w:rsid w:val="006D3F6F"/>
    <w:rsid w:val="006D4430"/>
    <w:rsid w:val="006D4482"/>
    <w:rsid w:val="006D4A5E"/>
    <w:rsid w:val="006D4E19"/>
    <w:rsid w:val="006D4E76"/>
    <w:rsid w:val="006D6369"/>
    <w:rsid w:val="006D65FD"/>
    <w:rsid w:val="006D7BB9"/>
    <w:rsid w:val="006D7F72"/>
    <w:rsid w:val="006D7FCA"/>
    <w:rsid w:val="006E09F2"/>
    <w:rsid w:val="006E110F"/>
    <w:rsid w:val="006E1BA8"/>
    <w:rsid w:val="006E1E3B"/>
    <w:rsid w:val="006E2C31"/>
    <w:rsid w:val="006E2D36"/>
    <w:rsid w:val="006E3094"/>
    <w:rsid w:val="006E33D7"/>
    <w:rsid w:val="006E3467"/>
    <w:rsid w:val="006E4939"/>
    <w:rsid w:val="006E4EBE"/>
    <w:rsid w:val="006E564E"/>
    <w:rsid w:val="006E57A2"/>
    <w:rsid w:val="006E5959"/>
    <w:rsid w:val="006E5F78"/>
    <w:rsid w:val="006E6333"/>
    <w:rsid w:val="006E6437"/>
    <w:rsid w:val="006E66F5"/>
    <w:rsid w:val="006E678C"/>
    <w:rsid w:val="006F0302"/>
    <w:rsid w:val="006F0F54"/>
    <w:rsid w:val="006F102A"/>
    <w:rsid w:val="006F1F26"/>
    <w:rsid w:val="006F235C"/>
    <w:rsid w:val="006F3B20"/>
    <w:rsid w:val="006F447F"/>
    <w:rsid w:val="006F465E"/>
    <w:rsid w:val="006F55F2"/>
    <w:rsid w:val="006F5D49"/>
    <w:rsid w:val="006F744F"/>
    <w:rsid w:val="006F7D5F"/>
    <w:rsid w:val="006F7E12"/>
    <w:rsid w:val="007003C8"/>
    <w:rsid w:val="007006BB"/>
    <w:rsid w:val="007006E1"/>
    <w:rsid w:val="007013E0"/>
    <w:rsid w:val="00701728"/>
    <w:rsid w:val="00701BB8"/>
    <w:rsid w:val="00701BC6"/>
    <w:rsid w:val="00702F19"/>
    <w:rsid w:val="0070330F"/>
    <w:rsid w:val="00703549"/>
    <w:rsid w:val="007036AE"/>
    <w:rsid w:val="00703995"/>
    <w:rsid w:val="00703CF2"/>
    <w:rsid w:val="00703E58"/>
    <w:rsid w:val="00704059"/>
    <w:rsid w:val="007044DD"/>
    <w:rsid w:val="007048E0"/>
    <w:rsid w:val="00704F85"/>
    <w:rsid w:val="007052B8"/>
    <w:rsid w:val="00705FCD"/>
    <w:rsid w:val="0070680C"/>
    <w:rsid w:val="00706D24"/>
    <w:rsid w:val="00706FA6"/>
    <w:rsid w:val="00707067"/>
    <w:rsid w:val="00707324"/>
    <w:rsid w:val="0070749D"/>
    <w:rsid w:val="0070787D"/>
    <w:rsid w:val="00707D6B"/>
    <w:rsid w:val="007115EC"/>
    <w:rsid w:val="007118EB"/>
    <w:rsid w:val="00711AF4"/>
    <w:rsid w:val="00711B9B"/>
    <w:rsid w:val="007140A5"/>
    <w:rsid w:val="0071482F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896"/>
    <w:rsid w:val="00721914"/>
    <w:rsid w:val="00722717"/>
    <w:rsid w:val="007227ED"/>
    <w:rsid w:val="00722C65"/>
    <w:rsid w:val="00722DBB"/>
    <w:rsid w:val="00722DF2"/>
    <w:rsid w:val="0072312D"/>
    <w:rsid w:val="00723D55"/>
    <w:rsid w:val="00724713"/>
    <w:rsid w:val="00724840"/>
    <w:rsid w:val="00724B79"/>
    <w:rsid w:val="0072523D"/>
    <w:rsid w:val="00726208"/>
    <w:rsid w:val="0072677B"/>
    <w:rsid w:val="00726B86"/>
    <w:rsid w:val="00727227"/>
    <w:rsid w:val="00727912"/>
    <w:rsid w:val="00730175"/>
    <w:rsid w:val="007303DF"/>
    <w:rsid w:val="00730992"/>
    <w:rsid w:val="007310CE"/>
    <w:rsid w:val="0073132F"/>
    <w:rsid w:val="00731CF3"/>
    <w:rsid w:val="00732706"/>
    <w:rsid w:val="0073393A"/>
    <w:rsid w:val="00734365"/>
    <w:rsid w:val="0073586B"/>
    <w:rsid w:val="00736132"/>
    <w:rsid w:val="00736908"/>
    <w:rsid w:val="00736B03"/>
    <w:rsid w:val="00736B6B"/>
    <w:rsid w:val="0073727A"/>
    <w:rsid w:val="00737D0C"/>
    <w:rsid w:val="00737D12"/>
    <w:rsid w:val="00740576"/>
    <w:rsid w:val="00740EB4"/>
    <w:rsid w:val="007419FA"/>
    <w:rsid w:val="00741F7F"/>
    <w:rsid w:val="0074275C"/>
    <w:rsid w:val="0074334B"/>
    <w:rsid w:val="0074343E"/>
    <w:rsid w:val="007434F0"/>
    <w:rsid w:val="00743618"/>
    <w:rsid w:val="00743874"/>
    <w:rsid w:val="00744004"/>
    <w:rsid w:val="0074456F"/>
    <w:rsid w:val="00744740"/>
    <w:rsid w:val="00744A66"/>
    <w:rsid w:val="00744DCC"/>
    <w:rsid w:val="00744DF1"/>
    <w:rsid w:val="00744EB3"/>
    <w:rsid w:val="007451E7"/>
    <w:rsid w:val="007453DE"/>
    <w:rsid w:val="00745457"/>
    <w:rsid w:val="0074560F"/>
    <w:rsid w:val="00745A6D"/>
    <w:rsid w:val="00745E91"/>
    <w:rsid w:val="00745F4E"/>
    <w:rsid w:val="00746BE0"/>
    <w:rsid w:val="0074747E"/>
    <w:rsid w:val="007501ED"/>
    <w:rsid w:val="007502E4"/>
    <w:rsid w:val="00750EF1"/>
    <w:rsid w:val="007512FC"/>
    <w:rsid w:val="007520B8"/>
    <w:rsid w:val="0075221F"/>
    <w:rsid w:val="007522CF"/>
    <w:rsid w:val="007522D4"/>
    <w:rsid w:val="0075263E"/>
    <w:rsid w:val="00752668"/>
    <w:rsid w:val="007545F2"/>
    <w:rsid w:val="00755D68"/>
    <w:rsid w:val="007560FC"/>
    <w:rsid w:val="0075615A"/>
    <w:rsid w:val="0075648E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BC9"/>
    <w:rsid w:val="00764F11"/>
    <w:rsid w:val="00765690"/>
    <w:rsid w:val="00765C73"/>
    <w:rsid w:val="00765D25"/>
    <w:rsid w:val="00765F87"/>
    <w:rsid w:val="007664A5"/>
    <w:rsid w:val="00766AF9"/>
    <w:rsid w:val="00766EF3"/>
    <w:rsid w:val="00770876"/>
    <w:rsid w:val="00770CC0"/>
    <w:rsid w:val="00771404"/>
    <w:rsid w:val="007732DE"/>
    <w:rsid w:val="007737FF"/>
    <w:rsid w:val="007739F8"/>
    <w:rsid w:val="00773D07"/>
    <w:rsid w:val="007745CB"/>
    <w:rsid w:val="00774C1B"/>
    <w:rsid w:val="00774D71"/>
    <w:rsid w:val="0077571D"/>
    <w:rsid w:val="0077592E"/>
    <w:rsid w:val="00775D90"/>
    <w:rsid w:val="00775DBF"/>
    <w:rsid w:val="007761C0"/>
    <w:rsid w:val="00776923"/>
    <w:rsid w:val="00777E70"/>
    <w:rsid w:val="00780055"/>
    <w:rsid w:val="00780160"/>
    <w:rsid w:val="00780235"/>
    <w:rsid w:val="0078025B"/>
    <w:rsid w:val="00780FF3"/>
    <w:rsid w:val="00781C11"/>
    <w:rsid w:val="00782431"/>
    <w:rsid w:val="00782D87"/>
    <w:rsid w:val="00782EF5"/>
    <w:rsid w:val="007842EE"/>
    <w:rsid w:val="0078440E"/>
    <w:rsid w:val="007844C5"/>
    <w:rsid w:val="007844D4"/>
    <w:rsid w:val="00784782"/>
    <w:rsid w:val="00784BD7"/>
    <w:rsid w:val="007869AC"/>
    <w:rsid w:val="00786CEC"/>
    <w:rsid w:val="0078714F"/>
    <w:rsid w:val="007879BD"/>
    <w:rsid w:val="00787DFD"/>
    <w:rsid w:val="00791306"/>
    <w:rsid w:val="00791606"/>
    <w:rsid w:val="007918B7"/>
    <w:rsid w:val="007920FD"/>
    <w:rsid w:val="00792C4C"/>
    <w:rsid w:val="00792FCC"/>
    <w:rsid w:val="007930FC"/>
    <w:rsid w:val="00793C41"/>
    <w:rsid w:val="007946B0"/>
    <w:rsid w:val="00794727"/>
    <w:rsid w:val="00794EBA"/>
    <w:rsid w:val="00795DD0"/>
    <w:rsid w:val="007972A3"/>
    <w:rsid w:val="007A001B"/>
    <w:rsid w:val="007A05D4"/>
    <w:rsid w:val="007A0DE4"/>
    <w:rsid w:val="007A12EA"/>
    <w:rsid w:val="007A1709"/>
    <w:rsid w:val="007A21EE"/>
    <w:rsid w:val="007A324B"/>
    <w:rsid w:val="007A3EB8"/>
    <w:rsid w:val="007A4596"/>
    <w:rsid w:val="007A4E8F"/>
    <w:rsid w:val="007A5BB4"/>
    <w:rsid w:val="007A693F"/>
    <w:rsid w:val="007A6A9D"/>
    <w:rsid w:val="007A6FEC"/>
    <w:rsid w:val="007B06A1"/>
    <w:rsid w:val="007B0944"/>
    <w:rsid w:val="007B0B45"/>
    <w:rsid w:val="007B1005"/>
    <w:rsid w:val="007B1221"/>
    <w:rsid w:val="007B1561"/>
    <w:rsid w:val="007B158B"/>
    <w:rsid w:val="007B16E0"/>
    <w:rsid w:val="007B19F2"/>
    <w:rsid w:val="007B229A"/>
    <w:rsid w:val="007B2860"/>
    <w:rsid w:val="007B2B8D"/>
    <w:rsid w:val="007B3173"/>
    <w:rsid w:val="007B317B"/>
    <w:rsid w:val="007B3A9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6B8F"/>
    <w:rsid w:val="007B6E36"/>
    <w:rsid w:val="007B7123"/>
    <w:rsid w:val="007B78A3"/>
    <w:rsid w:val="007B7BC3"/>
    <w:rsid w:val="007C0077"/>
    <w:rsid w:val="007C024B"/>
    <w:rsid w:val="007C0C5A"/>
    <w:rsid w:val="007C19DE"/>
    <w:rsid w:val="007C211B"/>
    <w:rsid w:val="007C24BD"/>
    <w:rsid w:val="007C2D29"/>
    <w:rsid w:val="007C345E"/>
    <w:rsid w:val="007C5738"/>
    <w:rsid w:val="007C5780"/>
    <w:rsid w:val="007C5AA6"/>
    <w:rsid w:val="007C5BEA"/>
    <w:rsid w:val="007C667F"/>
    <w:rsid w:val="007C790F"/>
    <w:rsid w:val="007C7EDD"/>
    <w:rsid w:val="007D0160"/>
    <w:rsid w:val="007D01C6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5294"/>
    <w:rsid w:val="007D547C"/>
    <w:rsid w:val="007D5698"/>
    <w:rsid w:val="007D706C"/>
    <w:rsid w:val="007D731F"/>
    <w:rsid w:val="007D7A77"/>
    <w:rsid w:val="007E0B77"/>
    <w:rsid w:val="007E0F06"/>
    <w:rsid w:val="007E11D4"/>
    <w:rsid w:val="007E14D7"/>
    <w:rsid w:val="007E175B"/>
    <w:rsid w:val="007E1AD9"/>
    <w:rsid w:val="007E1DB1"/>
    <w:rsid w:val="007E3727"/>
    <w:rsid w:val="007E4E80"/>
    <w:rsid w:val="007E677A"/>
    <w:rsid w:val="007E6CC5"/>
    <w:rsid w:val="007E7FF8"/>
    <w:rsid w:val="007F0121"/>
    <w:rsid w:val="007F0E78"/>
    <w:rsid w:val="007F0FF1"/>
    <w:rsid w:val="007F163D"/>
    <w:rsid w:val="007F1827"/>
    <w:rsid w:val="007F18D8"/>
    <w:rsid w:val="007F1DDA"/>
    <w:rsid w:val="007F25DB"/>
    <w:rsid w:val="007F2EA7"/>
    <w:rsid w:val="007F4657"/>
    <w:rsid w:val="007F4800"/>
    <w:rsid w:val="007F49B8"/>
    <w:rsid w:val="007F4BAB"/>
    <w:rsid w:val="007F50B0"/>
    <w:rsid w:val="007F5455"/>
    <w:rsid w:val="007F5714"/>
    <w:rsid w:val="007F5E8B"/>
    <w:rsid w:val="007F687E"/>
    <w:rsid w:val="007F6BFF"/>
    <w:rsid w:val="007F6D86"/>
    <w:rsid w:val="007F6E4F"/>
    <w:rsid w:val="007F6F68"/>
    <w:rsid w:val="007F74D2"/>
    <w:rsid w:val="007F75BF"/>
    <w:rsid w:val="008000BE"/>
    <w:rsid w:val="00800F9D"/>
    <w:rsid w:val="00801330"/>
    <w:rsid w:val="008014AD"/>
    <w:rsid w:val="008024D3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57DA"/>
    <w:rsid w:val="00805810"/>
    <w:rsid w:val="0080755F"/>
    <w:rsid w:val="0080759A"/>
    <w:rsid w:val="00811B13"/>
    <w:rsid w:val="008123C0"/>
    <w:rsid w:val="00812B10"/>
    <w:rsid w:val="00813060"/>
    <w:rsid w:val="008139E2"/>
    <w:rsid w:val="00813CF5"/>
    <w:rsid w:val="00813FC9"/>
    <w:rsid w:val="00814101"/>
    <w:rsid w:val="008152E8"/>
    <w:rsid w:val="00816247"/>
    <w:rsid w:val="008163EE"/>
    <w:rsid w:val="0081651B"/>
    <w:rsid w:val="008169D7"/>
    <w:rsid w:val="008171C9"/>
    <w:rsid w:val="00817383"/>
    <w:rsid w:val="00817782"/>
    <w:rsid w:val="00820FD0"/>
    <w:rsid w:val="008213A6"/>
    <w:rsid w:val="0082226C"/>
    <w:rsid w:val="008223C1"/>
    <w:rsid w:val="008229E9"/>
    <w:rsid w:val="00824F7A"/>
    <w:rsid w:val="00825031"/>
    <w:rsid w:val="008257AE"/>
    <w:rsid w:val="0082605F"/>
    <w:rsid w:val="008260A2"/>
    <w:rsid w:val="00826180"/>
    <w:rsid w:val="008264F7"/>
    <w:rsid w:val="008271BC"/>
    <w:rsid w:val="008304DE"/>
    <w:rsid w:val="00830FEC"/>
    <w:rsid w:val="008315BD"/>
    <w:rsid w:val="0083166B"/>
    <w:rsid w:val="00831A80"/>
    <w:rsid w:val="00831C7F"/>
    <w:rsid w:val="008325DE"/>
    <w:rsid w:val="00832753"/>
    <w:rsid w:val="008327E7"/>
    <w:rsid w:val="00832A99"/>
    <w:rsid w:val="0083368D"/>
    <w:rsid w:val="0083376B"/>
    <w:rsid w:val="0083411C"/>
    <w:rsid w:val="0083432A"/>
    <w:rsid w:val="0083439A"/>
    <w:rsid w:val="008344AD"/>
    <w:rsid w:val="00835249"/>
    <w:rsid w:val="00835922"/>
    <w:rsid w:val="00835B7E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FE2"/>
    <w:rsid w:val="00842467"/>
    <w:rsid w:val="0084293E"/>
    <w:rsid w:val="00842DB3"/>
    <w:rsid w:val="00842E24"/>
    <w:rsid w:val="0084349F"/>
    <w:rsid w:val="00843808"/>
    <w:rsid w:val="00843AD3"/>
    <w:rsid w:val="00843CFE"/>
    <w:rsid w:val="00843FCA"/>
    <w:rsid w:val="008444A9"/>
    <w:rsid w:val="0084477E"/>
    <w:rsid w:val="00844DDC"/>
    <w:rsid w:val="00844E45"/>
    <w:rsid w:val="008463D5"/>
    <w:rsid w:val="008467E9"/>
    <w:rsid w:val="008469C9"/>
    <w:rsid w:val="008470FA"/>
    <w:rsid w:val="00847845"/>
    <w:rsid w:val="00847DE9"/>
    <w:rsid w:val="008500A3"/>
    <w:rsid w:val="00850591"/>
    <w:rsid w:val="00850C07"/>
    <w:rsid w:val="0085181B"/>
    <w:rsid w:val="008519D2"/>
    <w:rsid w:val="008523EB"/>
    <w:rsid w:val="008531C5"/>
    <w:rsid w:val="0085334C"/>
    <w:rsid w:val="008535B9"/>
    <w:rsid w:val="00853705"/>
    <w:rsid w:val="008543CE"/>
    <w:rsid w:val="00854601"/>
    <w:rsid w:val="0085476A"/>
    <w:rsid w:val="00854E14"/>
    <w:rsid w:val="00855DA5"/>
    <w:rsid w:val="008565EB"/>
    <w:rsid w:val="00856640"/>
    <w:rsid w:val="00857322"/>
    <w:rsid w:val="00857A31"/>
    <w:rsid w:val="00857C02"/>
    <w:rsid w:val="008605BA"/>
    <w:rsid w:val="008605D8"/>
    <w:rsid w:val="00861870"/>
    <w:rsid w:val="0086200A"/>
    <w:rsid w:val="008625FD"/>
    <w:rsid w:val="00862864"/>
    <w:rsid w:val="00862AE9"/>
    <w:rsid w:val="0086355E"/>
    <w:rsid w:val="00863F66"/>
    <w:rsid w:val="008647A9"/>
    <w:rsid w:val="00864A69"/>
    <w:rsid w:val="00864A82"/>
    <w:rsid w:val="00865E1D"/>
    <w:rsid w:val="00865F66"/>
    <w:rsid w:val="008660EC"/>
    <w:rsid w:val="008661B1"/>
    <w:rsid w:val="00866CE9"/>
    <w:rsid w:val="008675C5"/>
    <w:rsid w:val="008677EA"/>
    <w:rsid w:val="00867927"/>
    <w:rsid w:val="008703BA"/>
    <w:rsid w:val="00870781"/>
    <w:rsid w:val="00870FED"/>
    <w:rsid w:val="0087168C"/>
    <w:rsid w:val="00871B0A"/>
    <w:rsid w:val="00871D9F"/>
    <w:rsid w:val="00872195"/>
    <w:rsid w:val="00872BAA"/>
    <w:rsid w:val="00872C25"/>
    <w:rsid w:val="00874BCD"/>
    <w:rsid w:val="00874BEC"/>
    <w:rsid w:val="008760F2"/>
    <w:rsid w:val="0087674C"/>
    <w:rsid w:val="00877AD3"/>
    <w:rsid w:val="00877FAD"/>
    <w:rsid w:val="008800AF"/>
    <w:rsid w:val="0088035F"/>
    <w:rsid w:val="00880664"/>
    <w:rsid w:val="0088086C"/>
    <w:rsid w:val="0088101D"/>
    <w:rsid w:val="00881527"/>
    <w:rsid w:val="008815C3"/>
    <w:rsid w:val="00881B02"/>
    <w:rsid w:val="00881E74"/>
    <w:rsid w:val="00882443"/>
    <w:rsid w:val="008824BA"/>
    <w:rsid w:val="00882CAB"/>
    <w:rsid w:val="00882EB7"/>
    <w:rsid w:val="00883CEF"/>
    <w:rsid w:val="008842A3"/>
    <w:rsid w:val="0088470E"/>
    <w:rsid w:val="00884F21"/>
    <w:rsid w:val="008869A3"/>
    <w:rsid w:val="00886A8A"/>
    <w:rsid w:val="008872CD"/>
    <w:rsid w:val="0088798C"/>
    <w:rsid w:val="008879E5"/>
    <w:rsid w:val="00887DA1"/>
    <w:rsid w:val="00887F71"/>
    <w:rsid w:val="008909D2"/>
    <w:rsid w:val="00890A57"/>
    <w:rsid w:val="0089130C"/>
    <w:rsid w:val="0089189E"/>
    <w:rsid w:val="00891A22"/>
    <w:rsid w:val="00892356"/>
    <w:rsid w:val="00892CB0"/>
    <w:rsid w:val="00892D8A"/>
    <w:rsid w:val="00892F79"/>
    <w:rsid w:val="008932C2"/>
    <w:rsid w:val="00894231"/>
    <w:rsid w:val="008942F6"/>
    <w:rsid w:val="00894CC0"/>
    <w:rsid w:val="00895469"/>
    <w:rsid w:val="008955CD"/>
    <w:rsid w:val="00896973"/>
    <w:rsid w:val="0089724D"/>
    <w:rsid w:val="00897502"/>
    <w:rsid w:val="008A0612"/>
    <w:rsid w:val="008A107C"/>
    <w:rsid w:val="008A1558"/>
    <w:rsid w:val="008A16BB"/>
    <w:rsid w:val="008A1C91"/>
    <w:rsid w:val="008A2F02"/>
    <w:rsid w:val="008A3FD3"/>
    <w:rsid w:val="008A424C"/>
    <w:rsid w:val="008A4447"/>
    <w:rsid w:val="008A4C99"/>
    <w:rsid w:val="008A5291"/>
    <w:rsid w:val="008A5994"/>
    <w:rsid w:val="008A6037"/>
    <w:rsid w:val="008A648E"/>
    <w:rsid w:val="008A6B2D"/>
    <w:rsid w:val="008A7235"/>
    <w:rsid w:val="008A7943"/>
    <w:rsid w:val="008A7F19"/>
    <w:rsid w:val="008B035B"/>
    <w:rsid w:val="008B0519"/>
    <w:rsid w:val="008B0906"/>
    <w:rsid w:val="008B1544"/>
    <w:rsid w:val="008B1743"/>
    <w:rsid w:val="008B1B5A"/>
    <w:rsid w:val="008B1ECF"/>
    <w:rsid w:val="008B2257"/>
    <w:rsid w:val="008B24F6"/>
    <w:rsid w:val="008B24F8"/>
    <w:rsid w:val="008B2DD8"/>
    <w:rsid w:val="008B2E9F"/>
    <w:rsid w:val="008B31C1"/>
    <w:rsid w:val="008B392F"/>
    <w:rsid w:val="008B3A41"/>
    <w:rsid w:val="008B3D15"/>
    <w:rsid w:val="008B45BF"/>
    <w:rsid w:val="008B4670"/>
    <w:rsid w:val="008B489C"/>
    <w:rsid w:val="008B53F7"/>
    <w:rsid w:val="008B5816"/>
    <w:rsid w:val="008B6BA4"/>
    <w:rsid w:val="008C061B"/>
    <w:rsid w:val="008C0933"/>
    <w:rsid w:val="008C0C74"/>
    <w:rsid w:val="008C0E9C"/>
    <w:rsid w:val="008C211D"/>
    <w:rsid w:val="008C2DE4"/>
    <w:rsid w:val="008C2FA5"/>
    <w:rsid w:val="008C339D"/>
    <w:rsid w:val="008C3909"/>
    <w:rsid w:val="008C3A3C"/>
    <w:rsid w:val="008C3F16"/>
    <w:rsid w:val="008C5099"/>
    <w:rsid w:val="008C6343"/>
    <w:rsid w:val="008C643F"/>
    <w:rsid w:val="008C6734"/>
    <w:rsid w:val="008C761C"/>
    <w:rsid w:val="008C7A8B"/>
    <w:rsid w:val="008D06C5"/>
    <w:rsid w:val="008D071A"/>
    <w:rsid w:val="008D0757"/>
    <w:rsid w:val="008D0D47"/>
    <w:rsid w:val="008D245E"/>
    <w:rsid w:val="008D278B"/>
    <w:rsid w:val="008D33D6"/>
    <w:rsid w:val="008D38AE"/>
    <w:rsid w:val="008D3E98"/>
    <w:rsid w:val="008D496E"/>
    <w:rsid w:val="008D51EB"/>
    <w:rsid w:val="008D5E2C"/>
    <w:rsid w:val="008D64EA"/>
    <w:rsid w:val="008D66A7"/>
    <w:rsid w:val="008D6867"/>
    <w:rsid w:val="008D6A1A"/>
    <w:rsid w:val="008D6A96"/>
    <w:rsid w:val="008D6AA6"/>
    <w:rsid w:val="008D73B7"/>
    <w:rsid w:val="008D7E75"/>
    <w:rsid w:val="008E05A1"/>
    <w:rsid w:val="008E069A"/>
    <w:rsid w:val="008E1942"/>
    <w:rsid w:val="008E1CCD"/>
    <w:rsid w:val="008E1D6F"/>
    <w:rsid w:val="008E2097"/>
    <w:rsid w:val="008E2505"/>
    <w:rsid w:val="008E32BD"/>
    <w:rsid w:val="008E38DB"/>
    <w:rsid w:val="008E3BA4"/>
    <w:rsid w:val="008E3F13"/>
    <w:rsid w:val="008E52D9"/>
    <w:rsid w:val="008E52DB"/>
    <w:rsid w:val="008E5DEE"/>
    <w:rsid w:val="008E5E7E"/>
    <w:rsid w:val="008E6013"/>
    <w:rsid w:val="008E62B6"/>
    <w:rsid w:val="008E74F5"/>
    <w:rsid w:val="008E7CA1"/>
    <w:rsid w:val="008E7D3C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405E"/>
    <w:rsid w:val="008F415C"/>
    <w:rsid w:val="008F4972"/>
    <w:rsid w:val="008F4A06"/>
    <w:rsid w:val="008F4D16"/>
    <w:rsid w:val="008F547C"/>
    <w:rsid w:val="008F58DE"/>
    <w:rsid w:val="008F5A85"/>
    <w:rsid w:val="008F655D"/>
    <w:rsid w:val="008F6C8E"/>
    <w:rsid w:val="008F79B1"/>
    <w:rsid w:val="008F7CE0"/>
    <w:rsid w:val="009004A5"/>
    <w:rsid w:val="009006D4"/>
    <w:rsid w:val="00900A90"/>
    <w:rsid w:val="0090475B"/>
    <w:rsid w:val="00904A85"/>
    <w:rsid w:val="00904F34"/>
    <w:rsid w:val="00905029"/>
    <w:rsid w:val="00905AAC"/>
    <w:rsid w:val="009069E8"/>
    <w:rsid w:val="00906C67"/>
    <w:rsid w:val="00907D8A"/>
    <w:rsid w:val="0091041A"/>
    <w:rsid w:val="00910655"/>
    <w:rsid w:val="009107FF"/>
    <w:rsid w:val="009118DB"/>
    <w:rsid w:val="00911AD9"/>
    <w:rsid w:val="00912101"/>
    <w:rsid w:val="00913657"/>
    <w:rsid w:val="00913667"/>
    <w:rsid w:val="00913FBB"/>
    <w:rsid w:val="009141A7"/>
    <w:rsid w:val="009142A3"/>
    <w:rsid w:val="009143B1"/>
    <w:rsid w:val="00914795"/>
    <w:rsid w:val="00914F8F"/>
    <w:rsid w:val="009151C1"/>
    <w:rsid w:val="00915DCC"/>
    <w:rsid w:val="0091607B"/>
    <w:rsid w:val="0091699B"/>
    <w:rsid w:val="00916A77"/>
    <w:rsid w:val="00916D82"/>
    <w:rsid w:val="00916DF7"/>
    <w:rsid w:val="00917FCA"/>
    <w:rsid w:val="009201BC"/>
    <w:rsid w:val="00920306"/>
    <w:rsid w:val="00920376"/>
    <w:rsid w:val="009211FC"/>
    <w:rsid w:val="009213A0"/>
    <w:rsid w:val="009215E6"/>
    <w:rsid w:val="00921B00"/>
    <w:rsid w:val="00922528"/>
    <w:rsid w:val="00923039"/>
    <w:rsid w:val="00923D9F"/>
    <w:rsid w:val="009249D0"/>
    <w:rsid w:val="00924B85"/>
    <w:rsid w:val="00924BFB"/>
    <w:rsid w:val="00924C0D"/>
    <w:rsid w:val="00924D77"/>
    <w:rsid w:val="00924EDB"/>
    <w:rsid w:val="00925BBC"/>
    <w:rsid w:val="0092677E"/>
    <w:rsid w:val="009268D0"/>
    <w:rsid w:val="00926AC0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B17"/>
    <w:rsid w:val="00932B24"/>
    <w:rsid w:val="00932E27"/>
    <w:rsid w:val="009340C8"/>
    <w:rsid w:val="009340F4"/>
    <w:rsid w:val="0093480A"/>
    <w:rsid w:val="00934B85"/>
    <w:rsid w:val="00935F78"/>
    <w:rsid w:val="0093611E"/>
    <w:rsid w:val="009366DE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2358"/>
    <w:rsid w:val="00942704"/>
    <w:rsid w:val="00942C27"/>
    <w:rsid w:val="009433FE"/>
    <w:rsid w:val="00943827"/>
    <w:rsid w:val="00943E15"/>
    <w:rsid w:val="00944156"/>
    <w:rsid w:val="00944157"/>
    <w:rsid w:val="009441EB"/>
    <w:rsid w:val="00944B87"/>
    <w:rsid w:val="009451C1"/>
    <w:rsid w:val="009453A9"/>
    <w:rsid w:val="00945673"/>
    <w:rsid w:val="0094584A"/>
    <w:rsid w:val="00945863"/>
    <w:rsid w:val="00945E35"/>
    <w:rsid w:val="0094706F"/>
    <w:rsid w:val="00947327"/>
    <w:rsid w:val="00947380"/>
    <w:rsid w:val="0094758D"/>
    <w:rsid w:val="00947B6D"/>
    <w:rsid w:val="00947E30"/>
    <w:rsid w:val="00950285"/>
    <w:rsid w:val="009504EE"/>
    <w:rsid w:val="00950598"/>
    <w:rsid w:val="009519F9"/>
    <w:rsid w:val="00951F22"/>
    <w:rsid w:val="00952352"/>
    <w:rsid w:val="009523A3"/>
    <w:rsid w:val="00952934"/>
    <w:rsid w:val="009538C3"/>
    <w:rsid w:val="00953D4A"/>
    <w:rsid w:val="00953FEC"/>
    <w:rsid w:val="00954384"/>
    <w:rsid w:val="0095442C"/>
    <w:rsid w:val="00954923"/>
    <w:rsid w:val="00954FAB"/>
    <w:rsid w:val="00955EF0"/>
    <w:rsid w:val="009560E8"/>
    <w:rsid w:val="009566FD"/>
    <w:rsid w:val="0095717A"/>
    <w:rsid w:val="009573E0"/>
    <w:rsid w:val="00957498"/>
    <w:rsid w:val="0095774B"/>
    <w:rsid w:val="009577A3"/>
    <w:rsid w:val="009577E2"/>
    <w:rsid w:val="00957BAB"/>
    <w:rsid w:val="00957C26"/>
    <w:rsid w:val="00960694"/>
    <w:rsid w:val="00960B4A"/>
    <w:rsid w:val="00961A7D"/>
    <w:rsid w:val="00962367"/>
    <w:rsid w:val="009626B5"/>
    <w:rsid w:val="009628EE"/>
    <w:rsid w:val="00962E33"/>
    <w:rsid w:val="00964092"/>
    <w:rsid w:val="0096423C"/>
    <w:rsid w:val="00964322"/>
    <w:rsid w:val="00965078"/>
    <w:rsid w:val="00965AE8"/>
    <w:rsid w:val="00965DC5"/>
    <w:rsid w:val="009667B5"/>
    <w:rsid w:val="00966E76"/>
    <w:rsid w:val="00966F18"/>
    <w:rsid w:val="00967284"/>
    <w:rsid w:val="009677AB"/>
    <w:rsid w:val="009702C5"/>
    <w:rsid w:val="00970412"/>
    <w:rsid w:val="00970BF6"/>
    <w:rsid w:val="009711CF"/>
    <w:rsid w:val="00971F67"/>
    <w:rsid w:val="009724E3"/>
    <w:rsid w:val="009725C3"/>
    <w:rsid w:val="009731C7"/>
    <w:rsid w:val="00973A65"/>
    <w:rsid w:val="00974185"/>
    <w:rsid w:val="009749EA"/>
    <w:rsid w:val="00975461"/>
    <w:rsid w:val="0097645D"/>
    <w:rsid w:val="00976533"/>
    <w:rsid w:val="00976CB2"/>
    <w:rsid w:val="009771F3"/>
    <w:rsid w:val="00977DA8"/>
    <w:rsid w:val="00977EF7"/>
    <w:rsid w:val="009803D6"/>
    <w:rsid w:val="009809E1"/>
    <w:rsid w:val="00982948"/>
    <w:rsid w:val="0098307F"/>
    <w:rsid w:val="00983899"/>
    <w:rsid w:val="00983B04"/>
    <w:rsid w:val="00983B15"/>
    <w:rsid w:val="00983E2D"/>
    <w:rsid w:val="00983ECD"/>
    <w:rsid w:val="00985287"/>
    <w:rsid w:val="00985DE0"/>
    <w:rsid w:val="0098640B"/>
    <w:rsid w:val="009866BE"/>
    <w:rsid w:val="009868C6"/>
    <w:rsid w:val="009871A5"/>
    <w:rsid w:val="00990D62"/>
    <w:rsid w:val="009919C2"/>
    <w:rsid w:val="00991BCD"/>
    <w:rsid w:val="00991D07"/>
    <w:rsid w:val="00991FD0"/>
    <w:rsid w:val="00992F54"/>
    <w:rsid w:val="00993EE4"/>
    <w:rsid w:val="00994D95"/>
    <w:rsid w:val="00995824"/>
    <w:rsid w:val="00995AF5"/>
    <w:rsid w:val="00996215"/>
    <w:rsid w:val="00996521"/>
    <w:rsid w:val="009965F9"/>
    <w:rsid w:val="00996684"/>
    <w:rsid w:val="00996948"/>
    <w:rsid w:val="00996F35"/>
    <w:rsid w:val="0099722C"/>
    <w:rsid w:val="00997B3F"/>
    <w:rsid w:val="009A0014"/>
    <w:rsid w:val="009A09DD"/>
    <w:rsid w:val="009A13B5"/>
    <w:rsid w:val="009A14F3"/>
    <w:rsid w:val="009A1542"/>
    <w:rsid w:val="009A16B0"/>
    <w:rsid w:val="009A21E5"/>
    <w:rsid w:val="009A24D0"/>
    <w:rsid w:val="009A32D9"/>
    <w:rsid w:val="009A3F18"/>
    <w:rsid w:val="009A42AF"/>
    <w:rsid w:val="009A4DB4"/>
    <w:rsid w:val="009A4F8A"/>
    <w:rsid w:val="009A5348"/>
    <w:rsid w:val="009A58A7"/>
    <w:rsid w:val="009A607A"/>
    <w:rsid w:val="009A64A5"/>
    <w:rsid w:val="009A6842"/>
    <w:rsid w:val="009A74A4"/>
    <w:rsid w:val="009A776A"/>
    <w:rsid w:val="009A7A10"/>
    <w:rsid w:val="009A7A54"/>
    <w:rsid w:val="009A7B90"/>
    <w:rsid w:val="009B00C8"/>
    <w:rsid w:val="009B079E"/>
    <w:rsid w:val="009B0BE4"/>
    <w:rsid w:val="009B0E30"/>
    <w:rsid w:val="009B1471"/>
    <w:rsid w:val="009B15C5"/>
    <w:rsid w:val="009B2126"/>
    <w:rsid w:val="009B2335"/>
    <w:rsid w:val="009B2688"/>
    <w:rsid w:val="009B2850"/>
    <w:rsid w:val="009B29E6"/>
    <w:rsid w:val="009B2C2B"/>
    <w:rsid w:val="009B349B"/>
    <w:rsid w:val="009B383F"/>
    <w:rsid w:val="009B48D9"/>
    <w:rsid w:val="009B4B2F"/>
    <w:rsid w:val="009B4DD4"/>
    <w:rsid w:val="009B4EBD"/>
    <w:rsid w:val="009B52AD"/>
    <w:rsid w:val="009B5C5C"/>
    <w:rsid w:val="009B6259"/>
    <w:rsid w:val="009B6407"/>
    <w:rsid w:val="009B6EF0"/>
    <w:rsid w:val="009B732D"/>
    <w:rsid w:val="009B73D8"/>
    <w:rsid w:val="009B73D9"/>
    <w:rsid w:val="009B74AE"/>
    <w:rsid w:val="009B770D"/>
    <w:rsid w:val="009B7D14"/>
    <w:rsid w:val="009C0BB4"/>
    <w:rsid w:val="009C0CC6"/>
    <w:rsid w:val="009C11E5"/>
    <w:rsid w:val="009C12C5"/>
    <w:rsid w:val="009C2602"/>
    <w:rsid w:val="009C26A4"/>
    <w:rsid w:val="009C299C"/>
    <w:rsid w:val="009C2A1B"/>
    <w:rsid w:val="009C2E74"/>
    <w:rsid w:val="009C3525"/>
    <w:rsid w:val="009C448A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21AE"/>
    <w:rsid w:val="009D2310"/>
    <w:rsid w:val="009D2A3E"/>
    <w:rsid w:val="009D2B6C"/>
    <w:rsid w:val="009D2E5C"/>
    <w:rsid w:val="009D38F9"/>
    <w:rsid w:val="009D3C64"/>
    <w:rsid w:val="009D421A"/>
    <w:rsid w:val="009D45B1"/>
    <w:rsid w:val="009D5530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AC0"/>
    <w:rsid w:val="009E1E30"/>
    <w:rsid w:val="009E1F30"/>
    <w:rsid w:val="009E2354"/>
    <w:rsid w:val="009E2940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656C"/>
    <w:rsid w:val="009E70C4"/>
    <w:rsid w:val="009E7206"/>
    <w:rsid w:val="009E75ED"/>
    <w:rsid w:val="009E7B15"/>
    <w:rsid w:val="009F145D"/>
    <w:rsid w:val="009F14F7"/>
    <w:rsid w:val="009F1FB9"/>
    <w:rsid w:val="009F202A"/>
    <w:rsid w:val="009F28F4"/>
    <w:rsid w:val="009F33B4"/>
    <w:rsid w:val="009F3FF1"/>
    <w:rsid w:val="009F48B5"/>
    <w:rsid w:val="009F4BAF"/>
    <w:rsid w:val="009F5001"/>
    <w:rsid w:val="009F5CDC"/>
    <w:rsid w:val="009F602B"/>
    <w:rsid w:val="009F690C"/>
    <w:rsid w:val="009F6BCE"/>
    <w:rsid w:val="009F7542"/>
    <w:rsid w:val="009F7BFB"/>
    <w:rsid w:val="009F7F30"/>
    <w:rsid w:val="00A002AD"/>
    <w:rsid w:val="00A003EF"/>
    <w:rsid w:val="00A00585"/>
    <w:rsid w:val="00A00A59"/>
    <w:rsid w:val="00A00C6D"/>
    <w:rsid w:val="00A01C0A"/>
    <w:rsid w:val="00A01D5E"/>
    <w:rsid w:val="00A01F03"/>
    <w:rsid w:val="00A02376"/>
    <w:rsid w:val="00A023A2"/>
    <w:rsid w:val="00A025D5"/>
    <w:rsid w:val="00A029CB"/>
    <w:rsid w:val="00A02F0A"/>
    <w:rsid w:val="00A03122"/>
    <w:rsid w:val="00A03827"/>
    <w:rsid w:val="00A03DD8"/>
    <w:rsid w:val="00A0442B"/>
    <w:rsid w:val="00A0476F"/>
    <w:rsid w:val="00A059E1"/>
    <w:rsid w:val="00A05E23"/>
    <w:rsid w:val="00A05F62"/>
    <w:rsid w:val="00A0630E"/>
    <w:rsid w:val="00A06A58"/>
    <w:rsid w:val="00A06C62"/>
    <w:rsid w:val="00A06D82"/>
    <w:rsid w:val="00A07CC4"/>
    <w:rsid w:val="00A10771"/>
    <w:rsid w:val="00A109FD"/>
    <w:rsid w:val="00A10A91"/>
    <w:rsid w:val="00A11261"/>
    <w:rsid w:val="00A11625"/>
    <w:rsid w:val="00A126E7"/>
    <w:rsid w:val="00A12902"/>
    <w:rsid w:val="00A13403"/>
    <w:rsid w:val="00A13CE0"/>
    <w:rsid w:val="00A142D7"/>
    <w:rsid w:val="00A14565"/>
    <w:rsid w:val="00A1457E"/>
    <w:rsid w:val="00A14F2E"/>
    <w:rsid w:val="00A15323"/>
    <w:rsid w:val="00A15528"/>
    <w:rsid w:val="00A158A6"/>
    <w:rsid w:val="00A16248"/>
    <w:rsid w:val="00A16A80"/>
    <w:rsid w:val="00A16C7C"/>
    <w:rsid w:val="00A16CF1"/>
    <w:rsid w:val="00A16DBB"/>
    <w:rsid w:val="00A17B95"/>
    <w:rsid w:val="00A17C64"/>
    <w:rsid w:val="00A20C42"/>
    <w:rsid w:val="00A22039"/>
    <w:rsid w:val="00A221C0"/>
    <w:rsid w:val="00A22CA1"/>
    <w:rsid w:val="00A22DFD"/>
    <w:rsid w:val="00A230CC"/>
    <w:rsid w:val="00A23895"/>
    <w:rsid w:val="00A2407D"/>
    <w:rsid w:val="00A251C7"/>
    <w:rsid w:val="00A25C91"/>
    <w:rsid w:val="00A25D19"/>
    <w:rsid w:val="00A25E35"/>
    <w:rsid w:val="00A25F17"/>
    <w:rsid w:val="00A261A3"/>
    <w:rsid w:val="00A261C1"/>
    <w:rsid w:val="00A266A2"/>
    <w:rsid w:val="00A268A8"/>
    <w:rsid w:val="00A26D33"/>
    <w:rsid w:val="00A272E2"/>
    <w:rsid w:val="00A305A1"/>
    <w:rsid w:val="00A30605"/>
    <w:rsid w:val="00A319F3"/>
    <w:rsid w:val="00A31CE5"/>
    <w:rsid w:val="00A31DC9"/>
    <w:rsid w:val="00A323A8"/>
    <w:rsid w:val="00A3285B"/>
    <w:rsid w:val="00A328CC"/>
    <w:rsid w:val="00A32DDF"/>
    <w:rsid w:val="00A333C5"/>
    <w:rsid w:val="00A33CA0"/>
    <w:rsid w:val="00A3427D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782B"/>
    <w:rsid w:val="00A37A10"/>
    <w:rsid w:val="00A37F32"/>
    <w:rsid w:val="00A40C1B"/>
    <w:rsid w:val="00A40C77"/>
    <w:rsid w:val="00A4147C"/>
    <w:rsid w:val="00A41657"/>
    <w:rsid w:val="00A41B76"/>
    <w:rsid w:val="00A4271D"/>
    <w:rsid w:val="00A427DD"/>
    <w:rsid w:val="00A42C44"/>
    <w:rsid w:val="00A4528C"/>
    <w:rsid w:val="00A45745"/>
    <w:rsid w:val="00A458DC"/>
    <w:rsid w:val="00A45F4D"/>
    <w:rsid w:val="00A461E7"/>
    <w:rsid w:val="00A47665"/>
    <w:rsid w:val="00A47B73"/>
    <w:rsid w:val="00A5104D"/>
    <w:rsid w:val="00A512B0"/>
    <w:rsid w:val="00A519BB"/>
    <w:rsid w:val="00A51B64"/>
    <w:rsid w:val="00A521A4"/>
    <w:rsid w:val="00A52885"/>
    <w:rsid w:val="00A5407A"/>
    <w:rsid w:val="00A5432B"/>
    <w:rsid w:val="00A54AA1"/>
    <w:rsid w:val="00A54B43"/>
    <w:rsid w:val="00A54F19"/>
    <w:rsid w:val="00A55060"/>
    <w:rsid w:val="00A55BBE"/>
    <w:rsid w:val="00A56093"/>
    <w:rsid w:val="00A560E3"/>
    <w:rsid w:val="00A563BB"/>
    <w:rsid w:val="00A57A2A"/>
    <w:rsid w:val="00A606C8"/>
    <w:rsid w:val="00A61211"/>
    <w:rsid w:val="00A6139D"/>
    <w:rsid w:val="00A61B73"/>
    <w:rsid w:val="00A61C91"/>
    <w:rsid w:val="00A61D84"/>
    <w:rsid w:val="00A623CC"/>
    <w:rsid w:val="00A62768"/>
    <w:rsid w:val="00A630C1"/>
    <w:rsid w:val="00A638F3"/>
    <w:rsid w:val="00A64C09"/>
    <w:rsid w:val="00A64E5D"/>
    <w:rsid w:val="00A65529"/>
    <w:rsid w:val="00A65996"/>
    <w:rsid w:val="00A660E5"/>
    <w:rsid w:val="00A662B3"/>
    <w:rsid w:val="00A66F84"/>
    <w:rsid w:val="00A67299"/>
    <w:rsid w:val="00A677C2"/>
    <w:rsid w:val="00A67BCB"/>
    <w:rsid w:val="00A70CAD"/>
    <w:rsid w:val="00A70F2F"/>
    <w:rsid w:val="00A71BB0"/>
    <w:rsid w:val="00A71D0E"/>
    <w:rsid w:val="00A72382"/>
    <w:rsid w:val="00A7238B"/>
    <w:rsid w:val="00A729E4"/>
    <w:rsid w:val="00A72D4F"/>
    <w:rsid w:val="00A72DE1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874"/>
    <w:rsid w:val="00A8015E"/>
    <w:rsid w:val="00A8157D"/>
    <w:rsid w:val="00A81978"/>
    <w:rsid w:val="00A81C30"/>
    <w:rsid w:val="00A82031"/>
    <w:rsid w:val="00A822D9"/>
    <w:rsid w:val="00A82803"/>
    <w:rsid w:val="00A8286F"/>
    <w:rsid w:val="00A82E79"/>
    <w:rsid w:val="00A83333"/>
    <w:rsid w:val="00A833CB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6D"/>
    <w:rsid w:val="00A87AAF"/>
    <w:rsid w:val="00A90240"/>
    <w:rsid w:val="00A906F2"/>
    <w:rsid w:val="00A91A9F"/>
    <w:rsid w:val="00A91C16"/>
    <w:rsid w:val="00A9220D"/>
    <w:rsid w:val="00A9277B"/>
    <w:rsid w:val="00A92C11"/>
    <w:rsid w:val="00A93035"/>
    <w:rsid w:val="00A9330C"/>
    <w:rsid w:val="00A934E8"/>
    <w:rsid w:val="00A9378C"/>
    <w:rsid w:val="00A93A5F"/>
    <w:rsid w:val="00A940E8"/>
    <w:rsid w:val="00A94132"/>
    <w:rsid w:val="00A94E4C"/>
    <w:rsid w:val="00A94EE8"/>
    <w:rsid w:val="00A95633"/>
    <w:rsid w:val="00A95B87"/>
    <w:rsid w:val="00A9600F"/>
    <w:rsid w:val="00A960DD"/>
    <w:rsid w:val="00A961B6"/>
    <w:rsid w:val="00A966EC"/>
    <w:rsid w:val="00A97272"/>
    <w:rsid w:val="00A97AC4"/>
    <w:rsid w:val="00A97B07"/>
    <w:rsid w:val="00AA0572"/>
    <w:rsid w:val="00AA0DB8"/>
    <w:rsid w:val="00AA116F"/>
    <w:rsid w:val="00AA1709"/>
    <w:rsid w:val="00AA1A1C"/>
    <w:rsid w:val="00AA1DCC"/>
    <w:rsid w:val="00AA1FB8"/>
    <w:rsid w:val="00AA229B"/>
    <w:rsid w:val="00AA2FD8"/>
    <w:rsid w:val="00AA3374"/>
    <w:rsid w:val="00AA3BD0"/>
    <w:rsid w:val="00AA3D0F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D2B"/>
    <w:rsid w:val="00AB03B9"/>
    <w:rsid w:val="00AB063E"/>
    <w:rsid w:val="00AB083D"/>
    <w:rsid w:val="00AB1106"/>
    <w:rsid w:val="00AB1123"/>
    <w:rsid w:val="00AB17E2"/>
    <w:rsid w:val="00AB1956"/>
    <w:rsid w:val="00AB1C14"/>
    <w:rsid w:val="00AB28A9"/>
    <w:rsid w:val="00AB30E1"/>
    <w:rsid w:val="00AB3165"/>
    <w:rsid w:val="00AB3924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5FD"/>
    <w:rsid w:val="00AB72D8"/>
    <w:rsid w:val="00AB74E7"/>
    <w:rsid w:val="00AB76CC"/>
    <w:rsid w:val="00AB7E66"/>
    <w:rsid w:val="00AB7FE6"/>
    <w:rsid w:val="00AC0932"/>
    <w:rsid w:val="00AC0E1D"/>
    <w:rsid w:val="00AC0E4F"/>
    <w:rsid w:val="00AC1F62"/>
    <w:rsid w:val="00AC24C8"/>
    <w:rsid w:val="00AC2ACB"/>
    <w:rsid w:val="00AC3109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A1"/>
    <w:rsid w:val="00AC6BDA"/>
    <w:rsid w:val="00AC75E0"/>
    <w:rsid w:val="00AC7965"/>
    <w:rsid w:val="00AD07EF"/>
    <w:rsid w:val="00AD09CA"/>
    <w:rsid w:val="00AD09D5"/>
    <w:rsid w:val="00AD1AB8"/>
    <w:rsid w:val="00AD2082"/>
    <w:rsid w:val="00AD335C"/>
    <w:rsid w:val="00AD3DCB"/>
    <w:rsid w:val="00AD3E6C"/>
    <w:rsid w:val="00AD58F5"/>
    <w:rsid w:val="00AD5973"/>
    <w:rsid w:val="00AD5B98"/>
    <w:rsid w:val="00AD614F"/>
    <w:rsid w:val="00AD6B30"/>
    <w:rsid w:val="00AD6E5D"/>
    <w:rsid w:val="00AD6F23"/>
    <w:rsid w:val="00AD71DD"/>
    <w:rsid w:val="00AD71FC"/>
    <w:rsid w:val="00AD73E2"/>
    <w:rsid w:val="00AE0A16"/>
    <w:rsid w:val="00AE0A41"/>
    <w:rsid w:val="00AE0C87"/>
    <w:rsid w:val="00AE14F6"/>
    <w:rsid w:val="00AE191B"/>
    <w:rsid w:val="00AE1D2E"/>
    <w:rsid w:val="00AE230C"/>
    <w:rsid w:val="00AE3BCC"/>
    <w:rsid w:val="00AE3C2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A00"/>
    <w:rsid w:val="00AF249D"/>
    <w:rsid w:val="00AF2EC2"/>
    <w:rsid w:val="00AF30B6"/>
    <w:rsid w:val="00AF3840"/>
    <w:rsid w:val="00AF3CA1"/>
    <w:rsid w:val="00AF4104"/>
    <w:rsid w:val="00AF4249"/>
    <w:rsid w:val="00AF442E"/>
    <w:rsid w:val="00AF4717"/>
    <w:rsid w:val="00AF48F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A80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8BD"/>
    <w:rsid w:val="00B03BFF"/>
    <w:rsid w:val="00B03C93"/>
    <w:rsid w:val="00B03DF9"/>
    <w:rsid w:val="00B03F47"/>
    <w:rsid w:val="00B04185"/>
    <w:rsid w:val="00B04593"/>
    <w:rsid w:val="00B04814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A26"/>
    <w:rsid w:val="00B11B04"/>
    <w:rsid w:val="00B123AF"/>
    <w:rsid w:val="00B12D49"/>
    <w:rsid w:val="00B13323"/>
    <w:rsid w:val="00B138C2"/>
    <w:rsid w:val="00B14D25"/>
    <w:rsid w:val="00B1500C"/>
    <w:rsid w:val="00B1533C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A88"/>
    <w:rsid w:val="00B2157A"/>
    <w:rsid w:val="00B21817"/>
    <w:rsid w:val="00B21DC3"/>
    <w:rsid w:val="00B220F4"/>
    <w:rsid w:val="00B228A0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7EB"/>
    <w:rsid w:val="00B26FDF"/>
    <w:rsid w:val="00B278E0"/>
    <w:rsid w:val="00B27A97"/>
    <w:rsid w:val="00B30A70"/>
    <w:rsid w:val="00B31127"/>
    <w:rsid w:val="00B32114"/>
    <w:rsid w:val="00B326AD"/>
    <w:rsid w:val="00B32E71"/>
    <w:rsid w:val="00B33D7F"/>
    <w:rsid w:val="00B34FBF"/>
    <w:rsid w:val="00B351A9"/>
    <w:rsid w:val="00B35483"/>
    <w:rsid w:val="00B36574"/>
    <w:rsid w:val="00B36B05"/>
    <w:rsid w:val="00B37E28"/>
    <w:rsid w:val="00B37FB9"/>
    <w:rsid w:val="00B40BCA"/>
    <w:rsid w:val="00B40EC6"/>
    <w:rsid w:val="00B419B1"/>
    <w:rsid w:val="00B419E6"/>
    <w:rsid w:val="00B42148"/>
    <w:rsid w:val="00B421F1"/>
    <w:rsid w:val="00B4292E"/>
    <w:rsid w:val="00B4323F"/>
    <w:rsid w:val="00B43417"/>
    <w:rsid w:val="00B43725"/>
    <w:rsid w:val="00B4374E"/>
    <w:rsid w:val="00B43C23"/>
    <w:rsid w:val="00B44036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BD5"/>
    <w:rsid w:val="00B46F13"/>
    <w:rsid w:val="00B4743A"/>
    <w:rsid w:val="00B475A1"/>
    <w:rsid w:val="00B503C9"/>
    <w:rsid w:val="00B50CD2"/>
    <w:rsid w:val="00B50D41"/>
    <w:rsid w:val="00B511F9"/>
    <w:rsid w:val="00B516E7"/>
    <w:rsid w:val="00B51B09"/>
    <w:rsid w:val="00B521AC"/>
    <w:rsid w:val="00B52CA5"/>
    <w:rsid w:val="00B52CDB"/>
    <w:rsid w:val="00B5351B"/>
    <w:rsid w:val="00B53E11"/>
    <w:rsid w:val="00B54605"/>
    <w:rsid w:val="00B54990"/>
    <w:rsid w:val="00B55671"/>
    <w:rsid w:val="00B55B24"/>
    <w:rsid w:val="00B56477"/>
    <w:rsid w:val="00B5662D"/>
    <w:rsid w:val="00B56815"/>
    <w:rsid w:val="00B56D0B"/>
    <w:rsid w:val="00B56D0D"/>
    <w:rsid w:val="00B571B3"/>
    <w:rsid w:val="00B57226"/>
    <w:rsid w:val="00B579A5"/>
    <w:rsid w:val="00B57D6D"/>
    <w:rsid w:val="00B57D77"/>
    <w:rsid w:val="00B60DAF"/>
    <w:rsid w:val="00B61366"/>
    <w:rsid w:val="00B61476"/>
    <w:rsid w:val="00B6165C"/>
    <w:rsid w:val="00B61873"/>
    <w:rsid w:val="00B618E7"/>
    <w:rsid w:val="00B61B47"/>
    <w:rsid w:val="00B61FD3"/>
    <w:rsid w:val="00B628B1"/>
    <w:rsid w:val="00B63C9B"/>
    <w:rsid w:val="00B646A5"/>
    <w:rsid w:val="00B64BFD"/>
    <w:rsid w:val="00B653DA"/>
    <w:rsid w:val="00B655C8"/>
    <w:rsid w:val="00B659BD"/>
    <w:rsid w:val="00B65AC5"/>
    <w:rsid w:val="00B65EAE"/>
    <w:rsid w:val="00B66327"/>
    <w:rsid w:val="00B67B3A"/>
    <w:rsid w:val="00B70999"/>
    <w:rsid w:val="00B70B15"/>
    <w:rsid w:val="00B70F22"/>
    <w:rsid w:val="00B710B6"/>
    <w:rsid w:val="00B71D55"/>
    <w:rsid w:val="00B7328E"/>
    <w:rsid w:val="00B7389D"/>
    <w:rsid w:val="00B75B37"/>
    <w:rsid w:val="00B76D75"/>
    <w:rsid w:val="00B77256"/>
    <w:rsid w:val="00B8021C"/>
    <w:rsid w:val="00B803AB"/>
    <w:rsid w:val="00B80C04"/>
    <w:rsid w:val="00B81642"/>
    <w:rsid w:val="00B8182E"/>
    <w:rsid w:val="00B818A5"/>
    <w:rsid w:val="00B81914"/>
    <w:rsid w:val="00B82D93"/>
    <w:rsid w:val="00B82E17"/>
    <w:rsid w:val="00B8332D"/>
    <w:rsid w:val="00B83594"/>
    <w:rsid w:val="00B8396F"/>
    <w:rsid w:val="00B83AAA"/>
    <w:rsid w:val="00B83B9E"/>
    <w:rsid w:val="00B842F3"/>
    <w:rsid w:val="00B846BE"/>
    <w:rsid w:val="00B856D8"/>
    <w:rsid w:val="00B85E45"/>
    <w:rsid w:val="00B8632E"/>
    <w:rsid w:val="00B8716E"/>
    <w:rsid w:val="00B8755A"/>
    <w:rsid w:val="00B876CA"/>
    <w:rsid w:val="00B87CE0"/>
    <w:rsid w:val="00B9027F"/>
    <w:rsid w:val="00B905E0"/>
    <w:rsid w:val="00B907B7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D8D"/>
    <w:rsid w:val="00B9400F"/>
    <w:rsid w:val="00B94B95"/>
    <w:rsid w:val="00B95D19"/>
    <w:rsid w:val="00B95E37"/>
    <w:rsid w:val="00B96606"/>
    <w:rsid w:val="00B9689D"/>
    <w:rsid w:val="00B97980"/>
    <w:rsid w:val="00B97C93"/>
    <w:rsid w:val="00B97E5D"/>
    <w:rsid w:val="00BA035E"/>
    <w:rsid w:val="00BA0555"/>
    <w:rsid w:val="00BA081A"/>
    <w:rsid w:val="00BA095E"/>
    <w:rsid w:val="00BA1909"/>
    <w:rsid w:val="00BA19D6"/>
    <w:rsid w:val="00BA208D"/>
    <w:rsid w:val="00BA20DA"/>
    <w:rsid w:val="00BA2871"/>
    <w:rsid w:val="00BA3212"/>
    <w:rsid w:val="00BA3518"/>
    <w:rsid w:val="00BA596A"/>
    <w:rsid w:val="00BA59F4"/>
    <w:rsid w:val="00BA5B87"/>
    <w:rsid w:val="00BA61B0"/>
    <w:rsid w:val="00BA63AF"/>
    <w:rsid w:val="00BA69D0"/>
    <w:rsid w:val="00BA7122"/>
    <w:rsid w:val="00BA71F4"/>
    <w:rsid w:val="00BA78A5"/>
    <w:rsid w:val="00BB038D"/>
    <w:rsid w:val="00BB085D"/>
    <w:rsid w:val="00BB0E9E"/>
    <w:rsid w:val="00BB15CE"/>
    <w:rsid w:val="00BB1E3F"/>
    <w:rsid w:val="00BB206E"/>
    <w:rsid w:val="00BB2A15"/>
    <w:rsid w:val="00BB2B06"/>
    <w:rsid w:val="00BB2D30"/>
    <w:rsid w:val="00BB2E5F"/>
    <w:rsid w:val="00BB347D"/>
    <w:rsid w:val="00BB3EE9"/>
    <w:rsid w:val="00BB3F7A"/>
    <w:rsid w:val="00BB4A5C"/>
    <w:rsid w:val="00BB6CF2"/>
    <w:rsid w:val="00BB7A68"/>
    <w:rsid w:val="00BB7FE2"/>
    <w:rsid w:val="00BC1007"/>
    <w:rsid w:val="00BC131A"/>
    <w:rsid w:val="00BC196C"/>
    <w:rsid w:val="00BC267F"/>
    <w:rsid w:val="00BC26A3"/>
    <w:rsid w:val="00BC2814"/>
    <w:rsid w:val="00BC2BFA"/>
    <w:rsid w:val="00BC30CE"/>
    <w:rsid w:val="00BC31FE"/>
    <w:rsid w:val="00BC3257"/>
    <w:rsid w:val="00BC39D0"/>
    <w:rsid w:val="00BC5014"/>
    <w:rsid w:val="00BC532A"/>
    <w:rsid w:val="00BC545E"/>
    <w:rsid w:val="00BC596D"/>
    <w:rsid w:val="00BC598F"/>
    <w:rsid w:val="00BC5C5C"/>
    <w:rsid w:val="00BC623F"/>
    <w:rsid w:val="00BC6665"/>
    <w:rsid w:val="00BC67A9"/>
    <w:rsid w:val="00BC7054"/>
    <w:rsid w:val="00BC7365"/>
    <w:rsid w:val="00BC73BA"/>
    <w:rsid w:val="00BC7C3F"/>
    <w:rsid w:val="00BD07FA"/>
    <w:rsid w:val="00BD0AEC"/>
    <w:rsid w:val="00BD1239"/>
    <w:rsid w:val="00BD1313"/>
    <w:rsid w:val="00BD2223"/>
    <w:rsid w:val="00BD2247"/>
    <w:rsid w:val="00BD26C7"/>
    <w:rsid w:val="00BD2B6A"/>
    <w:rsid w:val="00BD3E1A"/>
    <w:rsid w:val="00BD46AD"/>
    <w:rsid w:val="00BD4751"/>
    <w:rsid w:val="00BD56B5"/>
    <w:rsid w:val="00BD66A5"/>
    <w:rsid w:val="00BD676D"/>
    <w:rsid w:val="00BD690B"/>
    <w:rsid w:val="00BD6EF6"/>
    <w:rsid w:val="00BD6F09"/>
    <w:rsid w:val="00BE19ED"/>
    <w:rsid w:val="00BE2341"/>
    <w:rsid w:val="00BE2BF2"/>
    <w:rsid w:val="00BE3C7E"/>
    <w:rsid w:val="00BE3E11"/>
    <w:rsid w:val="00BE3F4D"/>
    <w:rsid w:val="00BE4D2D"/>
    <w:rsid w:val="00BE502B"/>
    <w:rsid w:val="00BE5770"/>
    <w:rsid w:val="00BE5B2A"/>
    <w:rsid w:val="00BE6A0B"/>
    <w:rsid w:val="00BE6A93"/>
    <w:rsid w:val="00BE79BE"/>
    <w:rsid w:val="00BE7CB3"/>
    <w:rsid w:val="00BE7EA9"/>
    <w:rsid w:val="00BF0040"/>
    <w:rsid w:val="00BF044D"/>
    <w:rsid w:val="00BF053C"/>
    <w:rsid w:val="00BF0613"/>
    <w:rsid w:val="00BF15FD"/>
    <w:rsid w:val="00BF246D"/>
    <w:rsid w:val="00BF3300"/>
    <w:rsid w:val="00BF3901"/>
    <w:rsid w:val="00BF42CA"/>
    <w:rsid w:val="00BF43E8"/>
    <w:rsid w:val="00BF5D76"/>
    <w:rsid w:val="00BF6C9D"/>
    <w:rsid w:val="00BF6E62"/>
    <w:rsid w:val="00BF6FA1"/>
    <w:rsid w:val="00BF7582"/>
    <w:rsid w:val="00BF7A3C"/>
    <w:rsid w:val="00C006A4"/>
    <w:rsid w:val="00C00B69"/>
    <w:rsid w:val="00C01188"/>
    <w:rsid w:val="00C018E2"/>
    <w:rsid w:val="00C01C16"/>
    <w:rsid w:val="00C020C3"/>
    <w:rsid w:val="00C021A2"/>
    <w:rsid w:val="00C0224A"/>
    <w:rsid w:val="00C0279F"/>
    <w:rsid w:val="00C037E5"/>
    <w:rsid w:val="00C039E8"/>
    <w:rsid w:val="00C04FC1"/>
    <w:rsid w:val="00C051AF"/>
    <w:rsid w:val="00C053FE"/>
    <w:rsid w:val="00C05D52"/>
    <w:rsid w:val="00C066EE"/>
    <w:rsid w:val="00C078DC"/>
    <w:rsid w:val="00C07CE8"/>
    <w:rsid w:val="00C07E73"/>
    <w:rsid w:val="00C115FC"/>
    <w:rsid w:val="00C11A8F"/>
    <w:rsid w:val="00C11B55"/>
    <w:rsid w:val="00C11E1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A8C"/>
    <w:rsid w:val="00C14B9D"/>
    <w:rsid w:val="00C14FCA"/>
    <w:rsid w:val="00C14FD0"/>
    <w:rsid w:val="00C156D7"/>
    <w:rsid w:val="00C16488"/>
    <w:rsid w:val="00C16B00"/>
    <w:rsid w:val="00C17B25"/>
    <w:rsid w:val="00C17BC2"/>
    <w:rsid w:val="00C17D92"/>
    <w:rsid w:val="00C20A86"/>
    <w:rsid w:val="00C20B3C"/>
    <w:rsid w:val="00C216E2"/>
    <w:rsid w:val="00C220AE"/>
    <w:rsid w:val="00C22853"/>
    <w:rsid w:val="00C231F1"/>
    <w:rsid w:val="00C238EE"/>
    <w:rsid w:val="00C24D69"/>
    <w:rsid w:val="00C25B74"/>
    <w:rsid w:val="00C26082"/>
    <w:rsid w:val="00C26920"/>
    <w:rsid w:val="00C27396"/>
    <w:rsid w:val="00C275B2"/>
    <w:rsid w:val="00C30BAB"/>
    <w:rsid w:val="00C30CEB"/>
    <w:rsid w:val="00C33568"/>
    <w:rsid w:val="00C3376C"/>
    <w:rsid w:val="00C340B1"/>
    <w:rsid w:val="00C34432"/>
    <w:rsid w:val="00C34468"/>
    <w:rsid w:val="00C34942"/>
    <w:rsid w:val="00C36742"/>
    <w:rsid w:val="00C37B33"/>
    <w:rsid w:val="00C401F6"/>
    <w:rsid w:val="00C4042C"/>
    <w:rsid w:val="00C4080D"/>
    <w:rsid w:val="00C4116C"/>
    <w:rsid w:val="00C413B7"/>
    <w:rsid w:val="00C41E3A"/>
    <w:rsid w:val="00C420D0"/>
    <w:rsid w:val="00C4233F"/>
    <w:rsid w:val="00C4298F"/>
    <w:rsid w:val="00C42F3C"/>
    <w:rsid w:val="00C4313F"/>
    <w:rsid w:val="00C43914"/>
    <w:rsid w:val="00C43D73"/>
    <w:rsid w:val="00C4571B"/>
    <w:rsid w:val="00C45792"/>
    <w:rsid w:val="00C4579F"/>
    <w:rsid w:val="00C45FDA"/>
    <w:rsid w:val="00C46D07"/>
    <w:rsid w:val="00C473F7"/>
    <w:rsid w:val="00C47F1F"/>
    <w:rsid w:val="00C505D7"/>
    <w:rsid w:val="00C50833"/>
    <w:rsid w:val="00C51604"/>
    <w:rsid w:val="00C51C8B"/>
    <w:rsid w:val="00C5297E"/>
    <w:rsid w:val="00C53166"/>
    <w:rsid w:val="00C5344E"/>
    <w:rsid w:val="00C53A86"/>
    <w:rsid w:val="00C543D0"/>
    <w:rsid w:val="00C545F3"/>
    <w:rsid w:val="00C5480B"/>
    <w:rsid w:val="00C552A7"/>
    <w:rsid w:val="00C557FD"/>
    <w:rsid w:val="00C55A97"/>
    <w:rsid w:val="00C55E63"/>
    <w:rsid w:val="00C56A4B"/>
    <w:rsid w:val="00C56D6B"/>
    <w:rsid w:val="00C56DC9"/>
    <w:rsid w:val="00C57068"/>
    <w:rsid w:val="00C57B3E"/>
    <w:rsid w:val="00C61B27"/>
    <w:rsid w:val="00C61B37"/>
    <w:rsid w:val="00C62544"/>
    <w:rsid w:val="00C6285C"/>
    <w:rsid w:val="00C629F6"/>
    <w:rsid w:val="00C62DDF"/>
    <w:rsid w:val="00C63460"/>
    <w:rsid w:val="00C63D33"/>
    <w:rsid w:val="00C63F3C"/>
    <w:rsid w:val="00C646A4"/>
    <w:rsid w:val="00C65F65"/>
    <w:rsid w:val="00C667EC"/>
    <w:rsid w:val="00C66864"/>
    <w:rsid w:val="00C66CA9"/>
    <w:rsid w:val="00C672BC"/>
    <w:rsid w:val="00C70236"/>
    <w:rsid w:val="00C7097F"/>
    <w:rsid w:val="00C70BC3"/>
    <w:rsid w:val="00C71545"/>
    <w:rsid w:val="00C7242C"/>
    <w:rsid w:val="00C72649"/>
    <w:rsid w:val="00C72977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7A50"/>
    <w:rsid w:val="00C77E1C"/>
    <w:rsid w:val="00C80026"/>
    <w:rsid w:val="00C80C91"/>
    <w:rsid w:val="00C80EB4"/>
    <w:rsid w:val="00C81CA7"/>
    <w:rsid w:val="00C82330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6069"/>
    <w:rsid w:val="00C86377"/>
    <w:rsid w:val="00C90114"/>
    <w:rsid w:val="00C90582"/>
    <w:rsid w:val="00C90852"/>
    <w:rsid w:val="00C90B6B"/>
    <w:rsid w:val="00C90EE0"/>
    <w:rsid w:val="00C91A0F"/>
    <w:rsid w:val="00C921F0"/>
    <w:rsid w:val="00C92290"/>
    <w:rsid w:val="00C92CB4"/>
    <w:rsid w:val="00C92D97"/>
    <w:rsid w:val="00C92DE9"/>
    <w:rsid w:val="00C92E56"/>
    <w:rsid w:val="00C93420"/>
    <w:rsid w:val="00C948A6"/>
    <w:rsid w:val="00C95114"/>
    <w:rsid w:val="00C9546A"/>
    <w:rsid w:val="00C955E9"/>
    <w:rsid w:val="00C96072"/>
    <w:rsid w:val="00C9636B"/>
    <w:rsid w:val="00C9747E"/>
    <w:rsid w:val="00C97BB3"/>
    <w:rsid w:val="00C97D26"/>
    <w:rsid w:val="00CA056F"/>
    <w:rsid w:val="00CA1603"/>
    <w:rsid w:val="00CA1EBE"/>
    <w:rsid w:val="00CA1EC5"/>
    <w:rsid w:val="00CA25D1"/>
    <w:rsid w:val="00CA2F21"/>
    <w:rsid w:val="00CA365B"/>
    <w:rsid w:val="00CA369C"/>
    <w:rsid w:val="00CA4166"/>
    <w:rsid w:val="00CA4210"/>
    <w:rsid w:val="00CA4822"/>
    <w:rsid w:val="00CA5153"/>
    <w:rsid w:val="00CA557C"/>
    <w:rsid w:val="00CA5831"/>
    <w:rsid w:val="00CA586B"/>
    <w:rsid w:val="00CA69F6"/>
    <w:rsid w:val="00CA72C4"/>
    <w:rsid w:val="00CA7669"/>
    <w:rsid w:val="00CB011C"/>
    <w:rsid w:val="00CB19B5"/>
    <w:rsid w:val="00CB1B50"/>
    <w:rsid w:val="00CB1C73"/>
    <w:rsid w:val="00CB1CEF"/>
    <w:rsid w:val="00CB1F93"/>
    <w:rsid w:val="00CB2CD7"/>
    <w:rsid w:val="00CB35DD"/>
    <w:rsid w:val="00CB3DE8"/>
    <w:rsid w:val="00CB4323"/>
    <w:rsid w:val="00CB4CDE"/>
    <w:rsid w:val="00CB4E2E"/>
    <w:rsid w:val="00CB502F"/>
    <w:rsid w:val="00CB5E05"/>
    <w:rsid w:val="00CB6509"/>
    <w:rsid w:val="00CB7740"/>
    <w:rsid w:val="00CC0752"/>
    <w:rsid w:val="00CC07E0"/>
    <w:rsid w:val="00CC0C1F"/>
    <w:rsid w:val="00CC0E3A"/>
    <w:rsid w:val="00CC175F"/>
    <w:rsid w:val="00CC1892"/>
    <w:rsid w:val="00CC1971"/>
    <w:rsid w:val="00CC1BEA"/>
    <w:rsid w:val="00CC1F13"/>
    <w:rsid w:val="00CC259E"/>
    <w:rsid w:val="00CC2B3C"/>
    <w:rsid w:val="00CC2B5B"/>
    <w:rsid w:val="00CC2FD6"/>
    <w:rsid w:val="00CC348D"/>
    <w:rsid w:val="00CC3F7E"/>
    <w:rsid w:val="00CC422F"/>
    <w:rsid w:val="00CC45F3"/>
    <w:rsid w:val="00CC4B67"/>
    <w:rsid w:val="00CC60A4"/>
    <w:rsid w:val="00CC6144"/>
    <w:rsid w:val="00CC6656"/>
    <w:rsid w:val="00CC69B7"/>
    <w:rsid w:val="00CC6B4A"/>
    <w:rsid w:val="00CC6DCE"/>
    <w:rsid w:val="00CC6FC3"/>
    <w:rsid w:val="00CC797B"/>
    <w:rsid w:val="00CC7C9F"/>
    <w:rsid w:val="00CD0B9E"/>
    <w:rsid w:val="00CD1C93"/>
    <w:rsid w:val="00CD21B3"/>
    <w:rsid w:val="00CD21C1"/>
    <w:rsid w:val="00CD28FF"/>
    <w:rsid w:val="00CD3FED"/>
    <w:rsid w:val="00CD4507"/>
    <w:rsid w:val="00CD46B2"/>
    <w:rsid w:val="00CD48F7"/>
    <w:rsid w:val="00CD4E4C"/>
    <w:rsid w:val="00CD51CA"/>
    <w:rsid w:val="00CD5FC8"/>
    <w:rsid w:val="00CD626A"/>
    <w:rsid w:val="00CD74C2"/>
    <w:rsid w:val="00CD7657"/>
    <w:rsid w:val="00CE0806"/>
    <w:rsid w:val="00CE0ADF"/>
    <w:rsid w:val="00CE1539"/>
    <w:rsid w:val="00CE1737"/>
    <w:rsid w:val="00CE1873"/>
    <w:rsid w:val="00CE223E"/>
    <w:rsid w:val="00CE2308"/>
    <w:rsid w:val="00CE2398"/>
    <w:rsid w:val="00CE316A"/>
    <w:rsid w:val="00CE342D"/>
    <w:rsid w:val="00CE36C4"/>
    <w:rsid w:val="00CE3F04"/>
    <w:rsid w:val="00CE3F06"/>
    <w:rsid w:val="00CE41D2"/>
    <w:rsid w:val="00CE441F"/>
    <w:rsid w:val="00CE6AC8"/>
    <w:rsid w:val="00CE6DC8"/>
    <w:rsid w:val="00CE6E6B"/>
    <w:rsid w:val="00CE7590"/>
    <w:rsid w:val="00CE7A77"/>
    <w:rsid w:val="00CF064B"/>
    <w:rsid w:val="00CF0E90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F4B"/>
    <w:rsid w:val="00CF5A1A"/>
    <w:rsid w:val="00CF5A2B"/>
    <w:rsid w:val="00CF5BCF"/>
    <w:rsid w:val="00CF6010"/>
    <w:rsid w:val="00CF60DB"/>
    <w:rsid w:val="00CF65B7"/>
    <w:rsid w:val="00CF7383"/>
    <w:rsid w:val="00CF7A79"/>
    <w:rsid w:val="00D00414"/>
    <w:rsid w:val="00D0041E"/>
    <w:rsid w:val="00D00470"/>
    <w:rsid w:val="00D01FC1"/>
    <w:rsid w:val="00D02183"/>
    <w:rsid w:val="00D0248B"/>
    <w:rsid w:val="00D02D1F"/>
    <w:rsid w:val="00D03069"/>
    <w:rsid w:val="00D0309E"/>
    <w:rsid w:val="00D033DD"/>
    <w:rsid w:val="00D034F0"/>
    <w:rsid w:val="00D05701"/>
    <w:rsid w:val="00D05AB0"/>
    <w:rsid w:val="00D06EF9"/>
    <w:rsid w:val="00D07033"/>
    <w:rsid w:val="00D07735"/>
    <w:rsid w:val="00D07986"/>
    <w:rsid w:val="00D07F4B"/>
    <w:rsid w:val="00D07FD5"/>
    <w:rsid w:val="00D102C4"/>
    <w:rsid w:val="00D105D3"/>
    <w:rsid w:val="00D10727"/>
    <w:rsid w:val="00D107DA"/>
    <w:rsid w:val="00D10B73"/>
    <w:rsid w:val="00D10C0D"/>
    <w:rsid w:val="00D1103F"/>
    <w:rsid w:val="00D11044"/>
    <w:rsid w:val="00D1175F"/>
    <w:rsid w:val="00D11D3E"/>
    <w:rsid w:val="00D11F58"/>
    <w:rsid w:val="00D11F96"/>
    <w:rsid w:val="00D121AE"/>
    <w:rsid w:val="00D12801"/>
    <w:rsid w:val="00D13397"/>
    <w:rsid w:val="00D13D24"/>
    <w:rsid w:val="00D142E8"/>
    <w:rsid w:val="00D143C3"/>
    <w:rsid w:val="00D14718"/>
    <w:rsid w:val="00D14ED1"/>
    <w:rsid w:val="00D15DFB"/>
    <w:rsid w:val="00D17914"/>
    <w:rsid w:val="00D2055F"/>
    <w:rsid w:val="00D2090A"/>
    <w:rsid w:val="00D20EF6"/>
    <w:rsid w:val="00D214B5"/>
    <w:rsid w:val="00D22022"/>
    <w:rsid w:val="00D23853"/>
    <w:rsid w:val="00D23FAE"/>
    <w:rsid w:val="00D24502"/>
    <w:rsid w:val="00D24763"/>
    <w:rsid w:val="00D24C39"/>
    <w:rsid w:val="00D251D8"/>
    <w:rsid w:val="00D254A7"/>
    <w:rsid w:val="00D25C16"/>
    <w:rsid w:val="00D25D17"/>
    <w:rsid w:val="00D26931"/>
    <w:rsid w:val="00D273F1"/>
    <w:rsid w:val="00D276E0"/>
    <w:rsid w:val="00D3007F"/>
    <w:rsid w:val="00D30839"/>
    <w:rsid w:val="00D30A2E"/>
    <w:rsid w:val="00D30DD8"/>
    <w:rsid w:val="00D30E76"/>
    <w:rsid w:val="00D31261"/>
    <w:rsid w:val="00D315A7"/>
    <w:rsid w:val="00D3171A"/>
    <w:rsid w:val="00D32035"/>
    <w:rsid w:val="00D32128"/>
    <w:rsid w:val="00D3258C"/>
    <w:rsid w:val="00D335C3"/>
    <w:rsid w:val="00D33C4B"/>
    <w:rsid w:val="00D33C5E"/>
    <w:rsid w:val="00D3412A"/>
    <w:rsid w:val="00D34CF5"/>
    <w:rsid w:val="00D352AA"/>
    <w:rsid w:val="00D35669"/>
    <w:rsid w:val="00D36C0C"/>
    <w:rsid w:val="00D37CD4"/>
    <w:rsid w:val="00D409C6"/>
    <w:rsid w:val="00D40AC4"/>
    <w:rsid w:val="00D40D3A"/>
    <w:rsid w:val="00D40E89"/>
    <w:rsid w:val="00D41F3A"/>
    <w:rsid w:val="00D42901"/>
    <w:rsid w:val="00D4373A"/>
    <w:rsid w:val="00D43DB7"/>
    <w:rsid w:val="00D44B1C"/>
    <w:rsid w:val="00D44C41"/>
    <w:rsid w:val="00D44C6C"/>
    <w:rsid w:val="00D44DE7"/>
    <w:rsid w:val="00D45A51"/>
    <w:rsid w:val="00D45A63"/>
    <w:rsid w:val="00D46297"/>
    <w:rsid w:val="00D46C83"/>
    <w:rsid w:val="00D46CB1"/>
    <w:rsid w:val="00D46CE3"/>
    <w:rsid w:val="00D47C21"/>
    <w:rsid w:val="00D47FBA"/>
    <w:rsid w:val="00D501EB"/>
    <w:rsid w:val="00D50600"/>
    <w:rsid w:val="00D508CF"/>
    <w:rsid w:val="00D5098B"/>
    <w:rsid w:val="00D51C96"/>
    <w:rsid w:val="00D5298E"/>
    <w:rsid w:val="00D534FB"/>
    <w:rsid w:val="00D535D2"/>
    <w:rsid w:val="00D53D17"/>
    <w:rsid w:val="00D54533"/>
    <w:rsid w:val="00D54B33"/>
    <w:rsid w:val="00D55369"/>
    <w:rsid w:val="00D55B1D"/>
    <w:rsid w:val="00D56100"/>
    <w:rsid w:val="00D5623A"/>
    <w:rsid w:val="00D562EC"/>
    <w:rsid w:val="00D5675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285C"/>
    <w:rsid w:val="00D62E93"/>
    <w:rsid w:val="00D64682"/>
    <w:rsid w:val="00D6551D"/>
    <w:rsid w:val="00D65766"/>
    <w:rsid w:val="00D658EA"/>
    <w:rsid w:val="00D65935"/>
    <w:rsid w:val="00D659F6"/>
    <w:rsid w:val="00D6601B"/>
    <w:rsid w:val="00D661E6"/>
    <w:rsid w:val="00D66AC9"/>
    <w:rsid w:val="00D66BF4"/>
    <w:rsid w:val="00D67F03"/>
    <w:rsid w:val="00D704EB"/>
    <w:rsid w:val="00D71592"/>
    <w:rsid w:val="00D72501"/>
    <w:rsid w:val="00D72A18"/>
    <w:rsid w:val="00D73716"/>
    <w:rsid w:val="00D7384B"/>
    <w:rsid w:val="00D749C2"/>
    <w:rsid w:val="00D74B05"/>
    <w:rsid w:val="00D75203"/>
    <w:rsid w:val="00D75236"/>
    <w:rsid w:val="00D75245"/>
    <w:rsid w:val="00D754C5"/>
    <w:rsid w:val="00D75F8C"/>
    <w:rsid w:val="00D760C1"/>
    <w:rsid w:val="00D77A9A"/>
    <w:rsid w:val="00D77D69"/>
    <w:rsid w:val="00D8086A"/>
    <w:rsid w:val="00D81048"/>
    <w:rsid w:val="00D81163"/>
    <w:rsid w:val="00D81790"/>
    <w:rsid w:val="00D82447"/>
    <w:rsid w:val="00D82828"/>
    <w:rsid w:val="00D82A99"/>
    <w:rsid w:val="00D83D83"/>
    <w:rsid w:val="00D8424B"/>
    <w:rsid w:val="00D8429B"/>
    <w:rsid w:val="00D843C1"/>
    <w:rsid w:val="00D845AB"/>
    <w:rsid w:val="00D84C3B"/>
    <w:rsid w:val="00D8533F"/>
    <w:rsid w:val="00D85B61"/>
    <w:rsid w:val="00D868B0"/>
    <w:rsid w:val="00D87742"/>
    <w:rsid w:val="00D8779B"/>
    <w:rsid w:val="00D90211"/>
    <w:rsid w:val="00D911C1"/>
    <w:rsid w:val="00D91A33"/>
    <w:rsid w:val="00D91E76"/>
    <w:rsid w:val="00D91FFB"/>
    <w:rsid w:val="00D920B9"/>
    <w:rsid w:val="00D92A6C"/>
    <w:rsid w:val="00D92C1A"/>
    <w:rsid w:val="00D9331A"/>
    <w:rsid w:val="00D94763"/>
    <w:rsid w:val="00D94CA3"/>
    <w:rsid w:val="00D95247"/>
    <w:rsid w:val="00D964F9"/>
    <w:rsid w:val="00D9657A"/>
    <w:rsid w:val="00D96A32"/>
    <w:rsid w:val="00D979A4"/>
    <w:rsid w:val="00D97B68"/>
    <w:rsid w:val="00D97EEF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34B7"/>
    <w:rsid w:val="00DA3B33"/>
    <w:rsid w:val="00DA4F9B"/>
    <w:rsid w:val="00DA530D"/>
    <w:rsid w:val="00DA5803"/>
    <w:rsid w:val="00DA5E46"/>
    <w:rsid w:val="00DA6871"/>
    <w:rsid w:val="00DA75BE"/>
    <w:rsid w:val="00DB0622"/>
    <w:rsid w:val="00DB062B"/>
    <w:rsid w:val="00DB0944"/>
    <w:rsid w:val="00DB0A7C"/>
    <w:rsid w:val="00DB1101"/>
    <w:rsid w:val="00DB1796"/>
    <w:rsid w:val="00DB1E66"/>
    <w:rsid w:val="00DB1FDE"/>
    <w:rsid w:val="00DB2A88"/>
    <w:rsid w:val="00DB3309"/>
    <w:rsid w:val="00DB37B6"/>
    <w:rsid w:val="00DB3A09"/>
    <w:rsid w:val="00DB64E7"/>
    <w:rsid w:val="00DB7D5F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2477"/>
    <w:rsid w:val="00DC2B7C"/>
    <w:rsid w:val="00DC31F1"/>
    <w:rsid w:val="00DC32ED"/>
    <w:rsid w:val="00DC3CD8"/>
    <w:rsid w:val="00DC4751"/>
    <w:rsid w:val="00DC4BDA"/>
    <w:rsid w:val="00DC4ECB"/>
    <w:rsid w:val="00DC4F82"/>
    <w:rsid w:val="00DC55E0"/>
    <w:rsid w:val="00DC5AF5"/>
    <w:rsid w:val="00DC6ED7"/>
    <w:rsid w:val="00DC771F"/>
    <w:rsid w:val="00DC7C86"/>
    <w:rsid w:val="00DC7DA9"/>
    <w:rsid w:val="00DC7EBA"/>
    <w:rsid w:val="00DD0778"/>
    <w:rsid w:val="00DD1919"/>
    <w:rsid w:val="00DD21C1"/>
    <w:rsid w:val="00DD34EC"/>
    <w:rsid w:val="00DD394D"/>
    <w:rsid w:val="00DD3EC1"/>
    <w:rsid w:val="00DD41FE"/>
    <w:rsid w:val="00DD4271"/>
    <w:rsid w:val="00DD53FE"/>
    <w:rsid w:val="00DD5501"/>
    <w:rsid w:val="00DD556A"/>
    <w:rsid w:val="00DD5E6D"/>
    <w:rsid w:val="00DD6757"/>
    <w:rsid w:val="00DD6933"/>
    <w:rsid w:val="00DD6DEA"/>
    <w:rsid w:val="00DD6E3B"/>
    <w:rsid w:val="00DD6F8E"/>
    <w:rsid w:val="00DD6FCE"/>
    <w:rsid w:val="00DD7B0A"/>
    <w:rsid w:val="00DE14E8"/>
    <w:rsid w:val="00DE1D9E"/>
    <w:rsid w:val="00DE23C9"/>
    <w:rsid w:val="00DE26CE"/>
    <w:rsid w:val="00DE2960"/>
    <w:rsid w:val="00DE29F6"/>
    <w:rsid w:val="00DE2FD3"/>
    <w:rsid w:val="00DE3095"/>
    <w:rsid w:val="00DE31CF"/>
    <w:rsid w:val="00DE3296"/>
    <w:rsid w:val="00DE469D"/>
    <w:rsid w:val="00DE4BDB"/>
    <w:rsid w:val="00DE529B"/>
    <w:rsid w:val="00DE5602"/>
    <w:rsid w:val="00DE5DFB"/>
    <w:rsid w:val="00DE60E1"/>
    <w:rsid w:val="00DE6144"/>
    <w:rsid w:val="00DE6275"/>
    <w:rsid w:val="00DE7B58"/>
    <w:rsid w:val="00DF05B6"/>
    <w:rsid w:val="00DF0667"/>
    <w:rsid w:val="00DF0AE3"/>
    <w:rsid w:val="00DF129C"/>
    <w:rsid w:val="00DF185E"/>
    <w:rsid w:val="00DF1954"/>
    <w:rsid w:val="00DF1B57"/>
    <w:rsid w:val="00DF1DB5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B28"/>
    <w:rsid w:val="00DF57B2"/>
    <w:rsid w:val="00DF6772"/>
    <w:rsid w:val="00DF77BE"/>
    <w:rsid w:val="00DF7CC7"/>
    <w:rsid w:val="00E00257"/>
    <w:rsid w:val="00E00F68"/>
    <w:rsid w:val="00E0107C"/>
    <w:rsid w:val="00E01402"/>
    <w:rsid w:val="00E01769"/>
    <w:rsid w:val="00E01ABD"/>
    <w:rsid w:val="00E01D55"/>
    <w:rsid w:val="00E01D9E"/>
    <w:rsid w:val="00E02280"/>
    <w:rsid w:val="00E0283B"/>
    <w:rsid w:val="00E0288E"/>
    <w:rsid w:val="00E02CBE"/>
    <w:rsid w:val="00E02CDA"/>
    <w:rsid w:val="00E0390C"/>
    <w:rsid w:val="00E03F19"/>
    <w:rsid w:val="00E0404D"/>
    <w:rsid w:val="00E044E2"/>
    <w:rsid w:val="00E05200"/>
    <w:rsid w:val="00E058F6"/>
    <w:rsid w:val="00E05B30"/>
    <w:rsid w:val="00E05B41"/>
    <w:rsid w:val="00E05EAF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52A"/>
    <w:rsid w:val="00E135C1"/>
    <w:rsid w:val="00E13E92"/>
    <w:rsid w:val="00E141B6"/>
    <w:rsid w:val="00E1432C"/>
    <w:rsid w:val="00E15866"/>
    <w:rsid w:val="00E16195"/>
    <w:rsid w:val="00E163AF"/>
    <w:rsid w:val="00E16675"/>
    <w:rsid w:val="00E167F7"/>
    <w:rsid w:val="00E200F4"/>
    <w:rsid w:val="00E2020B"/>
    <w:rsid w:val="00E20DF3"/>
    <w:rsid w:val="00E21119"/>
    <w:rsid w:val="00E21672"/>
    <w:rsid w:val="00E218B5"/>
    <w:rsid w:val="00E21D91"/>
    <w:rsid w:val="00E224A6"/>
    <w:rsid w:val="00E22576"/>
    <w:rsid w:val="00E22898"/>
    <w:rsid w:val="00E22AFE"/>
    <w:rsid w:val="00E23B7D"/>
    <w:rsid w:val="00E244F9"/>
    <w:rsid w:val="00E2450D"/>
    <w:rsid w:val="00E247D7"/>
    <w:rsid w:val="00E2519A"/>
    <w:rsid w:val="00E2567E"/>
    <w:rsid w:val="00E25D5F"/>
    <w:rsid w:val="00E27335"/>
    <w:rsid w:val="00E27422"/>
    <w:rsid w:val="00E27713"/>
    <w:rsid w:val="00E27C57"/>
    <w:rsid w:val="00E309B1"/>
    <w:rsid w:val="00E30EA3"/>
    <w:rsid w:val="00E30ED5"/>
    <w:rsid w:val="00E31225"/>
    <w:rsid w:val="00E31250"/>
    <w:rsid w:val="00E31270"/>
    <w:rsid w:val="00E31974"/>
    <w:rsid w:val="00E32607"/>
    <w:rsid w:val="00E330C3"/>
    <w:rsid w:val="00E3329D"/>
    <w:rsid w:val="00E3353B"/>
    <w:rsid w:val="00E3361B"/>
    <w:rsid w:val="00E33AEC"/>
    <w:rsid w:val="00E33D48"/>
    <w:rsid w:val="00E35247"/>
    <w:rsid w:val="00E3526D"/>
    <w:rsid w:val="00E35FFA"/>
    <w:rsid w:val="00E36605"/>
    <w:rsid w:val="00E36938"/>
    <w:rsid w:val="00E36978"/>
    <w:rsid w:val="00E36A5C"/>
    <w:rsid w:val="00E37525"/>
    <w:rsid w:val="00E37F78"/>
    <w:rsid w:val="00E37F9B"/>
    <w:rsid w:val="00E4013F"/>
    <w:rsid w:val="00E407CC"/>
    <w:rsid w:val="00E407FD"/>
    <w:rsid w:val="00E41B8E"/>
    <w:rsid w:val="00E4255C"/>
    <w:rsid w:val="00E42B06"/>
    <w:rsid w:val="00E42C03"/>
    <w:rsid w:val="00E43E15"/>
    <w:rsid w:val="00E444AE"/>
    <w:rsid w:val="00E446D2"/>
    <w:rsid w:val="00E4472B"/>
    <w:rsid w:val="00E44FA8"/>
    <w:rsid w:val="00E45007"/>
    <w:rsid w:val="00E456CB"/>
    <w:rsid w:val="00E45C72"/>
    <w:rsid w:val="00E46984"/>
    <w:rsid w:val="00E46BD0"/>
    <w:rsid w:val="00E473A1"/>
    <w:rsid w:val="00E475F5"/>
    <w:rsid w:val="00E4795F"/>
    <w:rsid w:val="00E511C1"/>
    <w:rsid w:val="00E51B8C"/>
    <w:rsid w:val="00E51C78"/>
    <w:rsid w:val="00E53812"/>
    <w:rsid w:val="00E53B33"/>
    <w:rsid w:val="00E54160"/>
    <w:rsid w:val="00E54278"/>
    <w:rsid w:val="00E54DE2"/>
    <w:rsid w:val="00E5505C"/>
    <w:rsid w:val="00E5542B"/>
    <w:rsid w:val="00E55C3A"/>
    <w:rsid w:val="00E56181"/>
    <w:rsid w:val="00E56557"/>
    <w:rsid w:val="00E56AE4"/>
    <w:rsid w:val="00E57C27"/>
    <w:rsid w:val="00E6038E"/>
    <w:rsid w:val="00E60672"/>
    <w:rsid w:val="00E609BA"/>
    <w:rsid w:val="00E60FAA"/>
    <w:rsid w:val="00E61E95"/>
    <w:rsid w:val="00E62994"/>
    <w:rsid w:val="00E63124"/>
    <w:rsid w:val="00E63139"/>
    <w:rsid w:val="00E631F0"/>
    <w:rsid w:val="00E634F9"/>
    <w:rsid w:val="00E63702"/>
    <w:rsid w:val="00E64BCB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184E"/>
    <w:rsid w:val="00E71A3D"/>
    <w:rsid w:val="00E71A58"/>
    <w:rsid w:val="00E7386C"/>
    <w:rsid w:val="00E752BE"/>
    <w:rsid w:val="00E761C6"/>
    <w:rsid w:val="00E7716A"/>
    <w:rsid w:val="00E776B0"/>
    <w:rsid w:val="00E77744"/>
    <w:rsid w:val="00E778E5"/>
    <w:rsid w:val="00E80884"/>
    <w:rsid w:val="00E80EC0"/>
    <w:rsid w:val="00E8116E"/>
    <w:rsid w:val="00E81B63"/>
    <w:rsid w:val="00E81DDA"/>
    <w:rsid w:val="00E831F8"/>
    <w:rsid w:val="00E83609"/>
    <w:rsid w:val="00E83AC6"/>
    <w:rsid w:val="00E84376"/>
    <w:rsid w:val="00E84423"/>
    <w:rsid w:val="00E8487F"/>
    <w:rsid w:val="00E84C29"/>
    <w:rsid w:val="00E851A8"/>
    <w:rsid w:val="00E8531F"/>
    <w:rsid w:val="00E86031"/>
    <w:rsid w:val="00E86868"/>
    <w:rsid w:val="00E871E0"/>
    <w:rsid w:val="00E87228"/>
    <w:rsid w:val="00E872CD"/>
    <w:rsid w:val="00E873F8"/>
    <w:rsid w:val="00E87638"/>
    <w:rsid w:val="00E87BF2"/>
    <w:rsid w:val="00E87C1C"/>
    <w:rsid w:val="00E90EB8"/>
    <w:rsid w:val="00E913C9"/>
    <w:rsid w:val="00E9168C"/>
    <w:rsid w:val="00E91833"/>
    <w:rsid w:val="00E91BE6"/>
    <w:rsid w:val="00E92103"/>
    <w:rsid w:val="00E92839"/>
    <w:rsid w:val="00E92BD5"/>
    <w:rsid w:val="00E93AAE"/>
    <w:rsid w:val="00E9431A"/>
    <w:rsid w:val="00E948DC"/>
    <w:rsid w:val="00E95555"/>
    <w:rsid w:val="00E95915"/>
    <w:rsid w:val="00E95A7E"/>
    <w:rsid w:val="00E96503"/>
    <w:rsid w:val="00E965CD"/>
    <w:rsid w:val="00E9682F"/>
    <w:rsid w:val="00E96EAA"/>
    <w:rsid w:val="00E9761E"/>
    <w:rsid w:val="00EA15E2"/>
    <w:rsid w:val="00EA18C6"/>
    <w:rsid w:val="00EA18E1"/>
    <w:rsid w:val="00EA1967"/>
    <w:rsid w:val="00EA32A0"/>
    <w:rsid w:val="00EA34B3"/>
    <w:rsid w:val="00EA3828"/>
    <w:rsid w:val="00EA38F2"/>
    <w:rsid w:val="00EA391D"/>
    <w:rsid w:val="00EA4689"/>
    <w:rsid w:val="00EA4773"/>
    <w:rsid w:val="00EA4994"/>
    <w:rsid w:val="00EA4A39"/>
    <w:rsid w:val="00EA4C5A"/>
    <w:rsid w:val="00EA5006"/>
    <w:rsid w:val="00EA5045"/>
    <w:rsid w:val="00EA574E"/>
    <w:rsid w:val="00EA58BC"/>
    <w:rsid w:val="00EA6962"/>
    <w:rsid w:val="00EA69B3"/>
    <w:rsid w:val="00EB0FB8"/>
    <w:rsid w:val="00EB12A8"/>
    <w:rsid w:val="00EB250D"/>
    <w:rsid w:val="00EB2B81"/>
    <w:rsid w:val="00EB3CDE"/>
    <w:rsid w:val="00EB3DBD"/>
    <w:rsid w:val="00EB3E29"/>
    <w:rsid w:val="00EB41BB"/>
    <w:rsid w:val="00EB46C0"/>
    <w:rsid w:val="00EB4747"/>
    <w:rsid w:val="00EB4A28"/>
    <w:rsid w:val="00EB575C"/>
    <w:rsid w:val="00EB6FC6"/>
    <w:rsid w:val="00EC1717"/>
    <w:rsid w:val="00EC1B9B"/>
    <w:rsid w:val="00EC1C0E"/>
    <w:rsid w:val="00EC2F03"/>
    <w:rsid w:val="00EC3309"/>
    <w:rsid w:val="00EC3590"/>
    <w:rsid w:val="00EC3813"/>
    <w:rsid w:val="00EC3D66"/>
    <w:rsid w:val="00EC3FFA"/>
    <w:rsid w:val="00EC4263"/>
    <w:rsid w:val="00EC5584"/>
    <w:rsid w:val="00EC5780"/>
    <w:rsid w:val="00EC5F4C"/>
    <w:rsid w:val="00EC6151"/>
    <w:rsid w:val="00EC61BF"/>
    <w:rsid w:val="00EC6219"/>
    <w:rsid w:val="00EC6978"/>
    <w:rsid w:val="00EC6D97"/>
    <w:rsid w:val="00EC6F0B"/>
    <w:rsid w:val="00EC7873"/>
    <w:rsid w:val="00ED01FA"/>
    <w:rsid w:val="00ED129C"/>
    <w:rsid w:val="00ED1E79"/>
    <w:rsid w:val="00ED21ED"/>
    <w:rsid w:val="00ED23A3"/>
    <w:rsid w:val="00ED28CD"/>
    <w:rsid w:val="00ED28F9"/>
    <w:rsid w:val="00ED3D09"/>
    <w:rsid w:val="00ED4575"/>
    <w:rsid w:val="00ED46C0"/>
    <w:rsid w:val="00ED48C2"/>
    <w:rsid w:val="00ED48D1"/>
    <w:rsid w:val="00ED4AF3"/>
    <w:rsid w:val="00ED4C11"/>
    <w:rsid w:val="00ED64CD"/>
    <w:rsid w:val="00ED68C4"/>
    <w:rsid w:val="00ED7DA9"/>
    <w:rsid w:val="00EE0317"/>
    <w:rsid w:val="00EE044D"/>
    <w:rsid w:val="00EE11DB"/>
    <w:rsid w:val="00EE23FB"/>
    <w:rsid w:val="00EE3446"/>
    <w:rsid w:val="00EE36C1"/>
    <w:rsid w:val="00EE3C8D"/>
    <w:rsid w:val="00EE44EC"/>
    <w:rsid w:val="00EE493C"/>
    <w:rsid w:val="00EE4F77"/>
    <w:rsid w:val="00EE50FD"/>
    <w:rsid w:val="00EE58BD"/>
    <w:rsid w:val="00EE756F"/>
    <w:rsid w:val="00EF0649"/>
    <w:rsid w:val="00EF17E5"/>
    <w:rsid w:val="00EF19A9"/>
    <w:rsid w:val="00EF1F3E"/>
    <w:rsid w:val="00EF2723"/>
    <w:rsid w:val="00EF2BE7"/>
    <w:rsid w:val="00EF320E"/>
    <w:rsid w:val="00EF32FB"/>
    <w:rsid w:val="00EF468C"/>
    <w:rsid w:val="00EF4811"/>
    <w:rsid w:val="00EF4928"/>
    <w:rsid w:val="00EF4A50"/>
    <w:rsid w:val="00EF57ED"/>
    <w:rsid w:val="00EF5857"/>
    <w:rsid w:val="00EF63F2"/>
    <w:rsid w:val="00EF643A"/>
    <w:rsid w:val="00EF6C7E"/>
    <w:rsid w:val="00EF73B5"/>
    <w:rsid w:val="00EF7568"/>
    <w:rsid w:val="00F0026C"/>
    <w:rsid w:val="00F0054E"/>
    <w:rsid w:val="00F014EA"/>
    <w:rsid w:val="00F017FD"/>
    <w:rsid w:val="00F01872"/>
    <w:rsid w:val="00F023B7"/>
    <w:rsid w:val="00F024F6"/>
    <w:rsid w:val="00F02F11"/>
    <w:rsid w:val="00F033CE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921"/>
    <w:rsid w:val="00F07C3D"/>
    <w:rsid w:val="00F108FF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E4"/>
    <w:rsid w:val="00F139C0"/>
    <w:rsid w:val="00F13FD8"/>
    <w:rsid w:val="00F145D7"/>
    <w:rsid w:val="00F14C1B"/>
    <w:rsid w:val="00F15602"/>
    <w:rsid w:val="00F15D4E"/>
    <w:rsid w:val="00F15E89"/>
    <w:rsid w:val="00F1619E"/>
    <w:rsid w:val="00F1640F"/>
    <w:rsid w:val="00F16566"/>
    <w:rsid w:val="00F16B17"/>
    <w:rsid w:val="00F16FDA"/>
    <w:rsid w:val="00F2020D"/>
    <w:rsid w:val="00F204DF"/>
    <w:rsid w:val="00F20B31"/>
    <w:rsid w:val="00F2127D"/>
    <w:rsid w:val="00F21A1E"/>
    <w:rsid w:val="00F21B82"/>
    <w:rsid w:val="00F21CDF"/>
    <w:rsid w:val="00F2270D"/>
    <w:rsid w:val="00F23574"/>
    <w:rsid w:val="00F23C2E"/>
    <w:rsid w:val="00F23DDA"/>
    <w:rsid w:val="00F243F7"/>
    <w:rsid w:val="00F249CF"/>
    <w:rsid w:val="00F24AFB"/>
    <w:rsid w:val="00F255D5"/>
    <w:rsid w:val="00F25EE3"/>
    <w:rsid w:val="00F25F14"/>
    <w:rsid w:val="00F267DA"/>
    <w:rsid w:val="00F26E3E"/>
    <w:rsid w:val="00F27BA4"/>
    <w:rsid w:val="00F27CBE"/>
    <w:rsid w:val="00F27E3E"/>
    <w:rsid w:val="00F30047"/>
    <w:rsid w:val="00F300F7"/>
    <w:rsid w:val="00F31041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A63"/>
    <w:rsid w:val="00F40D11"/>
    <w:rsid w:val="00F417BC"/>
    <w:rsid w:val="00F41D52"/>
    <w:rsid w:val="00F422D4"/>
    <w:rsid w:val="00F423BC"/>
    <w:rsid w:val="00F423DD"/>
    <w:rsid w:val="00F428D5"/>
    <w:rsid w:val="00F430ED"/>
    <w:rsid w:val="00F435D1"/>
    <w:rsid w:val="00F43754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6869"/>
    <w:rsid w:val="00F46A58"/>
    <w:rsid w:val="00F46B67"/>
    <w:rsid w:val="00F47D31"/>
    <w:rsid w:val="00F47EDD"/>
    <w:rsid w:val="00F5028E"/>
    <w:rsid w:val="00F507BC"/>
    <w:rsid w:val="00F508DC"/>
    <w:rsid w:val="00F50A6D"/>
    <w:rsid w:val="00F51EAC"/>
    <w:rsid w:val="00F527D8"/>
    <w:rsid w:val="00F537FE"/>
    <w:rsid w:val="00F5458D"/>
    <w:rsid w:val="00F5491D"/>
    <w:rsid w:val="00F54A85"/>
    <w:rsid w:val="00F55628"/>
    <w:rsid w:val="00F559EC"/>
    <w:rsid w:val="00F55EE3"/>
    <w:rsid w:val="00F56EAB"/>
    <w:rsid w:val="00F572BB"/>
    <w:rsid w:val="00F57921"/>
    <w:rsid w:val="00F6048F"/>
    <w:rsid w:val="00F60F28"/>
    <w:rsid w:val="00F60FEA"/>
    <w:rsid w:val="00F6132A"/>
    <w:rsid w:val="00F6164D"/>
    <w:rsid w:val="00F62043"/>
    <w:rsid w:val="00F62548"/>
    <w:rsid w:val="00F62812"/>
    <w:rsid w:val="00F62F1F"/>
    <w:rsid w:val="00F63C6B"/>
    <w:rsid w:val="00F6400A"/>
    <w:rsid w:val="00F645A8"/>
    <w:rsid w:val="00F64A80"/>
    <w:rsid w:val="00F64D52"/>
    <w:rsid w:val="00F65015"/>
    <w:rsid w:val="00F6509A"/>
    <w:rsid w:val="00F6557E"/>
    <w:rsid w:val="00F65826"/>
    <w:rsid w:val="00F660C0"/>
    <w:rsid w:val="00F6634E"/>
    <w:rsid w:val="00F6647C"/>
    <w:rsid w:val="00F66BB9"/>
    <w:rsid w:val="00F66DBA"/>
    <w:rsid w:val="00F66EEF"/>
    <w:rsid w:val="00F72A47"/>
    <w:rsid w:val="00F72E90"/>
    <w:rsid w:val="00F736BA"/>
    <w:rsid w:val="00F739E2"/>
    <w:rsid w:val="00F74849"/>
    <w:rsid w:val="00F749D5"/>
    <w:rsid w:val="00F765A3"/>
    <w:rsid w:val="00F7664C"/>
    <w:rsid w:val="00F7697A"/>
    <w:rsid w:val="00F77DEF"/>
    <w:rsid w:val="00F77EA5"/>
    <w:rsid w:val="00F8048E"/>
    <w:rsid w:val="00F805A0"/>
    <w:rsid w:val="00F806CD"/>
    <w:rsid w:val="00F81B8C"/>
    <w:rsid w:val="00F824E2"/>
    <w:rsid w:val="00F827B1"/>
    <w:rsid w:val="00F83213"/>
    <w:rsid w:val="00F84744"/>
    <w:rsid w:val="00F847AF"/>
    <w:rsid w:val="00F849C1"/>
    <w:rsid w:val="00F852F8"/>
    <w:rsid w:val="00F85643"/>
    <w:rsid w:val="00F8572D"/>
    <w:rsid w:val="00F85ED0"/>
    <w:rsid w:val="00F86818"/>
    <w:rsid w:val="00F87012"/>
    <w:rsid w:val="00F87187"/>
    <w:rsid w:val="00F9058C"/>
    <w:rsid w:val="00F909F6"/>
    <w:rsid w:val="00F90A48"/>
    <w:rsid w:val="00F90A7B"/>
    <w:rsid w:val="00F90E5A"/>
    <w:rsid w:val="00F911A0"/>
    <w:rsid w:val="00F91312"/>
    <w:rsid w:val="00F91792"/>
    <w:rsid w:val="00F91B87"/>
    <w:rsid w:val="00F92614"/>
    <w:rsid w:val="00F93205"/>
    <w:rsid w:val="00F9346F"/>
    <w:rsid w:val="00F94135"/>
    <w:rsid w:val="00F946B8"/>
    <w:rsid w:val="00F9501E"/>
    <w:rsid w:val="00F95E7E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2222"/>
    <w:rsid w:val="00FA3085"/>
    <w:rsid w:val="00FA3403"/>
    <w:rsid w:val="00FA354F"/>
    <w:rsid w:val="00FA3C36"/>
    <w:rsid w:val="00FA3D73"/>
    <w:rsid w:val="00FA4A16"/>
    <w:rsid w:val="00FA54A8"/>
    <w:rsid w:val="00FA5933"/>
    <w:rsid w:val="00FA601B"/>
    <w:rsid w:val="00FA6454"/>
    <w:rsid w:val="00FA6C11"/>
    <w:rsid w:val="00FA7232"/>
    <w:rsid w:val="00FA7CC3"/>
    <w:rsid w:val="00FB019D"/>
    <w:rsid w:val="00FB0524"/>
    <w:rsid w:val="00FB06B3"/>
    <w:rsid w:val="00FB0FB3"/>
    <w:rsid w:val="00FB1846"/>
    <w:rsid w:val="00FB215B"/>
    <w:rsid w:val="00FB24BC"/>
    <w:rsid w:val="00FB2D58"/>
    <w:rsid w:val="00FB3085"/>
    <w:rsid w:val="00FB3915"/>
    <w:rsid w:val="00FB3C49"/>
    <w:rsid w:val="00FB4BB5"/>
    <w:rsid w:val="00FB4CD6"/>
    <w:rsid w:val="00FB4CFD"/>
    <w:rsid w:val="00FB61F1"/>
    <w:rsid w:val="00FB6E00"/>
    <w:rsid w:val="00FB6E9F"/>
    <w:rsid w:val="00FB7300"/>
    <w:rsid w:val="00FB742C"/>
    <w:rsid w:val="00FB7912"/>
    <w:rsid w:val="00FB7F58"/>
    <w:rsid w:val="00FC0127"/>
    <w:rsid w:val="00FC12A7"/>
    <w:rsid w:val="00FC1D7A"/>
    <w:rsid w:val="00FC2194"/>
    <w:rsid w:val="00FC21E7"/>
    <w:rsid w:val="00FC2C6C"/>
    <w:rsid w:val="00FC4853"/>
    <w:rsid w:val="00FC5405"/>
    <w:rsid w:val="00FC5539"/>
    <w:rsid w:val="00FC5783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A0"/>
    <w:rsid w:val="00FC76C6"/>
    <w:rsid w:val="00FD08F1"/>
    <w:rsid w:val="00FD0A53"/>
    <w:rsid w:val="00FD0ABF"/>
    <w:rsid w:val="00FD0FF2"/>
    <w:rsid w:val="00FD1975"/>
    <w:rsid w:val="00FD288C"/>
    <w:rsid w:val="00FD2B6F"/>
    <w:rsid w:val="00FD2C77"/>
    <w:rsid w:val="00FD2CFA"/>
    <w:rsid w:val="00FD3385"/>
    <w:rsid w:val="00FD4489"/>
    <w:rsid w:val="00FD44A0"/>
    <w:rsid w:val="00FD4539"/>
    <w:rsid w:val="00FD5394"/>
    <w:rsid w:val="00FD6593"/>
    <w:rsid w:val="00FD67BF"/>
    <w:rsid w:val="00FD691E"/>
    <w:rsid w:val="00FD71C1"/>
    <w:rsid w:val="00FD7A1C"/>
    <w:rsid w:val="00FD7E84"/>
    <w:rsid w:val="00FE1BFA"/>
    <w:rsid w:val="00FE1DC5"/>
    <w:rsid w:val="00FE39A8"/>
    <w:rsid w:val="00FE3EEB"/>
    <w:rsid w:val="00FE3F68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6D9C"/>
    <w:rsid w:val="00FE7168"/>
    <w:rsid w:val="00FE7619"/>
    <w:rsid w:val="00FE7F6A"/>
    <w:rsid w:val="00FF0608"/>
    <w:rsid w:val="00FF09DF"/>
    <w:rsid w:val="00FF0B3D"/>
    <w:rsid w:val="00FF0C48"/>
    <w:rsid w:val="00FF0D57"/>
    <w:rsid w:val="00FF1802"/>
    <w:rsid w:val="00FF1F66"/>
    <w:rsid w:val="00FF29A9"/>
    <w:rsid w:val="00FF2FC1"/>
    <w:rsid w:val="00FF30BD"/>
    <w:rsid w:val="00FF44F1"/>
    <w:rsid w:val="00FF46FA"/>
    <w:rsid w:val="00FF5A74"/>
    <w:rsid w:val="00FF61ED"/>
    <w:rsid w:val="00FF644D"/>
    <w:rsid w:val="00FF6564"/>
    <w:rsid w:val="00FF6B55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94F0AD-9DB5-4017-AEEC-ADBADD74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674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FD04-74CA-40B9-8F74-6CCDF909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1</TotalTime>
  <Pages>6</Pages>
  <Words>5958</Words>
  <Characters>33967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Office3@wave-groups.com</cp:lastModifiedBy>
  <cp:revision>2</cp:revision>
  <cp:lastPrinted>2019-11-13T04:30:00Z</cp:lastPrinted>
  <dcterms:created xsi:type="dcterms:W3CDTF">2019-11-13T05:40:00Z</dcterms:created>
  <dcterms:modified xsi:type="dcterms:W3CDTF">2019-11-13T05:40:00Z</dcterms:modified>
</cp:coreProperties>
</file>