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555" w:rsidRPr="00630DAB" w:rsidRDefault="00027555" w:rsidP="0059060C">
      <w:pPr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บริษัทหลักทรัพย์ </w:t>
      </w:r>
      <w:r w:rsidR="00B240DB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โนมูระ 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พัฒนสิน จำกัด (มหาชน)</w:t>
      </w:r>
    </w:p>
    <w:p w:rsidR="00E42A6D" w:rsidRPr="00630DAB" w:rsidRDefault="00E42A6D" w:rsidP="0059060C">
      <w:pPr>
        <w:tabs>
          <w:tab w:val="left" w:pos="1440"/>
        </w:tabs>
        <w:ind w:left="600" w:hanging="60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E42A6D" w:rsidRPr="00630DAB" w:rsidRDefault="00E42A6D" w:rsidP="0059060C">
      <w:pPr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F6230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7260FB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B17464"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0B2ED1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B16035" w:rsidRPr="00630DAB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B17464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กันยายน</w:t>
      </w:r>
      <w:r w:rsidR="00327589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B16035" w:rsidRPr="00630DAB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4C6148" w:rsidRPr="00630DA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77A00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0560CF" w:rsidRPr="00630DAB" w:rsidRDefault="000560CF" w:rsidP="00CC567E">
      <w:pPr>
        <w:pStyle w:val="PlainText"/>
        <w:widowControl/>
        <w:spacing w:before="36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0560CF" w:rsidRPr="00630DAB" w:rsidRDefault="00C92DCD" w:rsidP="00CC567E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:rsidR="000513C2" w:rsidRPr="00630DAB" w:rsidRDefault="000513C2" w:rsidP="00CC567E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eastAsia="Angsana New" w:hAnsiTheme="majorBidi" w:cstheme="majorBidi"/>
          <w:sz w:val="32"/>
          <w:szCs w:val="32"/>
          <w:cs/>
        </w:rPr>
        <w:t>บริษัทหลักทรัพย์ โนมูระ พัฒนสิน จำกัด (มหาชน) (</w:t>
      </w:r>
      <w:r w:rsidRPr="00630DAB">
        <w:rPr>
          <w:rFonts w:asciiTheme="majorBidi" w:eastAsia="Angsana New" w:hAnsiTheme="majorBidi" w:cstheme="majorBidi"/>
          <w:sz w:val="32"/>
          <w:szCs w:val="32"/>
        </w:rPr>
        <w:t>“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>บริษัทฯ</w:t>
      </w:r>
      <w:r w:rsidRPr="00630DAB">
        <w:rPr>
          <w:rFonts w:asciiTheme="majorBidi" w:eastAsia="Angsana New" w:hAnsiTheme="majorBidi" w:cstheme="majorBidi"/>
          <w:sz w:val="32"/>
          <w:szCs w:val="32"/>
        </w:rPr>
        <w:t>”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Pr="00630DAB">
        <w:rPr>
          <w:rStyle w:val="PageNumber"/>
          <w:rFonts w:asciiTheme="majorBidi" w:hAnsiTheme="majorBidi" w:cstheme="majorBidi"/>
          <w:sz w:val="32"/>
          <w:szCs w:val="32"/>
          <w:cs/>
        </w:rPr>
        <w:t>โดย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มีบริษัท 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Nomura Asia Investment 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</w:rPr>
        <w:t>Singapore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</w:rPr>
        <w:t>Pte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. 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</w:rPr>
        <w:t>Ltd</w:t>
      </w:r>
      <w:r w:rsidRPr="00630DA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. ซึ่ง</w:t>
      </w:r>
      <w:r w:rsidRPr="00630DA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เป็นบริษัทที่จดทะเบียนจัดตั้งในประเทศสิงคโปร์ เป็นบริษัทใหญ่ และมี </w:t>
      </w:r>
      <w:r w:rsidRPr="00630DAB">
        <w:rPr>
          <w:rStyle w:val="PageNumber"/>
          <w:rFonts w:asciiTheme="majorBidi" w:hAnsiTheme="majorBidi" w:cstheme="majorBidi"/>
          <w:sz w:val="32"/>
          <w:szCs w:val="32"/>
        </w:rPr>
        <w:t>Nomura Holdings, Inc</w:t>
      </w:r>
      <w:r w:rsidRPr="00630DA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. เป็นบริษัทใหญ่ของกลุ่มบริษัท 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>บริษัทฯประกอบธุรกิจหลักทรัพย์และธุรกิจสัญญาซื้อขายล่วงหน้า โดยการเป็นนายหน้าซื้อขายหลักทรัพย์ เป็นตัวแทนซื้อขายสัญญาซื้อขายล่วงหน้า เป็นตัวแทนสนับสนุนการขายและรับซื้อคืนหน่วยลงทุน การค้า</w:t>
      </w:r>
      <w:r w:rsidRPr="00630DAB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หลักทรัพย์ </w:t>
      </w:r>
      <w:r w:rsidRPr="00630DAB">
        <w:rPr>
          <w:rFonts w:asciiTheme="majorBidi" w:eastAsia="Angsana New" w:hAnsiTheme="majorBidi" w:cstheme="majorBidi"/>
          <w:spacing w:val="-8"/>
          <w:sz w:val="32"/>
          <w:szCs w:val="32"/>
          <w:cs/>
        </w:rPr>
        <w:t xml:space="preserve">การยืมและให้ยืมหลักทรัพย์ การเป็นที่ปรึกษาทางการเงินและการลงทุน และการจัดจำหน่ายหลักทรัพย์ </w:t>
      </w:r>
    </w:p>
    <w:p w:rsidR="000513C2" w:rsidRPr="00630DAB" w:rsidRDefault="000513C2" w:rsidP="00CC567E">
      <w:pPr>
        <w:spacing w:before="120" w:after="120"/>
        <w:ind w:left="547" w:hanging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30DAB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บริษัทฯมีที่อยู่ตามที่จดทะเบียนตั้งอยู่เลขที่ </w:t>
      </w:r>
      <w:r w:rsidRPr="00630DAB">
        <w:rPr>
          <w:rFonts w:asciiTheme="majorBidi" w:eastAsia="Angsana New" w:hAnsiTheme="majorBidi" w:cstheme="majorBidi"/>
          <w:sz w:val="32"/>
          <w:szCs w:val="32"/>
        </w:rPr>
        <w:t>25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อาคารกรุงเทพประกันภัย ชั้น </w:t>
      </w:r>
      <w:r w:rsidRPr="00630DAB">
        <w:rPr>
          <w:rFonts w:asciiTheme="majorBidi" w:eastAsia="Angsana New" w:hAnsiTheme="majorBidi" w:cstheme="majorBidi"/>
          <w:sz w:val="32"/>
          <w:szCs w:val="32"/>
        </w:rPr>
        <w:t xml:space="preserve">15 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- </w:t>
      </w:r>
      <w:r w:rsidRPr="00630DAB">
        <w:rPr>
          <w:rFonts w:asciiTheme="majorBidi" w:eastAsia="Angsana New" w:hAnsiTheme="majorBidi" w:cstheme="majorBidi"/>
          <w:sz w:val="32"/>
          <w:szCs w:val="32"/>
        </w:rPr>
        <w:t>17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ถนนสาทรใต้ แขวง               ทุ่งมหาเมฆ เขตสาทร กรุงเทพมหานคร ณ วันที่</w:t>
      </w:r>
      <w:r w:rsidRPr="00630DAB">
        <w:rPr>
          <w:rFonts w:asciiTheme="majorBidi" w:eastAsia="Angsana New" w:hAnsiTheme="majorBidi" w:cstheme="majorBidi"/>
          <w:sz w:val="32"/>
          <w:szCs w:val="32"/>
        </w:rPr>
        <w:t xml:space="preserve"> 30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417914" w:rsidRPr="00630DAB">
        <w:rPr>
          <w:rFonts w:asciiTheme="majorBidi" w:eastAsia="Angsana New" w:hAnsiTheme="majorBidi" w:cstheme="majorBidi"/>
          <w:sz w:val="32"/>
          <w:szCs w:val="32"/>
          <w:cs/>
        </w:rPr>
        <w:t>กันยา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>ยน</w:t>
      </w:r>
      <w:r w:rsidRPr="00630DAB">
        <w:rPr>
          <w:rFonts w:asciiTheme="majorBidi" w:eastAsia="Angsana New" w:hAnsiTheme="majorBidi" w:cstheme="majorBidi"/>
          <w:sz w:val="32"/>
          <w:szCs w:val="32"/>
        </w:rPr>
        <w:t xml:space="preserve"> 256</w:t>
      </w:r>
      <w:r w:rsidR="00777A00">
        <w:rPr>
          <w:rFonts w:asciiTheme="majorBidi" w:eastAsia="Angsana New" w:hAnsiTheme="majorBidi" w:cstheme="majorBidi"/>
          <w:sz w:val="32"/>
          <w:szCs w:val="32"/>
        </w:rPr>
        <w:t>2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บริษัทฯมีสำนักงานทั้งสิ้น </w:t>
      </w:r>
      <w:r w:rsidRPr="00630DAB">
        <w:rPr>
          <w:rFonts w:asciiTheme="majorBidi" w:eastAsia="Angsana New" w:hAnsiTheme="majorBidi" w:cstheme="majorBidi"/>
          <w:sz w:val="32"/>
          <w:szCs w:val="32"/>
        </w:rPr>
        <w:t>1</w:t>
      </w:r>
      <w:r w:rsidR="000A74B8" w:rsidRPr="00630DAB">
        <w:rPr>
          <w:rFonts w:asciiTheme="majorBidi" w:eastAsia="Angsana New" w:hAnsiTheme="majorBidi" w:cstheme="majorBidi"/>
          <w:sz w:val="32"/>
          <w:szCs w:val="32"/>
        </w:rPr>
        <w:t>6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แห่งคือสำนักงานใหญ่ สำนักงานสาขาในกรุงเทพมหานครและต่างจังหวัดอีก </w:t>
      </w:r>
      <w:r w:rsidR="006F190B" w:rsidRPr="00630DAB">
        <w:rPr>
          <w:rFonts w:asciiTheme="majorBidi" w:eastAsia="Angsana New" w:hAnsiTheme="majorBidi" w:cstheme="majorBidi"/>
          <w:sz w:val="32"/>
          <w:szCs w:val="32"/>
        </w:rPr>
        <w:t>1</w:t>
      </w:r>
      <w:r w:rsidR="000A74B8" w:rsidRPr="00630DAB">
        <w:rPr>
          <w:rFonts w:asciiTheme="majorBidi" w:eastAsia="Angsana New" w:hAnsiTheme="majorBidi" w:cstheme="majorBidi"/>
          <w:sz w:val="32"/>
          <w:szCs w:val="32"/>
        </w:rPr>
        <w:t>5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แห่ง </w:t>
      </w:r>
    </w:p>
    <w:p w:rsidR="000560CF" w:rsidRPr="00630DAB" w:rsidRDefault="000560CF" w:rsidP="00CC567E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0560CF" w:rsidRPr="00630DAB" w:rsidRDefault="000560CF" w:rsidP="00CC567E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eastAsia="Angsana New" w:hAnsiTheme="majorBidi" w:cstheme="majorBidi"/>
          <w:spacing w:val="-6"/>
          <w:sz w:val="32"/>
          <w:szCs w:val="32"/>
          <w:cs/>
        </w:rPr>
        <w:tab/>
      </w:r>
      <w:r w:rsidRPr="00630DAB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023D20" w:rsidRPr="00630DAB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630DA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</w:t>
      </w:r>
      <w:r w:rsidR="007A7CEB" w:rsidRPr="00630DAB">
        <w:rPr>
          <w:rFonts w:asciiTheme="majorBidi" w:hAnsiTheme="majorBidi" w:cstheme="majorBidi"/>
          <w:spacing w:val="-6"/>
          <w:sz w:val="32"/>
          <w:szCs w:val="32"/>
          <w:cs/>
        </w:rPr>
        <w:t>รายงานทางการเงิน</w:t>
      </w:r>
      <w:r w:rsidRPr="00630DAB">
        <w:rPr>
          <w:rFonts w:asciiTheme="majorBidi" w:hAnsiTheme="majorBidi" w:cstheme="majorBidi"/>
          <w:spacing w:val="-6"/>
          <w:sz w:val="32"/>
          <w:szCs w:val="32"/>
          <w:cs/>
        </w:rPr>
        <w:t>ระหว่าง</w:t>
      </w:r>
      <w:r w:rsidRPr="00630DAB">
        <w:rPr>
          <w:rFonts w:asciiTheme="majorBidi" w:hAnsiTheme="majorBidi" w:cstheme="majorBidi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</w:t>
      </w:r>
      <w:r w:rsidR="00767275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งบแสดงการเปลี่ยนแปลงในส่วนของเจ้าของและงบกระแสเงินสดในรูปแบบเช่นเดียวกับงบการเงินประจำปี</w:t>
      </w:r>
      <w:r w:rsidR="00CE136C" w:rsidRPr="00630DAB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</w:t>
      </w:r>
      <w:r w:rsidRPr="00630DAB">
        <w:rPr>
          <w:rFonts w:asciiTheme="majorBidi" w:hAnsiTheme="majorBidi" w:cstheme="majorBidi"/>
          <w:sz w:val="32"/>
          <w:szCs w:val="32"/>
          <w:cs/>
        </w:rPr>
        <w:t>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</w:t>
      </w:r>
      <w:r w:rsidR="000A58AD" w:rsidRPr="00630DAB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0A58AD" w:rsidRPr="00630DAB">
        <w:rPr>
          <w:rFonts w:asciiTheme="majorBidi" w:hAnsiTheme="majorBidi" w:cstheme="majorBidi"/>
          <w:sz w:val="32"/>
          <w:szCs w:val="32"/>
        </w:rPr>
        <w:t>22</w:t>
      </w:r>
      <w:r w:rsidRPr="00630DAB">
        <w:rPr>
          <w:rFonts w:asciiTheme="majorBidi" w:hAnsiTheme="majorBidi" w:cstheme="majorBidi"/>
          <w:sz w:val="32"/>
          <w:szCs w:val="32"/>
          <w:cs/>
        </w:rPr>
        <w:t>/255</w:t>
      </w:r>
      <w:r w:rsidR="000A58AD" w:rsidRPr="00630DAB">
        <w:rPr>
          <w:rFonts w:asciiTheme="majorBidi" w:hAnsiTheme="majorBidi" w:cstheme="majorBidi"/>
          <w:sz w:val="32"/>
          <w:szCs w:val="32"/>
        </w:rPr>
        <w:t>9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เรื่องแบบงบการเงินสำหรับบริษัทหลักทรัพย์</w:t>
      </w:r>
      <w:r w:rsidR="00A52012"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="00A52012" w:rsidRPr="00630DAB">
        <w:rPr>
          <w:rFonts w:asciiTheme="majorBidi" w:hAnsiTheme="majorBidi" w:cstheme="majorBidi"/>
          <w:sz w:val="32"/>
          <w:szCs w:val="32"/>
          <w:cs/>
        </w:rPr>
        <w:t xml:space="preserve">(ฉบับที่ </w:t>
      </w:r>
      <w:r w:rsidR="00A52012" w:rsidRPr="00630DAB">
        <w:rPr>
          <w:rFonts w:asciiTheme="majorBidi" w:hAnsiTheme="majorBidi" w:cstheme="majorBidi"/>
          <w:sz w:val="32"/>
          <w:szCs w:val="32"/>
        </w:rPr>
        <w:t>2</w:t>
      </w:r>
      <w:r w:rsidR="00A52012" w:rsidRPr="00630DA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0A58AD" w:rsidRPr="00630DAB">
        <w:rPr>
          <w:rFonts w:asciiTheme="majorBidi" w:hAnsiTheme="majorBidi" w:cstheme="majorBidi"/>
          <w:sz w:val="32"/>
          <w:szCs w:val="32"/>
        </w:rPr>
        <w:t>2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58AD" w:rsidRPr="00630DA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23D20" w:rsidRPr="00630DAB">
        <w:rPr>
          <w:rFonts w:asciiTheme="majorBidi" w:hAnsiTheme="majorBidi" w:cstheme="majorBidi"/>
          <w:sz w:val="32"/>
          <w:szCs w:val="32"/>
        </w:rPr>
        <w:t>2559</w:t>
      </w:r>
      <w:r w:rsidR="000A58AD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560CF" w:rsidRPr="00630DAB" w:rsidRDefault="000560CF" w:rsidP="00CC567E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</w:t>
      </w:r>
      <w:r w:rsidR="00A40D3F" w:rsidRPr="00630DAB">
        <w:rPr>
          <w:rFonts w:asciiTheme="majorBidi" w:hAnsiTheme="majorBidi" w:cstheme="majorBidi"/>
          <w:sz w:val="32"/>
          <w:szCs w:val="32"/>
          <w:cs/>
        </w:rPr>
        <w:t>จกรรม เหตุการณ์และสถานการณ์ใหม่</w:t>
      </w:r>
      <w:r w:rsidRPr="00630DAB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0560CF" w:rsidRPr="00630DAB" w:rsidRDefault="000560CF" w:rsidP="00CC567E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   งบการเงินระหว่างกาลฉบับภาษาอังกฤษแปลมาจากงบการเงิน</w:t>
      </w:r>
      <w:r w:rsidR="00805CAB" w:rsidRPr="00630DAB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ระหว่างกาลฉบับภาษาไทยนี้</w:t>
      </w:r>
    </w:p>
    <w:p w:rsidR="000560CF" w:rsidRPr="00630DAB" w:rsidRDefault="004B45D7" w:rsidP="00CC567E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0560CF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46F6F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B3417D" w:rsidRPr="00630DA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B3417D" w:rsidRPr="00630DAB" w:rsidRDefault="00B3417D" w:rsidP="00CC567E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ก.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="00777A00">
        <w:rPr>
          <w:rFonts w:asciiTheme="majorBidi" w:hAnsiTheme="majorBidi" w:cstheme="majorBidi" w:hint="cs"/>
          <w:b/>
          <w:bCs/>
          <w:sz w:val="32"/>
          <w:szCs w:val="32"/>
          <w:cs/>
        </w:rPr>
        <w:t>งวด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:rsidR="00777A00" w:rsidRDefault="00777A00" w:rsidP="00CC567E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A61DAF">
        <w:rPr>
          <w:rFonts w:asciiTheme="majorBidi" w:hAnsiTheme="majorBidi" w:cstheme="majorBidi"/>
          <w:sz w:val="32"/>
          <w:szCs w:val="32"/>
        </w:rPr>
        <w:t>2561</w:t>
      </w:r>
      <w:r w:rsidRPr="00A61DAF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61DAF">
        <w:rPr>
          <w:rFonts w:asciiTheme="majorBidi" w:hAnsiTheme="majorBidi" w:cstheme="majorBidi"/>
          <w:sz w:val="32"/>
          <w:szCs w:val="32"/>
        </w:rPr>
        <w:t xml:space="preserve"> 1 </w:t>
      </w:r>
      <w:r w:rsidRPr="00A61DAF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A61DAF">
        <w:rPr>
          <w:rFonts w:asciiTheme="majorBidi" w:hAnsiTheme="majorBidi" w:cstheme="majorBidi"/>
          <w:sz w:val="32"/>
          <w:szCs w:val="32"/>
        </w:rPr>
        <w:t xml:space="preserve"> 25</w:t>
      </w:r>
      <w:r w:rsidRPr="00A61DAF">
        <w:rPr>
          <w:rFonts w:asciiTheme="majorBidi" w:hAnsiTheme="majorBidi" w:cstheme="majorBidi"/>
          <w:sz w:val="32"/>
          <w:szCs w:val="32"/>
          <w:cs/>
        </w:rPr>
        <w:t>6</w:t>
      </w:r>
      <w:r w:rsidRPr="00A61DAF">
        <w:rPr>
          <w:rFonts w:asciiTheme="majorBidi" w:hAnsiTheme="majorBidi" w:cstheme="majorBidi"/>
          <w:sz w:val="32"/>
          <w:szCs w:val="32"/>
        </w:rPr>
        <w:t>2</w:t>
      </w:r>
      <w:r w:rsidRPr="00A61DAF">
        <w:rPr>
          <w:rFonts w:asciiTheme="majorBidi" w:hAnsiTheme="majorBidi" w:cstheme="majorBidi"/>
          <w:cs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A61DAF">
        <w:rPr>
          <w:rFonts w:asciiTheme="majorBidi" w:hAnsiTheme="majorBidi" w:cstheme="majorBidi"/>
          <w:sz w:val="32"/>
          <w:szCs w:val="32"/>
        </w:rPr>
        <w:t xml:space="preserve"> </w:t>
      </w:r>
      <w:r w:rsidRPr="00A61DAF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777A00" w:rsidRPr="00A61DAF" w:rsidRDefault="00777A00" w:rsidP="00777A00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777A00" w:rsidRPr="00A61DAF" w:rsidRDefault="00777A00" w:rsidP="00777A0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A61DAF">
        <w:rPr>
          <w:rFonts w:asciiTheme="majorBidi" w:hAnsiTheme="majorBidi" w:cstheme="majorBidi"/>
          <w:sz w:val="32"/>
          <w:szCs w:val="32"/>
        </w:rPr>
        <w:t>15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960"/>
      </w:tblGrid>
      <w:tr w:rsidR="00777A00" w:rsidRPr="00A61DAF" w:rsidTr="006F3281">
        <w:tc>
          <w:tcPr>
            <w:tcW w:w="5130" w:type="dxa"/>
            <w:hideMark/>
          </w:tcPr>
          <w:p w:rsidR="00777A00" w:rsidRPr="00A61DAF" w:rsidRDefault="00777A00" w:rsidP="0082428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777A00" w:rsidRPr="00A61DAF" w:rsidRDefault="00777A00" w:rsidP="0082428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77A00" w:rsidRPr="00A61DAF" w:rsidTr="006F3281">
        <w:tc>
          <w:tcPr>
            <w:tcW w:w="5130" w:type="dxa"/>
            <w:hideMark/>
          </w:tcPr>
          <w:p w:rsidR="00777A00" w:rsidRPr="00A61DAF" w:rsidRDefault="00777A00" w:rsidP="0082428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777A00" w:rsidRPr="00A61DAF" w:rsidRDefault="00777A00" w:rsidP="0082428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777A00" w:rsidRPr="00A61DAF" w:rsidTr="006F3281">
        <w:tc>
          <w:tcPr>
            <w:tcW w:w="5130" w:type="dxa"/>
            <w:hideMark/>
          </w:tcPr>
          <w:p w:rsidR="00777A00" w:rsidRPr="00A61DAF" w:rsidRDefault="00777A00" w:rsidP="0082428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777A00" w:rsidRPr="00A61DAF" w:rsidRDefault="00777A00" w:rsidP="00824280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777A00" w:rsidRPr="00A61DAF" w:rsidTr="006F3281">
        <w:tc>
          <w:tcPr>
            <w:tcW w:w="5130" w:type="dxa"/>
          </w:tcPr>
          <w:p w:rsidR="00777A00" w:rsidRPr="00A61DAF" w:rsidRDefault="00777A00" w:rsidP="0082428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</w:tcPr>
          <w:p w:rsidR="00777A00" w:rsidRPr="00A61DAF" w:rsidRDefault="00777A00" w:rsidP="00824280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77A00" w:rsidRPr="00A61DAF" w:rsidTr="006F3281">
        <w:tc>
          <w:tcPr>
            <w:tcW w:w="5130" w:type="dxa"/>
          </w:tcPr>
          <w:p w:rsidR="00777A00" w:rsidRPr="00A61DAF" w:rsidRDefault="00777A00" w:rsidP="0082428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</w:tcPr>
          <w:p w:rsidR="00777A00" w:rsidRPr="00A61DAF" w:rsidRDefault="00777A00" w:rsidP="00824280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77A00" w:rsidRPr="00A61DAF" w:rsidTr="006F3281">
        <w:tc>
          <w:tcPr>
            <w:tcW w:w="5130" w:type="dxa"/>
          </w:tcPr>
          <w:p w:rsidR="00777A00" w:rsidRPr="00A61DAF" w:rsidRDefault="00777A00" w:rsidP="00824280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</w:tcPr>
          <w:p w:rsidR="00777A00" w:rsidRPr="00A61DAF" w:rsidRDefault="00777A00" w:rsidP="00824280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777A00" w:rsidRDefault="00777A00" w:rsidP="006F3281">
      <w:pPr>
        <w:tabs>
          <w:tab w:val="left" w:pos="4140"/>
          <w:tab w:val="left" w:pos="6390"/>
        </w:tabs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A61DAF">
        <w:rPr>
          <w:rFonts w:asciiTheme="majorBidi" w:hAnsiTheme="majorBidi" w:cstheme="majorBidi"/>
          <w:sz w:val="32"/>
          <w:szCs w:val="32"/>
        </w:rPr>
        <w:t>15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A61DAF">
        <w:rPr>
          <w:rFonts w:asciiTheme="majorBidi" w:hAnsiTheme="majorBidi" w:cstheme="majorBidi"/>
          <w:sz w:val="32"/>
          <w:szCs w:val="32"/>
        </w:rPr>
        <w:t xml:space="preserve"> 5 </w:t>
      </w:r>
      <w:r w:rsidRPr="00A61DAF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777A00" w:rsidRDefault="00777A00" w:rsidP="00CC567E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B3417D" w:rsidRPr="00630DAB" w:rsidRDefault="00B3417D" w:rsidP="00CC567E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ข. 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77A00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77A00" w:rsidRPr="00A61D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77A00"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777A00" w:rsidRPr="00A61DAF">
        <w:rPr>
          <w:rFonts w:asciiTheme="majorBidi" w:hAnsiTheme="majorBidi" w:cstheme="majorBidi"/>
          <w:b/>
          <w:bCs/>
          <w:sz w:val="32"/>
          <w:szCs w:val="32"/>
        </w:rPr>
        <w:t>2563</w:t>
      </w:r>
      <w:r w:rsidR="00777A0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B26733" w:rsidRPr="00B26733" w:rsidRDefault="00B26733" w:rsidP="00B26733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GoBack"/>
      <w:bookmarkEnd w:id="0"/>
      <w:r w:rsidRPr="00B26733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26733">
        <w:rPr>
          <w:rFonts w:asciiTheme="majorBidi" w:hAnsiTheme="majorBidi" w:cstheme="majorBidi"/>
          <w:sz w:val="32"/>
          <w:szCs w:val="32"/>
        </w:rPr>
        <w:t xml:space="preserve">1 </w:t>
      </w:r>
      <w:r w:rsidRPr="00B2673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26733">
        <w:rPr>
          <w:rFonts w:asciiTheme="majorBidi" w:hAnsiTheme="majorBidi" w:cstheme="majorBidi"/>
          <w:sz w:val="32"/>
          <w:szCs w:val="32"/>
        </w:rPr>
        <w:t xml:space="preserve">2563 </w:t>
      </w:r>
      <w:r w:rsidRPr="00B2673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777A00" w:rsidRPr="00A61DAF" w:rsidRDefault="00777A00" w:rsidP="00777A00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Cs w:val="32"/>
        </w:rPr>
      </w:pPr>
      <w:r w:rsidRPr="00A61DAF">
        <w:rPr>
          <w:rFonts w:asciiTheme="majorBidi" w:hAnsiTheme="majorBidi" w:cstheme="majorBidi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777A00" w:rsidRPr="00A61DAF" w:rsidRDefault="00777A00" w:rsidP="00777A0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61DAF">
        <w:rPr>
          <w:rFonts w:asciiTheme="majorBidi" w:hAnsiTheme="majorBidi" w:cstheme="majorBidi"/>
          <w:spacing w:val="-4"/>
          <w:sz w:val="32"/>
          <w:szCs w:val="32"/>
        </w:rPr>
        <w:tab/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61DAF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A61D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77A00" w:rsidRPr="00A61DAF" w:rsidTr="006F3281">
        <w:tc>
          <w:tcPr>
            <w:tcW w:w="8820" w:type="dxa"/>
            <w:gridSpan w:val="2"/>
          </w:tcPr>
          <w:p w:rsidR="00777A00" w:rsidRPr="00A61DAF" w:rsidRDefault="00777A00" w:rsidP="00824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77A00" w:rsidRPr="00A61DAF" w:rsidTr="006F3281">
        <w:tc>
          <w:tcPr>
            <w:tcW w:w="2610" w:type="dxa"/>
          </w:tcPr>
          <w:p w:rsidR="00777A00" w:rsidRPr="00A61DAF" w:rsidRDefault="00777A00" w:rsidP="0082428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777A00" w:rsidRPr="00A61DAF" w:rsidRDefault="00777A00" w:rsidP="00824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77A00" w:rsidRPr="00A61DAF" w:rsidTr="006F3281">
        <w:tc>
          <w:tcPr>
            <w:tcW w:w="2610" w:type="dxa"/>
          </w:tcPr>
          <w:p w:rsidR="00777A00" w:rsidRPr="00A61DAF" w:rsidRDefault="00777A00" w:rsidP="0082428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777A00" w:rsidRPr="00A61DAF" w:rsidRDefault="00777A00" w:rsidP="00824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77A00" w:rsidRPr="00A61DAF" w:rsidTr="006F3281">
        <w:tc>
          <w:tcPr>
            <w:tcW w:w="8820" w:type="dxa"/>
            <w:gridSpan w:val="2"/>
          </w:tcPr>
          <w:p w:rsidR="00777A00" w:rsidRPr="00A61DAF" w:rsidRDefault="00777A00" w:rsidP="00824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77A00" w:rsidRPr="00A61DAF" w:rsidTr="006F3281">
        <w:tc>
          <w:tcPr>
            <w:tcW w:w="2610" w:type="dxa"/>
          </w:tcPr>
          <w:p w:rsidR="00777A00" w:rsidRPr="00A61DAF" w:rsidRDefault="00777A00" w:rsidP="00824280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A61DAF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777A00" w:rsidRPr="00A61DAF" w:rsidRDefault="00777A00" w:rsidP="00824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77A00" w:rsidRPr="00A61DAF" w:rsidTr="006F3281">
        <w:tc>
          <w:tcPr>
            <w:tcW w:w="8820" w:type="dxa"/>
            <w:gridSpan w:val="2"/>
          </w:tcPr>
          <w:p w:rsidR="00777A00" w:rsidRPr="00A61DAF" w:rsidRDefault="00777A00" w:rsidP="00824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77A00" w:rsidRPr="00A61DAF" w:rsidTr="006F3281">
        <w:tc>
          <w:tcPr>
            <w:tcW w:w="2610" w:type="dxa"/>
          </w:tcPr>
          <w:p w:rsidR="00777A00" w:rsidRPr="00A61DAF" w:rsidRDefault="00777A00" w:rsidP="00824280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777A00" w:rsidRPr="00A61DAF" w:rsidRDefault="00777A00" w:rsidP="00824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77A00" w:rsidRPr="00A61DAF" w:rsidTr="006F3281">
        <w:tc>
          <w:tcPr>
            <w:tcW w:w="2610" w:type="dxa"/>
          </w:tcPr>
          <w:p w:rsidR="00777A00" w:rsidRPr="00A61DAF" w:rsidRDefault="00777A00" w:rsidP="00824280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61D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777A00" w:rsidRPr="00A61DAF" w:rsidRDefault="00777A00" w:rsidP="00824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DAF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77A00" w:rsidRDefault="00777A00" w:rsidP="006F3281">
      <w:pPr>
        <w:tabs>
          <w:tab w:val="left" w:pos="4140"/>
          <w:tab w:val="left" w:pos="6390"/>
        </w:tabs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61DAF">
        <w:rPr>
          <w:rFonts w:asciiTheme="majorBidi" w:hAnsiTheme="majorBidi" w:cstheme="majorBidi"/>
          <w:sz w:val="32"/>
          <w:szCs w:val="32"/>
        </w:rPr>
        <w:t>(Business Model)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777A00" w:rsidRDefault="00777A00" w:rsidP="00CC567E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777A00" w:rsidRDefault="00777A00">
      <w:pPr>
        <w:rPr>
          <w:rFonts w:asciiTheme="majorBidi" w:hAnsiTheme="majorBidi" w:cstheme="majorBidi"/>
          <w:b/>
          <w:bCs/>
          <w:szCs w:val="32"/>
          <w:cs/>
        </w:rPr>
      </w:pPr>
      <w:r>
        <w:rPr>
          <w:rFonts w:asciiTheme="majorBidi" w:hAnsiTheme="majorBidi" w:cstheme="majorBidi"/>
          <w:b/>
          <w:bCs/>
          <w:szCs w:val="32"/>
          <w:cs/>
        </w:rPr>
        <w:br w:type="page"/>
      </w:r>
    </w:p>
    <w:p w:rsidR="00777A00" w:rsidRPr="00A61DAF" w:rsidRDefault="00777A00" w:rsidP="00777A00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7A00">
        <w:rPr>
          <w:rFonts w:asciiTheme="majorBidi" w:hAnsiTheme="majorBidi" w:cstheme="majorBidi"/>
          <w:b/>
          <w:bCs/>
          <w:szCs w:val="32"/>
          <w:cs/>
        </w:rPr>
        <w:lastRenderedPageBreak/>
        <w:t>มาตรฐาน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การรายงานทางการเงิน ฉบับที่ </w:t>
      </w:r>
      <w:r w:rsidRPr="00A61DAF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A61DAF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777A00" w:rsidRDefault="00777A00" w:rsidP="00777A0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DAF">
        <w:rPr>
          <w:rFonts w:asciiTheme="majorBidi" w:hAnsiTheme="majorBidi" w:cstheme="majorBidi"/>
          <w:sz w:val="32"/>
          <w:szCs w:val="32"/>
        </w:rPr>
        <w:tab/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A61DAF">
        <w:rPr>
          <w:rFonts w:asciiTheme="majorBidi" w:hAnsiTheme="majorBidi" w:cstheme="majorBidi"/>
          <w:sz w:val="32"/>
          <w:szCs w:val="32"/>
        </w:rPr>
        <w:t>16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A61DAF">
        <w:rPr>
          <w:rFonts w:asciiTheme="majorBidi" w:hAnsiTheme="majorBidi" w:cstheme="majorBidi"/>
          <w:sz w:val="32"/>
          <w:szCs w:val="32"/>
        </w:rPr>
        <w:t>17</w:t>
      </w:r>
      <w:r w:rsidRPr="00A61DA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61DAF">
        <w:rPr>
          <w:rFonts w:asciiTheme="majorBidi" w:hAnsiTheme="majorBidi" w:cstheme="majorBidi"/>
          <w:sz w:val="32"/>
          <w:szCs w:val="32"/>
        </w:rPr>
        <w:t xml:space="preserve">12 </w:t>
      </w:r>
      <w:r w:rsidRPr="00A61DAF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777A00" w:rsidRDefault="0083096C" w:rsidP="00777A0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77A00" w:rsidRPr="00A61DAF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777A00" w:rsidRPr="00A61DAF">
        <w:rPr>
          <w:rFonts w:asciiTheme="majorBidi" w:hAnsiTheme="majorBidi" w:cstheme="majorBidi"/>
          <w:sz w:val="32"/>
          <w:szCs w:val="32"/>
        </w:rPr>
        <w:t xml:space="preserve">17 </w:t>
      </w:r>
      <w:r w:rsidR="00777A00" w:rsidRPr="00A61DAF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777A00" w:rsidRPr="00A61DAF">
        <w:rPr>
          <w:rFonts w:asciiTheme="majorBidi" w:hAnsiTheme="majorBidi" w:cstheme="majorBidi"/>
          <w:sz w:val="32"/>
          <w:szCs w:val="32"/>
        </w:rPr>
        <w:t>17</w:t>
      </w:r>
    </w:p>
    <w:p w:rsidR="00B3417D" w:rsidRPr="00630DAB" w:rsidRDefault="00B3417D" w:rsidP="00CC567E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 w:rsidRPr="00630DAB">
        <w:rPr>
          <w:rFonts w:asciiTheme="majorBidi" w:hAnsiTheme="majorBidi" w:cstheme="majorBidi"/>
          <w:sz w:val="32"/>
          <w:szCs w:val="32"/>
          <w:cs/>
        </w:rPr>
        <w:tab/>
      </w:r>
    </w:p>
    <w:p w:rsidR="000560CF" w:rsidRPr="00630DAB" w:rsidRDefault="000560CF" w:rsidP="00CC567E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9956C9" w:rsidRPr="00630DAB" w:rsidRDefault="000560CF" w:rsidP="00CC567E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งบการเงินสำหรับปีสิ้นสุดวันที่ </w:t>
      </w:r>
      <w:r w:rsidRPr="00630DAB">
        <w:rPr>
          <w:rFonts w:asciiTheme="majorBidi" w:hAnsiTheme="majorBidi" w:cstheme="majorBidi"/>
          <w:sz w:val="32"/>
          <w:szCs w:val="32"/>
        </w:rPr>
        <w:t>31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B2ED1" w:rsidRPr="00630DAB">
        <w:rPr>
          <w:rFonts w:asciiTheme="majorBidi" w:hAnsiTheme="majorBidi" w:cstheme="majorBidi"/>
          <w:sz w:val="32"/>
          <w:szCs w:val="32"/>
        </w:rPr>
        <w:t>25</w:t>
      </w:r>
      <w:r w:rsidR="00B3417D" w:rsidRPr="00630DAB">
        <w:rPr>
          <w:rFonts w:asciiTheme="majorBidi" w:hAnsiTheme="majorBidi" w:cstheme="majorBidi"/>
          <w:sz w:val="32"/>
          <w:szCs w:val="32"/>
        </w:rPr>
        <w:t>6</w:t>
      </w:r>
      <w:r w:rsidR="001F6307">
        <w:rPr>
          <w:rFonts w:asciiTheme="majorBidi" w:hAnsiTheme="majorBidi" w:cstheme="majorBidi"/>
          <w:sz w:val="32"/>
          <w:szCs w:val="32"/>
        </w:rPr>
        <w:t>1</w:t>
      </w:r>
      <w:r w:rsidR="009E3C56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3A7576" w:rsidRPr="00630DAB" w:rsidRDefault="00C92DCD" w:rsidP="00CC567E">
      <w:pPr>
        <w:tabs>
          <w:tab w:val="left" w:pos="900"/>
          <w:tab w:val="left" w:pos="14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A7576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A7576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7576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42"/>
        <w:gridCol w:w="1800"/>
        <w:gridCol w:w="1758"/>
      </w:tblGrid>
      <w:tr w:rsidR="003A7576" w:rsidRPr="00630DAB" w:rsidTr="00CC567E">
        <w:tc>
          <w:tcPr>
            <w:tcW w:w="9000" w:type="dxa"/>
            <w:gridSpan w:val="3"/>
          </w:tcPr>
          <w:p w:rsidR="003A7576" w:rsidRPr="00630DAB" w:rsidRDefault="003A7576" w:rsidP="007A4971">
            <w:pPr>
              <w:tabs>
                <w:tab w:val="left" w:pos="360"/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3413B" w:rsidRPr="00630DAB" w:rsidTr="00CC567E">
        <w:tc>
          <w:tcPr>
            <w:tcW w:w="5442" w:type="dxa"/>
          </w:tcPr>
          <w:p w:rsidR="00F3413B" w:rsidRPr="00630DAB" w:rsidRDefault="00F3413B" w:rsidP="00F3413B">
            <w:pPr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F3413B" w:rsidRPr="00630DAB" w:rsidRDefault="00F3413B" w:rsidP="00F3413B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995F7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58" w:type="dxa"/>
          </w:tcPr>
          <w:p w:rsidR="00F3413B" w:rsidRPr="00630DAB" w:rsidRDefault="00F3413B" w:rsidP="00F3413B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30DBA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95F7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95F7A" w:rsidRPr="00630DAB" w:rsidTr="00CC567E">
        <w:tc>
          <w:tcPr>
            <w:tcW w:w="5442" w:type="dxa"/>
          </w:tcPr>
          <w:p w:rsidR="00995F7A" w:rsidRPr="00630DAB" w:rsidRDefault="00995F7A" w:rsidP="00995F7A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800" w:type="dxa"/>
          </w:tcPr>
          <w:p w:rsidR="00995F7A" w:rsidRPr="00630DAB" w:rsidRDefault="00D90243" w:rsidP="006F3281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758" w:type="dxa"/>
          </w:tcPr>
          <w:p w:rsidR="00995F7A" w:rsidRPr="004603D8" w:rsidRDefault="00995F7A" w:rsidP="00995F7A">
            <w:pP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68</w:t>
            </w:r>
          </w:p>
        </w:tc>
      </w:tr>
      <w:tr w:rsidR="00995F7A" w:rsidRPr="00630DAB" w:rsidTr="00CC567E">
        <w:tc>
          <w:tcPr>
            <w:tcW w:w="5442" w:type="dxa"/>
          </w:tcPr>
          <w:p w:rsidR="00995F7A" w:rsidRPr="00630DAB" w:rsidRDefault="00995F7A" w:rsidP="00995F7A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800" w:type="dxa"/>
          </w:tcPr>
          <w:p w:rsidR="00995F7A" w:rsidRPr="00630DAB" w:rsidRDefault="00D90243" w:rsidP="00995F7A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788,638</w:t>
            </w:r>
          </w:p>
        </w:tc>
        <w:tc>
          <w:tcPr>
            <w:tcW w:w="1758" w:type="dxa"/>
          </w:tcPr>
          <w:p w:rsidR="00995F7A" w:rsidRPr="004603D8" w:rsidRDefault="00995F7A" w:rsidP="00995F7A">
            <w:pP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1,108,210</w:t>
            </w:r>
          </w:p>
        </w:tc>
      </w:tr>
      <w:tr w:rsidR="00995F7A" w:rsidRPr="00630DAB" w:rsidTr="00CC567E">
        <w:tc>
          <w:tcPr>
            <w:tcW w:w="5442" w:type="dxa"/>
          </w:tcPr>
          <w:p w:rsidR="00995F7A" w:rsidRPr="00630DAB" w:rsidRDefault="00995F7A" w:rsidP="00995F7A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ตั๋วสัญญาใช้เงินประเภทเผื่อเรียก</w:t>
            </w:r>
          </w:p>
        </w:tc>
        <w:tc>
          <w:tcPr>
            <w:tcW w:w="1800" w:type="dxa"/>
          </w:tcPr>
          <w:p w:rsidR="00995F7A" w:rsidRPr="00630DAB" w:rsidRDefault="00D90243" w:rsidP="00995F7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318,000</w:t>
            </w:r>
          </w:p>
        </w:tc>
        <w:tc>
          <w:tcPr>
            <w:tcW w:w="1758" w:type="dxa"/>
          </w:tcPr>
          <w:p w:rsidR="00995F7A" w:rsidRPr="004603D8" w:rsidRDefault="00995F7A" w:rsidP="00995F7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322,000</w:t>
            </w:r>
          </w:p>
        </w:tc>
      </w:tr>
      <w:tr w:rsidR="00995F7A" w:rsidRPr="00630DAB" w:rsidTr="00CC567E">
        <w:tc>
          <w:tcPr>
            <w:tcW w:w="5442" w:type="dxa"/>
          </w:tcPr>
          <w:p w:rsidR="00995F7A" w:rsidRPr="00630DAB" w:rsidRDefault="00995F7A" w:rsidP="00995F7A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800" w:type="dxa"/>
          </w:tcPr>
          <w:p w:rsidR="00995F7A" w:rsidRPr="00630DAB" w:rsidRDefault="00D90243" w:rsidP="00995F7A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1,106,706</w:t>
            </w:r>
          </w:p>
        </w:tc>
        <w:tc>
          <w:tcPr>
            <w:tcW w:w="1758" w:type="dxa"/>
          </w:tcPr>
          <w:p w:rsidR="00995F7A" w:rsidRPr="004603D8" w:rsidRDefault="00995F7A" w:rsidP="00995F7A">
            <w:pP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1,430,278</w:t>
            </w:r>
          </w:p>
        </w:tc>
      </w:tr>
      <w:tr w:rsidR="00995F7A" w:rsidRPr="00630DAB" w:rsidTr="00CC567E">
        <w:tc>
          <w:tcPr>
            <w:tcW w:w="5442" w:type="dxa"/>
          </w:tcPr>
          <w:p w:rsidR="00995F7A" w:rsidRPr="00630DAB" w:rsidRDefault="00995F7A" w:rsidP="00995F7A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เงินฝากในนามบริษัทฯเพื่อลูกค้า</w:t>
            </w:r>
          </w:p>
        </w:tc>
        <w:tc>
          <w:tcPr>
            <w:tcW w:w="1800" w:type="dxa"/>
          </w:tcPr>
          <w:p w:rsidR="00995F7A" w:rsidRPr="00630DAB" w:rsidRDefault="00D90243" w:rsidP="00995F7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(729,287)</w:t>
            </w:r>
          </w:p>
        </w:tc>
        <w:tc>
          <w:tcPr>
            <w:tcW w:w="1758" w:type="dxa"/>
          </w:tcPr>
          <w:p w:rsidR="00995F7A" w:rsidRPr="004603D8" w:rsidRDefault="00995F7A" w:rsidP="00995F7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(1,042,222)</w:t>
            </w:r>
          </w:p>
        </w:tc>
      </w:tr>
      <w:tr w:rsidR="00995F7A" w:rsidRPr="00630DAB" w:rsidTr="00CC567E">
        <w:tc>
          <w:tcPr>
            <w:tcW w:w="5442" w:type="dxa"/>
          </w:tcPr>
          <w:p w:rsidR="00995F7A" w:rsidRPr="00630DAB" w:rsidRDefault="00995F7A" w:rsidP="00995F7A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800" w:type="dxa"/>
          </w:tcPr>
          <w:p w:rsidR="00995F7A" w:rsidRPr="00630DAB" w:rsidRDefault="00D90243" w:rsidP="00995F7A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377,419</w:t>
            </w:r>
          </w:p>
        </w:tc>
        <w:tc>
          <w:tcPr>
            <w:tcW w:w="1758" w:type="dxa"/>
          </w:tcPr>
          <w:p w:rsidR="00995F7A" w:rsidRPr="004603D8" w:rsidRDefault="00995F7A" w:rsidP="00995F7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388,056</w:t>
            </w: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01D2C" w:rsidRPr="00630DAB" w:rsidTr="00CC567E">
        <w:tc>
          <w:tcPr>
            <w:tcW w:w="5442" w:type="dxa"/>
          </w:tcPr>
          <w:p w:rsidR="00801D2C" w:rsidRPr="00630DAB" w:rsidRDefault="00801D2C" w:rsidP="00801D2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58" w:type="dxa"/>
            <w:gridSpan w:val="2"/>
            <w:tcBorders>
              <w:bottom w:val="single" w:sz="4" w:space="0" w:color="auto"/>
            </w:tcBorders>
          </w:tcPr>
          <w:p w:rsidR="00801D2C" w:rsidRPr="00630DAB" w:rsidRDefault="00801D2C" w:rsidP="00801D2C">
            <w:pPr>
              <w:tabs>
                <w:tab w:val="decimal" w:pos="1332"/>
              </w:tabs>
              <w:ind w:left="-18" w:right="-63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066FD2" w:rsidRPr="00630DAB" w:rsidTr="00CC567E">
        <w:tc>
          <w:tcPr>
            <w:tcW w:w="5442" w:type="dxa"/>
          </w:tcPr>
          <w:p w:rsidR="00066FD2" w:rsidRPr="00630DAB" w:rsidRDefault="00066FD2" w:rsidP="00066FD2">
            <w:pPr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066FD2" w:rsidRPr="00630DAB" w:rsidRDefault="00066FD2" w:rsidP="00066FD2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066FD2" w:rsidRPr="00630DAB" w:rsidRDefault="00066FD2" w:rsidP="00066FD2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066FD2" w:rsidRPr="00630DAB" w:rsidTr="00CC567E">
        <w:tc>
          <w:tcPr>
            <w:tcW w:w="5442" w:type="dxa"/>
          </w:tcPr>
          <w:p w:rsidR="00066FD2" w:rsidRPr="00630DAB" w:rsidRDefault="00066FD2" w:rsidP="00066FD2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ข้อมูลเพิ่มเติมประกอบกระแสเงินสด</w:t>
            </w:r>
          </w:p>
        </w:tc>
        <w:tc>
          <w:tcPr>
            <w:tcW w:w="1800" w:type="dxa"/>
          </w:tcPr>
          <w:p w:rsidR="00066FD2" w:rsidRPr="00630DAB" w:rsidRDefault="00066FD2" w:rsidP="00066FD2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</w:tcPr>
          <w:p w:rsidR="00066FD2" w:rsidRPr="00630DAB" w:rsidRDefault="00066FD2" w:rsidP="00066FD2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066FD2" w:rsidRPr="00630DAB" w:rsidTr="00CC567E">
        <w:tc>
          <w:tcPr>
            <w:tcW w:w="5442" w:type="dxa"/>
          </w:tcPr>
          <w:p w:rsidR="00066FD2" w:rsidRPr="00630DAB" w:rsidRDefault="00066FD2" w:rsidP="00066FD2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รายการที่ไม่เกี่ยวข้องกับกระแสเงินสด</w:t>
            </w:r>
          </w:p>
        </w:tc>
        <w:tc>
          <w:tcPr>
            <w:tcW w:w="1800" w:type="dxa"/>
          </w:tcPr>
          <w:p w:rsidR="00066FD2" w:rsidRPr="00630DAB" w:rsidRDefault="00066FD2" w:rsidP="00066FD2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</w:tcPr>
          <w:p w:rsidR="00066FD2" w:rsidRPr="00630DAB" w:rsidRDefault="00066FD2" w:rsidP="00066FD2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066FD2" w:rsidRPr="00630DAB" w:rsidTr="00CC567E">
        <w:tc>
          <w:tcPr>
            <w:tcW w:w="5442" w:type="dxa"/>
          </w:tcPr>
          <w:p w:rsidR="00066FD2" w:rsidRPr="00630DAB" w:rsidRDefault="00066FD2" w:rsidP="00066FD2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เจ้าหนี้ค่าซื้อสินทรัพย์และสินทรัพย์ไม่มีตัวตน </w:t>
            </w:r>
          </w:p>
        </w:tc>
        <w:tc>
          <w:tcPr>
            <w:tcW w:w="1800" w:type="dxa"/>
          </w:tcPr>
          <w:p w:rsidR="00066FD2" w:rsidRPr="00630DAB" w:rsidRDefault="00D90243" w:rsidP="00066FD2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10,374</w:t>
            </w:r>
          </w:p>
        </w:tc>
        <w:tc>
          <w:tcPr>
            <w:tcW w:w="1758" w:type="dxa"/>
          </w:tcPr>
          <w:p w:rsidR="00066FD2" w:rsidRPr="00630DAB" w:rsidRDefault="00066FD2" w:rsidP="00066FD2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596</w:t>
            </w:r>
          </w:p>
        </w:tc>
      </w:tr>
    </w:tbl>
    <w:p w:rsidR="00066FD2" w:rsidRDefault="00066FD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20732" w:rsidRPr="00630DAB" w:rsidRDefault="007005A5" w:rsidP="0018414B">
      <w:pPr>
        <w:tabs>
          <w:tab w:val="left" w:pos="900"/>
          <w:tab w:val="left" w:pos="1440"/>
        </w:tabs>
        <w:spacing w:before="240" w:after="120"/>
        <w:ind w:left="544" w:hanging="544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</w:t>
      </w:r>
      <w:r w:rsidR="00A9719A" w:rsidRPr="00630DAB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89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665"/>
        <w:gridCol w:w="1665"/>
      </w:tblGrid>
      <w:tr w:rsidR="00EC1B1C" w:rsidRPr="00630DAB" w:rsidTr="00C9195C">
        <w:tc>
          <w:tcPr>
            <w:tcW w:w="8970" w:type="dxa"/>
            <w:gridSpan w:val="3"/>
            <w:vAlign w:val="bottom"/>
          </w:tcPr>
          <w:p w:rsidR="00220732" w:rsidRPr="00630DAB" w:rsidRDefault="00CD788A" w:rsidP="00590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01D2C" w:rsidRPr="00630DAB" w:rsidTr="00C9195C">
        <w:tc>
          <w:tcPr>
            <w:tcW w:w="5640" w:type="dxa"/>
            <w:vAlign w:val="bottom"/>
          </w:tcPr>
          <w:p w:rsidR="00801D2C" w:rsidRPr="00630DAB" w:rsidRDefault="00801D2C" w:rsidP="00801D2C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</w:tcPr>
          <w:p w:rsidR="00801D2C" w:rsidRPr="00630DAB" w:rsidRDefault="00801D2C" w:rsidP="00801D2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066FD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65" w:type="dxa"/>
          </w:tcPr>
          <w:p w:rsidR="00801D2C" w:rsidRPr="00630DAB" w:rsidRDefault="00801D2C" w:rsidP="00801D2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6FD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66FD2" w:rsidRPr="00630DAB" w:rsidTr="00C9195C">
        <w:tc>
          <w:tcPr>
            <w:tcW w:w="5640" w:type="dxa"/>
            <w:vAlign w:val="bottom"/>
          </w:tcPr>
          <w:p w:rsidR="00066FD2" w:rsidRPr="00630DAB" w:rsidRDefault="00066FD2" w:rsidP="00066FD2">
            <w:pPr>
              <w:tabs>
                <w:tab w:val="left" w:pos="263"/>
                <w:tab w:val="left" w:pos="900"/>
              </w:tabs>
              <w:ind w:left="263" w:hanging="28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ลูกหนี้สำนักหักบัญชี                                                                                                 ตราสารทุนและตราสารหนี้</w:t>
            </w:r>
          </w:p>
        </w:tc>
        <w:tc>
          <w:tcPr>
            <w:tcW w:w="1665" w:type="dxa"/>
            <w:vAlign w:val="bottom"/>
          </w:tcPr>
          <w:p w:rsidR="00066FD2" w:rsidRPr="00630DAB" w:rsidRDefault="004D3C6A" w:rsidP="00066FD2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174,727</w:t>
            </w:r>
          </w:p>
        </w:tc>
        <w:tc>
          <w:tcPr>
            <w:tcW w:w="1665" w:type="dxa"/>
            <w:vAlign w:val="bottom"/>
          </w:tcPr>
          <w:p w:rsidR="00066FD2" w:rsidRPr="004603D8" w:rsidRDefault="00066FD2" w:rsidP="00066FD2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D3C6A" w:rsidRPr="00630DAB" w:rsidTr="00656548">
        <w:tc>
          <w:tcPr>
            <w:tcW w:w="5640" w:type="dxa"/>
            <w:vAlign w:val="bottom"/>
          </w:tcPr>
          <w:p w:rsidR="004D3C6A" w:rsidRPr="00630DAB" w:rsidRDefault="004D3C6A" w:rsidP="004D3C6A">
            <w:pPr>
              <w:tabs>
                <w:tab w:val="left" w:pos="900"/>
              </w:tabs>
              <w:ind w:left="2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4D3C6A" w:rsidRPr="00630DAB" w:rsidRDefault="004D3C6A" w:rsidP="004D3C6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72,233</w:t>
            </w:r>
          </w:p>
        </w:tc>
        <w:tc>
          <w:tcPr>
            <w:tcW w:w="1665" w:type="dxa"/>
            <w:vAlign w:val="bottom"/>
          </w:tcPr>
          <w:p w:rsidR="004D3C6A" w:rsidRPr="004603D8" w:rsidRDefault="004D3C6A" w:rsidP="004D3C6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60,740</w:t>
            </w:r>
          </w:p>
        </w:tc>
      </w:tr>
      <w:tr w:rsidR="004D3C6A" w:rsidRPr="00630DAB" w:rsidTr="00C9195C">
        <w:trPr>
          <w:trHeight w:val="60"/>
        </w:trPr>
        <w:tc>
          <w:tcPr>
            <w:tcW w:w="5640" w:type="dxa"/>
            <w:vAlign w:val="bottom"/>
          </w:tcPr>
          <w:p w:rsidR="004D3C6A" w:rsidRPr="00630DAB" w:rsidRDefault="004D3C6A" w:rsidP="004D3C6A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65" w:type="dxa"/>
            <w:vAlign w:val="bottom"/>
          </w:tcPr>
          <w:p w:rsidR="004D3C6A" w:rsidRPr="00630DAB" w:rsidRDefault="004D3C6A" w:rsidP="004D3C6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13,447</w:t>
            </w:r>
          </w:p>
        </w:tc>
        <w:tc>
          <w:tcPr>
            <w:tcW w:w="1665" w:type="dxa"/>
            <w:vAlign w:val="bottom"/>
          </w:tcPr>
          <w:p w:rsidR="004D3C6A" w:rsidRPr="004603D8" w:rsidRDefault="004D3C6A" w:rsidP="004D3C6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4D3C6A" w:rsidRPr="00630DAB" w:rsidTr="00C9195C">
        <w:tc>
          <w:tcPr>
            <w:tcW w:w="5640" w:type="dxa"/>
            <w:vAlign w:val="bottom"/>
          </w:tcPr>
          <w:p w:rsidR="004D3C6A" w:rsidRPr="00630DAB" w:rsidRDefault="004D3C6A" w:rsidP="004D3C6A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665" w:type="dxa"/>
            <w:vAlign w:val="bottom"/>
          </w:tcPr>
          <w:p w:rsidR="004D3C6A" w:rsidRPr="00630DAB" w:rsidRDefault="004D3C6A" w:rsidP="004D3C6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260,407</w:t>
            </w:r>
          </w:p>
        </w:tc>
        <w:tc>
          <w:tcPr>
            <w:tcW w:w="1665" w:type="dxa"/>
            <w:vAlign w:val="bottom"/>
          </w:tcPr>
          <w:p w:rsidR="004D3C6A" w:rsidRPr="004603D8" w:rsidRDefault="004D3C6A" w:rsidP="004D3C6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60,740</w:t>
            </w:r>
          </w:p>
        </w:tc>
      </w:tr>
      <w:tr w:rsidR="004D3C6A" w:rsidRPr="00630DAB" w:rsidTr="00C9195C">
        <w:tc>
          <w:tcPr>
            <w:tcW w:w="5640" w:type="dxa"/>
            <w:vAlign w:val="bottom"/>
          </w:tcPr>
          <w:p w:rsidR="004D3C6A" w:rsidRPr="00630DAB" w:rsidRDefault="004D3C6A" w:rsidP="004D3C6A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ลูกหนี้สำนักหักบัญชีในนามบริษัทฯเพื่อลูกค้า</w:t>
            </w:r>
          </w:p>
        </w:tc>
        <w:tc>
          <w:tcPr>
            <w:tcW w:w="1665" w:type="dxa"/>
            <w:vAlign w:val="bottom"/>
          </w:tcPr>
          <w:p w:rsidR="004D3C6A" w:rsidRPr="00630DAB" w:rsidRDefault="004D3C6A" w:rsidP="004D3C6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(48,864)</w:t>
            </w:r>
          </w:p>
        </w:tc>
        <w:tc>
          <w:tcPr>
            <w:tcW w:w="1665" w:type="dxa"/>
            <w:vAlign w:val="bottom"/>
          </w:tcPr>
          <w:p w:rsidR="004D3C6A" w:rsidRPr="004603D8" w:rsidRDefault="004D3C6A" w:rsidP="004D3C6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(31,363)</w:t>
            </w:r>
          </w:p>
        </w:tc>
      </w:tr>
      <w:tr w:rsidR="004D3C6A" w:rsidRPr="00630DAB" w:rsidTr="00C9195C">
        <w:tc>
          <w:tcPr>
            <w:tcW w:w="5640" w:type="dxa"/>
            <w:vAlign w:val="bottom"/>
          </w:tcPr>
          <w:p w:rsidR="004D3C6A" w:rsidRPr="00630DAB" w:rsidRDefault="004D3C6A" w:rsidP="004D3C6A">
            <w:pPr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ลูกหนี้สำนักหักบัญชีและบริษัทหลักทรัพย์ </w:t>
            </w:r>
          </w:p>
        </w:tc>
        <w:tc>
          <w:tcPr>
            <w:tcW w:w="1665" w:type="dxa"/>
            <w:vAlign w:val="bottom"/>
          </w:tcPr>
          <w:p w:rsidR="004D3C6A" w:rsidRPr="00630DAB" w:rsidRDefault="004D3C6A" w:rsidP="004D3C6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211,543</w:t>
            </w:r>
          </w:p>
        </w:tc>
        <w:tc>
          <w:tcPr>
            <w:tcW w:w="1665" w:type="dxa"/>
            <w:vAlign w:val="bottom"/>
          </w:tcPr>
          <w:p w:rsidR="004D3C6A" w:rsidRPr="004603D8" w:rsidRDefault="004D3C6A" w:rsidP="004D3C6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29,377</w:t>
            </w:r>
          </w:p>
        </w:tc>
      </w:tr>
    </w:tbl>
    <w:p w:rsidR="00220732" w:rsidRPr="00630DAB" w:rsidRDefault="00E14754" w:rsidP="0059060C">
      <w:pPr>
        <w:tabs>
          <w:tab w:val="left" w:pos="720"/>
          <w:tab w:val="left" w:pos="900"/>
          <w:tab w:val="left" w:pos="1418"/>
          <w:tab w:val="left" w:pos="288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7"/>
        <w:gridCol w:w="1630"/>
        <w:gridCol w:w="1631"/>
      </w:tblGrid>
      <w:tr w:rsidR="00EC1B1C" w:rsidRPr="00630DAB" w:rsidTr="00C9195C">
        <w:tc>
          <w:tcPr>
            <w:tcW w:w="9018" w:type="dxa"/>
            <w:gridSpan w:val="3"/>
          </w:tcPr>
          <w:p w:rsidR="00220732" w:rsidRPr="00630DAB" w:rsidRDefault="003619D2" w:rsidP="0059060C">
            <w:pPr>
              <w:tabs>
                <w:tab w:val="left" w:pos="-18"/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01D2C" w:rsidRPr="00630DAB" w:rsidTr="00C9195C">
        <w:tc>
          <w:tcPr>
            <w:tcW w:w="5757" w:type="dxa"/>
          </w:tcPr>
          <w:p w:rsidR="00801D2C" w:rsidRPr="00630DAB" w:rsidRDefault="00801D2C" w:rsidP="00801D2C">
            <w:pPr>
              <w:tabs>
                <w:tab w:val="left" w:pos="-18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0" w:type="dxa"/>
          </w:tcPr>
          <w:p w:rsidR="00801D2C" w:rsidRPr="00630DAB" w:rsidRDefault="00801D2C" w:rsidP="00801D2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F5673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31" w:type="dxa"/>
          </w:tcPr>
          <w:p w:rsidR="00801D2C" w:rsidRPr="00630DAB" w:rsidRDefault="00801D2C" w:rsidP="00801D2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5673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01D2C" w:rsidRPr="00630DAB" w:rsidTr="00C9195C">
        <w:tc>
          <w:tcPr>
            <w:tcW w:w="5757" w:type="dxa"/>
          </w:tcPr>
          <w:p w:rsidR="00801D2C" w:rsidRPr="00630DAB" w:rsidRDefault="00801D2C" w:rsidP="00801D2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630" w:type="dxa"/>
          </w:tcPr>
          <w:p w:rsidR="00801D2C" w:rsidRPr="00630DAB" w:rsidRDefault="00801D2C" w:rsidP="00801D2C">
            <w:pPr>
              <w:tabs>
                <w:tab w:val="decimal" w:pos="1572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1" w:type="dxa"/>
          </w:tcPr>
          <w:p w:rsidR="00801D2C" w:rsidRPr="00630DAB" w:rsidRDefault="00801D2C" w:rsidP="00801D2C">
            <w:pPr>
              <w:tabs>
                <w:tab w:val="decimal" w:pos="1572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6731" w:rsidRPr="00630DAB" w:rsidTr="00C9195C">
        <w:tc>
          <w:tcPr>
            <w:tcW w:w="5757" w:type="dxa"/>
          </w:tcPr>
          <w:p w:rsidR="00F56731" w:rsidRPr="00630DAB" w:rsidRDefault="00F56731" w:rsidP="00F56731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30" w:type="dxa"/>
          </w:tcPr>
          <w:p w:rsidR="00F56731" w:rsidRPr="00630DAB" w:rsidRDefault="004D3C6A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339,703</w:t>
            </w:r>
          </w:p>
        </w:tc>
        <w:tc>
          <w:tcPr>
            <w:tcW w:w="1631" w:type="dxa"/>
            <w:vAlign w:val="bottom"/>
          </w:tcPr>
          <w:p w:rsidR="00F56731" w:rsidRPr="004603D8" w:rsidRDefault="00F56731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1,587,810</w:t>
            </w:r>
          </w:p>
        </w:tc>
      </w:tr>
      <w:tr w:rsidR="00F56731" w:rsidRPr="00630DAB" w:rsidTr="00C9195C">
        <w:tc>
          <w:tcPr>
            <w:tcW w:w="5757" w:type="dxa"/>
          </w:tcPr>
          <w:p w:rsidR="00F56731" w:rsidRPr="00630DAB" w:rsidRDefault="00F56731" w:rsidP="00F56731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30" w:type="dxa"/>
          </w:tcPr>
          <w:p w:rsidR="00F56731" w:rsidRPr="00630DAB" w:rsidRDefault="004D3C6A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5,860,983</w:t>
            </w:r>
          </w:p>
        </w:tc>
        <w:tc>
          <w:tcPr>
            <w:tcW w:w="1631" w:type="dxa"/>
            <w:vAlign w:val="bottom"/>
          </w:tcPr>
          <w:p w:rsidR="00F56731" w:rsidRPr="004603D8" w:rsidRDefault="00F56731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5,602,957</w:t>
            </w:r>
          </w:p>
        </w:tc>
      </w:tr>
      <w:tr w:rsidR="00F56731" w:rsidRPr="00630DAB" w:rsidTr="00C9195C">
        <w:tc>
          <w:tcPr>
            <w:tcW w:w="5757" w:type="dxa"/>
          </w:tcPr>
          <w:p w:rsidR="00F56731" w:rsidRPr="00630DAB" w:rsidRDefault="00F56731" w:rsidP="00F56731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630" w:type="dxa"/>
          </w:tcPr>
          <w:p w:rsidR="00F56731" w:rsidRPr="00630DAB" w:rsidRDefault="004D3C6A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523,431</w:t>
            </w:r>
          </w:p>
        </w:tc>
        <w:tc>
          <w:tcPr>
            <w:tcW w:w="1631" w:type="dxa"/>
            <w:vAlign w:val="bottom"/>
          </w:tcPr>
          <w:p w:rsidR="00F56731" w:rsidRPr="004603D8" w:rsidRDefault="00F56731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643,490</w:t>
            </w:r>
          </w:p>
        </w:tc>
      </w:tr>
      <w:tr w:rsidR="00F56731" w:rsidRPr="00630DAB" w:rsidTr="00C9195C">
        <w:tc>
          <w:tcPr>
            <w:tcW w:w="5757" w:type="dxa"/>
          </w:tcPr>
          <w:p w:rsidR="00F56731" w:rsidRPr="00630DAB" w:rsidRDefault="00F56731" w:rsidP="00F56731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630" w:type="dxa"/>
          </w:tcPr>
          <w:p w:rsidR="00F56731" w:rsidRPr="00630DAB" w:rsidRDefault="004D3C6A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450,339</w:t>
            </w:r>
          </w:p>
        </w:tc>
        <w:tc>
          <w:tcPr>
            <w:tcW w:w="1631" w:type="dxa"/>
            <w:vAlign w:val="bottom"/>
          </w:tcPr>
          <w:p w:rsidR="00F56731" w:rsidRPr="004603D8" w:rsidRDefault="00F56731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487,100</w:t>
            </w:r>
          </w:p>
        </w:tc>
      </w:tr>
      <w:tr w:rsidR="00F56731" w:rsidRPr="00630DAB" w:rsidTr="00C9195C">
        <w:tc>
          <w:tcPr>
            <w:tcW w:w="5757" w:type="dxa"/>
          </w:tcPr>
          <w:p w:rsidR="00F56731" w:rsidRPr="00630DAB" w:rsidRDefault="00F56731" w:rsidP="00F56731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30" w:type="dxa"/>
          </w:tcPr>
          <w:p w:rsidR="00F56731" w:rsidRPr="00630DAB" w:rsidRDefault="004D3C6A" w:rsidP="00F5673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113,537</w:t>
            </w:r>
          </w:p>
        </w:tc>
        <w:tc>
          <w:tcPr>
            <w:tcW w:w="1631" w:type="dxa"/>
            <w:vAlign w:val="bottom"/>
          </w:tcPr>
          <w:p w:rsidR="00F56731" w:rsidRPr="004603D8" w:rsidRDefault="00F56731" w:rsidP="00F5673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113,967</w:t>
            </w:r>
          </w:p>
        </w:tc>
      </w:tr>
      <w:tr w:rsidR="00F56731" w:rsidRPr="00630DAB" w:rsidTr="00C9195C">
        <w:tc>
          <w:tcPr>
            <w:tcW w:w="5757" w:type="dxa"/>
          </w:tcPr>
          <w:p w:rsidR="00F56731" w:rsidRPr="00630DAB" w:rsidRDefault="00F56731" w:rsidP="00F56731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630" w:type="dxa"/>
          </w:tcPr>
          <w:p w:rsidR="00F56731" w:rsidRPr="00630DAB" w:rsidRDefault="004D3C6A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7,287,993</w:t>
            </w:r>
          </w:p>
        </w:tc>
        <w:tc>
          <w:tcPr>
            <w:tcW w:w="1631" w:type="dxa"/>
            <w:vAlign w:val="bottom"/>
          </w:tcPr>
          <w:p w:rsidR="00F56731" w:rsidRPr="004603D8" w:rsidRDefault="00F56731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8,435,324</w:t>
            </w:r>
          </w:p>
        </w:tc>
      </w:tr>
      <w:tr w:rsidR="00F56731" w:rsidRPr="00630DAB" w:rsidTr="00C9195C">
        <w:tc>
          <w:tcPr>
            <w:tcW w:w="5757" w:type="dxa"/>
          </w:tcPr>
          <w:p w:rsidR="00F56731" w:rsidRPr="00630DAB" w:rsidRDefault="00F56731" w:rsidP="00F56731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630" w:type="dxa"/>
          </w:tcPr>
          <w:p w:rsidR="00F56731" w:rsidRPr="00630DAB" w:rsidRDefault="004D3C6A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24,311</w:t>
            </w:r>
          </w:p>
        </w:tc>
        <w:tc>
          <w:tcPr>
            <w:tcW w:w="1631" w:type="dxa"/>
            <w:vAlign w:val="bottom"/>
          </w:tcPr>
          <w:p w:rsidR="00F56731" w:rsidRPr="004603D8" w:rsidRDefault="00F56731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25,232</w:t>
            </w:r>
          </w:p>
        </w:tc>
      </w:tr>
      <w:tr w:rsidR="00F56731" w:rsidRPr="00630DAB" w:rsidTr="00C9195C">
        <w:tc>
          <w:tcPr>
            <w:tcW w:w="5757" w:type="dxa"/>
          </w:tcPr>
          <w:p w:rsidR="00F56731" w:rsidRPr="00630DAB" w:rsidRDefault="00F56731" w:rsidP="00F56731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630" w:type="dxa"/>
          </w:tcPr>
          <w:p w:rsidR="00F56731" w:rsidRPr="00630DAB" w:rsidRDefault="004D3C6A" w:rsidP="00F5673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(113,149)</w:t>
            </w:r>
          </w:p>
        </w:tc>
        <w:tc>
          <w:tcPr>
            <w:tcW w:w="1631" w:type="dxa"/>
            <w:vAlign w:val="bottom"/>
          </w:tcPr>
          <w:p w:rsidR="00F56731" w:rsidRPr="004603D8" w:rsidRDefault="00F56731" w:rsidP="00F5673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(113,193)</w:t>
            </w:r>
          </w:p>
        </w:tc>
      </w:tr>
      <w:tr w:rsidR="00F56731" w:rsidRPr="00630DAB" w:rsidTr="00C9195C">
        <w:tc>
          <w:tcPr>
            <w:tcW w:w="5757" w:type="dxa"/>
          </w:tcPr>
          <w:p w:rsidR="00F56731" w:rsidRPr="00630DAB" w:rsidRDefault="00F56731" w:rsidP="00F56731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630" w:type="dxa"/>
          </w:tcPr>
          <w:p w:rsidR="00F56731" w:rsidRPr="00630DAB" w:rsidRDefault="004D3C6A" w:rsidP="00F5673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7,199,155</w:t>
            </w:r>
          </w:p>
        </w:tc>
        <w:tc>
          <w:tcPr>
            <w:tcW w:w="1631" w:type="dxa"/>
            <w:vAlign w:val="bottom"/>
          </w:tcPr>
          <w:p w:rsidR="00F56731" w:rsidRPr="004603D8" w:rsidRDefault="00F56731" w:rsidP="00F5673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8,347,363</w:t>
            </w:r>
          </w:p>
        </w:tc>
      </w:tr>
      <w:tr w:rsidR="00F56731" w:rsidRPr="00630DAB" w:rsidTr="00C9195C">
        <w:tc>
          <w:tcPr>
            <w:tcW w:w="5757" w:type="dxa"/>
          </w:tcPr>
          <w:p w:rsidR="00F56731" w:rsidRPr="00630DAB" w:rsidRDefault="00F56731" w:rsidP="00F56731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F56731" w:rsidRPr="00630DAB" w:rsidRDefault="00F56731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1" w:type="dxa"/>
            <w:vAlign w:val="bottom"/>
          </w:tcPr>
          <w:p w:rsidR="00F56731" w:rsidRPr="004603D8" w:rsidRDefault="00F56731" w:rsidP="00F56731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6731" w:rsidRPr="00630DAB" w:rsidTr="00C9195C">
        <w:tc>
          <w:tcPr>
            <w:tcW w:w="5757" w:type="dxa"/>
          </w:tcPr>
          <w:p w:rsidR="00F56731" w:rsidRPr="00630DAB" w:rsidRDefault="00F56731" w:rsidP="00F56731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F56731" w:rsidRPr="00630DAB" w:rsidRDefault="004D3C6A" w:rsidP="00F5673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2,611</w:t>
            </w:r>
          </w:p>
        </w:tc>
        <w:tc>
          <w:tcPr>
            <w:tcW w:w="1631" w:type="dxa"/>
            <w:vAlign w:val="bottom"/>
          </w:tcPr>
          <w:p w:rsidR="00F56731" w:rsidRPr="004603D8" w:rsidRDefault="00F56731" w:rsidP="00F5673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tr w:rsidR="00F56731" w:rsidRPr="00630DAB" w:rsidTr="00C9195C">
        <w:tc>
          <w:tcPr>
            <w:tcW w:w="5757" w:type="dxa"/>
          </w:tcPr>
          <w:p w:rsidR="00F56731" w:rsidRPr="00630DAB" w:rsidRDefault="00F56731" w:rsidP="00F56731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F56731" w:rsidRPr="00630DAB" w:rsidRDefault="004D3C6A" w:rsidP="00F5673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2,611</w:t>
            </w:r>
          </w:p>
        </w:tc>
        <w:tc>
          <w:tcPr>
            <w:tcW w:w="1631" w:type="dxa"/>
            <w:vAlign w:val="bottom"/>
          </w:tcPr>
          <w:p w:rsidR="00F56731" w:rsidRPr="004603D8" w:rsidRDefault="00F56731" w:rsidP="00F5673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tr w:rsidR="00F56731" w:rsidRPr="00630DAB" w:rsidTr="00C9195C">
        <w:tc>
          <w:tcPr>
            <w:tcW w:w="5757" w:type="dxa"/>
          </w:tcPr>
          <w:p w:rsidR="00F56731" w:rsidRPr="00630DAB" w:rsidRDefault="00F56731" w:rsidP="00F56731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 - สุทธิ</w:t>
            </w:r>
          </w:p>
        </w:tc>
        <w:tc>
          <w:tcPr>
            <w:tcW w:w="1630" w:type="dxa"/>
          </w:tcPr>
          <w:p w:rsidR="00F56731" w:rsidRPr="00630DAB" w:rsidRDefault="004D3C6A" w:rsidP="00F5673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7,201,766</w:t>
            </w:r>
          </w:p>
        </w:tc>
        <w:tc>
          <w:tcPr>
            <w:tcW w:w="1631" w:type="dxa"/>
            <w:vAlign w:val="bottom"/>
          </w:tcPr>
          <w:p w:rsidR="00F56731" w:rsidRPr="004603D8" w:rsidRDefault="00F56731" w:rsidP="00F5673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8,347,761</w:t>
            </w:r>
          </w:p>
        </w:tc>
      </w:tr>
    </w:tbl>
    <w:p w:rsidR="000E763B" w:rsidRPr="00630DAB" w:rsidRDefault="000E763B" w:rsidP="000E763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0732" w:rsidRPr="00630DAB">
        <w:rPr>
          <w:rFonts w:asciiTheme="majorBidi" w:hAnsiTheme="majorBidi" w:cstheme="majorBidi"/>
          <w:sz w:val="32"/>
          <w:szCs w:val="32"/>
        </w:rPr>
        <w:tab/>
      </w:r>
      <w:r w:rsidR="001A0609" w:rsidRPr="00630DA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42A6D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7C2B" w:rsidRPr="00630DAB">
        <w:rPr>
          <w:rFonts w:asciiTheme="majorBidi" w:hAnsiTheme="majorBidi" w:cstheme="majorBidi"/>
          <w:sz w:val="32"/>
          <w:szCs w:val="32"/>
        </w:rPr>
        <w:t>30</w:t>
      </w:r>
      <w:r w:rsidR="00643143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B46D26" w:rsidRPr="00630DAB">
        <w:rPr>
          <w:rFonts w:asciiTheme="majorBidi" w:hAnsiTheme="majorBidi" w:cstheme="majorBidi"/>
          <w:sz w:val="32"/>
          <w:szCs w:val="32"/>
        </w:rPr>
        <w:t xml:space="preserve"> 256</w:t>
      </w:r>
      <w:r w:rsidR="00F56731">
        <w:rPr>
          <w:rFonts w:asciiTheme="majorBidi" w:hAnsiTheme="majorBidi" w:cstheme="majorBidi"/>
          <w:sz w:val="32"/>
          <w:szCs w:val="32"/>
        </w:rPr>
        <w:t>2</w:t>
      </w:r>
      <w:r w:rsidR="00643143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630DAB">
        <w:rPr>
          <w:rFonts w:asciiTheme="majorBidi" w:hAnsiTheme="majorBidi" w:cstheme="majorBidi"/>
          <w:sz w:val="32"/>
          <w:szCs w:val="32"/>
          <w:cs/>
        </w:rPr>
        <w:t>บริษัทฯมีลูกหนี้ธุรกิจหลักทรัพย์</w:t>
      </w:r>
      <w:r w:rsidR="001041CF">
        <w:rPr>
          <w:rFonts w:asciiTheme="majorBidi" w:hAnsiTheme="majorBidi" w:cstheme="majorBidi" w:hint="cs"/>
          <w:sz w:val="32"/>
          <w:szCs w:val="32"/>
          <w:cs/>
        </w:rPr>
        <w:t>และสัญญาซื้อขายล่วงหน้า</w:t>
      </w:r>
      <w:r w:rsidR="00220732" w:rsidRPr="00630DAB">
        <w:rPr>
          <w:rFonts w:asciiTheme="majorBidi" w:hAnsiTheme="majorBidi" w:cstheme="majorBidi"/>
          <w:sz w:val="32"/>
          <w:szCs w:val="32"/>
          <w:cs/>
        </w:rPr>
        <w:t>ที่ระงับการรับรู้รายได้ตามเกณฑ์คงค้างเป็นจำนวนเงินประมาณ</w:t>
      </w:r>
      <w:r w:rsidR="00D64038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3FF9">
        <w:rPr>
          <w:rFonts w:asciiTheme="majorBidi" w:hAnsiTheme="majorBidi" w:cstheme="majorBidi"/>
          <w:sz w:val="32"/>
          <w:szCs w:val="32"/>
        </w:rPr>
        <w:t>113</w:t>
      </w:r>
      <w:r w:rsidR="00D64038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630DA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37C2B" w:rsidRPr="00630DAB">
        <w:rPr>
          <w:rFonts w:asciiTheme="majorBidi" w:hAnsiTheme="majorBidi" w:cstheme="majorBidi"/>
          <w:sz w:val="32"/>
          <w:szCs w:val="32"/>
        </w:rPr>
        <w:t>31</w:t>
      </w:r>
      <w:r w:rsidR="007A53A7" w:rsidRPr="00630DA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37C2B" w:rsidRPr="00630DAB">
        <w:rPr>
          <w:rFonts w:asciiTheme="majorBidi" w:hAnsiTheme="majorBidi" w:cstheme="majorBidi"/>
          <w:sz w:val="32"/>
          <w:szCs w:val="32"/>
        </w:rPr>
        <w:t>25</w:t>
      </w:r>
      <w:r w:rsidR="00B46D26" w:rsidRPr="00630DAB">
        <w:rPr>
          <w:rFonts w:asciiTheme="majorBidi" w:hAnsiTheme="majorBidi" w:cstheme="majorBidi"/>
          <w:sz w:val="32"/>
          <w:szCs w:val="32"/>
        </w:rPr>
        <w:t>6</w:t>
      </w:r>
      <w:r w:rsidR="00F56731">
        <w:rPr>
          <w:rFonts w:asciiTheme="majorBidi" w:hAnsiTheme="majorBidi" w:cstheme="majorBidi"/>
          <w:sz w:val="32"/>
          <w:szCs w:val="32"/>
        </w:rPr>
        <w:t>1</w:t>
      </w:r>
      <w:r w:rsidR="00220732" w:rsidRPr="00630DAB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56731">
        <w:rPr>
          <w:rFonts w:asciiTheme="majorBidi" w:hAnsiTheme="majorBidi" w:cstheme="majorBidi"/>
          <w:sz w:val="32"/>
          <w:szCs w:val="32"/>
        </w:rPr>
        <w:t>113</w:t>
      </w:r>
      <w:r w:rsidR="00220732" w:rsidRPr="00630DAB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205BF" w:rsidRDefault="008205BF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20732" w:rsidRPr="00630DAB" w:rsidRDefault="000E763B" w:rsidP="000E763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732" w:rsidRPr="00630DAB">
        <w:rPr>
          <w:rFonts w:asciiTheme="majorBidi" w:hAnsiTheme="majorBidi" w:cstheme="majorBidi"/>
          <w:sz w:val="32"/>
          <w:szCs w:val="32"/>
        </w:rPr>
        <w:tab/>
      </w:r>
      <w:r w:rsidR="001A0609" w:rsidRPr="00630DAB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537C2B" w:rsidRPr="00630DAB">
        <w:rPr>
          <w:rFonts w:asciiTheme="majorBidi" w:hAnsiTheme="majorBidi" w:cstheme="majorBidi"/>
          <w:sz w:val="32"/>
          <w:szCs w:val="32"/>
        </w:rPr>
        <w:t>30</w:t>
      </w:r>
      <w:r w:rsidR="00537C2B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537C2B" w:rsidRPr="00630DAB">
        <w:rPr>
          <w:rFonts w:asciiTheme="majorBidi" w:hAnsiTheme="majorBidi" w:cstheme="majorBidi"/>
          <w:sz w:val="32"/>
          <w:szCs w:val="32"/>
        </w:rPr>
        <w:t>256</w:t>
      </w:r>
      <w:r w:rsidR="008205BF">
        <w:rPr>
          <w:rFonts w:asciiTheme="majorBidi" w:hAnsiTheme="majorBidi" w:cstheme="majorBidi"/>
          <w:sz w:val="32"/>
          <w:szCs w:val="32"/>
        </w:rPr>
        <w:t>2</w:t>
      </w:r>
      <w:r w:rsidR="00C14A86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2A6D" w:rsidRPr="00630DA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37C2B" w:rsidRPr="00630DAB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D63789" w:rsidRPr="00630DAB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537C2B" w:rsidRPr="00630DAB">
        <w:rPr>
          <w:rFonts w:asciiTheme="majorBidi" w:hAnsiTheme="majorBidi" w:cstheme="majorBidi"/>
          <w:spacing w:val="2"/>
          <w:sz w:val="32"/>
          <w:szCs w:val="32"/>
        </w:rPr>
        <w:t>25</w:t>
      </w:r>
      <w:r w:rsidR="00B46D26" w:rsidRPr="00630DAB">
        <w:rPr>
          <w:rFonts w:asciiTheme="majorBidi" w:hAnsiTheme="majorBidi" w:cstheme="majorBidi"/>
          <w:spacing w:val="2"/>
          <w:sz w:val="32"/>
          <w:szCs w:val="32"/>
        </w:rPr>
        <w:t>6</w:t>
      </w:r>
      <w:r w:rsidR="008205BF">
        <w:rPr>
          <w:rFonts w:asciiTheme="majorBidi" w:hAnsiTheme="majorBidi" w:cstheme="majorBidi"/>
          <w:spacing w:val="2"/>
          <w:sz w:val="32"/>
          <w:szCs w:val="32"/>
        </w:rPr>
        <w:t>1</w:t>
      </w:r>
      <w:r w:rsidR="009F4AC0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220732" w:rsidRPr="00630DAB">
        <w:rPr>
          <w:rFonts w:asciiTheme="majorBidi" w:hAnsiTheme="majorBidi" w:cstheme="majorBidi"/>
          <w:spacing w:val="2"/>
          <w:sz w:val="32"/>
          <w:szCs w:val="32"/>
          <w:cs/>
        </w:rPr>
        <w:t>บริษัทฯได้จำแนกลูกหนี้ธุรกิจหลักทรัพย์</w:t>
      </w:r>
      <w:r w:rsidR="009F4AC0">
        <w:rPr>
          <w:rFonts w:asciiTheme="majorBidi" w:hAnsiTheme="majorBidi" w:cstheme="majorBidi" w:hint="cs"/>
          <w:spacing w:val="2"/>
          <w:sz w:val="32"/>
          <w:szCs w:val="32"/>
          <w:cs/>
        </w:rPr>
        <w:t>และสัญญาซื้อขายล่วงหน้า</w:t>
      </w:r>
      <w:r w:rsidR="00220732" w:rsidRPr="00630DAB">
        <w:rPr>
          <w:rFonts w:asciiTheme="majorBidi" w:hAnsiTheme="majorBidi" w:cstheme="majorBidi"/>
          <w:spacing w:val="2"/>
          <w:sz w:val="32"/>
          <w:szCs w:val="32"/>
          <w:cs/>
        </w:rPr>
        <w:t>และดอกเบี้ยค้างรับตามประกาศของสำนักงานคณะกรรมการกำกับหลักทรัพย์และตลาดหลักทรัพย์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60"/>
        <w:gridCol w:w="1860"/>
        <w:gridCol w:w="1860"/>
      </w:tblGrid>
      <w:tr w:rsidR="00EC1B1C" w:rsidRPr="00630DAB" w:rsidTr="00C9195C">
        <w:tc>
          <w:tcPr>
            <w:tcW w:w="3690" w:type="dxa"/>
            <w:vAlign w:val="bottom"/>
          </w:tcPr>
          <w:p w:rsidR="007A4045" w:rsidRPr="00630DAB" w:rsidRDefault="007A4045" w:rsidP="005906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630DAB" w:rsidRDefault="007A4045" w:rsidP="0059060C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0E763B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7A4045" w:rsidRPr="00630DAB" w:rsidRDefault="007A4045" w:rsidP="005906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630DAB" w:rsidRDefault="00F3413B" w:rsidP="0059060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E763B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205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46D26"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7A4045" w:rsidRPr="00630DAB" w:rsidRDefault="007A4045" w:rsidP="0059060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7A4045" w:rsidRPr="00630DAB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7A4045" w:rsidRPr="00630DAB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จะสูญที่ตั้งไว้</w:t>
            </w:r>
          </w:p>
        </w:tc>
        <w:tc>
          <w:tcPr>
            <w:tcW w:w="1860" w:type="dxa"/>
            <w:vAlign w:val="bottom"/>
          </w:tcPr>
          <w:p w:rsidR="007A4045" w:rsidRPr="00630DAB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มูลหนี้สุทธิหลังหัก           </w:t>
            </w:r>
            <w:r w:rsidR="005C13D2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ค่าเผื่อหนี้ส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งสัยจะสูญ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D63789" w:rsidRPr="00630DAB" w:rsidRDefault="00D63789" w:rsidP="0059060C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D63789" w:rsidRPr="00630DAB" w:rsidRDefault="00373FF9" w:rsidP="0059060C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7,201</w:t>
            </w:r>
          </w:p>
        </w:tc>
        <w:tc>
          <w:tcPr>
            <w:tcW w:w="1860" w:type="dxa"/>
            <w:vAlign w:val="bottom"/>
          </w:tcPr>
          <w:p w:rsidR="00D63789" w:rsidRPr="00630DAB" w:rsidRDefault="00373FF9" w:rsidP="0059060C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D63789" w:rsidRPr="00630DAB" w:rsidRDefault="00373FF9" w:rsidP="0059060C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7,201</w:t>
            </w:r>
          </w:p>
        </w:tc>
      </w:tr>
      <w:tr w:rsidR="00B46D26" w:rsidRPr="00630DAB" w:rsidTr="00C9195C">
        <w:tc>
          <w:tcPr>
            <w:tcW w:w="3690" w:type="dxa"/>
            <w:vAlign w:val="bottom"/>
          </w:tcPr>
          <w:p w:rsidR="00B46D26" w:rsidRPr="00630DAB" w:rsidRDefault="00B46D26" w:rsidP="0059060C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B46D26" w:rsidRPr="00630DAB" w:rsidRDefault="00373FF9" w:rsidP="0059060C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860" w:type="dxa"/>
            <w:vAlign w:val="bottom"/>
          </w:tcPr>
          <w:p w:rsidR="00B46D26" w:rsidRPr="00630DAB" w:rsidRDefault="00373FF9" w:rsidP="0059060C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1860" w:type="dxa"/>
            <w:vAlign w:val="bottom"/>
          </w:tcPr>
          <w:p w:rsidR="00B46D26" w:rsidRPr="00630DAB" w:rsidRDefault="00373FF9" w:rsidP="0059060C">
            <w:pP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D63789" w:rsidRPr="00630DAB" w:rsidRDefault="00D63789" w:rsidP="0059060C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D63789" w:rsidRPr="00630DAB" w:rsidRDefault="00373FF9" w:rsidP="0059060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60" w:type="dxa"/>
            <w:vAlign w:val="bottom"/>
          </w:tcPr>
          <w:p w:rsidR="00D63789" w:rsidRPr="00630DAB" w:rsidRDefault="00373FF9" w:rsidP="0059060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60" w:type="dxa"/>
          </w:tcPr>
          <w:p w:rsidR="00D63789" w:rsidRPr="00630DAB" w:rsidRDefault="00373FF9" w:rsidP="0059060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D63789" w:rsidRPr="00630DAB" w:rsidRDefault="00D63789" w:rsidP="0059060C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D63789" w:rsidRPr="00630DAB" w:rsidRDefault="00373FF9" w:rsidP="0059060C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7,315</w:t>
            </w:r>
          </w:p>
        </w:tc>
        <w:tc>
          <w:tcPr>
            <w:tcW w:w="1860" w:type="dxa"/>
            <w:vAlign w:val="bottom"/>
          </w:tcPr>
          <w:p w:rsidR="00D63789" w:rsidRPr="00630DAB" w:rsidRDefault="00373FF9" w:rsidP="0059060C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(113)</w:t>
            </w:r>
          </w:p>
        </w:tc>
        <w:tc>
          <w:tcPr>
            <w:tcW w:w="1860" w:type="dxa"/>
          </w:tcPr>
          <w:p w:rsidR="00D63789" w:rsidRPr="00630DAB" w:rsidRDefault="00373FF9" w:rsidP="0059060C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7,202</w:t>
            </w:r>
          </w:p>
        </w:tc>
      </w:tr>
    </w:tbl>
    <w:p w:rsidR="00290219" w:rsidRPr="00630DAB" w:rsidRDefault="00290219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60"/>
        <w:gridCol w:w="1860"/>
        <w:gridCol w:w="1860"/>
      </w:tblGrid>
      <w:tr w:rsidR="00EC1B1C" w:rsidRPr="00630DAB" w:rsidTr="00C9195C">
        <w:trPr>
          <w:trHeight w:val="70"/>
        </w:trPr>
        <w:tc>
          <w:tcPr>
            <w:tcW w:w="3690" w:type="dxa"/>
            <w:vAlign w:val="bottom"/>
          </w:tcPr>
          <w:p w:rsidR="00E42A6D" w:rsidRPr="00630DAB" w:rsidRDefault="00E42A6D" w:rsidP="005906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E42A6D" w:rsidRPr="00630DAB" w:rsidRDefault="00E42A6D" w:rsidP="0059060C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290219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ล้า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E42A6D" w:rsidRPr="00630DAB" w:rsidRDefault="00E42A6D" w:rsidP="005906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E42A6D" w:rsidRPr="00630DAB" w:rsidRDefault="00CF3F3A" w:rsidP="006431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B774B7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8205B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C1B1C" w:rsidRPr="00630DAB" w:rsidTr="00C9195C">
        <w:tc>
          <w:tcPr>
            <w:tcW w:w="3690" w:type="dxa"/>
            <w:vAlign w:val="bottom"/>
          </w:tcPr>
          <w:p w:rsidR="00E42A6D" w:rsidRPr="00630DAB" w:rsidRDefault="00E42A6D" w:rsidP="0059060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   จะสูญที่ตั้งไว้</w:t>
            </w:r>
          </w:p>
        </w:tc>
        <w:tc>
          <w:tcPr>
            <w:tcW w:w="1860" w:type="dxa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มูลหนี้สุทธิหลังหัก                             ค่าเผื่อหนี้สงสัยจะสูญ</w:t>
            </w:r>
          </w:p>
        </w:tc>
      </w:tr>
      <w:tr w:rsidR="008205BF" w:rsidRPr="00630DAB" w:rsidTr="00C9195C">
        <w:tc>
          <w:tcPr>
            <w:tcW w:w="3690" w:type="dxa"/>
            <w:vAlign w:val="bottom"/>
          </w:tcPr>
          <w:p w:rsidR="008205BF" w:rsidRPr="00630DAB" w:rsidRDefault="008205BF" w:rsidP="008205BF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8205BF" w:rsidRPr="004603D8" w:rsidRDefault="008205BF" w:rsidP="008205BF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8,347</w:t>
            </w:r>
          </w:p>
        </w:tc>
        <w:tc>
          <w:tcPr>
            <w:tcW w:w="1860" w:type="dxa"/>
            <w:vAlign w:val="bottom"/>
          </w:tcPr>
          <w:p w:rsidR="008205BF" w:rsidRPr="004603D8" w:rsidRDefault="008205BF" w:rsidP="008205BF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8205BF" w:rsidRPr="004603D8" w:rsidRDefault="008205BF" w:rsidP="008205BF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8,347</w:t>
            </w:r>
          </w:p>
        </w:tc>
      </w:tr>
      <w:tr w:rsidR="008205BF" w:rsidRPr="00630DAB" w:rsidTr="00C9195C">
        <w:tc>
          <w:tcPr>
            <w:tcW w:w="3690" w:type="dxa"/>
            <w:vAlign w:val="bottom"/>
          </w:tcPr>
          <w:p w:rsidR="008205BF" w:rsidRPr="00630DAB" w:rsidRDefault="008205BF" w:rsidP="008205BF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8205BF" w:rsidRPr="004603D8" w:rsidRDefault="008205BF" w:rsidP="008205BF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860" w:type="dxa"/>
            <w:vAlign w:val="bottom"/>
          </w:tcPr>
          <w:p w:rsidR="008205BF" w:rsidRPr="004603D8" w:rsidRDefault="008205BF" w:rsidP="008205BF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1860" w:type="dxa"/>
            <w:vAlign w:val="bottom"/>
          </w:tcPr>
          <w:p w:rsidR="008205BF" w:rsidRPr="004603D8" w:rsidRDefault="008205BF" w:rsidP="008205BF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205BF" w:rsidRPr="00630DAB" w:rsidTr="00C9195C">
        <w:tc>
          <w:tcPr>
            <w:tcW w:w="3690" w:type="dxa"/>
            <w:vAlign w:val="bottom"/>
          </w:tcPr>
          <w:p w:rsidR="008205BF" w:rsidRPr="00630DAB" w:rsidRDefault="008205BF" w:rsidP="008205BF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8205BF" w:rsidRPr="004603D8" w:rsidRDefault="008205BF" w:rsidP="008205B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60" w:type="dxa"/>
            <w:vAlign w:val="bottom"/>
          </w:tcPr>
          <w:p w:rsidR="008205BF" w:rsidRPr="004603D8" w:rsidRDefault="008205BF" w:rsidP="008205B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60" w:type="dxa"/>
            <w:vAlign w:val="bottom"/>
          </w:tcPr>
          <w:p w:rsidR="008205BF" w:rsidRPr="004603D8" w:rsidRDefault="008205BF" w:rsidP="008205B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05BF" w:rsidRPr="00630DAB" w:rsidTr="00C9195C">
        <w:tc>
          <w:tcPr>
            <w:tcW w:w="3690" w:type="dxa"/>
            <w:vAlign w:val="bottom"/>
          </w:tcPr>
          <w:p w:rsidR="008205BF" w:rsidRPr="00630DAB" w:rsidRDefault="008205BF" w:rsidP="008205BF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8205BF" w:rsidRPr="004603D8" w:rsidRDefault="008205BF" w:rsidP="008205BF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8,461</w:t>
            </w:r>
          </w:p>
        </w:tc>
        <w:tc>
          <w:tcPr>
            <w:tcW w:w="1860" w:type="dxa"/>
            <w:vAlign w:val="bottom"/>
          </w:tcPr>
          <w:p w:rsidR="008205BF" w:rsidRPr="004603D8" w:rsidRDefault="008205BF" w:rsidP="008205BF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(113)</w:t>
            </w:r>
          </w:p>
        </w:tc>
        <w:tc>
          <w:tcPr>
            <w:tcW w:w="1860" w:type="dxa"/>
            <w:vAlign w:val="bottom"/>
          </w:tcPr>
          <w:p w:rsidR="008205BF" w:rsidRPr="004603D8" w:rsidRDefault="008205BF" w:rsidP="008205BF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8,348</w:t>
            </w:r>
          </w:p>
        </w:tc>
      </w:tr>
    </w:tbl>
    <w:p w:rsidR="00824280" w:rsidRDefault="00B774B7" w:rsidP="00C9195C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527730984"/>
      <w:r w:rsidRPr="00630DAB">
        <w:rPr>
          <w:rFonts w:asciiTheme="majorBidi" w:hAnsiTheme="majorBidi" w:cstheme="majorBidi"/>
          <w:b/>
          <w:bCs/>
          <w:sz w:val="32"/>
          <w:szCs w:val="32"/>
        </w:rPr>
        <w:t>4.3</w:t>
      </w:r>
      <w:r w:rsidR="00F83C44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4280" w:rsidRPr="002B4F0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24280" w:rsidRPr="002B4F0E">
        <w:rPr>
          <w:rFonts w:asciiTheme="majorBidi" w:hAnsiTheme="majorBidi" w:cstheme="majorBidi"/>
          <w:sz w:val="32"/>
          <w:szCs w:val="32"/>
        </w:rPr>
        <w:t>23</w:t>
      </w:r>
      <w:r w:rsidR="00824280" w:rsidRPr="002B4F0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24280" w:rsidRPr="002B4F0E">
        <w:rPr>
          <w:rFonts w:asciiTheme="majorBidi" w:hAnsiTheme="majorBidi" w:cstheme="majorBidi"/>
          <w:sz w:val="32"/>
          <w:szCs w:val="32"/>
        </w:rPr>
        <w:t>2561</w:t>
      </w:r>
      <w:r w:rsidR="00824280" w:rsidRPr="002B4F0E">
        <w:rPr>
          <w:rFonts w:asciiTheme="majorBidi" w:hAnsiTheme="majorBidi" w:cstheme="majorBidi"/>
          <w:sz w:val="32"/>
          <w:szCs w:val="32"/>
          <w:cs/>
        </w:rPr>
        <w:t xml:space="preserve"> บริษัทฯ ได้รับคำสั่งจากส่วนราชการให้อายัดหลักประกันทั้งหมดของลูกหนี้บัญชีเงินให้กู้ยืมเพื่อซื้อหลักทรัพย์รายหนึ่ง และเมื่อวันที่ </w:t>
      </w:r>
      <w:r w:rsidR="00824280" w:rsidRPr="002B4F0E">
        <w:rPr>
          <w:rFonts w:asciiTheme="majorBidi" w:hAnsiTheme="majorBidi" w:cstheme="majorBidi"/>
          <w:sz w:val="32"/>
          <w:szCs w:val="32"/>
        </w:rPr>
        <w:t>3</w:t>
      </w:r>
      <w:r w:rsidR="00824280" w:rsidRPr="002B4F0E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824280" w:rsidRPr="002B4F0E">
        <w:rPr>
          <w:rFonts w:asciiTheme="majorBidi" w:hAnsiTheme="majorBidi" w:cstheme="majorBidi"/>
          <w:sz w:val="32"/>
          <w:szCs w:val="32"/>
        </w:rPr>
        <w:t>2561</w:t>
      </w:r>
      <w:r w:rsidR="00824280" w:rsidRPr="002B4F0E">
        <w:rPr>
          <w:rFonts w:asciiTheme="majorBidi" w:hAnsiTheme="majorBidi" w:cstheme="majorBidi"/>
          <w:sz w:val="32"/>
          <w:szCs w:val="32"/>
          <w:cs/>
        </w:rPr>
        <w:t xml:space="preserve"> บริษัทฯ ได้รับคำสั่งจากส่วนราชการดังกล่าวให้ยกเลิกการอายัดหุ้นหลักประกันบางส่วน และ ณ วันที่ </w:t>
      </w:r>
      <w:r w:rsidR="00824280" w:rsidRPr="002B4F0E">
        <w:rPr>
          <w:rFonts w:asciiTheme="majorBidi" w:hAnsiTheme="majorBidi" w:cstheme="majorBidi"/>
          <w:sz w:val="32"/>
          <w:szCs w:val="32"/>
        </w:rPr>
        <w:t>30</w:t>
      </w:r>
      <w:r w:rsidR="00824280" w:rsidRPr="002B4F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4F0E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824280" w:rsidRPr="002B4F0E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="00824280" w:rsidRPr="002B4F0E">
        <w:rPr>
          <w:rFonts w:asciiTheme="majorBidi" w:hAnsiTheme="majorBidi" w:cstheme="majorBidi"/>
          <w:sz w:val="32"/>
          <w:szCs w:val="32"/>
        </w:rPr>
        <w:t>2562</w:t>
      </w:r>
      <w:r w:rsidR="00824280" w:rsidRPr="002B4F0E">
        <w:rPr>
          <w:rFonts w:asciiTheme="majorBidi" w:hAnsiTheme="majorBidi" w:cstheme="majorBidi"/>
          <w:sz w:val="32"/>
          <w:szCs w:val="32"/>
          <w:cs/>
        </w:rPr>
        <w:t xml:space="preserve"> ลูกหนี้รายดังกล่าวมียอดหนี้คงค้างประมาณ </w:t>
      </w:r>
      <w:r w:rsidR="00824280" w:rsidRPr="002B4F0E">
        <w:rPr>
          <w:rFonts w:asciiTheme="majorBidi" w:hAnsiTheme="majorBidi" w:cstheme="majorBidi"/>
          <w:sz w:val="32"/>
          <w:szCs w:val="32"/>
        </w:rPr>
        <w:t>106</w:t>
      </w:r>
      <w:r w:rsidR="00824280" w:rsidRPr="002B4F0E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โดยมีหลักประกันรวมประมาณ </w:t>
      </w:r>
      <w:r w:rsidR="00824280" w:rsidRPr="002B4F0E">
        <w:rPr>
          <w:rFonts w:asciiTheme="majorBidi" w:hAnsiTheme="majorBidi" w:cstheme="majorBidi"/>
          <w:sz w:val="32"/>
          <w:szCs w:val="32"/>
        </w:rPr>
        <w:t>24</w:t>
      </w:r>
      <w:r w:rsidR="002B4F0E">
        <w:rPr>
          <w:rFonts w:asciiTheme="majorBidi" w:hAnsiTheme="majorBidi" w:cstheme="majorBidi"/>
          <w:sz w:val="32"/>
          <w:szCs w:val="32"/>
        </w:rPr>
        <w:t>0</w:t>
      </w:r>
      <w:r w:rsidR="00824280" w:rsidRPr="002B4F0E">
        <w:rPr>
          <w:rFonts w:asciiTheme="majorBidi" w:hAnsiTheme="majorBidi" w:cstheme="majorBidi"/>
          <w:sz w:val="32"/>
          <w:szCs w:val="32"/>
        </w:rPr>
        <w:t xml:space="preserve"> </w:t>
      </w:r>
      <w:r w:rsidR="00824280" w:rsidRPr="002B4F0E">
        <w:rPr>
          <w:rFonts w:asciiTheme="majorBidi" w:hAnsiTheme="majorBidi" w:cstheme="majorBidi"/>
          <w:sz w:val="32"/>
          <w:szCs w:val="32"/>
          <w:cs/>
        </w:rPr>
        <w:t xml:space="preserve">ล้านบาท ซึ่งอยู่ภายใต้คำสั่งอายัดทั้งจำนวน ทั้งนี้บริษัทฯ ได้ยื่นฟ้องลูกหนี้เป็นคดีแพ่งเรียกให้ชำระหนี้เต็มจำนวน ส่วนลูกหนี้ยื่นคำให้การและฟ้องแย้งว่า บริษัทฯไม่มีอำนาจฟ้อง และเรียกร้องให้บริษัทฯ ชดใช้ค่าเสียหาย อย่างไรก็ดีฝ่ายบริหาร โดยความเห็นของที่ปรึกษากฎหมายเห็นว่า บริษัทฯ สามารถต่อสู้คดีได้ในประเด็นนี้และคำฟ้องแย้งไม่มีมูลเพียงพอ โอกาสที่จะเกิดความเสียหายเพิ่มเติมน้อยมาก โดยเมื่อวันที่ </w:t>
      </w:r>
      <w:r w:rsidR="00824280" w:rsidRPr="002B4F0E">
        <w:rPr>
          <w:rFonts w:asciiTheme="majorBidi" w:hAnsiTheme="majorBidi" w:cstheme="majorBidi"/>
          <w:sz w:val="32"/>
          <w:szCs w:val="32"/>
        </w:rPr>
        <w:t>27</w:t>
      </w:r>
      <w:r w:rsidR="00824280" w:rsidRPr="002B4F0E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824280" w:rsidRPr="002B4F0E">
        <w:rPr>
          <w:rFonts w:asciiTheme="majorBidi" w:hAnsiTheme="majorBidi" w:cstheme="majorBidi"/>
          <w:sz w:val="32"/>
          <w:szCs w:val="32"/>
        </w:rPr>
        <w:t xml:space="preserve">2562 </w:t>
      </w:r>
      <w:r w:rsidR="00824280" w:rsidRPr="002B4F0E">
        <w:rPr>
          <w:rFonts w:asciiTheme="majorBidi" w:hAnsiTheme="majorBidi" w:cstheme="majorBidi"/>
          <w:sz w:val="32"/>
          <w:szCs w:val="32"/>
          <w:cs/>
        </w:rPr>
        <w:t xml:space="preserve">ศาลได้มีคำสั่งไม่รับฟ้องแย้งบางส่วนของลูกหนี้ ซึ่งลูกหนี้อยู่ระหว่างการอุทธรณ์คำสั่งดังกล่าว นอกจากนี้บริษัทฯ ยังได้ยื่นคำร้องขอให้ศาลเพิกถอนการอายัดหลักประกันดังกล่าวซึ่งเป็นการใช้สิทธิตามกฎหมายที่เกี่ยวข้อง เพื่อให้เป็นไปตามหลักความระมัดระวัง บริษัทฯ จัดประเภทบัญชีดังกล่าวเป็นมูลหนี้ชั้นต่ำกว่ามาตรฐานและตั้งสำรองค่าเผื่อหนี้สงสัยจะสูญจำนวน </w:t>
      </w:r>
      <w:r w:rsidR="00824280" w:rsidRPr="002B4F0E">
        <w:rPr>
          <w:rFonts w:asciiTheme="majorBidi" w:hAnsiTheme="majorBidi" w:cstheme="majorBidi"/>
          <w:sz w:val="32"/>
          <w:szCs w:val="32"/>
        </w:rPr>
        <w:t>106</w:t>
      </w:r>
      <w:r w:rsidR="00824280" w:rsidRPr="002B4F0E">
        <w:rPr>
          <w:rFonts w:asciiTheme="majorBidi" w:hAnsiTheme="majorBidi" w:cstheme="majorBidi"/>
          <w:sz w:val="32"/>
          <w:szCs w:val="32"/>
          <w:cs/>
        </w:rPr>
        <w:t xml:space="preserve"> ล้านบาทสำหรับกรณีนี้ไว้ในบัญชี บริษัทฯเชื่อว่าสำรองค่าเผื่อหนี้สงสัยจะสูญที่ตั้งไว้มีความเพียงพอและเหมาะสมแล้ว</w:t>
      </w:r>
      <w:r w:rsidR="00824280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"/>
    <w:p w:rsidR="001C705E" w:rsidRPr="00630DAB" w:rsidRDefault="00290219" w:rsidP="00C9195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774B7" w:rsidRPr="00630DA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20732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42A6D" w:rsidRPr="00630DA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73248" w:rsidRPr="00630DAB">
        <w:rPr>
          <w:rFonts w:asciiTheme="majorBidi" w:hAnsiTheme="majorBidi" w:cstheme="majorBidi"/>
          <w:sz w:val="32"/>
          <w:szCs w:val="32"/>
        </w:rPr>
        <w:t xml:space="preserve"> 30</w:t>
      </w:r>
      <w:r w:rsidR="00820AF8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473248" w:rsidRPr="00630DAB">
        <w:rPr>
          <w:rFonts w:asciiTheme="majorBidi" w:hAnsiTheme="majorBidi" w:cstheme="majorBidi"/>
          <w:sz w:val="32"/>
          <w:szCs w:val="32"/>
        </w:rPr>
        <w:t xml:space="preserve"> 256</w:t>
      </w:r>
      <w:r w:rsidR="00824280">
        <w:rPr>
          <w:rFonts w:asciiTheme="majorBidi" w:hAnsiTheme="majorBidi" w:cstheme="majorBidi"/>
          <w:sz w:val="32"/>
          <w:szCs w:val="32"/>
        </w:rPr>
        <w:t>2</w:t>
      </w:r>
      <w:r w:rsidR="00E42A6D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EE4" w:rsidRPr="00630DAB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ลูกหนี้ทรัพย์สินวางประกันจำนวนประมาณ</w:t>
      </w:r>
      <w:r w:rsidR="00DB20F3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1E27">
        <w:rPr>
          <w:rFonts w:asciiTheme="majorBidi" w:hAnsiTheme="majorBidi" w:cstheme="majorBidi"/>
          <w:sz w:val="32"/>
          <w:szCs w:val="32"/>
        </w:rPr>
        <w:t xml:space="preserve">523 </w:t>
      </w:r>
      <w:r w:rsidR="00220732" w:rsidRPr="00630DAB">
        <w:rPr>
          <w:rFonts w:asciiTheme="majorBidi" w:hAnsiTheme="majorBidi" w:cstheme="majorBidi"/>
          <w:sz w:val="32"/>
          <w:szCs w:val="32"/>
          <w:cs/>
        </w:rPr>
        <w:t>ล้านบาท เป็นเงินสดที่บริษัทฯวางเป็นประกันการยืมหลักทรัพย์เพื่อธุรกรรมการยืมและให้ยืมหลักทรัพย์ และมูลค่ายุติธรรมของ</w:t>
      </w:r>
      <w:r w:rsidR="00220732" w:rsidRPr="00630DAB">
        <w:rPr>
          <w:rFonts w:asciiTheme="majorBidi" w:hAnsiTheme="majorBidi" w:cstheme="majorBidi"/>
          <w:spacing w:val="-2"/>
          <w:sz w:val="32"/>
          <w:szCs w:val="32"/>
          <w:cs/>
        </w:rPr>
        <w:t>หลักทรัพย์ที่ยืมมามีจำนวน</w:t>
      </w:r>
      <w:r w:rsidR="00220732" w:rsidRPr="004C7A08">
        <w:rPr>
          <w:rFonts w:asciiTheme="majorBidi" w:hAnsiTheme="majorBidi" w:cstheme="majorBidi"/>
          <w:spacing w:val="-2"/>
          <w:sz w:val="32"/>
          <w:szCs w:val="32"/>
          <w:cs/>
        </w:rPr>
        <w:t>ประมาณ</w:t>
      </w:r>
      <w:r w:rsidR="00D14E3F" w:rsidRPr="004C7A0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51E27">
        <w:rPr>
          <w:rFonts w:asciiTheme="majorBidi" w:hAnsiTheme="majorBidi" w:cstheme="majorBidi"/>
          <w:spacing w:val="-2"/>
          <w:sz w:val="32"/>
          <w:szCs w:val="32"/>
        </w:rPr>
        <w:t xml:space="preserve">488 </w:t>
      </w:r>
      <w:r w:rsidR="00220732" w:rsidRPr="004C7A08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473248" w:rsidRPr="004C7A08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211EE" w:rsidRPr="004C7A0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473248" w:rsidRPr="004C7A08">
        <w:rPr>
          <w:rFonts w:asciiTheme="majorBidi" w:hAnsiTheme="majorBidi" w:cstheme="majorBidi"/>
          <w:spacing w:val="-2"/>
          <w:sz w:val="32"/>
          <w:szCs w:val="32"/>
        </w:rPr>
        <w:t xml:space="preserve"> 25</w:t>
      </w:r>
      <w:r w:rsidR="00B774B7" w:rsidRPr="004C7A08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82428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220732" w:rsidRPr="004C7A08">
        <w:rPr>
          <w:rFonts w:asciiTheme="majorBidi" w:hAnsiTheme="majorBidi" w:cstheme="majorBidi"/>
          <w:spacing w:val="-2"/>
          <w:sz w:val="32"/>
          <w:szCs w:val="32"/>
          <w:cs/>
        </w:rPr>
        <w:t>:</w:t>
      </w:r>
      <w:r w:rsidR="00C36119" w:rsidRPr="004C7A0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24280">
        <w:rPr>
          <w:rFonts w:asciiTheme="majorBidi" w:hAnsiTheme="majorBidi" w:cstheme="majorBidi"/>
          <w:spacing w:val="-2"/>
          <w:sz w:val="32"/>
          <w:szCs w:val="32"/>
        </w:rPr>
        <w:t>64</w:t>
      </w:r>
      <w:r w:rsidR="00B774B7" w:rsidRPr="004C7A08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="00220732" w:rsidRPr="004C7A08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C36119" w:rsidRPr="004C7A0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20732" w:rsidRPr="004C7A08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473248" w:rsidRPr="004C7A0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24280">
        <w:rPr>
          <w:rFonts w:asciiTheme="majorBidi" w:hAnsiTheme="majorBidi" w:cstheme="majorBidi"/>
          <w:spacing w:val="-2"/>
          <w:sz w:val="32"/>
          <w:szCs w:val="32"/>
        </w:rPr>
        <w:t>58</w:t>
      </w:r>
      <w:r w:rsidR="00D14E3F" w:rsidRPr="004C7A08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E42A6D" w:rsidRPr="00630DA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20732" w:rsidRPr="00630DAB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="00220732" w:rsidRPr="00630DAB">
        <w:rPr>
          <w:rFonts w:asciiTheme="majorBidi" w:hAnsiTheme="majorBidi" w:cstheme="majorBidi"/>
          <w:sz w:val="32"/>
          <w:szCs w:val="32"/>
          <w:cs/>
        </w:rPr>
        <w:t xml:space="preserve">บาท ตามลำดับ) </w:t>
      </w:r>
    </w:p>
    <w:p w:rsidR="00572B2A" w:rsidRPr="00630DAB" w:rsidRDefault="00572B2A" w:rsidP="00C9195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5. 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สินทรัพย์ตราสารอนุพันธ์ </w:t>
      </w:r>
      <w:r w:rsidR="00C466DB" w:rsidRPr="00630DAB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หนี้สินตราสารอนุพันธ์ </w:t>
      </w:r>
    </w:p>
    <w:p w:rsidR="004A2C58" w:rsidRPr="00630DAB" w:rsidRDefault="00127D2B" w:rsidP="004A2C58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</w:rPr>
        <w:t xml:space="preserve"> </w:t>
      </w:r>
      <w:r w:rsidR="004A2C58" w:rsidRPr="00630DAB">
        <w:rPr>
          <w:rFonts w:asciiTheme="majorBidi" w:hAnsiTheme="majorBidi" w:cstheme="majorBidi"/>
          <w:sz w:val="28"/>
          <w:szCs w:val="28"/>
        </w:rPr>
        <w:t>(</w:t>
      </w:r>
      <w:r w:rsidR="004A2C58" w:rsidRPr="00630DAB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="004A2C58" w:rsidRPr="00630DAB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4A2C58" w:rsidRPr="00630DAB" w:rsidTr="00C9195C">
        <w:tc>
          <w:tcPr>
            <w:tcW w:w="4680" w:type="dxa"/>
            <w:vAlign w:val="bottom"/>
          </w:tcPr>
          <w:p w:rsidR="004A2C58" w:rsidRPr="00630DAB" w:rsidRDefault="004A2C58" w:rsidP="00FF5E4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4A2C58" w:rsidRPr="00630DAB" w:rsidRDefault="004A2C58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61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A2C58" w:rsidRPr="00630DAB" w:rsidTr="00C9195C">
        <w:tc>
          <w:tcPr>
            <w:tcW w:w="4680" w:type="dxa"/>
          </w:tcPr>
          <w:p w:rsidR="004A2C58" w:rsidRPr="00630DAB" w:rsidRDefault="004A2C58" w:rsidP="00FF5E4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4A2C58" w:rsidRPr="00630DAB" w:rsidRDefault="004A2C58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  <w:hideMark/>
          </w:tcPr>
          <w:p w:rsidR="004A2C58" w:rsidRPr="00630DAB" w:rsidRDefault="004A2C58" w:rsidP="00FF5E46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4A2C58" w:rsidRPr="00630DAB" w:rsidTr="00C9195C">
        <w:tc>
          <w:tcPr>
            <w:tcW w:w="4680" w:type="dxa"/>
          </w:tcPr>
          <w:p w:rsidR="004A2C58" w:rsidRPr="00630DAB" w:rsidRDefault="004A2C58" w:rsidP="00FF5E4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4A2C58" w:rsidRPr="00630DAB" w:rsidRDefault="004A2C58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  <w:hideMark/>
          </w:tcPr>
          <w:p w:rsidR="004A2C58" w:rsidRPr="00630DAB" w:rsidRDefault="004A2C58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  <w:hideMark/>
          </w:tcPr>
          <w:p w:rsidR="004A2C58" w:rsidRPr="00630DAB" w:rsidRDefault="004A2C58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4A2C58" w:rsidRPr="00630DAB" w:rsidTr="00C9195C">
        <w:tc>
          <w:tcPr>
            <w:tcW w:w="4680" w:type="dxa"/>
            <w:hideMark/>
          </w:tcPr>
          <w:p w:rsidR="004A2C58" w:rsidRPr="00630DAB" w:rsidRDefault="004A2C58" w:rsidP="00FF5E4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ตราสารอนุพันธ์เพื่อค้า</w:t>
            </w:r>
          </w:p>
        </w:tc>
        <w:tc>
          <w:tcPr>
            <w:tcW w:w="1530" w:type="dxa"/>
            <w:vAlign w:val="bottom"/>
          </w:tcPr>
          <w:p w:rsidR="004A2C58" w:rsidRPr="00630DAB" w:rsidRDefault="004A2C58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A2C58" w:rsidRPr="00630DAB" w:rsidRDefault="004A2C58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A2C58" w:rsidRPr="00630DAB" w:rsidRDefault="004A2C58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C58" w:rsidRPr="00630DAB" w:rsidTr="00C9195C">
        <w:tc>
          <w:tcPr>
            <w:tcW w:w="4680" w:type="dxa"/>
            <w:hideMark/>
          </w:tcPr>
          <w:p w:rsidR="004A2C58" w:rsidRPr="00630DAB" w:rsidRDefault="004A2C58" w:rsidP="00FF5E4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ฟิวเจอร์ส</w:t>
            </w:r>
            <w:r w:rsidR="00011BCB"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011BCB"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30" w:type="dxa"/>
            <w:vAlign w:val="bottom"/>
          </w:tcPr>
          <w:p w:rsidR="004A2C58" w:rsidRPr="00630DAB" w:rsidRDefault="00003D80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A2C58" w:rsidRPr="00630DAB" w:rsidRDefault="00003D80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A2C58" w:rsidRPr="00630DAB" w:rsidRDefault="00051E27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217,199</w:t>
            </w:r>
          </w:p>
        </w:tc>
      </w:tr>
      <w:tr w:rsidR="004A2C58" w:rsidRPr="00630DAB" w:rsidTr="00C9195C">
        <w:tc>
          <w:tcPr>
            <w:tcW w:w="4680" w:type="dxa"/>
            <w:hideMark/>
          </w:tcPr>
          <w:p w:rsidR="004A2C58" w:rsidRPr="00630DAB" w:rsidRDefault="004A2C58" w:rsidP="00FF5E4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4A2C58" w:rsidRPr="00630DAB" w:rsidRDefault="00003D80" w:rsidP="00FF5E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A2C58" w:rsidRPr="00630DAB" w:rsidRDefault="00003D80" w:rsidP="00FF5E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A2C58" w:rsidRPr="00630DAB" w:rsidRDefault="00051E27" w:rsidP="00FF5E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4E44F5"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</w:tbl>
    <w:p w:rsidR="004A2C58" w:rsidRPr="00416931" w:rsidRDefault="004A2C58" w:rsidP="004A2C58">
      <w:pPr>
        <w:tabs>
          <w:tab w:val="left" w:pos="1440"/>
          <w:tab w:val="right" w:pos="7200"/>
        </w:tabs>
        <w:spacing w:before="80"/>
        <w:ind w:left="734" w:right="-43" w:hanging="187"/>
        <w:jc w:val="thaiDistribute"/>
        <w:rPr>
          <w:rFonts w:asciiTheme="majorBidi" w:hAnsiTheme="majorBidi" w:cstheme="majorBidi"/>
          <w:cs/>
        </w:rPr>
      </w:pPr>
      <w:r w:rsidRPr="00416931">
        <w:rPr>
          <w:rFonts w:asciiTheme="majorBidi" w:hAnsiTheme="majorBidi" w:cstheme="majorBidi"/>
          <w:vertAlign w:val="superscript"/>
        </w:rPr>
        <w:t>(1)</w:t>
      </w:r>
      <w:r w:rsidRPr="00416931">
        <w:rPr>
          <w:rFonts w:asciiTheme="majorBidi" w:hAnsiTheme="majorBidi" w:cstheme="majorBidi"/>
        </w:rPr>
        <w:tab/>
      </w:r>
      <w:r w:rsidRPr="00416931">
        <w:rPr>
          <w:rFonts w:asciiTheme="majorBidi" w:hAnsiTheme="majorBidi" w:cstheme="majorBidi"/>
          <w:cs/>
        </w:rPr>
        <w:t xml:space="preserve">สัญญาฟิวเจอร์สมีการชำระราคาแบบส่วนต่างเงินสด ระหว่างราคาต้นทุนของสัญญากับสินทรัพย์อ้างอิงของสัญญาประเภทนั้นๆ ซึ่งมูลค่ายุติธรรมของสัญญาฟิวเจอร์ส ณ วันสิ้นงวด บันทึกรวมอยู่ใน “ลูกหนี้สำนักหักบัญชีและบริษัทหลักทรัพย์” </w:t>
      </w:r>
      <w:r w:rsidR="00003D80" w:rsidRPr="00416931">
        <w:rPr>
          <w:rFonts w:asciiTheme="majorBidi" w:hAnsiTheme="majorBidi" w:cstheme="majorBidi" w:hint="cs"/>
          <w:cs/>
        </w:rPr>
        <w:t xml:space="preserve">ณ วันที่ </w:t>
      </w:r>
      <w:r w:rsidR="00003D80" w:rsidRPr="00416931">
        <w:rPr>
          <w:rFonts w:asciiTheme="majorBidi" w:hAnsiTheme="majorBidi" w:cstheme="majorBidi"/>
        </w:rPr>
        <w:t>30</w:t>
      </w:r>
      <w:r w:rsidR="00003D80" w:rsidRPr="00416931">
        <w:rPr>
          <w:rFonts w:asciiTheme="majorBidi" w:hAnsiTheme="majorBidi" w:cstheme="majorBidi" w:hint="cs"/>
          <w:cs/>
        </w:rPr>
        <w:t xml:space="preserve"> กันยายน </w:t>
      </w:r>
      <w:r w:rsidR="00003D80" w:rsidRPr="00416931">
        <w:rPr>
          <w:rFonts w:asciiTheme="majorBidi" w:hAnsiTheme="majorBidi" w:cstheme="majorBidi"/>
        </w:rPr>
        <w:t>256</w:t>
      </w:r>
      <w:r w:rsidR="00B66126">
        <w:rPr>
          <w:rFonts w:asciiTheme="majorBidi" w:hAnsiTheme="majorBidi" w:cstheme="majorBidi"/>
        </w:rPr>
        <w:t>2</w:t>
      </w:r>
      <w:r w:rsidR="00003D80" w:rsidRPr="00416931">
        <w:rPr>
          <w:rFonts w:asciiTheme="majorBidi" w:hAnsiTheme="majorBidi" w:cstheme="majorBidi"/>
        </w:rPr>
        <w:t xml:space="preserve">: </w:t>
      </w:r>
      <w:r w:rsidR="00003D80" w:rsidRPr="00416931">
        <w:rPr>
          <w:rFonts w:asciiTheme="majorBidi" w:hAnsiTheme="majorBidi" w:cstheme="majorBidi" w:hint="cs"/>
          <w:cs/>
        </w:rPr>
        <w:t xml:space="preserve">มูลค่ายุติธรรมของสินทรัพย์และหนี้สินตราสารอนุพันธ์ </w:t>
      </w:r>
      <w:r w:rsidR="00003D80" w:rsidRPr="00416931">
        <w:rPr>
          <w:rFonts w:asciiTheme="majorBidi" w:hAnsiTheme="majorBidi" w:cstheme="majorBidi"/>
          <w:cs/>
        </w:rPr>
        <w:t>-</w:t>
      </w:r>
      <w:r w:rsidR="00003D80" w:rsidRPr="00416931">
        <w:rPr>
          <w:rFonts w:asciiTheme="majorBidi" w:hAnsiTheme="majorBidi" w:cstheme="majorBidi" w:hint="cs"/>
          <w:cs/>
        </w:rPr>
        <w:t xml:space="preserve"> สัญญาฟิวเจอร์ มีจำนวน </w:t>
      </w:r>
      <w:r w:rsidR="00051E27">
        <w:rPr>
          <w:rFonts w:asciiTheme="majorBidi" w:hAnsiTheme="majorBidi" w:cstheme="majorBidi"/>
        </w:rPr>
        <w:t xml:space="preserve">5 </w:t>
      </w:r>
      <w:r w:rsidR="00003D80" w:rsidRPr="00416931">
        <w:rPr>
          <w:rFonts w:asciiTheme="majorBidi" w:hAnsiTheme="majorBidi" w:cstheme="majorBidi" w:hint="cs"/>
          <w:cs/>
        </w:rPr>
        <w:t xml:space="preserve">ล้านบาท และ </w:t>
      </w:r>
      <w:r w:rsidR="00051E27">
        <w:rPr>
          <w:rFonts w:asciiTheme="majorBidi" w:hAnsiTheme="majorBidi" w:cstheme="majorBidi"/>
        </w:rPr>
        <w:t>1</w:t>
      </w:r>
      <w:r w:rsidR="00003D80" w:rsidRPr="00416931">
        <w:rPr>
          <w:rFonts w:asciiTheme="majorBidi" w:hAnsiTheme="majorBidi" w:cstheme="majorBidi"/>
        </w:rPr>
        <w:t xml:space="preserve"> </w:t>
      </w:r>
      <w:r w:rsidR="00003D80" w:rsidRPr="00416931">
        <w:rPr>
          <w:rFonts w:asciiTheme="majorBidi" w:hAnsiTheme="majorBidi" w:cstheme="majorBidi" w:hint="cs"/>
          <w:cs/>
        </w:rPr>
        <w:t>ล้านบาท ตามลำดับ</w:t>
      </w:r>
    </w:p>
    <w:p w:rsidR="00011BCB" w:rsidRPr="00630DAB" w:rsidRDefault="00011BCB" w:rsidP="00011BCB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</w:rPr>
        <w:t>(</w:t>
      </w:r>
      <w:r w:rsidRPr="00630DAB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630DAB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011BCB" w:rsidRPr="00630DAB" w:rsidTr="00C9195C">
        <w:tc>
          <w:tcPr>
            <w:tcW w:w="4680" w:type="dxa"/>
            <w:vAlign w:val="bottom"/>
          </w:tcPr>
          <w:p w:rsidR="00011BCB" w:rsidRPr="00630DAB" w:rsidRDefault="00011BCB" w:rsidP="00FF5E4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011BCB" w:rsidRPr="00630DAB" w:rsidRDefault="00011BCB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3C9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11BCB" w:rsidRPr="00630DAB" w:rsidTr="00C9195C">
        <w:tc>
          <w:tcPr>
            <w:tcW w:w="4680" w:type="dxa"/>
          </w:tcPr>
          <w:p w:rsidR="00011BCB" w:rsidRPr="00630DAB" w:rsidRDefault="00011BCB" w:rsidP="00FF5E4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011BCB" w:rsidRPr="00630DAB" w:rsidRDefault="00011BCB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  <w:hideMark/>
          </w:tcPr>
          <w:p w:rsidR="00011BCB" w:rsidRPr="00630DAB" w:rsidRDefault="00011BCB" w:rsidP="00FF5E46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011BCB" w:rsidRPr="00630DAB" w:rsidTr="00C9195C">
        <w:tc>
          <w:tcPr>
            <w:tcW w:w="4680" w:type="dxa"/>
          </w:tcPr>
          <w:p w:rsidR="00011BCB" w:rsidRPr="00630DAB" w:rsidRDefault="00011BCB" w:rsidP="00FF5E4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011BCB" w:rsidRPr="00630DAB" w:rsidRDefault="00011BCB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  <w:hideMark/>
          </w:tcPr>
          <w:p w:rsidR="00011BCB" w:rsidRPr="00630DAB" w:rsidRDefault="00011BCB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  <w:hideMark/>
          </w:tcPr>
          <w:p w:rsidR="00011BCB" w:rsidRPr="00630DAB" w:rsidRDefault="00011BCB" w:rsidP="00FF5E4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011BCB" w:rsidRPr="00630DAB" w:rsidTr="00C9195C">
        <w:tc>
          <w:tcPr>
            <w:tcW w:w="4680" w:type="dxa"/>
            <w:hideMark/>
          </w:tcPr>
          <w:p w:rsidR="00011BCB" w:rsidRPr="00630DAB" w:rsidRDefault="00011BCB" w:rsidP="00FF5E4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ตราสารอนุพันธ์เพื่อค้า</w:t>
            </w:r>
          </w:p>
        </w:tc>
        <w:tc>
          <w:tcPr>
            <w:tcW w:w="1530" w:type="dxa"/>
            <w:vAlign w:val="bottom"/>
          </w:tcPr>
          <w:p w:rsidR="00011BCB" w:rsidRPr="00630DAB" w:rsidRDefault="00011BCB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11BCB" w:rsidRPr="00630DAB" w:rsidRDefault="00011BCB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11BCB" w:rsidRPr="00630DAB" w:rsidRDefault="00011BCB" w:rsidP="00FF5E4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03DB" w:rsidRPr="00630DAB" w:rsidTr="00C9195C">
        <w:tc>
          <w:tcPr>
            <w:tcW w:w="4680" w:type="dxa"/>
            <w:hideMark/>
          </w:tcPr>
          <w:p w:rsidR="002003DB" w:rsidRPr="00630DAB" w:rsidRDefault="002003DB" w:rsidP="002003DB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ฟิวเจอร์ส</w:t>
            </w:r>
            <w:r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:rsidR="002003DB" w:rsidRPr="00630DAB" w:rsidRDefault="002003DB" w:rsidP="002003DB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003DB" w:rsidRPr="00630DAB" w:rsidRDefault="002003DB" w:rsidP="002003DB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003DB" w:rsidRPr="00630DAB" w:rsidRDefault="000F3C97" w:rsidP="002003DB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2003DB"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</w:tr>
      <w:tr w:rsidR="002003DB" w:rsidRPr="00630DAB" w:rsidTr="00C9195C">
        <w:tc>
          <w:tcPr>
            <w:tcW w:w="4680" w:type="dxa"/>
            <w:hideMark/>
          </w:tcPr>
          <w:p w:rsidR="002003DB" w:rsidRPr="00630DAB" w:rsidRDefault="002003DB" w:rsidP="002003DB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2003DB" w:rsidRPr="00630DAB" w:rsidRDefault="002003DB" w:rsidP="002003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003DB" w:rsidRPr="00630DAB" w:rsidRDefault="002003DB" w:rsidP="002003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003DB" w:rsidRPr="00630DAB" w:rsidRDefault="000F3C97" w:rsidP="002003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2003DB"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</w:tr>
    </w:tbl>
    <w:p w:rsidR="00011BCB" w:rsidRPr="00416931" w:rsidRDefault="00011BCB" w:rsidP="00011BCB">
      <w:pPr>
        <w:tabs>
          <w:tab w:val="left" w:pos="1440"/>
          <w:tab w:val="right" w:pos="7200"/>
        </w:tabs>
        <w:spacing w:before="80"/>
        <w:ind w:left="734" w:right="-43" w:hanging="187"/>
        <w:jc w:val="thaiDistribute"/>
        <w:rPr>
          <w:rFonts w:asciiTheme="majorBidi" w:hAnsiTheme="majorBidi" w:cstheme="majorBidi"/>
        </w:rPr>
      </w:pPr>
      <w:r w:rsidRPr="00416931">
        <w:rPr>
          <w:rFonts w:asciiTheme="majorBidi" w:hAnsiTheme="majorBidi" w:cstheme="majorBidi"/>
          <w:vertAlign w:val="superscript"/>
        </w:rPr>
        <w:t>(1)</w:t>
      </w:r>
      <w:r w:rsidRPr="00416931">
        <w:rPr>
          <w:rFonts w:asciiTheme="majorBidi" w:hAnsiTheme="majorBidi" w:cstheme="majorBidi"/>
        </w:rPr>
        <w:tab/>
      </w:r>
      <w:r w:rsidRPr="00416931">
        <w:rPr>
          <w:rFonts w:asciiTheme="majorBidi" w:hAnsiTheme="majorBidi" w:cstheme="majorBidi"/>
          <w:cs/>
        </w:rPr>
        <w:t xml:space="preserve">สัญญาฟิวเจอร์สมีการชำระราคาแบบส่วนต่างเงินสด ระหว่างราคาต้นทุนของสัญญากับสินทรัพย์อ้างอิงของสัญญาประเภทนั้นๆ ซึ่งมูลค่ายุติธรรมของสัญญาฟิวเจอร์ส ณ วันสิ้นงวด บันทึกรวมอยู่ใน “ลูกหนี้สำนักหักบัญชีและบริษัทหลักทรัพย์” </w:t>
      </w:r>
      <w:r w:rsidR="00015A94" w:rsidRPr="00416931">
        <w:rPr>
          <w:rFonts w:asciiTheme="majorBidi" w:hAnsiTheme="majorBidi" w:cstheme="majorBidi" w:hint="cs"/>
          <w:cs/>
        </w:rPr>
        <w:t xml:space="preserve">ณ วันที่ </w:t>
      </w:r>
      <w:r w:rsidR="00015A94" w:rsidRPr="00416931">
        <w:rPr>
          <w:rFonts w:asciiTheme="majorBidi" w:hAnsiTheme="majorBidi" w:cstheme="majorBidi"/>
        </w:rPr>
        <w:t>31</w:t>
      </w:r>
      <w:r w:rsidR="00015A94" w:rsidRPr="00416931">
        <w:rPr>
          <w:rFonts w:asciiTheme="majorBidi" w:hAnsiTheme="majorBidi" w:cstheme="majorBidi" w:hint="cs"/>
          <w:cs/>
        </w:rPr>
        <w:t xml:space="preserve"> ธันวาคม </w:t>
      </w:r>
      <w:r w:rsidR="00015A94" w:rsidRPr="00416931">
        <w:rPr>
          <w:rFonts w:asciiTheme="majorBidi" w:hAnsiTheme="majorBidi" w:cstheme="majorBidi"/>
        </w:rPr>
        <w:t>256</w:t>
      </w:r>
      <w:r w:rsidR="00992487">
        <w:rPr>
          <w:rFonts w:asciiTheme="majorBidi" w:hAnsiTheme="majorBidi" w:cstheme="majorBidi"/>
        </w:rPr>
        <w:t>1</w:t>
      </w:r>
      <w:r w:rsidR="00015A94" w:rsidRPr="00416931">
        <w:rPr>
          <w:rFonts w:asciiTheme="majorBidi" w:hAnsiTheme="majorBidi" w:cstheme="majorBidi"/>
        </w:rPr>
        <w:t xml:space="preserve">: </w:t>
      </w:r>
      <w:r w:rsidR="00015A94" w:rsidRPr="00416931">
        <w:rPr>
          <w:rFonts w:asciiTheme="majorBidi" w:hAnsiTheme="majorBidi" w:cstheme="majorBidi" w:hint="cs"/>
          <w:cs/>
        </w:rPr>
        <w:t xml:space="preserve">มูลค่ายุติธรรมของสินทรัพย์และหนี้สินตราสารอนุพันธ์ </w:t>
      </w:r>
      <w:r w:rsidR="00015A94" w:rsidRPr="00416931">
        <w:rPr>
          <w:rFonts w:asciiTheme="majorBidi" w:hAnsiTheme="majorBidi" w:cstheme="majorBidi"/>
          <w:cs/>
        </w:rPr>
        <w:t>-</w:t>
      </w:r>
      <w:r w:rsidR="00015A94" w:rsidRPr="00416931">
        <w:rPr>
          <w:rFonts w:asciiTheme="majorBidi" w:hAnsiTheme="majorBidi" w:cstheme="majorBidi" w:hint="cs"/>
          <w:cs/>
        </w:rPr>
        <w:t xml:space="preserve"> สัญญาฟิวเจอร์ มีจำนวน </w:t>
      </w:r>
      <w:r w:rsidR="00992487">
        <w:rPr>
          <w:rFonts w:asciiTheme="majorBidi" w:hAnsiTheme="majorBidi" w:cstheme="majorBidi"/>
        </w:rPr>
        <w:t>11</w:t>
      </w:r>
      <w:r w:rsidR="00015A94" w:rsidRPr="00416931">
        <w:rPr>
          <w:rFonts w:asciiTheme="majorBidi" w:hAnsiTheme="majorBidi" w:cstheme="majorBidi"/>
        </w:rPr>
        <w:t xml:space="preserve"> </w:t>
      </w:r>
      <w:r w:rsidR="00015A94" w:rsidRPr="00416931">
        <w:rPr>
          <w:rFonts w:asciiTheme="majorBidi" w:hAnsiTheme="majorBidi" w:cstheme="majorBidi" w:hint="cs"/>
          <w:cs/>
        </w:rPr>
        <w:t xml:space="preserve">ล้านบาท และ </w:t>
      </w:r>
      <w:r w:rsidR="002003DB" w:rsidRPr="00416931">
        <w:rPr>
          <w:rFonts w:asciiTheme="majorBidi" w:hAnsiTheme="majorBidi" w:cstheme="majorBidi"/>
        </w:rPr>
        <w:t>4</w:t>
      </w:r>
      <w:r w:rsidR="00015A94" w:rsidRPr="00416931">
        <w:rPr>
          <w:rFonts w:asciiTheme="majorBidi" w:hAnsiTheme="majorBidi" w:cstheme="majorBidi"/>
        </w:rPr>
        <w:t xml:space="preserve"> </w:t>
      </w:r>
      <w:r w:rsidR="00015A94" w:rsidRPr="00416931">
        <w:rPr>
          <w:rFonts w:asciiTheme="majorBidi" w:hAnsiTheme="majorBidi" w:cstheme="majorBidi" w:hint="cs"/>
          <w:cs/>
        </w:rPr>
        <w:t>ล้านบาท ตามลำดับ</w:t>
      </w:r>
    </w:p>
    <w:p w:rsidR="00992487" w:rsidRDefault="00992487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27555" w:rsidRPr="00630DAB" w:rsidRDefault="00572B2A" w:rsidP="006F328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6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:rsidR="00F35635" w:rsidRDefault="00572B2A" w:rsidP="006F328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F3563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F35635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จำแนกตามประเภทของการลงทุน</w:t>
      </w:r>
      <w:r w:rsidR="0099248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ind w:left="605" w:hanging="6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603D8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หลักทรัพย์เพื่อค้า</w:t>
            </w:r>
            <w:r w:rsidRPr="004603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656548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179,194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656548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176,700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107,84</w:t>
            </w:r>
            <w:r w:rsidRPr="004603D8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101,319</w:t>
            </w: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ค่าเผื่อการปรับมูลค่า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656548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(2,494)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656548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(6,52</w:t>
            </w:r>
            <w:r w:rsidRPr="004603D8">
              <w:rPr>
                <w:rFonts w:asciiTheme="majorBidi" w:hAnsiTheme="majorBidi" w:cstheme="majorBidi"/>
                <w:cs/>
              </w:rPr>
              <w:t>9</w:t>
            </w:r>
            <w:r w:rsidRPr="004603D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-</w:t>
            </w: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ตราสารทุนจดทะเบียน-สุทธิ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656548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176,700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656548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176,700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101,319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101,31</w:t>
            </w:r>
            <w:r w:rsidRPr="004603D8">
              <w:rPr>
                <w:rFonts w:asciiTheme="majorBidi" w:hAnsiTheme="majorBidi" w:cstheme="majorBidi"/>
                <w:cs/>
              </w:rPr>
              <w:t>9</w:t>
            </w: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656548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7C01FA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499,975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499,9</w:t>
            </w:r>
            <w:r w:rsidRPr="004603D8">
              <w:rPr>
                <w:rFonts w:asciiTheme="majorBidi" w:hAnsiTheme="majorBidi" w:cstheme="majorBidi"/>
                <w:cs/>
              </w:rPr>
              <w:t>80</w:t>
            </w: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บวก: ค่าเผื่อการปรับมูลค่า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656548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7C01FA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-</w:t>
            </w: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ตราสารหนี้-สุทธิ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656548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7C01FA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499,9</w:t>
            </w:r>
            <w:r w:rsidRPr="004603D8">
              <w:rPr>
                <w:rFonts w:asciiTheme="majorBidi" w:hAnsiTheme="majorBidi" w:cstheme="majorBidi"/>
                <w:cs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499,9</w:t>
            </w:r>
            <w:r w:rsidRPr="004603D8">
              <w:rPr>
                <w:rFonts w:asciiTheme="majorBidi" w:hAnsiTheme="majorBidi" w:cstheme="majorBidi"/>
                <w:cs/>
              </w:rPr>
              <w:t>80</w:t>
            </w: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7C01FA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176,700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601,29</w:t>
            </w:r>
            <w:r w:rsidRPr="004603D8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7C01FA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84,505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84,28</w:t>
            </w:r>
            <w:r w:rsidRPr="004603D8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7C01FA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2,462,522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2,935,44</w:t>
            </w:r>
            <w:r w:rsidRPr="004603D8">
              <w:rPr>
                <w:rFonts w:asciiTheme="majorBidi" w:hAnsiTheme="majorBidi" w:cstheme="majorBidi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7C01FA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2,547,027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3,019,73</w:t>
            </w:r>
            <w:r w:rsidRPr="004603D8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7C01FA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(2,452,858)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(2,923,64</w:t>
            </w:r>
            <w:r w:rsidRPr="004603D8">
              <w:rPr>
                <w:rFonts w:asciiTheme="majorBidi" w:hAnsiTheme="majorBidi" w:cstheme="majorBidi"/>
                <w:cs/>
              </w:rPr>
              <w:t>8</w:t>
            </w:r>
            <w:r w:rsidRPr="004603D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1260"/>
              </w:tabs>
              <w:ind w:left="222" w:right="-194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ตราสารหนี้ที่จะถือจนครบกำหนด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7C01FA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94,169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96,08</w:t>
            </w:r>
            <w:r w:rsidRPr="004603D8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1260"/>
              </w:tabs>
              <w:ind w:left="222" w:hanging="222"/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1260"/>
              </w:tabs>
              <w:ind w:left="222" w:hanging="222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  <w:t>เงินลงทุนทั่วไป</w:t>
            </w:r>
            <w:r w:rsidRPr="004603D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7C01FA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14,452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7C01FA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(9,224)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(9,22</w:t>
            </w:r>
            <w:r w:rsidRPr="004603D8">
              <w:rPr>
                <w:rFonts w:asciiTheme="majorBidi" w:hAnsiTheme="majorBidi" w:cstheme="majorBidi"/>
                <w:cs/>
              </w:rPr>
              <w:t>4</w:t>
            </w:r>
            <w:r w:rsidRPr="004603D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เงินลงทุนทั่วไป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7C01FA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5,228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tabs>
                <w:tab w:val="left" w:pos="900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992487" w:rsidRPr="004603D8" w:rsidTr="003F491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7C01FA" w:rsidP="003F4914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276,508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702,61</w:t>
            </w:r>
            <w:r w:rsidRPr="004603D8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487" w:rsidRPr="004603D8" w:rsidRDefault="00992487" w:rsidP="003F491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</w:tbl>
    <w:p w:rsidR="00992487" w:rsidRDefault="00992487" w:rsidP="00992487">
      <w:pPr>
        <w:tabs>
          <w:tab w:val="left" w:pos="1440"/>
        </w:tabs>
        <w:spacing w:before="120" w:after="120"/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992487" w:rsidRDefault="00992487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73987" w:rsidRPr="00630DAB" w:rsidRDefault="009E30A1" w:rsidP="00C9195C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6</w:t>
      </w:r>
      <w:r w:rsidR="006F76BE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F76BE"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76BE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F76BE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73987"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เงินลงทุนในตราสารหนี้แยกตามอายุคงเหลือ</w:t>
      </w:r>
    </w:p>
    <w:p w:rsidR="00B73987" w:rsidRPr="00630DAB" w:rsidRDefault="00B73987" w:rsidP="0059060C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</w:r>
      <w:r w:rsidR="00E42A6D" w:rsidRPr="00630DA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50F7C" w:rsidRPr="00630DAB">
        <w:rPr>
          <w:rFonts w:asciiTheme="majorBidi" w:hAnsiTheme="majorBidi" w:cstheme="majorBidi"/>
          <w:sz w:val="32"/>
          <w:szCs w:val="32"/>
        </w:rPr>
        <w:t>30</w:t>
      </w:r>
      <w:r w:rsidR="00643143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7854F0" w:rsidRPr="00630DAB">
        <w:rPr>
          <w:rFonts w:asciiTheme="majorBidi" w:hAnsiTheme="majorBidi" w:cstheme="majorBidi"/>
          <w:sz w:val="32"/>
          <w:szCs w:val="32"/>
        </w:rPr>
        <w:t>256</w:t>
      </w:r>
      <w:r w:rsidR="004B69B7">
        <w:rPr>
          <w:rFonts w:asciiTheme="majorBidi" w:hAnsiTheme="majorBidi" w:cstheme="majorBidi"/>
          <w:sz w:val="32"/>
          <w:szCs w:val="32"/>
        </w:rPr>
        <w:t>2</w:t>
      </w:r>
      <w:r w:rsidR="003E187B" w:rsidRPr="00630DA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50F7C" w:rsidRPr="00630DAB">
        <w:rPr>
          <w:rFonts w:asciiTheme="majorBidi" w:hAnsiTheme="majorBidi" w:cstheme="majorBidi"/>
          <w:sz w:val="32"/>
          <w:szCs w:val="32"/>
        </w:rPr>
        <w:t>31</w:t>
      </w:r>
      <w:r w:rsidR="003E187B" w:rsidRPr="00630DA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854F0" w:rsidRPr="00630DAB">
        <w:rPr>
          <w:rFonts w:asciiTheme="majorBidi" w:hAnsiTheme="majorBidi" w:cstheme="majorBidi"/>
          <w:sz w:val="32"/>
          <w:szCs w:val="32"/>
        </w:rPr>
        <w:t>256</w:t>
      </w:r>
      <w:r w:rsidR="004B69B7">
        <w:rPr>
          <w:rFonts w:asciiTheme="majorBidi" w:hAnsiTheme="majorBidi" w:cstheme="majorBidi"/>
          <w:sz w:val="32"/>
          <w:szCs w:val="32"/>
        </w:rPr>
        <w:t>1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บริษัทฯ มีเงินลงทุนในตราสารหนี้ที่จะถือจนครบกำหนดจำแนกตามอายุคงเหลือของสัญญาได้ดังนี้</w:t>
      </w:r>
    </w:p>
    <w:p w:rsidR="00E42A6D" w:rsidRPr="00630DAB" w:rsidRDefault="00E42A6D" w:rsidP="0059060C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547" w:hanging="547"/>
        <w:jc w:val="right"/>
        <w:textAlignment w:val="baseline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357E3E" w:rsidRPr="00630DAB">
        <w:rPr>
          <w:rFonts w:asciiTheme="majorBidi" w:hAnsiTheme="majorBidi" w:cstheme="majorBidi"/>
          <w:sz w:val="28"/>
          <w:szCs w:val="28"/>
          <w:cs/>
        </w:rPr>
        <w:t>พัน</w:t>
      </w:r>
      <w:r w:rsidRPr="00630DAB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01" w:type="dxa"/>
        <w:tblInd w:w="450" w:type="dxa"/>
        <w:tblLook w:val="04A0" w:firstRow="1" w:lastRow="0" w:firstColumn="1" w:lastColumn="0" w:noHBand="0" w:noVBand="1"/>
      </w:tblPr>
      <w:tblGrid>
        <w:gridCol w:w="3251"/>
        <w:gridCol w:w="1462"/>
        <w:gridCol w:w="1463"/>
        <w:gridCol w:w="1462"/>
        <w:gridCol w:w="1463"/>
      </w:tblGrid>
      <w:tr w:rsidR="00EC1B1C" w:rsidRPr="00630DAB" w:rsidTr="00C9195C">
        <w:tc>
          <w:tcPr>
            <w:tcW w:w="3251" w:type="dxa"/>
            <w:vAlign w:val="bottom"/>
          </w:tcPr>
          <w:p w:rsidR="00E42A6D" w:rsidRPr="00630DAB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E42A6D" w:rsidRPr="00630DAB" w:rsidRDefault="00F50F7C" w:rsidP="00643143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  <w:r w:rsidR="00775B32"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4B69B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C1B1C" w:rsidRPr="00630DAB" w:rsidTr="00C9195C">
        <w:tc>
          <w:tcPr>
            <w:tcW w:w="3251" w:type="dxa"/>
            <w:vAlign w:val="bottom"/>
          </w:tcPr>
          <w:p w:rsidR="00E42A6D" w:rsidRPr="00630DAB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E42A6D" w:rsidRPr="00630DAB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1B1C" w:rsidRPr="00630DAB" w:rsidTr="00C9195C">
        <w:tc>
          <w:tcPr>
            <w:tcW w:w="3251" w:type="dxa"/>
            <w:vAlign w:val="bottom"/>
          </w:tcPr>
          <w:p w:rsidR="00E42A6D" w:rsidRPr="00630DAB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775B32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vAlign w:val="bottom"/>
          </w:tcPr>
          <w:p w:rsidR="00E42A6D" w:rsidRPr="00630DAB" w:rsidRDefault="00775B32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vAlign w:val="bottom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75B32" w:rsidRPr="00630DA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vAlign w:val="bottom"/>
          </w:tcPr>
          <w:p w:rsidR="00E42A6D" w:rsidRPr="00630DAB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C1B1C" w:rsidRPr="00630DAB" w:rsidTr="00C9195C">
        <w:tc>
          <w:tcPr>
            <w:tcW w:w="3251" w:type="dxa"/>
            <w:vAlign w:val="bottom"/>
          </w:tcPr>
          <w:p w:rsidR="00E42A6D" w:rsidRPr="00630DAB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E42A6D" w:rsidRPr="00630DAB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E42A6D" w:rsidRPr="00630DAB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E42A6D" w:rsidRPr="00630DAB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E42A6D" w:rsidRPr="00630DAB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41A1" w:rsidRPr="00630DAB" w:rsidTr="00C9195C">
        <w:tc>
          <w:tcPr>
            <w:tcW w:w="3251" w:type="dxa"/>
            <w:vAlign w:val="bottom"/>
          </w:tcPr>
          <w:p w:rsidR="008241A1" w:rsidRPr="00630DAB" w:rsidRDefault="008241A1" w:rsidP="008241A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8241A1" w:rsidRPr="00630DAB" w:rsidRDefault="008241A1" w:rsidP="008241A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84,505</w:t>
            </w:r>
          </w:p>
        </w:tc>
        <w:tc>
          <w:tcPr>
            <w:tcW w:w="1463" w:type="dxa"/>
            <w:vAlign w:val="bottom"/>
          </w:tcPr>
          <w:p w:rsidR="008241A1" w:rsidRPr="00630DAB" w:rsidRDefault="008241A1" w:rsidP="008241A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8241A1" w:rsidRPr="00630DAB" w:rsidRDefault="008241A1" w:rsidP="008241A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8241A1" w:rsidRPr="00630DAB" w:rsidRDefault="008241A1" w:rsidP="008241A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84,505</w:t>
            </w:r>
          </w:p>
        </w:tc>
      </w:tr>
      <w:tr w:rsidR="008241A1" w:rsidRPr="00630DAB" w:rsidTr="00C9195C">
        <w:tc>
          <w:tcPr>
            <w:tcW w:w="3251" w:type="dxa"/>
            <w:vAlign w:val="bottom"/>
          </w:tcPr>
          <w:p w:rsidR="008241A1" w:rsidRPr="00630DAB" w:rsidRDefault="008241A1" w:rsidP="008241A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8241A1" w:rsidRPr="00630DAB" w:rsidRDefault="008241A1" w:rsidP="008241A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2,462,522</w:t>
            </w:r>
          </w:p>
        </w:tc>
        <w:tc>
          <w:tcPr>
            <w:tcW w:w="1463" w:type="dxa"/>
            <w:vAlign w:val="bottom"/>
          </w:tcPr>
          <w:p w:rsidR="008241A1" w:rsidRPr="00630DAB" w:rsidRDefault="008241A1" w:rsidP="008241A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8241A1" w:rsidRPr="00630DAB" w:rsidRDefault="008241A1" w:rsidP="008241A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8241A1" w:rsidRPr="00630DAB" w:rsidRDefault="008241A1" w:rsidP="008241A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2,462,522</w:t>
            </w:r>
          </w:p>
        </w:tc>
      </w:tr>
      <w:tr w:rsidR="008241A1" w:rsidRPr="00630DAB" w:rsidTr="00C9195C">
        <w:tc>
          <w:tcPr>
            <w:tcW w:w="3251" w:type="dxa"/>
            <w:vAlign w:val="bottom"/>
          </w:tcPr>
          <w:p w:rsidR="008241A1" w:rsidRPr="00630DAB" w:rsidRDefault="008241A1" w:rsidP="008241A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8241A1" w:rsidRPr="00630DAB" w:rsidRDefault="008241A1" w:rsidP="008241A1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(2,452,858)</w:t>
            </w:r>
          </w:p>
        </w:tc>
        <w:tc>
          <w:tcPr>
            <w:tcW w:w="1463" w:type="dxa"/>
            <w:vAlign w:val="bottom"/>
          </w:tcPr>
          <w:p w:rsidR="008241A1" w:rsidRPr="00630DAB" w:rsidRDefault="008241A1" w:rsidP="008241A1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8241A1" w:rsidRPr="00630DAB" w:rsidRDefault="008241A1" w:rsidP="008241A1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8241A1" w:rsidRPr="00630DAB" w:rsidRDefault="008241A1" w:rsidP="008241A1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(2,452,858)</w:t>
            </w:r>
          </w:p>
        </w:tc>
      </w:tr>
      <w:tr w:rsidR="008241A1" w:rsidRPr="00630DAB" w:rsidTr="00C9195C">
        <w:tc>
          <w:tcPr>
            <w:tcW w:w="3251" w:type="dxa"/>
            <w:vAlign w:val="bottom"/>
          </w:tcPr>
          <w:p w:rsidR="008241A1" w:rsidRPr="00630DAB" w:rsidRDefault="008241A1" w:rsidP="008241A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รวมเงินลงทุนในตราสารหนี้ที่จะ                           ถือจนครบกำหนด</w:t>
            </w:r>
          </w:p>
        </w:tc>
        <w:tc>
          <w:tcPr>
            <w:tcW w:w="1462" w:type="dxa"/>
            <w:vAlign w:val="bottom"/>
          </w:tcPr>
          <w:p w:rsidR="008241A1" w:rsidRPr="00630DAB" w:rsidRDefault="008241A1" w:rsidP="008241A1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94,169</w:t>
            </w:r>
          </w:p>
        </w:tc>
        <w:tc>
          <w:tcPr>
            <w:tcW w:w="1463" w:type="dxa"/>
            <w:vAlign w:val="bottom"/>
          </w:tcPr>
          <w:p w:rsidR="008241A1" w:rsidRPr="00630DAB" w:rsidRDefault="008241A1" w:rsidP="008241A1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8241A1" w:rsidRPr="00630DAB" w:rsidRDefault="008241A1" w:rsidP="008241A1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8241A1" w:rsidRPr="00630DAB" w:rsidRDefault="008241A1" w:rsidP="008241A1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94,169</w:t>
            </w:r>
          </w:p>
        </w:tc>
      </w:tr>
    </w:tbl>
    <w:p w:rsidR="00B73987" w:rsidRPr="00630DAB" w:rsidRDefault="00B73987" w:rsidP="00C9195C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547" w:hanging="547"/>
        <w:jc w:val="right"/>
        <w:textAlignment w:val="baseline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357E3E" w:rsidRPr="00630DAB">
        <w:rPr>
          <w:rFonts w:asciiTheme="majorBidi" w:hAnsiTheme="majorBidi" w:cstheme="majorBidi"/>
          <w:sz w:val="28"/>
          <w:szCs w:val="28"/>
          <w:cs/>
        </w:rPr>
        <w:t>พัน</w:t>
      </w:r>
      <w:r w:rsidRPr="00630DAB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01" w:type="dxa"/>
        <w:tblInd w:w="450" w:type="dxa"/>
        <w:tblLook w:val="04A0" w:firstRow="1" w:lastRow="0" w:firstColumn="1" w:lastColumn="0" w:noHBand="0" w:noVBand="1"/>
      </w:tblPr>
      <w:tblGrid>
        <w:gridCol w:w="3251"/>
        <w:gridCol w:w="1462"/>
        <w:gridCol w:w="1463"/>
        <w:gridCol w:w="1462"/>
        <w:gridCol w:w="1463"/>
      </w:tblGrid>
      <w:tr w:rsidR="00EC1B1C" w:rsidRPr="00630DAB" w:rsidTr="00C9195C">
        <w:tc>
          <w:tcPr>
            <w:tcW w:w="3251" w:type="dxa"/>
            <w:vAlign w:val="bottom"/>
          </w:tcPr>
          <w:p w:rsidR="00B73987" w:rsidRPr="00630DAB" w:rsidRDefault="00B73987" w:rsidP="0052782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B73987" w:rsidRPr="00630DAB" w:rsidRDefault="00775B32" w:rsidP="00527820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27820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8014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C1B1C" w:rsidRPr="00630DAB" w:rsidTr="00C9195C">
        <w:tc>
          <w:tcPr>
            <w:tcW w:w="3251" w:type="dxa"/>
            <w:vAlign w:val="bottom"/>
          </w:tcPr>
          <w:p w:rsidR="00B73987" w:rsidRPr="00630DAB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B73987" w:rsidRPr="00630DAB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B73987" w:rsidRPr="00630DAB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1B1C" w:rsidRPr="00630DAB" w:rsidTr="00C9195C">
        <w:tc>
          <w:tcPr>
            <w:tcW w:w="3251" w:type="dxa"/>
            <w:vAlign w:val="bottom"/>
          </w:tcPr>
          <w:p w:rsidR="00B73987" w:rsidRPr="00630DAB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B73987" w:rsidRPr="00630DAB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DB0938"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vAlign w:val="bottom"/>
          </w:tcPr>
          <w:p w:rsidR="00B73987" w:rsidRPr="00630DAB" w:rsidRDefault="00DB0938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3987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73987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vAlign w:val="bottom"/>
          </w:tcPr>
          <w:p w:rsidR="00B73987" w:rsidRPr="00630DAB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B0938" w:rsidRPr="00630DA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vAlign w:val="bottom"/>
          </w:tcPr>
          <w:p w:rsidR="00B73987" w:rsidRPr="00630DAB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C1B1C" w:rsidRPr="00630DAB" w:rsidTr="00C9195C">
        <w:tc>
          <w:tcPr>
            <w:tcW w:w="3251" w:type="dxa"/>
            <w:vAlign w:val="bottom"/>
          </w:tcPr>
          <w:p w:rsidR="00B73987" w:rsidRPr="00630DAB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B73987" w:rsidRPr="00630DAB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630DAB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B73987" w:rsidRPr="00630DAB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630DAB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014D" w:rsidRPr="00630DAB" w:rsidTr="00C9195C">
        <w:tc>
          <w:tcPr>
            <w:tcW w:w="3251" w:type="dxa"/>
            <w:vAlign w:val="bottom"/>
          </w:tcPr>
          <w:p w:rsidR="00C8014D" w:rsidRPr="00630DAB" w:rsidRDefault="00C8014D" w:rsidP="00C8014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C8014D" w:rsidRPr="004603D8" w:rsidRDefault="00C8014D" w:rsidP="00C8014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84,287</w:t>
            </w:r>
          </w:p>
        </w:tc>
        <w:tc>
          <w:tcPr>
            <w:tcW w:w="1463" w:type="dxa"/>
            <w:vAlign w:val="bottom"/>
          </w:tcPr>
          <w:p w:rsidR="00C8014D" w:rsidRPr="00630DAB" w:rsidRDefault="00C8014D" w:rsidP="00C8014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C8014D" w:rsidRPr="00630DAB" w:rsidRDefault="00C8014D" w:rsidP="00C8014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C8014D" w:rsidRPr="004603D8" w:rsidRDefault="00C8014D" w:rsidP="00C8014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84,287</w:t>
            </w:r>
          </w:p>
        </w:tc>
      </w:tr>
      <w:tr w:rsidR="00C8014D" w:rsidRPr="00630DAB" w:rsidTr="00C9195C">
        <w:tc>
          <w:tcPr>
            <w:tcW w:w="3251" w:type="dxa"/>
            <w:vAlign w:val="bottom"/>
          </w:tcPr>
          <w:p w:rsidR="00C8014D" w:rsidRPr="00630DAB" w:rsidRDefault="00C8014D" w:rsidP="00C8014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C8014D" w:rsidRPr="004603D8" w:rsidRDefault="00C8014D" w:rsidP="00C8014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2</w:t>
            </w:r>
            <w:r w:rsidRPr="004603D8">
              <w:rPr>
                <w:rFonts w:asciiTheme="majorBidi" w:hAnsiTheme="majorBidi" w:cstheme="majorBidi"/>
                <w:cs/>
              </w:rPr>
              <w:t>,</w:t>
            </w:r>
            <w:r w:rsidRPr="004603D8">
              <w:rPr>
                <w:rFonts w:asciiTheme="majorBidi" w:hAnsiTheme="majorBidi" w:cstheme="majorBidi"/>
              </w:rPr>
              <w:t>935</w:t>
            </w:r>
            <w:r w:rsidRPr="004603D8">
              <w:rPr>
                <w:rFonts w:asciiTheme="majorBidi" w:hAnsiTheme="majorBidi" w:cstheme="majorBidi"/>
                <w:cs/>
              </w:rPr>
              <w:t>,</w:t>
            </w:r>
            <w:r w:rsidRPr="004603D8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463" w:type="dxa"/>
            <w:vAlign w:val="bottom"/>
          </w:tcPr>
          <w:p w:rsidR="00C8014D" w:rsidRPr="00630DAB" w:rsidRDefault="00C8014D" w:rsidP="00C8014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C8014D" w:rsidRPr="00630DAB" w:rsidRDefault="00C8014D" w:rsidP="00C8014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C8014D" w:rsidRPr="004603D8" w:rsidRDefault="00C8014D" w:rsidP="00C8014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2</w:t>
            </w:r>
            <w:r w:rsidRPr="004603D8">
              <w:rPr>
                <w:rFonts w:asciiTheme="majorBidi" w:hAnsiTheme="majorBidi" w:cstheme="majorBidi"/>
                <w:cs/>
              </w:rPr>
              <w:t>,</w:t>
            </w:r>
            <w:r w:rsidRPr="004603D8">
              <w:rPr>
                <w:rFonts w:asciiTheme="majorBidi" w:hAnsiTheme="majorBidi" w:cstheme="majorBidi"/>
              </w:rPr>
              <w:t>935</w:t>
            </w:r>
            <w:r w:rsidRPr="004603D8">
              <w:rPr>
                <w:rFonts w:asciiTheme="majorBidi" w:hAnsiTheme="majorBidi" w:cstheme="majorBidi"/>
                <w:cs/>
              </w:rPr>
              <w:t>,</w:t>
            </w:r>
            <w:r w:rsidRPr="004603D8">
              <w:rPr>
                <w:rFonts w:asciiTheme="majorBidi" w:hAnsiTheme="majorBidi" w:cstheme="majorBidi"/>
              </w:rPr>
              <w:t>445</w:t>
            </w:r>
          </w:p>
        </w:tc>
      </w:tr>
      <w:tr w:rsidR="00C8014D" w:rsidRPr="00630DAB" w:rsidTr="00C9195C">
        <w:tc>
          <w:tcPr>
            <w:tcW w:w="3251" w:type="dxa"/>
            <w:vAlign w:val="bottom"/>
          </w:tcPr>
          <w:p w:rsidR="00C8014D" w:rsidRPr="00630DAB" w:rsidRDefault="00C8014D" w:rsidP="00C8014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C8014D" w:rsidRPr="004603D8" w:rsidRDefault="00C8014D" w:rsidP="00C8014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(2,923,648)</w:t>
            </w:r>
          </w:p>
        </w:tc>
        <w:tc>
          <w:tcPr>
            <w:tcW w:w="1463" w:type="dxa"/>
            <w:vAlign w:val="bottom"/>
          </w:tcPr>
          <w:p w:rsidR="00C8014D" w:rsidRPr="00630DAB" w:rsidRDefault="00C8014D" w:rsidP="00C8014D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C8014D" w:rsidRPr="00630DAB" w:rsidRDefault="00C8014D" w:rsidP="00C8014D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C8014D" w:rsidRPr="004603D8" w:rsidRDefault="00C8014D" w:rsidP="00C8014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(2,923,648)</w:t>
            </w:r>
          </w:p>
        </w:tc>
      </w:tr>
      <w:tr w:rsidR="00C8014D" w:rsidRPr="00630DAB" w:rsidTr="00C9195C">
        <w:tc>
          <w:tcPr>
            <w:tcW w:w="3251" w:type="dxa"/>
            <w:vAlign w:val="bottom"/>
          </w:tcPr>
          <w:p w:rsidR="00C8014D" w:rsidRPr="00630DAB" w:rsidRDefault="00C8014D" w:rsidP="00C8014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รวมเงินลงทุนในตราสารหนี้ที่จะ                        ถือจนครบกำหนด</w:t>
            </w:r>
          </w:p>
        </w:tc>
        <w:tc>
          <w:tcPr>
            <w:tcW w:w="1462" w:type="dxa"/>
            <w:vAlign w:val="bottom"/>
          </w:tcPr>
          <w:p w:rsidR="00C8014D" w:rsidRPr="004603D8" w:rsidRDefault="00C8014D" w:rsidP="00C8014D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96,084</w:t>
            </w:r>
          </w:p>
        </w:tc>
        <w:tc>
          <w:tcPr>
            <w:tcW w:w="1463" w:type="dxa"/>
            <w:vAlign w:val="bottom"/>
          </w:tcPr>
          <w:p w:rsidR="00C8014D" w:rsidRPr="00630DAB" w:rsidRDefault="00C8014D" w:rsidP="00C8014D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C8014D" w:rsidRPr="00630DAB" w:rsidRDefault="00C8014D" w:rsidP="00C8014D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C8014D" w:rsidRPr="004603D8" w:rsidRDefault="00C8014D" w:rsidP="00C8014D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96,084</w:t>
            </w:r>
          </w:p>
        </w:tc>
      </w:tr>
    </w:tbl>
    <w:p w:rsidR="00027555" w:rsidRPr="00630DAB" w:rsidRDefault="00C15AA1" w:rsidP="0059060C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F3563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73987" w:rsidRPr="00630DAB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150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9C4031">
        <w:rPr>
          <w:rFonts w:asciiTheme="majorBidi" w:hAnsiTheme="majorBidi" w:cstheme="majorBidi" w:hint="cs"/>
          <w:b/>
          <w:bCs/>
          <w:sz w:val="32"/>
          <w:szCs w:val="32"/>
          <w:cs/>
        </w:rPr>
        <w:t>-</w:t>
      </w:r>
      <w:r w:rsidR="00585150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6799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ส่วนเกิน</w:t>
      </w:r>
      <w:r w:rsidR="006F1BE3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9C403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(ต่ำกว่าทุน) 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จากการเปลี่ยนแปลงมูลค่าเงินลงทุน</w:t>
      </w: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3"/>
        <w:gridCol w:w="1983"/>
        <w:gridCol w:w="1979"/>
      </w:tblGrid>
      <w:tr w:rsidR="00EC1B1C" w:rsidRPr="00630DAB" w:rsidTr="00C9195C">
        <w:tc>
          <w:tcPr>
            <w:tcW w:w="5103" w:type="dxa"/>
            <w:vAlign w:val="bottom"/>
          </w:tcPr>
          <w:p w:rsidR="009922C2" w:rsidRPr="00630DAB" w:rsidRDefault="009922C2" w:rsidP="0059060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vAlign w:val="bottom"/>
          </w:tcPr>
          <w:p w:rsidR="009922C2" w:rsidRPr="00630DAB" w:rsidRDefault="009922C2" w:rsidP="0059060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AD5771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630DAB" w:rsidTr="00C9195C">
        <w:tc>
          <w:tcPr>
            <w:tcW w:w="5103" w:type="dxa"/>
            <w:vAlign w:val="bottom"/>
          </w:tcPr>
          <w:p w:rsidR="00E42A6D" w:rsidRPr="00123D33" w:rsidRDefault="00E42A6D" w:rsidP="0059060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3" w:type="dxa"/>
            <w:vAlign w:val="bottom"/>
          </w:tcPr>
          <w:p w:rsidR="00E42A6D" w:rsidRPr="00630DAB" w:rsidRDefault="002A597B" w:rsidP="0054061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F742DA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1A65A1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="00AD5771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                              สิ้นสุดวันที่                </w:t>
            </w:r>
            <w:r w:rsidR="00CF3F3A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="00CF3F3A"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B1C5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79" w:type="dxa"/>
            <w:vAlign w:val="bottom"/>
          </w:tcPr>
          <w:p w:rsidR="005F37FB" w:rsidRPr="00630DAB" w:rsidRDefault="00AD5771" w:rsidP="0054061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                                  สิ้นสุดวันที่</w:t>
            </w:r>
            <w:r w:rsidR="005F37FB"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E42A6D" w:rsidRPr="00630DAB" w:rsidRDefault="00CF3F3A" w:rsidP="0054061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27820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B1C5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B1C5C" w:rsidRPr="00630DAB" w:rsidTr="00C9195C">
        <w:trPr>
          <w:trHeight w:val="126"/>
        </w:trPr>
        <w:tc>
          <w:tcPr>
            <w:tcW w:w="5103" w:type="dxa"/>
          </w:tcPr>
          <w:p w:rsidR="009B1C5C" w:rsidRPr="00123D33" w:rsidRDefault="009B1C5C" w:rsidP="009B1C5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3D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983" w:type="dxa"/>
          </w:tcPr>
          <w:p w:rsidR="009B1C5C" w:rsidRPr="00630DAB" w:rsidRDefault="009B1C5C" w:rsidP="009B1C5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9B1C5C" w:rsidRPr="00630DAB" w:rsidRDefault="009B1C5C" w:rsidP="009B1C5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9B1C5C" w:rsidRPr="00630DAB" w:rsidTr="00C9195C">
        <w:tc>
          <w:tcPr>
            <w:tcW w:w="5103" w:type="dxa"/>
          </w:tcPr>
          <w:p w:rsidR="009B1C5C" w:rsidRPr="00630DAB" w:rsidRDefault="009B1C5C" w:rsidP="009B1C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เปลี่ยนแปลงระหว่างงวดจาก</w:t>
            </w:r>
          </w:p>
        </w:tc>
        <w:tc>
          <w:tcPr>
            <w:tcW w:w="1983" w:type="dxa"/>
          </w:tcPr>
          <w:p w:rsidR="009B1C5C" w:rsidRPr="00630DAB" w:rsidRDefault="009B1C5C" w:rsidP="009B1C5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9" w:type="dxa"/>
          </w:tcPr>
          <w:p w:rsidR="009B1C5C" w:rsidRPr="00630DAB" w:rsidRDefault="009B1C5C" w:rsidP="009B1C5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C5C" w:rsidRPr="00630DAB" w:rsidTr="00C9195C">
        <w:tc>
          <w:tcPr>
            <w:tcW w:w="5103" w:type="dxa"/>
          </w:tcPr>
          <w:p w:rsidR="009B1C5C" w:rsidRPr="00630DAB" w:rsidRDefault="009B1C5C" w:rsidP="009B1C5C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การตีราคา</w:t>
            </w:r>
          </w:p>
        </w:tc>
        <w:tc>
          <w:tcPr>
            <w:tcW w:w="1983" w:type="dxa"/>
          </w:tcPr>
          <w:p w:rsidR="009B1C5C" w:rsidRPr="00630DAB" w:rsidRDefault="009B1C5C" w:rsidP="009B1C5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9B1C5C" w:rsidRPr="00630DAB" w:rsidRDefault="009B1C5C" w:rsidP="009B1C5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9B1C5C" w:rsidRPr="00630DAB" w:rsidTr="00C9195C">
        <w:tc>
          <w:tcPr>
            <w:tcW w:w="5103" w:type="dxa"/>
          </w:tcPr>
          <w:p w:rsidR="009B1C5C" w:rsidRPr="00630DAB" w:rsidRDefault="009B1C5C" w:rsidP="009B1C5C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983" w:type="dxa"/>
          </w:tcPr>
          <w:p w:rsidR="009B1C5C" w:rsidRPr="00630DAB" w:rsidRDefault="009B1C5C" w:rsidP="009B1C5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9B1C5C" w:rsidRPr="00630DAB" w:rsidRDefault="009B1C5C" w:rsidP="009B1C5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B1C5C" w:rsidRPr="00630DAB" w:rsidTr="00C9195C">
        <w:tc>
          <w:tcPr>
            <w:tcW w:w="5103" w:type="dxa"/>
          </w:tcPr>
          <w:p w:rsidR="009B1C5C" w:rsidRPr="00630DAB" w:rsidRDefault="009B1C5C" w:rsidP="009B1C5C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83" w:type="dxa"/>
          </w:tcPr>
          <w:p w:rsidR="009B1C5C" w:rsidRPr="00630DAB" w:rsidRDefault="009B1C5C" w:rsidP="009B1C5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9B1C5C" w:rsidRPr="00630DAB" w:rsidRDefault="009B1C5C" w:rsidP="009B1C5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B1C5C" w:rsidRPr="00630DAB" w:rsidTr="00C9195C">
        <w:tc>
          <w:tcPr>
            <w:tcW w:w="5103" w:type="dxa"/>
          </w:tcPr>
          <w:p w:rsidR="009B1C5C" w:rsidRPr="00123D33" w:rsidRDefault="009B1C5C" w:rsidP="009B1C5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3D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3" w:type="dxa"/>
          </w:tcPr>
          <w:p w:rsidR="009B1C5C" w:rsidRPr="00630DAB" w:rsidRDefault="009B1C5C" w:rsidP="009B1C5C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9B1C5C" w:rsidRPr="00630DAB" w:rsidRDefault="009B1C5C" w:rsidP="009B1C5C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8C4430" w:rsidRPr="00630DAB" w:rsidRDefault="00C15AA1" w:rsidP="006F3281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7</w:t>
      </w:r>
      <w:r w:rsidR="00E3250A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3250A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4430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:rsidR="008C4430" w:rsidRPr="00630DAB" w:rsidRDefault="008C4430" w:rsidP="006F3281">
      <w:pPr>
        <w:pStyle w:val="BodyTextIndent"/>
        <w:tabs>
          <w:tab w:val="left" w:pos="900"/>
        </w:tabs>
        <w:spacing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cs/>
          <w:lang w:val="en-US"/>
        </w:rPr>
      </w:pPr>
      <w:r w:rsidRPr="00630DAB">
        <w:rPr>
          <w:rFonts w:asciiTheme="majorBidi" w:hAnsiTheme="majorBidi" w:cstheme="majorBidi"/>
          <w:b w:val="0"/>
          <w:bCs w:val="0"/>
          <w:lang w:val="en-US"/>
        </w:rPr>
        <w:tab/>
      </w:r>
      <w:r w:rsidRPr="00630DAB">
        <w:rPr>
          <w:rFonts w:asciiTheme="majorBidi" w:hAnsiTheme="majorBidi" w:cstheme="majorBidi"/>
          <w:b w:val="0"/>
          <w:bCs w:val="0"/>
          <w:cs/>
        </w:rPr>
        <w:t>รายการเปลี่ยนแปลงของบัญชีอาคารและอุปกรณ์สำหรับงวด</w:t>
      </w:r>
      <w:r w:rsidR="001A65A1" w:rsidRPr="00630DAB">
        <w:rPr>
          <w:rFonts w:asciiTheme="majorBidi" w:hAnsiTheme="majorBidi" w:cstheme="majorBidi"/>
          <w:b w:val="0"/>
          <w:bCs w:val="0"/>
          <w:cs/>
          <w:lang w:val="en-US"/>
        </w:rPr>
        <w:t>เก้า</w:t>
      </w:r>
      <w:r w:rsidRPr="00630DAB">
        <w:rPr>
          <w:rFonts w:asciiTheme="majorBidi" w:hAnsiTheme="majorBidi" w:cstheme="majorBidi"/>
          <w:b w:val="0"/>
          <w:bCs w:val="0"/>
          <w:cs/>
        </w:rPr>
        <w:t>เดือนสิ้นสุดวันที</w:t>
      </w:r>
      <w:r w:rsidR="006F3281">
        <w:rPr>
          <w:rFonts w:asciiTheme="majorBidi" w:hAnsiTheme="majorBidi" w:cstheme="majorBidi" w:hint="cs"/>
          <w:b w:val="0"/>
          <w:bCs w:val="0"/>
          <w:cs/>
        </w:rPr>
        <w:t>่</w:t>
      </w:r>
      <w:r w:rsidR="006F3281">
        <w:rPr>
          <w:rFonts w:asciiTheme="majorBidi" w:hAnsiTheme="majorBidi" w:cstheme="majorBidi"/>
          <w:b w:val="0"/>
          <w:bCs w:val="0"/>
          <w:lang w:val="en-US"/>
        </w:rPr>
        <w:t xml:space="preserve"> 30 </w:t>
      </w:r>
      <w:r w:rsidR="00820AF8" w:rsidRPr="00630DAB">
        <w:rPr>
          <w:rFonts w:asciiTheme="majorBidi" w:hAnsiTheme="majorBidi" w:cstheme="majorBidi"/>
          <w:b w:val="0"/>
          <w:bCs w:val="0"/>
          <w:cs/>
        </w:rPr>
        <w:t xml:space="preserve">กันยายน </w:t>
      </w:r>
      <w:r w:rsidR="006F3281">
        <w:rPr>
          <w:rFonts w:asciiTheme="majorBidi" w:hAnsiTheme="majorBidi" w:cstheme="majorBidi"/>
          <w:b w:val="0"/>
          <w:bCs w:val="0"/>
          <w:lang w:val="en-US"/>
        </w:rPr>
        <w:t>2562</w:t>
      </w:r>
      <w:r w:rsidRPr="00630DAB">
        <w:rPr>
          <w:rFonts w:asciiTheme="majorBidi" w:hAnsiTheme="majorBidi" w:cstheme="majorBidi"/>
          <w:b w:val="0"/>
          <w:bCs w:val="0"/>
          <w:cs/>
        </w:rPr>
        <w:t xml:space="preserve"> สรุปได้ดังนี้</w:t>
      </w:r>
    </w:p>
    <w:p w:rsidR="008C4430" w:rsidRPr="00630DAB" w:rsidRDefault="008C4430" w:rsidP="0059060C">
      <w:pPr>
        <w:tabs>
          <w:tab w:val="left" w:pos="900"/>
          <w:tab w:val="left" w:pos="2160"/>
          <w:tab w:val="left" w:pos="3600"/>
          <w:tab w:val="right" w:pos="7470"/>
        </w:tabs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701"/>
      </w:tblGrid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8C4430" w:rsidP="0059060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:rsidR="008C4430" w:rsidRPr="00630DAB" w:rsidRDefault="008C4430" w:rsidP="0059060C">
            <w:pPr>
              <w:tabs>
                <w:tab w:val="decimal" w:pos="121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E56C37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8C4430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9B1C5C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:rsidR="008C4430" w:rsidRPr="00630DAB" w:rsidRDefault="003A5C73" w:rsidP="005906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915038" w:rsidRPr="00630DA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B1C5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915038"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B1C5C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</w:tr>
      <w:tr w:rsidR="007D004D" w:rsidRPr="00630DAB" w:rsidTr="00C9195C">
        <w:tc>
          <w:tcPr>
            <w:tcW w:w="7530" w:type="dxa"/>
            <w:vAlign w:val="bottom"/>
          </w:tcPr>
          <w:p w:rsidR="007D004D" w:rsidRPr="00630DAB" w:rsidRDefault="007D004D" w:rsidP="0059060C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  <w:vAlign w:val="bottom"/>
          </w:tcPr>
          <w:p w:rsidR="007D004D" w:rsidRPr="00630DAB" w:rsidRDefault="008241A1" w:rsidP="005906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34,887</w:t>
            </w: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20041A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ขาย/</w:t>
            </w:r>
            <w:r w:rsidR="007D004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vAlign w:val="bottom"/>
          </w:tcPr>
          <w:p w:rsidR="008C4430" w:rsidRPr="00630DAB" w:rsidRDefault="00863CF4" w:rsidP="005906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41A1">
              <w:rPr>
                <w:rFonts w:asciiTheme="majorBidi" w:hAnsiTheme="majorBidi" w:cstheme="majorBidi"/>
                <w:sz w:val="28"/>
                <w:szCs w:val="28"/>
              </w:rPr>
              <w:t>3,514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E56C37" w:rsidP="00D6347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="00820AF8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กันยายน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256</w:t>
            </w:r>
            <w:r w:rsidR="009B1C5C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:rsidR="008C4430" w:rsidRPr="00630DAB" w:rsidRDefault="008241A1" w:rsidP="0059060C">
            <w:pPr>
              <w:pBdr>
                <w:bottom w:val="single" w:sz="6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557,448</w:t>
            </w: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8C4430" w:rsidP="0059060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:rsidR="008C4430" w:rsidRPr="00630DAB" w:rsidRDefault="008C4430" w:rsidP="005906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E56C37" w:rsidP="00D6347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8C4430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256</w:t>
            </w:r>
            <w:r w:rsidR="009B1C5C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:rsidR="008C4430" w:rsidRPr="00630DAB" w:rsidRDefault="009B1C5C" w:rsidP="00241374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915038"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765367" w:rsidRPr="00630DAB" w:rsidTr="00C9195C">
        <w:tc>
          <w:tcPr>
            <w:tcW w:w="7530" w:type="dxa"/>
            <w:vAlign w:val="bottom"/>
          </w:tcPr>
          <w:p w:rsidR="00765367" w:rsidRPr="00630DAB" w:rsidRDefault="00765367" w:rsidP="0059060C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:rsidR="00765367" w:rsidRPr="00630DAB" w:rsidRDefault="008241A1" w:rsidP="005906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34,838</w:t>
            </w: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8C4430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  <w:r w:rsidR="00BC1A99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สำหร</w:t>
            </w:r>
            <w:r w:rsidR="00765367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ับส่วนที่</w:t>
            </w:r>
            <w:r w:rsidR="0020041A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ขาย/</w:t>
            </w:r>
            <w:r w:rsidR="00765367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vAlign w:val="bottom"/>
          </w:tcPr>
          <w:p w:rsidR="008C4430" w:rsidRPr="00630DAB" w:rsidRDefault="008241A1" w:rsidP="005906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(1,475)</w:t>
            </w: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E56C37" w:rsidP="00D6347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="00820AF8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820AF8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20041A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</w:t>
            </w:r>
            <w:r w:rsidR="009B1C5C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:rsidR="008C4430" w:rsidRPr="00630DAB" w:rsidRDefault="008241A1" w:rsidP="0059060C">
            <w:pPr>
              <w:pBdr>
                <w:bottom w:val="single" w:sz="6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470,539</w:t>
            </w: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8C4430" w:rsidP="0059060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:rsidR="008C4430" w:rsidRPr="00630DAB" w:rsidRDefault="008C4430" w:rsidP="005906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1B1C" w:rsidRPr="00630DAB" w:rsidTr="00C9195C">
        <w:tc>
          <w:tcPr>
            <w:tcW w:w="7530" w:type="dxa"/>
            <w:vAlign w:val="bottom"/>
          </w:tcPr>
          <w:p w:rsidR="008C4430" w:rsidRPr="00630DAB" w:rsidRDefault="00820AF8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30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20041A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</w:t>
            </w:r>
            <w:r w:rsidR="0031251F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:rsidR="008C4430" w:rsidRPr="00630DAB" w:rsidRDefault="008241A1" w:rsidP="0059060C">
            <w:pPr>
              <w:pBdr>
                <w:bottom w:val="double" w:sz="6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CE5053"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</w:tr>
    </w:tbl>
    <w:p w:rsidR="00FA2C05" w:rsidRPr="00630DAB" w:rsidRDefault="00FA2C05" w:rsidP="00611E41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FA2C05" w:rsidRPr="00630DAB" w:rsidRDefault="00FA2C05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27555" w:rsidRPr="00630DAB" w:rsidRDefault="00C15AA1" w:rsidP="00C9195C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8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4B1556" w:rsidRPr="00630DAB">
        <w:rPr>
          <w:rFonts w:asciiTheme="majorBidi" w:hAnsiTheme="majorBidi" w:cstheme="majorBidi"/>
          <w:b/>
          <w:bCs/>
          <w:sz w:val="32"/>
          <w:szCs w:val="32"/>
          <w:cs/>
        </w:rPr>
        <w:t>/หนี้สิน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ภาษีเงินได้รอการตัดบัญชี/ภาษีเงินได้</w:t>
      </w:r>
    </w:p>
    <w:p w:rsidR="00345FFA" w:rsidRPr="00630DAB" w:rsidRDefault="00345FFA" w:rsidP="00C9195C">
      <w:pPr>
        <w:pStyle w:val="BodyTextIndent"/>
        <w:tabs>
          <w:tab w:val="left" w:pos="900"/>
        </w:tabs>
        <w:spacing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lang w:val="en-US"/>
        </w:rPr>
      </w:pPr>
      <w:r w:rsidRPr="00630DAB">
        <w:rPr>
          <w:rFonts w:asciiTheme="majorBidi" w:hAnsiTheme="majorBidi" w:cstheme="majorBidi"/>
          <w:b w:val="0"/>
          <w:bCs w:val="0"/>
          <w:lang w:val="en-US"/>
        </w:rPr>
        <w:tab/>
      </w:r>
      <w:r w:rsidRPr="00630DAB">
        <w:rPr>
          <w:rFonts w:asciiTheme="majorBidi" w:hAnsiTheme="majorBidi" w:cstheme="majorBidi"/>
          <w:b w:val="0"/>
          <w:bCs w:val="0"/>
          <w:cs/>
          <w:lang w:val="en-US"/>
        </w:rPr>
        <w:t>ค่าใช้จ่ายภาษีเงินได้สำหรับ</w:t>
      </w:r>
      <w:r w:rsidR="003714EC" w:rsidRPr="00630DAB">
        <w:rPr>
          <w:rFonts w:asciiTheme="majorBidi" w:hAnsiTheme="majorBidi" w:cstheme="majorBidi"/>
          <w:b w:val="0"/>
          <w:bCs w:val="0"/>
          <w:cs/>
          <w:lang w:val="en-US"/>
        </w:rPr>
        <w:t>งวดสามเดือน</w:t>
      </w:r>
      <w:r w:rsidR="00DD0411" w:rsidRPr="00630DAB">
        <w:rPr>
          <w:rFonts w:asciiTheme="majorBidi" w:hAnsiTheme="majorBidi" w:cstheme="majorBidi"/>
          <w:b w:val="0"/>
          <w:bCs w:val="0"/>
          <w:cs/>
          <w:lang w:val="en-US"/>
        </w:rPr>
        <w:t>และเก้าเดือน</w:t>
      </w:r>
      <w:r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สิ้นสุดวันที่ </w:t>
      </w:r>
      <w:r w:rsidR="00AC08DD" w:rsidRPr="00630DAB">
        <w:rPr>
          <w:rFonts w:asciiTheme="majorBidi" w:hAnsiTheme="majorBidi" w:cstheme="majorBidi"/>
          <w:b w:val="0"/>
          <w:bCs w:val="0"/>
          <w:lang w:val="en-US"/>
        </w:rPr>
        <w:t>30</w:t>
      </w:r>
      <w:r w:rsidR="00820AF8"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 กันยายน </w:t>
      </w:r>
      <w:r w:rsidR="00AC08DD" w:rsidRPr="00630DAB">
        <w:rPr>
          <w:rFonts w:asciiTheme="majorBidi" w:hAnsiTheme="majorBidi" w:cstheme="majorBidi"/>
          <w:b w:val="0"/>
          <w:bCs w:val="0"/>
          <w:lang w:val="en-US"/>
        </w:rPr>
        <w:t>256</w:t>
      </w:r>
      <w:r w:rsidR="009B1C5C">
        <w:rPr>
          <w:rFonts w:asciiTheme="majorBidi" w:hAnsiTheme="majorBidi" w:cstheme="majorBidi"/>
          <w:b w:val="0"/>
          <w:bCs w:val="0"/>
          <w:lang w:val="en-US"/>
        </w:rPr>
        <w:t>2</w:t>
      </w:r>
      <w:r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 และ </w:t>
      </w:r>
      <w:r w:rsidR="00AC08DD" w:rsidRPr="00630DAB">
        <w:rPr>
          <w:rFonts w:asciiTheme="majorBidi" w:hAnsiTheme="majorBidi" w:cstheme="majorBidi"/>
          <w:b w:val="0"/>
          <w:bCs w:val="0"/>
          <w:lang w:val="en-US"/>
        </w:rPr>
        <w:t>25</w:t>
      </w:r>
      <w:r w:rsidR="000A5FCB" w:rsidRPr="00630DAB">
        <w:rPr>
          <w:rFonts w:asciiTheme="majorBidi" w:hAnsiTheme="majorBidi" w:cstheme="majorBidi"/>
          <w:b w:val="0"/>
          <w:bCs w:val="0"/>
          <w:lang w:val="en-US"/>
        </w:rPr>
        <w:t>6</w:t>
      </w:r>
      <w:r w:rsidR="009B1C5C">
        <w:rPr>
          <w:rFonts w:asciiTheme="majorBidi" w:hAnsiTheme="majorBidi" w:cstheme="majorBidi"/>
          <w:b w:val="0"/>
          <w:bCs w:val="0"/>
          <w:lang w:val="en-US"/>
        </w:rPr>
        <w:t>1</w:t>
      </w:r>
      <w:r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382B01" w:rsidRPr="00630DAB" w:rsidTr="00C9195C">
        <w:tc>
          <w:tcPr>
            <w:tcW w:w="4500" w:type="dxa"/>
            <w:vAlign w:val="bottom"/>
          </w:tcPr>
          <w:p w:rsidR="00382B01" w:rsidRPr="00630DAB" w:rsidRDefault="00382B01" w:rsidP="000A3D6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382B01" w:rsidRPr="00630DAB" w:rsidRDefault="00382B01" w:rsidP="000A3D6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82B01" w:rsidRPr="00630DAB" w:rsidTr="00C9195C">
        <w:tc>
          <w:tcPr>
            <w:tcW w:w="4500" w:type="dxa"/>
            <w:vAlign w:val="bottom"/>
          </w:tcPr>
          <w:p w:rsidR="00382B01" w:rsidRPr="00630DAB" w:rsidRDefault="00382B01" w:rsidP="000A3D64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C08DD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40" w:type="dxa"/>
            <w:gridSpan w:val="2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AC08DD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8610C" w:rsidRPr="00630DAB" w:rsidTr="00C9195C">
        <w:tc>
          <w:tcPr>
            <w:tcW w:w="4500" w:type="dxa"/>
            <w:vAlign w:val="bottom"/>
          </w:tcPr>
          <w:p w:rsidR="0078610C" w:rsidRPr="00630DAB" w:rsidRDefault="0078610C" w:rsidP="0078610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8610C" w:rsidRPr="00630DAB" w:rsidTr="00C9195C">
        <w:tc>
          <w:tcPr>
            <w:tcW w:w="4500" w:type="dxa"/>
            <w:vAlign w:val="bottom"/>
          </w:tcPr>
          <w:p w:rsidR="0078610C" w:rsidRPr="00630DAB" w:rsidRDefault="0078610C" w:rsidP="0078610C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8610C" w:rsidRPr="00630DAB" w:rsidTr="00C9195C">
        <w:tc>
          <w:tcPr>
            <w:tcW w:w="4500" w:type="dxa"/>
            <w:vAlign w:val="bottom"/>
          </w:tcPr>
          <w:p w:rsidR="0078610C" w:rsidRPr="00630DAB" w:rsidRDefault="0078610C" w:rsidP="0078610C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78610C" w:rsidRPr="00630DAB" w:rsidRDefault="003B0B1F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14,722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16,722</w:t>
            </w:r>
          </w:p>
        </w:tc>
        <w:tc>
          <w:tcPr>
            <w:tcW w:w="1170" w:type="dxa"/>
            <w:vAlign w:val="bottom"/>
          </w:tcPr>
          <w:p w:rsidR="0078610C" w:rsidRPr="00630DAB" w:rsidRDefault="00AA1954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16,175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26,800</w:t>
            </w:r>
          </w:p>
        </w:tc>
      </w:tr>
      <w:tr w:rsidR="0078610C" w:rsidRPr="00630DAB" w:rsidTr="00C9195C">
        <w:tc>
          <w:tcPr>
            <w:tcW w:w="4500" w:type="dxa"/>
            <w:vAlign w:val="bottom"/>
          </w:tcPr>
          <w:p w:rsidR="0078610C" w:rsidRPr="00630DAB" w:rsidRDefault="0078610C" w:rsidP="0078610C">
            <w:pPr>
              <w:ind w:left="312" w:right="-108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รายการปรับปรุงค่าใช้จ่ายภาษีเงินได้นิติบุคคลของงวดก่อน</w:t>
            </w:r>
          </w:p>
        </w:tc>
        <w:tc>
          <w:tcPr>
            <w:tcW w:w="1170" w:type="dxa"/>
            <w:vAlign w:val="bottom"/>
          </w:tcPr>
          <w:p w:rsidR="0078610C" w:rsidRPr="00630DAB" w:rsidRDefault="003B0B1F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8610C" w:rsidRPr="00630DAB" w:rsidRDefault="00AA1954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39</w:t>
            </w:r>
          </w:p>
        </w:tc>
      </w:tr>
      <w:tr w:rsidR="0078610C" w:rsidRPr="00630DAB" w:rsidTr="00C9195C">
        <w:tc>
          <w:tcPr>
            <w:tcW w:w="4500" w:type="dxa"/>
            <w:vAlign w:val="bottom"/>
          </w:tcPr>
          <w:p w:rsidR="0078610C" w:rsidRPr="00630DAB" w:rsidRDefault="0078610C" w:rsidP="0078610C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78610C" w:rsidRPr="00630DAB" w:rsidTr="00C9195C">
        <w:tc>
          <w:tcPr>
            <w:tcW w:w="4500" w:type="dxa"/>
            <w:vAlign w:val="bottom"/>
          </w:tcPr>
          <w:p w:rsidR="0078610C" w:rsidRPr="00630DAB" w:rsidRDefault="0078610C" w:rsidP="0078610C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78610C" w:rsidRPr="00630DAB" w:rsidRDefault="00AA1954" w:rsidP="0078610C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(252)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(3,592)</w:t>
            </w:r>
          </w:p>
        </w:tc>
        <w:tc>
          <w:tcPr>
            <w:tcW w:w="1170" w:type="dxa"/>
            <w:vAlign w:val="bottom"/>
          </w:tcPr>
          <w:p w:rsidR="0078610C" w:rsidRPr="00630DAB" w:rsidRDefault="00AA1954" w:rsidP="0078610C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4,830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8,010</w:t>
            </w:r>
          </w:p>
        </w:tc>
      </w:tr>
      <w:tr w:rsidR="0078610C" w:rsidRPr="00630DAB" w:rsidTr="00C9195C">
        <w:tc>
          <w:tcPr>
            <w:tcW w:w="4500" w:type="dxa"/>
            <w:vAlign w:val="bottom"/>
          </w:tcPr>
          <w:p w:rsidR="0078610C" w:rsidRPr="00630DAB" w:rsidRDefault="0078610C" w:rsidP="0078610C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78610C" w:rsidRPr="00630DAB" w:rsidRDefault="00AA1954" w:rsidP="0078610C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14,470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13,130</w:t>
            </w:r>
          </w:p>
        </w:tc>
        <w:tc>
          <w:tcPr>
            <w:tcW w:w="1170" w:type="dxa"/>
            <w:vAlign w:val="bottom"/>
          </w:tcPr>
          <w:p w:rsidR="0078610C" w:rsidRPr="00630DAB" w:rsidRDefault="00AA1954" w:rsidP="0078610C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21,005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34,849</w:t>
            </w:r>
          </w:p>
        </w:tc>
      </w:tr>
    </w:tbl>
    <w:p w:rsidR="00B4631D" w:rsidRPr="00630DAB" w:rsidRDefault="00FA2C05" w:rsidP="00B4631D">
      <w:pPr>
        <w:pStyle w:val="BodyTextIndent"/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lang w:val="en-US"/>
        </w:rPr>
      </w:pPr>
      <w:r w:rsidRPr="00630DAB">
        <w:rPr>
          <w:rFonts w:asciiTheme="majorBidi" w:hAnsiTheme="majorBidi" w:cstheme="majorBidi"/>
          <w:b w:val="0"/>
          <w:bCs w:val="0"/>
          <w:lang w:val="en-US"/>
        </w:rPr>
        <w:tab/>
      </w:r>
      <w:r w:rsidR="00B4631D"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เก้าเดือนสิ้นสุดวันที่ </w:t>
      </w:r>
      <w:r w:rsidR="00F04119" w:rsidRPr="00630DAB">
        <w:rPr>
          <w:rFonts w:asciiTheme="majorBidi" w:hAnsiTheme="majorBidi" w:cstheme="majorBidi"/>
          <w:b w:val="0"/>
          <w:bCs w:val="0"/>
          <w:lang w:val="en-US"/>
        </w:rPr>
        <w:t>30</w:t>
      </w:r>
      <w:r w:rsidR="00B4631D"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 กันยายน </w:t>
      </w:r>
      <w:r w:rsidR="00F04119" w:rsidRPr="00630DAB">
        <w:rPr>
          <w:rFonts w:asciiTheme="majorBidi" w:hAnsiTheme="majorBidi" w:cstheme="majorBidi"/>
          <w:b w:val="0"/>
          <w:bCs w:val="0"/>
          <w:lang w:val="en-US"/>
        </w:rPr>
        <w:t>256</w:t>
      </w:r>
      <w:r w:rsidR="0078610C">
        <w:rPr>
          <w:rFonts w:asciiTheme="majorBidi" w:hAnsiTheme="majorBidi" w:cstheme="majorBidi"/>
          <w:b w:val="0"/>
          <w:bCs w:val="0"/>
          <w:lang w:val="en-US"/>
        </w:rPr>
        <w:t>2</w:t>
      </w:r>
      <w:r w:rsidR="00B4631D"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 และ </w:t>
      </w:r>
      <w:r w:rsidR="00F04119" w:rsidRPr="00630DAB">
        <w:rPr>
          <w:rFonts w:asciiTheme="majorBidi" w:hAnsiTheme="majorBidi" w:cstheme="majorBidi"/>
          <w:b w:val="0"/>
          <w:bCs w:val="0"/>
          <w:lang w:val="en-US"/>
        </w:rPr>
        <w:t>25</w:t>
      </w:r>
      <w:r w:rsidR="009422A9" w:rsidRPr="00630DAB">
        <w:rPr>
          <w:rFonts w:asciiTheme="majorBidi" w:hAnsiTheme="majorBidi" w:cstheme="majorBidi"/>
          <w:b w:val="0"/>
          <w:bCs w:val="0"/>
          <w:lang w:val="en-US"/>
        </w:rPr>
        <w:t>6</w:t>
      </w:r>
      <w:r w:rsidR="0078610C">
        <w:rPr>
          <w:rFonts w:asciiTheme="majorBidi" w:hAnsiTheme="majorBidi" w:cstheme="majorBidi"/>
          <w:b w:val="0"/>
          <w:bCs w:val="0"/>
          <w:lang w:val="en-US"/>
        </w:rPr>
        <w:t>1</w:t>
      </w:r>
      <w:r w:rsidR="00B4631D" w:rsidRPr="00630DAB">
        <w:rPr>
          <w:rFonts w:asciiTheme="majorBidi" w:hAnsiTheme="majorBidi" w:cstheme="majorBidi"/>
          <w:b w:val="0"/>
          <w:bCs w:val="0"/>
          <w:cs/>
          <w:lang w:val="en-US"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382B01" w:rsidRPr="00630DAB" w:rsidTr="00C9195C">
        <w:tc>
          <w:tcPr>
            <w:tcW w:w="4500" w:type="dxa"/>
            <w:vAlign w:val="bottom"/>
          </w:tcPr>
          <w:p w:rsidR="00382B01" w:rsidRPr="00630DAB" w:rsidRDefault="00382B01" w:rsidP="000A3D6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382B01" w:rsidRPr="00630DAB" w:rsidRDefault="00382B01" w:rsidP="000A3D6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82B01" w:rsidRPr="00630DAB" w:rsidTr="00C9195C">
        <w:tc>
          <w:tcPr>
            <w:tcW w:w="4500" w:type="dxa"/>
            <w:vAlign w:val="bottom"/>
          </w:tcPr>
          <w:p w:rsidR="00382B01" w:rsidRPr="00630DAB" w:rsidRDefault="00382B01" w:rsidP="000A3D64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82B01" w:rsidRPr="00630DAB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3799B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40" w:type="dxa"/>
            <w:gridSpan w:val="2"/>
            <w:vAlign w:val="bottom"/>
          </w:tcPr>
          <w:p w:rsidR="00382B01" w:rsidRPr="00630DAB" w:rsidRDefault="00382B01" w:rsidP="00382B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สำหรับงวดเก้าเดือนสิ้นสุด</w:t>
            </w:r>
          </w:p>
          <w:p w:rsidR="00382B01" w:rsidRPr="00630DAB" w:rsidRDefault="00382B01" w:rsidP="00382B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33799B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8610C" w:rsidRPr="00630DAB" w:rsidTr="00C9195C">
        <w:tc>
          <w:tcPr>
            <w:tcW w:w="4500" w:type="dxa"/>
            <w:vAlign w:val="bottom"/>
          </w:tcPr>
          <w:p w:rsidR="0078610C" w:rsidRPr="00630DAB" w:rsidRDefault="0078610C" w:rsidP="0078610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8610C" w:rsidRPr="00630DAB" w:rsidTr="00C9195C">
        <w:tc>
          <w:tcPr>
            <w:tcW w:w="4500" w:type="dxa"/>
            <w:vAlign w:val="bottom"/>
          </w:tcPr>
          <w:p w:rsidR="0078610C" w:rsidRPr="00630DAB" w:rsidRDefault="0078610C" w:rsidP="0078610C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 (ขาดทุน) จากการวัดมูลค่าเงินลงทุนเผื่อขาย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tabs>
                <w:tab w:val="decimal" w:pos="912"/>
              </w:tabs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tabs>
                <w:tab w:val="decimal" w:pos="912"/>
              </w:tabs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8610C" w:rsidRPr="00630DAB" w:rsidRDefault="007824E2" w:rsidP="0078610C">
            <w:pP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78610C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</w:tr>
      <w:tr w:rsidR="0078610C" w:rsidRPr="00630DAB" w:rsidTr="00C9195C">
        <w:tc>
          <w:tcPr>
            <w:tcW w:w="4500" w:type="dxa"/>
            <w:vAlign w:val="bottom"/>
          </w:tcPr>
          <w:p w:rsidR="0078610C" w:rsidRPr="00630DAB" w:rsidRDefault="0078610C" w:rsidP="0078610C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8610C" w:rsidRPr="00630DAB" w:rsidRDefault="0078610C" w:rsidP="007861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8610C" w:rsidRPr="00630DAB" w:rsidRDefault="007824E2" w:rsidP="007861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78610C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</w:tr>
    </w:tbl>
    <w:p w:rsidR="00FA2C05" w:rsidRPr="00630DAB" w:rsidRDefault="00FA2C05">
      <w:pPr>
        <w:rPr>
          <w:rFonts w:asciiTheme="majorBidi" w:hAnsiTheme="majorBidi" w:cstheme="majorBidi"/>
          <w:b/>
          <w:bCs/>
        </w:rPr>
      </w:pPr>
      <w:r w:rsidRPr="00630DAB">
        <w:rPr>
          <w:rFonts w:asciiTheme="majorBidi" w:hAnsiTheme="majorBidi" w:cstheme="majorBidi"/>
          <w:b/>
          <w:bCs/>
        </w:rPr>
        <w:br w:type="page"/>
      </w:r>
    </w:p>
    <w:p w:rsidR="00382B01" w:rsidRPr="00630DAB" w:rsidRDefault="00382B01" w:rsidP="00FA2C0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30DAB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630DAB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301554" w:rsidRPr="00630DAB">
        <w:rPr>
          <w:rFonts w:asciiTheme="majorBidi" w:hAnsiTheme="majorBidi" w:cstheme="majorBidi"/>
          <w:sz w:val="32"/>
          <w:szCs w:val="32"/>
          <w:cs/>
        </w:rPr>
        <w:t>เก้า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630DAB">
        <w:rPr>
          <w:rFonts w:asciiTheme="majorBidi" w:hAnsiTheme="majorBidi" w:cstheme="majorBidi"/>
          <w:sz w:val="32"/>
          <w:szCs w:val="32"/>
        </w:rPr>
        <w:t>30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301554" w:rsidRPr="00630DAB">
        <w:rPr>
          <w:rFonts w:asciiTheme="majorBidi" w:eastAsia="Angsana New" w:hAnsiTheme="majorBidi" w:cstheme="majorBidi"/>
          <w:sz w:val="32"/>
          <w:szCs w:val="32"/>
          <w:cs/>
        </w:rPr>
        <w:t>กันยายน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30DAB">
        <w:rPr>
          <w:rFonts w:asciiTheme="majorBidi" w:eastAsia="Angsana New" w:hAnsiTheme="majorBidi" w:cstheme="majorBidi"/>
          <w:sz w:val="32"/>
          <w:szCs w:val="32"/>
        </w:rPr>
        <w:t>25</w:t>
      </w:r>
      <w:r w:rsidR="00201CED" w:rsidRPr="00630DAB">
        <w:rPr>
          <w:rFonts w:asciiTheme="majorBidi" w:eastAsia="Angsana New" w:hAnsiTheme="majorBidi" w:cstheme="majorBidi"/>
          <w:sz w:val="32"/>
          <w:szCs w:val="32"/>
        </w:rPr>
        <w:t>6</w:t>
      </w:r>
      <w:r w:rsidR="0078610C">
        <w:rPr>
          <w:rFonts w:asciiTheme="majorBidi" w:eastAsia="Angsana New" w:hAnsiTheme="majorBidi" w:cstheme="majorBidi"/>
          <w:sz w:val="32"/>
          <w:szCs w:val="32"/>
        </w:rPr>
        <w:t>2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และ</w:t>
      </w:r>
      <w:r w:rsidRPr="00630DAB">
        <w:rPr>
          <w:rFonts w:asciiTheme="majorBidi" w:eastAsia="Angsana New" w:hAnsiTheme="majorBidi" w:cstheme="majorBidi"/>
          <w:sz w:val="32"/>
          <w:szCs w:val="32"/>
        </w:rPr>
        <w:t xml:space="preserve"> 25</w:t>
      </w:r>
      <w:r w:rsidR="00301A92" w:rsidRPr="00630DAB">
        <w:rPr>
          <w:rFonts w:asciiTheme="majorBidi" w:eastAsia="Angsana New" w:hAnsiTheme="majorBidi" w:cstheme="majorBidi"/>
          <w:sz w:val="32"/>
          <w:szCs w:val="32"/>
        </w:rPr>
        <w:t>6</w:t>
      </w:r>
      <w:r w:rsidR="0078610C">
        <w:rPr>
          <w:rFonts w:asciiTheme="majorBidi" w:eastAsia="Angsana New" w:hAnsiTheme="majorBidi" w:cstheme="majorBidi"/>
          <w:sz w:val="32"/>
          <w:szCs w:val="32"/>
        </w:rPr>
        <w:t>1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75"/>
        <w:gridCol w:w="1275"/>
        <w:gridCol w:w="1275"/>
        <w:gridCol w:w="1276"/>
      </w:tblGrid>
      <w:tr w:rsidR="00382B01" w:rsidRPr="00630DAB" w:rsidTr="00C9195C">
        <w:tc>
          <w:tcPr>
            <w:tcW w:w="4050" w:type="dxa"/>
            <w:vAlign w:val="bottom"/>
          </w:tcPr>
          <w:p w:rsidR="00382B01" w:rsidRPr="00630DAB" w:rsidRDefault="00382B01" w:rsidP="000A3D6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382B01" w:rsidRPr="00630DAB" w:rsidRDefault="00382B01" w:rsidP="000A3D6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382B01" w:rsidRPr="00630DAB" w:rsidRDefault="00382B01" w:rsidP="000A3D6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301554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82B01" w:rsidRPr="00630DAB" w:rsidTr="00C9195C">
        <w:tc>
          <w:tcPr>
            <w:tcW w:w="4050" w:type="dxa"/>
            <w:vAlign w:val="bottom"/>
          </w:tcPr>
          <w:p w:rsidR="00382B01" w:rsidRPr="00630DAB" w:rsidRDefault="00382B01" w:rsidP="000A3D6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382B01" w:rsidRPr="00630DAB" w:rsidRDefault="00382B01" w:rsidP="003015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E26D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01554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1" w:type="dxa"/>
            <w:gridSpan w:val="2"/>
            <w:vAlign w:val="bottom"/>
          </w:tcPr>
          <w:p w:rsidR="00382B01" w:rsidRPr="00630DAB" w:rsidRDefault="00382B01" w:rsidP="003015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1554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FE26D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01554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6A6BA0" w:rsidRPr="00630DAB" w:rsidTr="00C9195C">
        <w:tc>
          <w:tcPr>
            <w:tcW w:w="4050" w:type="dxa"/>
            <w:vAlign w:val="bottom"/>
          </w:tcPr>
          <w:p w:rsidR="006A6BA0" w:rsidRPr="00630DAB" w:rsidRDefault="006A6BA0" w:rsidP="006A6BA0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:rsidR="006A6BA0" w:rsidRPr="00630DAB" w:rsidRDefault="006A6BA0" w:rsidP="006A6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A6BA0" w:rsidRPr="00630DAB" w:rsidTr="00C9195C">
        <w:tc>
          <w:tcPr>
            <w:tcW w:w="4050" w:type="dxa"/>
            <w:vAlign w:val="bottom"/>
          </w:tcPr>
          <w:p w:rsidR="006A6BA0" w:rsidRPr="00630DAB" w:rsidRDefault="006A6BA0" w:rsidP="006A6BA0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75,108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64,938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115,809</w:t>
            </w:r>
          </w:p>
        </w:tc>
        <w:tc>
          <w:tcPr>
            <w:tcW w:w="1276" w:type="dxa"/>
            <w:vAlign w:val="bottom"/>
          </w:tcPr>
          <w:p w:rsidR="006A6BA0" w:rsidRPr="00630DAB" w:rsidRDefault="006A6BA0" w:rsidP="006A6BA0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190,049</w:t>
            </w:r>
          </w:p>
        </w:tc>
      </w:tr>
      <w:tr w:rsidR="006A6BA0" w:rsidRPr="00630DAB" w:rsidTr="00C9195C">
        <w:tc>
          <w:tcPr>
            <w:tcW w:w="4050" w:type="dxa"/>
            <w:vAlign w:val="bottom"/>
          </w:tcPr>
          <w:p w:rsidR="006A6BA0" w:rsidRPr="00630DAB" w:rsidRDefault="006A6BA0" w:rsidP="006A6BA0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ร้อยละ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ร้อยละ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ร้อยละ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20</w:t>
            </w:r>
          </w:p>
        </w:tc>
        <w:tc>
          <w:tcPr>
            <w:tcW w:w="1276" w:type="dxa"/>
            <w:vAlign w:val="bottom"/>
          </w:tcPr>
          <w:p w:rsidR="006A6BA0" w:rsidRPr="00630DAB" w:rsidRDefault="006A6BA0" w:rsidP="006A6BA0">
            <w:pPr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ร้อยละ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20</w:t>
            </w:r>
          </w:p>
        </w:tc>
      </w:tr>
      <w:tr w:rsidR="006A6BA0" w:rsidRPr="00630DAB" w:rsidTr="00C9195C">
        <w:tc>
          <w:tcPr>
            <w:tcW w:w="4050" w:type="dxa"/>
            <w:vAlign w:val="bottom"/>
          </w:tcPr>
          <w:p w:rsidR="006A6BA0" w:rsidRPr="00630DAB" w:rsidRDefault="006A6BA0" w:rsidP="006A6BA0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tabs>
                <w:tab w:val="decimal" w:pos="912"/>
              </w:tabs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15,022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12,988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tabs>
                <w:tab w:val="decimal" w:pos="912"/>
              </w:tabs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23,162</w:t>
            </w:r>
          </w:p>
        </w:tc>
        <w:tc>
          <w:tcPr>
            <w:tcW w:w="1276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38,010</w:t>
            </w:r>
          </w:p>
        </w:tc>
      </w:tr>
      <w:tr w:rsidR="006A6BA0" w:rsidRPr="00630DAB" w:rsidTr="00C9195C">
        <w:tc>
          <w:tcPr>
            <w:tcW w:w="4050" w:type="dxa"/>
            <w:vAlign w:val="bottom"/>
          </w:tcPr>
          <w:p w:rsidR="006A6BA0" w:rsidRPr="00630DAB" w:rsidRDefault="006A6BA0" w:rsidP="006A6BA0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            ของงวดก่อน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39</w:t>
            </w:r>
          </w:p>
        </w:tc>
      </w:tr>
      <w:tr w:rsidR="006A6BA0" w:rsidRPr="00630DAB" w:rsidTr="00C9195C">
        <w:tc>
          <w:tcPr>
            <w:tcW w:w="4050" w:type="dxa"/>
            <w:vAlign w:val="bottom"/>
          </w:tcPr>
          <w:p w:rsidR="006A6BA0" w:rsidRPr="00630DAB" w:rsidRDefault="006A6BA0" w:rsidP="006A6BA0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A6BA0" w:rsidRPr="00630DAB" w:rsidTr="00C9195C">
        <w:tc>
          <w:tcPr>
            <w:tcW w:w="4050" w:type="dxa"/>
            <w:vAlign w:val="bottom"/>
          </w:tcPr>
          <w:p w:rsidR="006A6BA0" w:rsidRPr="00630DAB" w:rsidRDefault="006A6BA0" w:rsidP="006A6BA0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1" locked="0" layoutInCell="1" allowOverlap="1" wp14:anchorId="1154EB6D" wp14:editId="01D862E8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11430" t="8890" r="7620" b="13335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DE2F8" id="Rectangle 4" o:spid="_x0000_s1026" style="position:absolute;margin-left:-3.3pt;margin-top:1.8pt;width:60pt;height:53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1jQh2CECAAA7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="00AA1954">
              <w:rPr>
                <w:rFonts w:asciiTheme="majorBidi" w:eastAsia="Angsana New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1" locked="0" layoutInCell="1" allowOverlap="1" wp14:anchorId="65571B7F" wp14:editId="59C6C056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11430" t="8890" r="7620" b="1333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560306" id="Rectangle 4" o:spid="_x0000_s1026" style="position:absolute;margin-left:-3.3pt;margin-top:1.8pt;width:60pt;height:53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o9J7jiECAAA7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1" allowOverlap="1" wp14:anchorId="38CD94FC" wp14:editId="41D9570C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11430" t="8890" r="7620" b="13335"/>
                      <wp:wrapNone/>
                      <wp:docPr id="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FEF882" id="Rectangle 5" o:spid="_x0000_s1026" style="position:absolute;margin-left:-3.3pt;margin-top:1.8pt;width:60pt;height:53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Bn3OZSECAAA7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="00AA1954">
              <w:rPr>
                <w:rFonts w:asciiTheme="majorBidi" w:eastAsia="Angsana New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276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 wp14:anchorId="49ED367C" wp14:editId="2C5005B2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11430" t="8890" r="762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FBEEB" id="Rectangle 5" o:spid="_x0000_s1026" style="position:absolute;margin-left:-3.3pt;margin-top:1.8pt;width:60pt;height:53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SgoXrSECAAA7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53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9</w:t>
            </w:r>
          </w:p>
        </w:tc>
      </w:tr>
      <w:tr w:rsidR="006A6BA0" w:rsidRPr="00630DAB" w:rsidTr="00C9195C">
        <w:tc>
          <w:tcPr>
            <w:tcW w:w="4050" w:type="dxa"/>
            <w:vAlign w:val="bottom"/>
          </w:tcPr>
          <w:p w:rsidR="006A6BA0" w:rsidRPr="00630DAB" w:rsidRDefault="006A6BA0" w:rsidP="006A6BA0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  <w:t>รายได้ที่ได้รับยกเว้น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(136)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59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(314)</w:t>
            </w:r>
          </w:p>
        </w:tc>
        <w:tc>
          <w:tcPr>
            <w:tcW w:w="1276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42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A6BA0" w:rsidRPr="00630DAB" w:rsidTr="00C9195C">
        <w:tc>
          <w:tcPr>
            <w:tcW w:w="4050" w:type="dxa"/>
            <w:vAlign w:val="bottom"/>
          </w:tcPr>
          <w:p w:rsidR="006A6BA0" w:rsidRPr="00630DAB" w:rsidRDefault="006A6BA0" w:rsidP="006A6BA0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(877)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10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(2,628)</w:t>
            </w:r>
          </w:p>
        </w:tc>
        <w:tc>
          <w:tcPr>
            <w:tcW w:w="1276" w:type="dxa"/>
            <w:vAlign w:val="bottom"/>
          </w:tcPr>
          <w:p w:rsidR="006A6BA0" w:rsidRPr="00630DAB" w:rsidRDefault="006A6BA0" w:rsidP="006A6BA0">
            <w:pP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597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A6BA0" w:rsidRPr="00630DAB" w:rsidTr="00C9195C">
        <w:tc>
          <w:tcPr>
            <w:tcW w:w="4050" w:type="dxa"/>
            <w:vAlign w:val="bottom"/>
          </w:tcPr>
          <w:p w:rsidR="006A6BA0" w:rsidRPr="00630DAB" w:rsidRDefault="006A6BA0" w:rsidP="006A6BA0">
            <w:pPr>
              <w:ind w:left="132" w:hanging="13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(552)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(2,157)</w:t>
            </w:r>
          </w:p>
        </w:tc>
        <w:tc>
          <w:tcPr>
            <w:tcW w:w="1276" w:type="dxa"/>
            <w:vAlign w:val="bottom"/>
          </w:tcPr>
          <w:p w:rsidR="006A6BA0" w:rsidRPr="00630DAB" w:rsidRDefault="006A6BA0" w:rsidP="006A6BA0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200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A6BA0" w:rsidRPr="00630DAB" w:rsidTr="00C9195C">
        <w:tc>
          <w:tcPr>
            <w:tcW w:w="4050" w:type="dxa"/>
            <w:vAlign w:val="bottom"/>
          </w:tcPr>
          <w:p w:rsidR="006A6BA0" w:rsidRPr="00630DAB" w:rsidRDefault="006A6BA0" w:rsidP="006A6BA0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14,470</w:t>
            </w:r>
          </w:p>
        </w:tc>
        <w:tc>
          <w:tcPr>
            <w:tcW w:w="1275" w:type="dxa"/>
            <w:vAlign w:val="bottom"/>
          </w:tcPr>
          <w:p w:rsidR="006A6BA0" w:rsidRPr="00630DAB" w:rsidRDefault="006A6BA0" w:rsidP="006A6BA0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275" w:type="dxa"/>
            <w:vAlign w:val="bottom"/>
          </w:tcPr>
          <w:p w:rsidR="006A6BA0" w:rsidRPr="00630DAB" w:rsidRDefault="00AA1954" w:rsidP="006A6BA0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21,005</w:t>
            </w:r>
          </w:p>
        </w:tc>
        <w:tc>
          <w:tcPr>
            <w:tcW w:w="1276" w:type="dxa"/>
            <w:vAlign w:val="bottom"/>
          </w:tcPr>
          <w:p w:rsidR="006A6BA0" w:rsidRPr="00630DAB" w:rsidRDefault="006A6BA0" w:rsidP="006A6BA0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849</w:t>
            </w:r>
          </w:p>
        </w:tc>
      </w:tr>
    </w:tbl>
    <w:p w:rsidR="002F5880" w:rsidRPr="00630DAB" w:rsidRDefault="002F5880" w:rsidP="00382B01">
      <w:pPr>
        <w:pStyle w:val="BodyTextIndent"/>
        <w:tabs>
          <w:tab w:val="left" w:pos="900"/>
        </w:tabs>
        <w:spacing w:before="240" w:after="120"/>
        <w:ind w:left="547" w:firstLine="0"/>
        <w:jc w:val="thaiDistribute"/>
        <w:rPr>
          <w:rFonts w:asciiTheme="majorBidi" w:hAnsiTheme="majorBidi" w:cstheme="majorBidi"/>
          <w:b w:val="0"/>
          <w:bCs w:val="0"/>
          <w:cs/>
        </w:rPr>
      </w:pPr>
      <w:r w:rsidRPr="00630DAB">
        <w:rPr>
          <w:rFonts w:asciiTheme="majorBidi" w:hAnsiTheme="majorBidi" w:cstheme="majorBidi"/>
          <w:b w:val="0"/>
          <w:bCs w:val="0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16"/>
        <w:gridCol w:w="1722"/>
        <w:gridCol w:w="1722"/>
      </w:tblGrid>
      <w:tr w:rsidR="00EC1B1C" w:rsidRPr="00630DAB" w:rsidTr="00C9195C">
        <w:tc>
          <w:tcPr>
            <w:tcW w:w="5616" w:type="dxa"/>
          </w:tcPr>
          <w:p w:rsidR="00551C85" w:rsidRPr="00630DAB" w:rsidRDefault="00551C85" w:rsidP="0059060C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</w:tcPr>
          <w:p w:rsidR="00551C85" w:rsidRPr="00630DAB" w:rsidRDefault="00551C85" w:rsidP="0059060C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</w:tcPr>
          <w:p w:rsidR="00551C85" w:rsidRPr="00630DAB" w:rsidRDefault="00551C85" w:rsidP="0059060C">
            <w:pPr>
              <w:ind w:left="600" w:right="-66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3C61F7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พัน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630DAB" w:rsidTr="00C9195C">
        <w:tc>
          <w:tcPr>
            <w:tcW w:w="5616" w:type="dxa"/>
          </w:tcPr>
          <w:p w:rsidR="00E42A6D" w:rsidRPr="00630DAB" w:rsidRDefault="00E42A6D" w:rsidP="0059060C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vAlign w:val="bottom"/>
          </w:tcPr>
          <w:p w:rsidR="00E42A6D" w:rsidRPr="00630DAB" w:rsidRDefault="00FE26D7" w:rsidP="00382B01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731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22" w:type="dxa"/>
            <w:vAlign w:val="bottom"/>
          </w:tcPr>
          <w:p w:rsidR="00E42A6D" w:rsidRPr="00630DAB" w:rsidRDefault="00FE26D7" w:rsidP="00382B01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40492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E731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C1B1C" w:rsidRPr="00630DAB" w:rsidTr="00C9195C">
        <w:tc>
          <w:tcPr>
            <w:tcW w:w="5616" w:type="dxa"/>
          </w:tcPr>
          <w:p w:rsidR="00E42A6D" w:rsidRPr="00630DAB" w:rsidRDefault="00E42A6D" w:rsidP="0059060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2" w:type="dxa"/>
          </w:tcPr>
          <w:p w:rsidR="00E42A6D" w:rsidRPr="00630DAB" w:rsidRDefault="00E42A6D" w:rsidP="0059060C">
            <w:pPr>
              <w:tabs>
                <w:tab w:val="decimal" w:pos="1206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</w:tcPr>
          <w:p w:rsidR="00E42A6D" w:rsidRPr="00630DAB" w:rsidRDefault="00E42A6D" w:rsidP="0059060C">
            <w:pPr>
              <w:tabs>
                <w:tab w:val="decimal" w:pos="1206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41759B" w:rsidRPr="00630DAB" w:rsidTr="00C9195C">
        <w:tc>
          <w:tcPr>
            <w:tcW w:w="5616" w:type="dxa"/>
          </w:tcPr>
          <w:p w:rsidR="0041759B" w:rsidRPr="00630DAB" w:rsidRDefault="0041759B" w:rsidP="0041759B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722" w:type="dxa"/>
          </w:tcPr>
          <w:p w:rsidR="0041759B" w:rsidRPr="00630DAB" w:rsidRDefault="00C01B6A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1,845</w:t>
            </w:r>
          </w:p>
        </w:tc>
        <w:tc>
          <w:tcPr>
            <w:tcW w:w="1722" w:type="dxa"/>
          </w:tcPr>
          <w:p w:rsidR="0041759B" w:rsidRPr="004603D8" w:rsidRDefault="0041759B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1,845</w:t>
            </w:r>
          </w:p>
        </w:tc>
      </w:tr>
      <w:tr w:rsidR="0041759B" w:rsidRPr="00630DAB" w:rsidTr="00C9195C">
        <w:tc>
          <w:tcPr>
            <w:tcW w:w="5616" w:type="dxa"/>
          </w:tcPr>
          <w:p w:rsidR="0041759B" w:rsidRPr="00630DAB" w:rsidRDefault="0041759B" w:rsidP="0041759B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722" w:type="dxa"/>
          </w:tcPr>
          <w:p w:rsidR="0041759B" w:rsidRPr="00630DAB" w:rsidRDefault="00C01B6A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5,570</w:t>
            </w:r>
          </w:p>
        </w:tc>
        <w:tc>
          <w:tcPr>
            <w:tcW w:w="1722" w:type="dxa"/>
          </w:tcPr>
          <w:p w:rsidR="0041759B" w:rsidRPr="004603D8" w:rsidRDefault="0041759B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5,570</w:t>
            </w:r>
          </w:p>
        </w:tc>
      </w:tr>
      <w:tr w:rsidR="0041759B" w:rsidRPr="00630DAB" w:rsidTr="00C9195C">
        <w:tc>
          <w:tcPr>
            <w:tcW w:w="5616" w:type="dxa"/>
          </w:tcPr>
          <w:p w:rsidR="0041759B" w:rsidRPr="00630DAB" w:rsidRDefault="0041759B" w:rsidP="0041759B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ค่าเผื่อหนี้สงสัยจะสูญ/สำรองลูกหนี้อื่น</w:t>
            </w:r>
          </w:p>
        </w:tc>
        <w:tc>
          <w:tcPr>
            <w:tcW w:w="1722" w:type="dxa"/>
          </w:tcPr>
          <w:p w:rsidR="0041759B" w:rsidRPr="00630DAB" w:rsidRDefault="00C01B6A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22,645</w:t>
            </w:r>
          </w:p>
        </w:tc>
        <w:tc>
          <w:tcPr>
            <w:tcW w:w="1722" w:type="dxa"/>
          </w:tcPr>
          <w:p w:rsidR="0041759B" w:rsidRPr="004603D8" w:rsidRDefault="0041759B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22,653</w:t>
            </w:r>
          </w:p>
        </w:tc>
      </w:tr>
      <w:tr w:rsidR="0041759B" w:rsidRPr="00630DAB" w:rsidTr="00C9195C">
        <w:tc>
          <w:tcPr>
            <w:tcW w:w="5616" w:type="dxa"/>
          </w:tcPr>
          <w:p w:rsidR="0041759B" w:rsidRPr="00630DAB" w:rsidRDefault="0041759B" w:rsidP="0041759B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สำรองผลประโยชน์ระยะยาวของพนักงานหลังออกจากงาน</w:t>
            </w:r>
          </w:p>
        </w:tc>
        <w:tc>
          <w:tcPr>
            <w:tcW w:w="1722" w:type="dxa"/>
          </w:tcPr>
          <w:p w:rsidR="0041759B" w:rsidRPr="00630DAB" w:rsidRDefault="00C01B6A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26,822</w:t>
            </w:r>
          </w:p>
        </w:tc>
        <w:tc>
          <w:tcPr>
            <w:tcW w:w="1722" w:type="dxa"/>
          </w:tcPr>
          <w:p w:rsidR="0041759B" w:rsidRPr="004603D8" w:rsidRDefault="0041759B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19,482</w:t>
            </w:r>
          </w:p>
        </w:tc>
      </w:tr>
      <w:tr w:rsidR="0041759B" w:rsidRPr="00630DAB" w:rsidTr="00C9195C">
        <w:tc>
          <w:tcPr>
            <w:tcW w:w="5616" w:type="dxa"/>
          </w:tcPr>
          <w:p w:rsidR="0041759B" w:rsidRPr="00630DAB" w:rsidRDefault="0041759B" w:rsidP="0041759B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722" w:type="dxa"/>
          </w:tcPr>
          <w:p w:rsidR="0041759B" w:rsidRPr="00630DAB" w:rsidRDefault="00C01B6A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15,413</w:t>
            </w:r>
          </w:p>
        </w:tc>
        <w:tc>
          <w:tcPr>
            <w:tcW w:w="1722" w:type="dxa"/>
          </w:tcPr>
          <w:p w:rsidR="0041759B" w:rsidRPr="004603D8" w:rsidRDefault="0041759B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23,651</w:t>
            </w:r>
          </w:p>
        </w:tc>
      </w:tr>
      <w:tr w:rsidR="0041759B" w:rsidRPr="00630DAB" w:rsidTr="00C9195C">
        <w:tc>
          <w:tcPr>
            <w:tcW w:w="5616" w:type="dxa"/>
          </w:tcPr>
          <w:p w:rsidR="0041759B" w:rsidRPr="00630DAB" w:rsidRDefault="0041759B" w:rsidP="0041759B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722" w:type="dxa"/>
          </w:tcPr>
          <w:p w:rsidR="0041759B" w:rsidRPr="00630DAB" w:rsidRDefault="00C01B6A" w:rsidP="0041759B">
            <w:pPr>
              <w:pBdr>
                <w:bottom w:val="single" w:sz="4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6,883</w:t>
            </w:r>
          </w:p>
        </w:tc>
        <w:tc>
          <w:tcPr>
            <w:tcW w:w="1722" w:type="dxa"/>
          </w:tcPr>
          <w:p w:rsidR="0041759B" w:rsidRPr="004603D8" w:rsidRDefault="0041759B" w:rsidP="0041759B">
            <w:pPr>
              <w:pBdr>
                <w:bottom w:val="single" w:sz="4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12,556</w:t>
            </w:r>
          </w:p>
        </w:tc>
      </w:tr>
      <w:tr w:rsidR="0041759B" w:rsidRPr="00630DAB" w:rsidTr="00C9195C">
        <w:tc>
          <w:tcPr>
            <w:tcW w:w="5616" w:type="dxa"/>
          </w:tcPr>
          <w:p w:rsidR="0041759B" w:rsidRPr="00630DAB" w:rsidRDefault="0041759B" w:rsidP="0041759B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22" w:type="dxa"/>
          </w:tcPr>
          <w:p w:rsidR="0041759B" w:rsidRPr="00630DAB" w:rsidRDefault="00C01B6A" w:rsidP="0041759B">
            <w:pPr>
              <w:pBdr>
                <w:bottom w:val="dashSmallGap" w:sz="4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79,178</w:t>
            </w:r>
          </w:p>
        </w:tc>
        <w:tc>
          <w:tcPr>
            <w:tcW w:w="1722" w:type="dxa"/>
          </w:tcPr>
          <w:p w:rsidR="0041759B" w:rsidRPr="004603D8" w:rsidRDefault="0041759B" w:rsidP="0041759B">
            <w:pPr>
              <w:pBdr>
                <w:bottom w:val="dashSmallGap" w:sz="4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85,757</w:t>
            </w:r>
          </w:p>
        </w:tc>
      </w:tr>
      <w:tr w:rsidR="0041759B" w:rsidRPr="00630DAB" w:rsidTr="00C9195C">
        <w:tc>
          <w:tcPr>
            <w:tcW w:w="5616" w:type="dxa"/>
          </w:tcPr>
          <w:p w:rsidR="0041759B" w:rsidRPr="00630DAB" w:rsidRDefault="0041759B" w:rsidP="0041759B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2" w:type="dxa"/>
            <w:vAlign w:val="bottom"/>
          </w:tcPr>
          <w:p w:rsidR="0041759B" w:rsidRPr="00630DAB" w:rsidRDefault="0041759B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vAlign w:val="bottom"/>
          </w:tcPr>
          <w:p w:rsidR="0041759B" w:rsidRPr="004603D8" w:rsidRDefault="0041759B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41759B" w:rsidRPr="00630DAB" w:rsidTr="00C9195C">
        <w:tc>
          <w:tcPr>
            <w:tcW w:w="5616" w:type="dxa"/>
            <w:vAlign w:val="bottom"/>
          </w:tcPr>
          <w:p w:rsidR="0041759B" w:rsidRPr="00630DAB" w:rsidRDefault="0041759B" w:rsidP="0041759B">
            <w:pPr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722" w:type="dxa"/>
            <w:vAlign w:val="bottom"/>
          </w:tcPr>
          <w:p w:rsidR="0041759B" w:rsidRPr="00630DAB" w:rsidRDefault="00C01B6A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(126)</w:t>
            </w:r>
          </w:p>
        </w:tc>
        <w:tc>
          <w:tcPr>
            <w:tcW w:w="1722" w:type="dxa"/>
            <w:vAlign w:val="bottom"/>
          </w:tcPr>
          <w:p w:rsidR="0041759B" w:rsidRPr="004603D8" w:rsidRDefault="0041759B" w:rsidP="0041759B">
            <w:pP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1,875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1759B" w:rsidRPr="00630DAB" w:rsidTr="00C9195C">
        <w:tc>
          <w:tcPr>
            <w:tcW w:w="5616" w:type="dxa"/>
          </w:tcPr>
          <w:p w:rsidR="0041759B" w:rsidRPr="00630DAB" w:rsidRDefault="0041759B" w:rsidP="0041759B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22" w:type="dxa"/>
            <w:vAlign w:val="bottom"/>
          </w:tcPr>
          <w:p w:rsidR="0041759B" w:rsidRPr="00630DAB" w:rsidRDefault="00C01B6A" w:rsidP="0041759B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(126)</w:t>
            </w:r>
          </w:p>
        </w:tc>
        <w:tc>
          <w:tcPr>
            <w:tcW w:w="1722" w:type="dxa"/>
            <w:vAlign w:val="bottom"/>
          </w:tcPr>
          <w:p w:rsidR="0041759B" w:rsidRPr="004603D8" w:rsidRDefault="0041759B" w:rsidP="0041759B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8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75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1759B" w:rsidRPr="00630DAB" w:rsidTr="00C9195C">
        <w:tc>
          <w:tcPr>
            <w:tcW w:w="5616" w:type="dxa"/>
          </w:tcPr>
          <w:p w:rsidR="0041759B" w:rsidRPr="00630DAB" w:rsidRDefault="0041759B" w:rsidP="0041759B">
            <w:pPr>
              <w:tabs>
                <w:tab w:val="left" w:pos="360"/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22" w:type="dxa"/>
          </w:tcPr>
          <w:p w:rsidR="0041759B" w:rsidRPr="00630DAB" w:rsidRDefault="00C01B6A" w:rsidP="0041759B">
            <w:pPr>
              <w:pBdr>
                <w:bottom w:val="double" w:sz="6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79,052</w:t>
            </w:r>
          </w:p>
        </w:tc>
        <w:tc>
          <w:tcPr>
            <w:tcW w:w="1722" w:type="dxa"/>
          </w:tcPr>
          <w:p w:rsidR="0041759B" w:rsidRPr="004603D8" w:rsidRDefault="0041759B" w:rsidP="0041759B">
            <w:pPr>
              <w:pBdr>
                <w:bottom w:val="double" w:sz="6" w:space="1" w:color="auto"/>
              </w:pBdr>
              <w:tabs>
                <w:tab w:val="decimal" w:pos="1296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83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882</w:t>
            </w:r>
          </w:p>
        </w:tc>
      </w:tr>
    </w:tbl>
    <w:p w:rsidR="00C9195C" w:rsidRPr="00630DAB" w:rsidRDefault="00C9195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27555" w:rsidRPr="00630DAB" w:rsidRDefault="00232620" w:rsidP="00261A99">
      <w:pPr>
        <w:tabs>
          <w:tab w:val="left" w:pos="720"/>
        </w:tabs>
        <w:spacing w:before="240"/>
        <w:ind w:left="544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9</w:t>
      </w:r>
      <w:r w:rsidR="00906C02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 </w:t>
      </w:r>
      <w:r w:rsidR="00906C02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22"/>
        <w:gridCol w:w="1722"/>
      </w:tblGrid>
      <w:tr w:rsidR="00EC1B1C" w:rsidRPr="00630DAB" w:rsidTr="00C9195C">
        <w:tc>
          <w:tcPr>
            <w:tcW w:w="9114" w:type="dxa"/>
            <w:gridSpan w:val="3"/>
          </w:tcPr>
          <w:p w:rsidR="00027555" w:rsidRPr="00630DAB" w:rsidRDefault="009B4F12" w:rsidP="0059060C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0010A3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พัน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630DAB" w:rsidTr="00C9195C">
        <w:tc>
          <w:tcPr>
            <w:tcW w:w="5670" w:type="dxa"/>
          </w:tcPr>
          <w:p w:rsidR="00E42A6D" w:rsidRPr="00630DAB" w:rsidRDefault="00E42A6D" w:rsidP="0059060C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vAlign w:val="bottom"/>
          </w:tcPr>
          <w:p w:rsidR="00E42A6D" w:rsidRPr="00630DAB" w:rsidRDefault="00B1653E" w:rsidP="0093743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5A2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22" w:type="dxa"/>
            <w:vAlign w:val="bottom"/>
          </w:tcPr>
          <w:p w:rsidR="00E42A6D" w:rsidRPr="00630DAB" w:rsidRDefault="00B1653E" w:rsidP="0093743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84E40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F5A2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F5A2D" w:rsidRPr="00630DAB" w:rsidTr="00C9195C">
        <w:tc>
          <w:tcPr>
            <w:tcW w:w="5670" w:type="dxa"/>
          </w:tcPr>
          <w:p w:rsidR="006F5A2D" w:rsidRPr="00630DAB" w:rsidRDefault="006F5A2D" w:rsidP="006F5A2D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เงินให้กู้ยืมแก่พนักงาน</w:t>
            </w:r>
          </w:p>
        </w:tc>
        <w:tc>
          <w:tcPr>
            <w:tcW w:w="1722" w:type="dxa"/>
            <w:vAlign w:val="bottom"/>
          </w:tcPr>
          <w:p w:rsidR="006F5A2D" w:rsidRPr="00630DAB" w:rsidRDefault="00162D22" w:rsidP="006F5A2D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55,419</w:t>
            </w:r>
          </w:p>
        </w:tc>
        <w:tc>
          <w:tcPr>
            <w:tcW w:w="1722" w:type="dxa"/>
            <w:vAlign w:val="bottom"/>
          </w:tcPr>
          <w:p w:rsidR="006F5A2D" w:rsidRPr="004603D8" w:rsidRDefault="006F5A2D" w:rsidP="006F5A2D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56,444</w:t>
            </w:r>
          </w:p>
        </w:tc>
      </w:tr>
      <w:tr w:rsidR="006F5A2D" w:rsidRPr="00630DAB" w:rsidTr="00C9195C">
        <w:tc>
          <w:tcPr>
            <w:tcW w:w="5670" w:type="dxa"/>
          </w:tcPr>
          <w:p w:rsidR="006F5A2D" w:rsidRPr="00630DAB" w:rsidRDefault="006F5A2D" w:rsidP="006F5A2D">
            <w:pPr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เงินสมทบเข้ากองทุนทดแทนความเสียหายในระบบการชำระราคา</w:t>
            </w:r>
          </w:p>
        </w:tc>
        <w:tc>
          <w:tcPr>
            <w:tcW w:w="1722" w:type="dxa"/>
            <w:vAlign w:val="bottom"/>
          </w:tcPr>
          <w:p w:rsidR="006F5A2D" w:rsidRPr="00630DAB" w:rsidRDefault="00162D22" w:rsidP="006F5A2D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90,593</w:t>
            </w:r>
          </w:p>
        </w:tc>
        <w:tc>
          <w:tcPr>
            <w:tcW w:w="1722" w:type="dxa"/>
            <w:vAlign w:val="bottom"/>
          </w:tcPr>
          <w:p w:rsidR="006F5A2D" w:rsidRPr="004603D8" w:rsidRDefault="006F5A2D" w:rsidP="006F5A2D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81,528</w:t>
            </w:r>
          </w:p>
        </w:tc>
      </w:tr>
      <w:tr w:rsidR="006F5A2D" w:rsidRPr="00630DAB" w:rsidTr="00C9195C">
        <w:tc>
          <w:tcPr>
            <w:tcW w:w="5670" w:type="dxa"/>
          </w:tcPr>
          <w:p w:rsidR="006F5A2D" w:rsidRPr="00630DAB" w:rsidRDefault="006F5A2D" w:rsidP="006F5A2D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2" w:type="dxa"/>
            <w:vAlign w:val="bottom"/>
          </w:tcPr>
          <w:p w:rsidR="006F5A2D" w:rsidRPr="00630DAB" w:rsidRDefault="00162D22" w:rsidP="006F5A2D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33,955</w:t>
            </w:r>
          </w:p>
        </w:tc>
        <w:tc>
          <w:tcPr>
            <w:tcW w:w="1722" w:type="dxa"/>
            <w:vAlign w:val="bottom"/>
          </w:tcPr>
          <w:p w:rsidR="006F5A2D" w:rsidRPr="004603D8" w:rsidRDefault="006F5A2D" w:rsidP="006F5A2D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48,393</w:t>
            </w:r>
          </w:p>
        </w:tc>
      </w:tr>
      <w:tr w:rsidR="006F5A2D" w:rsidRPr="00630DAB" w:rsidTr="00C9195C">
        <w:tc>
          <w:tcPr>
            <w:tcW w:w="5670" w:type="dxa"/>
          </w:tcPr>
          <w:p w:rsidR="006F5A2D" w:rsidRPr="00630DAB" w:rsidRDefault="006F5A2D" w:rsidP="006F5A2D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722" w:type="dxa"/>
            <w:vAlign w:val="bottom"/>
          </w:tcPr>
          <w:p w:rsidR="006F5A2D" w:rsidRPr="00630DAB" w:rsidRDefault="00162D22" w:rsidP="006F5A2D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18,558</w:t>
            </w:r>
          </w:p>
        </w:tc>
        <w:tc>
          <w:tcPr>
            <w:tcW w:w="1722" w:type="dxa"/>
            <w:vAlign w:val="bottom"/>
          </w:tcPr>
          <w:p w:rsidR="006F5A2D" w:rsidRPr="004603D8" w:rsidRDefault="006F5A2D" w:rsidP="006F5A2D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18,548</w:t>
            </w:r>
          </w:p>
        </w:tc>
      </w:tr>
      <w:tr w:rsidR="006F5A2D" w:rsidRPr="00630DAB" w:rsidTr="00C9195C">
        <w:tc>
          <w:tcPr>
            <w:tcW w:w="5670" w:type="dxa"/>
          </w:tcPr>
          <w:p w:rsidR="006F5A2D" w:rsidRPr="00630DAB" w:rsidRDefault="006F5A2D" w:rsidP="006F5A2D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สินทรัพย์รอการขาย </w:t>
            </w:r>
          </w:p>
          <w:p w:rsidR="006F5A2D" w:rsidRPr="00630DAB" w:rsidRDefault="006F5A2D" w:rsidP="006F5A2D">
            <w:pPr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(สุทธิจากค่าเผื่อการด้อยค่าจำนวนประมาณ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28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722" w:type="dxa"/>
            <w:vAlign w:val="bottom"/>
          </w:tcPr>
          <w:p w:rsidR="006F5A2D" w:rsidRPr="00630DAB" w:rsidRDefault="00162D22" w:rsidP="006F5A2D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722" w:type="dxa"/>
            <w:vAlign w:val="bottom"/>
          </w:tcPr>
          <w:p w:rsidR="006F5A2D" w:rsidRPr="004603D8" w:rsidRDefault="006F5A2D" w:rsidP="006F5A2D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15,000</w:t>
            </w:r>
          </w:p>
        </w:tc>
      </w:tr>
      <w:tr w:rsidR="006F5A2D" w:rsidRPr="00630DAB" w:rsidTr="00C9195C">
        <w:tc>
          <w:tcPr>
            <w:tcW w:w="5670" w:type="dxa"/>
          </w:tcPr>
          <w:p w:rsidR="006F5A2D" w:rsidRPr="00630DAB" w:rsidRDefault="006F5A2D" w:rsidP="006F5A2D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รายได้ดอกเบี้ยค้างรับ</w:t>
            </w:r>
          </w:p>
        </w:tc>
        <w:tc>
          <w:tcPr>
            <w:tcW w:w="1722" w:type="dxa"/>
            <w:vAlign w:val="bottom"/>
          </w:tcPr>
          <w:p w:rsidR="006F5A2D" w:rsidRPr="00630DAB" w:rsidRDefault="00162D22" w:rsidP="006F5A2D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3,060</w:t>
            </w:r>
          </w:p>
        </w:tc>
        <w:tc>
          <w:tcPr>
            <w:tcW w:w="1722" w:type="dxa"/>
            <w:vAlign w:val="bottom"/>
          </w:tcPr>
          <w:p w:rsidR="006F5A2D" w:rsidRPr="004603D8" w:rsidRDefault="006F5A2D" w:rsidP="006F5A2D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8,464</w:t>
            </w:r>
          </w:p>
        </w:tc>
      </w:tr>
      <w:tr w:rsidR="006F5A2D" w:rsidRPr="00630DAB" w:rsidTr="00C9195C">
        <w:tc>
          <w:tcPr>
            <w:tcW w:w="5670" w:type="dxa"/>
          </w:tcPr>
          <w:p w:rsidR="006F5A2D" w:rsidRPr="00630DAB" w:rsidRDefault="006F5A2D" w:rsidP="006F5A2D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เงินประกันการประกอบธุรกิจสัญญาซื้อขายล่วงหน้า</w:t>
            </w:r>
          </w:p>
        </w:tc>
        <w:tc>
          <w:tcPr>
            <w:tcW w:w="1722" w:type="dxa"/>
            <w:vAlign w:val="bottom"/>
          </w:tcPr>
          <w:p w:rsidR="00162D22" w:rsidRPr="00630DAB" w:rsidRDefault="00162D22" w:rsidP="006F5A2D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722" w:type="dxa"/>
            <w:vAlign w:val="bottom"/>
          </w:tcPr>
          <w:p w:rsidR="006F5A2D" w:rsidRPr="004603D8" w:rsidRDefault="006F5A2D" w:rsidP="006F5A2D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5,000</w:t>
            </w:r>
          </w:p>
        </w:tc>
      </w:tr>
      <w:tr w:rsidR="006F5A2D" w:rsidRPr="00630DAB" w:rsidTr="00C9195C">
        <w:tc>
          <w:tcPr>
            <w:tcW w:w="5670" w:type="dxa"/>
          </w:tcPr>
          <w:p w:rsidR="006F5A2D" w:rsidRPr="00630DAB" w:rsidRDefault="006F5A2D" w:rsidP="006F5A2D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722" w:type="dxa"/>
            <w:vAlign w:val="bottom"/>
          </w:tcPr>
          <w:p w:rsidR="006F5A2D" w:rsidRPr="00630DAB" w:rsidRDefault="00162D22" w:rsidP="006F5A2D">
            <w:pP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45,609</w:t>
            </w:r>
          </w:p>
        </w:tc>
        <w:tc>
          <w:tcPr>
            <w:tcW w:w="1722" w:type="dxa"/>
            <w:vAlign w:val="bottom"/>
          </w:tcPr>
          <w:p w:rsidR="006F5A2D" w:rsidRPr="004603D8" w:rsidRDefault="006F5A2D" w:rsidP="006F5A2D">
            <w:pP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46,056</w:t>
            </w:r>
          </w:p>
        </w:tc>
      </w:tr>
      <w:tr w:rsidR="006F5A2D" w:rsidRPr="00630DAB" w:rsidTr="00C9195C">
        <w:tc>
          <w:tcPr>
            <w:tcW w:w="5670" w:type="dxa"/>
          </w:tcPr>
          <w:p w:rsidR="006F5A2D" w:rsidRPr="00630DAB" w:rsidRDefault="006F5A2D" w:rsidP="006F5A2D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722" w:type="dxa"/>
            <w:vAlign w:val="bottom"/>
          </w:tcPr>
          <w:p w:rsidR="006F5A2D" w:rsidRPr="00630DAB" w:rsidRDefault="00162D22" w:rsidP="006F5A2D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5,211</w:t>
            </w:r>
          </w:p>
        </w:tc>
        <w:tc>
          <w:tcPr>
            <w:tcW w:w="1722" w:type="dxa"/>
            <w:vAlign w:val="bottom"/>
          </w:tcPr>
          <w:p w:rsidR="006F5A2D" w:rsidRPr="004603D8" w:rsidRDefault="006F5A2D" w:rsidP="006F5A2D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5,673</w:t>
            </w:r>
          </w:p>
        </w:tc>
      </w:tr>
      <w:tr w:rsidR="006F5A2D" w:rsidRPr="00630DAB" w:rsidTr="00C9195C">
        <w:tc>
          <w:tcPr>
            <w:tcW w:w="5670" w:type="dxa"/>
          </w:tcPr>
          <w:p w:rsidR="006F5A2D" w:rsidRPr="00630DAB" w:rsidRDefault="006F5A2D" w:rsidP="006F5A2D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722" w:type="dxa"/>
            <w:vAlign w:val="bottom"/>
          </w:tcPr>
          <w:p w:rsidR="006F5A2D" w:rsidRPr="00630DAB" w:rsidRDefault="00162D22" w:rsidP="006F5A2D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272,405</w:t>
            </w:r>
          </w:p>
        </w:tc>
        <w:tc>
          <w:tcPr>
            <w:tcW w:w="1722" w:type="dxa"/>
            <w:vAlign w:val="bottom"/>
          </w:tcPr>
          <w:p w:rsidR="006F5A2D" w:rsidRPr="004603D8" w:rsidRDefault="006F5A2D" w:rsidP="006F5A2D">
            <w:pPr>
              <w:pBdr>
                <w:bottom w:val="double" w:sz="4" w:space="1" w:color="auto"/>
              </w:pBdr>
              <w:tabs>
                <w:tab w:val="decimal" w:pos="1435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285,106</w:t>
            </w:r>
          </w:p>
        </w:tc>
      </w:tr>
    </w:tbl>
    <w:p w:rsidR="001B2F36" w:rsidRPr="00630DAB" w:rsidRDefault="00232620" w:rsidP="00C9195C">
      <w:pPr>
        <w:tabs>
          <w:tab w:val="left" w:pos="720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10</w:t>
      </w:r>
      <w:r w:rsidR="001B2F36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2F36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B2F36"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เงินกู้ยืมจากสถาบันการเงิน</w:t>
      </w:r>
    </w:p>
    <w:p w:rsidR="00357B90" w:rsidRPr="00630DAB" w:rsidRDefault="00E42A6D" w:rsidP="00C9195C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46C3" w:rsidRPr="00630DAB">
        <w:rPr>
          <w:rFonts w:asciiTheme="majorBidi" w:hAnsiTheme="majorBidi" w:cstheme="majorBidi"/>
          <w:sz w:val="32"/>
          <w:szCs w:val="32"/>
        </w:rPr>
        <w:t>30</w:t>
      </w:r>
      <w:r w:rsidR="0093743F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1F46C3" w:rsidRPr="00630DAB">
        <w:rPr>
          <w:rFonts w:asciiTheme="majorBidi" w:hAnsiTheme="majorBidi" w:cstheme="majorBidi"/>
          <w:sz w:val="32"/>
          <w:szCs w:val="32"/>
        </w:rPr>
        <w:t>256</w:t>
      </w:r>
      <w:r w:rsidR="004550F7">
        <w:rPr>
          <w:rFonts w:asciiTheme="majorBidi" w:hAnsiTheme="majorBidi" w:cstheme="majorBidi"/>
          <w:sz w:val="32"/>
          <w:szCs w:val="32"/>
        </w:rPr>
        <w:t>2</w:t>
      </w:r>
      <w:r w:rsidR="001B40E2" w:rsidRPr="00630DA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46C3" w:rsidRPr="00630DAB">
        <w:rPr>
          <w:rFonts w:asciiTheme="majorBidi" w:hAnsiTheme="majorBidi" w:cstheme="majorBidi"/>
          <w:sz w:val="32"/>
          <w:szCs w:val="32"/>
        </w:rPr>
        <w:t>31</w:t>
      </w:r>
      <w:r w:rsidR="001B40E2" w:rsidRPr="00630DA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F46C3" w:rsidRPr="00630DAB">
        <w:rPr>
          <w:rFonts w:asciiTheme="majorBidi" w:hAnsiTheme="majorBidi" w:cstheme="majorBidi"/>
          <w:sz w:val="32"/>
          <w:szCs w:val="32"/>
        </w:rPr>
        <w:t xml:space="preserve"> 25</w:t>
      </w:r>
      <w:r w:rsidR="00052BBA" w:rsidRPr="00630DAB">
        <w:rPr>
          <w:rFonts w:asciiTheme="majorBidi" w:hAnsiTheme="majorBidi" w:cstheme="majorBidi"/>
          <w:sz w:val="32"/>
          <w:szCs w:val="32"/>
        </w:rPr>
        <w:t>6</w:t>
      </w:r>
      <w:r w:rsidR="004550F7">
        <w:rPr>
          <w:rFonts w:asciiTheme="majorBidi" w:hAnsiTheme="majorBidi" w:cstheme="majorBidi"/>
          <w:sz w:val="32"/>
          <w:szCs w:val="32"/>
        </w:rPr>
        <w:t>1</w:t>
      </w:r>
      <w:r w:rsidR="001B40E2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7B90" w:rsidRPr="00630DAB">
        <w:rPr>
          <w:rFonts w:asciiTheme="majorBidi" w:hAnsiTheme="majorBidi" w:cstheme="majorBidi"/>
          <w:sz w:val="32"/>
          <w:szCs w:val="32"/>
          <w:cs/>
        </w:rPr>
        <w:t>เงินกู้ยืมจากสถาบันการเงินเป็นเงินกู้ยืมในประเทศ</w:t>
      </w:r>
      <w:r w:rsidR="00A40D3F" w:rsidRPr="00630DAB">
        <w:rPr>
          <w:rFonts w:asciiTheme="majorBidi" w:hAnsiTheme="majorBidi" w:cstheme="majorBidi"/>
          <w:sz w:val="32"/>
          <w:szCs w:val="32"/>
          <w:cs/>
        </w:rPr>
        <w:t>และต่างประเทศ</w:t>
      </w:r>
      <w:r w:rsidR="00357B90" w:rsidRPr="00630DAB">
        <w:rPr>
          <w:rFonts w:asciiTheme="majorBidi" w:hAnsiTheme="majorBidi" w:cstheme="majorBidi"/>
          <w:sz w:val="32"/>
          <w:szCs w:val="32"/>
          <w:cs/>
        </w:rPr>
        <w:t xml:space="preserve"> โดยสามารถจำแนกได้ดังนี้</w:t>
      </w:r>
    </w:p>
    <w:p w:rsidR="00007239" w:rsidRPr="00630DAB" w:rsidRDefault="00007239" w:rsidP="00C9195C">
      <w:pPr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 xml:space="preserve"> (หน่วย: พันบาท)</w:t>
      </w: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007239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52BBA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07239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="001F46C3"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50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07239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07239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 1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630DAB" w:rsidRDefault="00007239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239" w:rsidRPr="00630DAB" w:rsidTr="00C9195C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31251F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1.70 </w:t>
            </w:r>
            <w:r w:rsidR="00C8261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1.925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31251F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E54BE4" w:rsidRPr="00630DAB" w:rsidRDefault="0031251F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31251F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31251F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1,050,000</w:t>
            </w:r>
          </w:p>
        </w:tc>
      </w:tr>
      <w:tr w:rsidR="00007239" w:rsidRPr="00630DAB" w:rsidTr="00C9195C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239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31251F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1.844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31251F" w:rsidP="00C919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31251F" w:rsidP="00C919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31251F" w:rsidP="00C919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31251F" w:rsidP="00C919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007239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007239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31251F" w:rsidP="00C919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31251F" w:rsidP="00C919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31251F" w:rsidP="00C919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630DAB" w:rsidRDefault="0031251F" w:rsidP="00C919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1,350,000</w:t>
            </w:r>
          </w:p>
        </w:tc>
      </w:tr>
    </w:tbl>
    <w:p w:rsidR="0093743F" w:rsidRPr="00630DAB" w:rsidRDefault="00007239" w:rsidP="00C9195C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743F" w:rsidRPr="00630DA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93743F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1F46C3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743F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052BBA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550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743F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93743F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743F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919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 1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630DAB" w:rsidRDefault="0093743F" w:rsidP="00C82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550F7" w:rsidRPr="00630DAB" w:rsidTr="00C9195C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630DAB" w:rsidRDefault="004550F7" w:rsidP="004550F7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1.950 -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2.300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</w:tr>
      <w:tr w:rsidR="004550F7" w:rsidRPr="00630DAB" w:rsidTr="00C9195C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630DAB" w:rsidRDefault="004550F7" w:rsidP="004550F7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630DAB" w:rsidRDefault="004550F7" w:rsidP="004550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630DAB" w:rsidRDefault="004550F7" w:rsidP="004550F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630DAB" w:rsidRDefault="004550F7" w:rsidP="004550F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630DAB" w:rsidRDefault="004550F7" w:rsidP="004550F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630DAB" w:rsidRDefault="004550F7" w:rsidP="004550F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50F7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630DAB" w:rsidRDefault="004550F7" w:rsidP="004550F7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1.844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4550F7" w:rsidRPr="00630DAB" w:rsidTr="00C919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630DAB" w:rsidRDefault="004550F7" w:rsidP="004550F7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630DAB" w:rsidRDefault="004550F7" w:rsidP="004550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550F7" w:rsidRPr="004603D8" w:rsidRDefault="004550F7" w:rsidP="004550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1,250,</w:t>
            </w:r>
            <w:r w:rsidR="006D7BA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:rsidR="00946566" w:rsidRPr="00630DAB" w:rsidRDefault="00946566" w:rsidP="00C9195C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="000B1E47" w:rsidRPr="00630DAB">
        <w:rPr>
          <w:rFonts w:asciiTheme="majorBidi" w:hAnsiTheme="majorBidi" w:cstheme="majorBidi"/>
          <w:sz w:val="32"/>
          <w:szCs w:val="32"/>
        </w:rPr>
        <w:t>30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0B1E47" w:rsidRPr="00630DAB">
        <w:rPr>
          <w:rFonts w:asciiTheme="majorBidi" w:hAnsiTheme="majorBidi" w:cstheme="majorBidi"/>
          <w:sz w:val="32"/>
          <w:szCs w:val="32"/>
        </w:rPr>
        <w:t xml:space="preserve"> 256</w:t>
      </w:r>
      <w:r w:rsidR="00306FAF">
        <w:rPr>
          <w:rFonts w:asciiTheme="majorBidi" w:hAnsiTheme="majorBidi" w:cstheme="majorBidi"/>
          <w:sz w:val="32"/>
          <w:szCs w:val="32"/>
        </w:rPr>
        <w:t>2</w:t>
      </w:r>
      <w:r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เงินกู้ยืมดังกล่าวข้างต้นจำนวน </w:t>
      </w:r>
      <w:r w:rsidR="00823A6A">
        <w:rPr>
          <w:rFonts w:asciiTheme="majorBidi" w:hAnsiTheme="majorBidi" w:cstheme="majorBidi"/>
          <w:sz w:val="32"/>
          <w:szCs w:val="32"/>
        </w:rPr>
        <w:t xml:space="preserve">300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A1BA5" w:rsidRPr="00630DAB">
        <w:rPr>
          <w:rFonts w:asciiTheme="majorBidi" w:hAnsiTheme="majorBidi" w:cstheme="majorBidi"/>
          <w:sz w:val="32"/>
          <w:szCs w:val="32"/>
          <w:cs/>
        </w:rPr>
        <w:t>(</w:t>
      </w:r>
      <w:r w:rsidR="00AA1BA5" w:rsidRPr="00630DAB">
        <w:rPr>
          <w:rFonts w:asciiTheme="majorBidi" w:hAnsiTheme="majorBidi" w:cstheme="majorBidi"/>
          <w:sz w:val="32"/>
          <w:szCs w:val="32"/>
        </w:rPr>
        <w:t>31</w:t>
      </w:r>
      <w:r w:rsidR="00AA1BA5" w:rsidRPr="00630DA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A1BA5" w:rsidRPr="00630DAB">
        <w:rPr>
          <w:rFonts w:asciiTheme="majorBidi" w:hAnsiTheme="majorBidi" w:cstheme="majorBidi"/>
          <w:sz w:val="32"/>
          <w:szCs w:val="32"/>
        </w:rPr>
        <w:t xml:space="preserve"> 25</w:t>
      </w:r>
      <w:r w:rsidR="006751B6" w:rsidRPr="00630DAB">
        <w:rPr>
          <w:rFonts w:asciiTheme="majorBidi" w:hAnsiTheme="majorBidi" w:cstheme="majorBidi"/>
          <w:sz w:val="32"/>
          <w:szCs w:val="32"/>
        </w:rPr>
        <w:t>6</w:t>
      </w:r>
      <w:r w:rsidR="0085334B">
        <w:rPr>
          <w:rFonts w:asciiTheme="majorBidi" w:hAnsiTheme="majorBidi" w:cstheme="majorBidi"/>
          <w:sz w:val="32"/>
          <w:szCs w:val="32"/>
        </w:rPr>
        <w:t>1</w:t>
      </w:r>
      <w:r w:rsidR="00AA1BA5" w:rsidRPr="00630DAB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="0085334B">
        <w:rPr>
          <w:rFonts w:asciiTheme="majorBidi" w:hAnsiTheme="majorBidi" w:cstheme="majorBidi"/>
          <w:sz w:val="32"/>
          <w:szCs w:val="32"/>
        </w:rPr>
        <w:t>3</w:t>
      </w:r>
      <w:r w:rsidR="0072586E" w:rsidRPr="00630DAB">
        <w:rPr>
          <w:rFonts w:asciiTheme="majorBidi" w:hAnsiTheme="majorBidi" w:cstheme="majorBidi"/>
          <w:sz w:val="32"/>
          <w:szCs w:val="32"/>
        </w:rPr>
        <w:t>00</w:t>
      </w:r>
      <w:r w:rsidR="00AA1BA5" w:rsidRPr="00630DAB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630DAB">
        <w:rPr>
          <w:rFonts w:asciiTheme="majorBidi" w:hAnsiTheme="majorBidi" w:cstheme="majorBidi"/>
          <w:sz w:val="32"/>
          <w:szCs w:val="32"/>
          <w:cs/>
        </w:rPr>
        <w:t>เป็นเงินกู้ยืมจากธนาคารในประเทศ โดยมีกำหนดชำระคืนเงินต้น</w:t>
      </w:r>
      <w:r w:rsidR="000A0D36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616C64"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="0085334B">
        <w:rPr>
          <w:rFonts w:asciiTheme="majorBidi" w:hAnsiTheme="majorBidi" w:cstheme="majorBidi"/>
          <w:sz w:val="32"/>
          <w:szCs w:val="32"/>
        </w:rPr>
        <w:t>2</w:t>
      </w:r>
      <w:r w:rsidR="00232620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>ปี</w:t>
      </w:r>
      <w:r w:rsidR="00AA1BA5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>นับจากวันที่ทำสัญญา</w:t>
      </w:r>
      <w:r w:rsidR="000A0D36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คิดดอกเบี้ยในอัตราร้อยละคงที่ต่อปี และมีกำหนดจ่ายดอกเบี้ยตามที่ตกลงกันในสัญญา ภายใต้สัญญาเงินกู้ยืมดังกล่าวได้กำหนดเงื่อนไขให้บริษัทฯต้องจ่ายค่าธรรมเนียมที่อาจเกิดขึ้นจากการยกเลิกสัญญาหรือจากการจ่ายชำระคืนเงินกู้ยืมก่อนครบกำหนดซึ่งคำนวณตามหลักเกณฑ์ที่ระบุในสัญญา</w:t>
      </w:r>
    </w:p>
    <w:p w:rsidR="00BA24C3" w:rsidRPr="00630DAB" w:rsidRDefault="00BA24C3" w:rsidP="00C9195C">
      <w:pPr>
        <w:tabs>
          <w:tab w:val="left" w:pos="720"/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723A"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</w:t>
      </w:r>
      <w:r w:rsidR="00CD4958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และบริษัทหลักทรัพย์ 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83"/>
        <w:gridCol w:w="1620"/>
      </w:tblGrid>
      <w:tr w:rsidR="00EC1B1C" w:rsidRPr="00630DAB" w:rsidTr="00C9195C">
        <w:tc>
          <w:tcPr>
            <w:tcW w:w="9153" w:type="dxa"/>
            <w:gridSpan w:val="3"/>
            <w:vAlign w:val="bottom"/>
          </w:tcPr>
          <w:p w:rsidR="00BA24C3" w:rsidRPr="00630DAB" w:rsidRDefault="00BA24C3" w:rsidP="00590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37399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630DAB" w:rsidTr="00C9195C">
        <w:tc>
          <w:tcPr>
            <w:tcW w:w="5850" w:type="dxa"/>
            <w:vAlign w:val="bottom"/>
          </w:tcPr>
          <w:p w:rsidR="00E42A6D" w:rsidRPr="00630DAB" w:rsidRDefault="00E42A6D" w:rsidP="0059060C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3" w:type="dxa"/>
          </w:tcPr>
          <w:p w:rsidR="00E42A6D" w:rsidRPr="00630DAB" w:rsidRDefault="000B1E47" w:rsidP="00946566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5334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E42A6D" w:rsidRPr="00630DAB" w:rsidRDefault="000B1E47" w:rsidP="00946566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A6D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16C64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5334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5334B" w:rsidRPr="00630DAB" w:rsidTr="00C9195C">
        <w:tc>
          <w:tcPr>
            <w:tcW w:w="5850" w:type="dxa"/>
            <w:vAlign w:val="bottom"/>
          </w:tcPr>
          <w:p w:rsidR="0085334B" w:rsidRPr="00630DAB" w:rsidRDefault="0085334B" w:rsidP="0085334B">
            <w:pPr>
              <w:tabs>
                <w:tab w:val="left" w:pos="263"/>
                <w:tab w:val="left" w:pos="900"/>
              </w:tabs>
              <w:ind w:left="261" w:hanging="28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เจ้าหนี้สำนักหักบัญชี                                                                                       ตราสารทุนและตราสารหนี้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85334B" w:rsidRPr="00630DAB" w:rsidRDefault="00823A6A" w:rsidP="0085334B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10,504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334B" w:rsidRPr="0085334B" w:rsidRDefault="0085334B" w:rsidP="0085334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334B">
              <w:rPr>
                <w:rFonts w:asciiTheme="majorBidi" w:hAnsiTheme="majorBidi" w:cstheme="majorBidi"/>
                <w:sz w:val="28"/>
                <w:szCs w:val="28"/>
              </w:rPr>
              <w:t>477,419</w:t>
            </w:r>
          </w:p>
        </w:tc>
      </w:tr>
      <w:tr w:rsidR="0085334B" w:rsidRPr="00630DAB" w:rsidTr="00C9195C">
        <w:tc>
          <w:tcPr>
            <w:tcW w:w="5850" w:type="dxa"/>
            <w:vAlign w:val="bottom"/>
          </w:tcPr>
          <w:p w:rsidR="0085334B" w:rsidRPr="00630DAB" w:rsidRDefault="0085334B" w:rsidP="0085334B">
            <w:pPr>
              <w:tabs>
                <w:tab w:val="left" w:pos="900"/>
              </w:tabs>
              <w:ind w:left="2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85334B" w:rsidRPr="00630DAB" w:rsidRDefault="00823A6A" w:rsidP="0085334B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3,085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334B" w:rsidRPr="0085334B" w:rsidRDefault="0085334B" w:rsidP="0085334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334B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85334B" w:rsidRPr="00630DAB" w:rsidTr="00C9195C">
        <w:tc>
          <w:tcPr>
            <w:tcW w:w="5850" w:type="dxa"/>
            <w:vAlign w:val="bottom"/>
          </w:tcPr>
          <w:p w:rsidR="0085334B" w:rsidRPr="00630DAB" w:rsidRDefault="0085334B" w:rsidP="0085334B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85334B" w:rsidRPr="00630DAB" w:rsidRDefault="00823A6A" w:rsidP="0085334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334B" w:rsidRPr="0085334B" w:rsidRDefault="0085334B" w:rsidP="0085334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3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334B" w:rsidRPr="00630DAB" w:rsidTr="00C9195C">
        <w:tc>
          <w:tcPr>
            <w:tcW w:w="5850" w:type="dxa"/>
            <w:vAlign w:val="bottom"/>
          </w:tcPr>
          <w:p w:rsidR="0085334B" w:rsidRPr="00630DAB" w:rsidRDefault="0085334B" w:rsidP="0085334B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เจ้าหนี้สำนักหักบัญชีและบริษัทหลักทรัพย์                                                                                       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85334B" w:rsidRPr="00630DAB" w:rsidRDefault="00823A6A" w:rsidP="0085334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20,449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334B" w:rsidRPr="0085334B" w:rsidRDefault="0085334B" w:rsidP="0085334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334B">
              <w:rPr>
                <w:rFonts w:asciiTheme="majorBidi" w:hAnsiTheme="majorBidi" w:cstheme="majorBidi"/>
                <w:sz w:val="28"/>
                <w:szCs w:val="28"/>
              </w:rPr>
              <w:t>478,196</w:t>
            </w:r>
          </w:p>
        </w:tc>
      </w:tr>
    </w:tbl>
    <w:p w:rsidR="00027555" w:rsidRPr="00630DAB" w:rsidRDefault="000E5FA6" w:rsidP="0059060C">
      <w:pPr>
        <w:tabs>
          <w:tab w:val="left" w:pos="720"/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723A"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51"/>
        <w:gridCol w:w="1652"/>
      </w:tblGrid>
      <w:tr w:rsidR="00EC1B1C" w:rsidRPr="00630DAB" w:rsidTr="00C9195C">
        <w:tc>
          <w:tcPr>
            <w:tcW w:w="9153" w:type="dxa"/>
            <w:gridSpan w:val="3"/>
          </w:tcPr>
          <w:p w:rsidR="00027555" w:rsidRPr="00630DAB" w:rsidRDefault="004B1BE7" w:rsidP="00C9195C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="009B4F12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="001E77B3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EB34B1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พัน</w:t>
            </w:r>
            <w:r w:rsidR="009B4F12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1" w:type="dxa"/>
          </w:tcPr>
          <w:p w:rsidR="00E01E81" w:rsidRPr="00630DAB" w:rsidRDefault="00E01E81" w:rsidP="00C9195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5334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52" w:type="dxa"/>
          </w:tcPr>
          <w:p w:rsidR="00E01E81" w:rsidRPr="00630DAB" w:rsidRDefault="00E01E81" w:rsidP="00C9195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5334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01E81" w:rsidRPr="00630DAB" w:rsidTr="00C9195C">
        <w:tc>
          <w:tcPr>
            <w:tcW w:w="5850" w:type="dxa"/>
          </w:tcPr>
          <w:p w:rsidR="00E01E81" w:rsidRPr="00630DAB" w:rsidRDefault="00E01E81" w:rsidP="00C9195C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51" w:type="dxa"/>
            <w:vAlign w:val="bottom"/>
          </w:tcPr>
          <w:p w:rsidR="00E01E81" w:rsidRPr="00630DAB" w:rsidRDefault="00E01E81" w:rsidP="00C9195C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2" w:type="dxa"/>
            <w:vAlign w:val="bottom"/>
          </w:tcPr>
          <w:p w:rsidR="00E01E81" w:rsidRPr="00630DAB" w:rsidRDefault="00E01E81" w:rsidP="00C9195C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334B" w:rsidRPr="00630DAB" w:rsidTr="00C9195C">
        <w:tc>
          <w:tcPr>
            <w:tcW w:w="5850" w:type="dxa"/>
          </w:tcPr>
          <w:p w:rsidR="0085334B" w:rsidRPr="00630DAB" w:rsidRDefault="0085334B" w:rsidP="0085334B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51" w:type="dxa"/>
            <w:vAlign w:val="bottom"/>
          </w:tcPr>
          <w:p w:rsidR="0085334B" w:rsidRPr="00630DAB" w:rsidRDefault="00823A6A" w:rsidP="0085334B">
            <w:pP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564,844</w:t>
            </w:r>
          </w:p>
        </w:tc>
        <w:tc>
          <w:tcPr>
            <w:tcW w:w="1652" w:type="dxa"/>
            <w:vAlign w:val="bottom"/>
          </w:tcPr>
          <w:p w:rsidR="0085334B" w:rsidRPr="0085334B" w:rsidRDefault="0085334B" w:rsidP="0085334B">
            <w:pP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34B">
              <w:rPr>
                <w:rFonts w:asciiTheme="majorBidi" w:hAnsiTheme="majorBidi" w:cstheme="majorBidi"/>
                <w:sz w:val="28"/>
                <w:szCs w:val="28"/>
              </w:rPr>
              <w:t>1,058,364</w:t>
            </w:r>
          </w:p>
        </w:tc>
      </w:tr>
      <w:tr w:rsidR="0085334B" w:rsidRPr="00630DAB" w:rsidTr="00C9195C">
        <w:tc>
          <w:tcPr>
            <w:tcW w:w="5850" w:type="dxa"/>
          </w:tcPr>
          <w:p w:rsidR="0085334B" w:rsidRPr="00630DAB" w:rsidRDefault="0085334B" w:rsidP="0085334B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651" w:type="dxa"/>
            <w:vAlign w:val="bottom"/>
          </w:tcPr>
          <w:p w:rsidR="0085334B" w:rsidRPr="00630DAB" w:rsidRDefault="00823A6A" w:rsidP="0085334B">
            <w:pP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454,349</w:t>
            </w:r>
          </w:p>
        </w:tc>
        <w:tc>
          <w:tcPr>
            <w:tcW w:w="1652" w:type="dxa"/>
            <w:vAlign w:val="bottom"/>
          </w:tcPr>
          <w:p w:rsidR="0085334B" w:rsidRPr="0085334B" w:rsidRDefault="0085334B" w:rsidP="0085334B">
            <w:pP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34B">
              <w:rPr>
                <w:rFonts w:asciiTheme="majorBidi" w:hAnsiTheme="majorBidi" w:cstheme="majorBidi"/>
                <w:sz w:val="28"/>
                <w:szCs w:val="28"/>
              </w:rPr>
              <w:t>506,421</w:t>
            </w:r>
          </w:p>
        </w:tc>
      </w:tr>
      <w:tr w:rsidR="0085334B" w:rsidRPr="00630DAB" w:rsidTr="00C9195C">
        <w:tc>
          <w:tcPr>
            <w:tcW w:w="5850" w:type="dxa"/>
          </w:tcPr>
          <w:p w:rsidR="0085334B" w:rsidRPr="00630DAB" w:rsidRDefault="0085334B" w:rsidP="0085334B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51" w:type="dxa"/>
            <w:vAlign w:val="bottom"/>
          </w:tcPr>
          <w:p w:rsidR="0085334B" w:rsidRPr="00630DAB" w:rsidRDefault="00823A6A" w:rsidP="0085334B">
            <w:pPr>
              <w:pBdr>
                <w:bottom w:val="single" w:sz="4" w:space="1" w:color="auto"/>
              </w:pBd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487,679</w:t>
            </w:r>
          </w:p>
        </w:tc>
        <w:tc>
          <w:tcPr>
            <w:tcW w:w="1652" w:type="dxa"/>
            <w:vAlign w:val="bottom"/>
          </w:tcPr>
          <w:p w:rsidR="0085334B" w:rsidRPr="0085334B" w:rsidRDefault="0085334B" w:rsidP="0085334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34B">
              <w:rPr>
                <w:rFonts w:asciiTheme="majorBidi" w:hAnsiTheme="majorBidi" w:cstheme="majorBidi"/>
                <w:sz w:val="28"/>
                <w:szCs w:val="28"/>
              </w:rPr>
              <w:t>588,336</w:t>
            </w:r>
          </w:p>
        </w:tc>
      </w:tr>
      <w:tr w:rsidR="0085334B" w:rsidRPr="00630DAB" w:rsidTr="00C9195C">
        <w:tc>
          <w:tcPr>
            <w:tcW w:w="5850" w:type="dxa"/>
          </w:tcPr>
          <w:p w:rsidR="0085334B" w:rsidRPr="00630DAB" w:rsidRDefault="0085334B" w:rsidP="0085334B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85334B" w:rsidRPr="00630DAB" w:rsidRDefault="003C56CB" w:rsidP="0085334B">
            <w:pP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1,506,872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85334B" w:rsidRPr="0085334B" w:rsidRDefault="0085334B" w:rsidP="0085334B">
            <w:pP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34B">
              <w:rPr>
                <w:rFonts w:asciiTheme="majorBidi" w:hAnsiTheme="majorBidi" w:cstheme="majorBidi"/>
                <w:sz w:val="28"/>
                <w:szCs w:val="28"/>
              </w:rPr>
              <w:t>2,153,121</w:t>
            </w:r>
          </w:p>
        </w:tc>
      </w:tr>
      <w:tr w:rsidR="0085334B" w:rsidRPr="00630DAB" w:rsidTr="00C9195C">
        <w:tc>
          <w:tcPr>
            <w:tcW w:w="5850" w:type="dxa"/>
          </w:tcPr>
          <w:p w:rsidR="0085334B" w:rsidRPr="00630DAB" w:rsidRDefault="0085334B" w:rsidP="0085334B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51" w:type="dxa"/>
            <w:vAlign w:val="bottom"/>
          </w:tcPr>
          <w:p w:rsidR="0085334B" w:rsidRPr="00630DAB" w:rsidRDefault="003C56CB" w:rsidP="0085334B">
            <w:pPr>
              <w:pBdr>
                <w:bottom w:val="single" w:sz="4" w:space="1" w:color="auto"/>
              </w:pBd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2,619</w:t>
            </w:r>
          </w:p>
        </w:tc>
        <w:tc>
          <w:tcPr>
            <w:tcW w:w="1652" w:type="dxa"/>
            <w:vAlign w:val="bottom"/>
          </w:tcPr>
          <w:p w:rsidR="0085334B" w:rsidRPr="0085334B" w:rsidRDefault="0085334B" w:rsidP="0085334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34B">
              <w:rPr>
                <w:rFonts w:asciiTheme="majorBidi" w:hAnsiTheme="majorBidi" w:cstheme="majorBidi"/>
                <w:sz w:val="28"/>
                <w:szCs w:val="28"/>
              </w:rPr>
              <w:t>3,150</w:t>
            </w:r>
          </w:p>
        </w:tc>
      </w:tr>
      <w:tr w:rsidR="0085334B" w:rsidRPr="00630DAB" w:rsidTr="00C9195C">
        <w:tc>
          <w:tcPr>
            <w:tcW w:w="5850" w:type="dxa"/>
          </w:tcPr>
          <w:p w:rsidR="0085334B" w:rsidRPr="00630DAB" w:rsidRDefault="0085334B" w:rsidP="0085334B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651" w:type="dxa"/>
            <w:vAlign w:val="bottom"/>
          </w:tcPr>
          <w:p w:rsidR="0085334B" w:rsidRPr="00630DAB" w:rsidRDefault="003C56CB" w:rsidP="0085334B">
            <w:pPr>
              <w:pBdr>
                <w:bottom w:val="single" w:sz="4" w:space="1" w:color="auto"/>
              </w:pBd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1,509,491</w:t>
            </w:r>
          </w:p>
        </w:tc>
        <w:tc>
          <w:tcPr>
            <w:tcW w:w="1652" w:type="dxa"/>
            <w:vAlign w:val="bottom"/>
          </w:tcPr>
          <w:p w:rsidR="0085334B" w:rsidRPr="0085334B" w:rsidRDefault="0085334B" w:rsidP="0085334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34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5334B">
              <w:rPr>
                <w:rFonts w:asciiTheme="majorBidi" w:hAnsiTheme="majorBidi" w:cstheme="majorBidi"/>
                <w:sz w:val="28"/>
                <w:szCs w:val="28"/>
              </w:rPr>
              <w:t>,156,271</w:t>
            </w:r>
          </w:p>
        </w:tc>
      </w:tr>
      <w:tr w:rsidR="0085334B" w:rsidRPr="00630DAB" w:rsidTr="00C9195C">
        <w:tc>
          <w:tcPr>
            <w:tcW w:w="5850" w:type="dxa"/>
          </w:tcPr>
          <w:p w:rsidR="0085334B" w:rsidRPr="00630DAB" w:rsidRDefault="0085334B" w:rsidP="0085334B">
            <w:pPr>
              <w:tabs>
                <w:tab w:val="left" w:pos="900"/>
              </w:tabs>
              <w:ind w:left="601" w:hanging="601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85334B" w:rsidRPr="00630DAB" w:rsidRDefault="0085334B" w:rsidP="0085334B">
            <w:pP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2" w:type="dxa"/>
            <w:vAlign w:val="bottom"/>
          </w:tcPr>
          <w:p w:rsidR="0085334B" w:rsidRPr="0085334B" w:rsidRDefault="0085334B" w:rsidP="0085334B">
            <w:pP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334B" w:rsidRPr="00630DAB" w:rsidTr="00C9195C">
        <w:tc>
          <w:tcPr>
            <w:tcW w:w="5850" w:type="dxa"/>
          </w:tcPr>
          <w:p w:rsidR="0085334B" w:rsidRPr="00630DAB" w:rsidRDefault="0085334B" w:rsidP="0085334B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85334B" w:rsidRPr="00630DAB" w:rsidRDefault="003C56CB" w:rsidP="0085334B">
            <w:pPr>
              <w:pBdr>
                <w:bottom w:val="single" w:sz="4" w:space="1" w:color="auto"/>
              </w:pBd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52" w:type="dxa"/>
            <w:vAlign w:val="bottom"/>
          </w:tcPr>
          <w:p w:rsidR="0085334B" w:rsidRPr="0085334B" w:rsidRDefault="0085334B" w:rsidP="0085334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34B">
              <w:rPr>
                <w:rFonts w:asciiTheme="majorBidi" w:hAnsiTheme="majorBidi" w:cstheme="majorBidi"/>
                <w:sz w:val="28"/>
                <w:szCs w:val="28"/>
              </w:rPr>
              <w:t>1,023</w:t>
            </w:r>
          </w:p>
        </w:tc>
      </w:tr>
      <w:tr w:rsidR="0085334B" w:rsidRPr="00630DAB" w:rsidTr="00C9195C">
        <w:tc>
          <w:tcPr>
            <w:tcW w:w="5850" w:type="dxa"/>
          </w:tcPr>
          <w:p w:rsidR="0085334B" w:rsidRPr="00630DAB" w:rsidRDefault="0085334B" w:rsidP="0085334B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85334B" w:rsidRPr="00630DAB" w:rsidRDefault="003C56CB" w:rsidP="0085334B">
            <w:pPr>
              <w:pBdr>
                <w:bottom w:val="single" w:sz="4" w:space="1" w:color="auto"/>
              </w:pBd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52" w:type="dxa"/>
            <w:vAlign w:val="bottom"/>
          </w:tcPr>
          <w:p w:rsidR="0085334B" w:rsidRPr="0085334B" w:rsidRDefault="0085334B" w:rsidP="0085334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34B">
              <w:rPr>
                <w:rFonts w:asciiTheme="majorBidi" w:hAnsiTheme="majorBidi" w:cstheme="majorBidi"/>
                <w:sz w:val="28"/>
                <w:szCs w:val="28"/>
              </w:rPr>
              <w:t>1,023</w:t>
            </w:r>
          </w:p>
        </w:tc>
      </w:tr>
      <w:tr w:rsidR="0085334B" w:rsidRPr="00630DAB" w:rsidTr="00C9195C">
        <w:tc>
          <w:tcPr>
            <w:tcW w:w="5850" w:type="dxa"/>
          </w:tcPr>
          <w:p w:rsidR="0085334B" w:rsidRPr="00630DAB" w:rsidRDefault="0085334B" w:rsidP="0085334B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เจ้าหนี้ธุรกิจหลักทรัพย์และสัญญาซื้อขายล่วงหน้า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51" w:type="dxa"/>
            <w:vAlign w:val="bottom"/>
          </w:tcPr>
          <w:p w:rsidR="0085334B" w:rsidRPr="00630DAB" w:rsidRDefault="003C56CB" w:rsidP="0085334B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1,509,499</w:t>
            </w:r>
          </w:p>
        </w:tc>
        <w:tc>
          <w:tcPr>
            <w:tcW w:w="1652" w:type="dxa"/>
            <w:vAlign w:val="bottom"/>
          </w:tcPr>
          <w:p w:rsidR="0085334B" w:rsidRPr="0085334B" w:rsidRDefault="0085334B" w:rsidP="0085334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34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5334B">
              <w:rPr>
                <w:rFonts w:asciiTheme="majorBidi" w:hAnsiTheme="majorBidi" w:cstheme="majorBidi"/>
                <w:sz w:val="28"/>
                <w:szCs w:val="28"/>
              </w:rPr>
              <w:t>,157,294</w:t>
            </w:r>
          </w:p>
        </w:tc>
      </w:tr>
    </w:tbl>
    <w:p w:rsidR="00DC220E" w:rsidRPr="00630DAB" w:rsidRDefault="00DC220E" w:rsidP="00E01E81">
      <w:pPr>
        <w:tabs>
          <w:tab w:val="left" w:pos="720"/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DC220E" w:rsidRPr="00630DAB" w:rsidRDefault="00DC220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01E81" w:rsidRPr="00630DAB" w:rsidRDefault="00E01E81" w:rsidP="00C9195C">
      <w:pPr>
        <w:tabs>
          <w:tab w:val="left" w:pos="720"/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ตราสารหนี้ที่ออกและเงินกู้ยืมอื่น </w:t>
      </w:r>
    </w:p>
    <w:tbl>
      <w:tblPr>
        <w:tblW w:w="9522" w:type="dxa"/>
        <w:tblInd w:w="450" w:type="dxa"/>
        <w:tblLook w:val="0000" w:firstRow="0" w:lastRow="0" w:firstColumn="0" w:lastColumn="0" w:noHBand="0" w:noVBand="0"/>
      </w:tblPr>
      <w:tblGrid>
        <w:gridCol w:w="2952"/>
        <w:gridCol w:w="1314"/>
        <w:gridCol w:w="1314"/>
        <w:gridCol w:w="1314"/>
        <w:gridCol w:w="1314"/>
        <w:gridCol w:w="1314"/>
      </w:tblGrid>
      <w:tr w:rsidR="00DC220E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C220E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334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5334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C220E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อัตราดอกเบี้ย/ส่วนลด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ระยะเวลาคงเหลือของหนี้ที่</w:t>
            </w:r>
          </w:p>
          <w:p w:rsidR="00DC220E" w:rsidRPr="00630DAB" w:rsidRDefault="00DC220E" w:rsidP="00C919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จะครบกำหนดชำระ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220E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 1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C220E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left="158" w:right="-486" w:hanging="1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20E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C220E" w:rsidRPr="00630DAB" w:rsidRDefault="00DC220E" w:rsidP="00C9195C">
            <w:pPr>
              <w:ind w:left="158" w:right="-486" w:hanging="1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ตั๋วแลกเงิน                                       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20E" w:rsidRPr="00630DAB" w:rsidRDefault="00DC220E" w:rsidP="00C9195C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334B" w:rsidRPr="00630DAB" w:rsidTr="00C9195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85334B" w:rsidRPr="00630DAB" w:rsidRDefault="0085334B" w:rsidP="0085334B">
            <w:pPr>
              <w:ind w:left="162" w:right="-108" w:firstLine="22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(มูลค่าหน้าตั๋ว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และ ไม่มีดอกเบี้ยหน้าตั๋ว)</w:t>
            </w:r>
          </w:p>
        </w:tc>
        <w:tc>
          <w:tcPr>
            <w:tcW w:w="1314" w:type="dxa"/>
            <w:vAlign w:val="bottom"/>
          </w:tcPr>
          <w:p w:rsidR="0085334B" w:rsidRPr="00630DAB" w:rsidRDefault="0085334B" w:rsidP="0085334B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1.64</w:t>
            </w:r>
          </w:p>
        </w:tc>
        <w:tc>
          <w:tcPr>
            <w:tcW w:w="1314" w:type="dxa"/>
            <w:vAlign w:val="bottom"/>
          </w:tcPr>
          <w:p w:rsidR="0085334B" w:rsidRPr="00630DAB" w:rsidRDefault="0085334B" w:rsidP="0085334B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532</w:t>
            </w:r>
          </w:p>
        </w:tc>
        <w:tc>
          <w:tcPr>
            <w:tcW w:w="1314" w:type="dxa"/>
            <w:vAlign w:val="bottom"/>
          </w:tcPr>
          <w:p w:rsidR="0085334B" w:rsidRPr="00630DAB" w:rsidRDefault="0085334B" w:rsidP="0085334B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85334B" w:rsidRPr="00630DAB" w:rsidRDefault="0085334B" w:rsidP="0085334B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85334B" w:rsidRPr="00630DAB" w:rsidRDefault="0085334B" w:rsidP="0085334B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532</w:t>
            </w:r>
          </w:p>
        </w:tc>
      </w:tr>
      <w:tr w:rsidR="0085334B" w:rsidRPr="00630DAB" w:rsidTr="00C9195C">
        <w:trPr>
          <w:trHeight w:val="28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85334B" w:rsidRPr="00630DAB" w:rsidRDefault="0085334B" w:rsidP="0085334B">
            <w:pPr>
              <w:ind w:left="158" w:right="-486" w:hanging="1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:rsidR="0085334B" w:rsidRPr="00630DAB" w:rsidRDefault="0085334B" w:rsidP="0085334B">
            <w:pPr>
              <w:tabs>
                <w:tab w:val="decimal" w:pos="97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:rsidR="0085334B" w:rsidRPr="00630DAB" w:rsidRDefault="0085334B" w:rsidP="0085334B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532</w:t>
            </w:r>
          </w:p>
        </w:tc>
        <w:tc>
          <w:tcPr>
            <w:tcW w:w="1314" w:type="dxa"/>
            <w:vAlign w:val="bottom"/>
          </w:tcPr>
          <w:p w:rsidR="0085334B" w:rsidRPr="00630DAB" w:rsidRDefault="0085334B" w:rsidP="0085334B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85334B" w:rsidRPr="00630DAB" w:rsidRDefault="0085334B" w:rsidP="0085334B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85334B" w:rsidRPr="00630DAB" w:rsidRDefault="0085334B" w:rsidP="0085334B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532</w:t>
            </w:r>
          </w:p>
        </w:tc>
      </w:tr>
    </w:tbl>
    <w:p w:rsidR="00D32CEF" w:rsidRPr="00630DAB" w:rsidRDefault="006225E8" w:rsidP="00C9195C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01E81" w:rsidRPr="00630DA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BD4E32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4E32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2CEF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 - ผลประโยชน์ระยะยาวของพนักงาน</w:t>
      </w:r>
    </w:p>
    <w:p w:rsidR="00D32CEF" w:rsidRPr="00630DAB" w:rsidRDefault="00D32CEF" w:rsidP="00C9195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  <w:r w:rsidR="00D256F7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D256F7" w:rsidRPr="00630DAB" w:rsidTr="00C9195C">
        <w:tc>
          <w:tcPr>
            <w:tcW w:w="5400" w:type="dxa"/>
          </w:tcPr>
          <w:p w:rsidR="00D256F7" w:rsidRPr="00630DAB" w:rsidRDefault="00D256F7" w:rsidP="000A3D6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vAlign w:val="bottom"/>
          </w:tcPr>
          <w:p w:rsidR="00D256F7" w:rsidRPr="00630DAB" w:rsidRDefault="00D256F7" w:rsidP="000A3D64">
            <w:pP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D256F7" w:rsidRPr="00630DAB" w:rsidRDefault="00D256F7" w:rsidP="000A3D6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D256F7" w:rsidRPr="00630DAB" w:rsidTr="00C9195C">
        <w:tc>
          <w:tcPr>
            <w:tcW w:w="5400" w:type="dxa"/>
          </w:tcPr>
          <w:p w:rsidR="00D256F7" w:rsidRPr="00630DAB" w:rsidRDefault="00D256F7" w:rsidP="000A3D6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D256F7" w:rsidRPr="00630DAB" w:rsidRDefault="00D256F7" w:rsidP="00D256F7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                         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F34041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A39A7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890" w:type="dxa"/>
            <w:vAlign w:val="bottom"/>
          </w:tcPr>
          <w:p w:rsidR="00D256F7" w:rsidRPr="00630DAB" w:rsidRDefault="00D256F7" w:rsidP="000A3D64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สิ้นสุดวันที่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                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577EA2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A39A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BA39A7" w:rsidRPr="00630DAB" w:rsidTr="00C9195C">
        <w:tc>
          <w:tcPr>
            <w:tcW w:w="5400" w:type="dxa"/>
          </w:tcPr>
          <w:p w:rsidR="00BA39A7" w:rsidRPr="00630DAB" w:rsidRDefault="00BA39A7" w:rsidP="00BA39A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สำรองผลประโยชน์ระยะยาวของพนักงานต้นงวด</w:t>
            </w: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</w:tcPr>
          <w:p w:rsidR="00BA39A7" w:rsidRPr="00630DAB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97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412</w:t>
            </w:r>
          </w:p>
        </w:tc>
        <w:tc>
          <w:tcPr>
            <w:tcW w:w="1890" w:type="dxa"/>
          </w:tcPr>
          <w:p w:rsidR="00BA39A7" w:rsidRPr="004603D8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100,043</w:t>
            </w:r>
          </w:p>
        </w:tc>
      </w:tr>
      <w:tr w:rsidR="00BA39A7" w:rsidRPr="00630DAB" w:rsidTr="00C9195C">
        <w:tc>
          <w:tcPr>
            <w:tcW w:w="5400" w:type="dxa"/>
          </w:tcPr>
          <w:p w:rsidR="00BA39A7" w:rsidRPr="00630DAB" w:rsidRDefault="00BA39A7" w:rsidP="00BA39A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ส่วนที่รับรู้ในกำไรหรือขาดทุน : </w:t>
            </w:r>
          </w:p>
        </w:tc>
        <w:tc>
          <w:tcPr>
            <w:tcW w:w="1890" w:type="dxa"/>
          </w:tcPr>
          <w:p w:rsidR="00BA39A7" w:rsidRPr="00630DAB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BA39A7" w:rsidRPr="004603D8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39A7" w:rsidRPr="00630DAB" w:rsidTr="00C9195C">
        <w:tc>
          <w:tcPr>
            <w:tcW w:w="5400" w:type="dxa"/>
          </w:tcPr>
          <w:p w:rsidR="00BA39A7" w:rsidRPr="00630DAB" w:rsidRDefault="00BA39A7" w:rsidP="00BA39A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ต้นทุนบริการในปัจจุบัน </w:t>
            </w:r>
          </w:p>
        </w:tc>
        <w:tc>
          <w:tcPr>
            <w:tcW w:w="1890" w:type="dxa"/>
          </w:tcPr>
          <w:p w:rsidR="00BA39A7" w:rsidRPr="00630DAB" w:rsidRDefault="003C56CB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4,849</w:t>
            </w:r>
          </w:p>
        </w:tc>
        <w:tc>
          <w:tcPr>
            <w:tcW w:w="1890" w:type="dxa"/>
          </w:tcPr>
          <w:p w:rsidR="00BA39A7" w:rsidRPr="004603D8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6,693</w:t>
            </w:r>
          </w:p>
        </w:tc>
      </w:tr>
      <w:tr w:rsidR="00BA39A7" w:rsidRPr="00630DAB" w:rsidTr="003F4914">
        <w:tc>
          <w:tcPr>
            <w:tcW w:w="5400" w:type="dxa"/>
          </w:tcPr>
          <w:p w:rsidR="00BA39A7" w:rsidRPr="00630DAB" w:rsidRDefault="00BA39A7" w:rsidP="00BA39A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ต้นทุนบริการใน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อดีต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</w:tcPr>
          <w:p w:rsidR="00BA39A7" w:rsidRPr="00630DAB" w:rsidRDefault="003C56CB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33,089</w:t>
            </w:r>
          </w:p>
        </w:tc>
        <w:tc>
          <w:tcPr>
            <w:tcW w:w="1890" w:type="dxa"/>
          </w:tcPr>
          <w:p w:rsidR="00BA39A7" w:rsidRPr="004603D8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A39A7" w:rsidRPr="00630DAB" w:rsidTr="00C9195C">
        <w:tc>
          <w:tcPr>
            <w:tcW w:w="5400" w:type="dxa"/>
          </w:tcPr>
          <w:p w:rsidR="00BA39A7" w:rsidRPr="00630DAB" w:rsidRDefault="00BA39A7" w:rsidP="00BA39A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890" w:type="dxa"/>
          </w:tcPr>
          <w:p w:rsidR="00BA39A7" w:rsidRPr="00630DAB" w:rsidRDefault="003C56CB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1,753</w:t>
            </w:r>
          </w:p>
        </w:tc>
        <w:tc>
          <w:tcPr>
            <w:tcW w:w="1890" w:type="dxa"/>
          </w:tcPr>
          <w:p w:rsidR="00BA39A7" w:rsidRPr="004603D8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2,217</w:t>
            </w:r>
          </w:p>
        </w:tc>
      </w:tr>
      <w:tr w:rsidR="00BA39A7" w:rsidRPr="00630DAB" w:rsidTr="00C9195C">
        <w:tc>
          <w:tcPr>
            <w:tcW w:w="5400" w:type="dxa"/>
          </w:tcPr>
          <w:p w:rsidR="00BA39A7" w:rsidRPr="00630DAB" w:rsidRDefault="00BA39A7" w:rsidP="00BA39A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ส่วนที่รับรู้ในกำไรขาดทุนเบ็ดเสร็จอื่น : </w:t>
            </w:r>
          </w:p>
        </w:tc>
        <w:tc>
          <w:tcPr>
            <w:tcW w:w="1890" w:type="dxa"/>
          </w:tcPr>
          <w:p w:rsidR="00BA39A7" w:rsidRPr="00630DAB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BA39A7" w:rsidRPr="004603D8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39A7" w:rsidRPr="00630DAB" w:rsidTr="00C9195C">
        <w:tc>
          <w:tcPr>
            <w:tcW w:w="5400" w:type="dxa"/>
          </w:tcPr>
          <w:p w:rsidR="00BA39A7" w:rsidRPr="00630DAB" w:rsidRDefault="00BA39A7" w:rsidP="00BA39A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กำไร)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890" w:type="dxa"/>
          </w:tcPr>
          <w:p w:rsidR="00BA39A7" w:rsidRPr="00630DAB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BA39A7" w:rsidRPr="004603D8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39A7" w:rsidRPr="00630DAB" w:rsidTr="00C9195C">
        <w:tc>
          <w:tcPr>
            <w:tcW w:w="5400" w:type="dxa"/>
          </w:tcPr>
          <w:p w:rsidR="00BA39A7" w:rsidRPr="00630DAB" w:rsidRDefault="00BA39A7" w:rsidP="00BA39A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</w:tcPr>
          <w:p w:rsidR="00BA39A7" w:rsidRPr="00630DAB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BA39A7" w:rsidRPr="004603D8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1,845</w:t>
            </w:r>
          </w:p>
        </w:tc>
      </w:tr>
      <w:tr w:rsidR="00BA39A7" w:rsidRPr="00630DAB" w:rsidTr="00C9195C">
        <w:tc>
          <w:tcPr>
            <w:tcW w:w="5400" w:type="dxa"/>
          </w:tcPr>
          <w:p w:rsidR="00BA39A7" w:rsidRPr="00630DAB" w:rsidRDefault="00BA39A7" w:rsidP="00BA39A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ส่วนที่เกิดจากการเปลี่ยนแปลงข้อสมมติทางการเงิน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BA39A7" w:rsidRPr="00630DAB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BA39A7" w:rsidRPr="004603D8" w:rsidRDefault="00BA39A7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(6,354)</w:t>
            </w:r>
          </w:p>
        </w:tc>
      </w:tr>
      <w:tr w:rsidR="003C56CB" w:rsidRPr="00630DAB" w:rsidTr="00920632">
        <w:tc>
          <w:tcPr>
            <w:tcW w:w="5400" w:type="dxa"/>
          </w:tcPr>
          <w:p w:rsidR="003C56CB" w:rsidRPr="00630DAB" w:rsidRDefault="003C56CB" w:rsidP="0092063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ส่วนที่เกิดจากการปรับปรุงจากประสบการณ์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3C56CB" w:rsidRPr="00630DAB" w:rsidRDefault="003C56CB" w:rsidP="0092063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3C56CB" w:rsidRPr="004603D8" w:rsidRDefault="003C56CB" w:rsidP="00920632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(7,032)</w:t>
            </w:r>
          </w:p>
        </w:tc>
      </w:tr>
      <w:tr w:rsidR="00BA39A7" w:rsidRPr="00630DAB" w:rsidTr="00C9195C">
        <w:tc>
          <w:tcPr>
            <w:tcW w:w="5400" w:type="dxa"/>
          </w:tcPr>
          <w:p w:rsidR="00BA39A7" w:rsidRPr="00630DAB" w:rsidRDefault="003C56CB" w:rsidP="00BA39A7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ผลประโยชน์ที่จ่ายในระหว่างงวด/ปี</w:t>
            </w:r>
            <w:r w:rsidR="00BA39A7" w:rsidRPr="00630DA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BA39A7" w:rsidRPr="00630DAB" w:rsidRDefault="003C56CB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(2,991)</w:t>
            </w:r>
          </w:p>
        </w:tc>
        <w:tc>
          <w:tcPr>
            <w:tcW w:w="1890" w:type="dxa"/>
          </w:tcPr>
          <w:p w:rsidR="00BA39A7" w:rsidRPr="004603D8" w:rsidRDefault="003C56CB" w:rsidP="00BA39A7">
            <w:pP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A39A7" w:rsidRPr="00630DAB" w:rsidTr="00C9195C">
        <w:tc>
          <w:tcPr>
            <w:tcW w:w="5400" w:type="dxa"/>
          </w:tcPr>
          <w:p w:rsidR="00BA39A7" w:rsidRPr="00630DAB" w:rsidRDefault="00BA39A7" w:rsidP="00BA39A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สำรองผลประโยชน์ระยะยาวของพนักงานปลายงวด/ปี</w:t>
            </w:r>
          </w:p>
        </w:tc>
        <w:tc>
          <w:tcPr>
            <w:tcW w:w="1890" w:type="dxa"/>
            <w:vAlign w:val="bottom"/>
          </w:tcPr>
          <w:p w:rsidR="00BA39A7" w:rsidRPr="00630DAB" w:rsidRDefault="003C56CB" w:rsidP="00BA39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134,112</w:t>
            </w:r>
          </w:p>
        </w:tc>
        <w:tc>
          <w:tcPr>
            <w:tcW w:w="1890" w:type="dxa"/>
            <w:vAlign w:val="bottom"/>
          </w:tcPr>
          <w:p w:rsidR="00BA39A7" w:rsidRPr="004603D8" w:rsidRDefault="00BA39A7" w:rsidP="00BA39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97,412</w:t>
            </w:r>
          </w:p>
        </w:tc>
      </w:tr>
    </w:tbl>
    <w:p w:rsidR="00DC220E" w:rsidRPr="00630DAB" w:rsidRDefault="0024699A" w:rsidP="002469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24699A" w:rsidRDefault="00DC220E" w:rsidP="002469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</w:r>
    </w:p>
    <w:p w:rsidR="0024699A" w:rsidRDefault="0024699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32CEF" w:rsidRPr="00630DAB" w:rsidRDefault="0024699A" w:rsidP="002469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32CEF" w:rsidRPr="00630DAB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  <w:r w:rsidR="005846A3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790"/>
        <w:gridCol w:w="3060"/>
      </w:tblGrid>
      <w:tr w:rsidR="005846A3" w:rsidRPr="00630DAB" w:rsidTr="00C9195C">
        <w:tc>
          <w:tcPr>
            <w:tcW w:w="3240" w:type="dxa"/>
          </w:tcPr>
          <w:p w:rsidR="005846A3" w:rsidRPr="00630DAB" w:rsidRDefault="005846A3" w:rsidP="000A3D64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:rsidR="005846A3" w:rsidRPr="00630DAB" w:rsidRDefault="000B1E47" w:rsidP="005846A3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846A3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  <w:r w:rsidR="005846A3"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767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060" w:type="dxa"/>
            <w:vAlign w:val="bottom"/>
          </w:tcPr>
          <w:p w:rsidR="005846A3" w:rsidRPr="00630DAB" w:rsidRDefault="000B1E47" w:rsidP="000A3D64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846A3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5846A3"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627ED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6767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67676" w:rsidRPr="00630DAB" w:rsidTr="00C9195C">
        <w:tc>
          <w:tcPr>
            <w:tcW w:w="3240" w:type="dxa"/>
          </w:tcPr>
          <w:p w:rsidR="00767676" w:rsidRPr="00630DAB" w:rsidRDefault="00767676" w:rsidP="00767676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90" w:type="dxa"/>
          </w:tcPr>
          <w:p w:rsidR="00767676" w:rsidRPr="004603D8" w:rsidRDefault="00767676" w:rsidP="00767676">
            <w:pPr>
              <w:ind w:right="-29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2.4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767676" w:rsidRPr="004603D8" w:rsidRDefault="00767676" w:rsidP="00767676">
            <w:pPr>
              <w:ind w:right="-29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2.4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767676" w:rsidRPr="00630DAB" w:rsidTr="00C9195C">
        <w:tc>
          <w:tcPr>
            <w:tcW w:w="3240" w:type="dxa"/>
          </w:tcPr>
          <w:p w:rsidR="00767676" w:rsidRPr="00630DAB" w:rsidRDefault="00767676" w:rsidP="00767676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790" w:type="dxa"/>
          </w:tcPr>
          <w:p w:rsidR="00767676" w:rsidRPr="004603D8" w:rsidRDefault="00767676" w:rsidP="00767676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767676" w:rsidRPr="004603D8" w:rsidRDefault="00767676" w:rsidP="00767676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767676" w:rsidRPr="00630DAB" w:rsidTr="00C9195C">
        <w:tc>
          <w:tcPr>
            <w:tcW w:w="3240" w:type="dxa"/>
          </w:tcPr>
          <w:p w:rsidR="00767676" w:rsidRPr="00630DAB" w:rsidRDefault="00767676" w:rsidP="00767676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2790" w:type="dxa"/>
          </w:tcPr>
          <w:p w:rsidR="00767676" w:rsidRPr="004603D8" w:rsidRDefault="00767676" w:rsidP="00767676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                  </w:t>
            </w:r>
          </w:p>
          <w:p w:rsidR="00767676" w:rsidRPr="004603D8" w:rsidRDefault="00767676" w:rsidP="00767676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  <w:tc>
          <w:tcPr>
            <w:tcW w:w="3060" w:type="dxa"/>
          </w:tcPr>
          <w:p w:rsidR="00767676" w:rsidRPr="004603D8" w:rsidRDefault="00767676" w:rsidP="00767676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                  </w:t>
            </w:r>
          </w:p>
          <w:p w:rsidR="00767676" w:rsidRPr="004603D8" w:rsidRDefault="00767676" w:rsidP="00767676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</w:tr>
    </w:tbl>
    <w:p w:rsidR="00027555" w:rsidRPr="00630DAB" w:rsidRDefault="006900A6" w:rsidP="00C9195C">
      <w:pPr>
        <w:tabs>
          <w:tab w:val="left" w:pos="720"/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0012" w:rsidRPr="00630DA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E5FA6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0"/>
        <w:gridCol w:w="1800"/>
        <w:gridCol w:w="1800"/>
      </w:tblGrid>
      <w:tr w:rsidR="00EC1B1C" w:rsidRPr="00630DAB" w:rsidTr="00C9195C">
        <w:tc>
          <w:tcPr>
            <w:tcW w:w="9150" w:type="dxa"/>
            <w:gridSpan w:val="3"/>
          </w:tcPr>
          <w:p w:rsidR="00027555" w:rsidRPr="00630DAB" w:rsidRDefault="009B4F12" w:rsidP="0059060C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</w:t>
            </w:r>
            <w:r w:rsidR="00883AFB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พัน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630DAB" w:rsidTr="00C9195C">
        <w:tc>
          <w:tcPr>
            <w:tcW w:w="5550" w:type="dxa"/>
          </w:tcPr>
          <w:p w:rsidR="00F33704" w:rsidRPr="00630DAB" w:rsidRDefault="00F33704" w:rsidP="0059060C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F33704" w:rsidRPr="00630DAB" w:rsidRDefault="000B1E47" w:rsidP="005846A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51D6B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6767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0" w:type="dxa"/>
            <w:vAlign w:val="bottom"/>
          </w:tcPr>
          <w:p w:rsidR="00F33704" w:rsidRPr="00630DAB" w:rsidRDefault="000B1E47" w:rsidP="005846A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33704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A60012" w:rsidRPr="00630D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6767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A317B" w:rsidRPr="00630DAB" w:rsidTr="00C9195C">
        <w:tc>
          <w:tcPr>
            <w:tcW w:w="5550" w:type="dxa"/>
          </w:tcPr>
          <w:p w:rsidR="009A317B" w:rsidRPr="00630DAB" w:rsidRDefault="009A317B" w:rsidP="009A317B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800" w:type="dxa"/>
          </w:tcPr>
          <w:p w:rsidR="009A317B" w:rsidRPr="009A317B" w:rsidRDefault="009A317B" w:rsidP="009A317B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9A317B">
              <w:rPr>
                <w:rFonts w:asciiTheme="majorBidi" w:eastAsia="Angsana New" w:hAnsiTheme="majorBidi" w:cstheme="majorBidi"/>
                <w:sz w:val="30"/>
                <w:szCs w:val="30"/>
              </w:rPr>
              <w:t>85,314</w:t>
            </w:r>
          </w:p>
        </w:tc>
        <w:tc>
          <w:tcPr>
            <w:tcW w:w="1800" w:type="dxa"/>
          </w:tcPr>
          <w:p w:rsidR="009A317B" w:rsidRPr="004603D8" w:rsidRDefault="009A317B" w:rsidP="009A317B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1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32,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3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39</w:t>
            </w:r>
          </w:p>
        </w:tc>
      </w:tr>
      <w:tr w:rsidR="009A317B" w:rsidRPr="00630DAB" w:rsidTr="00C9195C">
        <w:tc>
          <w:tcPr>
            <w:tcW w:w="5550" w:type="dxa"/>
          </w:tcPr>
          <w:p w:rsidR="009A317B" w:rsidRPr="00630DAB" w:rsidRDefault="009A317B" w:rsidP="009A317B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00" w:type="dxa"/>
          </w:tcPr>
          <w:p w:rsidR="009A317B" w:rsidRPr="009A317B" w:rsidRDefault="009A317B" w:rsidP="009A317B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9A317B">
              <w:rPr>
                <w:rFonts w:asciiTheme="majorBidi" w:eastAsia="Angsana New" w:hAnsiTheme="majorBidi" w:cstheme="majorBidi"/>
                <w:sz w:val="30"/>
                <w:szCs w:val="30"/>
              </w:rPr>
              <w:t>3,009</w:t>
            </w:r>
          </w:p>
        </w:tc>
        <w:tc>
          <w:tcPr>
            <w:tcW w:w="1800" w:type="dxa"/>
          </w:tcPr>
          <w:p w:rsidR="009A317B" w:rsidRPr="004603D8" w:rsidRDefault="009A317B" w:rsidP="009A317B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4,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6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41</w:t>
            </w:r>
          </w:p>
        </w:tc>
      </w:tr>
      <w:tr w:rsidR="009A317B" w:rsidRPr="00630DAB" w:rsidTr="00C9195C">
        <w:tc>
          <w:tcPr>
            <w:tcW w:w="5550" w:type="dxa"/>
          </w:tcPr>
          <w:p w:rsidR="009A317B" w:rsidRPr="00630DAB" w:rsidRDefault="009A317B" w:rsidP="009A317B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800" w:type="dxa"/>
          </w:tcPr>
          <w:p w:rsidR="009A317B" w:rsidRPr="009A317B" w:rsidRDefault="009A317B" w:rsidP="009A317B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9A317B">
              <w:rPr>
                <w:rFonts w:asciiTheme="majorBidi" w:eastAsia="Angsana New" w:hAnsiTheme="majorBidi" w:cstheme="majorBidi"/>
                <w:sz w:val="30"/>
                <w:szCs w:val="30"/>
              </w:rPr>
              <w:t>49,435</w:t>
            </w:r>
          </w:p>
        </w:tc>
        <w:tc>
          <w:tcPr>
            <w:tcW w:w="1800" w:type="dxa"/>
          </w:tcPr>
          <w:p w:rsidR="009A317B" w:rsidRPr="004603D8" w:rsidRDefault="009A317B" w:rsidP="009A317B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35,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9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24</w:t>
            </w:r>
          </w:p>
        </w:tc>
      </w:tr>
      <w:tr w:rsidR="009A317B" w:rsidRPr="00630DAB" w:rsidTr="00C9195C">
        <w:tc>
          <w:tcPr>
            <w:tcW w:w="5550" w:type="dxa"/>
          </w:tcPr>
          <w:p w:rsidR="009A317B" w:rsidRPr="00630DAB" w:rsidRDefault="009A317B" w:rsidP="009A317B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00" w:type="dxa"/>
          </w:tcPr>
          <w:p w:rsidR="009A317B" w:rsidRPr="009A317B" w:rsidRDefault="009A317B" w:rsidP="009A317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9A317B">
              <w:rPr>
                <w:rFonts w:asciiTheme="majorBidi" w:eastAsia="Angsana New" w:hAnsiTheme="majorBidi" w:cstheme="majorBidi"/>
                <w:sz w:val="30"/>
                <w:szCs w:val="30"/>
              </w:rPr>
              <w:t>135,942</w:t>
            </w:r>
          </w:p>
        </w:tc>
        <w:tc>
          <w:tcPr>
            <w:tcW w:w="1800" w:type="dxa"/>
          </w:tcPr>
          <w:p w:rsidR="009A317B" w:rsidRPr="004603D8" w:rsidRDefault="009A317B" w:rsidP="009A317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1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4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8,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7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44</w:t>
            </w:r>
          </w:p>
        </w:tc>
      </w:tr>
      <w:tr w:rsidR="009A317B" w:rsidRPr="00630DAB" w:rsidTr="00C9195C">
        <w:tc>
          <w:tcPr>
            <w:tcW w:w="5550" w:type="dxa"/>
          </w:tcPr>
          <w:p w:rsidR="009A317B" w:rsidRPr="00630DAB" w:rsidRDefault="009A317B" w:rsidP="009A317B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800" w:type="dxa"/>
          </w:tcPr>
          <w:p w:rsidR="009A317B" w:rsidRPr="009A317B" w:rsidRDefault="009A317B" w:rsidP="009A317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9A317B">
              <w:rPr>
                <w:rFonts w:asciiTheme="majorBidi" w:eastAsia="Angsana New" w:hAnsiTheme="majorBidi" w:cstheme="majorBidi"/>
                <w:sz w:val="30"/>
                <w:szCs w:val="30"/>
              </w:rPr>
              <w:t>273,700</w:t>
            </w:r>
          </w:p>
        </w:tc>
        <w:tc>
          <w:tcPr>
            <w:tcW w:w="1800" w:type="dxa"/>
          </w:tcPr>
          <w:p w:rsidR="009A317B" w:rsidRPr="004603D8" w:rsidRDefault="009A317B" w:rsidP="009A317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3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21,648</w:t>
            </w:r>
          </w:p>
        </w:tc>
      </w:tr>
    </w:tbl>
    <w:p w:rsidR="00D32CEF" w:rsidRPr="00630DAB" w:rsidRDefault="00A956A5" w:rsidP="00E43DD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B1CF2" w:rsidRPr="00630DA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533A3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33A3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2CEF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รายได้ค่านายหน้า</w:t>
      </w:r>
    </w:p>
    <w:p w:rsidR="00D32CEF" w:rsidRPr="00630DAB" w:rsidRDefault="00D32CEF" w:rsidP="00D32CE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05"/>
        <w:gridCol w:w="1305"/>
        <w:gridCol w:w="1305"/>
        <w:gridCol w:w="1305"/>
      </w:tblGrid>
      <w:tr w:rsidR="00D32CEF" w:rsidRPr="00630DAB" w:rsidTr="00C9195C">
        <w:tc>
          <w:tcPr>
            <w:tcW w:w="3945" w:type="dxa"/>
            <w:vAlign w:val="bottom"/>
          </w:tcPr>
          <w:p w:rsidR="00D32CEF" w:rsidRPr="00630DAB" w:rsidRDefault="00D32CEF" w:rsidP="00D32C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32CEF" w:rsidRPr="00630DAB" w:rsidRDefault="00D32CEF" w:rsidP="00D32C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0B1E4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D32CEF" w:rsidRPr="00630DAB" w:rsidRDefault="00D32CEF" w:rsidP="00D32C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วันที่ </w:t>
            </w:r>
            <w:r w:rsidR="000B1E4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B1CF2" w:rsidRPr="00630DAB" w:rsidTr="00C9195C">
        <w:tc>
          <w:tcPr>
            <w:tcW w:w="3945" w:type="dxa"/>
            <w:vAlign w:val="bottom"/>
          </w:tcPr>
          <w:p w:rsidR="005B1CF2" w:rsidRPr="00630DAB" w:rsidRDefault="005B1CF2" w:rsidP="005B1CF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767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767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767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:rsidR="005B1CF2" w:rsidRPr="00630DAB" w:rsidRDefault="005B1CF2" w:rsidP="005B1C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767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B1CF2" w:rsidRPr="00630DAB" w:rsidTr="00C9195C">
        <w:tc>
          <w:tcPr>
            <w:tcW w:w="3945" w:type="dxa"/>
            <w:vAlign w:val="bottom"/>
          </w:tcPr>
          <w:p w:rsidR="005B1CF2" w:rsidRPr="00630DAB" w:rsidRDefault="005B1CF2" w:rsidP="005B1CF2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05" w:type="dxa"/>
            <w:vAlign w:val="bottom"/>
          </w:tcPr>
          <w:p w:rsidR="005B1CF2" w:rsidRPr="00630DAB" w:rsidRDefault="00473207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149,458</w:t>
            </w:r>
          </w:p>
        </w:tc>
        <w:tc>
          <w:tcPr>
            <w:tcW w:w="1305" w:type="dxa"/>
            <w:vAlign w:val="bottom"/>
          </w:tcPr>
          <w:p w:rsidR="005B1CF2" w:rsidRPr="00630DAB" w:rsidRDefault="0082767C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157</w:t>
            </w:r>
            <w:r w:rsidR="00F6237E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1305" w:type="dxa"/>
            <w:vAlign w:val="bottom"/>
          </w:tcPr>
          <w:p w:rsidR="005B1CF2" w:rsidRPr="00630DAB" w:rsidRDefault="00473207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379,758</w:t>
            </w:r>
          </w:p>
        </w:tc>
        <w:tc>
          <w:tcPr>
            <w:tcW w:w="1305" w:type="dxa"/>
            <w:vAlign w:val="bottom"/>
          </w:tcPr>
          <w:p w:rsidR="005B1CF2" w:rsidRPr="00630DAB" w:rsidRDefault="00F6237E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534,303</w:t>
            </w:r>
          </w:p>
        </w:tc>
      </w:tr>
      <w:tr w:rsidR="005B1CF2" w:rsidRPr="00630DAB" w:rsidTr="00C9195C">
        <w:tc>
          <w:tcPr>
            <w:tcW w:w="3945" w:type="dxa"/>
            <w:vAlign w:val="bottom"/>
          </w:tcPr>
          <w:p w:rsidR="005B1CF2" w:rsidRPr="00630DAB" w:rsidRDefault="005B1CF2" w:rsidP="005B1CF2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305" w:type="dxa"/>
            <w:vAlign w:val="bottom"/>
          </w:tcPr>
          <w:p w:rsidR="005B1CF2" w:rsidRPr="00630DAB" w:rsidRDefault="00473207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18,566</w:t>
            </w:r>
          </w:p>
        </w:tc>
        <w:tc>
          <w:tcPr>
            <w:tcW w:w="1305" w:type="dxa"/>
            <w:vAlign w:val="bottom"/>
          </w:tcPr>
          <w:p w:rsidR="005B1CF2" w:rsidRPr="00630DAB" w:rsidRDefault="0082767C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17</w:t>
            </w:r>
            <w:r w:rsidR="00F6237E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305" w:type="dxa"/>
            <w:vAlign w:val="bottom"/>
          </w:tcPr>
          <w:p w:rsidR="005B1CF2" w:rsidRPr="00630DAB" w:rsidRDefault="00473207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46,899</w:t>
            </w:r>
          </w:p>
        </w:tc>
        <w:tc>
          <w:tcPr>
            <w:tcW w:w="1305" w:type="dxa"/>
            <w:vAlign w:val="bottom"/>
          </w:tcPr>
          <w:p w:rsidR="005B1CF2" w:rsidRPr="00630DAB" w:rsidRDefault="00F6237E" w:rsidP="005B1CF2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58,120</w:t>
            </w:r>
          </w:p>
        </w:tc>
      </w:tr>
      <w:tr w:rsidR="005B1CF2" w:rsidRPr="00630DAB" w:rsidTr="00C9195C">
        <w:tc>
          <w:tcPr>
            <w:tcW w:w="3945" w:type="dxa"/>
            <w:vAlign w:val="bottom"/>
          </w:tcPr>
          <w:p w:rsidR="005B1CF2" w:rsidRPr="00630DAB" w:rsidRDefault="005B1CF2" w:rsidP="005B1CF2">
            <w:pPr>
              <w:ind w:left="162" w:hanging="162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รวมรายได้ค่านายหน้า</w:t>
            </w:r>
          </w:p>
        </w:tc>
        <w:tc>
          <w:tcPr>
            <w:tcW w:w="1305" w:type="dxa"/>
            <w:vAlign w:val="bottom"/>
          </w:tcPr>
          <w:p w:rsidR="005B1CF2" w:rsidRPr="00630DAB" w:rsidRDefault="00473207" w:rsidP="005B1C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168,024</w:t>
            </w:r>
          </w:p>
        </w:tc>
        <w:tc>
          <w:tcPr>
            <w:tcW w:w="1305" w:type="dxa"/>
            <w:vAlign w:val="bottom"/>
          </w:tcPr>
          <w:p w:rsidR="005B1CF2" w:rsidRPr="00630DAB" w:rsidRDefault="00E0714E" w:rsidP="005B1C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174,967</w:t>
            </w:r>
          </w:p>
        </w:tc>
        <w:tc>
          <w:tcPr>
            <w:tcW w:w="1305" w:type="dxa"/>
            <w:vAlign w:val="bottom"/>
          </w:tcPr>
          <w:p w:rsidR="005B1CF2" w:rsidRPr="00630DAB" w:rsidRDefault="00473207" w:rsidP="005B1C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426,657</w:t>
            </w:r>
          </w:p>
        </w:tc>
        <w:tc>
          <w:tcPr>
            <w:tcW w:w="1305" w:type="dxa"/>
            <w:vAlign w:val="bottom"/>
          </w:tcPr>
          <w:p w:rsidR="005B1CF2" w:rsidRPr="00630DAB" w:rsidRDefault="004A7681" w:rsidP="005B1C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592</w:t>
            </w:r>
            <w:r w:rsidR="00E0714E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423</w:t>
            </w:r>
          </w:p>
        </w:tc>
      </w:tr>
    </w:tbl>
    <w:p w:rsidR="00C9195C" w:rsidRPr="00630DAB" w:rsidRDefault="00C9195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32CEF" w:rsidRPr="00630DAB" w:rsidRDefault="00D01C46" w:rsidP="00D32CE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B1CF2" w:rsidRPr="00630DA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500F71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0F71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2CEF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รายได้ค่าธรรมเนียมและบริการ</w:t>
      </w:r>
    </w:p>
    <w:p w:rsidR="00D32CEF" w:rsidRPr="00630DAB" w:rsidRDefault="00D32CEF" w:rsidP="00D32CEF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Theme="majorBidi" w:eastAsia="Angsana New" w:hAnsiTheme="majorBidi" w:cstheme="majorBidi"/>
          <w:sz w:val="28"/>
          <w:szCs w:val="28"/>
        </w:rPr>
      </w:pPr>
      <w:r w:rsidRPr="00630DAB">
        <w:rPr>
          <w:rFonts w:asciiTheme="majorBidi" w:eastAsia="Angsana New" w:hAnsiTheme="majorBidi" w:cstheme="majorBidi"/>
          <w:sz w:val="28"/>
          <w:szCs w:val="28"/>
          <w:cs/>
        </w:rPr>
        <w:t>(หน่วย: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05"/>
        <w:gridCol w:w="1305"/>
        <w:gridCol w:w="1305"/>
        <w:gridCol w:w="1305"/>
      </w:tblGrid>
      <w:tr w:rsidR="00D32CEF" w:rsidRPr="00630DAB" w:rsidTr="003E6368">
        <w:tc>
          <w:tcPr>
            <w:tcW w:w="3945" w:type="dxa"/>
            <w:vAlign w:val="bottom"/>
          </w:tcPr>
          <w:p w:rsidR="00D32CEF" w:rsidRPr="00630DAB" w:rsidRDefault="00D32CEF" w:rsidP="00D32CEF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32CEF" w:rsidRPr="00630DAB" w:rsidRDefault="00D32CEF" w:rsidP="00D32C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972D1C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D32CEF" w:rsidRPr="00630DAB" w:rsidRDefault="00D32CEF" w:rsidP="00D32C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วันที่ </w:t>
            </w:r>
            <w:r w:rsidR="00972D1C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079E6" w:rsidRPr="00630DAB" w:rsidTr="003E6368">
        <w:tc>
          <w:tcPr>
            <w:tcW w:w="3945" w:type="dxa"/>
            <w:vAlign w:val="bottom"/>
          </w:tcPr>
          <w:p w:rsidR="00F079E6" w:rsidRPr="00630DAB" w:rsidRDefault="00F079E6" w:rsidP="00F079E6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079E6" w:rsidRPr="00630DAB" w:rsidRDefault="00F079E6" w:rsidP="00F079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:rsidR="00F079E6" w:rsidRPr="00630DAB" w:rsidRDefault="00F079E6" w:rsidP="00F079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F079E6" w:rsidRPr="00630DAB" w:rsidRDefault="00F079E6" w:rsidP="00F079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:rsidR="00F079E6" w:rsidRPr="00630DAB" w:rsidRDefault="00F079E6" w:rsidP="00F079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F079E6" w:rsidRPr="00630DAB" w:rsidTr="003F4914">
        <w:tc>
          <w:tcPr>
            <w:tcW w:w="3945" w:type="dxa"/>
            <w:vAlign w:val="bottom"/>
          </w:tcPr>
          <w:p w:rsidR="00F079E6" w:rsidRPr="00630DAB" w:rsidRDefault="00F079E6" w:rsidP="00F079E6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305" w:type="dxa"/>
          </w:tcPr>
          <w:p w:rsidR="00F079E6" w:rsidRPr="00630DAB" w:rsidRDefault="0078015C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12,968</w:t>
            </w:r>
          </w:p>
        </w:tc>
        <w:tc>
          <w:tcPr>
            <w:tcW w:w="1305" w:type="dxa"/>
          </w:tcPr>
          <w:p w:rsidR="00F079E6" w:rsidRPr="00630DAB" w:rsidRDefault="00F079E6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4,421</w:t>
            </w:r>
          </w:p>
        </w:tc>
        <w:tc>
          <w:tcPr>
            <w:tcW w:w="1305" w:type="dxa"/>
          </w:tcPr>
          <w:p w:rsidR="00F079E6" w:rsidRPr="00630DAB" w:rsidRDefault="0078015C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31,907</w:t>
            </w:r>
          </w:p>
        </w:tc>
        <w:tc>
          <w:tcPr>
            <w:tcW w:w="1305" w:type="dxa"/>
            <w:vAlign w:val="bottom"/>
          </w:tcPr>
          <w:p w:rsidR="00F079E6" w:rsidRPr="00630DAB" w:rsidRDefault="00F079E6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4,441</w:t>
            </w:r>
          </w:p>
        </w:tc>
      </w:tr>
      <w:tr w:rsidR="00F079E6" w:rsidRPr="00630DAB" w:rsidTr="003F4914">
        <w:tc>
          <w:tcPr>
            <w:tcW w:w="3945" w:type="dxa"/>
            <w:vAlign w:val="bottom"/>
          </w:tcPr>
          <w:p w:rsidR="00F079E6" w:rsidRPr="00630DAB" w:rsidRDefault="00F079E6" w:rsidP="00F079E6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ที่ปรึกษาทางการเงิน</w:t>
            </w:r>
          </w:p>
        </w:tc>
        <w:tc>
          <w:tcPr>
            <w:tcW w:w="1305" w:type="dxa"/>
          </w:tcPr>
          <w:p w:rsidR="00F079E6" w:rsidRPr="00630DAB" w:rsidRDefault="0078015C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F079E6" w:rsidRPr="00630DAB" w:rsidRDefault="00F079E6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305" w:type="dxa"/>
          </w:tcPr>
          <w:p w:rsidR="00F079E6" w:rsidRPr="00630DAB" w:rsidRDefault="0078015C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6,471</w:t>
            </w:r>
          </w:p>
        </w:tc>
        <w:tc>
          <w:tcPr>
            <w:tcW w:w="1305" w:type="dxa"/>
            <w:vAlign w:val="bottom"/>
          </w:tcPr>
          <w:p w:rsidR="00F079E6" w:rsidRPr="00630DAB" w:rsidRDefault="00F079E6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3,000</w:t>
            </w:r>
          </w:p>
        </w:tc>
      </w:tr>
      <w:tr w:rsidR="00F079E6" w:rsidRPr="00630DAB" w:rsidTr="003F4914">
        <w:tc>
          <w:tcPr>
            <w:tcW w:w="3945" w:type="dxa"/>
            <w:vAlign w:val="bottom"/>
          </w:tcPr>
          <w:p w:rsidR="00F079E6" w:rsidRPr="00630DAB" w:rsidRDefault="00F079E6" w:rsidP="00F079E6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ค่าธรรมเนียมจากการซื้อขายหน่วยลงทุน </w:t>
            </w:r>
          </w:p>
          <w:p w:rsidR="00F079E6" w:rsidRPr="00630DAB" w:rsidRDefault="00F079E6" w:rsidP="00F079E6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นอกตลาดหลักทรัพย์แห่งประเทศไทย</w:t>
            </w:r>
          </w:p>
        </w:tc>
        <w:tc>
          <w:tcPr>
            <w:tcW w:w="1305" w:type="dxa"/>
          </w:tcPr>
          <w:p w:rsidR="00F079E6" w:rsidRDefault="00F079E6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  <w:p w:rsidR="0078015C" w:rsidRPr="00630DAB" w:rsidRDefault="0078015C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51,882</w:t>
            </w:r>
          </w:p>
        </w:tc>
        <w:tc>
          <w:tcPr>
            <w:tcW w:w="1305" w:type="dxa"/>
          </w:tcPr>
          <w:p w:rsidR="00F079E6" w:rsidRPr="00630DAB" w:rsidRDefault="00F079E6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  <w:p w:rsidR="00F079E6" w:rsidRPr="00630DAB" w:rsidRDefault="00F079E6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50,</w:t>
            </w:r>
            <w:r w:rsidR="0078015C">
              <w:rPr>
                <w:rFonts w:asciiTheme="majorBidi" w:eastAsia="Angsana New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1305" w:type="dxa"/>
          </w:tcPr>
          <w:p w:rsidR="00F079E6" w:rsidRDefault="00F079E6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  <w:p w:rsidR="0078015C" w:rsidRPr="00630DAB" w:rsidRDefault="0078015C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140,272</w:t>
            </w:r>
          </w:p>
        </w:tc>
        <w:tc>
          <w:tcPr>
            <w:tcW w:w="1305" w:type="dxa"/>
            <w:vAlign w:val="bottom"/>
          </w:tcPr>
          <w:p w:rsidR="00F079E6" w:rsidRPr="00630DAB" w:rsidRDefault="00F079E6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78015C">
              <w:rPr>
                <w:rFonts w:asciiTheme="majorBidi" w:eastAsia="Angsana New" w:hAnsiTheme="majorBidi" w:cstheme="majorBidi"/>
                <w:sz w:val="28"/>
                <w:szCs w:val="28"/>
              </w:rPr>
              <w:t>94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78015C">
              <w:rPr>
                <w:rFonts w:asciiTheme="majorBidi" w:eastAsia="Angsana New" w:hAnsiTheme="majorBidi" w:cstheme="majorBidi"/>
                <w:sz w:val="28"/>
                <w:szCs w:val="28"/>
              </w:rPr>
              <w:t>105</w:t>
            </w:r>
          </w:p>
        </w:tc>
      </w:tr>
      <w:tr w:rsidR="00F079E6" w:rsidRPr="00630DAB" w:rsidTr="003F4914">
        <w:tc>
          <w:tcPr>
            <w:tcW w:w="3945" w:type="dxa"/>
            <w:vAlign w:val="bottom"/>
          </w:tcPr>
          <w:p w:rsidR="00F079E6" w:rsidRPr="00630DAB" w:rsidRDefault="00F079E6" w:rsidP="00F079E6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305" w:type="dxa"/>
          </w:tcPr>
          <w:p w:rsidR="00F079E6" w:rsidRPr="00630DAB" w:rsidRDefault="0078015C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4,238</w:t>
            </w:r>
          </w:p>
        </w:tc>
        <w:tc>
          <w:tcPr>
            <w:tcW w:w="1305" w:type="dxa"/>
          </w:tcPr>
          <w:p w:rsidR="00F079E6" w:rsidRPr="00630DAB" w:rsidRDefault="00F079E6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5,310</w:t>
            </w:r>
          </w:p>
        </w:tc>
        <w:tc>
          <w:tcPr>
            <w:tcW w:w="1305" w:type="dxa"/>
          </w:tcPr>
          <w:p w:rsidR="00F079E6" w:rsidRPr="00630DAB" w:rsidRDefault="0078015C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37,875</w:t>
            </w:r>
          </w:p>
        </w:tc>
        <w:tc>
          <w:tcPr>
            <w:tcW w:w="1305" w:type="dxa"/>
            <w:vAlign w:val="bottom"/>
          </w:tcPr>
          <w:p w:rsidR="00F079E6" w:rsidRPr="00630DAB" w:rsidRDefault="00F079E6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24,861</w:t>
            </w:r>
          </w:p>
        </w:tc>
      </w:tr>
      <w:tr w:rsidR="00F079E6" w:rsidRPr="00630DAB" w:rsidTr="003F4914">
        <w:tc>
          <w:tcPr>
            <w:tcW w:w="3945" w:type="dxa"/>
            <w:vAlign w:val="bottom"/>
          </w:tcPr>
          <w:p w:rsidR="00F079E6" w:rsidRPr="00630DAB" w:rsidRDefault="00F079E6" w:rsidP="00F079E6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การสนับสนุนธุรกิจ</w:t>
            </w:r>
          </w:p>
        </w:tc>
        <w:tc>
          <w:tcPr>
            <w:tcW w:w="1305" w:type="dxa"/>
          </w:tcPr>
          <w:p w:rsidR="0078015C" w:rsidRPr="00630DAB" w:rsidRDefault="0078015C" w:rsidP="0078015C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18,512</w:t>
            </w:r>
          </w:p>
        </w:tc>
        <w:tc>
          <w:tcPr>
            <w:tcW w:w="1305" w:type="dxa"/>
          </w:tcPr>
          <w:p w:rsidR="00F079E6" w:rsidRPr="00630DAB" w:rsidRDefault="00F079E6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16,820</w:t>
            </w:r>
          </w:p>
        </w:tc>
        <w:tc>
          <w:tcPr>
            <w:tcW w:w="1305" w:type="dxa"/>
          </w:tcPr>
          <w:p w:rsidR="00F079E6" w:rsidRPr="00630DAB" w:rsidRDefault="0078015C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52,048</w:t>
            </w:r>
          </w:p>
        </w:tc>
        <w:tc>
          <w:tcPr>
            <w:tcW w:w="1305" w:type="dxa"/>
            <w:vAlign w:val="bottom"/>
          </w:tcPr>
          <w:p w:rsidR="00F079E6" w:rsidRPr="00630DAB" w:rsidRDefault="00F079E6" w:rsidP="00F079E6">
            <w:pP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63,353</w:t>
            </w:r>
          </w:p>
        </w:tc>
      </w:tr>
      <w:tr w:rsidR="00F079E6" w:rsidRPr="00630DAB" w:rsidTr="003F4914">
        <w:tc>
          <w:tcPr>
            <w:tcW w:w="3945" w:type="dxa"/>
            <w:vAlign w:val="bottom"/>
          </w:tcPr>
          <w:p w:rsidR="00F079E6" w:rsidRPr="00630DAB" w:rsidRDefault="00F079E6" w:rsidP="00F079E6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</w:tcPr>
          <w:p w:rsidR="00F079E6" w:rsidRPr="00630DAB" w:rsidRDefault="0078015C" w:rsidP="00F079E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305" w:type="dxa"/>
          </w:tcPr>
          <w:p w:rsidR="00F079E6" w:rsidRPr="00630DAB" w:rsidRDefault="00F079E6" w:rsidP="00F079E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305" w:type="dxa"/>
          </w:tcPr>
          <w:p w:rsidR="00F079E6" w:rsidRPr="00630DAB" w:rsidRDefault="0078015C" w:rsidP="00F079E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1,078</w:t>
            </w:r>
          </w:p>
        </w:tc>
        <w:tc>
          <w:tcPr>
            <w:tcW w:w="1305" w:type="dxa"/>
            <w:vAlign w:val="bottom"/>
          </w:tcPr>
          <w:p w:rsidR="00F079E6" w:rsidRPr="00630DAB" w:rsidRDefault="00F079E6" w:rsidP="00F079E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1,055</w:t>
            </w:r>
          </w:p>
        </w:tc>
      </w:tr>
      <w:tr w:rsidR="00F079E6" w:rsidRPr="00630DAB" w:rsidTr="003F4914">
        <w:tc>
          <w:tcPr>
            <w:tcW w:w="3945" w:type="dxa"/>
            <w:vAlign w:val="bottom"/>
          </w:tcPr>
          <w:p w:rsidR="00F079E6" w:rsidRPr="00630DAB" w:rsidRDefault="00F079E6" w:rsidP="00F079E6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305" w:type="dxa"/>
          </w:tcPr>
          <w:p w:rsidR="00F079E6" w:rsidRPr="00630DAB" w:rsidRDefault="0078015C" w:rsidP="00F079E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87,918</w:t>
            </w:r>
          </w:p>
        </w:tc>
        <w:tc>
          <w:tcPr>
            <w:tcW w:w="1305" w:type="dxa"/>
          </w:tcPr>
          <w:p w:rsidR="00F079E6" w:rsidRPr="00630DAB" w:rsidRDefault="00F079E6" w:rsidP="00F079E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  <w:r w:rsidR="0078015C">
              <w:rPr>
                <w:rFonts w:asciiTheme="majorBidi" w:eastAsia="Angsana New" w:hAnsiTheme="majorBidi" w:cstheme="majorBidi"/>
                <w:sz w:val="28"/>
                <w:szCs w:val="28"/>
              </w:rPr>
              <w:t>9,286</w:t>
            </w:r>
          </w:p>
        </w:tc>
        <w:tc>
          <w:tcPr>
            <w:tcW w:w="1305" w:type="dxa"/>
          </w:tcPr>
          <w:p w:rsidR="00F079E6" w:rsidRPr="00630DAB" w:rsidRDefault="0078015C" w:rsidP="00F079E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269,651</w:t>
            </w:r>
          </w:p>
        </w:tc>
        <w:tc>
          <w:tcPr>
            <w:tcW w:w="1305" w:type="dxa"/>
            <w:vAlign w:val="bottom"/>
          </w:tcPr>
          <w:p w:rsidR="00F079E6" w:rsidRPr="00630DAB" w:rsidRDefault="00F079E6" w:rsidP="00F079E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="0078015C">
              <w:rPr>
                <w:rFonts w:asciiTheme="majorBidi" w:eastAsia="Angsana New" w:hAnsiTheme="majorBidi" w:cstheme="majorBidi"/>
                <w:sz w:val="28"/>
                <w:szCs w:val="28"/>
              </w:rPr>
              <w:t>90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78015C">
              <w:rPr>
                <w:rFonts w:asciiTheme="majorBidi" w:eastAsia="Angsana New" w:hAnsiTheme="majorBidi" w:cstheme="majorBidi"/>
                <w:sz w:val="28"/>
                <w:szCs w:val="28"/>
              </w:rPr>
              <w:t>815</w:t>
            </w:r>
          </w:p>
        </w:tc>
      </w:tr>
    </w:tbl>
    <w:p w:rsidR="008634AC" w:rsidRPr="00630DAB" w:rsidRDefault="008634AC" w:rsidP="008634A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B1CF2" w:rsidRPr="00630DAB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กำไรและผลตอบแทนจากเครื่องมือทางการเงิน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83"/>
        <w:gridCol w:w="1305"/>
        <w:gridCol w:w="1304"/>
        <w:gridCol w:w="1304"/>
        <w:gridCol w:w="1304"/>
      </w:tblGrid>
      <w:tr w:rsidR="005B1CF2" w:rsidRPr="00630DAB" w:rsidTr="003E6368">
        <w:tc>
          <w:tcPr>
            <w:tcW w:w="4083" w:type="dxa"/>
            <w:vAlign w:val="bottom"/>
          </w:tcPr>
          <w:p w:rsidR="005B1CF2" w:rsidRPr="00630DAB" w:rsidRDefault="005B1CF2" w:rsidP="005B1CF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9" w:type="dxa"/>
            <w:gridSpan w:val="2"/>
            <w:vAlign w:val="bottom"/>
          </w:tcPr>
          <w:p w:rsidR="005B1CF2" w:rsidRPr="00630DAB" w:rsidRDefault="005B1CF2" w:rsidP="005B1CF2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8" w:type="dxa"/>
            <w:gridSpan w:val="2"/>
            <w:vAlign w:val="bottom"/>
          </w:tcPr>
          <w:p w:rsidR="005B1CF2" w:rsidRPr="00630DAB" w:rsidRDefault="005B1CF2" w:rsidP="005B1CF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634AC" w:rsidRPr="00630DAB" w:rsidTr="003E6368">
        <w:tc>
          <w:tcPr>
            <w:tcW w:w="4083" w:type="dxa"/>
            <w:vAlign w:val="bottom"/>
          </w:tcPr>
          <w:p w:rsidR="008634AC" w:rsidRPr="00630DAB" w:rsidRDefault="008634A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9" w:type="dxa"/>
            <w:gridSpan w:val="2"/>
            <w:vAlign w:val="bottom"/>
            <w:hideMark/>
          </w:tcPr>
          <w:p w:rsidR="008634AC" w:rsidRPr="00630DAB" w:rsidRDefault="008634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972D1C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9561C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08" w:type="dxa"/>
            <w:gridSpan w:val="2"/>
            <w:vAlign w:val="bottom"/>
            <w:hideMark/>
          </w:tcPr>
          <w:p w:rsidR="008634AC" w:rsidRPr="00630DAB" w:rsidRDefault="00A95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</w:t>
            </w:r>
            <w:r w:rsidR="008634AC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   วันที่</w:t>
            </w:r>
            <w:r w:rsidR="008634AC"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72D1C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634AC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="008634AC"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</w:tr>
      <w:tr w:rsidR="00F079E6" w:rsidRPr="00630DAB" w:rsidTr="003E6368">
        <w:tc>
          <w:tcPr>
            <w:tcW w:w="4083" w:type="dxa"/>
            <w:vAlign w:val="bottom"/>
          </w:tcPr>
          <w:p w:rsidR="00F079E6" w:rsidRPr="00630DAB" w:rsidRDefault="00F079E6" w:rsidP="00F079E6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:rsidR="00F079E6" w:rsidRPr="00630DAB" w:rsidRDefault="00F079E6" w:rsidP="00F079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  <w:hideMark/>
          </w:tcPr>
          <w:p w:rsidR="00F079E6" w:rsidRPr="00630DAB" w:rsidRDefault="00F079E6" w:rsidP="00F079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4" w:type="dxa"/>
            <w:vAlign w:val="bottom"/>
            <w:hideMark/>
          </w:tcPr>
          <w:p w:rsidR="00F079E6" w:rsidRPr="00630DAB" w:rsidRDefault="00F079E6" w:rsidP="00F079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  <w:hideMark/>
          </w:tcPr>
          <w:p w:rsidR="00F079E6" w:rsidRPr="00630DAB" w:rsidRDefault="00F079E6" w:rsidP="00F079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F079E6" w:rsidRPr="00630DAB" w:rsidTr="003F4914">
        <w:tc>
          <w:tcPr>
            <w:tcW w:w="4083" w:type="dxa"/>
            <w:vAlign w:val="bottom"/>
            <w:hideMark/>
          </w:tcPr>
          <w:p w:rsidR="00F079E6" w:rsidRPr="00630DAB" w:rsidRDefault="00F079E6" w:rsidP="00F079E6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</w:t>
            </w:r>
            <w:r w:rsidR="00577D29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577D2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ขาดทุน)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305" w:type="dxa"/>
          </w:tcPr>
          <w:p w:rsidR="00577D29" w:rsidRPr="00630DAB" w:rsidRDefault="00577D29" w:rsidP="00F079E6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(15,799)</w:t>
            </w:r>
          </w:p>
        </w:tc>
        <w:tc>
          <w:tcPr>
            <w:tcW w:w="1304" w:type="dxa"/>
          </w:tcPr>
          <w:p w:rsidR="00F079E6" w:rsidRPr="00630DAB" w:rsidRDefault="00F079E6" w:rsidP="00F079E6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19,135</w:t>
            </w:r>
          </w:p>
        </w:tc>
        <w:tc>
          <w:tcPr>
            <w:tcW w:w="1304" w:type="dxa"/>
          </w:tcPr>
          <w:p w:rsidR="00F079E6" w:rsidRPr="00630DAB" w:rsidRDefault="00577D29" w:rsidP="00F079E6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7,032</w:t>
            </w:r>
          </w:p>
        </w:tc>
        <w:tc>
          <w:tcPr>
            <w:tcW w:w="1304" w:type="dxa"/>
            <w:vAlign w:val="bottom"/>
          </w:tcPr>
          <w:p w:rsidR="00F079E6" w:rsidRPr="00630DAB" w:rsidRDefault="00F079E6" w:rsidP="00F079E6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31,344</w:t>
            </w:r>
          </w:p>
        </w:tc>
      </w:tr>
      <w:tr w:rsidR="00F079E6" w:rsidRPr="00630DAB" w:rsidTr="003F4914">
        <w:tc>
          <w:tcPr>
            <w:tcW w:w="4083" w:type="dxa"/>
            <w:vAlign w:val="bottom"/>
            <w:hideMark/>
          </w:tcPr>
          <w:p w:rsidR="00F079E6" w:rsidRPr="00630DAB" w:rsidRDefault="00F079E6" w:rsidP="00F079E6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กำไร(ขาดทุน)จากตราสารอนุพันธ์</w:t>
            </w:r>
          </w:p>
        </w:tc>
        <w:tc>
          <w:tcPr>
            <w:tcW w:w="1305" w:type="dxa"/>
          </w:tcPr>
          <w:p w:rsidR="00F079E6" w:rsidRPr="00630DAB" w:rsidRDefault="00577D29" w:rsidP="00F079E6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19,639</w:t>
            </w:r>
          </w:p>
        </w:tc>
        <w:tc>
          <w:tcPr>
            <w:tcW w:w="1304" w:type="dxa"/>
          </w:tcPr>
          <w:p w:rsidR="00F079E6" w:rsidRPr="00630DAB" w:rsidRDefault="00F079E6" w:rsidP="00F079E6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(17,221)</w:t>
            </w:r>
          </w:p>
        </w:tc>
        <w:tc>
          <w:tcPr>
            <w:tcW w:w="1304" w:type="dxa"/>
          </w:tcPr>
          <w:p w:rsidR="00F079E6" w:rsidRPr="00630DAB" w:rsidRDefault="00577D29" w:rsidP="00F079E6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2,820</w:t>
            </w:r>
          </w:p>
        </w:tc>
        <w:tc>
          <w:tcPr>
            <w:tcW w:w="1304" w:type="dxa"/>
            <w:vAlign w:val="bottom"/>
          </w:tcPr>
          <w:p w:rsidR="00F079E6" w:rsidRPr="00630DAB" w:rsidRDefault="00F079E6" w:rsidP="00F079E6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(13,199)</w:t>
            </w:r>
          </w:p>
        </w:tc>
      </w:tr>
      <w:tr w:rsidR="00F079E6" w:rsidRPr="00630DAB" w:rsidTr="003F4914">
        <w:tc>
          <w:tcPr>
            <w:tcW w:w="4083" w:type="dxa"/>
            <w:vAlign w:val="bottom"/>
            <w:hideMark/>
          </w:tcPr>
          <w:p w:rsidR="00F079E6" w:rsidRPr="00630DAB" w:rsidRDefault="00F079E6" w:rsidP="00F079E6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1305" w:type="dxa"/>
          </w:tcPr>
          <w:p w:rsidR="00F079E6" w:rsidRPr="00630DAB" w:rsidRDefault="00577D29" w:rsidP="00F079E6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14,849</w:t>
            </w:r>
          </w:p>
        </w:tc>
        <w:tc>
          <w:tcPr>
            <w:tcW w:w="1304" w:type="dxa"/>
          </w:tcPr>
          <w:p w:rsidR="00F079E6" w:rsidRPr="00630DAB" w:rsidRDefault="00F079E6" w:rsidP="00F079E6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16,871</w:t>
            </w:r>
          </w:p>
        </w:tc>
        <w:tc>
          <w:tcPr>
            <w:tcW w:w="1304" w:type="dxa"/>
          </w:tcPr>
          <w:p w:rsidR="00F079E6" w:rsidRPr="00630DAB" w:rsidRDefault="00577D29" w:rsidP="00F079E6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47,558</w:t>
            </w:r>
          </w:p>
        </w:tc>
        <w:tc>
          <w:tcPr>
            <w:tcW w:w="1304" w:type="dxa"/>
            <w:vAlign w:val="bottom"/>
          </w:tcPr>
          <w:p w:rsidR="00F079E6" w:rsidRPr="00630DAB" w:rsidRDefault="00F079E6" w:rsidP="00F079E6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51,831</w:t>
            </w:r>
          </w:p>
        </w:tc>
      </w:tr>
      <w:tr w:rsidR="00F079E6" w:rsidRPr="00630DAB" w:rsidTr="003F4914">
        <w:tc>
          <w:tcPr>
            <w:tcW w:w="4083" w:type="dxa"/>
            <w:vAlign w:val="bottom"/>
            <w:hideMark/>
          </w:tcPr>
          <w:p w:rsidR="00F079E6" w:rsidRPr="00630DAB" w:rsidRDefault="00F079E6" w:rsidP="00F079E6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305" w:type="dxa"/>
          </w:tcPr>
          <w:p w:rsidR="00F079E6" w:rsidRPr="00630DAB" w:rsidRDefault="00577D29" w:rsidP="00F079E6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18,689</w:t>
            </w:r>
          </w:p>
        </w:tc>
        <w:tc>
          <w:tcPr>
            <w:tcW w:w="1304" w:type="dxa"/>
          </w:tcPr>
          <w:p w:rsidR="00F079E6" w:rsidRPr="00630DAB" w:rsidRDefault="00F079E6" w:rsidP="00F079E6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18,785</w:t>
            </w:r>
          </w:p>
        </w:tc>
        <w:tc>
          <w:tcPr>
            <w:tcW w:w="1304" w:type="dxa"/>
          </w:tcPr>
          <w:p w:rsidR="00F079E6" w:rsidRPr="00630DAB" w:rsidRDefault="00577D29" w:rsidP="00F079E6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57,410</w:t>
            </w:r>
          </w:p>
        </w:tc>
        <w:tc>
          <w:tcPr>
            <w:tcW w:w="1304" w:type="dxa"/>
            <w:vAlign w:val="bottom"/>
          </w:tcPr>
          <w:p w:rsidR="00F079E6" w:rsidRPr="00630DAB" w:rsidRDefault="00F079E6" w:rsidP="00F079E6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69,976</w:t>
            </w:r>
          </w:p>
        </w:tc>
      </w:tr>
    </w:tbl>
    <w:p w:rsidR="00027555" w:rsidRPr="00630DAB" w:rsidRDefault="00DA5641" w:rsidP="003E636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0EB3" w:rsidRPr="00630DA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:rsidR="00135AC9" w:rsidRPr="00630DAB" w:rsidRDefault="009F12A0" w:rsidP="003E6368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</w:rPr>
        <w:tab/>
      </w:r>
      <w:r w:rsidR="00F83543" w:rsidRPr="00630DAB">
        <w:rPr>
          <w:rFonts w:asciiTheme="majorBidi" w:hAnsiTheme="majorBidi" w:cstheme="majorBidi"/>
          <w:spacing w:val="8"/>
          <w:sz w:val="32"/>
          <w:szCs w:val="32"/>
          <w:cs/>
        </w:rPr>
        <w:t>กําไรต่อหุ้นขั้นพื้นฐานคำนวณโดยการหารกำไรสำหรับ</w:t>
      </w:r>
      <w:r w:rsidR="00187A09" w:rsidRPr="00630DAB">
        <w:rPr>
          <w:rFonts w:asciiTheme="majorBidi" w:hAnsiTheme="majorBidi" w:cstheme="majorBidi"/>
          <w:spacing w:val="8"/>
          <w:sz w:val="32"/>
          <w:szCs w:val="32"/>
          <w:cs/>
        </w:rPr>
        <w:t>งวด</w:t>
      </w:r>
      <w:r w:rsidR="00C36119" w:rsidRPr="00630DAB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76023A" w:rsidRPr="00630DAB">
        <w:rPr>
          <w:rFonts w:asciiTheme="majorBidi" w:hAnsiTheme="majorBidi" w:cstheme="majorBidi"/>
          <w:spacing w:val="8"/>
          <w:sz w:val="32"/>
          <w:szCs w:val="32"/>
          <w:cs/>
        </w:rPr>
        <w:t>(ไม่รวมกำไรขาดทุนเบ็ดเสร็จอื่น)</w:t>
      </w:r>
      <w:r w:rsidR="00C36119" w:rsidRPr="00630DAB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F83543" w:rsidRPr="00630DAB">
        <w:rPr>
          <w:rFonts w:asciiTheme="majorBidi" w:hAnsiTheme="majorBidi" w:cstheme="majorBidi"/>
          <w:spacing w:val="8"/>
          <w:sz w:val="32"/>
          <w:szCs w:val="32"/>
          <w:cs/>
        </w:rPr>
        <w:t>ด้วยจำนวนหุ้นสามัญถัวเฉลี่ยถ่วงน้ำหนักที่ออกจำหน่ายอยู่ในระหว่าง</w:t>
      </w:r>
      <w:r w:rsidR="00187A09" w:rsidRPr="00630DAB">
        <w:rPr>
          <w:rFonts w:asciiTheme="majorBidi" w:hAnsiTheme="majorBidi" w:cstheme="majorBidi"/>
          <w:spacing w:val="8"/>
          <w:sz w:val="32"/>
          <w:szCs w:val="32"/>
          <w:cs/>
        </w:rPr>
        <w:t>งวด</w:t>
      </w:r>
    </w:p>
    <w:p w:rsidR="00DC220E" w:rsidRPr="00630DAB" w:rsidRDefault="00DC220E" w:rsidP="003E6368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F1535" w:rsidRPr="00630DAB" w:rsidRDefault="00C80EB3" w:rsidP="003E6368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EF1535"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EF153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153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:rsidR="00EF1535" w:rsidRPr="00630DAB" w:rsidRDefault="00EF1535" w:rsidP="003E6368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4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30DAB">
        <w:rPr>
          <w:rFonts w:asciiTheme="majorBidi" w:eastAsia="Angsana New" w:hAnsiTheme="majorBidi" w:cstheme="majorBidi"/>
          <w:sz w:val="32"/>
          <w:szCs w:val="32"/>
          <w:cs/>
        </w:rPr>
        <w:t>ใน</w:t>
      </w:r>
      <w:r w:rsidRPr="00630DAB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บริษัทฯได้ประกาศจ่ายเงินปันผลให้แก่ผู้ถือหุ้นโดยมีรายละเอียดดังต่อไปนี้</w:t>
      </w:r>
    </w:p>
    <w:tbl>
      <w:tblPr>
        <w:tblW w:w="9150" w:type="dxa"/>
        <w:tblInd w:w="450" w:type="dxa"/>
        <w:tblLook w:val="01E0" w:firstRow="1" w:lastRow="1" w:firstColumn="1" w:lastColumn="1" w:noHBand="0" w:noVBand="0"/>
      </w:tblPr>
      <w:tblGrid>
        <w:gridCol w:w="2850"/>
        <w:gridCol w:w="2250"/>
        <w:gridCol w:w="1551"/>
        <w:gridCol w:w="2499"/>
      </w:tblGrid>
      <w:tr w:rsidR="00EF1535" w:rsidRPr="00630DAB" w:rsidTr="003E6368">
        <w:tc>
          <w:tcPr>
            <w:tcW w:w="2850" w:type="dxa"/>
          </w:tcPr>
          <w:p w:rsidR="00EF1535" w:rsidRPr="00630DAB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EF1535" w:rsidRPr="00630DAB" w:rsidRDefault="00EF1535" w:rsidP="00797B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1" w:type="dxa"/>
            <w:vAlign w:val="bottom"/>
          </w:tcPr>
          <w:p w:rsidR="00EF1535" w:rsidRPr="00630DAB" w:rsidRDefault="00EF1535" w:rsidP="00797B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จำนวนเงินปันผล     ที่ประกาศจ่าย</w:t>
            </w:r>
          </w:p>
        </w:tc>
        <w:tc>
          <w:tcPr>
            <w:tcW w:w="2499" w:type="dxa"/>
            <w:vAlign w:val="bottom"/>
          </w:tcPr>
          <w:p w:rsidR="00EF1535" w:rsidRPr="00630DAB" w:rsidRDefault="00EF1535" w:rsidP="00797B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เงินปันผลที่                  ประกาศจ่ายต่อหุ้น</w:t>
            </w:r>
          </w:p>
        </w:tc>
      </w:tr>
      <w:tr w:rsidR="00EF1535" w:rsidRPr="00630DAB" w:rsidTr="003E6368">
        <w:tc>
          <w:tcPr>
            <w:tcW w:w="2850" w:type="dxa"/>
          </w:tcPr>
          <w:p w:rsidR="00EF1535" w:rsidRPr="00630DAB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:rsidR="00EF1535" w:rsidRPr="00630DAB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</w:tcPr>
          <w:p w:rsidR="00EF1535" w:rsidRPr="00630DAB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499" w:type="dxa"/>
          </w:tcPr>
          <w:p w:rsidR="00EF1535" w:rsidRPr="00630DAB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EF1535" w:rsidRPr="00630DAB" w:rsidTr="003E6368">
        <w:tc>
          <w:tcPr>
            <w:tcW w:w="2850" w:type="dxa"/>
          </w:tcPr>
          <w:p w:rsidR="00EF1535" w:rsidRPr="00630DAB" w:rsidRDefault="00EF1535" w:rsidP="00DA5641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="00972D1C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B250B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F079E6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50" w:type="dxa"/>
          </w:tcPr>
          <w:p w:rsidR="00EF1535" w:rsidRPr="00630DAB" w:rsidRDefault="00EF1535" w:rsidP="00DA5641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="00DF1364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DF1364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/</w:t>
            </w:r>
            <w:r w:rsidR="00DF1364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FB250B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F079E6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เมื่อวันที่ </w:t>
            </w:r>
            <w:r w:rsidR="00972D1C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="00F079E6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="00972D1C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F079E6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51" w:type="dxa"/>
          </w:tcPr>
          <w:p w:rsidR="00EF1535" w:rsidRPr="00630DAB" w:rsidRDefault="00F079E6" w:rsidP="00797B0A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499" w:type="dxa"/>
          </w:tcPr>
          <w:p w:rsidR="00972D1C" w:rsidRPr="00630DAB" w:rsidRDefault="00EF1535" w:rsidP="00DF1364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="00F079E6">
              <w:rPr>
                <w:rFonts w:asciiTheme="majorBidi" w:eastAsia="Angsana New" w:hAnsiTheme="majorBidi" w:cstheme="majorBidi"/>
                <w:sz w:val="28"/>
                <w:szCs w:val="28"/>
              </w:rPr>
              <w:t>078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972D1C" w:rsidRPr="00630DAB" w:rsidRDefault="00EF1535" w:rsidP="00DF1364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(จากจำนวนหุ้นสามัญ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,150,469,000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หุ้น </w:t>
            </w:r>
          </w:p>
          <w:p w:rsidR="00EF1535" w:rsidRPr="00630DAB" w:rsidRDefault="00EF1535" w:rsidP="00DF1364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มูลค่าตราไว้หุ้นละ 1 บาท)</w:t>
            </w:r>
          </w:p>
        </w:tc>
      </w:tr>
      <w:tr w:rsidR="00F079E6" w:rsidRPr="00630DAB" w:rsidTr="003E6368">
        <w:tc>
          <w:tcPr>
            <w:tcW w:w="2850" w:type="dxa"/>
          </w:tcPr>
          <w:p w:rsidR="00F079E6" w:rsidRPr="00630DAB" w:rsidRDefault="00F079E6" w:rsidP="00F079E6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250" w:type="dxa"/>
          </w:tcPr>
          <w:p w:rsidR="00F079E6" w:rsidRPr="00630DAB" w:rsidRDefault="00F079E6" w:rsidP="00F079E6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/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2561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เมื่อวันที่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27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51" w:type="dxa"/>
          </w:tcPr>
          <w:p w:rsidR="00F079E6" w:rsidRPr="00630DAB" w:rsidRDefault="00F079E6" w:rsidP="00F079E6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499" w:type="dxa"/>
          </w:tcPr>
          <w:p w:rsidR="00F079E6" w:rsidRPr="00630DAB" w:rsidRDefault="00F079E6" w:rsidP="00F079E6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21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F079E6" w:rsidRPr="00630DAB" w:rsidRDefault="00F079E6" w:rsidP="00F079E6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(จากจำนวนหุ้นสามัญ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,150,469,000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หุ้น </w:t>
            </w:r>
          </w:p>
          <w:p w:rsidR="00F079E6" w:rsidRPr="00630DAB" w:rsidRDefault="00F079E6" w:rsidP="00F079E6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มูลค่าตราไว้หุ้นละ 1 บาท)</w:t>
            </w:r>
          </w:p>
        </w:tc>
      </w:tr>
    </w:tbl>
    <w:p w:rsidR="00027555" w:rsidRPr="00630DAB" w:rsidRDefault="0008607C" w:rsidP="003E6368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FB250B"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816EC" w:rsidRPr="00630DAB" w:rsidRDefault="00027555" w:rsidP="003E6368">
      <w:pPr>
        <w:tabs>
          <w:tab w:val="right" w:pos="5040"/>
          <w:tab w:val="right" w:pos="6390"/>
          <w:tab w:val="right" w:pos="819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</w:rPr>
        <w:tab/>
      </w:r>
      <w:r w:rsidR="00D33471" w:rsidRPr="00630DA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1F2D" w:rsidRPr="00630DAB">
        <w:rPr>
          <w:rFonts w:asciiTheme="majorBidi" w:hAnsiTheme="majorBidi" w:cstheme="majorBidi"/>
          <w:sz w:val="32"/>
          <w:szCs w:val="32"/>
          <w:cs/>
        </w:rPr>
        <w:t>งวด</w:t>
      </w:r>
      <w:r w:rsidR="00D33471" w:rsidRPr="00630DAB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บริษัทฯมีรายการธุรกิจที่สำคัญกับบริษัทที่เกี่ยวข้องกันดังต่อไปนี้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5321"/>
        <w:gridCol w:w="3728"/>
      </w:tblGrid>
      <w:tr w:rsidR="002D503A" w:rsidRPr="00630DAB" w:rsidTr="003E6368">
        <w:tc>
          <w:tcPr>
            <w:tcW w:w="5321" w:type="dxa"/>
          </w:tcPr>
          <w:p w:rsidR="002D503A" w:rsidRPr="00630DAB" w:rsidRDefault="002D503A" w:rsidP="003E6368">
            <w:pPr>
              <w:pBdr>
                <w:bottom w:val="single" w:sz="4" w:space="1" w:color="auto"/>
              </w:pBdr>
              <w:tabs>
                <w:tab w:val="right" w:pos="79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728" w:type="dxa"/>
          </w:tcPr>
          <w:p w:rsidR="002D503A" w:rsidRPr="00630DAB" w:rsidRDefault="002D503A" w:rsidP="003E63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E23115" w:rsidRPr="00630DAB" w:rsidTr="003E6368">
        <w:tc>
          <w:tcPr>
            <w:tcW w:w="5321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Nomura </w:t>
            </w:r>
            <w:r w:rsidR="00CA322C" w:rsidRPr="00630DAB">
              <w:rPr>
                <w:rFonts w:asciiTheme="majorBidi" w:hAnsiTheme="majorBidi" w:cstheme="majorBidi"/>
                <w:sz w:val="28"/>
                <w:szCs w:val="28"/>
              </w:rPr>
              <w:t>Holdings,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322C" w:rsidRPr="00630DAB">
              <w:rPr>
                <w:rFonts w:asciiTheme="majorBidi" w:hAnsiTheme="majorBidi" w:cstheme="majorBidi"/>
                <w:sz w:val="28"/>
                <w:szCs w:val="28"/>
              </w:rPr>
              <w:t>Inc.</w:t>
            </w:r>
          </w:p>
        </w:tc>
        <w:tc>
          <w:tcPr>
            <w:tcW w:w="3728" w:type="dxa"/>
            <w:vAlign w:val="bottom"/>
          </w:tcPr>
          <w:p w:rsidR="00E23115" w:rsidRPr="00630DAB" w:rsidRDefault="00CA322C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บริษัทใหญ่ของกลุ่มบริษัท </w:t>
            </w:r>
          </w:p>
        </w:tc>
      </w:tr>
      <w:tr w:rsidR="00CA322C" w:rsidRPr="00630DAB" w:rsidTr="003E6368">
        <w:tc>
          <w:tcPr>
            <w:tcW w:w="5321" w:type="dxa"/>
            <w:vAlign w:val="bottom"/>
          </w:tcPr>
          <w:p w:rsidR="00CA322C" w:rsidRPr="00630DAB" w:rsidRDefault="00CA322C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Nomura Singapore Limited</w:t>
            </w:r>
          </w:p>
        </w:tc>
        <w:tc>
          <w:tcPr>
            <w:tcW w:w="3728" w:type="dxa"/>
            <w:vAlign w:val="bottom"/>
          </w:tcPr>
          <w:p w:rsidR="00CA322C" w:rsidRPr="00630DAB" w:rsidRDefault="00CA322C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630DAB" w:rsidTr="003E6368">
        <w:tc>
          <w:tcPr>
            <w:tcW w:w="5321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Nomura Securities </w:t>
            </w:r>
            <w:proofErr w:type="gramStart"/>
            <w:r w:rsidRPr="00630DAB">
              <w:rPr>
                <w:rFonts w:asciiTheme="majorBidi" w:hAnsiTheme="majorBidi" w:cstheme="majorBidi"/>
                <w:sz w:val="28"/>
                <w:szCs w:val="28"/>
              </w:rPr>
              <w:t>Co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,Ltd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proofErr w:type="gramEnd"/>
          </w:p>
        </w:tc>
        <w:tc>
          <w:tcPr>
            <w:tcW w:w="3728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630DAB" w:rsidTr="003E6368">
        <w:tc>
          <w:tcPr>
            <w:tcW w:w="5321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 xml:space="preserve">Nomura International 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Hong Kong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3728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630DAB" w:rsidTr="003E6368">
        <w:tc>
          <w:tcPr>
            <w:tcW w:w="5321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Nomura International Plc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630DAB" w:rsidTr="003E6368">
        <w:tc>
          <w:tcPr>
            <w:tcW w:w="5321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3728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630DAB" w:rsidTr="003E6368">
        <w:tc>
          <w:tcPr>
            <w:tcW w:w="5321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3728" w:type="dxa"/>
            <w:vAlign w:val="bottom"/>
          </w:tcPr>
          <w:p w:rsidR="00E23115" w:rsidRPr="00630DAB" w:rsidRDefault="00E23115" w:rsidP="003E6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DC220E" w:rsidRPr="00630DAB" w:rsidRDefault="0074751F" w:rsidP="0059060C">
      <w:pPr>
        <w:tabs>
          <w:tab w:val="right" w:pos="5040"/>
          <w:tab w:val="right" w:pos="6390"/>
          <w:tab w:val="right" w:pos="81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</w:r>
    </w:p>
    <w:p w:rsidR="00DC220E" w:rsidRPr="00630DAB" w:rsidRDefault="00DC220E">
      <w:pPr>
        <w:rPr>
          <w:rFonts w:asciiTheme="majorBidi" w:hAnsiTheme="majorBidi" w:cstheme="majorBidi"/>
          <w:sz w:val="32"/>
          <w:szCs w:val="32"/>
          <w:cs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32CEF" w:rsidRPr="00630DAB" w:rsidRDefault="00DC220E" w:rsidP="003E6368">
      <w:pPr>
        <w:tabs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E816EC" w:rsidRPr="00630DAB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>ดังกล่าวเป็นไปตามเงื่อนไขทางการค้าและเกณฑ์ตามสัญญาที่ตกลงร่วมกันระหว่างบริษัทฯและบริษัทเหล่านั้น</w:t>
      </w:r>
      <w:r w:rsidR="00C15E1E" w:rsidRPr="00630DAB">
        <w:rPr>
          <w:rFonts w:asciiTheme="majorBidi" w:hAnsiTheme="majorBidi" w:cstheme="majorBidi"/>
          <w:sz w:val="32"/>
          <w:szCs w:val="32"/>
          <w:cs/>
        </w:rPr>
        <w:t>ซึ่งเป็นไป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>ตามปกติธุรกิจ</w:t>
      </w:r>
      <w:r w:rsidR="00411AC0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>โดย</w:t>
      </w:r>
      <w:r w:rsidR="00E92F80" w:rsidRPr="00630DAB">
        <w:rPr>
          <w:rFonts w:asciiTheme="majorBidi" w:hAnsiTheme="majorBidi" w:cstheme="majorBidi"/>
          <w:sz w:val="32"/>
          <w:szCs w:val="32"/>
          <w:cs/>
        </w:rPr>
        <w:t>รายการที่มีสาระสำคัญ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  <w:r w:rsidR="00CC391D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2"/>
        <w:gridCol w:w="20"/>
        <w:gridCol w:w="1060"/>
        <w:gridCol w:w="1080"/>
        <w:gridCol w:w="1080"/>
        <w:gridCol w:w="1080"/>
        <w:gridCol w:w="2683"/>
      </w:tblGrid>
      <w:tr w:rsidR="00CC391D" w:rsidRPr="00630DAB" w:rsidTr="000738D4">
        <w:trPr>
          <w:trHeight w:val="20"/>
        </w:trPr>
        <w:tc>
          <w:tcPr>
            <w:tcW w:w="2902" w:type="dxa"/>
            <w:gridSpan w:val="2"/>
          </w:tcPr>
          <w:p w:rsidR="00CC391D" w:rsidRPr="00630DAB" w:rsidRDefault="00CC391D" w:rsidP="003E6368">
            <w:pPr>
              <w:tabs>
                <w:tab w:val="left" w:pos="102"/>
              </w:tabs>
              <w:ind w:left="204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983" w:type="dxa"/>
            <w:gridSpan w:val="5"/>
            <w:hideMark/>
          </w:tcPr>
          <w:p w:rsidR="00CC391D" w:rsidRPr="00630DAB" w:rsidRDefault="00CC391D" w:rsidP="003E6368">
            <w:pPr>
              <w:ind w:left="164" w:hanging="16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04358B"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พัน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CC391D" w:rsidRPr="00630DAB" w:rsidTr="000738D4">
        <w:trPr>
          <w:tblHeader/>
        </w:trPr>
        <w:tc>
          <w:tcPr>
            <w:tcW w:w="2882" w:type="dxa"/>
          </w:tcPr>
          <w:p w:rsidR="00CC391D" w:rsidRPr="00630DAB" w:rsidRDefault="00CC391D" w:rsidP="003E6368">
            <w:pPr>
              <w:tabs>
                <w:tab w:val="left" w:pos="1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:rsidR="00CC391D" w:rsidRPr="00630DAB" w:rsidRDefault="00CC391D" w:rsidP="003E6368">
            <w:pPr>
              <w:pBdr>
                <w:bottom w:val="single" w:sz="4" w:space="1" w:color="auto"/>
              </w:pBdr>
              <w:ind w:lef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CC391D" w:rsidRPr="00630DAB" w:rsidRDefault="00CC391D" w:rsidP="003E6368">
            <w:pPr>
              <w:pBdr>
                <w:bottom w:val="single" w:sz="4" w:space="1" w:color="auto"/>
              </w:pBdr>
              <w:ind w:lef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9E7847"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83" w:type="dxa"/>
            <w:vAlign w:val="bottom"/>
            <w:hideMark/>
          </w:tcPr>
          <w:p w:rsidR="00CC391D" w:rsidRPr="00630DAB" w:rsidRDefault="00CC391D" w:rsidP="003E6368">
            <w:pPr>
              <w:pBdr>
                <w:bottom w:val="single" w:sz="4" w:space="1" w:color="auto"/>
              </w:pBd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C1190" w:rsidRPr="00630DAB" w:rsidTr="000738D4">
        <w:trPr>
          <w:tblHeader/>
        </w:trPr>
        <w:tc>
          <w:tcPr>
            <w:tcW w:w="2882" w:type="dxa"/>
          </w:tcPr>
          <w:p w:rsidR="00AC1190" w:rsidRPr="00630DAB" w:rsidRDefault="00AC1190" w:rsidP="00AC1190">
            <w:pPr>
              <w:tabs>
                <w:tab w:val="left" w:pos="1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AC1190" w:rsidRPr="00630DAB" w:rsidRDefault="00AC1190" w:rsidP="00AC11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AC1190" w:rsidRPr="00630DAB" w:rsidRDefault="00AC1190" w:rsidP="00AC11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80" w:type="dxa"/>
            <w:vAlign w:val="bottom"/>
            <w:hideMark/>
          </w:tcPr>
          <w:p w:rsidR="00AC1190" w:rsidRPr="00630DAB" w:rsidRDefault="00AC1190" w:rsidP="00AC11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AC1190" w:rsidRPr="00630DAB" w:rsidRDefault="00AC1190" w:rsidP="00AC11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683" w:type="dxa"/>
            <w:vAlign w:val="bottom"/>
            <w:hideMark/>
          </w:tcPr>
          <w:p w:rsidR="00AC1190" w:rsidRPr="00630DAB" w:rsidRDefault="00AC1190" w:rsidP="00AC1190">
            <w:pP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(สำหรับงวด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C1190" w:rsidRPr="00630DAB" w:rsidTr="000738D4">
        <w:tc>
          <w:tcPr>
            <w:tcW w:w="2882" w:type="dxa"/>
            <w:hideMark/>
          </w:tcPr>
          <w:p w:rsidR="00AC1190" w:rsidRPr="00630DAB" w:rsidRDefault="00AC1190" w:rsidP="00AC1190">
            <w:pPr>
              <w:tabs>
                <w:tab w:val="left" w:pos="1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รายการที่เกิดขึ้นในระหว่างงวด </w:t>
            </w:r>
          </w:p>
        </w:tc>
        <w:tc>
          <w:tcPr>
            <w:tcW w:w="1080" w:type="dxa"/>
            <w:gridSpan w:val="2"/>
          </w:tcPr>
          <w:p w:rsidR="00AC1190" w:rsidRPr="00630DAB" w:rsidRDefault="00AC1190" w:rsidP="00AC1190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AC1190" w:rsidRPr="00630DAB" w:rsidRDefault="00AC1190" w:rsidP="00AC1190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AC1190" w:rsidRPr="00630DAB" w:rsidRDefault="00AC1190" w:rsidP="00AC1190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AC1190" w:rsidRPr="00630DAB" w:rsidRDefault="00AC1190" w:rsidP="00AC1190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AC1190" w:rsidRPr="00630DAB" w:rsidRDefault="00AC1190" w:rsidP="00AC1190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AC1190" w:rsidRPr="00630DAB" w:rsidTr="000738D4">
        <w:tc>
          <w:tcPr>
            <w:tcW w:w="2882" w:type="dxa"/>
            <w:hideMark/>
          </w:tcPr>
          <w:p w:rsidR="00AC1190" w:rsidRPr="00630DAB" w:rsidRDefault="00AC1190" w:rsidP="00AC1190">
            <w:pPr>
              <w:tabs>
                <w:tab w:val="left" w:pos="1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รายได้ค่านายหน้า </w:t>
            </w:r>
          </w:p>
        </w:tc>
        <w:tc>
          <w:tcPr>
            <w:tcW w:w="1080" w:type="dxa"/>
            <w:gridSpan w:val="2"/>
          </w:tcPr>
          <w:p w:rsidR="00AC1190" w:rsidRPr="00630DAB" w:rsidRDefault="00AC1190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AC1190" w:rsidRPr="00630DAB" w:rsidRDefault="00AC1190" w:rsidP="00AC1190">
            <w:pPr>
              <w:tabs>
                <w:tab w:val="decimal" w:pos="792"/>
              </w:tabs>
              <w:ind w:left="-101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AC1190" w:rsidRPr="00630DAB" w:rsidRDefault="00AC1190" w:rsidP="00AC1190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AC1190" w:rsidRPr="00630DAB" w:rsidRDefault="00AC1190" w:rsidP="00AC1190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AC1190" w:rsidRPr="00630DAB" w:rsidRDefault="00AC1190" w:rsidP="00AC1190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7069D5" w:rsidRPr="00630DAB" w:rsidTr="0006273F">
        <w:tc>
          <w:tcPr>
            <w:tcW w:w="2882" w:type="dxa"/>
            <w:hideMark/>
          </w:tcPr>
          <w:p w:rsidR="007069D5" w:rsidRPr="00630DAB" w:rsidRDefault="007069D5" w:rsidP="007069D5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International Plc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hideMark/>
          </w:tcPr>
          <w:p w:rsidR="007069D5" w:rsidRPr="00630DAB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97</w:t>
            </w:r>
          </w:p>
        </w:tc>
        <w:tc>
          <w:tcPr>
            <w:tcW w:w="2683" w:type="dxa"/>
            <w:hideMark/>
          </w:tcPr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7069D5" w:rsidRPr="00630DAB" w:rsidTr="003E6368">
        <w:trPr>
          <w:trHeight w:val="73"/>
        </w:trPr>
        <w:tc>
          <w:tcPr>
            <w:tcW w:w="2882" w:type="dxa"/>
            <w:hideMark/>
          </w:tcPr>
          <w:p w:rsidR="007069D5" w:rsidRPr="00630DAB" w:rsidRDefault="007069D5" w:rsidP="007069D5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Instinet Pacific Limited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4,657</w:t>
            </w:r>
          </w:p>
        </w:tc>
        <w:tc>
          <w:tcPr>
            <w:tcW w:w="1080" w:type="dxa"/>
            <w:hideMark/>
          </w:tcPr>
          <w:p w:rsidR="007069D5" w:rsidRPr="00630DAB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12,229</w:t>
            </w: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27,052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43,926</w:t>
            </w:r>
          </w:p>
        </w:tc>
        <w:tc>
          <w:tcPr>
            <w:tcW w:w="2683" w:type="dxa"/>
            <w:hideMark/>
          </w:tcPr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7069D5" w:rsidRPr="00630DAB" w:rsidTr="003E6368">
        <w:trPr>
          <w:trHeight w:val="73"/>
        </w:trPr>
        <w:tc>
          <w:tcPr>
            <w:tcW w:w="2882" w:type="dxa"/>
          </w:tcPr>
          <w:p w:rsidR="007069D5" w:rsidRPr="00630DAB" w:rsidRDefault="007069D5" w:rsidP="007069D5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2683" w:type="dxa"/>
          </w:tcPr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7069D5" w:rsidRPr="00630DAB" w:rsidTr="000738D4">
        <w:tc>
          <w:tcPr>
            <w:tcW w:w="2882" w:type="dxa"/>
            <w:hideMark/>
          </w:tcPr>
          <w:p w:rsidR="007069D5" w:rsidRPr="00630DAB" w:rsidRDefault="007069D5" w:rsidP="007069D5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ค่าธรรมเนียมรับจากการให้บริการสนับสนุนธุรกิจ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069D5" w:rsidRPr="00630DAB" w:rsidRDefault="007069D5" w:rsidP="007069D5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069D5" w:rsidRPr="00630DAB" w:rsidRDefault="007069D5" w:rsidP="007069D5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7069D5" w:rsidRPr="00630DAB" w:rsidRDefault="007069D5" w:rsidP="007069D5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9D5" w:rsidRPr="00630DAB" w:rsidTr="0006273F">
        <w:tc>
          <w:tcPr>
            <w:tcW w:w="2882" w:type="dxa"/>
            <w:hideMark/>
          </w:tcPr>
          <w:p w:rsidR="007069D5" w:rsidRPr="00630DAB" w:rsidRDefault="007069D5" w:rsidP="007069D5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3,359</w:t>
            </w:r>
          </w:p>
        </w:tc>
        <w:tc>
          <w:tcPr>
            <w:tcW w:w="1080" w:type="dxa"/>
            <w:hideMark/>
          </w:tcPr>
          <w:p w:rsidR="007069D5" w:rsidRPr="00630DAB" w:rsidRDefault="007069D5" w:rsidP="007069D5">
            <w:pPr>
              <w:tabs>
                <w:tab w:val="decimal" w:pos="792"/>
              </w:tabs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3,870</w:t>
            </w: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10,964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11,610</w:t>
            </w:r>
          </w:p>
        </w:tc>
        <w:tc>
          <w:tcPr>
            <w:tcW w:w="2683" w:type="dxa"/>
            <w:hideMark/>
          </w:tcPr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ต้นทุนที่เกิดขึ้นจริงบวกอัตรา                    กำไรร้อยละ 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10</w:t>
            </w:r>
          </w:p>
        </w:tc>
      </w:tr>
      <w:tr w:rsidR="007069D5" w:rsidRPr="00630DAB" w:rsidTr="000738D4">
        <w:tc>
          <w:tcPr>
            <w:tcW w:w="2882" w:type="dxa"/>
            <w:hideMark/>
          </w:tcPr>
          <w:p w:rsidR="007069D5" w:rsidRPr="00630DAB" w:rsidRDefault="007069D5" w:rsidP="007069D5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ค่าธรรมเนียมรับจากการให้บริการงานวาณิชธนกิจระหว่างประเทศ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7069D5" w:rsidRPr="00630DAB" w:rsidTr="0006273F">
        <w:tc>
          <w:tcPr>
            <w:tcW w:w="2882" w:type="dxa"/>
          </w:tcPr>
          <w:p w:rsidR="007069D5" w:rsidRPr="00630DAB" w:rsidRDefault="007069D5" w:rsidP="007069D5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  <w:p w:rsidR="007069D5" w:rsidRPr="00630DAB" w:rsidRDefault="007069D5" w:rsidP="007069D5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5,927</w:t>
            </w:r>
          </w:p>
        </w:tc>
        <w:tc>
          <w:tcPr>
            <w:tcW w:w="1080" w:type="dxa"/>
            <w:hideMark/>
          </w:tcPr>
          <w:p w:rsidR="007069D5" w:rsidRPr="00630DAB" w:rsidRDefault="007069D5" w:rsidP="007069D5">
            <w:pPr>
              <w:tabs>
                <w:tab w:val="decimal" w:pos="792"/>
              </w:tabs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8,190</w:t>
            </w: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19,002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23,747</w:t>
            </w:r>
          </w:p>
        </w:tc>
        <w:tc>
          <w:tcPr>
            <w:tcW w:w="2683" w:type="dxa"/>
            <w:hideMark/>
          </w:tcPr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ต้นทุนที่เกิดขึ้นจริงบวกอัตรา               กำไรร้อยละ 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10</w:t>
            </w:r>
          </w:p>
        </w:tc>
      </w:tr>
      <w:tr w:rsidR="007069D5" w:rsidRPr="00630DAB" w:rsidTr="000738D4">
        <w:tc>
          <w:tcPr>
            <w:tcW w:w="2882" w:type="dxa"/>
            <w:hideMark/>
          </w:tcPr>
          <w:p w:rsidR="007069D5" w:rsidRPr="00630DAB" w:rsidRDefault="007069D5" w:rsidP="007069D5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ค่าธรรมเนียมรับจากการแนะนำลูกค้า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069D5" w:rsidRPr="00630DAB" w:rsidRDefault="007069D5" w:rsidP="007069D5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069D5" w:rsidRPr="00630DAB" w:rsidRDefault="007069D5" w:rsidP="007069D5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7069D5" w:rsidRPr="00630DAB" w:rsidRDefault="007069D5" w:rsidP="007069D5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9D5" w:rsidRPr="00630DAB" w:rsidTr="0006273F">
        <w:tc>
          <w:tcPr>
            <w:tcW w:w="2882" w:type="dxa"/>
          </w:tcPr>
          <w:p w:rsidR="007069D5" w:rsidRPr="00630DAB" w:rsidRDefault="007069D5" w:rsidP="007069D5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  <w:p w:rsidR="007069D5" w:rsidRPr="00630DAB" w:rsidRDefault="007069D5" w:rsidP="007069D5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1080" w:type="dxa"/>
            <w:hideMark/>
          </w:tcPr>
          <w:p w:rsidR="007069D5" w:rsidRPr="00630DAB" w:rsidRDefault="007069D5" w:rsidP="007069D5">
            <w:pPr>
              <w:tabs>
                <w:tab w:val="decimal" w:pos="792"/>
              </w:tabs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2683" w:type="dxa"/>
            <w:hideMark/>
          </w:tcPr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คำนวณจากรายการที่เกิดขึ้นจริงของลูกค้าที่บริษัทฯแนะนำ และอัตราร้อยละที่กำหนดในสัญญา ซึ่งเทียบเคียงได้กับธุรกิจที่มีลักษณะเดียวกัน</w:t>
            </w:r>
          </w:p>
        </w:tc>
      </w:tr>
      <w:tr w:rsidR="007069D5" w:rsidRPr="00630DAB" w:rsidTr="000738D4">
        <w:tc>
          <w:tcPr>
            <w:tcW w:w="2882" w:type="dxa"/>
            <w:hideMark/>
          </w:tcPr>
          <w:p w:rsidR="007069D5" w:rsidRPr="00630DAB" w:rsidRDefault="007069D5" w:rsidP="007069D5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ค่าธรรมเนียมรับจากการยืมและให้ยืมหลักทรัพย์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069D5" w:rsidRPr="00630DAB" w:rsidRDefault="007069D5" w:rsidP="007069D5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069D5" w:rsidRPr="00630DAB" w:rsidRDefault="007069D5" w:rsidP="007069D5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7069D5" w:rsidRPr="00630DAB" w:rsidRDefault="007069D5" w:rsidP="007069D5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9D5" w:rsidRPr="00630DAB" w:rsidTr="0006273F">
        <w:tc>
          <w:tcPr>
            <w:tcW w:w="2882" w:type="dxa"/>
            <w:hideMark/>
          </w:tcPr>
          <w:p w:rsidR="007069D5" w:rsidRPr="00630DAB" w:rsidRDefault="007069D5" w:rsidP="007069D5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International Plc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683" w:type="dxa"/>
            <w:hideMark/>
          </w:tcPr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อัตราค่าธรรมเนียมที่คิดกับลูกค้าทั่วไป </w:t>
            </w:r>
          </w:p>
        </w:tc>
      </w:tr>
      <w:tr w:rsidR="007069D5" w:rsidRPr="00630DAB" w:rsidTr="0006273F">
        <w:tc>
          <w:tcPr>
            <w:tcW w:w="2882" w:type="dxa"/>
            <w:hideMark/>
          </w:tcPr>
          <w:p w:rsidR="007069D5" w:rsidRPr="00630DAB" w:rsidRDefault="007069D5" w:rsidP="007069D5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Instinet Pacific Limited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2683" w:type="dxa"/>
            <w:hideMark/>
          </w:tcPr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อัตราค่าธรรมเนียมที่คิดกับลูกค้าทั่วไป </w:t>
            </w:r>
          </w:p>
        </w:tc>
      </w:tr>
      <w:tr w:rsidR="007069D5" w:rsidRPr="00630DAB" w:rsidTr="000738D4">
        <w:tc>
          <w:tcPr>
            <w:tcW w:w="2882" w:type="dxa"/>
            <w:hideMark/>
          </w:tcPr>
          <w:p w:rsidR="007069D5" w:rsidRPr="00630DAB" w:rsidRDefault="007069D5" w:rsidP="007069D5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ค่าธรรมเนียมรับจากการให้บริการอื่นๆ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069D5" w:rsidRPr="00630DAB" w:rsidRDefault="007069D5" w:rsidP="007069D5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069D5" w:rsidRPr="00630DAB" w:rsidRDefault="007069D5" w:rsidP="007069D5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7069D5" w:rsidRPr="00630DAB" w:rsidRDefault="007069D5" w:rsidP="007069D5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9D5" w:rsidRPr="00630DAB" w:rsidTr="0006273F">
        <w:trPr>
          <w:trHeight w:val="20"/>
        </w:trPr>
        <w:tc>
          <w:tcPr>
            <w:tcW w:w="2882" w:type="dxa"/>
            <w:hideMark/>
          </w:tcPr>
          <w:p w:rsidR="007069D5" w:rsidRPr="00630DAB" w:rsidRDefault="007069D5" w:rsidP="007069D5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Securities Co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, Ltd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1,411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1,423</w:t>
            </w: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4,245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11,833</w:t>
            </w:r>
          </w:p>
        </w:tc>
        <w:tc>
          <w:tcPr>
            <w:tcW w:w="2683" w:type="dxa"/>
            <w:hideMark/>
          </w:tcPr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ab/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ปริมาณของงานที่ได้รับมอบหมาย </w:t>
            </w:r>
          </w:p>
        </w:tc>
      </w:tr>
      <w:tr w:rsidR="007069D5" w:rsidRPr="00630DAB" w:rsidTr="0006273F">
        <w:trPr>
          <w:trHeight w:val="20"/>
        </w:trPr>
        <w:tc>
          <w:tcPr>
            <w:tcW w:w="2882" w:type="dxa"/>
            <w:hideMark/>
          </w:tcPr>
          <w:p w:rsidR="007069D5" w:rsidRPr="00630DAB" w:rsidRDefault="007069D5" w:rsidP="007069D5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Nomura International 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Hong Kong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Limited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3" w:type="dxa"/>
            <w:hideMark/>
          </w:tcPr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ab/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ปริมาณของงานที่ได้รับมอบหมาย </w:t>
            </w:r>
          </w:p>
        </w:tc>
      </w:tr>
      <w:tr w:rsidR="007069D5" w:rsidRPr="00630DAB" w:rsidTr="0006273F">
        <w:trPr>
          <w:trHeight w:val="20"/>
        </w:trPr>
        <w:tc>
          <w:tcPr>
            <w:tcW w:w="2882" w:type="dxa"/>
            <w:hideMark/>
          </w:tcPr>
          <w:p w:rsidR="007069D5" w:rsidRPr="00630DAB" w:rsidRDefault="007069D5" w:rsidP="007069D5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069D5" w:rsidRPr="007069D5" w:rsidRDefault="007069D5" w:rsidP="007069D5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069D5">
              <w:rPr>
                <w:rFonts w:asciiTheme="majorBidi" w:eastAsia="Angsana New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1080" w:type="dxa"/>
          </w:tcPr>
          <w:p w:rsidR="007069D5" w:rsidRPr="00630DAB" w:rsidRDefault="007069D5" w:rsidP="007069D5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1,455</w:t>
            </w:r>
          </w:p>
        </w:tc>
        <w:tc>
          <w:tcPr>
            <w:tcW w:w="2683" w:type="dxa"/>
            <w:hideMark/>
          </w:tcPr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7069D5" w:rsidRPr="00630DAB" w:rsidRDefault="007069D5" w:rsidP="007069D5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ab/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ปริมาณของงานที่ได้รับมอบหมาย</w:t>
            </w:r>
          </w:p>
        </w:tc>
      </w:tr>
    </w:tbl>
    <w:p w:rsidR="001C419A" w:rsidRPr="00630DAB" w:rsidRDefault="001C419A">
      <w:pPr>
        <w:rPr>
          <w:rFonts w:asciiTheme="majorBidi" w:hAnsiTheme="majorBidi" w:cstheme="majorBidi"/>
        </w:rPr>
      </w:pPr>
      <w:r w:rsidRPr="00630DAB">
        <w:rPr>
          <w:rFonts w:asciiTheme="majorBidi" w:hAnsiTheme="majorBidi" w:cstheme="majorBidi"/>
        </w:rPr>
        <w:br w:type="page"/>
      </w:r>
    </w:p>
    <w:tbl>
      <w:tblPr>
        <w:tblW w:w="9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2"/>
        <w:gridCol w:w="1080"/>
        <w:gridCol w:w="1080"/>
        <w:gridCol w:w="1080"/>
        <w:gridCol w:w="1080"/>
        <w:gridCol w:w="2683"/>
      </w:tblGrid>
      <w:tr w:rsidR="001C419A" w:rsidRPr="00630DAB" w:rsidTr="0006273F">
        <w:trPr>
          <w:trHeight w:val="20"/>
        </w:trPr>
        <w:tc>
          <w:tcPr>
            <w:tcW w:w="2882" w:type="dxa"/>
          </w:tcPr>
          <w:p w:rsidR="001C419A" w:rsidRPr="00630DAB" w:rsidRDefault="001C419A" w:rsidP="003E6368">
            <w:pPr>
              <w:tabs>
                <w:tab w:val="left" w:pos="102"/>
              </w:tabs>
              <w:ind w:left="20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C419A" w:rsidRPr="00630DAB" w:rsidRDefault="001C419A" w:rsidP="003E6368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1C419A" w:rsidRPr="00630DAB" w:rsidRDefault="001C419A" w:rsidP="003E6368">
            <w:pPr>
              <w:ind w:left="162" w:right="-78" w:hanging="162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(</w:t>
            </w:r>
            <w:proofErr w:type="gramStart"/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:</w:t>
            </w:r>
            <w:proofErr w:type="gramEnd"/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พันบาท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</w:tr>
      <w:tr w:rsidR="001C419A" w:rsidRPr="00630DAB" w:rsidTr="007020EE">
        <w:trPr>
          <w:tblHeader/>
        </w:trPr>
        <w:tc>
          <w:tcPr>
            <w:tcW w:w="2882" w:type="dxa"/>
          </w:tcPr>
          <w:p w:rsidR="001C419A" w:rsidRPr="00630DAB" w:rsidRDefault="001C419A" w:rsidP="003E6368">
            <w:pPr>
              <w:tabs>
                <w:tab w:val="left" w:pos="1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:rsidR="001C419A" w:rsidRPr="00630DAB" w:rsidRDefault="001C419A" w:rsidP="003E6368">
            <w:pPr>
              <w:pBdr>
                <w:bottom w:val="single" w:sz="4" w:space="1" w:color="auto"/>
              </w:pBdr>
              <w:ind w:lef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1C419A" w:rsidRPr="00630DAB" w:rsidRDefault="001C419A" w:rsidP="003E6368">
            <w:pPr>
              <w:pBdr>
                <w:bottom w:val="single" w:sz="4" w:space="1" w:color="auto"/>
              </w:pBdr>
              <w:ind w:lef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83" w:type="dxa"/>
            <w:vAlign w:val="bottom"/>
            <w:hideMark/>
          </w:tcPr>
          <w:p w:rsidR="001C419A" w:rsidRPr="00630DAB" w:rsidRDefault="001C419A" w:rsidP="003E6368">
            <w:pPr>
              <w:pBdr>
                <w:bottom w:val="single" w:sz="4" w:space="1" w:color="auto"/>
              </w:pBd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F2B86" w:rsidRPr="00630DAB" w:rsidTr="007020EE">
        <w:trPr>
          <w:tblHeader/>
        </w:trPr>
        <w:tc>
          <w:tcPr>
            <w:tcW w:w="2882" w:type="dxa"/>
          </w:tcPr>
          <w:p w:rsidR="00EF2B86" w:rsidRPr="00630DAB" w:rsidRDefault="00EF2B86" w:rsidP="00EF2B86">
            <w:pPr>
              <w:tabs>
                <w:tab w:val="left" w:pos="1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:rsidR="00EF2B86" w:rsidRPr="00630DAB" w:rsidRDefault="00EF2B86" w:rsidP="00EF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EF2B86" w:rsidRPr="00630DAB" w:rsidRDefault="00EF2B86" w:rsidP="00EF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80" w:type="dxa"/>
            <w:vAlign w:val="bottom"/>
            <w:hideMark/>
          </w:tcPr>
          <w:p w:rsidR="00EF2B86" w:rsidRPr="00630DAB" w:rsidRDefault="00EF2B86" w:rsidP="00EF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EF2B86" w:rsidRPr="00630DAB" w:rsidRDefault="00EF2B86" w:rsidP="00EF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683" w:type="dxa"/>
            <w:vAlign w:val="bottom"/>
            <w:hideMark/>
          </w:tcPr>
          <w:p w:rsidR="00EF2B86" w:rsidRPr="00630DAB" w:rsidRDefault="00EF2B86" w:rsidP="00EF2B86">
            <w:pP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(สำหรับงวด</w:t>
            </w:r>
            <w:r w:rsidRPr="00630DAB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F2B86" w:rsidRPr="00630DAB" w:rsidTr="007020EE">
        <w:tc>
          <w:tcPr>
            <w:tcW w:w="2882" w:type="dxa"/>
            <w:hideMark/>
          </w:tcPr>
          <w:p w:rsidR="00EF2B86" w:rsidRPr="00630DAB" w:rsidRDefault="00EF2B86" w:rsidP="00EF2B86">
            <w:pPr>
              <w:tabs>
                <w:tab w:val="left" w:pos="1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 (ต่อ)</w:t>
            </w: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 w:hanging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EF2B86" w:rsidRPr="00630DAB" w:rsidRDefault="00EF2B86" w:rsidP="00EF2B86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EF2B86" w:rsidRPr="00630DAB" w:rsidTr="000738D4">
        <w:tc>
          <w:tcPr>
            <w:tcW w:w="2882" w:type="dxa"/>
            <w:hideMark/>
          </w:tcPr>
          <w:p w:rsidR="00EF2B86" w:rsidRPr="00630DAB" w:rsidRDefault="00EF2B86" w:rsidP="00EF2B86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ค่าธรรมเนียมรับจากการให้บริการ        ซื้อขายหลักทรัพย์และงานวิจัย</w:t>
            </w:r>
          </w:p>
        </w:tc>
        <w:tc>
          <w:tcPr>
            <w:tcW w:w="1080" w:type="dxa"/>
          </w:tcPr>
          <w:p w:rsidR="00EF2B86" w:rsidRPr="00630DAB" w:rsidRDefault="00EF2B86" w:rsidP="00EF2B86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EF2B86" w:rsidRPr="00630DAB" w:rsidRDefault="00EF2B86" w:rsidP="00EF2B86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2B86" w:rsidRPr="00630DAB" w:rsidTr="0006273F">
        <w:trPr>
          <w:trHeight w:val="20"/>
        </w:trPr>
        <w:tc>
          <w:tcPr>
            <w:tcW w:w="2882" w:type="dxa"/>
            <w:hideMark/>
          </w:tcPr>
          <w:p w:rsidR="00EF2B86" w:rsidRPr="00630DAB" w:rsidRDefault="00EF2B86" w:rsidP="00EF2B86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</w:tcPr>
          <w:p w:rsidR="00EF2B86" w:rsidRPr="00630DAB" w:rsidRDefault="00A0247A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</w:rPr>
              <w:t>7,815</w:t>
            </w: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3,337</w:t>
            </w:r>
          </w:p>
        </w:tc>
        <w:tc>
          <w:tcPr>
            <w:tcW w:w="1080" w:type="dxa"/>
          </w:tcPr>
          <w:p w:rsidR="00EF2B86" w:rsidRPr="00630DAB" w:rsidRDefault="00A0247A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</w:rPr>
              <w:t>15,885</w:t>
            </w: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14,708</w:t>
            </w:r>
          </w:p>
        </w:tc>
        <w:tc>
          <w:tcPr>
            <w:tcW w:w="2683" w:type="dxa"/>
            <w:hideMark/>
          </w:tcPr>
          <w:p w:rsidR="00EF2B86" w:rsidRPr="00630DAB" w:rsidRDefault="00EF2B86" w:rsidP="00EF2B86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ต้นทุนที่เกิดขึ้นจริงบวกอัตรากำไรร้อยละ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10</w:t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สุทธิจากรายได้ค่านายหน้าซื้อขายหลักทรัพย์</w:t>
            </w:r>
          </w:p>
        </w:tc>
      </w:tr>
      <w:tr w:rsidR="00EF2B86" w:rsidRPr="00630DAB" w:rsidTr="000738D4">
        <w:trPr>
          <w:trHeight w:val="20"/>
        </w:trPr>
        <w:tc>
          <w:tcPr>
            <w:tcW w:w="2882" w:type="dxa"/>
            <w:hideMark/>
          </w:tcPr>
          <w:p w:rsidR="00EF2B86" w:rsidRPr="00630DAB" w:rsidRDefault="00EF2B86" w:rsidP="00EF2B86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ค่าธรรมเนียมรับจากการผิดนัดส่งมอบหลักทรัพย์ </w:t>
            </w: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EF2B86" w:rsidRPr="00630DAB" w:rsidRDefault="00EF2B86" w:rsidP="00EF2B86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EF2B86" w:rsidRPr="00630DAB" w:rsidTr="0006273F">
        <w:tc>
          <w:tcPr>
            <w:tcW w:w="2882" w:type="dxa"/>
            <w:hideMark/>
          </w:tcPr>
          <w:p w:rsidR="00EF2B86" w:rsidRPr="00630DAB" w:rsidRDefault="00EF2B86" w:rsidP="00EF2B86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Instinet Pacific Limited</w:t>
            </w:r>
          </w:p>
        </w:tc>
        <w:tc>
          <w:tcPr>
            <w:tcW w:w="1080" w:type="dxa"/>
          </w:tcPr>
          <w:p w:rsidR="00EF2B86" w:rsidRPr="00630DAB" w:rsidRDefault="00A0247A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080" w:type="dxa"/>
          </w:tcPr>
          <w:p w:rsidR="00EF2B86" w:rsidRPr="00630DAB" w:rsidRDefault="00A0247A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</w:rPr>
              <w:t>1,449</w:t>
            </w: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2683" w:type="dxa"/>
            <w:hideMark/>
          </w:tcPr>
          <w:p w:rsidR="00EF2B86" w:rsidRPr="00630DAB" w:rsidRDefault="00EF2B86" w:rsidP="00EF2B86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อัตราค่าธรรมเนียมที่คิดกับลูกค้าทั่วไป </w:t>
            </w:r>
          </w:p>
        </w:tc>
      </w:tr>
      <w:tr w:rsidR="003F4127" w:rsidRPr="00630DAB" w:rsidTr="003F4914">
        <w:tc>
          <w:tcPr>
            <w:tcW w:w="2882" w:type="dxa"/>
            <w:hideMark/>
          </w:tcPr>
          <w:p w:rsidR="003F4127" w:rsidRPr="00630DAB" w:rsidRDefault="003F4127" w:rsidP="003F4914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จ่าย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จากการให้บริการอื่นๆ</w:t>
            </w:r>
          </w:p>
        </w:tc>
        <w:tc>
          <w:tcPr>
            <w:tcW w:w="1080" w:type="dxa"/>
          </w:tcPr>
          <w:p w:rsidR="003F4127" w:rsidRPr="00630DAB" w:rsidRDefault="003F4127" w:rsidP="003F4914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3F4127" w:rsidRPr="00630DAB" w:rsidRDefault="003F4127" w:rsidP="003F4914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3F4127" w:rsidRPr="00630DAB" w:rsidRDefault="003F4127" w:rsidP="003F4914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3F4127" w:rsidRPr="00630DAB" w:rsidRDefault="003F4127" w:rsidP="003F4914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3F4127" w:rsidRPr="00630DAB" w:rsidRDefault="003F4127" w:rsidP="003F4914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4127" w:rsidRPr="00630DAB" w:rsidTr="003F4914">
        <w:trPr>
          <w:trHeight w:val="20"/>
        </w:trPr>
        <w:tc>
          <w:tcPr>
            <w:tcW w:w="2882" w:type="dxa"/>
            <w:hideMark/>
          </w:tcPr>
          <w:p w:rsidR="003F4127" w:rsidRPr="00630DAB" w:rsidRDefault="003F4127" w:rsidP="003F4914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</w:tcPr>
          <w:p w:rsidR="003F4127" w:rsidRPr="00630DAB" w:rsidRDefault="00A0247A" w:rsidP="003F4914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080" w:type="dxa"/>
          </w:tcPr>
          <w:p w:rsidR="003F4127" w:rsidRPr="00630DAB" w:rsidRDefault="003F4127" w:rsidP="003F4914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3F4127" w:rsidRPr="00630DAB" w:rsidRDefault="00A0247A" w:rsidP="003F4914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</w:rPr>
              <w:t>2,742</w:t>
            </w:r>
          </w:p>
        </w:tc>
        <w:tc>
          <w:tcPr>
            <w:tcW w:w="1080" w:type="dxa"/>
          </w:tcPr>
          <w:p w:rsidR="003F4127" w:rsidRPr="00630DAB" w:rsidRDefault="003F4127" w:rsidP="003F4914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83" w:type="dxa"/>
            <w:hideMark/>
          </w:tcPr>
          <w:p w:rsidR="003F4127" w:rsidRPr="00630DAB" w:rsidRDefault="003F4127" w:rsidP="003F491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3F4127" w:rsidRPr="00630DAB" w:rsidRDefault="003F4127" w:rsidP="003F491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ab/>
            </w: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ปริมาณของงานที่ได้รับมอบหมาย </w:t>
            </w:r>
          </w:p>
        </w:tc>
      </w:tr>
      <w:tr w:rsidR="00EF2B86" w:rsidRPr="00630DAB" w:rsidTr="000738D4">
        <w:tc>
          <w:tcPr>
            <w:tcW w:w="2882" w:type="dxa"/>
            <w:hideMark/>
          </w:tcPr>
          <w:p w:rsidR="00EF2B86" w:rsidRPr="00630DAB" w:rsidRDefault="00EF2B86" w:rsidP="00EF2B86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ค่าบริการเชื่อมต่อเครือข่ายระบบคอมพิวเตอร์</w:t>
            </w:r>
          </w:p>
        </w:tc>
        <w:tc>
          <w:tcPr>
            <w:tcW w:w="1080" w:type="dxa"/>
          </w:tcPr>
          <w:p w:rsidR="00EF2B86" w:rsidRPr="00630DAB" w:rsidRDefault="00EF2B86" w:rsidP="00EF2B86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EF2B86" w:rsidRPr="00630DAB" w:rsidRDefault="00EF2B86" w:rsidP="00EF2B86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2B86" w:rsidRPr="00630DAB" w:rsidTr="0006273F">
        <w:trPr>
          <w:trHeight w:val="20"/>
        </w:trPr>
        <w:tc>
          <w:tcPr>
            <w:tcW w:w="2882" w:type="dxa"/>
            <w:hideMark/>
          </w:tcPr>
          <w:p w:rsidR="00EF2B86" w:rsidRPr="00630DAB" w:rsidRDefault="00EF2B86" w:rsidP="00EF2B86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1080" w:type="dxa"/>
          </w:tcPr>
          <w:p w:rsidR="00EF2B86" w:rsidRPr="00630DAB" w:rsidRDefault="00920632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597</w:t>
            </w:r>
          </w:p>
        </w:tc>
        <w:tc>
          <w:tcPr>
            <w:tcW w:w="1080" w:type="dxa"/>
          </w:tcPr>
          <w:p w:rsidR="00EF2B86" w:rsidRPr="00630DAB" w:rsidRDefault="00920632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</w:rPr>
              <w:t>1,726</w:t>
            </w: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1,590</w:t>
            </w:r>
          </w:p>
        </w:tc>
        <w:tc>
          <w:tcPr>
            <w:tcW w:w="2683" w:type="dxa"/>
            <w:hideMark/>
          </w:tcPr>
          <w:p w:rsidR="00EF2B86" w:rsidRPr="00630DAB" w:rsidRDefault="00EF2B86" w:rsidP="00EF2B86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อัตราเดียวกับลูกค้าทั่วไปที่ไม่มีความเกี่ยวโยงกัน</w:t>
            </w:r>
          </w:p>
        </w:tc>
      </w:tr>
      <w:tr w:rsidR="00EF2B86" w:rsidRPr="00630DAB" w:rsidTr="000738D4">
        <w:tc>
          <w:tcPr>
            <w:tcW w:w="2882" w:type="dxa"/>
            <w:hideMark/>
          </w:tcPr>
          <w:p w:rsidR="00EF2B86" w:rsidRPr="00630DAB" w:rsidRDefault="00EF2B86" w:rsidP="00EF2B86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ค่านายหน้าจ่ายจากการซื้อขาย                  หลักทรัพย์ต่างประเทศ</w:t>
            </w:r>
          </w:p>
        </w:tc>
        <w:tc>
          <w:tcPr>
            <w:tcW w:w="1080" w:type="dxa"/>
          </w:tcPr>
          <w:p w:rsidR="00EF2B86" w:rsidRPr="00630DAB" w:rsidRDefault="00EF2B86" w:rsidP="00EF2B86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ind w:left="162" w:right="-198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F2B86" w:rsidRPr="00630DAB" w:rsidRDefault="00EF2B86" w:rsidP="00EF2B86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</w:tcPr>
          <w:p w:rsidR="00EF2B86" w:rsidRPr="00630DAB" w:rsidRDefault="00EF2B86" w:rsidP="00EF2B86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2B86" w:rsidRPr="00630DAB" w:rsidTr="0006273F">
        <w:trPr>
          <w:trHeight w:val="20"/>
        </w:trPr>
        <w:tc>
          <w:tcPr>
            <w:tcW w:w="2882" w:type="dxa"/>
            <w:hideMark/>
          </w:tcPr>
          <w:p w:rsidR="00EF2B86" w:rsidRPr="00630DAB" w:rsidRDefault="00EF2B86" w:rsidP="00EF2B86">
            <w:pPr>
              <w:numPr>
                <w:ilvl w:val="0"/>
                <w:numId w:val="5"/>
              </w:numPr>
              <w:tabs>
                <w:tab w:val="left" w:pos="102"/>
              </w:tabs>
              <w:ind w:left="204" w:hanging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DAB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</w:tcPr>
          <w:p w:rsidR="00EF2B86" w:rsidRPr="00630DAB" w:rsidRDefault="00920632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:rsidR="00EF2B86" w:rsidRPr="00630DAB" w:rsidRDefault="00920632" w:rsidP="00EF2B86">
            <w:pPr>
              <w:tabs>
                <w:tab w:val="decimal" w:pos="792"/>
              </w:tabs>
              <w:ind w:left="-10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080" w:type="dxa"/>
          </w:tcPr>
          <w:p w:rsidR="00EF2B86" w:rsidRPr="00630DAB" w:rsidRDefault="00EF2B86" w:rsidP="00EF2B86">
            <w:pPr>
              <w:tabs>
                <w:tab w:val="decimal" w:pos="792"/>
              </w:tabs>
              <w:ind w:left="-101" w:hanging="14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683" w:type="dxa"/>
            <w:hideMark/>
          </w:tcPr>
          <w:p w:rsidR="00EF2B86" w:rsidRPr="00630DAB" w:rsidRDefault="00EF2B86" w:rsidP="00EF2B86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630DA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ำนวณจากมูลค่าซื้อขายหลักทรัพย์และอัตราค่านายหน้าที่เทียบเคียงกับลูกค้าทั่วไปที่ไม่มีความเกี่ยวโยงกัน</w:t>
            </w:r>
          </w:p>
        </w:tc>
      </w:tr>
    </w:tbl>
    <w:p w:rsidR="006B0455" w:rsidRDefault="006B0455">
      <w:pPr>
        <w:rPr>
          <w:rFonts w:asciiTheme="majorBidi" w:hAnsiTheme="majorBidi" w:cstheme="majorBidi"/>
        </w:rPr>
      </w:pPr>
    </w:p>
    <w:p w:rsidR="007223EA" w:rsidRPr="00630DAB" w:rsidRDefault="007223EA">
      <w:pPr>
        <w:rPr>
          <w:rFonts w:asciiTheme="majorBidi" w:hAnsiTheme="majorBidi" w:cstheme="majorBidi"/>
        </w:rPr>
      </w:pPr>
      <w:r w:rsidRPr="00630DAB">
        <w:rPr>
          <w:rFonts w:asciiTheme="majorBidi" w:hAnsiTheme="majorBidi" w:cstheme="majorBidi"/>
        </w:rPr>
        <w:br w:type="page"/>
      </w:r>
    </w:p>
    <w:p w:rsidR="0085390D" w:rsidRPr="00630DAB" w:rsidRDefault="0085390D" w:rsidP="006F3281">
      <w:pPr>
        <w:tabs>
          <w:tab w:val="right" w:pos="5040"/>
          <w:tab w:val="right" w:pos="6390"/>
          <w:tab w:val="right" w:pos="819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30DAB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ยอดคงค้างของรายการระหว่างกัน </w:t>
      </w:r>
      <w:r w:rsidR="00E42A6D" w:rsidRPr="00630DA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46F44" w:rsidRPr="00630DAB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820AF8" w:rsidRPr="00630DA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B46F44" w:rsidRPr="00630DA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F4914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A5FF8" w:rsidRPr="00630DA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B46F44" w:rsidRPr="00630DA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A5FF8" w:rsidRPr="00630DA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46F44" w:rsidRPr="00630DAB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FB250B" w:rsidRPr="00630DAB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F4914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80312" w:rsidRPr="00630DA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30DAB">
        <w:rPr>
          <w:rFonts w:asciiTheme="majorBidi" w:hAnsiTheme="majorBidi" w:cstheme="majorBidi"/>
          <w:spacing w:val="-4"/>
          <w:sz w:val="32"/>
          <w:szCs w:val="32"/>
          <w:cs/>
        </w:rPr>
        <w:t>แสดงภายใต้รายการดังต่อไปนี้</w:t>
      </w:r>
      <w:r w:rsidR="00140F52" w:rsidRPr="00630DA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6"/>
        <w:gridCol w:w="1704"/>
        <w:gridCol w:w="13"/>
      </w:tblGrid>
      <w:tr w:rsidR="00FB250B" w:rsidRPr="00630DAB" w:rsidTr="00B10D5B">
        <w:trPr>
          <w:gridAfter w:val="1"/>
          <w:wAfter w:w="13" w:type="dxa"/>
        </w:trPr>
        <w:tc>
          <w:tcPr>
            <w:tcW w:w="5760" w:type="dxa"/>
            <w:vAlign w:val="bottom"/>
          </w:tcPr>
          <w:p w:rsidR="00FB250B" w:rsidRPr="00630DAB" w:rsidRDefault="00FB250B" w:rsidP="00CC567E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FB250B" w:rsidRPr="00630DAB" w:rsidRDefault="00FB250B" w:rsidP="00CC567E">
            <w:pP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FB250B" w:rsidRPr="00630DAB" w:rsidRDefault="00FB250B" w:rsidP="00CC567E">
            <w:pPr>
              <w:ind w:right="-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FB250B" w:rsidRPr="00630DAB" w:rsidTr="00B10D5B">
        <w:trPr>
          <w:gridAfter w:val="1"/>
          <w:wAfter w:w="13" w:type="dxa"/>
        </w:trPr>
        <w:tc>
          <w:tcPr>
            <w:tcW w:w="5760" w:type="dxa"/>
            <w:vAlign w:val="bottom"/>
          </w:tcPr>
          <w:p w:rsidR="00FB250B" w:rsidRPr="00630DAB" w:rsidRDefault="00FB250B" w:rsidP="00CC567E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FB250B" w:rsidRPr="00630DAB" w:rsidRDefault="00FB250B" w:rsidP="00CC567E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F491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10" w:type="dxa"/>
            <w:gridSpan w:val="2"/>
            <w:vAlign w:val="bottom"/>
          </w:tcPr>
          <w:p w:rsidR="00FB250B" w:rsidRPr="00630DAB" w:rsidRDefault="00FB250B" w:rsidP="00CC567E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F491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B250B" w:rsidRPr="00630DAB" w:rsidTr="00B10D5B">
        <w:tc>
          <w:tcPr>
            <w:tcW w:w="5760" w:type="dxa"/>
            <w:vAlign w:val="bottom"/>
          </w:tcPr>
          <w:p w:rsidR="00FB250B" w:rsidRPr="00630DAB" w:rsidRDefault="00FB250B" w:rsidP="00CC567E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FB250B" w:rsidRPr="00630DAB" w:rsidRDefault="00FB250B" w:rsidP="00CC567E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2A79E4" w:rsidRPr="00630DAB" w:rsidTr="00B10D5B">
        <w:tc>
          <w:tcPr>
            <w:tcW w:w="5760" w:type="dxa"/>
            <w:vAlign w:val="bottom"/>
          </w:tcPr>
          <w:p w:rsidR="002A79E4" w:rsidRPr="00630DAB" w:rsidRDefault="002A79E4" w:rsidP="002A79E4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 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2A79E4" w:rsidRPr="00630DAB" w:rsidRDefault="00F1141A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4,173</w:t>
            </w:r>
          </w:p>
        </w:tc>
        <w:tc>
          <w:tcPr>
            <w:tcW w:w="1717" w:type="dxa"/>
            <w:gridSpan w:val="2"/>
            <w:vAlign w:val="bottom"/>
          </w:tcPr>
          <w:p w:rsidR="002A79E4" w:rsidRPr="004603D8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296,851</w:t>
            </w:r>
          </w:p>
        </w:tc>
      </w:tr>
      <w:tr w:rsidR="002A79E4" w:rsidRPr="00630DAB" w:rsidTr="00B10D5B">
        <w:tc>
          <w:tcPr>
            <w:tcW w:w="5760" w:type="dxa"/>
            <w:vAlign w:val="bottom"/>
          </w:tcPr>
          <w:p w:rsidR="002A79E4" w:rsidRPr="00630DAB" w:rsidRDefault="002A79E4" w:rsidP="002A79E4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-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รายได้ค่าธรรมเนียมค้างรับ</w:t>
            </w:r>
          </w:p>
        </w:tc>
        <w:tc>
          <w:tcPr>
            <w:tcW w:w="1716" w:type="dxa"/>
            <w:gridSpan w:val="2"/>
            <w:vAlign w:val="bottom"/>
          </w:tcPr>
          <w:p w:rsidR="002A79E4" w:rsidRPr="00630DAB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2A79E4" w:rsidRPr="004603D8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2A79E4" w:rsidRPr="00630DAB" w:rsidTr="00B10D5B">
        <w:tc>
          <w:tcPr>
            <w:tcW w:w="5760" w:type="dxa"/>
            <w:vAlign w:val="bottom"/>
          </w:tcPr>
          <w:p w:rsidR="002A79E4" w:rsidRPr="00630DAB" w:rsidRDefault="002A79E4" w:rsidP="002A79E4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lang w:val="sv-SE"/>
              </w:rPr>
              <w:t>- Nomura Singapore Limited</w:t>
            </w:r>
          </w:p>
        </w:tc>
        <w:tc>
          <w:tcPr>
            <w:tcW w:w="1716" w:type="dxa"/>
            <w:gridSpan w:val="2"/>
            <w:vAlign w:val="bottom"/>
          </w:tcPr>
          <w:p w:rsidR="002A79E4" w:rsidRPr="00630DAB" w:rsidRDefault="00F1141A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25,536</w:t>
            </w:r>
          </w:p>
        </w:tc>
        <w:tc>
          <w:tcPr>
            <w:tcW w:w="1717" w:type="dxa"/>
            <w:gridSpan w:val="2"/>
            <w:vAlign w:val="bottom"/>
          </w:tcPr>
          <w:p w:rsidR="002A79E4" w:rsidRPr="004603D8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36,544</w:t>
            </w:r>
          </w:p>
        </w:tc>
      </w:tr>
      <w:tr w:rsidR="002A79E4" w:rsidRPr="00630DAB" w:rsidTr="00B10D5B">
        <w:tc>
          <w:tcPr>
            <w:tcW w:w="5760" w:type="dxa"/>
            <w:vAlign w:val="bottom"/>
          </w:tcPr>
          <w:p w:rsidR="002A79E4" w:rsidRPr="00630DAB" w:rsidRDefault="002A79E4" w:rsidP="002A79E4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 - ลูกหนี้ธุรกรรมยืมและให้ยืมหลักทรัพย์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2A79E4" w:rsidRPr="00630DAB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2A79E4" w:rsidRPr="004603D8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A79E4" w:rsidRPr="00630DAB" w:rsidTr="003F4914">
        <w:tc>
          <w:tcPr>
            <w:tcW w:w="5760" w:type="dxa"/>
            <w:vAlign w:val="bottom"/>
          </w:tcPr>
          <w:p w:rsidR="002A79E4" w:rsidRPr="00630DAB" w:rsidRDefault="002A79E4" w:rsidP="002A79E4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Nomura International Plc.</w:t>
            </w:r>
          </w:p>
        </w:tc>
        <w:tc>
          <w:tcPr>
            <w:tcW w:w="1716" w:type="dxa"/>
            <w:gridSpan w:val="2"/>
            <w:vAlign w:val="bottom"/>
          </w:tcPr>
          <w:p w:rsidR="002A79E4" w:rsidRPr="00630DAB" w:rsidRDefault="00F1141A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:rsidR="002A79E4" w:rsidRPr="004603D8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  <w:t>2,350</w:t>
            </w:r>
          </w:p>
        </w:tc>
      </w:tr>
      <w:tr w:rsidR="002A79E4" w:rsidRPr="00630DAB" w:rsidTr="00B10D5B">
        <w:tc>
          <w:tcPr>
            <w:tcW w:w="5760" w:type="dxa"/>
            <w:vAlign w:val="bottom"/>
          </w:tcPr>
          <w:p w:rsidR="002A79E4" w:rsidRPr="00630DAB" w:rsidRDefault="002A79E4" w:rsidP="002A79E4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2A79E4" w:rsidRPr="00630DAB" w:rsidRDefault="00F1141A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:rsidR="002A79E4" w:rsidRPr="004603D8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  <w:t>3,000</w:t>
            </w:r>
          </w:p>
        </w:tc>
      </w:tr>
      <w:tr w:rsidR="002A79E4" w:rsidRPr="00630DAB" w:rsidTr="00B10D5B">
        <w:tc>
          <w:tcPr>
            <w:tcW w:w="5760" w:type="dxa"/>
            <w:vAlign w:val="bottom"/>
          </w:tcPr>
          <w:p w:rsidR="002A79E4" w:rsidRPr="00630DAB" w:rsidRDefault="002A79E4" w:rsidP="002A79E4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-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716" w:type="dxa"/>
            <w:gridSpan w:val="2"/>
            <w:vAlign w:val="bottom"/>
          </w:tcPr>
          <w:p w:rsidR="002A79E4" w:rsidRPr="00630DAB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2A79E4" w:rsidRPr="004603D8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1141A" w:rsidRPr="00630DAB" w:rsidTr="00920632">
        <w:tc>
          <w:tcPr>
            <w:tcW w:w="5760" w:type="dxa"/>
            <w:vAlign w:val="bottom"/>
          </w:tcPr>
          <w:p w:rsidR="00F1141A" w:rsidRPr="00630DAB" w:rsidRDefault="00F1141A" w:rsidP="00920632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lang w:val="sv-SE"/>
              </w:rPr>
              <w:t>- Nomura Singapore Limited</w:t>
            </w:r>
          </w:p>
        </w:tc>
        <w:tc>
          <w:tcPr>
            <w:tcW w:w="1716" w:type="dxa"/>
            <w:gridSpan w:val="2"/>
            <w:vAlign w:val="bottom"/>
          </w:tcPr>
          <w:p w:rsidR="00F1141A" w:rsidRPr="00630DAB" w:rsidRDefault="00920632" w:rsidP="00920632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7" w:type="dxa"/>
            <w:gridSpan w:val="2"/>
            <w:vAlign w:val="bottom"/>
          </w:tcPr>
          <w:p w:rsidR="00F1141A" w:rsidRPr="004603D8" w:rsidRDefault="00F1141A" w:rsidP="00920632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2A79E4" w:rsidRPr="00630DAB" w:rsidTr="00B10D5B">
        <w:tc>
          <w:tcPr>
            <w:tcW w:w="5760" w:type="dxa"/>
            <w:vAlign w:val="bottom"/>
          </w:tcPr>
          <w:p w:rsidR="002A79E4" w:rsidRPr="00630DAB" w:rsidRDefault="002A79E4" w:rsidP="002A79E4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 Nomura Securities Co., Ltd.</w:t>
            </w:r>
          </w:p>
        </w:tc>
        <w:tc>
          <w:tcPr>
            <w:tcW w:w="1716" w:type="dxa"/>
            <w:gridSpan w:val="2"/>
            <w:vAlign w:val="bottom"/>
          </w:tcPr>
          <w:p w:rsidR="002A79E4" w:rsidRPr="00630DAB" w:rsidRDefault="00F1141A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:rsidR="002A79E4" w:rsidRPr="004603D8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565</w:t>
            </w:r>
          </w:p>
        </w:tc>
      </w:tr>
      <w:tr w:rsidR="002A79E4" w:rsidRPr="00630DAB" w:rsidTr="00B10D5B">
        <w:tc>
          <w:tcPr>
            <w:tcW w:w="5760" w:type="dxa"/>
            <w:vAlign w:val="bottom"/>
          </w:tcPr>
          <w:p w:rsidR="002A79E4" w:rsidRPr="00630DAB" w:rsidRDefault="002A79E4" w:rsidP="002A79E4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2A79E4" w:rsidRPr="00630DAB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2A79E4" w:rsidRPr="004603D8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2A79E4" w:rsidRPr="00630DAB" w:rsidTr="00B10D5B">
        <w:tc>
          <w:tcPr>
            <w:tcW w:w="5760" w:type="dxa"/>
            <w:vAlign w:val="bottom"/>
          </w:tcPr>
          <w:p w:rsidR="002A79E4" w:rsidRPr="00630DAB" w:rsidRDefault="002A79E4" w:rsidP="002A79E4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- 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2A79E4" w:rsidRPr="00630DAB" w:rsidRDefault="00F1141A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147,259</w:t>
            </w:r>
          </w:p>
        </w:tc>
        <w:tc>
          <w:tcPr>
            <w:tcW w:w="1717" w:type="dxa"/>
            <w:gridSpan w:val="2"/>
            <w:vAlign w:val="bottom"/>
          </w:tcPr>
          <w:p w:rsidR="002A79E4" w:rsidRPr="004603D8" w:rsidRDefault="002A79E4" w:rsidP="002A79E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361,168</w:t>
            </w:r>
          </w:p>
        </w:tc>
      </w:tr>
      <w:tr w:rsidR="00920632" w:rsidRPr="00630DAB" w:rsidTr="00920632">
        <w:tc>
          <w:tcPr>
            <w:tcW w:w="5760" w:type="dxa"/>
            <w:vAlign w:val="bottom"/>
          </w:tcPr>
          <w:p w:rsidR="00920632" w:rsidRPr="00630DAB" w:rsidRDefault="00920632" w:rsidP="00920632">
            <w:pPr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หนี้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สินอื่น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-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716" w:type="dxa"/>
            <w:gridSpan w:val="2"/>
            <w:vAlign w:val="bottom"/>
          </w:tcPr>
          <w:p w:rsidR="00920632" w:rsidRPr="00630DAB" w:rsidRDefault="00920632" w:rsidP="00920632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920632" w:rsidRPr="004603D8" w:rsidRDefault="00920632" w:rsidP="00920632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920632" w:rsidRPr="00630DAB" w:rsidTr="00920632">
        <w:tc>
          <w:tcPr>
            <w:tcW w:w="5760" w:type="dxa"/>
            <w:vAlign w:val="bottom"/>
          </w:tcPr>
          <w:p w:rsidR="00920632" w:rsidRPr="00630DAB" w:rsidRDefault="00920632" w:rsidP="00920632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lang w:val="sv-SE"/>
              </w:rPr>
              <w:t xml:space="preserve">- </w:t>
            </w:r>
            <w:r w:rsidRPr="00630DA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1716" w:type="dxa"/>
            <w:gridSpan w:val="2"/>
            <w:vAlign w:val="bottom"/>
          </w:tcPr>
          <w:p w:rsidR="00920632" w:rsidRPr="00630DAB" w:rsidRDefault="00F56F23" w:rsidP="00920632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717" w:type="dxa"/>
            <w:gridSpan w:val="2"/>
            <w:vAlign w:val="bottom"/>
          </w:tcPr>
          <w:p w:rsidR="00920632" w:rsidRPr="004603D8" w:rsidRDefault="00920632" w:rsidP="00920632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</w:tbl>
    <w:p w:rsidR="0003528E" w:rsidRPr="00630DAB" w:rsidRDefault="0003528E" w:rsidP="006F3281">
      <w:pPr>
        <w:pStyle w:val="NormalAngsanaNew"/>
        <w:ind w:left="547"/>
        <w:rPr>
          <w:rFonts w:asciiTheme="majorBidi" w:hAnsiTheme="majorBidi" w:cstheme="majorBidi"/>
          <w:b/>
          <w:bCs/>
        </w:rPr>
      </w:pPr>
      <w:r w:rsidRPr="00630DAB">
        <w:rPr>
          <w:rFonts w:asciiTheme="majorBidi" w:hAnsiTheme="majorBidi" w:cstheme="majorBidi"/>
          <w:b/>
          <w:bCs/>
          <w:cs/>
        </w:rPr>
        <w:t xml:space="preserve">ค่าตอบแทนที่จ่ายให้ผู้บริหารสำคัญ  </w:t>
      </w:r>
    </w:p>
    <w:p w:rsidR="0003528E" w:rsidRPr="00630DAB" w:rsidRDefault="0003528E" w:rsidP="006F3281">
      <w:pPr>
        <w:pStyle w:val="NormalAngsanaNew"/>
        <w:spacing w:before="120"/>
        <w:ind w:left="547" w:hanging="547"/>
        <w:rPr>
          <w:rFonts w:asciiTheme="majorBidi" w:hAnsiTheme="majorBidi" w:cstheme="majorBidi"/>
          <w:spacing w:val="-4"/>
        </w:rPr>
      </w:pPr>
      <w:r w:rsidRPr="00630DAB">
        <w:rPr>
          <w:rFonts w:asciiTheme="majorBidi" w:hAnsiTheme="majorBidi" w:cstheme="majorBidi"/>
          <w:spacing w:val="-4"/>
          <w:cs/>
        </w:rPr>
        <w:tab/>
      </w:r>
      <w:r w:rsidR="006E3C9B" w:rsidRPr="00630DAB">
        <w:rPr>
          <w:rFonts w:asciiTheme="majorBidi" w:hAnsiTheme="majorBidi" w:cstheme="majorBidi"/>
          <w:spacing w:val="-4"/>
          <w:cs/>
        </w:rPr>
        <w:t xml:space="preserve">ในระหว่างงวดสามเดือนและเก้าเดือนสิ้นสุดวันที่ </w:t>
      </w:r>
      <w:r w:rsidR="00CA1E27" w:rsidRPr="00630DAB">
        <w:rPr>
          <w:rFonts w:asciiTheme="majorBidi" w:hAnsiTheme="majorBidi" w:cstheme="majorBidi"/>
          <w:spacing w:val="-4"/>
        </w:rPr>
        <w:t>30</w:t>
      </w:r>
      <w:r w:rsidR="006E3C9B" w:rsidRPr="00630DAB">
        <w:rPr>
          <w:rFonts w:asciiTheme="majorBidi" w:hAnsiTheme="majorBidi" w:cstheme="majorBidi"/>
          <w:spacing w:val="-4"/>
          <w:cs/>
        </w:rPr>
        <w:t xml:space="preserve"> กันยายน </w:t>
      </w:r>
      <w:r w:rsidR="00CA1E27" w:rsidRPr="00630DAB">
        <w:rPr>
          <w:rFonts w:asciiTheme="majorBidi" w:hAnsiTheme="majorBidi" w:cstheme="majorBidi"/>
          <w:spacing w:val="-4"/>
        </w:rPr>
        <w:t>256</w:t>
      </w:r>
      <w:r w:rsidR="002A79E4">
        <w:rPr>
          <w:rFonts w:asciiTheme="majorBidi" w:hAnsiTheme="majorBidi" w:cstheme="majorBidi"/>
          <w:spacing w:val="-4"/>
        </w:rPr>
        <w:t>2</w:t>
      </w:r>
      <w:r w:rsidR="006E3C9B" w:rsidRPr="00630DAB">
        <w:rPr>
          <w:rFonts w:asciiTheme="majorBidi" w:hAnsiTheme="majorBidi" w:cstheme="majorBidi"/>
          <w:spacing w:val="-4"/>
          <w:cs/>
        </w:rPr>
        <w:t xml:space="preserve"> และ </w:t>
      </w:r>
      <w:r w:rsidR="00CA1E27" w:rsidRPr="00630DAB">
        <w:rPr>
          <w:rFonts w:asciiTheme="majorBidi" w:hAnsiTheme="majorBidi" w:cstheme="majorBidi"/>
          <w:spacing w:val="-4"/>
        </w:rPr>
        <w:t>25</w:t>
      </w:r>
      <w:r w:rsidR="003C43CA" w:rsidRPr="00630DAB">
        <w:rPr>
          <w:rFonts w:asciiTheme="majorBidi" w:hAnsiTheme="majorBidi" w:cstheme="majorBidi"/>
          <w:spacing w:val="-4"/>
        </w:rPr>
        <w:t>6</w:t>
      </w:r>
      <w:r w:rsidR="002A79E4">
        <w:rPr>
          <w:rFonts w:asciiTheme="majorBidi" w:hAnsiTheme="majorBidi" w:cstheme="majorBidi"/>
          <w:spacing w:val="-4"/>
        </w:rPr>
        <w:t>1</w:t>
      </w:r>
      <w:r w:rsidR="006E3C9B" w:rsidRPr="00630DAB">
        <w:rPr>
          <w:rFonts w:asciiTheme="majorBidi" w:hAnsiTheme="majorBidi" w:cstheme="majorBidi"/>
          <w:spacing w:val="-4"/>
          <w:cs/>
        </w:rPr>
        <w:t xml:space="preserve"> บริษัทฯมีค่าใช้จ่ายผลประโยชน์พนักงานที่ให้แก่กรรมการและผู้บริหารสำคัญดังต่อไปนี้ </w:t>
      </w:r>
    </w:p>
    <w:p w:rsidR="0003528E" w:rsidRPr="00630DAB" w:rsidRDefault="0003528E" w:rsidP="0003528E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630DA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530"/>
        <w:gridCol w:w="1530"/>
        <w:gridCol w:w="1530"/>
        <w:gridCol w:w="1530"/>
      </w:tblGrid>
      <w:tr w:rsidR="0003528E" w:rsidRPr="00630DAB" w:rsidTr="000F7146">
        <w:tc>
          <w:tcPr>
            <w:tcW w:w="3094" w:type="dxa"/>
            <w:vAlign w:val="bottom"/>
          </w:tcPr>
          <w:p w:rsidR="0003528E" w:rsidRPr="00630DAB" w:rsidRDefault="0003528E" w:rsidP="00761A7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03528E" w:rsidRPr="00630DAB" w:rsidRDefault="0003528E" w:rsidP="00761A7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วันที่ </w:t>
            </w:r>
            <w:r w:rsidR="00CA1E2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060" w:type="dxa"/>
            <w:gridSpan w:val="2"/>
            <w:vAlign w:val="bottom"/>
          </w:tcPr>
          <w:p w:rsidR="0003528E" w:rsidRPr="00630DAB" w:rsidRDefault="0003528E" w:rsidP="00761A7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                วันที่ </w:t>
            </w:r>
            <w:r w:rsidR="00CA1E27" w:rsidRPr="00630D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2A79E4" w:rsidRPr="00630DAB" w:rsidTr="000F7146">
        <w:tc>
          <w:tcPr>
            <w:tcW w:w="3094" w:type="dxa"/>
            <w:vAlign w:val="bottom"/>
          </w:tcPr>
          <w:p w:rsidR="002A79E4" w:rsidRPr="00630DAB" w:rsidRDefault="002A79E4" w:rsidP="002A79E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2A79E4" w:rsidRPr="00630DAB" w:rsidRDefault="002A79E4" w:rsidP="002A79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:rsidR="002A79E4" w:rsidRPr="00630DAB" w:rsidRDefault="002A79E4" w:rsidP="002A79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:rsidR="002A79E4" w:rsidRPr="00630DAB" w:rsidRDefault="002A79E4" w:rsidP="002A79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:rsidR="002A79E4" w:rsidRPr="00630DAB" w:rsidRDefault="002A79E4" w:rsidP="002A79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A79E4" w:rsidRPr="00630DAB" w:rsidTr="000F7146">
        <w:tc>
          <w:tcPr>
            <w:tcW w:w="3094" w:type="dxa"/>
            <w:vAlign w:val="bottom"/>
          </w:tcPr>
          <w:p w:rsidR="002A79E4" w:rsidRPr="00630DAB" w:rsidRDefault="002A79E4" w:rsidP="002A79E4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:rsidR="002A79E4" w:rsidRPr="00630DAB" w:rsidRDefault="00F56F23" w:rsidP="002A79E4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20,357</w:t>
            </w:r>
          </w:p>
        </w:tc>
        <w:tc>
          <w:tcPr>
            <w:tcW w:w="1530" w:type="dxa"/>
          </w:tcPr>
          <w:p w:rsidR="002A79E4" w:rsidRPr="00630DAB" w:rsidRDefault="002A79E4" w:rsidP="002A79E4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25,669</w:t>
            </w:r>
          </w:p>
        </w:tc>
        <w:tc>
          <w:tcPr>
            <w:tcW w:w="1530" w:type="dxa"/>
          </w:tcPr>
          <w:p w:rsidR="002A79E4" w:rsidRPr="00630DAB" w:rsidRDefault="00F56F23" w:rsidP="002A79E4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64,237</w:t>
            </w:r>
          </w:p>
        </w:tc>
        <w:tc>
          <w:tcPr>
            <w:tcW w:w="1530" w:type="dxa"/>
          </w:tcPr>
          <w:p w:rsidR="002A79E4" w:rsidRPr="00630DAB" w:rsidRDefault="002A79E4" w:rsidP="002A79E4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70,187</w:t>
            </w:r>
          </w:p>
        </w:tc>
      </w:tr>
      <w:tr w:rsidR="002A79E4" w:rsidRPr="00630DAB" w:rsidTr="000F7146">
        <w:tc>
          <w:tcPr>
            <w:tcW w:w="3094" w:type="dxa"/>
            <w:vAlign w:val="bottom"/>
          </w:tcPr>
          <w:p w:rsidR="002A79E4" w:rsidRPr="00630DAB" w:rsidRDefault="002A79E4" w:rsidP="002A79E4">
            <w:pPr>
              <w:tabs>
                <w:tab w:val="left" w:pos="900"/>
                <w:tab w:val="left" w:pos="1440"/>
              </w:tabs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vAlign w:val="bottom"/>
          </w:tcPr>
          <w:p w:rsidR="002A79E4" w:rsidRPr="00630DAB" w:rsidRDefault="00F56F23" w:rsidP="002A79E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  <w:tc>
          <w:tcPr>
            <w:tcW w:w="1530" w:type="dxa"/>
            <w:vAlign w:val="bottom"/>
          </w:tcPr>
          <w:p w:rsidR="002A79E4" w:rsidRPr="00630DAB" w:rsidRDefault="002A79E4" w:rsidP="002A79E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1530" w:type="dxa"/>
            <w:vAlign w:val="bottom"/>
          </w:tcPr>
          <w:p w:rsidR="002A79E4" w:rsidRPr="00630DAB" w:rsidRDefault="00F56F23" w:rsidP="002A79E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4,436</w:t>
            </w:r>
          </w:p>
        </w:tc>
        <w:tc>
          <w:tcPr>
            <w:tcW w:w="1530" w:type="dxa"/>
            <w:vAlign w:val="bottom"/>
          </w:tcPr>
          <w:p w:rsidR="002A79E4" w:rsidRPr="00630DAB" w:rsidRDefault="002A79E4" w:rsidP="002A79E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3,951</w:t>
            </w:r>
          </w:p>
        </w:tc>
      </w:tr>
      <w:tr w:rsidR="002A79E4" w:rsidRPr="00630DAB" w:rsidTr="000F7146">
        <w:tc>
          <w:tcPr>
            <w:tcW w:w="3094" w:type="dxa"/>
            <w:vAlign w:val="bottom"/>
          </w:tcPr>
          <w:p w:rsidR="002A79E4" w:rsidRPr="00630DAB" w:rsidRDefault="002A79E4" w:rsidP="002A79E4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2A79E4" w:rsidRPr="00630DAB" w:rsidRDefault="00F56F23" w:rsidP="002A79E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21,774</w:t>
            </w:r>
          </w:p>
        </w:tc>
        <w:tc>
          <w:tcPr>
            <w:tcW w:w="1530" w:type="dxa"/>
            <w:vAlign w:val="bottom"/>
          </w:tcPr>
          <w:p w:rsidR="002A79E4" w:rsidRPr="00630DAB" w:rsidRDefault="002A79E4" w:rsidP="002A79E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27,119</w:t>
            </w:r>
          </w:p>
        </w:tc>
        <w:tc>
          <w:tcPr>
            <w:tcW w:w="1530" w:type="dxa"/>
            <w:vAlign w:val="bottom"/>
          </w:tcPr>
          <w:p w:rsidR="002A79E4" w:rsidRPr="00630DAB" w:rsidRDefault="00F56F23" w:rsidP="002A79E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68,673</w:t>
            </w:r>
          </w:p>
        </w:tc>
        <w:tc>
          <w:tcPr>
            <w:tcW w:w="1530" w:type="dxa"/>
            <w:vAlign w:val="bottom"/>
          </w:tcPr>
          <w:p w:rsidR="002A79E4" w:rsidRPr="00630DAB" w:rsidRDefault="002A79E4" w:rsidP="002A79E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74,138</w:t>
            </w:r>
          </w:p>
        </w:tc>
      </w:tr>
    </w:tbl>
    <w:p w:rsidR="002A79E4" w:rsidRDefault="002A79E4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972BE" w:rsidRPr="00630DAB" w:rsidRDefault="00627B2D" w:rsidP="006F3281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72BE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72BE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72BE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143F65" w:rsidRPr="00630DAB" w:rsidRDefault="00B10D5B" w:rsidP="006F3281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</w:rPr>
        <w:tab/>
      </w:r>
      <w:r w:rsidR="00143F65" w:rsidRPr="00630DAB">
        <w:rPr>
          <w:rFonts w:asciiTheme="majorBidi" w:hAnsiTheme="majorBidi" w:cstheme="majorBidi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03528E" w:rsidRPr="00630DAB" w:rsidRDefault="00B10D5B" w:rsidP="006F3281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  <w:szCs w:val="22"/>
        </w:rPr>
      </w:pPr>
      <w:r w:rsidRPr="00630DAB">
        <w:rPr>
          <w:rFonts w:asciiTheme="majorBidi" w:hAnsiTheme="majorBidi" w:cstheme="majorBidi"/>
          <w:spacing w:val="-10"/>
          <w:sz w:val="32"/>
          <w:szCs w:val="32"/>
        </w:rPr>
        <w:tab/>
      </w:r>
      <w:r w:rsidR="00143F65" w:rsidRPr="00630DAB">
        <w:rPr>
          <w:rFonts w:asciiTheme="majorBidi" w:hAnsiTheme="majorBidi" w:cstheme="majorBidi"/>
          <w:spacing w:val="-10"/>
          <w:sz w:val="32"/>
          <w:szCs w:val="32"/>
          <w:cs/>
        </w:rPr>
        <w:t>ข้อมูล</w:t>
      </w:r>
      <w:r w:rsidR="00143F65" w:rsidRPr="00630DAB">
        <w:rPr>
          <w:rFonts w:asciiTheme="majorBidi" w:hAnsiTheme="majorBidi" w:cstheme="majorBidi"/>
          <w:sz w:val="32"/>
          <w:szCs w:val="32"/>
          <w:cs/>
        </w:rPr>
        <w:t>ทางการ</w:t>
      </w:r>
      <w:r w:rsidR="00143F65" w:rsidRPr="00630DA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เงินจำแนกตามส่วนงานของบริษัทฯ </w:t>
      </w:r>
      <w:r w:rsidR="00143F65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ณ วันที่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30</w:t>
      </w:r>
      <w:r w:rsidR="00820AF8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กันยายน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256</w:t>
      </w:r>
      <w:r w:rsidR="002A79E4">
        <w:rPr>
          <w:rFonts w:asciiTheme="majorBidi" w:eastAsia="Angsana New" w:hAnsiTheme="majorBidi" w:cstheme="majorBidi"/>
          <w:sz w:val="32"/>
          <w:szCs w:val="32"/>
        </w:rPr>
        <w:t>2</w:t>
      </w:r>
      <w:r w:rsidR="008B23EE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และ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31</w:t>
      </w:r>
      <w:r w:rsidR="008B23EE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25</w:t>
      </w:r>
      <w:r w:rsidR="00FA4AB4" w:rsidRPr="00630DAB">
        <w:rPr>
          <w:rFonts w:asciiTheme="majorBidi" w:eastAsia="Angsana New" w:hAnsiTheme="majorBidi" w:cstheme="majorBidi"/>
          <w:sz w:val="32"/>
          <w:szCs w:val="32"/>
        </w:rPr>
        <w:t>6</w:t>
      </w:r>
      <w:r w:rsidR="002A79E4">
        <w:rPr>
          <w:rFonts w:asciiTheme="majorBidi" w:eastAsia="Angsana New" w:hAnsiTheme="majorBidi" w:cstheme="majorBidi"/>
          <w:sz w:val="32"/>
          <w:szCs w:val="32"/>
        </w:rPr>
        <w:t>1</w:t>
      </w:r>
      <w:r w:rsidR="00143F65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และสำหรับงวดสามเดือน</w:t>
      </w:r>
      <w:r w:rsidR="003F0587" w:rsidRPr="00630DAB">
        <w:rPr>
          <w:rFonts w:asciiTheme="majorBidi" w:eastAsia="Angsana New" w:hAnsiTheme="majorBidi" w:cstheme="majorBidi"/>
          <w:sz w:val="32"/>
          <w:szCs w:val="32"/>
          <w:cs/>
        </w:rPr>
        <w:t>และเก้าเดือน</w:t>
      </w:r>
      <w:r w:rsidR="00143F65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สิ้นสุดวันที่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30</w:t>
      </w:r>
      <w:r w:rsidR="00820AF8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กันยายน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256</w:t>
      </w:r>
      <w:r w:rsidR="002A79E4">
        <w:rPr>
          <w:rFonts w:asciiTheme="majorBidi" w:eastAsia="Angsana New" w:hAnsiTheme="majorBidi" w:cstheme="majorBidi"/>
          <w:sz w:val="32"/>
          <w:szCs w:val="32"/>
        </w:rPr>
        <w:t>2</w:t>
      </w:r>
      <w:r w:rsidR="008B23EE" w:rsidRPr="00630DAB">
        <w:rPr>
          <w:rFonts w:asciiTheme="majorBidi" w:eastAsia="Angsana New" w:hAnsiTheme="majorBidi" w:cstheme="majorBidi"/>
          <w:sz w:val="32"/>
          <w:szCs w:val="32"/>
          <w:cs/>
        </w:rPr>
        <w:t xml:space="preserve"> และ </w:t>
      </w:r>
      <w:r w:rsidR="00BA19BD" w:rsidRPr="00630DAB">
        <w:rPr>
          <w:rFonts w:asciiTheme="majorBidi" w:eastAsia="Angsana New" w:hAnsiTheme="majorBidi" w:cstheme="majorBidi"/>
          <w:sz w:val="32"/>
          <w:szCs w:val="32"/>
        </w:rPr>
        <w:t>25</w:t>
      </w:r>
      <w:r w:rsidR="00FA4AB4" w:rsidRPr="00630DAB">
        <w:rPr>
          <w:rFonts w:asciiTheme="majorBidi" w:eastAsia="Angsana New" w:hAnsiTheme="majorBidi" w:cstheme="majorBidi"/>
          <w:sz w:val="32"/>
          <w:szCs w:val="32"/>
        </w:rPr>
        <w:t>6</w:t>
      </w:r>
      <w:r w:rsidR="002A79E4">
        <w:rPr>
          <w:rFonts w:asciiTheme="majorBidi" w:eastAsia="Angsana New" w:hAnsiTheme="majorBidi" w:cstheme="majorBidi"/>
          <w:sz w:val="32"/>
          <w:szCs w:val="32"/>
        </w:rPr>
        <w:t>1</w:t>
      </w:r>
      <w:r w:rsidR="00143F65" w:rsidRPr="00630DA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6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03528E" w:rsidRPr="00630DAB" w:rsidTr="00095E6D">
        <w:tc>
          <w:tcPr>
            <w:tcW w:w="2370" w:type="dxa"/>
            <w:vAlign w:val="bottom"/>
          </w:tcPr>
          <w:p w:rsidR="0003528E" w:rsidRPr="00630DAB" w:rsidRDefault="0003528E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03528E" w:rsidRPr="00630DAB" w:rsidRDefault="007020EE" w:rsidP="00095E6D">
            <w:pPr>
              <w:tabs>
                <w:tab w:val="right" w:pos="5040"/>
                <w:tab w:val="right" w:pos="6390"/>
                <w:tab w:val="right" w:pos="819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0D5B"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C419A" w:rsidRPr="00630DAB" w:rsidTr="00095E6D">
        <w:tc>
          <w:tcPr>
            <w:tcW w:w="2370" w:type="dxa"/>
            <w:vAlign w:val="bottom"/>
          </w:tcPr>
          <w:p w:rsidR="001C419A" w:rsidRPr="00630DAB" w:rsidRDefault="001C419A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1C419A" w:rsidRPr="00630DAB" w:rsidRDefault="001C419A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03528E" w:rsidRPr="00630DAB" w:rsidTr="00095E6D">
        <w:tc>
          <w:tcPr>
            <w:tcW w:w="2370" w:type="dxa"/>
            <w:vAlign w:val="bottom"/>
          </w:tcPr>
          <w:p w:rsidR="0003528E" w:rsidRPr="00630DAB" w:rsidRDefault="0003528E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B4EE7" w:rsidRPr="00630DAB" w:rsidTr="00095E6D">
        <w:tc>
          <w:tcPr>
            <w:tcW w:w="2370" w:type="dxa"/>
            <w:vAlign w:val="bottom"/>
          </w:tcPr>
          <w:p w:rsidR="001B4EE7" w:rsidRPr="00630DAB" w:rsidRDefault="001B4EE7" w:rsidP="001B4EE7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1B4EE7" w:rsidRPr="00630DAB" w:rsidTr="00095E6D">
        <w:tc>
          <w:tcPr>
            <w:tcW w:w="2370" w:type="dxa"/>
            <w:vAlign w:val="bottom"/>
          </w:tcPr>
          <w:p w:rsidR="001B4EE7" w:rsidRPr="00630DAB" w:rsidRDefault="001B4EE7" w:rsidP="001B4EE7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C3765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C3765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1B4EE7" w:rsidRPr="00630DAB" w:rsidTr="00095E6D">
        <w:tc>
          <w:tcPr>
            <w:tcW w:w="2370" w:type="dxa"/>
            <w:vAlign w:val="bottom"/>
          </w:tcPr>
          <w:p w:rsidR="001B4EE7" w:rsidRPr="00630DAB" w:rsidRDefault="001B4EE7" w:rsidP="001B4EE7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3765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3765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1B4EE7" w:rsidRPr="00630DAB" w:rsidTr="00095E6D">
        <w:tc>
          <w:tcPr>
            <w:tcW w:w="2370" w:type="dxa"/>
            <w:vAlign w:val="bottom"/>
          </w:tcPr>
          <w:p w:rsidR="001B4EE7" w:rsidRPr="00630DAB" w:rsidRDefault="001B4EE7" w:rsidP="001B4EE7">
            <w:pPr>
              <w:tabs>
                <w:tab w:val="right" w:pos="5040"/>
                <w:tab w:val="right" w:pos="6390"/>
                <w:tab w:val="right" w:pos="8190"/>
              </w:tabs>
              <w:ind w:left="132" w:right="-31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B4EE7" w:rsidRPr="00630DAB" w:rsidTr="00095E6D">
        <w:trPr>
          <w:trHeight w:val="70"/>
        </w:trPr>
        <w:tc>
          <w:tcPr>
            <w:tcW w:w="2370" w:type="dxa"/>
            <w:vAlign w:val="bottom"/>
          </w:tcPr>
          <w:p w:rsidR="001B4EE7" w:rsidRPr="00630DAB" w:rsidRDefault="001B4EE7" w:rsidP="001B4EE7">
            <w:pPr>
              <w:tabs>
                <w:tab w:val="right" w:pos="5040"/>
                <w:tab w:val="right" w:pos="6390"/>
                <w:tab w:val="right" w:pos="8190"/>
              </w:tabs>
              <w:ind w:left="132" w:right="-22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1B4EE7" w:rsidRPr="00630DAB" w:rsidTr="00095E6D">
        <w:trPr>
          <w:trHeight w:val="495"/>
        </w:trPr>
        <w:tc>
          <w:tcPr>
            <w:tcW w:w="2370" w:type="dxa"/>
            <w:vAlign w:val="bottom"/>
          </w:tcPr>
          <w:p w:rsidR="001B4EE7" w:rsidRPr="00630DAB" w:rsidRDefault="001B4EE7" w:rsidP="001B4EE7">
            <w:pPr>
              <w:tabs>
                <w:tab w:val="right" w:pos="5040"/>
                <w:tab w:val="right" w:pos="6390"/>
                <w:tab w:val="right" w:pos="8190"/>
              </w:tabs>
              <w:ind w:left="132" w:right="-13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กำไรและผลตอบแทนจากเครื่องมือ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</w:tr>
      <w:tr w:rsidR="001B4EE7" w:rsidRPr="00630DAB" w:rsidTr="00095E6D">
        <w:trPr>
          <w:trHeight w:val="70"/>
        </w:trPr>
        <w:tc>
          <w:tcPr>
            <w:tcW w:w="2370" w:type="dxa"/>
            <w:vAlign w:val="bottom"/>
          </w:tcPr>
          <w:p w:rsidR="001B4EE7" w:rsidRPr="00630DAB" w:rsidRDefault="001B4EE7" w:rsidP="001B4EE7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1B4EE7" w:rsidRPr="00630DAB" w:rsidRDefault="00C3765F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1B4EE7" w:rsidRPr="00630DAB" w:rsidTr="00095E6D">
        <w:tc>
          <w:tcPr>
            <w:tcW w:w="2370" w:type="dxa"/>
            <w:vAlign w:val="bottom"/>
          </w:tcPr>
          <w:p w:rsidR="001B4EE7" w:rsidRPr="00630DAB" w:rsidRDefault="001B4EE7" w:rsidP="001B4EE7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(13)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(20)</w:t>
            </w:r>
          </w:p>
        </w:tc>
      </w:tr>
      <w:tr w:rsidR="001B4EE7" w:rsidRPr="00630DAB" w:rsidTr="00095E6D">
        <w:tc>
          <w:tcPr>
            <w:tcW w:w="2370" w:type="dxa"/>
            <w:vAlign w:val="bottom"/>
          </w:tcPr>
          <w:p w:rsidR="001B4EE7" w:rsidRPr="00630DAB" w:rsidRDefault="001B4EE7" w:rsidP="001B4EE7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(70)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(6</w:t>
            </w:r>
            <w:r w:rsidR="00C3765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B4EE7" w:rsidRPr="00630DAB" w:rsidTr="00095E6D">
        <w:tc>
          <w:tcPr>
            <w:tcW w:w="2370" w:type="dxa"/>
            <w:vAlign w:val="bottom"/>
          </w:tcPr>
          <w:p w:rsidR="001B4EE7" w:rsidRPr="00630DAB" w:rsidRDefault="001B4EE7" w:rsidP="001B4EE7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(14)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(13)</w:t>
            </w:r>
          </w:p>
        </w:tc>
      </w:tr>
      <w:tr w:rsidR="001B4EE7" w:rsidRPr="00630DAB" w:rsidTr="00095E6D">
        <w:tc>
          <w:tcPr>
            <w:tcW w:w="2370" w:type="dxa"/>
            <w:vAlign w:val="bottom"/>
          </w:tcPr>
          <w:p w:rsidR="001B4EE7" w:rsidRPr="00630DAB" w:rsidRDefault="001B4EE7" w:rsidP="001B4EE7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B4EE7" w:rsidRPr="00630DAB" w:rsidRDefault="00E5419A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</w:t>
            </w:r>
          </w:p>
        </w:tc>
        <w:tc>
          <w:tcPr>
            <w:tcW w:w="729" w:type="dxa"/>
            <w:vAlign w:val="bottom"/>
          </w:tcPr>
          <w:p w:rsidR="001B4EE7" w:rsidRPr="00630DAB" w:rsidRDefault="001B4EE7" w:rsidP="001B4EE7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</w:tr>
    </w:tbl>
    <w:p w:rsidR="007020EE" w:rsidRPr="00630DAB" w:rsidRDefault="002334D0" w:rsidP="00C17E92">
      <w:pPr>
        <w:tabs>
          <w:tab w:val="left" w:pos="1455"/>
          <w:tab w:val="right" w:pos="9951"/>
        </w:tabs>
        <w:spacing w:line="300" w:lineRule="exact"/>
        <w:ind w:right="-418"/>
        <w:rPr>
          <w:rFonts w:asciiTheme="majorBidi" w:eastAsia="Angsana New" w:hAnsiTheme="majorBidi" w:cstheme="majorBidi"/>
          <w:sz w:val="22"/>
          <w:szCs w:val="22"/>
        </w:rPr>
      </w:pPr>
      <w:r w:rsidRPr="00630DAB">
        <w:rPr>
          <w:rFonts w:asciiTheme="majorBidi" w:eastAsia="Angsana New" w:hAnsiTheme="majorBidi" w:cstheme="majorBidi"/>
          <w:sz w:val="22"/>
          <w:szCs w:val="22"/>
          <w:cs/>
        </w:rPr>
        <w:tab/>
      </w:r>
      <w:r w:rsidRPr="00630DAB">
        <w:rPr>
          <w:rFonts w:asciiTheme="majorBidi" w:eastAsia="Angsana New" w:hAnsiTheme="majorBidi" w:cstheme="majorBidi"/>
          <w:sz w:val="22"/>
          <w:szCs w:val="22"/>
          <w:cs/>
        </w:rPr>
        <w:tab/>
      </w:r>
    </w:p>
    <w:p w:rsidR="00095E6D" w:rsidRPr="00630DAB" w:rsidRDefault="00095E6D">
      <w:pPr>
        <w:rPr>
          <w:rFonts w:asciiTheme="majorBidi" w:hAnsiTheme="majorBidi" w:cstheme="majorBidi"/>
        </w:rPr>
      </w:pPr>
      <w:r w:rsidRPr="00630DAB">
        <w:rPr>
          <w:rFonts w:asciiTheme="majorBidi" w:hAnsiTheme="majorBidi" w:cstheme="majorBidi"/>
        </w:rPr>
        <w:br w:type="page"/>
      </w:r>
    </w:p>
    <w:tbl>
      <w:tblPr>
        <w:tblW w:w="96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7020EE" w:rsidRPr="00630DAB" w:rsidTr="00095E6D">
        <w:tc>
          <w:tcPr>
            <w:tcW w:w="2370" w:type="dxa"/>
            <w:vAlign w:val="bottom"/>
          </w:tcPr>
          <w:p w:rsidR="007020EE" w:rsidRPr="00630DAB" w:rsidRDefault="007020EE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7020EE" w:rsidRPr="00630DAB" w:rsidRDefault="007020EE" w:rsidP="00095E6D">
            <w:pPr>
              <w:tabs>
                <w:tab w:val="right" w:pos="5040"/>
                <w:tab w:val="right" w:pos="6390"/>
                <w:tab w:val="right" w:pos="819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3528E" w:rsidRPr="00630DAB" w:rsidTr="00095E6D">
        <w:tc>
          <w:tcPr>
            <w:tcW w:w="2370" w:type="dxa"/>
            <w:vAlign w:val="bottom"/>
          </w:tcPr>
          <w:p w:rsidR="0003528E" w:rsidRPr="00630DAB" w:rsidRDefault="0003528E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22077A"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>30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03528E" w:rsidRPr="00630DAB" w:rsidTr="00095E6D">
        <w:tc>
          <w:tcPr>
            <w:tcW w:w="2370" w:type="dxa"/>
            <w:vAlign w:val="bottom"/>
          </w:tcPr>
          <w:p w:rsidR="0003528E" w:rsidRPr="00630DAB" w:rsidRDefault="0003528E" w:rsidP="00095E6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630DAB" w:rsidRDefault="0003528E" w:rsidP="00095E6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C1F00" w:rsidRPr="00630DAB" w:rsidTr="00095E6D">
        <w:tc>
          <w:tcPr>
            <w:tcW w:w="23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4C1F00" w:rsidRPr="00630DAB" w:rsidTr="00095E6D">
        <w:tc>
          <w:tcPr>
            <w:tcW w:w="23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626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F50607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F50607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4C1F00" w:rsidRPr="00630DAB" w:rsidTr="00095E6D">
        <w:tc>
          <w:tcPr>
            <w:tcW w:w="23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78717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9C1A0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C1A0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ขาดทุน)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92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F50607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50607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</w:tr>
      <w:tr w:rsidR="004C1F00" w:rsidRPr="00630DAB" w:rsidTr="00095E6D">
        <w:tc>
          <w:tcPr>
            <w:tcW w:w="23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132" w:right="-31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C1F00" w:rsidRPr="00630DAB" w:rsidTr="00095E6D">
        <w:trPr>
          <w:trHeight w:val="70"/>
        </w:trPr>
        <w:tc>
          <w:tcPr>
            <w:tcW w:w="23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132" w:right="-22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212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795F91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</w:tr>
      <w:tr w:rsidR="004C1F00" w:rsidRPr="00630DAB" w:rsidTr="00095E6D">
        <w:trPr>
          <w:trHeight w:val="495"/>
        </w:trPr>
        <w:tc>
          <w:tcPr>
            <w:tcW w:w="23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132" w:right="-13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กำไรและผลตอบแทนจากเครื่องมือ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ทางการเงิน 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</w:tr>
      <w:tr w:rsidR="004C1F00" w:rsidRPr="00630DAB" w:rsidTr="00095E6D">
        <w:trPr>
          <w:trHeight w:val="70"/>
        </w:trPr>
        <w:tc>
          <w:tcPr>
            <w:tcW w:w="23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29" w:type="dxa"/>
            <w:vAlign w:val="bottom"/>
          </w:tcPr>
          <w:p w:rsidR="004C1F00" w:rsidRPr="00630DAB" w:rsidRDefault="00F50607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4C1F00" w:rsidRPr="00630DAB" w:rsidTr="00095E6D">
        <w:tc>
          <w:tcPr>
            <w:tcW w:w="23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(39)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(71)</w:t>
            </w:r>
          </w:p>
        </w:tc>
      </w:tr>
      <w:tr w:rsidR="004C1F00" w:rsidRPr="00630DAB" w:rsidTr="00095E6D">
        <w:tc>
          <w:tcPr>
            <w:tcW w:w="23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(222)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(2</w:t>
            </w:r>
            <w:r w:rsidR="00795F91">
              <w:rPr>
                <w:rFonts w:asciiTheme="majorBidi" w:hAnsiTheme="majorBidi" w:cstheme="majorBidi" w:hint="cs"/>
                <w:sz w:val="22"/>
                <w:szCs w:val="22"/>
                <w:cs/>
              </w:rPr>
              <w:t>06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C1F00" w:rsidRPr="00630DAB" w:rsidTr="00095E6D">
        <w:tc>
          <w:tcPr>
            <w:tcW w:w="23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หนี้สูญและหนี้สงสัยจะสูญ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(106)</w:t>
            </w:r>
          </w:p>
        </w:tc>
      </w:tr>
      <w:tr w:rsidR="004C1F00" w:rsidRPr="00630DAB" w:rsidTr="00095E6D">
        <w:tc>
          <w:tcPr>
            <w:tcW w:w="23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(21)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(35)</w:t>
            </w:r>
          </w:p>
        </w:tc>
      </w:tr>
      <w:tr w:rsidR="004C1F00" w:rsidRPr="00630DAB" w:rsidTr="00095E6D">
        <w:tc>
          <w:tcPr>
            <w:tcW w:w="23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E5419A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95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>155</w:t>
            </w:r>
          </w:p>
        </w:tc>
      </w:tr>
    </w:tbl>
    <w:p w:rsidR="00B10D5B" w:rsidRPr="00630DAB" w:rsidRDefault="00B10D5B" w:rsidP="00095E6D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B5718F" w:rsidRPr="00630DAB" w:rsidTr="00095E6D">
        <w:tc>
          <w:tcPr>
            <w:tcW w:w="20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B5718F" w:rsidRPr="00630DAB" w:rsidRDefault="00B5718F" w:rsidP="00095E6D">
            <w:pPr>
              <w:ind w:right="-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B5718F" w:rsidRPr="00630DAB" w:rsidTr="00095E6D">
        <w:tc>
          <w:tcPr>
            <w:tcW w:w="20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B5718F" w:rsidRPr="00630DAB" w:rsidTr="00095E6D">
        <w:tc>
          <w:tcPr>
            <w:tcW w:w="2070" w:type="dxa"/>
            <w:vAlign w:val="bottom"/>
          </w:tcPr>
          <w:p w:rsidR="00B5718F" w:rsidRPr="00630DAB" w:rsidRDefault="00B5718F" w:rsidP="00095E6D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tabs>
                <w:tab w:val="decimal" w:pos="503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ส่วนงานอื่น </w:t>
            </w:r>
          </w:p>
        </w:tc>
        <w:tc>
          <w:tcPr>
            <w:tcW w:w="1458" w:type="dxa"/>
            <w:gridSpan w:val="2"/>
            <w:vAlign w:val="bottom"/>
          </w:tcPr>
          <w:p w:rsidR="00B5718F" w:rsidRPr="00630DAB" w:rsidRDefault="00B5718F" w:rsidP="00095E6D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C1F00" w:rsidRPr="00630DAB" w:rsidTr="00095E6D">
        <w:tc>
          <w:tcPr>
            <w:tcW w:w="20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30DA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Pr="00630DAB">
              <w:rPr>
                <w:rFonts w:asciiTheme="majorBidi" w:eastAsia="Angsana New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</w:tr>
      <w:tr w:rsidR="004C1F00" w:rsidRPr="00630DAB" w:rsidTr="00095E6D">
        <w:tc>
          <w:tcPr>
            <w:tcW w:w="20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-6" w:right="-108" w:firstLine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 - สุทธิ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F50607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</w:tr>
      <w:tr w:rsidR="004C1F00" w:rsidRPr="00630DAB" w:rsidTr="00095E6D">
        <w:tc>
          <w:tcPr>
            <w:tcW w:w="20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-6" w:firstLine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F50607" w:rsidP="004C1F00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8,444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9,863</w:t>
            </w:r>
          </w:p>
        </w:tc>
      </w:tr>
      <w:tr w:rsidR="004C1F00" w:rsidRPr="00630DAB" w:rsidTr="00095E6D">
        <w:tc>
          <w:tcPr>
            <w:tcW w:w="2070" w:type="dxa"/>
            <w:vAlign w:val="bottom"/>
          </w:tcPr>
          <w:p w:rsidR="004C1F00" w:rsidRPr="00630DAB" w:rsidRDefault="004C1F00" w:rsidP="004C1F00">
            <w:pPr>
              <w:tabs>
                <w:tab w:val="right" w:pos="5040"/>
                <w:tab w:val="right" w:pos="6390"/>
                <w:tab w:val="right" w:pos="8190"/>
              </w:tabs>
              <w:ind w:left="-6" w:firstLine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0DAB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C1F00" w:rsidRPr="00630DAB" w:rsidRDefault="00F50607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8,531</w:t>
            </w:r>
          </w:p>
        </w:tc>
        <w:tc>
          <w:tcPr>
            <w:tcW w:w="729" w:type="dxa"/>
            <w:vAlign w:val="bottom"/>
          </w:tcPr>
          <w:p w:rsidR="004C1F00" w:rsidRPr="00630DAB" w:rsidRDefault="004C1F00" w:rsidP="004C1F0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9,952</w:t>
            </w:r>
          </w:p>
        </w:tc>
      </w:tr>
    </w:tbl>
    <w:p w:rsidR="002C65A4" w:rsidRPr="00630DAB" w:rsidRDefault="002C65A4" w:rsidP="00095E6D">
      <w:pPr>
        <w:tabs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ข้อมูลเกี่ยวกับเขตภูมิศาสตร์</w:t>
      </w:r>
    </w:p>
    <w:p w:rsidR="002C65A4" w:rsidRPr="00630DAB" w:rsidRDefault="002C65A4" w:rsidP="00095E6D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30DAB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บริษัทฯดำเนินธุรกิจในเขตภูมิศาสตร์เดียวคือประเทศไทย ดังนั้น รายได้และสินทรัพย์ที่แสดงอยู่ใน</w:t>
      </w:r>
      <w:r w:rsidR="00623246" w:rsidRPr="00630DAB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630DAB">
        <w:rPr>
          <w:rFonts w:asciiTheme="majorBidi" w:hAnsiTheme="majorBidi" w:cstheme="majorBidi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2C65A4" w:rsidRPr="00630DAB" w:rsidRDefault="002C65A4" w:rsidP="00095E6D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:rsidR="00E71AA6" w:rsidRPr="00630DAB" w:rsidRDefault="002C65A4" w:rsidP="00095E6D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ab/>
        <w:t>ใน</w:t>
      </w:r>
      <w:r w:rsidR="004160A3" w:rsidRPr="00630DAB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="00066C8C" w:rsidRPr="00630DAB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4160A3" w:rsidRPr="00630DAB">
        <w:rPr>
          <w:rFonts w:asciiTheme="majorBidi" w:hAnsiTheme="majorBidi" w:cstheme="majorBidi"/>
          <w:sz w:val="32"/>
          <w:szCs w:val="32"/>
          <w:cs/>
        </w:rPr>
        <w:t>เก้า</w:t>
      </w:r>
      <w:r w:rsidR="002E6FEA" w:rsidRPr="00630DA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2077A" w:rsidRPr="00630DAB">
        <w:rPr>
          <w:rFonts w:asciiTheme="majorBidi" w:hAnsiTheme="majorBidi" w:cstheme="majorBidi"/>
          <w:sz w:val="32"/>
          <w:szCs w:val="32"/>
        </w:rPr>
        <w:t>30</w:t>
      </w:r>
      <w:r w:rsidR="00820AF8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22077A" w:rsidRPr="00630DAB">
        <w:rPr>
          <w:rFonts w:asciiTheme="majorBidi" w:hAnsiTheme="majorBidi" w:cstheme="majorBidi"/>
          <w:sz w:val="32"/>
          <w:szCs w:val="32"/>
        </w:rPr>
        <w:t>256</w:t>
      </w:r>
      <w:r w:rsidR="00F36C2B">
        <w:rPr>
          <w:rFonts w:asciiTheme="majorBidi" w:hAnsiTheme="majorBidi" w:cstheme="majorBidi"/>
          <w:sz w:val="32"/>
          <w:szCs w:val="32"/>
        </w:rPr>
        <w:t>2</w:t>
      </w:r>
      <w:r w:rsidR="00E379F4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2077A" w:rsidRPr="00630DAB">
        <w:rPr>
          <w:rFonts w:asciiTheme="majorBidi" w:hAnsiTheme="majorBidi" w:cstheme="majorBidi"/>
          <w:sz w:val="32"/>
          <w:szCs w:val="32"/>
        </w:rPr>
        <w:t>25</w:t>
      </w:r>
      <w:r w:rsidR="00D31620" w:rsidRPr="00630DAB">
        <w:rPr>
          <w:rFonts w:asciiTheme="majorBidi" w:hAnsiTheme="majorBidi" w:cstheme="majorBidi"/>
          <w:sz w:val="32"/>
          <w:szCs w:val="32"/>
        </w:rPr>
        <w:t>6</w:t>
      </w:r>
      <w:r w:rsidR="00F36C2B">
        <w:rPr>
          <w:rFonts w:asciiTheme="majorBidi" w:hAnsiTheme="majorBidi" w:cstheme="majorBidi"/>
          <w:sz w:val="32"/>
          <w:szCs w:val="32"/>
        </w:rPr>
        <w:t>1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บริษัทฯไม่มีรายได้จากลูกค้ารายใดที่มีมูลค่าเท่ากับหรือมากกว่าร้อยละ </w:t>
      </w:r>
      <w:r w:rsidR="0022077A" w:rsidRPr="00630DAB">
        <w:rPr>
          <w:rFonts w:asciiTheme="majorBidi" w:hAnsiTheme="majorBidi" w:cstheme="majorBidi"/>
          <w:sz w:val="32"/>
          <w:szCs w:val="32"/>
        </w:rPr>
        <w:t>10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E71AA6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95E6D" w:rsidRPr="00630DAB" w:rsidRDefault="00095E6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27555" w:rsidRPr="00630DAB" w:rsidRDefault="00D96DE5" w:rsidP="00095E6D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027555" w:rsidRPr="00630DAB" w:rsidRDefault="00027555" w:rsidP="00095E6D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</w:rPr>
        <w:tab/>
      </w:r>
      <w:r w:rsidR="00E42A6D" w:rsidRPr="00630DA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2077A" w:rsidRPr="00630DAB">
        <w:rPr>
          <w:rFonts w:asciiTheme="majorBidi" w:hAnsiTheme="majorBidi" w:cstheme="majorBidi"/>
          <w:sz w:val="32"/>
          <w:szCs w:val="32"/>
        </w:rPr>
        <w:t>30</w:t>
      </w:r>
      <w:r w:rsidR="00820AF8"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22077A" w:rsidRPr="00630DAB">
        <w:rPr>
          <w:rFonts w:asciiTheme="majorBidi" w:hAnsiTheme="majorBidi" w:cstheme="majorBidi"/>
          <w:sz w:val="32"/>
          <w:szCs w:val="32"/>
        </w:rPr>
        <w:t>256</w:t>
      </w:r>
      <w:r w:rsidR="00A372DB">
        <w:rPr>
          <w:rFonts w:asciiTheme="majorBidi" w:hAnsiTheme="majorBidi" w:cstheme="majorBidi"/>
          <w:sz w:val="32"/>
          <w:szCs w:val="32"/>
        </w:rPr>
        <w:t>2</w:t>
      </w:r>
      <w:r w:rsidR="00051884" w:rsidRPr="00630DA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2077A" w:rsidRPr="00630DAB">
        <w:rPr>
          <w:rFonts w:asciiTheme="majorBidi" w:hAnsiTheme="majorBidi" w:cstheme="majorBidi"/>
          <w:sz w:val="32"/>
          <w:szCs w:val="32"/>
        </w:rPr>
        <w:t>31</w:t>
      </w:r>
      <w:r w:rsidR="00051884" w:rsidRPr="00630DA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2077A" w:rsidRPr="00630DAB">
        <w:rPr>
          <w:rFonts w:asciiTheme="majorBidi" w:hAnsiTheme="majorBidi" w:cstheme="majorBidi"/>
          <w:sz w:val="32"/>
          <w:szCs w:val="32"/>
        </w:rPr>
        <w:t>25</w:t>
      </w:r>
      <w:r w:rsidR="00FA4AB4" w:rsidRPr="00630DAB">
        <w:rPr>
          <w:rFonts w:asciiTheme="majorBidi" w:hAnsiTheme="majorBidi" w:cstheme="majorBidi"/>
          <w:sz w:val="32"/>
          <w:szCs w:val="32"/>
        </w:rPr>
        <w:t>6</w:t>
      </w:r>
      <w:r w:rsidR="00A372DB">
        <w:rPr>
          <w:rFonts w:asciiTheme="majorBidi" w:hAnsiTheme="majorBidi" w:cstheme="majorBidi"/>
          <w:sz w:val="32"/>
          <w:szCs w:val="32"/>
        </w:rPr>
        <w:t>1</w:t>
      </w:r>
      <w:r w:rsidR="00051884" w:rsidRPr="00630D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64A9" w:rsidRPr="00630DA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30DAB">
        <w:rPr>
          <w:rFonts w:asciiTheme="majorBidi" w:hAnsiTheme="majorBidi" w:cstheme="majorBidi"/>
          <w:sz w:val="32"/>
          <w:szCs w:val="32"/>
          <w:cs/>
        </w:rPr>
        <w:t>มีภาระผูกพันและหนี้สินที่อาจจะเกิดขึ้นดังต่อไปนี้</w:t>
      </w:r>
    </w:p>
    <w:p w:rsidR="00027555" w:rsidRPr="00630DAB" w:rsidRDefault="00D96DE5" w:rsidP="0059060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ab/>
        <w:t>บริษัทฯมีภาระผูกพันตามสัญญาเช่าสำนักงานและยานพาหนะซึ่งจะต้องจ่ายค่าเช่าและค่าบริการในอนาคตโดยจะถึงกำหนดชำระตามระยะเวลานับตั้งแต่วันสิ้น</w:t>
      </w:r>
      <w:r w:rsidR="007977CB" w:rsidRPr="00630DAB">
        <w:rPr>
          <w:rFonts w:asciiTheme="majorBidi" w:hAnsiTheme="majorBidi" w:cstheme="majorBidi"/>
          <w:sz w:val="32"/>
          <w:szCs w:val="32"/>
          <w:cs/>
        </w:rPr>
        <w:t>งวด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30"/>
        <w:gridCol w:w="1701"/>
        <w:gridCol w:w="1680"/>
        <w:gridCol w:w="21"/>
      </w:tblGrid>
      <w:tr w:rsidR="00EC1B1C" w:rsidRPr="00630DAB" w:rsidTr="00095E6D">
        <w:trPr>
          <w:gridAfter w:val="1"/>
          <w:wAfter w:w="21" w:type="dxa"/>
        </w:trPr>
        <w:tc>
          <w:tcPr>
            <w:tcW w:w="9111" w:type="dxa"/>
            <w:gridSpan w:val="3"/>
          </w:tcPr>
          <w:p w:rsidR="00027555" w:rsidRPr="00630DAB" w:rsidRDefault="00027555" w:rsidP="0059060C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</w:t>
            </w:r>
            <w:r w:rsidR="00073ABC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: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C1B1C" w:rsidRPr="00630DAB" w:rsidTr="00095E6D">
        <w:tc>
          <w:tcPr>
            <w:tcW w:w="5730" w:type="dxa"/>
          </w:tcPr>
          <w:p w:rsidR="00F33704" w:rsidRPr="00630DAB" w:rsidRDefault="00F33704" w:rsidP="0059060C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F33704" w:rsidRPr="00630DAB" w:rsidRDefault="0022077A" w:rsidP="00D01FE0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30</w:t>
            </w:r>
            <w:r w:rsidR="00820AF8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A372DB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vAlign w:val="bottom"/>
          </w:tcPr>
          <w:p w:rsidR="00F33704" w:rsidRPr="00630DAB" w:rsidRDefault="0022077A" w:rsidP="00D01FE0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31 </w:t>
            </w:r>
            <w:r w:rsidR="00F33704"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FA4AB4"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A372D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</w:tr>
      <w:tr w:rsidR="00FA4AB4" w:rsidRPr="00630DAB" w:rsidTr="00095E6D">
        <w:tc>
          <w:tcPr>
            <w:tcW w:w="5730" w:type="dxa"/>
          </w:tcPr>
          <w:p w:rsidR="00FA4AB4" w:rsidRPr="00630DAB" w:rsidRDefault="00FA4AB4" w:rsidP="00FA4AB4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1" w:type="dxa"/>
          </w:tcPr>
          <w:p w:rsidR="00FA4AB4" w:rsidRPr="00630DAB" w:rsidRDefault="00C646A1" w:rsidP="00FA4AB4">
            <w:pPr>
              <w:tabs>
                <w:tab w:val="decimal" w:pos="1053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526EEC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</w:tcPr>
          <w:p w:rsidR="00FA4AB4" w:rsidRPr="00630DAB" w:rsidRDefault="00FA4AB4" w:rsidP="00FA4AB4">
            <w:pPr>
              <w:tabs>
                <w:tab w:val="decimal" w:pos="1053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</w:t>
            </w:r>
            <w:r w:rsidR="00A372DB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</w:p>
        </w:tc>
      </w:tr>
      <w:tr w:rsidR="00FA4AB4" w:rsidRPr="00630DAB" w:rsidTr="00095E6D">
        <w:tc>
          <w:tcPr>
            <w:tcW w:w="5730" w:type="dxa"/>
          </w:tcPr>
          <w:p w:rsidR="00FA4AB4" w:rsidRPr="00630DAB" w:rsidRDefault="00FA4AB4" w:rsidP="00FA4AB4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:rsidR="00FA4AB4" w:rsidRPr="00630DAB" w:rsidRDefault="00920632" w:rsidP="00FA4AB4">
            <w:pPr>
              <w:tabs>
                <w:tab w:val="decimal" w:pos="1053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701" w:type="dxa"/>
            <w:gridSpan w:val="2"/>
          </w:tcPr>
          <w:p w:rsidR="00FA4AB4" w:rsidRPr="00630DAB" w:rsidRDefault="00A372DB" w:rsidP="00FA4AB4">
            <w:pPr>
              <w:tabs>
                <w:tab w:val="decimal" w:pos="1053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46</w:t>
            </w:r>
          </w:p>
        </w:tc>
      </w:tr>
      <w:tr w:rsidR="00FA4AB4" w:rsidRPr="00630DAB" w:rsidTr="00095E6D">
        <w:tc>
          <w:tcPr>
            <w:tcW w:w="5730" w:type="dxa"/>
          </w:tcPr>
          <w:p w:rsidR="00FA4AB4" w:rsidRPr="00630DAB" w:rsidRDefault="00FA4AB4" w:rsidP="00FA4AB4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701" w:type="dxa"/>
          </w:tcPr>
          <w:p w:rsidR="00FA4AB4" w:rsidRPr="00630DAB" w:rsidRDefault="00526EEC" w:rsidP="00FA4AB4">
            <w:pPr>
              <w:tabs>
                <w:tab w:val="decimal" w:pos="1053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gridSpan w:val="2"/>
          </w:tcPr>
          <w:p w:rsidR="00FA4AB4" w:rsidRPr="00630DAB" w:rsidRDefault="00FA4AB4" w:rsidP="00FA4AB4">
            <w:pPr>
              <w:tabs>
                <w:tab w:val="decimal" w:pos="1053"/>
              </w:tabs>
              <w:ind w:left="605" w:right="90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A372DB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</w:p>
        </w:tc>
      </w:tr>
    </w:tbl>
    <w:p w:rsidR="00027555" w:rsidRPr="00630DAB" w:rsidRDefault="00D96DE5" w:rsidP="00095E6D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B1556" w:rsidRPr="00630DAB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027555" w:rsidRPr="00630DAB">
        <w:rPr>
          <w:rFonts w:asciiTheme="majorBidi" w:hAnsiTheme="majorBidi" w:cstheme="majorBidi"/>
          <w:sz w:val="32"/>
          <w:szCs w:val="32"/>
        </w:rPr>
        <w:tab/>
      </w:r>
      <w:r w:rsidR="00E71AA6" w:rsidRPr="00630DAB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บริษัทฯมีภาระผูกพันค่าธรรมเนียมต่าง ๆ ที่เกี่ยวเนื่องกับการประกอบธุรกิจหลักทรัพย์ ซึ่งต้องจ่ายให้ตลาดหลักทรัพย์แห่งประเทศไทย</w:t>
      </w:r>
      <w:r w:rsidR="00700376">
        <w:rPr>
          <w:rFonts w:asciiTheme="majorBidi" w:hAnsiTheme="majorBidi" w:cstheme="majorBidi"/>
          <w:sz w:val="32"/>
          <w:szCs w:val="32"/>
        </w:rPr>
        <w:t xml:space="preserve"> </w:t>
      </w:r>
      <w:r w:rsidR="00700376">
        <w:rPr>
          <w:rFonts w:asciiTheme="majorBidi" w:hAnsiTheme="majorBidi" w:cstheme="majorBidi" w:hint="cs"/>
          <w:sz w:val="32"/>
          <w:szCs w:val="32"/>
          <w:cs/>
        </w:rPr>
        <w:t xml:space="preserve">บริษัท สำนักหักบัญชี (ประเทศไทย) จำกัด </w:t>
      </w:r>
      <w:r w:rsidR="00E71AA6" w:rsidRPr="00630DAB">
        <w:rPr>
          <w:rFonts w:asciiTheme="majorBidi" w:hAnsiTheme="majorBidi" w:cstheme="majorBidi"/>
          <w:sz w:val="32"/>
          <w:szCs w:val="32"/>
          <w:cs/>
        </w:rPr>
        <w:t>และบริษัทศูนย์รับฝากหลักทรัพย์ (ประเทศไทย) จำกัด เป็นจำนวนคงที่ที่กำหนดไว้ 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:rsidR="00027555" w:rsidRPr="00630DAB" w:rsidRDefault="00D96DE5" w:rsidP="0059060C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B1556" w:rsidRPr="00630DAB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ab/>
      </w:r>
      <w:r w:rsidR="00E71AA6" w:rsidRPr="00630DAB">
        <w:rPr>
          <w:rFonts w:asciiTheme="majorBidi" w:hAnsiTheme="majorBidi" w:cstheme="majorBidi"/>
          <w:spacing w:val="-6"/>
          <w:sz w:val="32"/>
          <w:szCs w:val="32"/>
          <w:cs/>
        </w:rPr>
        <w:t>บริษัทฯมีภาระผูกพันค่าธรรมเนียมต่างๆ ที่เกี่ยวเนื่องกับการประกอบธุรกิจสัญญาซื้อขายล่วงหน้ากับ</w:t>
      </w:r>
      <w:r w:rsidR="00E71AA6" w:rsidRPr="00630DAB">
        <w:rPr>
          <w:rFonts w:asciiTheme="majorBidi" w:hAnsiTheme="majorBidi" w:cstheme="majorBidi"/>
          <w:sz w:val="32"/>
          <w:szCs w:val="32"/>
          <w:cs/>
        </w:rPr>
        <w:t>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:rsidR="00F576C1" w:rsidRPr="00630DAB" w:rsidRDefault="00D96DE5" w:rsidP="00B10D5B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7555" w:rsidRPr="00630DA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1556" w:rsidRPr="00630DA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027555" w:rsidRPr="00630DAB">
        <w:rPr>
          <w:rFonts w:asciiTheme="majorBidi" w:hAnsiTheme="majorBidi" w:cstheme="majorBidi"/>
          <w:sz w:val="32"/>
          <w:szCs w:val="32"/>
          <w:cs/>
        </w:rPr>
        <w:tab/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บริษัทฯมีภาระผูกพันที่จะต้องจ่ายค่าธรรมเนียมการประกอบธุรกิจหลักทรัพย์ ให้กับสำนักงานคณะกรรมการกำกับหลักทรัพย์และตลาดหลักทรัพย์ โดยคำนวณจากมูลค่าการซื้อขายหลักทรัพย์ในตลาดหลักทรัพย์แห่งประเทศไทยในอัตราร้อยละ</w:t>
      </w:r>
      <w:r w:rsidR="006402D8" w:rsidRPr="00630DAB">
        <w:rPr>
          <w:rFonts w:asciiTheme="majorBidi" w:hAnsiTheme="majorBidi" w:cstheme="majorBidi"/>
          <w:sz w:val="32"/>
          <w:szCs w:val="32"/>
        </w:rPr>
        <w:t xml:space="preserve"> 0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>.</w:t>
      </w:r>
      <w:r w:rsidR="006402D8" w:rsidRPr="00630DAB">
        <w:rPr>
          <w:rFonts w:asciiTheme="majorBidi" w:hAnsiTheme="majorBidi" w:cstheme="majorBidi"/>
          <w:sz w:val="32"/>
          <w:szCs w:val="32"/>
        </w:rPr>
        <w:t>001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 xml:space="preserve"> และสำหรับค่าธรรมเนียมจากการประกอบธุรกิจค้าหลักทรัพย์ การจัดจำหน่ายหลักทรัพย์และค่าธรรมเนียมอื่นที่บริษัทฯได้รับอนุญาต กำหนดให้จ่ายในอัตราร้อยละ</w:t>
      </w:r>
      <w:r w:rsidR="006402D8" w:rsidRPr="00630DAB">
        <w:rPr>
          <w:rFonts w:asciiTheme="majorBidi" w:hAnsiTheme="majorBidi" w:cstheme="majorBidi"/>
          <w:sz w:val="32"/>
          <w:szCs w:val="32"/>
        </w:rPr>
        <w:t xml:space="preserve"> 1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 xml:space="preserve"> ของรายได้จากการประกอบธุรกิจหลักทรัพย์ข้างต้น และสำหรับค่าธรรมเนียมการซื้อขายหน่วยลงทุนของกองทุนกำหนดให้จ่ายในอัตราร้อยละ </w:t>
      </w:r>
      <w:r w:rsidR="006402D8" w:rsidRPr="00630DAB">
        <w:rPr>
          <w:rFonts w:asciiTheme="majorBidi" w:hAnsiTheme="majorBidi" w:cstheme="majorBidi"/>
          <w:sz w:val="32"/>
          <w:szCs w:val="32"/>
        </w:rPr>
        <w:t>0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>.</w:t>
      </w:r>
      <w:r w:rsidR="006402D8" w:rsidRPr="00630DAB">
        <w:rPr>
          <w:rFonts w:asciiTheme="majorBidi" w:hAnsiTheme="majorBidi" w:cstheme="majorBidi"/>
          <w:sz w:val="32"/>
          <w:szCs w:val="32"/>
        </w:rPr>
        <w:t>001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 xml:space="preserve"> ของมูลค่าขายหน่วยลงทุนของกองทุน ทั้งนี้ ค่าธรรมเนียมโดยรวมจะต้องไม่ต่ำกว่า </w:t>
      </w:r>
      <w:r w:rsidR="00FA4AB4" w:rsidRPr="00630DAB">
        <w:rPr>
          <w:rFonts w:asciiTheme="majorBidi" w:hAnsiTheme="majorBidi" w:cstheme="majorBidi"/>
          <w:sz w:val="32"/>
          <w:szCs w:val="32"/>
        </w:rPr>
        <w:t>25</w:t>
      </w:r>
      <w:r w:rsidR="00CA53E2" w:rsidRPr="00630DAB">
        <w:rPr>
          <w:rFonts w:asciiTheme="majorBidi" w:hAnsiTheme="majorBidi" w:cstheme="majorBidi"/>
          <w:sz w:val="32"/>
          <w:szCs w:val="32"/>
        </w:rPr>
        <w:t>,000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 xml:space="preserve"> บาทต่อปี แต่ไม่เกิน </w:t>
      </w:r>
      <w:r w:rsidR="00CA53E2" w:rsidRPr="00630DAB">
        <w:rPr>
          <w:rFonts w:asciiTheme="majorBidi" w:hAnsiTheme="majorBidi" w:cstheme="majorBidi"/>
          <w:sz w:val="32"/>
          <w:szCs w:val="32"/>
        </w:rPr>
        <w:t>10,000,000</w:t>
      </w:r>
      <w:r w:rsidR="006402D8" w:rsidRPr="00630DAB">
        <w:rPr>
          <w:rFonts w:asciiTheme="majorBidi" w:hAnsiTheme="majorBidi" w:cstheme="majorBidi"/>
          <w:sz w:val="32"/>
          <w:szCs w:val="32"/>
          <w:cs/>
        </w:rPr>
        <w:t xml:space="preserve"> บาทต่อปี</w:t>
      </w:r>
    </w:p>
    <w:p w:rsidR="00E37C18" w:rsidRPr="00630DAB" w:rsidRDefault="00E37C18" w:rsidP="00B10D5B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FA4AB4" w:rsidRPr="00630D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 xml:space="preserve">.5 </w:t>
      </w:r>
      <w:r w:rsidRPr="00630D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30DAB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สัญญาซื้อขายล่วงหน้าให้กับสำนักงานคณะกรรมการกำกับหลักทรัพย์และตลาดหลักทรัพย์ โดยคำนวณจากจำนวนสัญญาซื้อขายล่วงหน้าในอัตราสัญญาละ</w:t>
      </w:r>
      <w:r w:rsidRPr="00630DAB">
        <w:rPr>
          <w:rFonts w:asciiTheme="majorBidi" w:hAnsiTheme="majorBidi" w:cstheme="majorBidi"/>
          <w:sz w:val="32"/>
          <w:szCs w:val="32"/>
        </w:rPr>
        <w:t xml:space="preserve"> 0</w:t>
      </w:r>
      <w:r w:rsidRPr="00630DAB">
        <w:rPr>
          <w:rFonts w:asciiTheme="majorBidi" w:hAnsiTheme="majorBidi" w:cstheme="majorBidi"/>
          <w:sz w:val="32"/>
          <w:szCs w:val="32"/>
          <w:cs/>
        </w:rPr>
        <w:t>.</w:t>
      </w:r>
      <w:r w:rsidRPr="00630DAB">
        <w:rPr>
          <w:rFonts w:asciiTheme="majorBidi" w:hAnsiTheme="majorBidi" w:cstheme="majorBidi"/>
          <w:sz w:val="32"/>
          <w:szCs w:val="32"/>
        </w:rPr>
        <w:t xml:space="preserve">10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บาท และในอัตราสัญญาละ </w:t>
      </w:r>
      <w:r w:rsidR="00CA53E2" w:rsidRPr="00630DAB">
        <w:rPr>
          <w:rFonts w:asciiTheme="majorBidi" w:hAnsiTheme="majorBidi" w:cstheme="majorBidi"/>
          <w:sz w:val="32"/>
          <w:szCs w:val="32"/>
        </w:rPr>
        <w:t>0.01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บาทสำหรับสัญญาซื้อขายล่วงหน้าที่อ้างอิงราคาหุ้นรายตัว (</w:t>
      </w:r>
      <w:r w:rsidRPr="00630DAB">
        <w:rPr>
          <w:rFonts w:asciiTheme="majorBidi" w:hAnsiTheme="majorBidi" w:cstheme="majorBidi"/>
          <w:sz w:val="32"/>
          <w:szCs w:val="32"/>
        </w:rPr>
        <w:t>Single stock futures</w:t>
      </w:r>
      <w:r w:rsidRPr="00630DAB">
        <w:rPr>
          <w:rFonts w:asciiTheme="majorBidi" w:hAnsiTheme="majorBidi" w:cstheme="majorBidi"/>
          <w:sz w:val="32"/>
          <w:szCs w:val="32"/>
          <w:cs/>
        </w:rPr>
        <w:t>) ที่มีราคาไม่เกิน</w:t>
      </w:r>
      <w:r w:rsidR="00CA53E2" w:rsidRPr="00630DAB">
        <w:rPr>
          <w:rFonts w:asciiTheme="majorBidi" w:hAnsiTheme="majorBidi" w:cstheme="majorBidi"/>
          <w:sz w:val="32"/>
          <w:szCs w:val="32"/>
        </w:rPr>
        <w:t xml:space="preserve"> 100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บาท ทั้งนี้ ค่าธรรมเนียมโดยรวมจะต้องไม่ต่ำกว่า </w:t>
      </w:r>
      <w:r w:rsidR="00FA4AB4" w:rsidRPr="00630DAB">
        <w:rPr>
          <w:rFonts w:asciiTheme="majorBidi" w:hAnsiTheme="majorBidi" w:cstheme="majorBidi"/>
          <w:sz w:val="32"/>
          <w:szCs w:val="32"/>
        </w:rPr>
        <w:t>25</w:t>
      </w:r>
      <w:r w:rsidR="00CA53E2" w:rsidRPr="00630DAB">
        <w:rPr>
          <w:rFonts w:asciiTheme="majorBidi" w:hAnsiTheme="majorBidi" w:cstheme="majorBidi"/>
          <w:sz w:val="32"/>
          <w:szCs w:val="32"/>
        </w:rPr>
        <w:t>,000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บาทต่อปี แต่ไม่เกิน </w:t>
      </w:r>
      <w:r w:rsidR="00CA53E2" w:rsidRPr="00630DAB">
        <w:rPr>
          <w:rFonts w:asciiTheme="majorBidi" w:hAnsiTheme="majorBidi" w:cstheme="majorBidi"/>
          <w:sz w:val="32"/>
          <w:szCs w:val="32"/>
        </w:rPr>
        <w:t>1,000,000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บาทต่อปี</w:t>
      </w:r>
    </w:p>
    <w:p w:rsidR="00095E6D" w:rsidRPr="00630DAB" w:rsidRDefault="00095E6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7373D" w:rsidRPr="00630DAB" w:rsidRDefault="00805CAB" w:rsidP="00B10D5B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0DA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2</w:t>
      </w:r>
      <w:r w:rsidR="003551E8" w:rsidRPr="00630DAB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630DA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630DA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7373D" w:rsidRPr="00630DA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:rsidR="006336CE" w:rsidRPr="00630DAB" w:rsidRDefault="006336CE" w:rsidP="00B10D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49D0" w:rsidRPr="00630DAB">
        <w:rPr>
          <w:rFonts w:asciiTheme="majorBidi" w:hAnsiTheme="majorBidi" w:cstheme="majorBidi"/>
          <w:sz w:val="32"/>
          <w:szCs w:val="32"/>
        </w:rPr>
        <w:t>30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="003551E8" w:rsidRPr="00630DAB">
        <w:rPr>
          <w:rFonts w:asciiTheme="majorBidi" w:hAnsiTheme="majorBidi" w:cstheme="majorBidi"/>
          <w:sz w:val="32"/>
          <w:szCs w:val="32"/>
        </w:rPr>
        <w:t>256</w:t>
      </w:r>
      <w:r w:rsidR="00635E07">
        <w:rPr>
          <w:rFonts w:asciiTheme="majorBidi" w:hAnsiTheme="majorBidi" w:cstheme="majorBidi"/>
          <w:sz w:val="32"/>
          <w:szCs w:val="32"/>
        </w:rPr>
        <w:t>2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F49D0" w:rsidRPr="00630DAB">
        <w:rPr>
          <w:rFonts w:asciiTheme="majorBidi" w:hAnsiTheme="majorBidi" w:cstheme="majorBidi"/>
          <w:sz w:val="32"/>
          <w:szCs w:val="32"/>
        </w:rPr>
        <w:t>31</w:t>
      </w:r>
      <w:r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49D0" w:rsidRPr="00630DAB">
        <w:rPr>
          <w:rFonts w:asciiTheme="majorBidi" w:hAnsiTheme="majorBidi" w:cstheme="majorBidi"/>
          <w:sz w:val="32"/>
          <w:szCs w:val="32"/>
        </w:rPr>
        <w:t>25</w:t>
      </w:r>
      <w:r w:rsidR="003551E8" w:rsidRPr="00630DAB">
        <w:rPr>
          <w:rFonts w:asciiTheme="majorBidi" w:hAnsiTheme="majorBidi" w:cstheme="majorBidi"/>
          <w:sz w:val="32"/>
          <w:szCs w:val="32"/>
        </w:rPr>
        <w:t>6</w:t>
      </w:r>
      <w:r w:rsidR="00635E07">
        <w:rPr>
          <w:rFonts w:asciiTheme="majorBidi" w:hAnsiTheme="majorBidi" w:cstheme="majorBidi"/>
          <w:sz w:val="32"/>
          <w:szCs w:val="32"/>
        </w:rPr>
        <w:t>1</w:t>
      </w:r>
      <w:r w:rsidR="003551E8" w:rsidRPr="00630DAB">
        <w:rPr>
          <w:rFonts w:asciiTheme="majorBidi" w:hAnsiTheme="majorBidi" w:cstheme="majorBidi"/>
          <w:sz w:val="32"/>
          <w:szCs w:val="32"/>
        </w:rPr>
        <w:t xml:space="preserve"> </w:t>
      </w:r>
      <w:r w:rsidRPr="00630DAB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30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"/>
        <w:gridCol w:w="2880"/>
        <w:gridCol w:w="1597"/>
        <w:gridCol w:w="1598"/>
        <w:gridCol w:w="1597"/>
        <w:gridCol w:w="1598"/>
        <w:gridCol w:w="7"/>
      </w:tblGrid>
      <w:tr w:rsidR="00335A9F" w:rsidRPr="00630DAB" w:rsidTr="008310DA">
        <w:tc>
          <w:tcPr>
            <w:tcW w:w="930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35A9F" w:rsidRPr="00630DAB" w:rsidRDefault="00335A9F" w:rsidP="00B10D5B">
            <w:pPr>
              <w:widowControl w:val="0"/>
              <w:autoSpaceDE w:val="0"/>
              <w:autoSpaceDN w:val="0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cs/>
              </w:rPr>
              <w:br w:type="page"/>
            </w:r>
            <w:r w:rsidRPr="00630DAB">
              <w:rPr>
                <w:rFonts w:asciiTheme="majorBidi" w:hAnsiTheme="majorBidi" w:cstheme="majorBidi"/>
                <w:cs/>
              </w:rPr>
              <w:br w:type="page"/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335A9F" w:rsidRPr="00630DAB" w:rsidTr="008310DA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B10D5B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90" w:right="90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9F49D0" w:rsidP="00B10D5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30</w:t>
            </w:r>
            <w:r w:rsidR="00335A9F"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</w:t>
            </w:r>
            <w:r w:rsidR="00635E0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</w:t>
            </w:r>
          </w:p>
        </w:tc>
      </w:tr>
      <w:tr w:rsidR="00335A9F" w:rsidRPr="00630DAB" w:rsidTr="008310DA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B10D5B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90" w:right="90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GB" w:eastAsia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5A9F" w:rsidRPr="00630DAB" w:rsidRDefault="00335A9F" w:rsidP="00DB18A0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="009F49D0"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335A9F" w:rsidP="00DB18A0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="009F49D0"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335A9F" w:rsidP="00DB18A0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="009F49D0"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335A9F" w:rsidP="00DB18A0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335A9F" w:rsidRPr="00630DAB" w:rsidTr="008310DA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335A9F" w:rsidP="00B10D5B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A9F" w:rsidRPr="00630DAB" w:rsidRDefault="00335A9F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5A9F" w:rsidRPr="00630DAB" w:rsidTr="008310DA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335A9F" w:rsidP="00B10D5B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62BB" w:rsidRPr="00630DAB" w:rsidRDefault="00E362BB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5A9F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335A9F" w:rsidP="00B10D5B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A9F" w:rsidRPr="00630DAB" w:rsidRDefault="00E362BB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176,700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20100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20100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E362BB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176,700</w:t>
            </w:r>
          </w:p>
        </w:tc>
      </w:tr>
      <w:tr w:rsidR="004C2035" w:rsidRPr="00630DAB" w:rsidTr="005F37FB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C2035" w:rsidRPr="00630DAB" w:rsidRDefault="004C2035" w:rsidP="00B10D5B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="009F49D0"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035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630DAB" w:rsidRDefault="0020100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630DAB" w:rsidRDefault="0020100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630DAB" w:rsidRDefault="0020100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6D16" w:rsidRPr="00630DAB" w:rsidTr="004A6F1B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F6D16" w:rsidRPr="00630DAB" w:rsidRDefault="00EF6D16" w:rsidP="00B10D5B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6D16" w:rsidRPr="00630DAB" w:rsidRDefault="00EF6D16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6D16" w:rsidRPr="00630DAB" w:rsidRDefault="00EF6D1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6D16" w:rsidRPr="00630DAB" w:rsidRDefault="00EF6D1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6D16" w:rsidRPr="00630DAB" w:rsidRDefault="00EF6D1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2035" w:rsidRPr="00630DAB" w:rsidTr="005F37FB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C2035" w:rsidRPr="00630DAB" w:rsidRDefault="004C2035" w:rsidP="00B10D5B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  <w:r w:rsidR="009F49D0"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035" w:rsidRPr="00630DAB" w:rsidRDefault="00201006" w:rsidP="00B10D5B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630DAB" w:rsidRDefault="0020100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630DAB" w:rsidRDefault="0020100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630DAB" w:rsidRDefault="0020100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20EE" w:rsidRPr="00630DAB" w:rsidTr="007020EE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020EE" w:rsidRPr="00630DAB" w:rsidRDefault="007020EE" w:rsidP="00B10D5B">
            <w:pPr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  <w:vertAlign w:val="superscript"/>
              </w:rPr>
              <w:t>1</w:t>
            </w:r>
            <w:r w:rsidRPr="00630DAB">
              <w:rPr>
                <w:rFonts w:asciiTheme="majorBidi" w:hAnsiTheme="majorBidi" w:cstheme="majorBidi"/>
                <w:cs/>
              </w:rPr>
              <w:t xml:space="preserve"> </w:t>
            </w:r>
            <w:r w:rsidR="00B10D5B" w:rsidRPr="00630DAB">
              <w:rPr>
                <w:rFonts w:asciiTheme="majorBidi" w:hAnsiTheme="majorBidi" w:cstheme="majorBidi"/>
              </w:rPr>
              <w:tab/>
            </w:r>
            <w:r w:rsidRPr="00630DAB">
              <w:rPr>
                <w:rFonts w:asciiTheme="majorBidi" w:hAnsiTheme="majorBidi" w:cstheme="majorBidi"/>
                <w:cs/>
              </w:rPr>
              <w:t xml:space="preserve">มูลค่ายุติธรรมของสินทรัพย์และหนี้สินตราสารอนุพันธ์ </w:t>
            </w:r>
            <w:r w:rsidRPr="00630DAB">
              <w:rPr>
                <w:rFonts w:asciiTheme="majorBidi" w:hAnsiTheme="majorBidi" w:cstheme="majorBidi"/>
              </w:rPr>
              <w:t>-</w:t>
            </w:r>
            <w:r w:rsidRPr="00630DAB">
              <w:rPr>
                <w:rFonts w:asciiTheme="majorBidi" w:hAnsiTheme="majorBidi" w:cstheme="majorBidi"/>
                <w:cs/>
              </w:rPr>
              <w:t xml:space="preserve"> ฟิวเจอร์ส ณ วันที่ </w:t>
            </w:r>
            <w:r w:rsidRPr="00630DAB">
              <w:rPr>
                <w:rFonts w:asciiTheme="majorBidi" w:hAnsiTheme="majorBidi" w:cstheme="majorBidi"/>
              </w:rPr>
              <w:t>30</w:t>
            </w:r>
            <w:r w:rsidRPr="00630DAB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630DAB">
              <w:rPr>
                <w:rFonts w:asciiTheme="majorBidi" w:hAnsiTheme="majorBidi" w:cstheme="majorBidi"/>
              </w:rPr>
              <w:t>256</w:t>
            </w:r>
            <w:r w:rsidR="00635E07">
              <w:rPr>
                <w:rFonts w:asciiTheme="majorBidi" w:hAnsiTheme="majorBidi" w:cstheme="majorBidi"/>
              </w:rPr>
              <w:t>2</w:t>
            </w:r>
            <w:r w:rsidRPr="00630DAB">
              <w:rPr>
                <w:rFonts w:asciiTheme="majorBidi" w:hAnsiTheme="majorBidi" w:cstheme="majorBidi"/>
                <w:cs/>
              </w:rPr>
              <w:t xml:space="preserve"> มีจำนวน</w:t>
            </w:r>
            <w:r w:rsidRPr="00630DAB">
              <w:rPr>
                <w:rFonts w:asciiTheme="majorBidi" w:hAnsiTheme="majorBidi" w:cstheme="majorBidi"/>
              </w:rPr>
              <w:t xml:space="preserve"> </w:t>
            </w:r>
            <w:r w:rsidR="00E362BB">
              <w:rPr>
                <w:rFonts w:asciiTheme="majorBidi" w:hAnsiTheme="majorBidi" w:cstheme="majorBidi"/>
              </w:rPr>
              <w:t xml:space="preserve">5 </w:t>
            </w:r>
            <w:r w:rsidRPr="00630DAB">
              <w:rPr>
                <w:rFonts w:asciiTheme="majorBidi" w:hAnsiTheme="majorBidi" w:cstheme="majorBidi"/>
                <w:cs/>
              </w:rPr>
              <w:t xml:space="preserve">ล้านบาท และ </w:t>
            </w:r>
            <w:r w:rsidR="00E362BB">
              <w:rPr>
                <w:rFonts w:asciiTheme="majorBidi" w:hAnsiTheme="majorBidi" w:cstheme="majorBidi"/>
              </w:rPr>
              <w:t>1</w:t>
            </w:r>
            <w:r w:rsidRPr="00630DAB">
              <w:rPr>
                <w:rFonts w:asciiTheme="majorBidi" w:hAnsiTheme="majorBidi" w:cstheme="majorBidi"/>
              </w:rPr>
              <w:t xml:space="preserve"> </w:t>
            </w:r>
            <w:r w:rsidRPr="00630DAB">
              <w:rPr>
                <w:rFonts w:asciiTheme="majorBidi" w:hAnsiTheme="majorBidi" w:cstheme="majorBidi"/>
                <w:cs/>
              </w:rPr>
              <w:t xml:space="preserve">ล้านบาทตามลำดับ ซึ่งบันทึกรวมอยู่ใน </w:t>
            </w:r>
            <w:r w:rsidRPr="00630DAB">
              <w:rPr>
                <w:rFonts w:asciiTheme="majorBidi" w:hAnsiTheme="majorBidi" w:cstheme="majorBidi"/>
              </w:rPr>
              <w:t>“</w:t>
            </w:r>
            <w:r w:rsidRPr="00630DAB">
              <w:rPr>
                <w:rFonts w:asciiTheme="majorBidi" w:hAnsiTheme="majorBidi" w:cstheme="majorBidi"/>
                <w:cs/>
              </w:rPr>
              <w:t>ลูกหนี้สำนักหักบัญชีและบริษัทหลักทรัพย์</w:t>
            </w:r>
            <w:r w:rsidRPr="00630DAB">
              <w:rPr>
                <w:rFonts w:asciiTheme="majorBidi" w:hAnsiTheme="majorBidi" w:cstheme="majorBidi"/>
              </w:rPr>
              <w:t>”</w:t>
            </w:r>
            <w:r w:rsidRPr="00630DAB">
              <w:rPr>
                <w:rFonts w:asciiTheme="majorBidi" w:hAnsiTheme="majorBidi" w:cstheme="majorBidi"/>
                <w:cs/>
              </w:rPr>
              <w:t xml:space="preserve"> ใช้ข้อมูลระดับ </w:t>
            </w:r>
            <w:r w:rsidRPr="00630DAB">
              <w:rPr>
                <w:rFonts w:asciiTheme="majorBidi" w:hAnsiTheme="majorBidi" w:cstheme="majorBidi"/>
              </w:rPr>
              <w:t>1</w:t>
            </w:r>
            <w:r w:rsidRPr="00630DAB">
              <w:rPr>
                <w:rFonts w:asciiTheme="majorBidi" w:hAnsiTheme="majorBidi" w:cstheme="majorBidi"/>
                <w:cs/>
              </w:rPr>
              <w:t xml:space="preserve"> ในการวัดมูลค่ายุติธรรม</w:t>
            </w:r>
          </w:p>
        </w:tc>
      </w:tr>
      <w:tr w:rsidR="00335A9F" w:rsidRPr="00630DAB" w:rsidTr="00335A9F">
        <w:tc>
          <w:tcPr>
            <w:tcW w:w="930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35A9F" w:rsidRPr="00630DAB" w:rsidRDefault="00335A9F" w:rsidP="00B10D5B">
            <w:pPr>
              <w:widowControl w:val="0"/>
              <w:autoSpaceDE w:val="0"/>
              <w:autoSpaceDN w:val="0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cs/>
              </w:rPr>
              <w:br w:type="page"/>
            </w:r>
            <w:r w:rsidRPr="00630DAB">
              <w:rPr>
                <w:rFonts w:asciiTheme="majorBidi" w:hAnsiTheme="majorBidi" w:cstheme="majorBidi"/>
                <w:cs/>
              </w:rPr>
              <w:br w:type="page"/>
            </w:r>
            <w:r w:rsidRPr="00630DA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335A9F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630DAB" w:rsidRDefault="00335A9F" w:rsidP="00B10D5B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90" w:right="90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630DAB" w:rsidRDefault="009F49D0" w:rsidP="00B10D5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31</w:t>
            </w:r>
            <w:r w:rsidR="00335A9F"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</w:t>
            </w:r>
            <w:r w:rsidR="00C960B4"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</w:t>
            </w:r>
            <w:r w:rsidR="00090C8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</w:p>
        </w:tc>
      </w:tr>
      <w:tr w:rsidR="009F49D0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B10D5B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90" w:right="90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GB" w:eastAsia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49D0" w:rsidRPr="00630DAB" w:rsidRDefault="009F49D0" w:rsidP="00DB18A0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630DAB" w:rsidRDefault="009F49D0" w:rsidP="00DB18A0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630DAB" w:rsidRDefault="009F49D0" w:rsidP="00DB18A0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Pr="00630D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630DAB" w:rsidRDefault="009F49D0" w:rsidP="00DB18A0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9F49D0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630DAB" w:rsidRDefault="009F49D0" w:rsidP="00B10D5B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9D0" w:rsidRPr="00630DAB" w:rsidRDefault="009F49D0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49D0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630DAB" w:rsidRDefault="009F49D0" w:rsidP="00B10D5B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9D0" w:rsidRPr="00630DAB" w:rsidRDefault="009F49D0" w:rsidP="00B10D5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630DAB" w:rsidRDefault="009F49D0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1046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1046" w:rsidRPr="00630DAB" w:rsidRDefault="00C61046" w:rsidP="00C61046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046" w:rsidRPr="004603D8" w:rsidRDefault="00C61046" w:rsidP="00C61046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319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1046" w:rsidRPr="004603D8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1046" w:rsidRPr="004603D8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1046" w:rsidRPr="004603D8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101,319</w:t>
            </w:r>
          </w:p>
        </w:tc>
      </w:tr>
      <w:tr w:rsidR="00C61046" w:rsidRPr="00630DAB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630DAB" w:rsidRDefault="00C61046" w:rsidP="00C61046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046" w:rsidRPr="004603D8" w:rsidRDefault="00C61046" w:rsidP="00C61046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4603D8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499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980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4603D8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4603D8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499,980</w:t>
            </w:r>
          </w:p>
        </w:tc>
      </w:tr>
      <w:tr w:rsidR="00C61046" w:rsidRPr="00630DAB" w:rsidTr="005F37FB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1046" w:rsidRPr="00630DAB" w:rsidRDefault="00C61046" w:rsidP="00C61046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046" w:rsidRPr="00630DAB" w:rsidRDefault="00C61046" w:rsidP="00C61046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630DAB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630DAB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630DAB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61046" w:rsidRPr="00630DAB" w:rsidTr="00AD33D5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1046" w:rsidRPr="00630DAB" w:rsidRDefault="00C61046" w:rsidP="00C61046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046" w:rsidRPr="00630DAB" w:rsidRDefault="00C61046" w:rsidP="00C61046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630DAB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630DAB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630DAB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1046" w:rsidRPr="00630DAB" w:rsidTr="00AD33D5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1046" w:rsidRPr="00630DAB" w:rsidRDefault="00C61046" w:rsidP="00C61046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  <w:r w:rsidRPr="00630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046" w:rsidRPr="00630DAB" w:rsidRDefault="00C61046" w:rsidP="00C61046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630DAB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630DAB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630DAB" w:rsidRDefault="00C61046" w:rsidP="006F3281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0D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61046" w:rsidRPr="00630DAB" w:rsidTr="00B10D5B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046" w:rsidRPr="00630DAB" w:rsidRDefault="00C61046" w:rsidP="00C61046">
            <w:pPr>
              <w:spacing w:before="120"/>
              <w:ind w:left="259" w:hanging="259"/>
              <w:jc w:val="thaiDistribute"/>
              <w:rPr>
                <w:rFonts w:asciiTheme="majorBidi" w:hAnsiTheme="majorBidi" w:cstheme="majorBidi"/>
              </w:rPr>
            </w:pPr>
            <w:r w:rsidRPr="00630DAB">
              <w:rPr>
                <w:rFonts w:asciiTheme="majorBidi" w:hAnsiTheme="majorBidi" w:cstheme="majorBidi"/>
                <w:vertAlign w:val="superscript"/>
              </w:rPr>
              <w:t>1</w:t>
            </w:r>
            <w:r w:rsidRPr="00630DAB">
              <w:rPr>
                <w:rFonts w:asciiTheme="majorBidi" w:hAnsiTheme="majorBidi" w:cstheme="majorBidi"/>
                <w:cs/>
              </w:rPr>
              <w:t xml:space="preserve"> </w:t>
            </w:r>
            <w:r w:rsidRPr="00630DAB">
              <w:rPr>
                <w:rFonts w:asciiTheme="majorBidi" w:hAnsiTheme="majorBidi" w:cstheme="majorBidi"/>
              </w:rPr>
              <w:tab/>
            </w:r>
            <w:r w:rsidRPr="00630DAB">
              <w:rPr>
                <w:rFonts w:asciiTheme="majorBidi" w:hAnsiTheme="majorBidi" w:cstheme="majorBidi"/>
                <w:cs/>
              </w:rPr>
              <w:t xml:space="preserve">มูลค่ายุติธรรมของสินทรัพย์และหนี้สินตราสารอนุพันธ์ </w:t>
            </w:r>
            <w:r w:rsidRPr="00630DAB">
              <w:rPr>
                <w:rFonts w:asciiTheme="majorBidi" w:hAnsiTheme="majorBidi" w:cstheme="majorBidi"/>
              </w:rPr>
              <w:t>-</w:t>
            </w:r>
            <w:r w:rsidRPr="00630DAB">
              <w:rPr>
                <w:rFonts w:asciiTheme="majorBidi" w:hAnsiTheme="majorBidi" w:cstheme="majorBidi"/>
                <w:cs/>
              </w:rPr>
              <w:t xml:space="preserve"> ฟิวเจอร์ส ณ วันที่ </w:t>
            </w:r>
            <w:r w:rsidRPr="00630DAB">
              <w:rPr>
                <w:rFonts w:asciiTheme="majorBidi" w:hAnsiTheme="majorBidi" w:cstheme="majorBidi"/>
              </w:rPr>
              <w:t>3</w:t>
            </w:r>
            <w:r w:rsidR="005D3ED7">
              <w:rPr>
                <w:rFonts w:asciiTheme="majorBidi" w:hAnsiTheme="majorBidi" w:cstheme="majorBidi"/>
              </w:rPr>
              <w:t>1</w:t>
            </w:r>
            <w:r w:rsidRPr="00630DAB">
              <w:rPr>
                <w:rFonts w:asciiTheme="majorBidi" w:hAnsiTheme="majorBidi" w:cstheme="majorBidi"/>
                <w:cs/>
              </w:rPr>
              <w:t xml:space="preserve"> </w:t>
            </w:r>
            <w:r w:rsidR="005D3ED7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630DAB">
              <w:rPr>
                <w:rFonts w:asciiTheme="majorBidi" w:hAnsiTheme="majorBidi" w:cstheme="majorBidi"/>
                <w:cs/>
              </w:rPr>
              <w:t xml:space="preserve"> </w:t>
            </w:r>
            <w:r w:rsidRPr="00630DAB">
              <w:rPr>
                <w:rFonts w:asciiTheme="majorBidi" w:hAnsiTheme="majorBidi" w:cstheme="majorBidi"/>
              </w:rPr>
              <w:t>2561</w:t>
            </w:r>
            <w:r w:rsidRPr="00630DAB">
              <w:rPr>
                <w:rFonts w:asciiTheme="majorBidi" w:hAnsiTheme="majorBidi" w:cstheme="majorBidi"/>
                <w:cs/>
              </w:rPr>
              <w:t xml:space="preserve"> มีจำนวน</w:t>
            </w:r>
            <w:r w:rsidRPr="00630DAB">
              <w:rPr>
                <w:rFonts w:asciiTheme="majorBidi" w:hAnsiTheme="majorBidi" w:cstheme="majorBidi"/>
              </w:rPr>
              <w:t xml:space="preserve"> </w:t>
            </w:r>
            <w:r w:rsidR="005D3ED7">
              <w:rPr>
                <w:rFonts w:asciiTheme="majorBidi" w:hAnsiTheme="majorBidi" w:cstheme="majorBidi" w:hint="cs"/>
                <w:cs/>
              </w:rPr>
              <w:t>11</w:t>
            </w:r>
            <w:r w:rsidRPr="00630DAB">
              <w:rPr>
                <w:rFonts w:asciiTheme="majorBidi" w:hAnsiTheme="majorBidi" w:cstheme="majorBidi"/>
                <w:cs/>
              </w:rPr>
              <w:t xml:space="preserve"> ล้านบาท และ </w:t>
            </w:r>
            <w:r w:rsidR="00746124">
              <w:rPr>
                <w:rFonts w:asciiTheme="majorBidi" w:hAnsiTheme="majorBidi" w:cstheme="majorBidi"/>
              </w:rPr>
              <w:t>4</w:t>
            </w:r>
            <w:r w:rsidRPr="00630DAB">
              <w:rPr>
                <w:rFonts w:asciiTheme="majorBidi" w:hAnsiTheme="majorBidi" w:cstheme="majorBidi"/>
              </w:rPr>
              <w:t xml:space="preserve"> </w:t>
            </w:r>
            <w:r w:rsidRPr="00630DAB">
              <w:rPr>
                <w:rFonts w:asciiTheme="majorBidi" w:hAnsiTheme="majorBidi" w:cstheme="majorBidi"/>
                <w:cs/>
              </w:rPr>
              <w:t xml:space="preserve">ล้านบาทตามลำดับ ซึ่งบันทึกรวมอยู่ใน </w:t>
            </w:r>
            <w:r w:rsidRPr="00630DAB">
              <w:rPr>
                <w:rFonts w:asciiTheme="majorBidi" w:hAnsiTheme="majorBidi" w:cstheme="majorBidi"/>
              </w:rPr>
              <w:t>“</w:t>
            </w:r>
            <w:r w:rsidRPr="00630DAB">
              <w:rPr>
                <w:rFonts w:asciiTheme="majorBidi" w:hAnsiTheme="majorBidi" w:cstheme="majorBidi"/>
                <w:cs/>
              </w:rPr>
              <w:t>ลูกหนี้สำนักหักบัญชีและบริษัทหลักทรัพย์</w:t>
            </w:r>
            <w:r w:rsidRPr="00630DAB">
              <w:rPr>
                <w:rFonts w:asciiTheme="majorBidi" w:hAnsiTheme="majorBidi" w:cstheme="majorBidi"/>
              </w:rPr>
              <w:t>”</w:t>
            </w:r>
            <w:r w:rsidRPr="00630DAB">
              <w:rPr>
                <w:rFonts w:asciiTheme="majorBidi" w:hAnsiTheme="majorBidi" w:cstheme="majorBidi"/>
                <w:cs/>
              </w:rPr>
              <w:t xml:space="preserve"> ใช้ข้อมูลระดับ </w:t>
            </w:r>
            <w:r w:rsidRPr="00630DAB">
              <w:rPr>
                <w:rFonts w:asciiTheme="majorBidi" w:hAnsiTheme="majorBidi" w:cstheme="majorBidi"/>
              </w:rPr>
              <w:t>1</w:t>
            </w:r>
            <w:r w:rsidRPr="00630DAB">
              <w:rPr>
                <w:rFonts w:asciiTheme="majorBidi" w:hAnsiTheme="majorBidi" w:cstheme="majorBidi"/>
                <w:cs/>
              </w:rPr>
              <w:t xml:space="preserve"> ในการวัดมูลค่ายุติธรรม</w:t>
            </w:r>
          </w:p>
        </w:tc>
      </w:tr>
    </w:tbl>
    <w:p w:rsidR="00095E6D" w:rsidRPr="00630DAB" w:rsidRDefault="00095E6D">
      <w:pPr>
        <w:rPr>
          <w:rFonts w:asciiTheme="majorBidi" w:hAnsiTheme="majorBidi" w:cstheme="majorBidi"/>
          <w:sz w:val="26"/>
          <w:szCs w:val="26"/>
        </w:rPr>
      </w:pPr>
      <w:r w:rsidRPr="00630DAB">
        <w:rPr>
          <w:rFonts w:asciiTheme="majorBidi" w:hAnsiTheme="majorBidi" w:cstheme="majorBidi"/>
          <w:sz w:val="26"/>
          <w:szCs w:val="26"/>
        </w:rPr>
        <w:br w:type="page"/>
      </w:r>
    </w:p>
    <w:p w:rsidR="00EC7CC0" w:rsidRPr="00630DAB" w:rsidRDefault="00EC7CC0" w:rsidP="00095E6D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30DAB">
        <w:rPr>
          <w:rFonts w:asciiTheme="majorBidi" w:hAnsiTheme="majorBidi" w:cstheme="majorBidi"/>
          <w:sz w:val="26"/>
          <w:szCs w:val="26"/>
        </w:rPr>
        <w:lastRenderedPageBreak/>
        <w:tab/>
      </w:r>
      <w:r w:rsidRPr="00630DAB">
        <w:rPr>
          <w:rFonts w:asciiTheme="majorBidi" w:hAnsiTheme="majorBidi" w:cstheme="majorBidi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</w:t>
      </w:r>
      <w:r w:rsidR="00514AEF" w:rsidRPr="00630DAB">
        <w:rPr>
          <w:rFonts w:asciiTheme="majorBidi" w:hAnsiTheme="majorBidi" w:cstheme="majorBidi"/>
          <w:sz w:val="32"/>
          <w:szCs w:val="32"/>
          <w:u w:val="single"/>
          <w:cs/>
        </w:rPr>
        <w:t xml:space="preserve">ับวัดมูลค่ายุติธรรมระดับ </w:t>
      </w:r>
      <w:r w:rsidR="007637E8" w:rsidRPr="00630DAB">
        <w:rPr>
          <w:rFonts w:asciiTheme="majorBidi" w:hAnsiTheme="majorBidi" w:cstheme="majorBidi"/>
          <w:sz w:val="32"/>
          <w:szCs w:val="32"/>
          <w:u w:val="single"/>
        </w:rPr>
        <w:t>2</w:t>
      </w:r>
      <w:r w:rsidR="00514AEF" w:rsidRPr="00630DAB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:rsidR="00191246" w:rsidRPr="00630DAB" w:rsidRDefault="00EC7CC0" w:rsidP="00095E6D">
      <w:pPr>
        <w:pStyle w:val="ListParagraph"/>
        <w:numPr>
          <w:ilvl w:val="0"/>
          <w:numId w:val="4"/>
        </w:numPr>
        <w:tabs>
          <w:tab w:val="left" w:pos="993"/>
          <w:tab w:val="right" w:pos="7280"/>
          <w:tab w:val="right" w:pos="8540"/>
        </w:tabs>
        <w:spacing w:before="120" w:after="120" w:line="240" w:lineRule="auto"/>
        <w:ind w:left="993" w:hanging="45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หรือตลาดอื่น </w:t>
      </w:r>
    </w:p>
    <w:p w:rsidR="006336CE" w:rsidRPr="00630DAB" w:rsidRDefault="006336CE" w:rsidP="00095E6D">
      <w:pPr>
        <w:pStyle w:val="ListParagraph"/>
        <w:numPr>
          <w:ilvl w:val="0"/>
          <w:numId w:val="4"/>
        </w:numPr>
        <w:tabs>
          <w:tab w:val="left" w:pos="993"/>
          <w:tab w:val="right" w:pos="7280"/>
          <w:tab w:val="right" w:pos="8540"/>
        </w:tabs>
        <w:spacing w:before="120" w:after="120" w:line="240" w:lineRule="auto"/>
        <w:ind w:left="993" w:hanging="45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หน่วยลงทุนคำนวณโดยใช้มูลค่าสินทรัพย์สุทธิของหน่วยลงทุนที่ประกาศโดยผู้จัดการกองทุน กรณีที่เป็นเงินลงทุนในตราสารทุนที่ไม่มีอยู่ในความต้องการของตลาด คำนวณโดยใช้สินทรัพย์สุทธิ</w:t>
      </w:r>
    </w:p>
    <w:p w:rsidR="00E47F3D" w:rsidRPr="00630DAB" w:rsidRDefault="00E859DD" w:rsidP="00095E6D">
      <w:pPr>
        <w:tabs>
          <w:tab w:val="left" w:pos="900"/>
          <w:tab w:val="right" w:pos="7280"/>
          <w:tab w:val="right" w:pos="8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30DAB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:rsidR="00E362BB" w:rsidRDefault="00E362BB" w:rsidP="00095E6D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25. </w:t>
      </w:r>
      <w:r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746124" w:rsidRPr="004603D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r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</w:t>
      </w:r>
    </w:p>
    <w:p w:rsidR="00E362BB" w:rsidRPr="006E1342" w:rsidRDefault="00720728" w:rsidP="00095E6D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บริษัทฯ ได้รับหนังสือลงวันที่ </w:t>
      </w:r>
      <w:r w:rsidR="00C57BEF" w:rsidRPr="006E1342">
        <w:rPr>
          <w:rFonts w:asciiTheme="majorBidi" w:hAnsiTheme="majorBidi" w:cstheme="majorBidi"/>
          <w:sz w:val="32"/>
          <w:szCs w:val="32"/>
        </w:rPr>
        <w:t>2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C57BEF" w:rsidRPr="006E1342">
        <w:rPr>
          <w:rFonts w:asciiTheme="majorBidi" w:hAnsiTheme="majorBidi" w:cstheme="majorBidi"/>
          <w:sz w:val="32"/>
          <w:szCs w:val="32"/>
        </w:rPr>
        <w:t>2562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 จาก </w:t>
      </w:r>
      <w:r w:rsidR="00C57BEF" w:rsidRPr="006E1342">
        <w:rPr>
          <w:rFonts w:asciiTheme="majorBidi" w:hAnsiTheme="majorBidi" w:cstheme="majorBidi"/>
          <w:sz w:val="32"/>
          <w:szCs w:val="32"/>
        </w:rPr>
        <w:t xml:space="preserve">Nomura Asia Investment (Singapore) Pte. Ltd (“NAIS”) 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ซึ่งเป็นผู้ถือหุ้นรายใหญ่ของบริษัทฯ ซึ่งถือหุ้นในบริษัทฯ คิดเป็นร้อยละ </w:t>
      </w:r>
      <w:r w:rsidR="00C57BEF" w:rsidRPr="006E1342">
        <w:rPr>
          <w:rFonts w:asciiTheme="majorBidi" w:hAnsiTheme="majorBidi" w:cstheme="majorBidi"/>
          <w:sz w:val="32"/>
          <w:szCs w:val="32"/>
        </w:rPr>
        <w:t>85.78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ของหุ้นที่จำหน่ายได้ทั้งหมดของบริษัทฯ ได้แสดงความประสงค์ในการขอเพิกถอนหลักทรัพย์ของบริษัทฯ ออกจากการเป็นหลักทรัพย์จดทะเบียนในตลาดหลักทรัพย์แห่งประเทศไทย ผ่านคำเสนอซื้อหลักทรัพย์โดย </w:t>
      </w:r>
      <w:r w:rsidR="00C57BEF" w:rsidRPr="006E1342">
        <w:rPr>
          <w:rFonts w:asciiTheme="majorBidi" w:hAnsiTheme="majorBidi" w:cstheme="majorBidi"/>
          <w:sz w:val="32"/>
          <w:szCs w:val="32"/>
        </w:rPr>
        <w:t xml:space="preserve">NAIS 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="0091564A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C57BEF" w:rsidRPr="006E1342">
        <w:rPr>
          <w:rFonts w:asciiTheme="majorBidi" w:hAnsiTheme="majorBidi" w:cstheme="majorBidi"/>
          <w:sz w:val="32"/>
          <w:szCs w:val="32"/>
        </w:rPr>
        <w:t>3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C57BEF" w:rsidRPr="006E1342">
        <w:rPr>
          <w:rFonts w:asciiTheme="majorBidi" w:hAnsiTheme="majorBidi" w:cstheme="majorBidi"/>
          <w:sz w:val="32"/>
          <w:szCs w:val="32"/>
        </w:rPr>
        <w:t xml:space="preserve">2562 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คณะกรรมการของบริษัทฯ ได้มีมติให้เสนอต่อที่ประชุมวิสามัญผู้ถือหุ้นเพื่อพิจารณาอนุมัติการขอเพิกถอนหลักทรัพย์ของบริษัทฯ ออกจากการเป็นหลักทรัพย์จดทะเบียนในตลาดหลักทรัพย์แห่งประเทศไทย โดยอนุมัติให้จัดวันประชุมวิสามัญผู้ถือหุ้นครั้งที่ </w:t>
      </w:r>
      <w:r w:rsidR="00C57BEF" w:rsidRPr="006E1342">
        <w:rPr>
          <w:rFonts w:asciiTheme="majorBidi" w:hAnsiTheme="majorBidi" w:cstheme="majorBidi"/>
          <w:sz w:val="32"/>
          <w:szCs w:val="32"/>
        </w:rPr>
        <w:t xml:space="preserve">1/2562 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ของบริษัทฯ ในวันที่ </w:t>
      </w:r>
      <w:r w:rsidR="00C57BEF" w:rsidRPr="006E1342">
        <w:rPr>
          <w:rFonts w:asciiTheme="majorBidi" w:hAnsiTheme="majorBidi" w:cstheme="majorBidi"/>
          <w:sz w:val="32"/>
          <w:szCs w:val="32"/>
        </w:rPr>
        <w:t>27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C57BEF" w:rsidRPr="006E1342">
        <w:rPr>
          <w:rFonts w:asciiTheme="majorBidi" w:hAnsiTheme="majorBidi" w:cstheme="majorBidi"/>
          <w:sz w:val="32"/>
          <w:szCs w:val="32"/>
        </w:rPr>
        <w:t xml:space="preserve">2562 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>และกำหนดรายชื่อผู้ถือหุ้นที่มีสิทธิเข้าร่วมประชุมวิสามัญผู้ถือหุ้น ครั้งที่</w:t>
      </w:r>
      <w:r w:rsidR="00C57BEF" w:rsidRPr="006E1342">
        <w:rPr>
          <w:rFonts w:asciiTheme="majorBidi" w:hAnsiTheme="majorBidi" w:cstheme="majorBidi"/>
          <w:sz w:val="32"/>
          <w:szCs w:val="32"/>
        </w:rPr>
        <w:t xml:space="preserve"> 1/2562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C57BEF" w:rsidRPr="006E1342">
        <w:rPr>
          <w:rFonts w:asciiTheme="majorBidi" w:hAnsiTheme="majorBidi" w:cstheme="majorBidi"/>
          <w:sz w:val="32"/>
          <w:szCs w:val="32"/>
        </w:rPr>
        <w:t xml:space="preserve">Record Date) 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="00C57BEF" w:rsidRPr="006E1342">
        <w:rPr>
          <w:rFonts w:asciiTheme="majorBidi" w:hAnsiTheme="majorBidi" w:cstheme="majorBidi"/>
          <w:sz w:val="32"/>
          <w:szCs w:val="32"/>
        </w:rPr>
        <w:t xml:space="preserve"> 18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C57BEF" w:rsidRPr="006E1342">
        <w:rPr>
          <w:rFonts w:asciiTheme="majorBidi" w:hAnsiTheme="majorBidi" w:cstheme="majorBidi"/>
          <w:sz w:val="32"/>
          <w:szCs w:val="32"/>
        </w:rPr>
        <w:t>2562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7BEF" w:rsidRPr="006E1342">
        <w:rPr>
          <w:rFonts w:asciiTheme="majorBidi" w:hAnsiTheme="majorBidi" w:cstheme="majorBidi"/>
          <w:sz w:val="32"/>
          <w:szCs w:val="32"/>
        </w:rPr>
        <w:t> 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โดยมีรายละเอียดตามที่บริษัทฯ ได้แจ้งข่าวผ่านระบบของตลาดหลักทรัพย์แห่งประเทศไทย เมื่อวันที่ </w:t>
      </w:r>
      <w:r w:rsidR="00C57BEF" w:rsidRPr="006E1342">
        <w:rPr>
          <w:rFonts w:asciiTheme="majorBidi" w:hAnsiTheme="majorBidi" w:cstheme="majorBidi"/>
          <w:sz w:val="32"/>
          <w:szCs w:val="32"/>
        </w:rPr>
        <w:t>3</w:t>
      </w:r>
      <w:r w:rsidR="00C57BEF" w:rsidRPr="006E1342">
        <w:rPr>
          <w:rFonts w:asciiTheme="majorBidi" w:hAnsiTheme="majorBidi" w:cstheme="majorBidi"/>
          <w:sz w:val="32"/>
          <w:szCs w:val="32"/>
          <w:cs/>
        </w:rPr>
        <w:t xml:space="preserve"> ตุลาคม</w:t>
      </w:r>
      <w:r w:rsidR="00C57BEF" w:rsidRPr="006E1342">
        <w:rPr>
          <w:rFonts w:asciiTheme="majorBidi" w:hAnsiTheme="majorBidi" w:cstheme="majorBidi"/>
          <w:sz w:val="32"/>
          <w:szCs w:val="32"/>
        </w:rPr>
        <w:t xml:space="preserve"> 2562</w:t>
      </w:r>
    </w:p>
    <w:p w:rsidR="00027555" w:rsidRPr="00630DAB" w:rsidRDefault="00D96DE5" w:rsidP="00095E6D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0DAB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E362BB">
        <w:rPr>
          <w:rFonts w:asciiTheme="majorBidi" w:eastAsia="Angsana New" w:hAnsiTheme="majorBidi" w:cstheme="majorBidi"/>
          <w:b/>
          <w:bCs/>
          <w:sz w:val="32"/>
          <w:szCs w:val="32"/>
        </w:rPr>
        <w:t>6</w:t>
      </w:r>
      <w:r w:rsidR="00027555" w:rsidRPr="00630DA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027555" w:rsidRPr="00630DA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630DA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A03DE3" w:rsidRPr="00630DA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ระหว่างกาล</w:t>
      </w:r>
    </w:p>
    <w:p w:rsidR="00C070A2" w:rsidRPr="00630DAB" w:rsidRDefault="000009C4" w:rsidP="00095E6D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30DAB">
        <w:rPr>
          <w:rFonts w:asciiTheme="majorBidi" w:hAnsiTheme="majorBidi" w:cstheme="majorBidi"/>
          <w:sz w:val="32"/>
          <w:szCs w:val="32"/>
        </w:rPr>
        <w:tab/>
      </w:r>
      <w:r w:rsidR="00027555" w:rsidRPr="00630DAB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 w:rsidR="00A03DE3" w:rsidRPr="00630DAB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="00027555" w:rsidRPr="00630DAB">
        <w:rPr>
          <w:rFonts w:asciiTheme="majorBidi" w:hAnsiTheme="majorBidi" w:cstheme="majorBidi"/>
          <w:spacing w:val="-2"/>
          <w:sz w:val="32"/>
          <w:szCs w:val="32"/>
          <w:cs/>
        </w:rPr>
        <w:t>นี้ได้รับอนุมัติ</w:t>
      </w:r>
      <w:r w:rsidR="00FE774F" w:rsidRPr="00630DAB">
        <w:rPr>
          <w:rFonts w:asciiTheme="majorBidi" w:hAnsiTheme="majorBidi" w:cstheme="majorBidi"/>
          <w:spacing w:val="-2"/>
          <w:sz w:val="32"/>
          <w:szCs w:val="32"/>
          <w:cs/>
        </w:rPr>
        <w:t>ให้ออกโดย</w:t>
      </w:r>
      <w:r w:rsidR="00027555" w:rsidRPr="00630DAB">
        <w:rPr>
          <w:rFonts w:asciiTheme="majorBidi" w:hAnsiTheme="majorBidi" w:cstheme="majorBidi"/>
          <w:spacing w:val="-2"/>
          <w:sz w:val="32"/>
          <w:szCs w:val="32"/>
          <w:cs/>
        </w:rPr>
        <w:t>คณะกรรมการของบริษัทฯเ</w:t>
      </w:r>
      <w:r w:rsidR="00BF45A3" w:rsidRPr="00630DAB">
        <w:rPr>
          <w:rFonts w:asciiTheme="majorBidi" w:hAnsiTheme="majorBidi" w:cstheme="majorBidi"/>
          <w:spacing w:val="-2"/>
          <w:sz w:val="32"/>
          <w:szCs w:val="32"/>
          <w:cs/>
        </w:rPr>
        <w:t>มื่อวันที</w:t>
      </w:r>
      <w:r w:rsidR="004F79DD" w:rsidRPr="00630DAB">
        <w:rPr>
          <w:rFonts w:asciiTheme="majorBidi" w:hAnsiTheme="majorBidi" w:cstheme="majorBidi"/>
          <w:spacing w:val="-2"/>
          <w:sz w:val="32"/>
          <w:szCs w:val="32"/>
          <w:cs/>
        </w:rPr>
        <w:t xml:space="preserve">่ </w:t>
      </w:r>
      <w:r w:rsidR="009921A4" w:rsidRPr="00630DA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C61046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3528E" w:rsidRPr="00630DA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พฤศจิกายน</w:t>
      </w:r>
      <w:r w:rsidR="00D35587" w:rsidRPr="00630DA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37E8" w:rsidRPr="00630DAB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61046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A277E" w:rsidRPr="00630DA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sectPr w:rsidR="00C070A2" w:rsidRPr="00630DAB" w:rsidSect="00C9195C">
      <w:headerReference w:type="default" r:id="rId8"/>
      <w:footerReference w:type="default" r:id="rId9"/>
      <w:pgSz w:w="11909" w:h="16834" w:code="9"/>
      <w:pgMar w:top="1296" w:right="1080" w:bottom="1080" w:left="1296" w:header="720" w:footer="9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A82" w:rsidRDefault="00712A82">
      <w:r>
        <w:separator/>
      </w:r>
    </w:p>
  </w:endnote>
  <w:endnote w:type="continuationSeparator" w:id="0">
    <w:p w:rsidR="00712A82" w:rsidRDefault="0071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CF4" w:rsidRPr="009B4F12" w:rsidRDefault="00863CF4" w:rsidP="009B4F12">
    <w:pPr>
      <w:pStyle w:val="Footer"/>
      <w:framePr w:w="256" w:wrap="around" w:vAnchor="text" w:hAnchor="page" w:x="10561" w:y="1"/>
      <w:jc w:val="right"/>
      <w:rPr>
        <w:rStyle w:val="PageNumber"/>
        <w:sz w:val="32"/>
        <w:szCs w:val="32"/>
      </w:rPr>
    </w:pPr>
    <w:r w:rsidRPr="009B4F12">
      <w:rPr>
        <w:rStyle w:val="PageNumber"/>
        <w:sz w:val="32"/>
        <w:szCs w:val="32"/>
      </w:rPr>
      <w:fldChar w:fldCharType="begin"/>
    </w:r>
    <w:r w:rsidRPr="009B4F12">
      <w:rPr>
        <w:rStyle w:val="PageNumber"/>
        <w:sz w:val="32"/>
        <w:szCs w:val="32"/>
      </w:rPr>
      <w:instrText xml:space="preserve">PAGE  </w:instrText>
    </w:r>
    <w:r w:rsidRPr="009B4F12">
      <w:rPr>
        <w:rStyle w:val="PageNumber"/>
        <w:sz w:val="32"/>
        <w:szCs w:val="32"/>
      </w:rPr>
      <w:fldChar w:fldCharType="separate"/>
    </w:r>
    <w:r>
      <w:rPr>
        <w:rStyle w:val="PageNumber"/>
        <w:noProof/>
        <w:sz w:val="32"/>
        <w:szCs w:val="32"/>
      </w:rPr>
      <w:t>19</w:t>
    </w:r>
    <w:r w:rsidRPr="009B4F12">
      <w:rPr>
        <w:rStyle w:val="PageNumber"/>
        <w:sz w:val="32"/>
        <w:szCs w:val="32"/>
      </w:rPr>
      <w:fldChar w:fldCharType="end"/>
    </w:r>
  </w:p>
  <w:p w:rsidR="00863CF4" w:rsidRDefault="00863CF4">
    <w:pPr>
      <w:pStyle w:val="Footer"/>
      <w:jc w:val="right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4532630</wp:posOffset>
          </wp:positionH>
          <wp:positionV relativeFrom="paragraph">
            <wp:posOffset>5136515</wp:posOffset>
          </wp:positionV>
          <wp:extent cx="2905125" cy="948690"/>
          <wp:effectExtent l="0" t="0" r="0" b="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A82" w:rsidRDefault="00712A82">
      <w:r>
        <w:separator/>
      </w:r>
    </w:p>
  </w:footnote>
  <w:footnote w:type="continuationSeparator" w:id="0">
    <w:p w:rsidR="00712A82" w:rsidRDefault="00712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CF4" w:rsidRPr="0038558B" w:rsidRDefault="00863CF4" w:rsidP="00E42A6D">
    <w:pPr>
      <w:pStyle w:val="Header"/>
      <w:jc w:val="right"/>
      <w:rPr>
        <w:sz w:val="32"/>
        <w:szCs w:val="32"/>
      </w:rPr>
    </w:pPr>
    <w:r w:rsidRPr="00F01657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6683F"/>
    <w:multiLevelType w:val="hybridMultilevel"/>
    <w:tmpl w:val="7A8813A6"/>
    <w:lvl w:ilvl="0" w:tplc="EA52E9DE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2F57C52"/>
    <w:multiLevelType w:val="hybridMultilevel"/>
    <w:tmpl w:val="3B989874"/>
    <w:lvl w:ilvl="0" w:tplc="1F06A9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1620D1"/>
    <w:multiLevelType w:val="hybridMultilevel"/>
    <w:tmpl w:val="600871CA"/>
    <w:lvl w:ilvl="0" w:tplc="069CD0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E7F5BD2"/>
    <w:multiLevelType w:val="hybridMultilevel"/>
    <w:tmpl w:val="9398909A"/>
    <w:lvl w:ilvl="0" w:tplc="EC16BDD8">
      <w:start w:val="900"/>
      <w:numFmt w:val="bullet"/>
      <w:lvlText w:val="-"/>
      <w:lvlJc w:val="left"/>
      <w:pPr>
        <w:ind w:left="462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4" w15:restartNumberingAfterBreak="0">
    <w:nsid w:val="7B58322B"/>
    <w:multiLevelType w:val="hybridMultilevel"/>
    <w:tmpl w:val="7768541A"/>
    <w:lvl w:ilvl="0" w:tplc="B6184A6C">
      <w:start w:val="1"/>
      <w:numFmt w:val="bullet"/>
      <w:lvlText w:val="-"/>
      <w:lvlJc w:val="left"/>
      <w:pPr>
        <w:ind w:left="4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E4"/>
    <w:rsid w:val="000009C4"/>
    <w:rsid w:val="000010A3"/>
    <w:rsid w:val="000014A4"/>
    <w:rsid w:val="00001975"/>
    <w:rsid w:val="00003641"/>
    <w:rsid w:val="000037E3"/>
    <w:rsid w:val="00003D80"/>
    <w:rsid w:val="0000423E"/>
    <w:rsid w:val="00004C32"/>
    <w:rsid w:val="00004F11"/>
    <w:rsid w:val="000051FF"/>
    <w:rsid w:val="000058C8"/>
    <w:rsid w:val="000059BD"/>
    <w:rsid w:val="000069E4"/>
    <w:rsid w:val="00007239"/>
    <w:rsid w:val="0001014B"/>
    <w:rsid w:val="00010354"/>
    <w:rsid w:val="0001085F"/>
    <w:rsid w:val="000109E4"/>
    <w:rsid w:val="00010C7D"/>
    <w:rsid w:val="00010F4A"/>
    <w:rsid w:val="00011470"/>
    <w:rsid w:val="0001148E"/>
    <w:rsid w:val="0001176F"/>
    <w:rsid w:val="00011AC6"/>
    <w:rsid w:val="00011BCB"/>
    <w:rsid w:val="00011EEE"/>
    <w:rsid w:val="00012D75"/>
    <w:rsid w:val="00013501"/>
    <w:rsid w:val="00013562"/>
    <w:rsid w:val="0001376E"/>
    <w:rsid w:val="00015A94"/>
    <w:rsid w:val="000174C6"/>
    <w:rsid w:val="00017FDF"/>
    <w:rsid w:val="00020CAF"/>
    <w:rsid w:val="0002168E"/>
    <w:rsid w:val="000229D8"/>
    <w:rsid w:val="0002341C"/>
    <w:rsid w:val="0002372B"/>
    <w:rsid w:val="0002387B"/>
    <w:rsid w:val="00023C0D"/>
    <w:rsid w:val="00023D20"/>
    <w:rsid w:val="00024BB8"/>
    <w:rsid w:val="00024CE3"/>
    <w:rsid w:val="000251DC"/>
    <w:rsid w:val="0002523A"/>
    <w:rsid w:val="00026E21"/>
    <w:rsid w:val="00027555"/>
    <w:rsid w:val="000275A1"/>
    <w:rsid w:val="00027FBE"/>
    <w:rsid w:val="00027FDE"/>
    <w:rsid w:val="00030184"/>
    <w:rsid w:val="00030415"/>
    <w:rsid w:val="000319C5"/>
    <w:rsid w:val="00031AFD"/>
    <w:rsid w:val="00031D38"/>
    <w:rsid w:val="00031DD4"/>
    <w:rsid w:val="00032503"/>
    <w:rsid w:val="00032682"/>
    <w:rsid w:val="0003275E"/>
    <w:rsid w:val="00032AAE"/>
    <w:rsid w:val="00033216"/>
    <w:rsid w:val="00033305"/>
    <w:rsid w:val="0003491A"/>
    <w:rsid w:val="0003528E"/>
    <w:rsid w:val="00035FB8"/>
    <w:rsid w:val="000366A7"/>
    <w:rsid w:val="00036C5D"/>
    <w:rsid w:val="00037115"/>
    <w:rsid w:val="0003759B"/>
    <w:rsid w:val="00037C6C"/>
    <w:rsid w:val="00040492"/>
    <w:rsid w:val="000414EE"/>
    <w:rsid w:val="00041A79"/>
    <w:rsid w:val="0004358B"/>
    <w:rsid w:val="00043A5F"/>
    <w:rsid w:val="00043B97"/>
    <w:rsid w:val="00043F1A"/>
    <w:rsid w:val="00043F8C"/>
    <w:rsid w:val="000447BE"/>
    <w:rsid w:val="000447FA"/>
    <w:rsid w:val="00045327"/>
    <w:rsid w:val="0004647A"/>
    <w:rsid w:val="00047635"/>
    <w:rsid w:val="000501F2"/>
    <w:rsid w:val="00050CA0"/>
    <w:rsid w:val="00050EE6"/>
    <w:rsid w:val="000513C2"/>
    <w:rsid w:val="00051838"/>
    <w:rsid w:val="00051884"/>
    <w:rsid w:val="00051E27"/>
    <w:rsid w:val="00052BBA"/>
    <w:rsid w:val="00053431"/>
    <w:rsid w:val="000534B9"/>
    <w:rsid w:val="0005351F"/>
    <w:rsid w:val="00053A3F"/>
    <w:rsid w:val="00053DC1"/>
    <w:rsid w:val="00053ECC"/>
    <w:rsid w:val="00053F14"/>
    <w:rsid w:val="000544CC"/>
    <w:rsid w:val="000557CD"/>
    <w:rsid w:val="00055E20"/>
    <w:rsid w:val="00055EE6"/>
    <w:rsid w:val="000560CF"/>
    <w:rsid w:val="00056772"/>
    <w:rsid w:val="000569ED"/>
    <w:rsid w:val="00056BD5"/>
    <w:rsid w:val="00057129"/>
    <w:rsid w:val="000573E2"/>
    <w:rsid w:val="00057880"/>
    <w:rsid w:val="0006018E"/>
    <w:rsid w:val="00060915"/>
    <w:rsid w:val="00060BA8"/>
    <w:rsid w:val="00060EB7"/>
    <w:rsid w:val="000610F9"/>
    <w:rsid w:val="000624A9"/>
    <w:rsid w:val="00062587"/>
    <w:rsid w:val="0006273F"/>
    <w:rsid w:val="00062C0A"/>
    <w:rsid w:val="00062F93"/>
    <w:rsid w:val="00063B1D"/>
    <w:rsid w:val="00064239"/>
    <w:rsid w:val="00064856"/>
    <w:rsid w:val="00065CC4"/>
    <w:rsid w:val="00066C8C"/>
    <w:rsid w:val="00066FD2"/>
    <w:rsid w:val="00067D38"/>
    <w:rsid w:val="00070113"/>
    <w:rsid w:val="0007036F"/>
    <w:rsid w:val="00070BBA"/>
    <w:rsid w:val="00070C98"/>
    <w:rsid w:val="0007216E"/>
    <w:rsid w:val="00072849"/>
    <w:rsid w:val="000738D4"/>
    <w:rsid w:val="00073ABC"/>
    <w:rsid w:val="000740B7"/>
    <w:rsid w:val="00074141"/>
    <w:rsid w:val="000744EB"/>
    <w:rsid w:val="00074B61"/>
    <w:rsid w:val="00074CA4"/>
    <w:rsid w:val="000755AE"/>
    <w:rsid w:val="00075A9E"/>
    <w:rsid w:val="00076878"/>
    <w:rsid w:val="000768DD"/>
    <w:rsid w:val="00076F41"/>
    <w:rsid w:val="00077691"/>
    <w:rsid w:val="0007769D"/>
    <w:rsid w:val="000807B1"/>
    <w:rsid w:val="00080EAD"/>
    <w:rsid w:val="000811E8"/>
    <w:rsid w:val="00081735"/>
    <w:rsid w:val="0008195C"/>
    <w:rsid w:val="000823DA"/>
    <w:rsid w:val="00082901"/>
    <w:rsid w:val="00082D20"/>
    <w:rsid w:val="0008354A"/>
    <w:rsid w:val="00083B56"/>
    <w:rsid w:val="00084049"/>
    <w:rsid w:val="000840D0"/>
    <w:rsid w:val="00084A0C"/>
    <w:rsid w:val="00084DE6"/>
    <w:rsid w:val="00085812"/>
    <w:rsid w:val="0008607C"/>
    <w:rsid w:val="00086195"/>
    <w:rsid w:val="000865B9"/>
    <w:rsid w:val="00086894"/>
    <w:rsid w:val="000871C9"/>
    <w:rsid w:val="00087D6A"/>
    <w:rsid w:val="0009028F"/>
    <w:rsid w:val="00090498"/>
    <w:rsid w:val="000904BB"/>
    <w:rsid w:val="00090C8C"/>
    <w:rsid w:val="00090E8F"/>
    <w:rsid w:val="00091994"/>
    <w:rsid w:val="00091CB1"/>
    <w:rsid w:val="00092326"/>
    <w:rsid w:val="000930F7"/>
    <w:rsid w:val="00093F02"/>
    <w:rsid w:val="0009451D"/>
    <w:rsid w:val="00094F70"/>
    <w:rsid w:val="00095DE1"/>
    <w:rsid w:val="00095E6D"/>
    <w:rsid w:val="0009627D"/>
    <w:rsid w:val="00097CC4"/>
    <w:rsid w:val="00097EC4"/>
    <w:rsid w:val="000A074F"/>
    <w:rsid w:val="000A0D36"/>
    <w:rsid w:val="000A0E28"/>
    <w:rsid w:val="000A11DF"/>
    <w:rsid w:val="000A12BB"/>
    <w:rsid w:val="000A2E20"/>
    <w:rsid w:val="000A360B"/>
    <w:rsid w:val="000A3956"/>
    <w:rsid w:val="000A3ADD"/>
    <w:rsid w:val="000A3C7E"/>
    <w:rsid w:val="000A3D64"/>
    <w:rsid w:val="000A3DB3"/>
    <w:rsid w:val="000A4743"/>
    <w:rsid w:val="000A4F45"/>
    <w:rsid w:val="000A5188"/>
    <w:rsid w:val="000A53DE"/>
    <w:rsid w:val="000A58AD"/>
    <w:rsid w:val="000A5ED0"/>
    <w:rsid w:val="000A5FCB"/>
    <w:rsid w:val="000A62E8"/>
    <w:rsid w:val="000A6B34"/>
    <w:rsid w:val="000A70F3"/>
    <w:rsid w:val="000A72C8"/>
    <w:rsid w:val="000A74B8"/>
    <w:rsid w:val="000A7702"/>
    <w:rsid w:val="000A77A5"/>
    <w:rsid w:val="000A7DC2"/>
    <w:rsid w:val="000B0243"/>
    <w:rsid w:val="000B1E47"/>
    <w:rsid w:val="000B20B8"/>
    <w:rsid w:val="000B269D"/>
    <w:rsid w:val="000B29C9"/>
    <w:rsid w:val="000B2DBA"/>
    <w:rsid w:val="000B2ED1"/>
    <w:rsid w:val="000B3572"/>
    <w:rsid w:val="000B35E7"/>
    <w:rsid w:val="000B4068"/>
    <w:rsid w:val="000B4579"/>
    <w:rsid w:val="000B48E4"/>
    <w:rsid w:val="000B4E0A"/>
    <w:rsid w:val="000B5047"/>
    <w:rsid w:val="000B6DC2"/>
    <w:rsid w:val="000B6DDA"/>
    <w:rsid w:val="000B6FAA"/>
    <w:rsid w:val="000B7362"/>
    <w:rsid w:val="000B79BB"/>
    <w:rsid w:val="000B7A78"/>
    <w:rsid w:val="000C0B5E"/>
    <w:rsid w:val="000C206E"/>
    <w:rsid w:val="000C2650"/>
    <w:rsid w:val="000C2760"/>
    <w:rsid w:val="000C4169"/>
    <w:rsid w:val="000C4912"/>
    <w:rsid w:val="000C493A"/>
    <w:rsid w:val="000C50CF"/>
    <w:rsid w:val="000C51D3"/>
    <w:rsid w:val="000C5C3C"/>
    <w:rsid w:val="000C5FF7"/>
    <w:rsid w:val="000C6584"/>
    <w:rsid w:val="000C66D4"/>
    <w:rsid w:val="000C6C26"/>
    <w:rsid w:val="000D0956"/>
    <w:rsid w:val="000D1C7C"/>
    <w:rsid w:val="000D2438"/>
    <w:rsid w:val="000D305B"/>
    <w:rsid w:val="000D34E6"/>
    <w:rsid w:val="000D3679"/>
    <w:rsid w:val="000D3ED0"/>
    <w:rsid w:val="000D4091"/>
    <w:rsid w:val="000D4BDC"/>
    <w:rsid w:val="000D4DF4"/>
    <w:rsid w:val="000D5B08"/>
    <w:rsid w:val="000D61C9"/>
    <w:rsid w:val="000D6A51"/>
    <w:rsid w:val="000D6B76"/>
    <w:rsid w:val="000D7458"/>
    <w:rsid w:val="000E105C"/>
    <w:rsid w:val="000E1933"/>
    <w:rsid w:val="000E26A2"/>
    <w:rsid w:val="000E2988"/>
    <w:rsid w:val="000E3109"/>
    <w:rsid w:val="000E39A2"/>
    <w:rsid w:val="000E3C8B"/>
    <w:rsid w:val="000E47D7"/>
    <w:rsid w:val="000E5FA6"/>
    <w:rsid w:val="000E6012"/>
    <w:rsid w:val="000E6046"/>
    <w:rsid w:val="000E6969"/>
    <w:rsid w:val="000E6E9B"/>
    <w:rsid w:val="000E6EFC"/>
    <w:rsid w:val="000E73EA"/>
    <w:rsid w:val="000E763B"/>
    <w:rsid w:val="000E770E"/>
    <w:rsid w:val="000E77FB"/>
    <w:rsid w:val="000F039B"/>
    <w:rsid w:val="000F0791"/>
    <w:rsid w:val="000F091E"/>
    <w:rsid w:val="000F1563"/>
    <w:rsid w:val="000F1E11"/>
    <w:rsid w:val="000F2373"/>
    <w:rsid w:val="000F248E"/>
    <w:rsid w:val="000F2875"/>
    <w:rsid w:val="000F29C3"/>
    <w:rsid w:val="000F3823"/>
    <w:rsid w:val="000F39BC"/>
    <w:rsid w:val="000F3A83"/>
    <w:rsid w:val="000F3C97"/>
    <w:rsid w:val="000F3FEA"/>
    <w:rsid w:val="000F5F73"/>
    <w:rsid w:val="000F64A3"/>
    <w:rsid w:val="000F6667"/>
    <w:rsid w:val="000F68FC"/>
    <w:rsid w:val="000F6ACB"/>
    <w:rsid w:val="000F7146"/>
    <w:rsid w:val="000F7DEE"/>
    <w:rsid w:val="00100E9C"/>
    <w:rsid w:val="00101959"/>
    <w:rsid w:val="00101ABF"/>
    <w:rsid w:val="00101B09"/>
    <w:rsid w:val="00101B19"/>
    <w:rsid w:val="00101F46"/>
    <w:rsid w:val="00102D31"/>
    <w:rsid w:val="001041CF"/>
    <w:rsid w:val="00104FF3"/>
    <w:rsid w:val="001054A2"/>
    <w:rsid w:val="0010589E"/>
    <w:rsid w:val="001059FC"/>
    <w:rsid w:val="00105D42"/>
    <w:rsid w:val="00106F85"/>
    <w:rsid w:val="0011033D"/>
    <w:rsid w:val="00111619"/>
    <w:rsid w:val="001116F8"/>
    <w:rsid w:val="00111753"/>
    <w:rsid w:val="001117C1"/>
    <w:rsid w:val="00111840"/>
    <w:rsid w:val="00111E8E"/>
    <w:rsid w:val="00112CEF"/>
    <w:rsid w:val="00113804"/>
    <w:rsid w:val="00114173"/>
    <w:rsid w:val="00115536"/>
    <w:rsid w:val="00115E94"/>
    <w:rsid w:val="0011605B"/>
    <w:rsid w:val="0011615E"/>
    <w:rsid w:val="0011617A"/>
    <w:rsid w:val="0011618E"/>
    <w:rsid w:val="001161BB"/>
    <w:rsid w:val="001161DE"/>
    <w:rsid w:val="00116519"/>
    <w:rsid w:val="001204B2"/>
    <w:rsid w:val="001212C1"/>
    <w:rsid w:val="001213AC"/>
    <w:rsid w:val="00122723"/>
    <w:rsid w:val="00122DEC"/>
    <w:rsid w:val="00123D33"/>
    <w:rsid w:val="00124A08"/>
    <w:rsid w:val="00125A8E"/>
    <w:rsid w:val="00125CF8"/>
    <w:rsid w:val="00126111"/>
    <w:rsid w:val="00127D2B"/>
    <w:rsid w:val="001300D4"/>
    <w:rsid w:val="0013059D"/>
    <w:rsid w:val="00130674"/>
    <w:rsid w:val="00130BE2"/>
    <w:rsid w:val="00130F5B"/>
    <w:rsid w:val="0013114B"/>
    <w:rsid w:val="001314B9"/>
    <w:rsid w:val="00131EB4"/>
    <w:rsid w:val="00132413"/>
    <w:rsid w:val="00132FD9"/>
    <w:rsid w:val="001339D2"/>
    <w:rsid w:val="00133DB3"/>
    <w:rsid w:val="00134A68"/>
    <w:rsid w:val="00135A05"/>
    <w:rsid w:val="00135AC9"/>
    <w:rsid w:val="00136277"/>
    <w:rsid w:val="001365BD"/>
    <w:rsid w:val="00140E06"/>
    <w:rsid w:val="00140EC7"/>
    <w:rsid w:val="00140F52"/>
    <w:rsid w:val="00140FCE"/>
    <w:rsid w:val="00141171"/>
    <w:rsid w:val="00141F46"/>
    <w:rsid w:val="00142311"/>
    <w:rsid w:val="00142929"/>
    <w:rsid w:val="00143A78"/>
    <w:rsid w:val="00143ECA"/>
    <w:rsid w:val="00143F65"/>
    <w:rsid w:val="0014419E"/>
    <w:rsid w:val="001444E8"/>
    <w:rsid w:val="00144A39"/>
    <w:rsid w:val="00145570"/>
    <w:rsid w:val="00145D2B"/>
    <w:rsid w:val="00145F96"/>
    <w:rsid w:val="001461F2"/>
    <w:rsid w:val="001462D1"/>
    <w:rsid w:val="0014662D"/>
    <w:rsid w:val="00146B40"/>
    <w:rsid w:val="00147384"/>
    <w:rsid w:val="001474CA"/>
    <w:rsid w:val="00147605"/>
    <w:rsid w:val="001500C8"/>
    <w:rsid w:val="00150714"/>
    <w:rsid w:val="00151E65"/>
    <w:rsid w:val="001520FC"/>
    <w:rsid w:val="001526A7"/>
    <w:rsid w:val="00152C36"/>
    <w:rsid w:val="00152DE1"/>
    <w:rsid w:val="0015345A"/>
    <w:rsid w:val="001536C6"/>
    <w:rsid w:val="0015375A"/>
    <w:rsid w:val="00153921"/>
    <w:rsid w:val="0015399F"/>
    <w:rsid w:val="001546FF"/>
    <w:rsid w:val="0015494F"/>
    <w:rsid w:val="00154CB7"/>
    <w:rsid w:val="00155ADA"/>
    <w:rsid w:val="00156087"/>
    <w:rsid w:val="00156339"/>
    <w:rsid w:val="00156931"/>
    <w:rsid w:val="00157CD5"/>
    <w:rsid w:val="00160AAA"/>
    <w:rsid w:val="00160C6C"/>
    <w:rsid w:val="00161256"/>
    <w:rsid w:val="001614CC"/>
    <w:rsid w:val="00161771"/>
    <w:rsid w:val="00161D38"/>
    <w:rsid w:val="00161E48"/>
    <w:rsid w:val="00162598"/>
    <w:rsid w:val="00162D22"/>
    <w:rsid w:val="00163451"/>
    <w:rsid w:val="00163900"/>
    <w:rsid w:val="00163926"/>
    <w:rsid w:val="00163C05"/>
    <w:rsid w:val="00165502"/>
    <w:rsid w:val="00165697"/>
    <w:rsid w:val="0016591D"/>
    <w:rsid w:val="001662DC"/>
    <w:rsid w:val="001664C3"/>
    <w:rsid w:val="00166E09"/>
    <w:rsid w:val="00166EBB"/>
    <w:rsid w:val="00170DBE"/>
    <w:rsid w:val="00172658"/>
    <w:rsid w:val="001726E5"/>
    <w:rsid w:val="00172E3D"/>
    <w:rsid w:val="00172EEB"/>
    <w:rsid w:val="00172FB2"/>
    <w:rsid w:val="0017345F"/>
    <w:rsid w:val="00173C52"/>
    <w:rsid w:val="00173F05"/>
    <w:rsid w:val="00174CB1"/>
    <w:rsid w:val="00174D8E"/>
    <w:rsid w:val="0017595C"/>
    <w:rsid w:val="00175E0C"/>
    <w:rsid w:val="00176E20"/>
    <w:rsid w:val="001777E0"/>
    <w:rsid w:val="001778CA"/>
    <w:rsid w:val="001805BB"/>
    <w:rsid w:val="00180B1A"/>
    <w:rsid w:val="00181188"/>
    <w:rsid w:val="0018223E"/>
    <w:rsid w:val="00183161"/>
    <w:rsid w:val="00183A58"/>
    <w:rsid w:val="00184049"/>
    <w:rsid w:val="0018414B"/>
    <w:rsid w:val="00184431"/>
    <w:rsid w:val="00184C1E"/>
    <w:rsid w:val="00184E44"/>
    <w:rsid w:val="00185E80"/>
    <w:rsid w:val="00185EA9"/>
    <w:rsid w:val="00185F8A"/>
    <w:rsid w:val="0018666B"/>
    <w:rsid w:val="00186892"/>
    <w:rsid w:val="001876F5"/>
    <w:rsid w:val="00187A05"/>
    <w:rsid w:val="00187A09"/>
    <w:rsid w:val="0019023A"/>
    <w:rsid w:val="00190E4C"/>
    <w:rsid w:val="00191246"/>
    <w:rsid w:val="0019145A"/>
    <w:rsid w:val="00191A2A"/>
    <w:rsid w:val="00192A7A"/>
    <w:rsid w:val="00192D4A"/>
    <w:rsid w:val="001945A9"/>
    <w:rsid w:val="0019492D"/>
    <w:rsid w:val="00194AF7"/>
    <w:rsid w:val="00195B22"/>
    <w:rsid w:val="001967A8"/>
    <w:rsid w:val="0019690E"/>
    <w:rsid w:val="00196AF4"/>
    <w:rsid w:val="00197420"/>
    <w:rsid w:val="001A03F9"/>
    <w:rsid w:val="001A0609"/>
    <w:rsid w:val="001A0626"/>
    <w:rsid w:val="001A0AF9"/>
    <w:rsid w:val="001A0EC6"/>
    <w:rsid w:val="001A12DF"/>
    <w:rsid w:val="001A1A73"/>
    <w:rsid w:val="001A2A65"/>
    <w:rsid w:val="001A2B30"/>
    <w:rsid w:val="001A303E"/>
    <w:rsid w:val="001A3700"/>
    <w:rsid w:val="001A3810"/>
    <w:rsid w:val="001A3953"/>
    <w:rsid w:val="001A3A44"/>
    <w:rsid w:val="001A4883"/>
    <w:rsid w:val="001A60DB"/>
    <w:rsid w:val="001A65A1"/>
    <w:rsid w:val="001A7708"/>
    <w:rsid w:val="001A7E0E"/>
    <w:rsid w:val="001B0B06"/>
    <w:rsid w:val="001B0D0E"/>
    <w:rsid w:val="001B122A"/>
    <w:rsid w:val="001B1847"/>
    <w:rsid w:val="001B18B9"/>
    <w:rsid w:val="001B28C4"/>
    <w:rsid w:val="001B2E54"/>
    <w:rsid w:val="001B2F36"/>
    <w:rsid w:val="001B3281"/>
    <w:rsid w:val="001B3727"/>
    <w:rsid w:val="001B39C2"/>
    <w:rsid w:val="001B40E2"/>
    <w:rsid w:val="001B44A0"/>
    <w:rsid w:val="001B4EE7"/>
    <w:rsid w:val="001B5284"/>
    <w:rsid w:val="001B570D"/>
    <w:rsid w:val="001B68E3"/>
    <w:rsid w:val="001B71DE"/>
    <w:rsid w:val="001B7EB6"/>
    <w:rsid w:val="001C0316"/>
    <w:rsid w:val="001C0B48"/>
    <w:rsid w:val="001C1C0A"/>
    <w:rsid w:val="001C291B"/>
    <w:rsid w:val="001C3D83"/>
    <w:rsid w:val="001C419A"/>
    <w:rsid w:val="001C4AD5"/>
    <w:rsid w:val="001C4B02"/>
    <w:rsid w:val="001C59A3"/>
    <w:rsid w:val="001C5C8D"/>
    <w:rsid w:val="001C6588"/>
    <w:rsid w:val="001C65C4"/>
    <w:rsid w:val="001C673F"/>
    <w:rsid w:val="001C68A3"/>
    <w:rsid w:val="001C705E"/>
    <w:rsid w:val="001D110E"/>
    <w:rsid w:val="001D1767"/>
    <w:rsid w:val="001D1E9E"/>
    <w:rsid w:val="001D2540"/>
    <w:rsid w:val="001D281D"/>
    <w:rsid w:val="001D2AA7"/>
    <w:rsid w:val="001D2B53"/>
    <w:rsid w:val="001D366C"/>
    <w:rsid w:val="001D3C4F"/>
    <w:rsid w:val="001D49C9"/>
    <w:rsid w:val="001D4AB0"/>
    <w:rsid w:val="001D4CF2"/>
    <w:rsid w:val="001D4DE2"/>
    <w:rsid w:val="001D57D0"/>
    <w:rsid w:val="001D6D69"/>
    <w:rsid w:val="001D7394"/>
    <w:rsid w:val="001D7969"/>
    <w:rsid w:val="001E1662"/>
    <w:rsid w:val="001E2FB8"/>
    <w:rsid w:val="001E3A9F"/>
    <w:rsid w:val="001E415C"/>
    <w:rsid w:val="001E5694"/>
    <w:rsid w:val="001E5A4F"/>
    <w:rsid w:val="001E61F5"/>
    <w:rsid w:val="001E6273"/>
    <w:rsid w:val="001E6E25"/>
    <w:rsid w:val="001E72B8"/>
    <w:rsid w:val="001E77B3"/>
    <w:rsid w:val="001E7C2C"/>
    <w:rsid w:val="001F0936"/>
    <w:rsid w:val="001F0A95"/>
    <w:rsid w:val="001F0F12"/>
    <w:rsid w:val="001F2830"/>
    <w:rsid w:val="001F3CBD"/>
    <w:rsid w:val="001F46C3"/>
    <w:rsid w:val="001F4BF4"/>
    <w:rsid w:val="001F53F3"/>
    <w:rsid w:val="001F545A"/>
    <w:rsid w:val="001F58DB"/>
    <w:rsid w:val="001F5DE7"/>
    <w:rsid w:val="001F6230"/>
    <w:rsid w:val="001F6307"/>
    <w:rsid w:val="001F6B14"/>
    <w:rsid w:val="001F6CC0"/>
    <w:rsid w:val="001F6DD0"/>
    <w:rsid w:val="001F6F0B"/>
    <w:rsid w:val="001F7494"/>
    <w:rsid w:val="001F7893"/>
    <w:rsid w:val="001F7EF9"/>
    <w:rsid w:val="002003DB"/>
    <w:rsid w:val="0020041A"/>
    <w:rsid w:val="00200B2F"/>
    <w:rsid w:val="00200BD9"/>
    <w:rsid w:val="00201006"/>
    <w:rsid w:val="00201345"/>
    <w:rsid w:val="00201BF7"/>
    <w:rsid w:val="00201CED"/>
    <w:rsid w:val="00203022"/>
    <w:rsid w:val="002035F7"/>
    <w:rsid w:val="00203AF3"/>
    <w:rsid w:val="00204A54"/>
    <w:rsid w:val="00205221"/>
    <w:rsid w:val="0020541D"/>
    <w:rsid w:val="00205530"/>
    <w:rsid w:val="002061B5"/>
    <w:rsid w:val="002068F6"/>
    <w:rsid w:val="00206D58"/>
    <w:rsid w:val="00207D66"/>
    <w:rsid w:val="0021020D"/>
    <w:rsid w:val="0021023F"/>
    <w:rsid w:val="00210CEC"/>
    <w:rsid w:val="0021223A"/>
    <w:rsid w:val="00212A04"/>
    <w:rsid w:val="00213DB1"/>
    <w:rsid w:val="00213DC9"/>
    <w:rsid w:val="0021465D"/>
    <w:rsid w:val="00214B38"/>
    <w:rsid w:val="00214B43"/>
    <w:rsid w:val="00215733"/>
    <w:rsid w:val="002159FC"/>
    <w:rsid w:val="0021642E"/>
    <w:rsid w:val="0021643F"/>
    <w:rsid w:val="00216B58"/>
    <w:rsid w:val="0021783C"/>
    <w:rsid w:val="00220732"/>
    <w:rsid w:val="0022077A"/>
    <w:rsid w:val="00220DA3"/>
    <w:rsid w:val="0022117D"/>
    <w:rsid w:val="002211EE"/>
    <w:rsid w:val="00221323"/>
    <w:rsid w:val="0022280E"/>
    <w:rsid w:val="00223282"/>
    <w:rsid w:val="0022333D"/>
    <w:rsid w:val="002238DF"/>
    <w:rsid w:val="00224320"/>
    <w:rsid w:val="002251E8"/>
    <w:rsid w:val="00225F8F"/>
    <w:rsid w:val="00226667"/>
    <w:rsid w:val="0022673E"/>
    <w:rsid w:val="0022745F"/>
    <w:rsid w:val="0022755D"/>
    <w:rsid w:val="00227AC6"/>
    <w:rsid w:val="00227B87"/>
    <w:rsid w:val="00227FC6"/>
    <w:rsid w:val="00230E89"/>
    <w:rsid w:val="00231917"/>
    <w:rsid w:val="00231929"/>
    <w:rsid w:val="00232620"/>
    <w:rsid w:val="002330BF"/>
    <w:rsid w:val="002334D0"/>
    <w:rsid w:val="00233686"/>
    <w:rsid w:val="00233762"/>
    <w:rsid w:val="00234AE2"/>
    <w:rsid w:val="00234D4D"/>
    <w:rsid w:val="002355BC"/>
    <w:rsid w:val="00235663"/>
    <w:rsid w:val="00235A65"/>
    <w:rsid w:val="00235C02"/>
    <w:rsid w:val="002360B2"/>
    <w:rsid w:val="002360D1"/>
    <w:rsid w:val="002364D2"/>
    <w:rsid w:val="00236BE1"/>
    <w:rsid w:val="0023700D"/>
    <w:rsid w:val="0023748F"/>
    <w:rsid w:val="00237A9D"/>
    <w:rsid w:val="00237BBE"/>
    <w:rsid w:val="0024075F"/>
    <w:rsid w:val="00240783"/>
    <w:rsid w:val="00241374"/>
    <w:rsid w:val="00242DC0"/>
    <w:rsid w:val="00243693"/>
    <w:rsid w:val="002440DC"/>
    <w:rsid w:val="00245289"/>
    <w:rsid w:val="00246063"/>
    <w:rsid w:val="00246097"/>
    <w:rsid w:val="0024653F"/>
    <w:rsid w:val="00246727"/>
    <w:rsid w:val="0024699A"/>
    <w:rsid w:val="00246DB9"/>
    <w:rsid w:val="002470F4"/>
    <w:rsid w:val="00250E7D"/>
    <w:rsid w:val="00251BDD"/>
    <w:rsid w:val="002528F2"/>
    <w:rsid w:val="00252DA2"/>
    <w:rsid w:val="002530EC"/>
    <w:rsid w:val="002531C8"/>
    <w:rsid w:val="00253892"/>
    <w:rsid w:val="0025411A"/>
    <w:rsid w:val="00254ED6"/>
    <w:rsid w:val="002563A6"/>
    <w:rsid w:val="00256D3C"/>
    <w:rsid w:val="0025736D"/>
    <w:rsid w:val="00257A76"/>
    <w:rsid w:val="00260300"/>
    <w:rsid w:val="00260316"/>
    <w:rsid w:val="00260FDA"/>
    <w:rsid w:val="00261452"/>
    <w:rsid w:val="00261A99"/>
    <w:rsid w:val="002620B0"/>
    <w:rsid w:val="002639E1"/>
    <w:rsid w:val="00263BFB"/>
    <w:rsid w:val="002644DC"/>
    <w:rsid w:val="0026453B"/>
    <w:rsid w:val="002645FB"/>
    <w:rsid w:val="00266816"/>
    <w:rsid w:val="0026783F"/>
    <w:rsid w:val="00267900"/>
    <w:rsid w:val="00267F4A"/>
    <w:rsid w:val="00270AD0"/>
    <w:rsid w:val="00270B6E"/>
    <w:rsid w:val="00270BC3"/>
    <w:rsid w:val="002716AD"/>
    <w:rsid w:val="00271E5A"/>
    <w:rsid w:val="00273224"/>
    <w:rsid w:val="00273376"/>
    <w:rsid w:val="00273D9E"/>
    <w:rsid w:val="00274560"/>
    <w:rsid w:val="00274E8A"/>
    <w:rsid w:val="00274F9A"/>
    <w:rsid w:val="00275568"/>
    <w:rsid w:val="002763FB"/>
    <w:rsid w:val="0027665C"/>
    <w:rsid w:val="00276F4D"/>
    <w:rsid w:val="00277439"/>
    <w:rsid w:val="00277C90"/>
    <w:rsid w:val="002801E6"/>
    <w:rsid w:val="002807B0"/>
    <w:rsid w:val="00280CA4"/>
    <w:rsid w:val="00280D6C"/>
    <w:rsid w:val="002825D5"/>
    <w:rsid w:val="00282B34"/>
    <w:rsid w:val="00283630"/>
    <w:rsid w:val="0028372F"/>
    <w:rsid w:val="00285810"/>
    <w:rsid w:val="00286169"/>
    <w:rsid w:val="00287957"/>
    <w:rsid w:val="00287C80"/>
    <w:rsid w:val="00287FC1"/>
    <w:rsid w:val="00290219"/>
    <w:rsid w:val="00290782"/>
    <w:rsid w:val="0029085E"/>
    <w:rsid w:val="00290A72"/>
    <w:rsid w:val="00291169"/>
    <w:rsid w:val="00291DA4"/>
    <w:rsid w:val="00292309"/>
    <w:rsid w:val="00292B96"/>
    <w:rsid w:val="00292CF5"/>
    <w:rsid w:val="002939B3"/>
    <w:rsid w:val="00293A4F"/>
    <w:rsid w:val="00293B14"/>
    <w:rsid w:val="0029436E"/>
    <w:rsid w:val="00294463"/>
    <w:rsid w:val="00294AFA"/>
    <w:rsid w:val="00295A50"/>
    <w:rsid w:val="00295CC5"/>
    <w:rsid w:val="00295FD3"/>
    <w:rsid w:val="00296BB7"/>
    <w:rsid w:val="002978A5"/>
    <w:rsid w:val="00297950"/>
    <w:rsid w:val="002A0552"/>
    <w:rsid w:val="002A0AB7"/>
    <w:rsid w:val="002A0D71"/>
    <w:rsid w:val="002A123A"/>
    <w:rsid w:val="002A1411"/>
    <w:rsid w:val="002A34B2"/>
    <w:rsid w:val="002A375A"/>
    <w:rsid w:val="002A3869"/>
    <w:rsid w:val="002A3D18"/>
    <w:rsid w:val="002A3E48"/>
    <w:rsid w:val="002A4C94"/>
    <w:rsid w:val="002A4ECB"/>
    <w:rsid w:val="002A4F9E"/>
    <w:rsid w:val="002A597B"/>
    <w:rsid w:val="002A5BF8"/>
    <w:rsid w:val="002A7014"/>
    <w:rsid w:val="002A7398"/>
    <w:rsid w:val="002A75BD"/>
    <w:rsid w:val="002A79E4"/>
    <w:rsid w:val="002A7A7A"/>
    <w:rsid w:val="002A7BC6"/>
    <w:rsid w:val="002B0A21"/>
    <w:rsid w:val="002B1992"/>
    <w:rsid w:val="002B1CAF"/>
    <w:rsid w:val="002B1F54"/>
    <w:rsid w:val="002B2157"/>
    <w:rsid w:val="002B267D"/>
    <w:rsid w:val="002B2724"/>
    <w:rsid w:val="002B2A3C"/>
    <w:rsid w:val="002B2D28"/>
    <w:rsid w:val="002B343E"/>
    <w:rsid w:val="002B3934"/>
    <w:rsid w:val="002B4595"/>
    <w:rsid w:val="002B4D07"/>
    <w:rsid w:val="002B4DF4"/>
    <w:rsid w:val="002B4F0E"/>
    <w:rsid w:val="002B53D0"/>
    <w:rsid w:val="002B59DC"/>
    <w:rsid w:val="002B692A"/>
    <w:rsid w:val="002B6E9E"/>
    <w:rsid w:val="002B6F01"/>
    <w:rsid w:val="002B7234"/>
    <w:rsid w:val="002C2C62"/>
    <w:rsid w:val="002C4B5C"/>
    <w:rsid w:val="002C51FD"/>
    <w:rsid w:val="002C5381"/>
    <w:rsid w:val="002C541C"/>
    <w:rsid w:val="002C5943"/>
    <w:rsid w:val="002C5C1D"/>
    <w:rsid w:val="002C65A4"/>
    <w:rsid w:val="002C677C"/>
    <w:rsid w:val="002C71BB"/>
    <w:rsid w:val="002D0BD0"/>
    <w:rsid w:val="002D0F58"/>
    <w:rsid w:val="002D1B36"/>
    <w:rsid w:val="002D3F0F"/>
    <w:rsid w:val="002D454F"/>
    <w:rsid w:val="002D47BD"/>
    <w:rsid w:val="002D4D46"/>
    <w:rsid w:val="002D503A"/>
    <w:rsid w:val="002D5450"/>
    <w:rsid w:val="002D54D6"/>
    <w:rsid w:val="002D6032"/>
    <w:rsid w:val="002D65FA"/>
    <w:rsid w:val="002D6647"/>
    <w:rsid w:val="002D6C64"/>
    <w:rsid w:val="002D7A0E"/>
    <w:rsid w:val="002D7BDC"/>
    <w:rsid w:val="002D7C4D"/>
    <w:rsid w:val="002E02BF"/>
    <w:rsid w:val="002E08EE"/>
    <w:rsid w:val="002E0CE1"/>
    <w:rsid w:val="002E0F38"/>
    <w:rsid w:val="002E1824"/>
    <w:rsid w:val="002E2595"/>
    <w:rsid w:val="002E29B4"/>
    <w:rsid w:val="002E35E6"/>
    <w:rsid w:val="002E412A"/>
    <w:rsid w:val="002E41B6"/>
    <w:rsid w:val="002E5096"/>
    <w:rsid w:val="002E6FEA"/>
    <w:rsid w:val="002E72D0"/>
    <w:rsid w:val="002E7318"/>
    <w:rsid w:val="002E73E2"/>
    <w:rsid w:val="002E74BB"/>
    <w:rsid w:val="002E7E68"/>
    <w:rsid w:val="002F00E4"/>
    <w:rsid w:val="002F0F8B"/>
    <w:rsid w:val="002F1241"/>
    <w:rsid w:val="002F1C64"/>
    <w:rsid w:val="002F29A5"/>
    <w:rsid w:val="002F3085"/>
    <w:rsid w:val="002F3AD7"/>
    <w:rsid w:val="002F4849"/>
    <w:rsid w:val="002F5880"/>
    <w:rsid w:val="002F58F5"/>
    <w:rsid w:val="002F5DA7"/>
    <w:rsid w:val="002F65E9"/>
    <w:rsid w:val="002F6BA2"/>
    <w:rsid w:val="00300042"/>
    <w:rsid w:val="00301230"/>
    <w:rsid w:val="00301554"/>
    <w:rsid w:val="0030159C"/>
    <w:rsid w:val="00301A92"/>
    <w:rsid w:val="00301B0D"/>
    <w:rsid w:val="003022A8"/>
    <w:rsid w:val="00302B6A"/>
    <w:rsid w:val="00302FD5"/>
    <w:rsid w:val="003038CB"/>
    <w:rsid w:val="003038FF"/>
    <w:rsid w:val="00303C38"/>
    <w:rsid w:val="00304273"/>
    <w:rsid w:val="00304381"/>
    <w:rsid w:val="00304D0D"/>
    <w:rsid w:val="00304D31"/>
    <w:rsid w:val="0030508C"/>
    <w:rsid w:val="00305B94"/>
    <w:rsid w:val="00305C71"/>
    <w:rsid w:val="00306178"/>
    <w:rsid w:val="00306F19"/>
    <w:rsid w:val="00306FAF"/>
    <w:rsid w:val="00307EC4"/>
    <w:rsid w:val="003111C2"/>
    <w:rsid w:val="00311813"/>
    <w:rsid w:val="00311E16"/>
    <w:rsid w:val="003120AB"/>
    <w:rsid w:val="0031251F"/>
    <w:rsid w:val="00312859"/>
    <w:rsid w:val="00313F09"/>
    <w:rsid w:val="00314423"/>
    <w:rsid w:val="00314BD2"/>
    <w:rsid w:val="00316645"/>
    <w:rsid w:val="0032020B"/>
    <w:rsid w:val="00320501"/>
    <w:rsid w:val="003209A2"/>
    <w:rsid w:val="00320C0F"/>
    <w:rsid w:val="003223DF"/>
    <w:rsid w:val="00322477"/>
    <w:rsid w:val="0032286C"/>
    <w:rsid w:val="00322BD6"/>
    <w:rsid w:val="00322E1B"/>
    <w:rsid w:val="0032480C"/>
    <w:rsid w:val="0032497C"/>
    <w:rsid w:val="00324C88"/>
    <w:rsid w:val="00325079"/>
    <w:rsid w:val="00325270"/>
    <w:rsid w:val="003256D8"/>
    <w:rsid w:val="00325A38"/>
    <w:rsid w:val="00325C4F"/>
    <w:rsid w:val="00326653"/>
    <w:rsid w:val="00326799"/>
    <w:rsid w:val="00326C5D"/>
    <w:rsid w:val="00326D5A"/>
    <w:rsid w:val="0032729B"/>
    <w:rsid w:val="00327589"/>
    <w:rsid w:val="0032775C"/>
    <w:rsid w:val="00327D7A"/>
    <w:rsid w:val="00330539"/>
    <w:rsid w:val="0033234D"/>
    <w:rsid w:val="00332D41"/>
    <w:rsid w:val="00333546"/>
    <w:rsid w:val="003336F4"/>
    <w:rsid w:val="003338C0"/>
    <w:rsid w:val="00333C21"/>
    <w:rsid w:val="0033404C"/>
    <w:rsid w:val="00334A2E"/>
    <w:rsid w:val="00334E88"/>
    <w:rsid w:val="003353E1"/>
    <w:rsid w:val="00335A9F"/>
    <w:rsid w:val="003362FB"/>
    <w:rsid w:val="003367D9"/>
    <w:rsid w:val="00336ED4"/>
    <w:rsid w:val="003373A0"/>
    <w:rsid w:val="0033799B"/>
    <w:rsid w:val="00337B5F"/>
    <w:rsid w:val="00337BA0"/>
    <w:rsid w:val="00340389"/>
    <w:rsid w:val="0034053E"/>
    <w:rsid w:val="00340BCC"/>
    <w:rsid w:val="00340C3D"/>
    <w:rsid w:val="00340D6B"/>
    <w:rsid w:val="00340D81"/>
    <w:rsid w:val="00340DD9"/>
    <w:rsid w:val="00341564"/>
    <w:rsid w:val="00341900"/>
    <w:rsid w:val="00341BDA"/>
    <w:rsid w:val="00341EBC"/>
    <w:rsid w:val="00342AA8"/>
    <w:rsid w:val="00342D1C"/>
    <w:rsid w:val="00342D96"/>
    <w:rsid w:val="0034367E"/>
    <w:rsid w:val="00343A3B"/>
    <w:rsid w:val="00343CAF"/>
    <w:rsid w:val="0034424E"/>
    <w:rsid w:val="00344AE8"/>
    <w:rsid w:val="00344D83"/>
    <w:rsid w:val="00345931"/>
    <w:rsid w:val="00345C11"/>
    <w:rsid w:val="00345FFA"/>
    <w:rsid w:val="003461F8"/>
    <w:rsid w:val="00346F6F"/>
    <w:rsid w:val="00350CCB"/>
    <w:rsid w:val="00350D1F"/>
    <w:rsid w:val="00350D21"/>
    <w:rsid w:val="00350E36"/>
    <w:rsid w:val="0035140B"/>
    <w:rsid w:val="003521CC"/>
    <w:rsid w:val="003529C8"/>
    <w:rsid w:val="00352A95"/>
    <w:rsid w:val="00352F50"/>
    <w:rsid w:val="00353206"/>
    <w:rsid w:val="003532D2"/>
    <w:rsid w:val="00353AC6"/>
    <w:rsid w:val="00354620"/>
    <w:rsid w:val="00354CA7"/>
    <w:rsid w:val="003551E8"/>
    <w:rsid w:val="00355276"/>
    <w:rsid w:val="0035581E"/>
    <w:rsid w:val="00355C2D"/>
    <w:rsid w:val="00356778"/>
    <w:rsid w:val="00356E6E"/>
    <w:rsid w:val="003570C6"/>
    <w:rsid w:val="00357B90"/>
    <w:rsid w:val="00357B9B"/>
    <w:rsid w:val="00357E3E"/>
    <w:rsid w:val="003601E1"/>
    <w:rsid w:val="00360914"/>
    <w:rsid w:val="00360ABF"/>
    <w:rsid w:val="00360F51"/>
    <w:rsid w:val="0036145B"/>
    <w:rsid w:val="003619D2"/>
    <w:rsid w:val="00361CFB"/>
    <w:rsid w:val="0036206A"/>
    <w:rsid w:val="00362A6E"/>
    <w:rsid w:val="00362BFA"/>
    <w:rsid w:val="00362ECB"/>
    <w:rsid w:val="00363514"/>
    <w:rsid w:val="00363C6E"/>
    <w:rsid w:val="00363E2D"/>
    <w:rsid w:val="003645EC"/>
    <w:rsid w:val="00366C3D"/>
    <w:rsid w:val="0036746E"/>
    <w:rsid w:val="0036764A"/>
    <w:rsid w:val="00370107"/>
    <w:rsid w:val="003714EC"/>
    <w:rsid w:val="00371843"/>
    <w:rsid w:val="00372910"/>
    <w:rsid w:val="00372CE8"/>
    <w:rsid w:val="00373265"/>
    <w:rsid w:val="0037348D"/>
    <w:rsid w:val="003737E1"/>
    <w:rsid w:val="0037399D"/>
    <w:rsid w:val="00373A9F"/>
    <w:rsid w:val="00373FF9"/>
    <w:rsid w:val="0037440D"/>
    <w:rsid w:val="00374E70"/>
    <w:rsid w:val="00375119"/>
    <w:rsid w:val="003753E2"/>
    <w:rsid w:val="0037551D"/>
    <w:rsid w:val="00375A1E"/>
    <w:rsid w:val="003766DD"/>
    <w:rsid w:val="00377905"/>
    <w:rsid w:val="003801B4"/>
    <w:rsid w:val="0038029E"/>
    <w:rsid w:val="00381183"/>
    <w:rsid w:val="00381DA6"/>
    <w:rsid w:val="00382606"/>
    <w:rsid w:val="003827FB"/>
    <w:rsid w:val="003828AF"/>
    <w:rsid w:val="00382B01"/>
    <w:rsid w:val="003838DE"/>
    <w:rsid w:val="00383C0B"/>
    <w:rsid w:val="00383EA2"/>
    <w:rsid w:val="00384FC3"/>
    <w:rsid w:val="00385400"/>
    <w:rsid w:val="0038558B"/>
    <w:rsid w:val="003864B2"/>
    <w:rsid w:val="00386538"/>
    <w:rsid w:val="00386C08"/>
    <w:rsid w:val="00386CDA"/>
    <w:rsid w:val="00386F23"/>
    <w:rsid w:val="00387042"/>
    <w:rsid w:val="0038710E"/>
    <w:rsid w:val="00387877"/>
    <w:rsid w:val="0039027C"/>
    <w:rsid w:val="00390C4A"/>
    <w:rsid w:val="0039131B"/>
    <w:rsid w:val="003917A9"/>
    <w:rsid w:val="00391B20"/>
    <w:rsid w:val="0039224E"/>
    <w:rsid w:val="00392BD0"/>
    <w:rsid w:val="0039323F"/>
    <w:rsid w:val="00393310"/>
    <w:rsid w:val="003934C0"/>
    <w:rsid w:val="00394040"/>
    <w:rsid w:val="003942A0"/>
    <w:rsid w:val="00394856"/>
    <w:rsid w:val="00395FC2"/>
    <w:rsid w:val="00395FD9"/>
    <w:rsid w:val="00396396"/>
    <w:rsid w:val="00397E1A"/>
    <w:rsid w:val="003A07C7"/>
    <w:rsid w:val="003A0EC5"/>
    <w:rsid w:val="003A1151"/>
    <w:rsid w:val="003A1CF2"/>
    <w:rsid w:val="003A1D8C"/>
    <w:rsid w:val="003A2688"/>
    <w:rsid w:val="003A3A08"/>
    <w:rsid w:val="003A3C74"/>
    <w:rsid w:val="003A4182"/>
    <w:rsid w:val="003A45F7"/>
    <w:rsid w:val="003A471D"/>
    <w:rsid w:val="003A4F0B"/>
    <w:rsid w:val="003A5C73"/>
    <w:rsid w:val="003A693B"/>
    <w:rsid w:val="003A6D5F"/>
    <w:rsid w:val="003A723B"/>
    <w:rsid w:val="003A7576"/>
    <w:rsid w:val="003A7979"/>
    <w:rsid w:val="003A7CEC"/>
    <w:rsid w:val="003B0363"/>
    <w:rsid w:val="003B0B1F"/>
    <w:rsid w:val="003B0FEF"/>
    <w:rsid w:val="003B11D4"/>
    <w:rsid w:val="003B12CE"/>
    <w:rsid w:val="003B1319"/>
    <w:rsid w:val="003B1868"/>
    <w:rsid w:val="003B249D"/>
    <w:rsid w:val="003B2524"/>
    <w:rsid w:val="003B34BB"/>
    <w:rsid w:val="003B35B8"/>
    <w:rsid w:val="003B3910"/>
    <w:rsid w:val="003B3CCA"/>
    <w:rsid w:val="003B51CF"/>
    <w:rsid w:val="003B51F6"/>
    <w:rsid w:val="003B538C"/>
    <w:rsid w:val="003B559F"/>
    <w:rsid w:val="003B5883"/>
    <w:rsid w:val="003B59E6"/>
    <w:rsid w:val="003B7190"/>
    <w:rsid w:val="003B72F8"/>
    <w:rsid w:val="003B735C"/>
    <w:rsid w:val="003B76A5"/>
    <w:rsid w:val="003B7AAF"/>
    <w:rsid w:val="003B7F9F"/>
    <w:rsid w:val="003C0B05"/>
    <w:rsid w:val="003C1682"/>
    <w:rsid w:val="003C1A13"/>
    <w:rsid w:val="003C1E18"/>
    <w:rsid w:val="003C2496"/>
    <w:rsid w:val="003C2648"/>
    <w:rsid w:val="003C2D87"/>
    <w:rsid w:val="003C4284"/>
    <w:rsid w:val="003C43CA"/>
    <w:rsid w:val="003C44F6"/>
    <w:rsid w:val="003C486C"/>
    <w:rsid w:val="003C56CB"/>
    <w:rsid w:val="003C56F3"/>
    <w:rsid w:val="003C61F7"/>
    <w:rsid w:val="003C678B"/>
    <w:rsid w:val="003C7145"/>
    <w:rsid w:val="003C7243"/>
    <w:rsid w:val="003C7381"/>
    <w:rsid w:val="003C749E"/>
    <w:rsid w:val="003D0289"/>
    <w:rsid w:val="003D029C"/>
    <w:rsid w:val="003D0EE4"/>
    <w:rsid w:val="003D111C"/>
    <w:rsid w:val="003D1569"/>
    <w:rsid w:val="003D1F50"/>
    <w:rsid w:val="003D42D3"/>
    <w:rsid w:val="003D4ED2"/>
    <w:rsid w:val="003D4EDE"/>
    <w:rsid w:val="003D50E1"/>
    <w:rsid w:val="003D55ED"/>
    <w:rsid w:val="003D6F2C"/>
    <w:rsid w:val="003D7882"/>
    <w:rsid w:val="003D789B"/>
    <w:rsid w:val="003D7A38"/>
    <w:rsid w:val="003D7C39"/>
    <w:rsid w:val="003D7C44"/>
    <w:rsid w:val="003E0143"/>
    <w:rsid w:val="003E187B"/>
    <w:rsid w:val="003E28C1"/>
    <w:rsid w:val="003E2BD0"/>
    <w:rsid w:val="003E39D4"/>
    <w:rsid w:val="003E3E80"/>
    <w:rsid w:val="003E4AA7"/>
    <w:rsid w:val="003E61E3"/>
    <w:rsid w:val="003E6368"/>
    <w:rsid w:val="003E6F29"/>
    <w:rsid w:val="003E738B"/>
    <w:rsid w:val="003E7B36"/>
    <w:rsid w:val="003F03DA"/>
    <w:rsid w:val="003F03E1"/>
    <w:rsid w:val="003F0587"/>
    <w:rsid w:val="003F0AAF"/>
    <w:rsid w:val="003F0B0B"/>
    <w:rsid w:val="003F1616"/>
    <w:rsid w:val="003F1ADD"/>
    <w:rsid w:val="003F1AEB"/>
    <w:rsid w:val="003F1E60"/>
    <w:rsid w:val="003F2FB2"/>
    <w:rsid w:val="003F3513"/>
    <w:rsid w:val="003F4127"/>
    <w:rsid w:val="003F4914"/>
    <w:rsid w:val="003F55B0"/>
    <w:rsid w:val="003F5A2C"/>
    <w:rsid w:val="003F5BFC"/>
    <w:rsid w:val="003F5CD7"/>
    <w:rsid w:val="003F68AD"/>
    <w:rsid w:val="003F6BA4"/>
    <w:rsid w:val="003F6D0D"/>
    <w:rsid w:val="003F7269"/>
    <w:rsid w:val="003F7A1E"/>
    <w:rsid w:val="0040069D"/>
    <w:rsid w:val="004006D6"/>
    <w:rsid w:val="004008C8"/>
    <w:rsid w:val="00400EDC"/>
    <w:rsid w:val="00401E6F"/>
    <w:rsid w:val="0040279C"/>
    <w:rsid w:val="00404549"/>
    <w:rsid w:val="00404B9F"/>
    <w:rsid w:val="00404E54"/>
    <w:rsid w:val="00404F18"/>
    <w:rsid w:val="004063D9"/>
    <w:rsid w:val="00410804"/>
    <w:rsid w:val="00411AC0"/>
    <w:rsid w:val="004122C9"/>
    <w:rsid w:val="00412A4A"/>
    <w:rsid w:val="004137A4"/>
    <w:rsid w:val="004138B0"/>
    <w:rsid w:val="00413C74"/>
    <w:rsid w:val="00413DE0"/>
    <w:rsid w:val="00413DFB"/>
    <w:rsid w:val="00414424"/>
    <w:rsid w:val="0041574A"/>
    <w:rsid w:val="0041607B"/>
    <w:rsid w:val="004160A3"/>
    <w:rsid w:val="00416931"/>
    <w:rsid w:val="0041759B"/>
    <w:rsid w:val="00417914"/>
    <w:rsid w:val="00417A01"/>
    <w:rsid w:val="00417FD8"/>
    <w:rsid w:val="00420815"/>
    <w:rsid w:val="004209C1"/>
    <w:rsid w:val="00421C52"/>
    <w:rsid w:val="00421EDD"/>
    <w:rsid w:val="00422FF3"/>
    <w:rsid w:val="004247DC"/>
    <w:rsid w:val="00424DE4"/>
    <w:rsid w:val="00425FAD"/>
    <w:rsid w:val="00425FDC"/>
    <w:rsid w:val="004268F5"/>
    <w:rsid w:val="00426B9F"/>
    <w:rsid w:val="00426BA0"/>
    <w:rsid w:val="00427587"/>
    <w:rsid w:val="00430230"/>
    <w:rsid w:val="004304CF"/>
    <w:rsid w:val="004312B7"/>
    <w:rsid w:val="00431455"/>
    <w:rsid w:val="00431C87"/>
    <w:rsid w:val="00432354"/>
    <w:rsid w:val="0043243B"/>
    <w:rsid w:val="00432A91"/>
    <w:rsid w:val="00433852"/>
    <w:rsid w:val="00434837"/>
    <w:rsid w:val="00434CD5"/>
    <w:rsid w:val="00435120"/>
    <w:rsid w:val="00435B4D"/>
    <w:rsid w:val="00435EAA"/>
    <w:rsid w:val="0043619B"/>
    <w:rsid w:val="00436598"/>
    <w:rsid w:val="00436DE7"/>
    <w:rsid w:val="00437828"/>
    <w:rsid w:val="00437E31"/>
    <w:rsid w:val="00440138"/>
    <w:rsid w:val="004407E0"/>
    <w:rsid w:val="00441CB0"/>
    <w:rsid w:val="00442257"/>
    <w:rsid w:val="004427C9"/>
    <w:rsid w:val="00443052"/>
    <w:rsid w:val="004438EC"/>
    <w:rsid w:val="00443D6C"/>
    <w:rsid w:val="0044436F"/>
    <w:rsid w:val="004447CE"/>
    <w:rsid w:val="004451C2"/>
    <w:rsid w:val="004456E8"/>
    <w:rsid w:val="00445CCF"/>
    <w:rsid w:val="00445D9D"/>
    <w:rsid w:val="00446227"/>
    <w:rsid w:val="00450392"/>
    <w:rsid w:val="00450434"/>
    <w:rsid w:val="004507E2"/>
    <w:rsid w:val="0045161C"/>
    <w:rsid w:val="00451D6B"/>
    <w:rsid w:val="004527C1"/>
    <w:rsid w:val="00453585"/>
    <w:rsid w:val="00453667"/>
    <w:rsid w:val="00453753"/>
    <w:rsid w:val="00453C0B"/>
    <w:rsid w:val="004541E0"/>
    <w:rsid w:val="0045441A"/>
    <w:rsid w:val="0045479B"/>
    <w:rsid w:val="004550F7"/>
    <w:rsid w:val="0045772D"/>
    <w:rsid w:val="00460358"/>
    <w:rsid w:val="00460C02"/>
    <w:rsid w:val="0046121F"/>
    <w:rsid w:val="0046126E"/>
    <w:rsid w:val="00461501"/>
    <w:rsid w:val="0046170F"/>
    <w:rsid w:val="0046193F"/>
    <w:rsid w:val="00461DEE"/>
    <w:rsid w:val="004621FA"/>
    <w:rsid w:val="004624F1"/>
    <w:rsid w:val="00462517"/>
    <w:rsid w:val="004636AB"/>
    <w:rsid w:val="0046399F"/>
    <w:rsid w:val="004643F5"/>
    <w:rsid w:val="00464A55"/>
    <w:rsid w:val="00464DE8"/>
    <w:rsid w:val="00464E47"/>
    <w:rsid w:val="00465A11"/>
    <w:rsid w:val="00465B46"/>
    <w:rsid w:val="004666D6"/>
    <w:rsid w:val="00466BB0"/>
    <w:rsid w:val="00466E4B"/>
    <w:rsid w:val="00467FC6"/>
    <w:rsid w:val="00470006"/>
    <w:rsid w:val="00470ECA"/>
    <w:rsid w:val="00471468"/>
    <w:rsid w:val="00471E27"/>
    <w:rsid w:val="00472487"/>
    <w:rsid w:val="00472AEF"/>
    <w:rsid w:val="00472B74"/>
    <w:rsid w:val="00473207"/>
    <w:rsid w:val="00473248"/>
    <w:rsid w:val="00473BDE"/>
    <w:rsid w:val="00473CDF"/>
    <w:rsid w:val="00473FE7"/>
    <w:rsid w:val="00474084"/>
    <w:rsid w:val="00474A37"/>
    <w:rsid w:val="00476468"/>
    <w:rsid w:val="00476EFB"/>
    <w:rsid w:val="004779FA"/>
    <w:rsid w:val="00477C45"/>
    <w:rsid w:val="00480312"/>
    <w:rsid w:val="00480C09"/>
    <w:rsid w:val="004811D6"/>
    <w:rsid w:val="00481411"/>
    <w:rsid w:val="0048295B"/>
    <w:rsid w:val="00482E5F"/>
    <w:rsid w:val="004836CF"/>
    <w:rsid w:val="00483966"/>
    <w:rsid w:val="00483C59"/>
    <w:rsid w:val="00484A80"/>
    <w:rsid w:val="00486A0F"/>
    <w:rsid w:val="004876D7"/>
    <w:rsid w:val="00490568"/>
    <w:rsid w:val="00490DEF"/>
    <w:rsid w:val="004918B8"/>
    <w:rsid w:val="0049197F"/>
    <w:rsid w:val="00491F2D"/>
    <w:rsid w:val="00493091"/>
    <w:rsid w:val="004934D5"/>
    <w:rsid w:val="004936C7"/>
    <w:rsid w:val="0049399C"/>
    <w:rsid w:val="00493BDC"/>
    <w:rsid w:val="00493C45"/>
    <w:rsid w:val="004946C4"/>
    <w:rsid w:val="004965FD"/>
    <w:rsid w:val="004969DF"/>
    <w:rsid w:val="00496D59"/>
    <w:rsid w:val="00497257"/>
    <w:rsid w:val="0049750F"/>
    <w:rsid w:val="00497F1C"/>
    <w:rsid w:val="004A025F"/>
    <w:rsid w:val="004A0275"/>
    <w:rsid w:val="004A03A3"/>
    <w:rsid w:val="004A090C"/>
    <w:rsid w:val="004A0ECE"/>
    <w:rsid w:val="004A1DA5"/>
    <w:rsid w:val="004A2078"/>
    <w:rsid w:val="004A24EC"/>
    <w:rsid w:val="004A2A3B"/>
    <w:rsid w:val="004A2C58"/>
    <w:rsid w:val="004A2D17"/>
    <w:rsid w:val="004A330B"/>
    <w:rsid w:val="004A352B"/>
    <w:rsid w:val="004A404D"/>
    <w:rsid w:val="004A50E2"/>
    <w:rsid w:val="004A5A9E"/>
    <w:rsid w:val="004A5D40"/>
    <w:rsid w:val="004A63F3"/>
    <w:rsid w:val="004A67AF"/>
    <w:rsid w:val="004A6C71"/>
    <w:rsid w:val="004A6CB7"/>
    <w:rsid w:val="004A6F1B"/>
    <w:rsid w:val="004A7681"/>
    <w:rsid w:val="004B028F"/>
    <w:rsid w:val="004B1087"/>
    <w:rsid w:val="004B14D7"/>
    <w:rsid w:val="004B1512"/>
    <w:rsid w:val="004B1556"/>
    <w:rsid w:val="004B1BE7"/>
    <w:rsid w:val="004B1D50"/>
    <w:rsid w:val="004B2C5A"/>
    <w:rsid w:val="004B3A45"/>
    <w:rsid w:val="004B3A6A"/>
    <w:rsid w:val="004B3AB7"/>
    <w:rsid w:val="004B41B0"/>
    <w:rsid w:val="004B42C6"/>
    <w:rsid w:val="004B440F"/>
    <w:rsid w:val="004B45D7"/>
    <w:rsid w:val="004B4FBF"/>
    <w:rsid w:val="004B5AA4"/>
    <w:rsid w:val="004B69B7"/>
    <w:rsid w:val="004B6C0A"/>
    <w:rsid w:val="004B6E39"/>
    <w:rsid w:val="004B7596"/>
    <w:rsid w:val="004B7691"/>
    <w:rsid w:val="004C01B8"/>
    <w:rsid w:val="004C04DE"/>
    <w:rsid w:val="004C0784"/>
    <w:rsid w:val="004C0CB0"/>
    <w:rsid w:val="004C1161"/>
    <w:rsid w:val="004C1C16"/>
    <w:rsid w:val="004C1F00"/>
    <w:rsid w:val="004C1F64"/>
    <w:rsid w:val="004C2035"/>
    <w:rsid w:val="004C22D1"/>
    <w:rsid w:val="004C28DD"/>
    <w:rsid w:val="004C36DB"/>
    <w:rsid w:val="004C38BF"/>
    <w:rsid w:val="004C403F"/>
    <w:rsid w:val="004C4211"/>
    <w:rsid w:val="004C4465"/>
    <w:rsid w:val="004C53A2"/>
    <w:rsid w:val="004C56AE"/>
    <w:rsid w:val="004C56D9"/>
    <w:rsid w:val="004C598D"/>
    <w:rsid w:val="004C5B16"/>
    <w:rsid w:val="004C6148"/>
    <w:rsid w:val="004C63B1"/>
    <w:rsid w:val="004C669D"/>
    <w:rsid w:val="004C679C"/>
    <w:rsid w:val="004C68B0"/>
    <w:rsid w:val="004C6EDA"/>
    <w:rsid w:val="004C793B"/>
    <w:rsid w:val="004C7A08"/>
    <w:rsid w:val="004C7DCB"/>
    <w:rsid w:val="004C7DEC"/>
    <w:rsid w:val="004D0AF1"/>
    <w:rsid w:val="004D1478"/>
    <w:rsid w:val="004D18AC"/>
    <w:rsid w:val="004D2941"/>
    <w:rsid w:val="004D2CB5"/>
    <w:rsid w:val="004D2E53"/>
    <w:rsid w:val="004D3C6A"/>
    <w:rsid w:val="004D4A3B"/>
    <w:rsid w:val="004D602A"/>
    <w:rsid w:val="004D7267"/>
    <w:rsid w:val="004E0660"/>
    <w:rsid w:val="004E0D84"/>
    <w:rsid w:val="004E1245"/>
    <w:rsid w:val="004E1763"/>
    <w:rsid w:val="004E1BE6"/>
    <w:rsid w:val="004E1C5D"/>
    <w:rsid w:val="004E226D"/>
    <w:rsid w:val="004E23A1"/>
    <w:rsid w:val="004E2A7B"/>
    <w:rsid w:val="004E2F5B"/>
    <w:rsid w:val="004E318F"/>
    <w:rsid w:val="004E44F5"/>
    <w:rsid w:val="004E4DE5"/>
    <w:rsid w:val="004E51F5"/>
    <w:rsid w:val="004E540D"/>
    <w:rsid w:val="004E5D74"/>
    <w:rsid w:val="004F04B1"/>
    <w:rsid w:val="004F0519"/>
    <w:rsid w:val="004F1CA8"/>
    <w:rsid w:val="004F2011"/>
    <w:rsid w:val="004F2A08"/>
    <w:rsid w:val="004F2E60"/>
    <w:rsid w:val="004F3700"/>
    <w:rsid w:val="004F3950"/>
    <w:rsid w:val="004F3DA6"/>
    <w:rsid w:val="004F3ED0"/>
    <w:rsid w:val="004F5241"/>
    <w:rsid w:val="004F5F51"/>
    <w:rsid w:val="004F62F3"/>
    <w:rsid w:val="004F6315"/>
    <w:rsid w:val="004F75C9"/>
    <w:rsid w:val="004F7637"/>
    <w:rsid w:val="004F7678"/>
    <w:rsid w:val="004F79DD"/>
    <w:rsid w:val="004F7FC6"/>
    <w:rsid w:val="005003D4"/>
    <w:rsid w:val="00500F71"/>
    <w:rsid w:val="005025F8"/>
    <w:rsid w:val="0050272A"/>
    <w:rsid w:val="0050325A"/>
    <w:rsid w:val="0050364D"/>
    <w:rsid w:val="005040CD"/>
    <w:rsid w:val="00504646"/>
    <w:rsid w:val="0050489A"/>
    <w:rsid w:val="00506096"/>
    <w:rsid w:val="00506C2A"/>
    <w:rsid w:val="005079D8"/>
    <w:rsid w:val="00507A81"/>
    <w:rsid w:val="0051006F"/>
    <w:rsid w:val="00511212"/>
    <w:rsid w:val="0051125F"/>
    <w:rsid w:val="0051127F"/>
    <w:rsid w:val="0051137B"/>
    <w:rsid w:val="00511C3C"/>
    <w:rsid w:val="00511D04"/>
    <w:rsid w:val="0051241A"/>
    <w:rsid w:val="00512B66"/>
    <w:rsid w:val="00512EF6"/>
    <w:rsid w:val="00513805"/>
    <w:rsid w:val="00513A60"/>
    <w:rsid w:val="0051485E"/>
    <w:rsid w:val="00514AEF"/>
    <w:rsid w:val="00515198"/>
    <w:rsid w:val="00515724"/>
    <w:rsid w:val="005158ED"/>
    <w:rsid w:val="00516616"/>
    <w:rsid w:val="0051674B"/>
    <w:rsid w:val="0051698D"/>
    <w:rsid w:val="00516C36"/>
    <w:rsid w:val="00517D65"/>
    <w:rsid w:val="005202DB"/>
    <w:rsid w:val="005208AD"/>
    <w:rsid w:val="00521C2D"/>
    <w:rsid w:val="00521DAB"/>
    <w:rsid w:val="005225DD"/>
    <w:rsid w:val="00522CA2"/>
    <w:rsid w:val="00522DBF"/>
    <w:rsid w:val="005234AF"/>
    <w:rsid w:val="00523FE1"/>
    <w:rsid w:val="00524676"/>
    <w:rsid w:val="00526206"/>
    <w:rsid w:val="00526304"/>
    <w:rsid w:val="005269DF"/>
    <w:rsid w:val="00526EEC"/>
    <w:rsid w:val="0052705D"/>
    <w:rsid w:val="00527820"/>
    <w:rsid w:val="00527D1F"/>
    <w:rsid w:val="00530DBA"/>
    <w:rsid w:val="00530EAE"/>
    <w:rsid w:val="00531030"/>
    <w:rsid w:val="005322D7"/>
    <w:rsid w:val="005332C7"/>
    <w:rsid w:val="00533D95"/>
    <w:rsid w:val="00534007"/>
    <w:rsid w:val="005345C9"/>
    <w:rsid w:val="00534DA0"/>
    <w:rsid w:val="00535347"/>
    <w:rsid w:val="0053552E"/>
    <w:rsid w:val="00535881"/>
    <w:rsid w:val="00535EA8"/>
    <w:rsid w:val="005378C0"/>
    <w:rsid w:val="00537C2B"/>
    <w:rsid w:val="0054018D"/>
    <w:rsid w:val="00540613"/>
    <w:rsid w:val="00540A9E"/>
    <w:rsid w:val="0054214A"/>
    <w:rsid w:val="00542A92"/>
    <w:rsid w:val="005447B5"/>
    <w:rsid w:val="00545463"/>
    <w:rsid w:val="005459E4"/>
    <w:rsid w:val="005461E9"/>
    <w:rsid w:val="005471DA"/>
    <w:rsid w:val="00547A28"/>
    <w:rsid w:val="00550C8F"/>
    <w:rsid w:val="00551C85"/>
    <w:rsid w:val="00551D02"/>
    <w:rsid w:val="00551EAE"/>
    <w:rsid w:val="005520AC"/>
    <w:rsid w:val="005524BE"/>
    <w:rsid w:val="005526F0"/>
    <w:rsid w:val="00553E19"/>
    <w:rsid w:val="00554866"/>
    <w:rsid w:val="00554C3D"/>
    <w:rsid w:val="005556DF"/>
    <w:rsid w:val="00555868"/>
    <w:rsid w:val="00555C15"/>
    <w:rsid w:val="00555DCD"/>
    <w:rsid w:val="00557838"/>
    <w:rsid w:val="00560CEC"/>
    <w:rsid w:val="00561BF1"/>
    <w:rsid w:val="00561E0A"/>
    <w:rsid w:val="005620B0"/>
    <w:rsid w:val="005621EB"/>
    <w:rsid w:val="005627ED"/>
    <w:rsid w:val="0056291D"/>
    <w:rsid w:val="00562BCA"/>
    <w:rsid w:val="005636AA"/>
    <w:rsid w:val="00563E97"/>
    <w:rsid w:val="00565A3F"/>
    <w:rsid w:val="00565B48"/>
    <w:rsid w:val="00567534"/>
    <w:rsid w:val="005715A8"/>
    <w:rsid w:val="005717A0"/>
    <w:rsid w:val="00571AD3"/>
    <w:rsid w:val="00571E41"/>
    <w:rsid w:val="00572B2A"/>
    <w:rsid w:val="00572B5F"/>
    <w:rsid w:val="00573AC9"/>
    <w:rsid w:val="00573AF0"/>
    <w:rsid w:val="00573B80"/>
    <w:rsid w:val="00574255"/>
    <w:rsid w:val="00574E5C"/>
    <w:rsid w:val="005750A2"/>
    <w:rsid w:val="0057567B"/>
    <w:rsid w:val="00576E1B"/>
    <w:rsid w:val="005773A3"/>
    <w:rsid w:val="005774F7"/>
    <w:rsid w:val="00577D29"/>
    <w:rsid w:val="00577EA2"/>
    <w:rsid w:val="00582CE6"/>
    <w:rsid w:val="00583255"/>
    <w:rsid w:val="00583D44"/>
    <w:rsid w:val="005846A3"/>
    <w:rsid w:val="00584FDE"/>
    <w:rsid w:val="00585150"/>
    <w:rsid w:val="005866D4"/>
    <w:rsid w:val="00586DD4"/>
    <w:rsid w:val="00587C3F"/>
    <w:rsid w:val="00587D93"/>
    <w:rsid w:val="00590057"/>
    <w:rsid w:val="0059060C"/>
    <w:rsid w:val="0059154D"/>
    <w:rsid w:val="0059287C"/>
    <w:rsid w:val="00593B27"/>
    <w:rsid w:val="00593FC7"/>
    <w:rsid w:val="005942DA"/>
    <w:rsid w:val="005951C7"/>
    <w:rsid w:val="005958E9"/>
    <w:rsid w:val="005962B2"/>
    <w:rsid w:val="005970C5"/>
    <w:rsid w:val="00597B86"/>
    <w:rsid w:val="00597DFE"/>
    <w:rsid w:val="005A0368"/>
    <w:rsid w:val="005A072B"/>
    <w:rsid w:val="005A1A0E"/>
    <w:rsid w:val="005A1F23"/>
    <w:rsid w:val="005A3224"/>
    <w:rsid w:val="005A3FA2"/>
    <w:rsid w:val="005A43E3"/>
    <w:rsid w:val="005A46EF"/>
    <w:rsid w:val="005A4919"/>
    <w:rsid w:val="005A6369"/>
    <w:rsid w:val="005A64DD"/>
    <w:rsid w:val="005A6919"/>
    <w:rsid w:val="005A7F3C"/>
    <w:rsid w:val="005B0B95"/>
    <w:rsid w:val="005B0E2A"/>
    <w:rsid w:val="005B14AA"/>
    <w:rsid w:val="005B1CF2"/>
    <w:rsid w:val="005B203D"/>
    <w:rsid w:val="005B341F"/>
    <w:rsid w:val="005B36B2"/>
    <w:rsid w:val="005B36EF"/>
    <w:rsid w:val="005B4B76"/>
    <w:rsid w:val="005B4DF7"/>
    <w:rsid w:val="005B4F6D"/>
    <w:rsid w:val="005B58A5"/>
    <w:rsid w:val="005B607E"/>
    <w:rsid w:val="005B62C9"/>
    <w:rsid w:val="005B63B2"/>
    <w:rsid w:val="005B6EA5"/>
    <w:rsid w:val="005B7430"/>
    <w:rsid w:val="005C0192"/>
    <w:rsid w:val="005C0A41"/>
    <w:rsid w:val="005C0A4F"/>
    <w:rsid w:val="005C13D2"/>
    <w:rsid w:val="005C19ED"/>
    <w:rsid w:val="005C2985"/>
    <w:rsid w:val="005C2A0C"/>
    <w:rsid w:val="005C3AFF"/>
    <w:rsid w:val="005C477E"/>
    <w:rsid w:val="005C4B8F"/>
    <w:rsid w:val="005C5121"/>
    <w:rsid w:val="005C6C0B"/>
    <w:rsid w:val="005C7F77"/>
    <w:rsid w:val="005D06D1"/>
    <w:rsid w:val="005D0AD0"/>
    <w:rsid w:val="005D11C5"/>
    <w:rsid w:val="005D1544"/>
    <w:rsid w:val="005D164D"/>
    <w:rsid w:val="005D1870"/>
    <w:rsid w:val="005D1E0C"/>
    <w:rsid w:val="005D1E32"/>
    <w:rsid w:val="005D2325"/>
    <w:rsid w:val="005D2513"/>
    <w:rsid w:val="005D28C7"/>
    <w:rsid w:val="005D31A3"/>
    <w:rsid w:val="005D31C8"/>
    <w:rsid w:val="005D3759"/>
    <w:rsid w:val="005D3D90"/>
    <w:rsid w:val="005D3E58"/>
    <w:rsid w:val="005D3ED7"/>
    <w:rsid w:val="005D3EE8"/>
    <w:rsid w:val="005D4596"/>
    <w:rsid w:val="005D48AB"/>
    <w:rsid w:val="005D5908"/>
    <w:rsid w:val="005D68B4"/>
    <w:rsid w:val="005D7B82"/>
    <w:rsid w:val="005D7D9A"/>
    <w:rsid w:val="005D7DB7"/>
    <w:rsid w:val="005D7F2C"/>
    <w:rsid w:val="005E0004"/>
    <w:rsid w:val="005E003A"/>
    <w:rsid w:val="005E1046"/>
    <w:rsid w:val="005E13C1"/>
    <w:rsid w:val="005E181E"/>
    <w:rsid w:val="005E2E50"/>
    <w:rsid w:val="005E3A73"/>
    <w:rsid w:val="005E3EEB"/>
    <w:rsid w:val="005E4F73"/>
    <w:rsid w:val="005E6985"/>
    <w:rsid w:val="005E69D2"/>
    <w:rsid w:val="005E744E"/>
    <w:rsid w:val="005E757B"/>
    <w:rsid w:val="005E7705"/>
    <w:rsid w:val="005E7D8B"/>
    <w:rsid w:val="005F18BB"/>
    <w:rsid w:val="005F19F0"/>
    <w:rsid w:val="005F23DB"/>
    <w:rsid w:val="005F2CB0"/>
    <w:rsid w:val="005F3166"/>
    <w:rsid w:val="005F37FB"/>
    <w:rsid w:val="005F3EDE"/>
    <w:rsid w:val="005F5BC7"/>
    <w:rsid w:val="005F5D9C"/>
    <w:rsid w:val="005F5D9F"/>
    <w:rsid w:val="005F60E1"/>
    <w:rsid w:val="005F6EAE"/>
    <w:rsid w:val="005F7B63"/>
    <w:rsid w:val="006012D0"/>
    <w:rsid w:val="006014D3"/>
    <w:rsid w:val="00601B05"/>
    <w:rsid w:val="00602394"/>
    <w:rsid w:val="00602E0E"/>
    <w:rsid w:val="006032B5"/>
    <w:rsid w:val="00604478"/>
    <w:rsid w:val="0060466C"/>
    <w:rsid w:val="00605881"/>
    <w:rsid w:val="00605A57"/>
    <w:rsid w:val="00606493"/>
    <w:rsid w:val="006105FA"/>
    <w:rsid w:val="00611E41"/>
    <w:rsid w:val="00612304"/>
    <w:rsid w:val="006130ED"/>
    <w:rsid w:val="006132CC"/>
    <w:rsid w:val="00613520"/>
    <w:rsid w:val="006143D4"/>
    <w:rsid w:val="0061531E"/>
    <w:rsid w:val="006153E8"/>
    <w:rsid w:val="00615BBA"/>
    <w:rsid w:val="006161AA"/>
    <w:rsid w:val="006167B7"/>
    <w:rsid w:val="00616C64"/>
    <w:rsid w:val="006172EE"/>
    <w:rsid w:val="006175E9"/>
    <w:rsid w:val="00617774"/>
    <w:rsid w:val="00617AA9"/>
    <w:rsid w:val="006225E8"/>
    <w:rsid w:val="006229BA"/>
    <w:rsid w:val="006229F3"/>
    <w:rsid w:val="00622DDB"/>
    <w:rsid w:val="00622F08"/>
    <w:rsid w:val="00622F48"/>
    <w:rsid w:val="00623246"/>
    <w:rsid w:val="00623882"/>
    <w:rsid w:val="00623CF9"/>
    <w:rsid w:val="00623E9A"/>
    <w:rsid w:val="00625E2C"/>
    <w:rsid w:val="00627A7D"/>
    <w:rsid w:val="00627B2D"/>
    <w:rsid w:val="00627E90"/>
    <w:rsid w:val="006301AD"/>
    <w:rsid w:val="00630801"/>
    <w:rsid w:val="00630C4C"/>
    <w:rsid w:val="00630DAB"/>
    <w:rsid w:val="00630E0A"/>
    <w:rsid w:val="00632819"/>
    <w:rsid w:val="0063283D"/>
    <w:rsid w:val="00632E24"/>
    <w:rsid w:val="006336CE"/>
    <w:rsid w:val="00633984"/>
    <w:rsid w:val="00634167"/>
    <w:rsid w:val="00634D35"/>
    <w:rsid w:val="00635AE3"/>
    <w:rsid w:val="00635E07"/>
    <w:rsid w:val="0063628B"/>
    <w:rsid w:val="00636934"/>
    <w:rsid w:val="00637D14"/>
    <w:rsid w:val="0064012A"/>
    <w:rsid w:val="006402D8"/>
    <w:rsid w:val="00640646"/>
    <w:rsid w:val="00641207"/>
    <w:rsid w:val="00641940"/>
    <w:rsid w:val="00642968"/>
    <w:rsid w:val="00643143"/>
    <w:rsid w:val="00643667"/>
    <w:rsid w:val="00643790"/>
    <w:rsid w:val="006438D9"/>
    <w:rsid w:val="00645B0A"/>
    <w:rsid w:val="006462A2"/>
    <w:rsid w:val="006464AE"/>
    <w:rsid w:val="006464BE"/>
    <w:rsid w:val="006470BC"/>
    <w:rsid w:val="00647101"/>
    <w:rsid w:val="0064733B"/>
    <w:rsid w:val="006508D0"/>
    <w:rsid w:val="00650DB4"/>
    <w:rsid w:val="00652029"/>
    <w:rsid w:val="00652232"/>
    <w:rsid w:val="006525C9"/>
    <w:rsid w:val="006529A3"/>
    <w:rsid w:val="00653610"/>
    <w:rsid w:val="0065378B"/>
    <w:rsid w:val="00653DA3"/>
    <w:rsid w:val="006548E2"/>
    <w:rsid w:val="00654BA8"/>
    <w:rsid w:val="006557B0"/>
    <w:rsid w:val="00656074"/>
    <w:rsid w:val="00656548"/>
    <w:rsid w:val="00657541"/>
    <w:rsid w:val="00657AE7"/>
    <w:rsid w:val="00657B81"/>
    <w:rsid w:val="00660080"/>
    <w:rsid w:val="00660615"/>
    <w:rsid w:val="00660D8F"/>
    <w:rsid w:val="00661B19"/>
    <w:rsid w:val="00663926"/>
    <w:rsid w:val="0066407A"/>
    <w:rsid w:val="0066467C"/>
    <w:rsid w:val="00665F85"/>
    <w:rsid w:val="006671DB"/>
    <w:rsid w:val="00667572"/>
    <w:rsid w:val="00667816"/>
    <w:rsid w:val="006678B5"/>
    <w:rsid w:val="00667AAB"/>
    <w:rsid w:val="00670344"/>
    <w:rsid w:val="0067038C"/>
    <w:rsid w:val="006708F6"/>
    <w:rsid w:val="00670A72"/>
    <w:rsid w:val="00670AEF"/>
    <w:rsid w:val="00671669"/>
    <w:rsid w:val="006721FD"/>
    <w:rsid w:val="00672505"/>
    <w:rsid w:val="00672B0C"/>
    <w:rsid w:val="00672D78"/>
    <w:rsid w:val="00673687"/>
    <w:rsid w:val="00673E54"/>
    <w:rsid w:val="00674249"/>
    <w:rsid w:val="006742F4"/>
    <w:rsid w:val="00674E5C"/>
    <w:rsid w:val="006751B6"/>
    <w:rsid w:val="006756B2"/>
    <w:rsid w:val="00676467"/>
    <w:rsid w:val="00676779"/>
    <w:rsid w:val="006801C9"/>
    <w:rsid w:val="00680ADB"/>
    <w:rsid w:val="00680EE0"/>
    <w:rsid w:val="006818C1"/>
    <w:rsid w:val="0068193B"/>
    <w:rsid w:val="00681DB5"/>
    <w:rsid w:val="00682875"/>
    <w:rsid w:val="00682C17"/>
    <w:rsid w:val="00683F7B"/>
    <w:rsid w:val="0068419D"/>
    <w:rsid w:val="00684B04"/>
    <w:rsid w:val="00684C2D"/>
    <w:rsid w:val="006857D6"/>
    <w:rsid w:val="00685AFB"/>
    <w:rsid w:val="00685CC8"/>
    <w:rsid w:val="00685F18"/>
    <w:rsid w:val="006861B9"/>
    <w:rsid w:val="006874E4"/>
    <w:rsid w:val="0068768F"/>
    <w:rsid w:val="00687D26"/>
    <w:rsid w:val="006900A6"/>
    <w:rsid w:val="00690695"/>
    <w:rsid w:val="00690C19"/>
    <w:rsid w:val="0069158D"/>
    <w:rsid w:val="00691984"/>
    <w:rsid w:val="00691BF0"/>
    <w:rsid w:val="006923CF"/>
    <w:rsid w:val="0069298C"/>
    <w:rsid w:val="00693838"/>
    <w:rsid w:val="00693CDB"/>
    <w:rsid w:val="00693DE8"/>
    <w:rsid w:val="0069459B"/>
    <w:rsid w:val="00694E66"/>
    <w:rsid w:val="00695330"/>
    <w:rsid w:val="00696876"/>
    <w:rsid w:val="006972BE"/>
    <w:rsid w:val="006A07F9"/>
    <w:rsid w:val="006A0D3A"/>
    <w:rsid w:val="006A13BC"/>
    <w:rsid w:val="006A1476"/>
    <w:rsid w:val="006A1A25"/>
    <w:rsid w:val="006A1AD8"/>
    <w:rsid w:val="006A252A"/>
    <w:rsid w:val="006A281D"/>
    <w:rsid w:val="006A2D04"/>
    <w:rsid w:val="006A38EA"/>
    <w:rsid w:val="006A3BAB"/>
    <w:rsid w:val="006A3CF7"/>
    <w:rsid w:val="006A4619"/>
    <w:rsid w:val="006A52B6"/>
    <w:rsid w:val="006A6BA0"/>
    <w:rsid w:val="006B0420"/>
    <w:rsid w:val="006B0455"/>
    <w:rsid w:val="006B09B8"/>
    <w:rsid w:val="006B19C0"/>
    <w:rsid w:val="006B20BB"/>
    <w:rsid w:val="006B235E"/>
    <w:rsid w:val="006B2705"/>
    <w:rsid w:val="006B28E3"/>
    <w:rsid w:val="006B28E6"/>
    <w:rsid w:val="006B47E2"/>
    <w:rsid w:val="006B4FA7"/>
    <w:rsid w:val="006B5EC0"/>
    <w:rsid w:val="006B6218"/>
    <w:rsid w:val="006B64C5"/>
    <w:rsid w:val="006B6FA7"/>
    <w:rsid w:val="006B7502"/>
    <w:rsid w:val="006B75A4"/>
    <w:rsid w:val="006C0293"/>
    <w:rsid w:val="006C0515"/>
    <w:rsid w:val="006C0A19"/>
    <w:rsid w:val="006C0B12"/>
    <w:rsid w:val="006C0CB4"/>
    <w:rsid w:val="006C1637"/>
    <w:rsid w:val="006C1C1D"/>
    <w:rsid w:val="006C2939"/>
    <w:rsid w:val="006C32F0"/>
    <w:rsid w:val="006C393C"/>
    <w:rsid w:val="006C3E75"/>
    <w:rsid w:val="006C50C0"/>
    <w:rsid w:val="006C5105"/>
    <w:rsid w:val="006C6284"/>
    <w:rsid w:val="006C6381"/>
    <w:rsid w:val="006C73D4"/>
    <w:rsid w:val="006C74C5"/>
    <w:rsid w:val="006C7779"/>
    <w:rsid w:val="006C79CF"/>
    <w:rsid w:val="006C7DBF"/>
    <w:rsid w:val="006D092A"/>
    <w:rsid w:val="006D0E91"/>
    <w:rsid w:val="006D133F"/>
    <w:rsid w:val="006D179C"/>
    <w:rsid w:val="006D1F38"/>
    <w:rsid w:val="006D2B86"/>
    <w:rsid w:val="006D2EA0"/>
    <w:rsid w:val="006D3D47"/>
    <w:rsid w:val="006D613A"/>
    <w:rsid w:val="006D63FF"/>
    <w:rsid w:val="006D6DA0"/>
    <w:rsid w:val="006D7279"/>
    <w:rsid w:val="006D7BA5"/>
    <w:rsid w:val="006E0032"/>
    <w:rsid w:val="006E05B2"/>
    <w:rsid w:val="006E0B12"/>
    <w:rsid w:val="006E0D2C"/>
    <w:rsid w:val="006E115D"/>
    <w:rsid w:val="006E1342"/>
    <w:rsid w:val="006E1FDC"/>
    <w:rsid w:val="006E26F3"/>
    <w:rsid w:val="006E30D8"/>
    <w:rsid w:val="006E3C9B"/>
    <w:rsid w:val="006E48B6"/>
    <w:rsid w:val="006E497F"/>
    <w:rsid w:val="006E4C34"/>
    <w:rsid w:val="006E5698"/>
    <w:rsid w:val="006E5C3B"/>
    <w:rsid w:val="006E60FF"/>
    <w:rsid w:val="006E626B"/>
    <w:rsid w:val="006E6A34"/>
    <w:rsid w:val="006E767A"/>
    <w:rsid w:val="006E784E"/>
    <w:rsid w:val="006E7EE9"/>
    <w:rsid w:val="006F190B"/>
    <w:rsid w:val="006F19FD"/>
    <w:rsid w:val="006F1BE3"/>
    <w:rsid w:val="006F2100"/>
    <w:rsid w:val="006F299C"/>
    <w:rsid w:val="006F2BDE"/>
    <w:rsid w:val="006F3281"/>
    <w:rsid w:val="006F3465"/>
    <w:rsid w:val="006F360F"/>
    <w:rsid w:val="006F57CA"/>
    <w:rsid w:val="006F5A2D"/>
    <w:rsid w:val="006F65E5"/>
    <w:rsid w:val="006F6EB3"/>
    <w:rsid w:val="006F76BE"/>
    <w:rsid w:val="00700100"/>
    <w:rsid w:val="00700376"/>
    <w:rsid w:val="00700506"/>
    <w:rsid w:val="007005A5"/>
    <w:rsid w:val="0070145C"/>
    <w:rsid w:val="00701C92"/>
    <w:rsid w:val="00701EB6"/>
    <w:rsid w:val="007020EE"/>
    <w:rsid w:val="007033F1"/>
    <w:rsid w:val="007037DD"/>
    <w:rsid w:val="00704171"/>
    <w:rsid w:val="00704474"/>
    <w:rsid w:val="00704E93"/>
    <w:rsid w:val="00706438"/>
    <w:rsid w:val="007069D5"/>
    <w:rsid w:val="007069F4"/>
    <w:rsid w:val="007079EB"/>
    <w:rsid w:val="00707F91"/>
    <w:rsid w:val="007106DC"/>
    <w:rsid w:val="00710C33"/>
    <w:rsid w:val="007111A9"/>
    <w:rsid w:val="00711394"/>
    <w:rsid w:val="00711AB8"/>
    <w:rsid w:val="00712466"/>
    <w:rsid w:val="00712854"/>
    <w:rsid w:val="00712A82"/>
    <w:rsid w:val="00713DAD"/>
    <w:rsid w:val="00714AFC"/>
    <w:rsid w:val="007155A1"/>
    <w:rsid w:val="00715678"/>
    <w:rsid w:val="007157F3"/>
    <w:rsid w:val="00715AB6"/>
    <w:rsid w:val="00716034"/>
    <w:rsid w:val="007164EA"/>
    <w:rsid w:val="00720164"/>
    <w:rsid w:val="00720728"/>
    <w:rsid w:val="00720E73"/>
    <w:rsid w:val="00720E87"/>
    <w:rsid w:val="0072131A"/>
    <w:rsid w:val="0072133A"/>
    <w:rsid w:val="00721B42"/>
    <w:rsid w:val="00721DCF"/>
    <w:rsid w:val="007220CD"/>
    <w:rsid w:val="0072210E"/>
    <w:rsid w:val="007223EA"/>
    <w:rsid w:val="00722758"/>
    <w:rsid w:val="00723479"/>
    <w:rsid w:val="007239EE"/>
    <w:rsid w:val="0072416E"/>
    <w:rsid w:val="00724548"/>
    <w:rsid w:val="0072586E"/>
    <w:rsid w:val="007260FB"/>
    <w:rsid w:val="00726847"/>
    <w:rsid w:val="007276B5"/>
    <w:rsid w:val="007300C4"/>
    <w:rsid w:val="0073076B"/>
    <w:rsid w:val="00731993"/>
    <w:rsid w:val="00731AD4"/>
    <w:rsid w:val="00732421"/>
    <w:rsid w:val="00732AE1"/>
    <w:rsid w:val="00733B31"/>
    <w:rsid w:val="00734015"/>
    <w:rsid w:val="0073489D"/>
    <w:rsid w:val="00734BBF"/>
    <w:rsid w:val="00735683"/>
    <w:rsid w:val="0073670B"/>
    <w:rsid w:val="007370FB"/>
    <w:rsid w:val="00737457"/>
    <w:rsid w:val="00737A49"/>
    <w:rsid w:val="00740144"/>
    <w:rsid w:val="00740797"/>
    <w:rsid w:val="007410F1"/>
    <w:rsid w:val="007414E6"/>
    <w:rsid w:val="0074185C"/>
    <w:rsid w:val="007418DC"/>
    <w:rsid w:val="007419D6"/>
    <w:rsid w:val="007422E7"/>
    <w:rsid w:val="00743439"/>
    <w:rsid w:val="007434EA"/>
    <w:rsid w:val="007436FC"/>
    <w:rsid w:val="00744449"/>
    <w:rsid w:val="00744795"/>
    <w:rsid w:val="00744D13"/>
    <w:rsid w:val="007452DF"/>
    <w:rsid w:val="007454A9"/>
    <w:rsid w:val="00746124"/>
    <w:rsid w:val="00746219"/>
    <w:rsid w:val="0074651B"/>
    <w:rsid w:val="0074751F"/>
    <w:rsid w:val="00747B6F"/>
    <w:rsid w:val="00747C5F"/>
    <w:rsid w:val="00747EAD"/>
    <w:rsid w:val="007505B8"/>
    <w:rsid w:val="00750A2C"/>
    <w:rsid w:val="00750E36"/>
    <w:rsid w:val="00751387"/>
    <w:rsid w:val="00751D78"/>
    <w:rsid w:val="00752157"/>
    <w:rsid w:val="00752265"/>
    <w:rsid w:val="00752CC2"/>
    <w:rsid w:val="0075377C"/>
    <w:rsid w:val="00754D50"/>
    <w:rsid w:val="007558FE"/>
    <w:rsid w:val="00755ED4"/>
    <w:rsid w:val="00756070"/>
    <w:rsid w:val="00756284"/>
    <w:rsid w:val="00756936"/>
    <w:rsid w:val="00756E74"/>
    <w:rsid w:val="007579C8"/>
    <w:rsid w:val="0076023A"/>
    <w:rsid w:val="00760CD4"/>
    <w:rsid w:val="00760D86"/>
    <w:rsid w:val="00760F05"/>
    <w:rsid w:val="00761A7E"/>
    <w:rsid w:val="00762385"/>
    <w:rsid w:val="00762E9E"/>
    <w:rsid w:val="007633D8"/>
    <w:rsid w:val="00763598"/>
    <w:rsid w:val="007637E8"/>
    <w:rsid w:val="00763A32"/>
    <w:rsid w:val="00763A5C"/>
    <w:rsid w:val="00763D08"/>
    <w:rsid w:val="00764896"/>
    <w:rsid w:val="007652B9"/>
    <w:rsid w:val="00765367"/>
    <w:rsid w:val="00765E88"/>
    <w:rsid w:val="00766E92"/>
    <w:rsid w:val="00766F80"/>
    <w:rsid w:val="00767275"/>
    <w:rsid w:val="00767472"/>
    <w:rsid w:val="00767676"/>
    <w:rsid w:val="007709B5"/>
    <w:rsid w:val="007716E9"/>
    <w:rsid w:val="007717CF"/>
    <w:rsid w:val="007717EC"/>
    <w:rsid w:val="00771EEF"/>
    <w:rsid w:val="007722CC"/>
    <w:rsid w:val="007722E9"/>
    <w:rsid w:val="007727FF"/>
    <w:rsid w:val="007728AC"/>
    <w:rsid w:val="00772FC1"/>
    <w:rsid w:val="0077434D"/>
    <w:rsid w:val="007753B8"/>
    <w:rsid w:val="00775B32"/>
    <w:rsid w:val="007762B0"/>
    <w:rsid w:val="00776886"/>
    <w:rsid w:val="007768DF"/>
    <w:rsid w:val="00776A10"/>
    <w:rsid w:val="00777A00"/>
    <w:rsid w:val="0078015C"/>
    <w:rsid w:val="00780214"/>
    <w:rsid w:val="007802A2"/>
    <w:rsid w:val="00780665"/>
    <w:rsid w:val="007807D9"/>
    <w:rsid w:val="0078095A"/>
    <w:rsid w:val="0078122B"/>
    <w:rsid w:val="007824E2"/>
    <w:rsid w:val="00782696"/>
    <w:rsid w:val="00782B3E"/>
    <w:rsid w:val="00782B44"/>
    <w:rsid w:val="00783147"/>
    <w:rsid w:val="007833AF"/>
    <w:rsid w:val="00783B39"/>
    <w:rsid w:val="007854F0"/>
    <w:rsid w:val="0078567E"/>
    <w:rsid w:val="0078609E"/>
    <w:rsid w:val="0078610C"/>
    <w:rsid w:val="007868BA"/>
    <w:rsid w:val="0078717B"/>
    <w:rsid w:val="007873BF"/>
    <w:rsid w:val="00787C9F"/>
    <w:rsid w:val="007911D0"/>
    <w:rsid w:val="00791ADC"/>
    <w:rsid w:val="00791FA1"/>
    <w:rsid w:val="00791FF6"/>
    <w:rsid w:val="0079222F"/>
    <w:rsid w:val="00792663"/>
    <w:rsid w:val="007936B5"/>
    <w:rsid w:val="00794408"/>
    <w:rsid w:val="0079456D"/>
    <w:rsid w:val="00794E84"/>
    <w:rsid w:val="00794EA6"/>
    <w:rsid w:val="007955B5"/>
    <w:rsid w:val="00795A53"/>
    <w:rsid w:val="00795BA7"/>
    <w:rsid w:val="00795F91"/>
    <w:rsid w:val="00797701"/>
    <w:rsid w:val="007977CB"/>
    <w:rsid w:val="00797B0A"/>
    <w:rsid w:val="007A009F"/>
    <w:rsid w:val="007A1714"/>
    <w:rsid w:val="007A186B"/>
    <w:rsid w:val="007A240D"/>
    <w:rsid w:val="007A2704"/>
    <w:rsid w:val="007A27B3"/>
    <w:rsid w:val="007A3242"/>
    <w:rsid w:val="007A35D0"/>
    <w:rsid w:val="007A3A23"/>
    <w:rsid w:val="007A4030"/>
    <w:rsid w:val="007A4045"/>
    <w:rsid w:val="007A42DC"/>
    <w:rsid w:val="007A4558"/>
    <w:rsid w:val="007A4971"/>
    <w:rsid w:val="007A4EAC"/>
    <w:rsid w:val="007A53A7"/>
    <w:rsid w:val="007A554D"/>
    <w:rsid w:val="007A5ADA"/>
    <w:rsid w:val="007A6235"/>
    <w:rsid w:val="007A6397"/>
    <w:rsid w:val="007A6447"/>
    <w:rsid w:val="007A667E"/>
    <w:rsid w:val="007A711A"/>
    <w:rsid w:val="007A717E"/>
    <w:rsid w:val="007A72DB"/>
    <w:rsid w:val="007A7973"/>
    <w:rsid w:val="007A7CEB"/>
    <w:rsid w:val="007A7F0D"/>
    <w:rsid w:val="007B0445"/>
    <w:rsid w:val="007B1231"/>
    <w:rsid w:val="007B12B2"/>
    <w:rsid w:val="007B1348"/>
    <w:rsid w:val="007B1EB1"/>
    <w:rsid w:val="007B23FE"/>
    <w:rsid w:val="007B322D"/>
    <w:rsid w:val="007B33BA"/>
    <w:rsid w:val="007B3B06"/>
    <w:rsid w:val="007B3F71"/>
    <w:rsid w:val="007B43A7"/>
    <w:rsid w:val="007B46AE"/>
    <w:rsid w:val="007B4B66"/>
    <w:rsid w:val="007B5268"/>
    <w:rsid w:val="007B53D5"/>
    <w:rsid w:val="007B54EE"/>
    <w:rsid w:val="007B5CC3"/>
    <w:rsid w:val="007B5E3B"/>
    <w:rsid w:val="007B600B"/>
    <w:rsid w:val="007B66C1"/>
    <w:rsid w:val="007B6D59"/>
    <w:rsid w:val="007B76D4"/>
    <w:rsid w:val="007C01FA"/>
    <w:rsid w:val="007C0202"/>
    <w:rsid w:val="007C118D"/>
    <w:rsid w:val="007C31ED"/>
    <w:rsid w:val="007C3EE0"/>
    <w:rsid w:val="007C4018"/>
    <w:rsid w:val="007C4284"/>
    <w:rsid w:val="007C5894"/>
    <w:rsid w:val="007C594C"/>
    <w:rsid w:val="007C5AD8"/>
    <w:rsid w:val="007C5BE8"/>
    <w:rsid w:val="007C6C77"/>
    <w:rsid w:val="007C7168"/>
    <w:rsid w:val="007C7253"/>
    <w:rsid w:val="007C72CD"/>
    <w:rsid w:val="007D004D"/>
    <w:rsid w:val="007D00C3"/>
    <w:rsid w:val="007D01D6"/>
    <w:rsid w:val="007D13C1"/>
    <w:rsid w:val="007D1976"/>
    <w:rsid w:val="007D216E"/>
    <w:rsid w:val="007D3660"/>
    <w:rsid w:val="007D426E"/>
    <w:rsid w:val="007D4745"/>
    <w:rsid w:val="007D4803"/>
    <w:rsid w:val="007D4961"/>
    <w:rsid w:val="007D4AFE"/>
    <w:rsid w:val="007D57DF"/>
    <w:rsid w:val="007D6576"/>
    <w:rsid w:val="007D6870"/>
    <w:rsid w:val="007D6EC2"/>
    <w:rsid w:val="007D72BC"/>
    <w:rsid w:val="007D799A"/>
    <w:rsid w:val="007D7A94"/>
    <w:rsid w:val="007D7AF6"/>
    <w:rsid w:val="007E00C2"/>
    <w:rsid w:val="007E03D6"/>
    <w:rsid w:val="007E042C"/>
    <w:rsid w:val="007E175A"/>
    <w:rsid w:val="007E1B62"/>
    <w:rsid w:val="007E2DB5"/>
    <w:rsid w:val="007E2F91"/>
    <w:rsid w:val="007E332D"/>
    <w:rsid w:val="007E518B"/>
    <w:rsid w:val="007E5F97"/>
    <w:rsid w:val="007E70CC"/>
    <w:rsid w:val="007E7453"/>
    <w:rsid w:val="007E7797"/>
    <w:rsid w:val="007F03CE"/>
    <w:rsid w:val="007F0898"/>
    <w:rsid w:val="007F09F2"/>
    <w:rsid w:val="007F0ED9"/>
    <w:rsid w:val="007F145E"/>
    <w:rsid w:val="007F151F"/>
    <w:rsid w:val="007F1971"/>
    <w:rsid w:val="007F19C3"/>
    <w:rsid w:val="007F2932"/>
    <w:rsid w:val="007F2AD3"/>
    <w:rsid w:val="007F2B87"/>
    <w:rsid w:val="007F2E59"/>
    <w:rsid w:val="007F41C6"/>
    <w:rsid w:val="007F41FD"/>
    <w:rsid w:val="007F572A"/>
    <w:rsid w:val="007F5CAF"/>
    <w:rsid w:val="007F61B2"/>
    <w:rsid w:val="007F6CA2"/>
    <w:rsid w:val="007F7282"/>
    <w:rsid w:val="007F7ED4"/>
    <w:rsid w:val="00800FB2"/>
    <w:rsid w:val="008015D5"/>
    <w:rsid w:val="00801D2C"/>
    <w:rsid w:val="00802045"/>
    <w:rsid w:val="0080205C"/>
    <w:rsid w:val="008028D8"/>
    <w:rsid w:val="008029AC"/>
    <w:rsid w:val="0080345F"/>
    <w:rsid w:val="00803581"/>
    <w:rsid w:val="00803796"/>
    <w:rsid w:val="00803EDE"/>
    <w:rsid w:val="0080451F"/>
    <w:rsid w:val="0080490D"/>
    <w:rsid w:val="00805C1A"/>
    <w:rsid w:val="00805CA1"/>
    <w:rsid w:val="00805CAB"/>
    <w:rsid w:val="00806517"/>
    <w:rsid w:val="00806DE5"/>
    <w:rsid w:val="00807985"/>
    <w:rsid w:val="00807AB7"/>
    <w:rsid w:val="00810367"/>
    <w:rsid w:val="00810780"/>
    <w:rsid w:val="00810AA0"/>
    <w:rsid w:val="00811816"/>
    <w:rsid w:val="00811ACF"/>
    <w:rsid w:val="00812055"/>
    <w:rsid w:val="00812244"/>
    <w:rsid w:val="008139D4"/>
    <w:rsid w:val="0081433B"/>
    <w:rsid w:val="00814F22"/>
    <w:rsid w:val="00815276"/>
    <w:rsid w:val="00816200"/>
    <w:rsid w:val="00816A2E"/>
    <w:rsid w:val="008200B1"/>
    <w:rsid w:val="008205BF"/>
    <w:rsid w:val="00820AF8"/>
    <w:rsid w:val="0082366A"/>
    <w:rsid w:val="00823897"/>
    <w:rsid w:val="00823A6A"/>
    <w:rsid w:val="00823AF7"/>
    <w:rsid w:val="00823BCB"/>
    <w:rsid w:val="008241A1"/>
    <w:rsid w:val="00824280"/>
    <w:rsid w:val="00825408"/>
    <w:rsid w:val="00825B11"/>
    <w:rsid w:val="00826112"/>
    <w:rsid w:val="0082767C"/>
    <w:rsid w:val="008307BA"/>
    <w:rsid w:val="0083096C"/>
    <w:rsid w:val="008309A5"/>
    <w:rsid w:val="008309B5"/>
    <w:rsid w:val="008310DA"/>
    <w:rsid w:val="00832C9D"/>
    <w:rsid w:val="00833352"/>
    <w:rsid w:val="008339A4"/>
    <w:rsid w:val="00833B8B"/>
    <w:rsid w:val="00833C6E"/>
    <w:rsid w:val="0083415E"/>
    <w:rsid w:val="00835026"/>
    <w:rsid w:val="008356CD"/>
    <w:rsid w:val="00835CA3"/>
    <w:rsid w:val="00836358"/>
    <w:rsid w:val="0083653B"/>
    <w:rsid w:val="00836BA8"/>
    <w:rsid w:val="0083790D"/>
    <w:rsid w:val="008403F7"/>
    <w:rsid w:val="008408D0"/>
    <w:rsid w:val="008409D9"/>
    <w:rsid w:val="00840DEB"/>
    <w:rsid w:val="0084118A"/>
    <w:rsid w:val="0084174D"/>
    <w:rsid w:val="00841AA1"/>
    <w:rsid w:val="00841D51"/>
    <w:rsid w:val="008429CE"/>
    <w:rsid w:val="00843821"/>
    <w:rsid w:val="008455BC"/>
    <w:rsid w:val="00845D31"/>
    <w:rsid w:val="00845E20"/>
    <w:rsid w:val="0084680B"/>
    <w:rsid w:val="00846E98"/>
    <w:rsid w:val="00847227"/>
    <w:rsid w:val="0084749C"/>
    <w:rsid w:val="00847C78"/>
    <w:rsid w:val="00850704"/>
    <w:rsid w:val="008516C7"/>
    <w:rsid w:val="00851CDF"/>
    <w:rsid w:val="00852435"/>
    <w:rsid w:val="00852E18"/>
    <w:rsid w:val="00853120"/>
    <w:rsid w:val="0085334B"/>
    <w:rsid w:val="00853766"/>
    <w:rsid w:val="0085390D"/>
    <w:rsid w:val="008541D7"/>
    <w:rsid w:val="0085469D"/>
    <w:rsid w:val="00854BF2"/>
    <w:rsid w:val="00855E96"/>
    <w:rsid w:val="008565F8"/>
    <w:rsid w:val="00856E14"/>
    <w:rsid w:val="00856F18"/>
    <w:rsid w:val="00856F73"/>
    <w:rsid w:val="00857C9D"/>
    <w:rsid w:val="00861386"/>
    <w:rsid w:val="00861C9F"/>
    <w:rsid w:val="00861F7A"/>
    <w:rsid w:val="008622B6"/>
    <w:rsid w:val="00862706"/>
    <w:rsid w:val="0086286B"/>
    <w:rsid w:val="00862BBE"/>
    <w:rsid w:val="00862CB9"/>
    <w:rsid w:val="008634AC"/>
    <w:rsid w:val="00863643"/>
    <w:rsid w:val="00863CF4"/>
    <w:rsid w:val="00864458"/>
    <w:rsid w:val="00865805"/>
    <w:rsid w:val="008662E6"/>
    <w:rsid w:val="008666B5"/>
    <w:rsid w:val="00867A12"/>
    <w:rsid w:val="00867AC4"/>
    <w:rsid w:val="00867C71"/>
    <w:rsid w:val="0087114F"/>
    <w:rsid w:val="00871BA1"/>
    <w:rsid w:val="00871F30"/>
    <w:rsid w:val="00872632"/>
    <w:rsid w:val="008738A9"/>
    <w:rsid w:val="00874DFE"/>
    <w:rsid w:val="008757A6"/>
    <w:rsid w:val="00875D01"/>
    <w:rsid w:val="00876270"/>
    <w:rsid w:val="00876818"/>
    <w:rsid w:val="00876C23"/>
    <w:rsid w:val="0087768C"/>
    <w:rsid w:val="00877ABB"/>
    <w:rsid w:val="008800EE"/>
    <w:rsid w:val="00880E6C"/>
    <w:rsid w:val="008816EB"/>
    <w:rsid w:val="00883AFB"/>
    <w:rsid w:val="008842F3"/>
    <w:rsid w:val="00884925"/>
    <w:rsid w:val="008849AD"/>
    <w:rsid w:val="00885444"/>
    <w:rsid w:val="00885695"/>
    <w:rsid w:val="008856F4"/>
    <w:rsid w:val="008856FD"/>
    <w:rsid w:val="00885FF0"/>
    <w:rsid w:val="0088611D"/>
    <w:rsid w:val="0088644C"/>
    <w:rsid w:val="0088651E"/>
    <w:rsid w:val="00886ED8"/>
    <w:rsid w:val="00886F23"/>
    <w:rsid w:val="008875D6"/>
    <w:rsid w:val="008903C7"/>
    <w:rsid w:val="00890CE2"/>
    <w:rsid w:val="0089244B"/>
    <w:rsid w:val="0089264E"/>
    <w:rsid w:val="00892D86"/>
    <w:rsid w:val="00893004"/>
    <w:rsid w:val="00893284"/>
    <w:rsid w:val="00893332"/>
    <w:rsid w:val="008938C4"/>
    <w:rsid w:val="00894738"/>
    <w:rsid w:val="00895549"/>
    <w:rsid w:val="0089597C"/>
    <w:rsid w:val="00895D02"/>
    <w:rsid w:val="00895D35"/>
    <w:rsid w:val="00895D39"/>
    <w:rsid w:val="0089618E"/>
    <w:rsid w:val="00896257"/>
    <w:rsid w:val="00896FCD"/>
    <w:rsid w:val="0089757F"/>
    <w:rsid w:val="008979F3"/>
    <w:rsid w:val="008A02CA"/>
    <w:rsid w:val="008A0AF8"/>
    <w:rsid w:val="008A0DF3"/>
    <w:rsid w:val="008A1330"/>
    <w:rsid w:val="008A1498"/>
    <w:rsid w:val="008A1E00"/>
    <w:rsid w:val="008A2278"/>
    <w:rsid w:val="008A22CD"/>
    <w:rsid w:val="008A23F7"/>
    <w:rsid w:val="008A25B7"/>
    <w:rsid w:val="008A277E"/>
    <w:rsid w:val="008A3EDC"/>
    <w:rsid w:val="008A522F"/>
    <w:rsid w:val="008A60CF"/>
    <w:rsid w:val="008A612D"/>
    <w:rsid w:val="008A6782"/>
    <w:rsid w:val="008A67B3"/>
    <w:rsid w:val="008A72DF"/>
    <w:rsid w:val="008A73D4"/>
    <w:rsid w:val="008B1092"/>
    <w:rsid w:val="008B1335"/>
    <w:rsid w:val="008B1C37"/>
    <w:rsid w:val="008B23EE"/>
    <w:rsid w:val="008B2C07"/>
    <w:rsid w:val="008B2F6B"/>
    <w:rsid w:val="008B32E0"/>
    <w:rsid w:val="008B3860"/>
    <w:rsid w:val="008B3E47"/>
    <w:rsid w:val="008B5D20"/>
    <w:rsid w:val="008B5FA2"/>
    <w:rsid w:val="008B6200"/>
    <w:rsid w:val="008B63DF"/>
    <w:rsid w:val="008B64ED"/>
    <w:rsid w:val="008B6AFA"/>
    <w:rsid w:val="008B7C95"/>
    <w:rsid w:val="008B7D53"/>
    <w:rsid w:val="008C00ED"/>
    <w:rsid w:val="008C086C"/>
    <w:rsid w:val="008C0EC4"/>
    <w:rsid w:val="008C13B3"/>
    <w:rsid w:val="008C143A"/>
    <w:rsid w:val="008C187A"/>
    <w:rsid w:val="008C1C29"/>
    <w:rsid w:val="008C1E13"/>
    <w:rsid w:val="008C1F56"/>
    <w:rsid w:val="008C1F70"/>
    <w:rsid w:val="008C22F8"/>
    <w:rsid w:val="008C3855"/>
    <w:rsid w:val="008C4430"/>
    <w:rsid w:val="008C498E"/>
    <w:rsid w:val="008C4AF1"/>
    <w:rsid w:val="008C5867"/>
    <w:rsid w:val="008C63B2"/>
    <w:rsid w:val="008C6E5C"/>
    <w:rsid w:val="008C7277"/>
    <w:rsid w:val="008C74AA"/>
    <w:rsid w:val="008C7D60"/>
    <w:rsid w:val="008D0342"/>
    <w:rsid w:val="008D0D47"/>
    <w:rsid w:val="008D15CB"/>
    <w:rsid w:val="008D185E"/>
    <w:rsid w:val="008D193A"/>
    <w:rsid w:val="008D1B4F"/>
    <w:rsid w:val="008D350A"/>
    <w:rsid w:val="008D359D"/>
    <w:rsid w:val="008D35C7"/>
    <w:rsid w:val="008D4270"/>
    <w:rsid w:val="008D456E"/>
    <w:rsid w:val="008D466A"/>
    <w:rsid w:val="008D4E99"/>
    <w:rsid w:val="008D5054"/>
    <w:rsid w:val="008D5D97"/>
    <w:rsid w:val="008D781C"/>
    <w:rsid w:val="008D7DEE"/>
    <w:rsid w:val="008D7E31"/>
    <w:rsid w:val="008D7E9D"/>
    <w:rsid w:val="008E07BB"/>
    <w:rsid w:val="008E13B7"/>
    <w:rsid w:val="008E188E"/>
    <w:rsid w:val="008E18F2"/>
    <w:rsid w:val="008E25FA"/>
    <w:rsid w:val="008E3477"/>
    <w:rsid w:val="008E34A6"/>
    <w:rsid w:val="008E38A6"/>
    <w:rsid w:val="008E39A0"/>
    <w:rsid w:val="008E436C"/>
    <w:rsid w:val="008E49D1"/>
    <w:rsid w:val="008E55F8"/>
    <w:rsid w:val="008E5AAD"/>
    <w:rsid w:val="008E6971"/>
    <w:rsid w:val="008E69BA"/>
    <w:rsid w:val="008E720A"/>
    <w:rsid w:val="008E7AAE"/>
    <w:rsid w:val="008F0D8A"/>
    <w:rsid w:val="008F1949"/>
    <w:rsid w:val="008F1F90"/>
    <w:rsid w:val="008F220E"/>
    <w:rsid w:val="008F2AE2"/>
    <w:rsid w:val="008F2DD3"/>
    <w:rsid w:val="008F34B7"/>
    <w:rsid w:val="008F38A7"/>
    <w:rsid w:val="008F3B46"/>
    <w:rsid w:val="008F4437"/>
    <w:rsid w:val="008F5257"/>
    <w:rsid w:val="008F567E"/>
    <w:rsid w:val="008F586C"/>
    <w:rsid w:val="008F5A20"/>
    <w:rsid w:val="008F5AD6"/>
    <w:rsid w:val="008F5D1D"/>
    <w:rsid w:val="008F5D77"/>
    <w:rsid w:val="008F6D1F"/>
    <w:rsid w:val="00901913"/>
    <w:rsid w:val="00901D5B"/>
    <w:rsid w:val="00902072"/>
    <w:rsid w:val="009029BA"/>
    <w:rsid w:val="00902E68"/>
    <w:rsid w:val="009034BC"/>
    <w:rsid w:val="0090407D"/>
    <w:rsid w:val="00904098"/>
    <w:rsid w:val="0090456C"/>
    <w:rsid w:val="00904AD9"/>
    <w:rsid w:val="00905320"/>
    <w:rsid w:val="009056A1"/>
    <w:rsid w:val="00905983"/>
    <w:rsid w:val="00905BDF"/>
    <w:rsid w:val="00906C02"/>
    <w:rsid w:val="00910A8C"/>
    <w:rsid w:val="00910F3F"/>
    <w:rsid w:val="00910F53"/>
    <w:rsid w:val="00911413"/>
    <w:rsid w:val="00911546"/>
    <w:rsid w:val="0091321B"/>
    <w:rsid w:val="00913429"/>
    <w:rsid w:val="009139C3"/>
    <w:rsid w:val="00915038"/>
    <w:rsid w:val="0091564A"/>
    <w:rsid w:val="009158A8"/>
    <w:rsid w:val="00916005"/>
    <w:rsid w:val="00916693"/>
    <w:rsid w:val="00916B4B"/>
    <w:rsid w:val="00917C0C"/>
    <w:rsid w:val="00917D2A"/>
    <w:rsid w:val="00920322"/>
    <w:rsid w:val="00920384"/>
    <w:rsid w:val="00920632"/>
    <w:rsid w:val="00921AFA"/>
    <w:rsid w:val="00921B59"/>
    <w:rsid w:val="00922002"/>
    <w:rsid w:val="009234A5"/>
    <w:rsid w:val="00924939"/>
    <w:rsid w:val="00925D91"/>
    <w:rsid w:val="00925F59"/>
    <w:rsid w:val="0092704A"/>
    <w:rsid w:val="00927DAA"/>
    <w:rsid w:val="00930158"/>
    <w:rsid w:val="009301D9"/>
    <w:rsid w:val="009304F5"/>
    <w:rsid w:val="009305B8"/>
    <w:rsid w:val="00930C3F"/>
    <w:rsid w:val="009312FA"/>
    <w:rsid w:val="0093159C"/>
    <w:rsid w:val="00932A1A"/>
    <w:rsid w:val="009337A5"/>
    <w:rsid w:val="00933AEC"/>
    <w:rsid w:val="009351D4"/>
    <w:rsid w:val="009352CC"/>
    <w:rsid w:val="00935AAB"/>
    <w:rsid w:val="0093743F"/>
    <w:rsid w:val="00937800"/>
    <w:rsid w:val="009378D7"/>
    <w:rsid w:val="00940BC3"/>
    <w:rsid w:val="00940E85"/>
    <w:rsid w:val="00941A62"/>
    <w:rsid w:val="009422A9"/>
    <w:rsid w:val="0094258B"/>
    <w:rsid w:val="00942692"/>
    <w:rsid w:val="00942893"/>
    <w:rsid w:val="00942A40"/>
    <w:rsid w:val="00942F4B"/>
    <w:rsid w:val="00942FF8"/>
    <w:rsid w:val="009451BA"/>
    <w:rsid w:val="00946566"/>
    <w:rsid w:val="009465E5"/>
    <w:rsid w:val="009467DC"/>
    <w:rsid w:val="00946B94"/>
    <w:rsid w:val="009508A4"/>
    <w:rsid w:val="0095167C"/>
    <w:rsid w:val="00952384"/>
    <w:rsid w:val="00952423"/>
    <w:rsid w:val="00952CF9"/>
    <w:rsid w:val="00953E74"/>
    <w:rsid w:val="0095418C"/>
    <w:rsid w:val="00954503"/>
    <w:rsid w:val="00954B33"/>
    <w:rsid w:val="00954B47"/>
    <w:rsid w:val="00954DB4"/>
    <w:rsid w:val="0095523F"/>
    <w:rsid w:val="0095570C"/>
    <w:rsid w:val="00955767"/>
    <w:rsid w:val="00955B4C"/>
    <w:rsid w:val="00956E15"/>
    <w:rsid w:val="00957FF2"/>
    <w:rsid w:val="0096025D"/>
    <w:rsid w:val="0096159F"/>
    <w:rsid w:val="0096167D"/>
    <w:rsid w:val="00962A60"/>
    <w:rsid w:val="00962BC0"/>
    <w:rsid w:val="009634DD"/>
    <w:rsid w:val="009645B8"/>
    <w:rsid w:val="009645DC"/>
    <w:rsid w:val="0096590F"/>
    <w:rsid w:val="009669EC"/>
    <w:rsid w:val="009673E3"/>
    <w:rsid w:val="00967BD9"/>
    <w:rsid w:val="00967F7C"/>
    <w:rsid w:val="009702C0"/>
    <w:rsid w:val="009710FD"/>
    <w:rsid w:val="00971137"/>
    <w:rsid w:val="00971729"/>
    <w:rsid w:val="00971D3F"/>
    <w:rsid w:val="00971F15"/>
    <w:rsid w:val="009721A1"/>
    <w:rsid w:val="009724E3"/>
    <w:rsid w:val="00972D1C"/>
    <w:rsid w:val="0097341A"/>
    <w:rsid w:val="0097359B"/>
    <w:rsid w:val="00973742"/>
    <w:rsid w:val="009739E3"/>
    <w:rsid w:val="0097450F"/>
    <w:rsid w:val="0097473E"/>
    <w:rsid w:val="00975A80"/>
    <w:rsid w:val="00976A12"/>
    <w:rsid w:val="00976A77"/>
    <w:rsid w:val="00976D8F"/>
    <w:rsid w:val="009774AF"/>
    <w:rsid w:val="00977FA3"/>
    <w:rsid w:val="00980051"/>
    <w:rsid w:val="0098021D"/>
    <w:rsid w:val="0098061D"/>
    <w:rsid w:val="00980748"/>
    <w:rsid w:val="00980A4B"/>
    <w:rsid w:val="0098274B"/>
    <w:rsid w:val="00982AA1"/>
    <w:rsid w:val="00982C49"/>
    <w:rsid w:val="009833D8"/>
    <w:rsid w:val="0098418E"/>
    <w:rsid w:val="009843BB"/>
    <w:rsid w:val="009846E6"/>
    <w:rsid w:val="00985027"/>
    <w:rsid w:val="00985120"/>
    <w:rsid w:val="00985258"/>
    <w:rsid w:val="00985D5D"/>
    <w:rsid w:val="00985D8D"/>
    <w:rsid w:val="00985D94"/>
    <w:rsid w:val="0098709E"/>
    <w:rsid w:val="009875DE"/>
    <w:rsid w:val="0098769A"/>
    <w:rsid w:val="009902B8"/>
    <w:rsid w:val="009903F6"/>
    <w:rsid w:val="0099190A"/>
    <w:rsid w:val="00991E86"/>
    <w:rsid w:val="00992198"/>
    <w:rsid w:val="009921A4"/>
    <w:rsid w:val="009922C2"/>
    <w:rsid w:val="00992487"/>
    <w:rsid w:val="0099333A"/>
    <w:rsid w:val="00994F43"/>
    <w:rsid w:val="009952B6"/>
    <w:rsid w:val="009956C9"/>
    <w:rsid w:val="00995F7A"/>
    <w:rsid w:val="00996E8A"/>
    <w:rsid w:val="0099705F"/>
    <w:rsid w:val="009977DB"/>
    <w:rsid w:val="009978E6"/>
    <w:rsid w:val="009A0801"/>
    <w:rsid w:val="009A0B10"/>
    <w:rsid w:val="009A102F"/>
    <w:rsid w:val="009A14D4"/>
    <w:rsid w:val="009A171E"/>
    <w:rsid w:val="009A1921"/>
    <w:rsid w:val="009A1EA5"/>
    <w:rsid w:val="009A317B"/>
    <w:rsid w:val="009A373A"/>
    <w:rsid w:val="009A4A8F"/>
    <w:rsid w:val="009A4BBF"/>
    <w:rsid w:val="009A4C77"/>
    <w:rsid w:val="009A4F3A"/>
    <w:rsid w:val="009A609D"/>
    <w:rsid w:val="009A7FD7"/>
    <w:rsid w:val="009B09E1"/>
    <w:rsid w:val="009B1A04"/>
    <w:rsid w:val="009B1C5C"/>
    <w:rsid w:val="009B2866"/>
    <w:rsid w:val="009B3BED"/>
    <w:rsid w:val="009B434A"/>
    <w:rsid w:val="009B4F12"/>
    <w:rsid w:val="009B50F1"/>
    <w:rsid w:val="009B57DC"/>
    <w:rsid w:val="009B584D"/>
    <w:rsid w:val="009B5D5E"/>
    <w:rsid w:val="009B6BAD"/>
    <w:rsid w:val="009B71E0"/>
    <w:rsid w:val="009B7454"/>
    <w:rsid w:val="009B748D"/>
    <w:rsid w:val="009B7978"/>
    <w:rsid w:val="009C02B5"/>
    <w:rsid w:val="009C0C46"/>
    <w:rsid w:val="009C1340"/>
    <w:rsid w:val="009C14A4"/>
    <w:rsid w:val="009C1A02"/>
    <w:rsid w:val="009C1CAA"/>
    <w:rsid w:val="009C2122"/>
    <w:rsid w:val="009C2577"/>
    <w:rsid w:val="009C4031"/>
    <w:rsid w:val="009C5890"/>
    <w:rsid w:val="009C6489"/>
    <w:rsid w:val="009C6FE0"/>
    <w:rsid w:val="009C71F1"/>
    <w:rsid w:val="009D02F2"/>
    <w:rsid w:val="009D0C7D"/>
    <w:rsid w:val="009D132C"/>
    <w:rsid w:val="009D1726"/>
    <w:rsid w:val="009D1748"/>
    <w:rsid w:val="009D1D85"/>
    <w:rsid w:val="009D26E5"/>
    <w:rsid w:val="009D29E4"/>
    <w:rsid w:val="009D2CF0"/>
    <w:rsid w:val="009D3280"/>
    <w:rsid w:val="009D3A5E"/>
    <w:rsid w:val="009D3C3F"/>
    <w:rsid w:val="009D4E47"/>
    <w:rsid w:val="009D4FDD"/>
    <w:rsid w:val="009D50BA"/>
    <w:rsid w:val="009D5112"/>
    <w:rsid w:val="009D5808"/>
    <w:rsid w:val="009D6407"/>
    <w:rsid w:val="009E0713"/>
    <w:rsid w:val="009E1C0E"/>
    <w:rsid w:val="009E2014"/>
    <w:rsid w:val="009E2376"/>
    <w:rsid w:val="009E270E"/>
    <w:rsid w:val="009E290F"/>
    <w:rsid w:val="009E2BB2"/>
    <w:rsid w:val="009E30A1"/>
    <w:rsid w:val="009E3C56"/>
    <w:rsid w:val="009E3D93"/>
    <w:rsid w:val="009E4762"/>
    <w:rsid w:val="009E5C01"/>
    <w:rsid w:val="009E5DB8"/>
    <w:rsid w:val="009E5FF7"/>
    <w:rsid w:val="009E6575"/>
    <w:rsid w:val="009E6F2C"/>
    <w:rsid w:val="009E7847"/>
    <w:rsid w:val="009E7D97"/>
    <w:rsid w:val="009F0ED6"/>
    <w:rsid w:val="009F12A0"/>
    <w:rsid w:val="009F2253"/>
    <w:rsid w:val="009F2410"/>
    <w:rsid w:val="009F4395"/>
    <w:rsid w:val="009F4778"/>
    <w:rsid w:val="009F49D0"/>
    <w:rsid w:val="009F4AC0"/>
    <w:rsid w:val="009F5525"/>
    <w:rsid w:val="009F6686"/>
    <w:rsid w:val="009F6705"/>
    <w:rsid w:val="009F676D"/>
    <w:rsid w:val="009F70BB"/>
    <w:rsid w:val="009F7607"/>
    <w:rsid w:val="00A005F5"/>
    <w:rsid w:val="00A01539"/>
    <w:rsid w:val="00A017B5"/>
    <w:rsid w:val="00A01DB3"/>
    <w:rsid w:val="00A0247A"/>
    <w:rsid w:val="00A029E8"/>
    <w:rsid w:val="00A03DE3"/>
    <w:rsid w:val="00A043CB"/>
    <w:rsid w:val="00A0450F"/>
    <w:rsid w:val="00A04801"/>
    <w:rsid w:val="00A049F8"/>
    <w:rsid w:val="00A064FF"/>
    <w:rsid w:val="00A06741"/>
    <w:rsid w:val="00A073E7"/>
    <w:rsid w:val="00A07DAB"/>
    <w:rsid w:val="00A1041B"/>
    <w:rsid w:val="00A104F2"/>
    <w:rsid w:val="00A10B6B"/>
    <w:rsid w:val="00A11829"/>
    <w:rsid w:val="00A12450"/>
    <w:rsid w:val="00A142AD"/>
    <w:rsid w:val="00A14B14"/>
    <w:rsid w:val="00A15A84"/>
    <w:rsid w:val="00A162AB"/>
    <w:rsid w:val="00A16DD4"/>
    <w:rsid w:val="00A17477"/>
    <w:rsid w:val="00A17517"/>
    <w:rsid w:val="00A20B6F"/>
    <w:rsid w:val="00A20CEC"/>
    <w:rsid w:val="00A20D60"/>
    <w:rsid w:val="00A2101A"/>
    <w:rsid w:val="00A2104A"/>
    <w:rsid w:val="00A22435"/>
    <w:rsid w:val="00A224BB"/>
    <w:rsid w:val="00A22ABB"/>
    <w:rsid w:val="00A24609"/>
    <w:rsid w:val="00A24B28"/>
    <w:rsid w:val="00A25A06"/>
    <w:rsid w:val="00A2671B"/>
    <w:rsid w:val="00A27395"/>
    <w:rsid w:val="00A3029B"/>
    <w:rsid w:val="00A303B5"/>
    <w:rsid w:val="00A31155"/>
    <w:rsid w:val="00A31774"/>
    <w:rsid w:val="00A318F7"/>
    <w:rsid w:val="00A32474"/>
    <w:rsid w:val="00A325C3"/>
    <w:rsid w:val="00A331F6"/>
    <w:rsid w:val="00A339E0"/>
    <w:rsid w:val="00A34820"/>
    <w:rsid w:val="00A35299"/>
    <w:rsid w:val="00A35DFB"/>
    <w:rsid w:val="00A35E47"/>
    <w:rsid w:val="00A35ED1"/>
    <w:rsid w:val="00A36B11"/>
    <w:rsid w:val="00A372DB"/>
    <w:rsid w:val="00A37A18"/>
    <w:rsid w:val="00A37AF1"/>
    <w:rsid w:val="00A37B78"/>
    <w:rsid w:val="00A4033E"/>
    <w:rsid w:val="00A40D3F"/>
    <w:rsid w:val="00A41777"/>
    <w:rsid w:val="00A41D83"/>
    <w:rsid w:val="00A41EF8"/>
    <w:rsid w:val="00A42917"/>
    <w:rsid w:val="00A42DD1"/>
    <w:rsid w:val="00A42E4C"/>
    <w:rsid w:val="00A42E71"/>
    <w:rsid w:val="00A43591"/>
    <w:rsid w:val="00A4393C"/>
    <w:rsid w:val="00A43AB0"/>
    <w:rsid w:val="00A43FF4"/>
    <w:rsid w:val="00A446BF"/>
    <w:rsid w:val="00A44943"/>
    <w:rsid w:val="00A45F30"/>
    <w:rsid w:val="00A45FDE"/>
    <w:rsid w:val="00A466EF"/>
    <w:rsid w:val="00A46A83"/>
    <w:rsid w:val="00A47002"/>
    <w:rsid w:val="00A50095"/>
    <w:rsid w:val="00A514F0"/>
    <w:rsid w:val="00A515A7"/>
    <w:rsid w:val="00A52012"/>
    <w:rsid w:val="00A52E27"/>
    <w:rsid w:val="00A53654"/>
    <w:rsid w:val="00A53BDB"/>
    <w:rsid w:val="00A53C74"/>
    <w:rsid w:val="00A55A3A"/>
    <w:rsid w:val="00A563D2"/>
    <w:rsid w:val="00A565B6"/>
    <w:rsid w:val="00A570BC"/>
    <w:rsid w:val="00A576F6"/>
    <w:rsid w:val="00A6000D"/>
    <w:rsid w:val="00A60012"/>
    <w:rsid w:val="00A600B6"/>
    <w:rsid w:val="00A61667"/>
    <w:rsid w:val="00A61CC9"/>
    <w:rsid w:val="00A6215B"/>
    <w:rsid w:val="00A62935"/>
    <w:rsid w:val="00A6387A"/>
    <w:rsid w:val="00A6390E"/>
    <w:rsid w:val="00A63CC8"/>
    <w:rsid w:val="00A643A5"/>
    <w:rsid w:val="00A647DD"/>
    <w:rsid w:val="00A65395"/>
    <w:rsid w:val="00A6541E"/>
    <w:rsid w:val="00A65DB8"/>
    <w:rsid w:val="00A661B9"/>
    <w:rsid w:val="00A677F6"/>
    <w:rsid w:val="00A67D7C"/>
    <w:rsid w:val="00A67E30"/>
    <w:rsid w:val="00A7028D"/>
    <w:rsid w:val="00A714C5"/>
    <w:rsid w:val="00A715CE"/>
    <w:rsid w:val="00A71A7C"/>
    <w:rsid w:val="00A71FC7"/>
    <w:rsid w:val="00A73527"/>
    <w:rsid w:val="00A739B2"/>
    <w:rsid w:val="00A7439A"/>
    <w:rsid w:val="00A749A5"/>
    <w:rsid w:val="00A75469"/>
    <w:rsid w:val="00A756A6"/>
    <w:rsid w:val="00A768AD"/>
    <w:rsid w:val="00A77A67"/>
    <w:rsid w:val="00A8097D"/>
    <w:rsid w:val="00A814A4"/>
    <w:rsid w:val="00A8193A"/>
    <w:rsid w:val="00A8255D"/>
    <w:rsid w:val="00A82AF0"/>
    <w:rsid w:val="00A837DE"/>
    <w:rsid w:val="00A8402C"/>
    <w:rsid w:val="00A846D3"/>
    <w:rsid w:val="00A8557E"/>
    <w:rsid w:val="00A8584C"/>
    <w:rsid w:val="00A85F54"/>
    <w:rsid w:val="00A863D7"/>
    <w:rsid w:val="00A86ACB"/>
    <w:rsid w:val="00A878A5"/>
    <w:rsid w:val="00A90118"/>
    <w:rsid w:val="00A9116F"/>
    <w:rsid w:val="00A9127E"/>
    <w:rsid w:val="00A9168C"/>
    <w:rsid w:val="00A9244F"/>
    <w:rsid w:val="00A92E58"/>
    <w:rsid w:val="00A92F81"/>
    <w:rsid w:val="00A93463"/>
    <w:rsid w:val="00A93FB4"/>
    <w:rsid w:val="00A94835"/>
    <w:rsid w:val="00A948E0"/>
    <w:rsid w:val="00A94A5F"/>
    <w:rsid w:val="00A9561C"/>
    <w:rsid w:val="00A956A5"/>
    <w:rsid w:val="00A95A71"/>
    <w:rsid w:val="00A9681C"/>
    <w:rsid w:val="00A9719A"/>
    <w:rsid w:val="00A973EB"/>
    <w:rsid w:val="00A97746"/>
    <w:rsid w:val="00AA1954"/>
    <w:rsid w:val="00AA1BA5"/>
    <w:rsid w:val="00AA1F78"/>
    <w:rsid w:val="00AA40FF"/>
    <w:rsid w:val="00AA5F14"/>
    <w:rsid w:val="00AA5FF8"/>
    <w:rsid w:val="00AA6DD9"/>
    <w:rsid w:val="00AA70D7"/>
    <w:rsid w:val="00AA71F0"/>
    <w:rsid w:val="00AA7321"/>
    <w:rsid w:val="00AA7B19"/>
    <w:rsid w:val="00AB025F"/>
    <w:rsid w:val="00AB054A"/>
    <w:rsid w:val="00AB149F"/>
    <w:rsid w:val="00AB1CE5"/>
    <w:rsid w:val="00AB20B7"/>
    <w:rsid w:val="00AB2499"/>
    <w:rsid w:val="00AB360B"/>
    <w:rsid w:val="00AB3AB2"/>
    <w:rsid w:val="00AB4B4E"/>
    <w:rsid w:val="00AB5F78"/>
    <w:rsid w:val="00AB66C4"/>
    <w:rsid w:val="00AB6831"/>
    <w:rsid w:val="00AB695C"/>
    <w:rsid w:val="00AB71D1"/>
    <w:rsid w:val="00AB758F"/>
    <w:rsid w:val="00AB79ED"/>
    <w:rsid w:val="00AB7DAD"/>
    <w:rsid w:val="00AC03B3"/>
    <w:rsid w:val="00AC06C9"/>
    <w:rsid w:val="00AC08DD"/>
    <w:rsid w:val="00AC1190"/>
    <w:rsid w:val="00AC13EE"/>
    <w:rsid w:val="00AC158B"/>
    <w:rsid w:val="00AC16E8"/>
    <w:rsid w:val="00AC2042"/>
    <w:rsid w:val="00AC2798"/>
    <w:rsid w:val="00AC2CA5"/>
    <w:rsid w:val="00AC2F25"/>
    <w:rsid w:val="00AC302C"/>
    <w:rsid w:val="00AC397E"/>
    <w:rsid w:val="00AC3B9C"/>
    <w:rsid w:val="00AC4113"/>
    <w:rsid w:val="00AC46EA"/>
    <w:rsid w:val="00AC48DC"/>
    <w:rsid w:val="00AC520D"/>
    <w:rsid w:val="00AC5804"/>
    <w:rsid w:val="00AC6480"/>
    <w:rsid w:val="00AC68A0"/>
    <w:rsid w:val="00AC6AB5"/>
    <w:rsid w:val="00AC6FA2"/>
    <w:rsid w:val="00AC770F"/>
    <w:rsid w:val="00AD0AC9"/>
    <w:rsid w:val="00AD0D28"/>
    <w:rsid w:val="00AD1551"/>
    <w:rsid w:val="00AD1F20"/>
    <w:rsid w:val="00AD23DC"/>
    <w:rsid w:val="00AD2463"/>
    <w:rsid w:val="00AD283A"/>
    <w:rsid w:val="00AD2FBD"/>
    <w:rsid w:val="00AD33D5"/>
    <w:rsid w:val="00AD409B"/>
    <w:rsid w:val="00AD4127"/>
    <w:rsid w:val="00AD515C"/>
    <w:rsid w:val="00AD5338"/>
    <w:rsid w:val="00AD5771"/>
    <w:rsid w:val="00AD5D71"/>
    <w:rsid w:val="00AD64E7"/>
    <w:rsid w:val="00AD6678"/>
    <w:rsid w:val="00AD6796"/>
    <w:rsid w:val="00AD68EE"/>
    <w:rsid w:val="00AD6E8F"/>
    <w:rsid w:val="00AD73C8"/>
    <w:rsid w:val="00AD77B4"/>
    <w:rsid w:val="00AD7CFD"/>
    <w:rsid w:val="00AE096C"/>
    <w:rsid w:val="00AE2117"/>
    <w:rsid w:val="00AE2595"/>
    <w:rsid w:val="00AE2755"/>
    <w:rsid w:val="00AE2F17"/>
    <w:rsid w:val="00AE371F"/>
    <w:rsid w:val="00AE4D6D"/>
    <w:rsid w:val="00AE6ADA"/>
    <w:rsid w:val="00AE6E92"/>
    <w:rsid w:val="00AE7188"/>
    <w:rsid w:val="00AE75CB"/>
    <w:rsid w:val="00AE77B9"/>
    <w:rsid w:val="00AE77DC"/>
    <w:rsid w:val="00AE7F67"/>
    <w:rsid w:val="00AF12BD"/>
    <w:rsid w:val="00AF21F9"/>
    <w:rsid w:val="00AF2506"/>
    <w:rsid w:val="00AF2FFD"/>
    <w:rsid w:val="00AF3292"/>
    <w:rsid w:val="00AF3CD3"/>
    <w:rsid w:val="00AF3EB8"/>
    <w:rsid w:val="00AF453C"/>
    <w:rsid w:val="00AF48D7"/>
    <w:rsid w:val="00AF4C02"/>
    <w:rsid w:val="00AF4C97"/>
    <w:rsid w:val="00AF5506"/>
    <w:rsid w:val="00AF5B63"/>
    <w:rsid w:val="00AF603A"/>
    <w:rsid w:val="00AF6101"/>
    <w:rsid w:val="00AF6704"/>
    <w:rsid w:val="00AF6EA1"/>
    <w:rsid w:val="00AF7559"/>
    <w:rsid w:val="00B0194F"/>
    <w:rsid w:val="00B01C0E"/>
    <w:rsid w:val="00B02686"/>
    <w:rsid w:val="00B03ADF"/>
    <w:rsid w:val="00B0405B"/>
    <w:rsid w:val="00B043DD"/>
    <w:rsid w:val="00B04EB2"/>
    <w:rsid w:val="00B06B17"/>
    <w:rsid w:val="00B07D11"/>
    <w:rsid w:val="00B104F0"/>
    <w:rsid w:val="00B1077A"/>
    <w:rsid w:val="00B10D5B"/>
    <w:rsid w:val="00B11711"/>
    <w:rsid w:val="00B129D8"/>
    <w:rsid w:val="00B12E8C"/>
    <w:rsid w:val="00B132EC"/>
    <w:rsid w:val="00B14332"/>
    <w:rsid w:val="00B14A11"/>
    <w:rsid w:val="00B15347"/>
    <w:rsid w:val="00B15E4E"/>
    <w:rsid w:val="00B16035"/>
    <w:rsid w:val="00B1617A"/>
    <w:rsid w:val="00B1653E"/>
    <w:rsid w:val="00B16779"/>
    <w:rsid w:val="00B17464"/>
    <w:rsid w:val="00B17775"/>
    <w:rsid w:val="00B20168"/>
    <w:rsid w:val="00B202D9"/>
    <w:rsid w:val="00B20F43"/>
    <w:rsid w:val="00B221E5"/>
    <w:rsid w:val="00B22990"/>
    <w:rsid w:val="00B22AB0"/>
    <w:rsid w:val="00B23E93"/>
    <w:rsid w:val="00B24074"/>
    <w:rsid w:val="00B240DB"/>
    <w:rsid w:val="00B2415E"/>
    <w:rsid w:val="00B241BC"/>
    <w:rsid w:val="00B2499C"/>
    <w:rsid w:val="00B252CA"/>
    <w:rsid w:val="00B253D4"/>
    <w:rsid w:val="00B2545C"/>
    <w:rsid w:val="00B25AAB"/>
    <w:rsid w:val="00B26733"/>
    <w:rsid w:val="00B26BCE"/>
    <w:rsid w:val="00B27D90"/>
    <w:rsid w:val="00B307D2"/>
    <w:rsid w:val="00B3132A"/>
    <w:rsid w:val="00B3201C"/>
    <w:rsid w:val="00B320F9"/>
    <w:rsid w:val="00B3224C"/>
    <w:rsid w:val="00B32CE9"/>
    <w:rsid w:val="00B33F91"/>
    <w:rsid w:val="00B33FBA"/>
    <w:rsid w:val="00B3417D"/>
    <w:rsid w:val="00B34928"/>
    <w:rsid w:val="00B349A9"/>
    <w:rsid w:val="00B36084"/>
    <w:rsid w:val="00B36635"/>
    <w:rsid w:val="00B36720"/>
    <w:rsid w:val="00B36B83"/>
    <w:rsid w:val="00B37743"/>
    <w:rsid w:val="00B37E36"/>
    <w:rsid w:val="00B40663"/>
    <w:rsid w:val="00B40783"/>
    <w:rsid w:val="00B41269"/>
    <w:rsid w:val="00B4148D"/>
    <w:rsid w:val="00B43C37"/>
    <w:rsid w:val="00B43E2D"/>
    <w:rsid w:val="00B44EAF"/>
    <w:rsid w:val="00B45407"/>
    <w:rsid w:val="00B4631D"/>
    <w:rsid w:val="00B465A7"/>
    <w:rsid w:val="00B46AFB"/>
    <w:rsid w:val="00B46D0E"/>
    <w:rsid w:val="00B46D26"/>
    <w:rsid w:val="00B46F44"/>
    <w:rsid w:val="00B474FD"/>
    <w:rsid w:val="00B510A2"/>
    <w:rsid w:val="00B515F3"/>
    <w:rsid w:val="00B51B0A"/>
    <w:rsid w:val="00B51C9E"/>
    <w:rsid w:val="00B5209E"/>
    <w:rsid w:val="00B52F42"/>
    <w:rsid w:val="00B535A7"/>
    <w:rsid w:val="00B53B24"/>
    <w:rsid w:val="00B5481E"/>
    <w:rsid w:val="00B548EC"/>
    <w:rsid w:val="00B54BB1"/>
    <w:rsid w:val="00B54D33"/>
    <w:rsid w:val="00B55187"/>
    <w:rsid w:val="00B55675"/>
    <w:rsid w:val="00B55D12"/>
    <w:rsid w:val="00B55EF3"/>
    <w:rsid w:val="00B56299"/>
    <w:rsid w:val="00B56434"/>
    <w:rsid w:val="00B57074"/>
    <w:rsid w:val="00B5718F"/>
    <w:rsid w:val="00B572CD"/>
    <w:rsid w:val="00B57AEB"/>
    <w:rsid w:val="00B57D92"/>
    <w:rsid w:val="00B60C17"/>
    <w:rsid w:val="00B60D51"/>
    <w:rsid w:val="00B612D0"/>
    <w:rsid w:val="00B615EE"/>
    <w:rsid w:val="00B62E99"/>
    <w:rsid w:val="00B6301E"/>
    <w:rsid w:val="00B63C6A"/>
    <w:rsid w:val="00B64500"/>
    <w:rsid w:val="00B648AD"/>
    <w:rsid w:val="00B648CC"/>
    <w:rsid w:val="00B65368"/>
    <w:rsid w:val="00B65598"/>
    <w:rsid w:val="00B65667"/>
    <w:rsid w:val="00B660EF"/>
    <w:rsid w:val="00B66126"/>
    <w:rsid w:val="00B6646D"/>
    <w:rsid w:val="00B677D6"/>
    <w:rsid w:val="00B700CC"/>
    <w:rsid w:val="00B703E3"/>
    <w:rsid w:val="00B724BF"/>
    <w:rsid w:val="00B73604"/>
    <w:rsid w:val="00B73987"/>
    <w:rsid w:val="00B741DD"/>
    <w:rsid w:val="00B7479D"/>
    <w:rsid w:val="00B75023"/>
    <w:rsid w:val="00B753C6"/>
    <w:rsid w:val="00B760FA"/>
    <w:rsid w:val="00B76441"/>
    <w:rsid w:val="00B768BF"/>
    <w:rsid w:val="00B774B7"/>
    <w:rsid w:val="00B775C3"/>
    <w:rsid w:val="00B77753"/>
    <w:rsid w:val="00B77992"/>
    <w:rsid w:val="00B810BA"/>
    <w:rsid w:val="00B812CA"/>
    <w:rsid w:val="00B81465"/>
    <w:rsid w:val="00B81A18"/>
    <w:rsid w:val="00B81C38"/>
    <w:rsid w:val="00B81F53"/>
    <w:rsid w:val="00B82111"/>
    <w:rsid w:val="00B82793"/>
    <w:rsid w:val="00B83509"/>
    <w:rsid w:val="00B84AC4"/>
    <w:rsid w:val="00B84EC1"/>
    <w:rsid w:val="00B85172"/>
    <w:rsid w:val="00B8576E"/>
    <w:rsid w:val="00B85B94"/>
    <w:rsid w:val="00B869A7"/>
    <w:rsid w:val="00B86D75"/>
    <w:rsid w:val="00B87AE4"/>
    <w:rsid w:val="00B87BA0"/>
    <w:rsid w:val="00B9056E"/>
    <w:rsid w:val="00B92B8B"/>
    <w:rsid w:val="00B92EDB"/>
    <w:rsid w:val="00B93131"/>
    <w:rsid w:val="00B931FF"/>
    <w:rsid w:val="00B932A8"/>
    <w:rsid w:val="00B94115"/>
    <w:rsid w:val="00B946A5"/>
    <w:rsid w:val="00B946EE"/>
    <w:rsid w:val="00B9670B"/>
    <w:rsid w:val="00B9673D"/>
    <w:rsid w:val="00B9681C"/>
    <w:rsid w:val="00B96C1E"/>
    <w:rsid w:val="00B96F09"/>
    <w:rsid w:val="00B97A80"/>
    <w:rsid w:val="00BA00B1"/>
    <w:rsid w:val="00BA15BA"/>
    <w:rsid w:val="00BA19BD"/>
    <w:rsid w:val="00BA1A74"/>
    <w:rsid w:val="00BA1CF6"/>
    <w:rsid w:val="00BA24C3"/>
    <w:rsid w:val="00BA2BA4"/>
    <w:rsid w:val="00BA32BC"/>
    <w:rsid w:val="00BA3604"/>
    <w:rsid w:val="00BA399D"/>
    <w:rsid w:val="00BA39A7"/>
    <w:rsid w:val="00BA3B95"/>
    <w:rsid w:val="00BA45EB"/>
    <w:rsid w:val="00BA51A8"/>
    <w:rsid w:val="00BA6756"/>
    <w:rsid w:val="00BA6E97"/>
    <w:rsid w:val="00BB017C"/>
    <w:rsid w:val="00BB1480"/>
    <w:rsid w:val="00BB1A71"/>
    <w:rsid w:val="00BB1ADE"/>
    <w:rsid w:val="00BB1E46"/>
    <w:rsid w:val="00BB2143"/>
    <w:rsid w:val="00BB2BCE"/>
    <w:rsid w:val="00BB2C9E"/>
    <w:rsid w:val="00BB3047"/>
    <w:rsid w:val="00BB30D6"/>
    <w:rsid w:val="00BB316E"/>
    <w:rsid w:val="00BB35F2"/>
    <w:rsid w:val="00BB39B8"/>
    <w:rsid w:val="00BB4063"/>
    <w:rsid w:val="00BB40C6"/>
    <w:rsid w:val="00BB4951"/>
    <w:rsid w:val="00BB4AEB"/>
    <w:rsid w:val="00BB50F4"/>
    <w:rsid w:val="00BB6A7B"/>
    <w:rsid w:val="00BB6AB8"/>
    <w:rsid w:val="00BB731C"/>
    <w:rsid w:val="00BB7A0A"/>
    <w:rsid w:val="00BC1359"/>
    <w:rsid w:val="00BC1A99"/>
    <w:rsid w:val="00BC1CFA"/>
    <w:rsid w:val="00BC1DCD"/>
    <w:rsid w:val="00BC20EE"/>
    <w:rsid w:val="00BC2F67"/>
    <w:rsid w:val="00BC41DD"/>
    <w:rsid w:val="00BC45CD"/>
    <w:rsid w:val="00BC4D83"/>
    <w:rsid w:val="00BC5018"/>
    <w:rsid w:val="00BC52FB"/>
    <w:rsid w:val="00BC575C"/>
    <w:rsid w:val="00BC5FD3"/>
    <w:rsid w:val="00BC623A"/>
    <w:rsid w:val="00BC68E3"/>
    <w:rsid w:val="00BC70C3"/>
    <w:rsid w:val="00BC71D1"/>
    <w:rsid w:val="00BC7EE2"/>
    <w:rsid w:val="00BD111C"/>
    <w:rsid w:val="00BD13FE"/>
    <w:rsid w:val="00BD166C"/>
    <w:rsid w:val="00BD1770"/>
    <w:rsid w:val="00BD2F8B"/>
    <w:rsid w:val="00BD3F12"/>
    <w:rsid w:val="00BD4943"/>
    <w:rsid w:val="00BD4E32"/>
    <w:rsid w:val="00BD59BA"/>
    <w:rsid w:val="00BD5D5D"/>
    <w:rsid w:val="00BD69FB"/>
    <w:rsid w:val="00BD6DD4"/>
    <w:rsid w:val="00BD7BC4"/>
    <w:rsid w:val="00BD7F4D"/>
    <w:rsid w:val="00BD7F52"/>
    <w:rsid w:val="00BE1101"/>
    <w:rsid w:val="00BE186F"/>
    <w:rsid w:val="00BE2753"/>
    <w:rsid w:val="00BE32EC"/>
    <w:rsid w:val="00BE3C02"/>
    <w:rsid w:val="00BE44DB"/>
    <w:rsid w:val="00BE58C5"/>
    <w:rsid w:val="00BE5C58"/>
    <w:rsid w:val="00BE6043"/>
    <w:rsid w:val="00BE6389"/>
    <w:rsid w:val="00BE682F"/>
    <w:rsid w:val="00BE7470"/>
    <w:rsid w:val="00BE77A1"/>
    <w:rsid w:val="00BE799B"/>
    <w:rsid w:val="00BE7CC9"/>
    <w:rsid w:val="00BE7F4F"/>
    <w:rsid w:val="00BF0323"/>
    <w:rsid w:val="00BF0645"/>
    <w:rsid w:val="00BF1F21"/>
    <w:rsid w:val="00BF28A1"/>
    <w:rsid w:val="00BF2F46"/>
    <w:rsid w:val="00BF3606"/>
    <w:rsid w:val="00BF3674"/>
    <w:rsid w:val="00BF38F3"/>
    <w:rsid w:val="00BF3C37"/>
    <w:rsid w:val="00BF3DFD"/>
    <w:rsid w:val="00BF4240"/>
    <w:rsid w:val="00BF45A3"/>
    <w:rsid w:val="00BF4A56"/>
    <w:rsid w:val="00BF552E"/>
    <w:rsid w:val="00BF5852"/>
    <w:rsid w:val="00BF58A1"/>
    <w:rsid w:val="00BF5994"/>
    <w:rsid w:val="00BF5D8F"/>
    <w:rsid w:val="00BF7867"/>
    <w:rsid w:val="00BF7F8B"/>
    <w:rsid w:val="00C00937"/>
    <w:rsid w:val="00C00EE2"/>
    <w:rsid w:val="00C01B6A"/>
    <w:rsid w:val="00C023BB"/>
    <w:rsid w:val="00C023C3"/>
    <w:rsid w:val="00C02EC6"/>
    <w:rsid w:val="00C03227"/>
    <w:rsid w:val="00C035EF"/>
    <w:rsid w:val="00C03CF1"/>
    <w:rsid w:val="00C04192"/>
    <w:rsid w:val="00C04660"/>
    <w:rsid w:val="00C0466B"/>
    <w:rsid w:val="00C048A0"/>
    <w:rsid w:val="00C05245"/>
    <w:rsid w:val="00C06225"/>
    <w:rsid w:val="00C070A2"/>
    <w:rsid w:val="00C07C0E"/>
    <w:rsid w:val="00C109A0"/>
    <w:rsid w:val="00C10DBB"/>
    <w:rsid w:val="00C12BE1"/>
    <w:rsid w:val="00C12E2D"/>
    <w:rsid w:val="00C13022"/>
    <w:rsid w:val="00C14078"/>
    <w:rsid w:val="00C14A86"/>
    <w:rsid w:val="00C14B71"/>
    <w:rsid w:val="00C15125"/>
    <w:rsid w:val="00C151BB"/>
    <w:rsid w:val="00C15749"/>
    <w:rsid w:val="00C15AA1"/>
    <w:rsid w:val="00C15AF9"/>
    <w:rsid w:val="00C15E1E"/>
    <w:rsid w:val="00C164FD"/>
    <w:rsid w:val="00C16569"/>
    <w:rsid w:val="00C16EC1"/>
    <w:rsid w:val="00C1723D"/>
    <w:rsid w:val="00C17ACE"/>
    <w:rsid w:val="00C17CD8"/>
    <w:rsid w:val="00C17E18"/>
    <w:rsid w:val="00C17E92"/>
    <w:rsid w:val="00C2092A"/>
    <w:rsid w:val="00C21145"/>
    <w:rsid w:val="00C21278"/>
    <w:rsid w:val="00C21D34"/>
    <w:rsid w:val="00C21DB1"/>
    <w:rsid w:val="00C23285"/>
    <w:rsid w:val="00C23631"/>
    <w:rsid w:val="00C23BEF"/>
    <w:rsid w:val="00C24848"/>
    <w:rsid w:val="00C24C2A"/>
    <w:rsid w:val="00C25145"/>
    <w:rsid w:val="00C25261"/>
    <w:rsid w:val="00C2536F"/>
    <w:rsid w:val="00C2580A"/>
    <w:rsid w:val="00C25E15"/>
    <w:rsid w:val="00C27218"/>
    <w:rsid w:val="00C276A3"/>
    <w:rsid w:val="00C277DB"/>
    <w:rsid w:val="00C277FD"/>
    <w:rsid w:val="00C27C75"/>
    <w:rsid w:val="00C30F6A"/>
    <w:rsid w:val="00C3176A"/>
    <w:rsid w:val="00C324D8"/>
    <w:rsid w:val="00C32EF0"/>
    <w:rsid w:val="00C3363D"/>
    <w:rsid w:val="00C33C78"/>
    <w:rsid w:val="00C33D60"/>
    <w:rsid w:val="00C340D6"/>
    <w:rsid w:val="00C3593D"/>
    <w:rsid w:val="00C36119"/>
    <w:rsid w:val="00C373EC"/>
    <w:rsid w:val="00C3765F"/>
    <w:rsid w:val="00C4054C"/>
    <w:rsid w:val="00C41CBE"/>
    <w:rsid w:val="00C426DA"/>
    <w:rsid w:val="00C4321F"/>
    <w:rsid w:val="00C444E4"/>
    <w:rsid w:val="00C450D1"/>
    <w:rsid w:val="00C46143"/>
    <w:rsid w:val="00C466DB"/>
    <w:rsid w:val="00C46F9A"/>
    <w:rsid w:val="00C47F4F"/>
    <w:rsid w:val="00C50361"/>
    <w:rsid w:val="00C5042F"/>
    <w:rsid w:val="00C512DC"/>
    <w:rsid w:val="00C518A3"/>
    <w:rsid w:val="00C51E67"/>
    <w:rsid w:val="00C522B9"/>
    <w:rsid w:val="00C52F5B"/>
    <w:rsid w:val="00C5345E"/>
    <w:rsid w:val="00C53565"/>
    <w:rsid w:val="00C54E79"/>
    <w:rsid w:val="00C5556D"/>
    <w:rsid w:val="00C575DA"/>
    <w:rsid w:val="00C57A37"/>
    <w:rsid w:val="00C57BEF"/>
    <w:rsid w:val="00C6080B"/>
    <w:rsid w:val="00C61046"/>
    <w:rsid w:val="00C614A3"/>
    <w:rsid w:val="00C6270D"/>
    <w:rsid w:val="00C63380"/>
    <w:rsid w:val="00C63B69"/>
    <w:rsid w:val="00C646A1"/>
    <w:rsid w:val="00C654B8"/>
    <w:rsid w:val="00C6560E"/>
    <w:rsid w:val="00C65624"/>
    <w:rsid w:val="00C65D96"/>
    <w:rsid w:val="00C66126"/>
    <w:rsid w:val="00C66462"/>
    <w:rsid w:val="00C669BE"/>
    <w:rsid w:val="00C6789F"/>
    <w:rsid w:val="00C67995"/>
    <w:rsid w:val="00C67CD8"/>
    <w:rsid w:val="00C705C5"/>
    <w:rsid w:val="00C70B84"/>
    <w:rsid w:val="00C71EEB"/>
    <w:rsid w:val="00C724C5"/>
    <w:rsid w:val="00C72A29"/>
    <w:rsid w:val="00C72CFF"/>
    <w:rsid w:val="00C7331A"/>
    <w:rsid w:val="00C739C9"/>
    <w:rsid w:val="00C73CD8"/>
    <w:rsid w:val="00C7476A"/>
    <w:rsid w:val="00C75830"/>
    <w:rsid w:val="00C75950"/>
    <w:rsid w:val="00C75D3F"/>
    <w:rsid w:val="00C762D3"/>
    <w:rsid w:val="00C765E4"/>
    <w:rsid w:val="00C76CBB"/>
    <w:rsid w:val="00C76F25"/>
    <w:rsid w:val="00C76FF5"/>
    <w:rsid w:val="00C77822"/>
    <w:rsid w:val="00C77946"/>
    <w:rsid w:val="00C8014D"/>
    <w:rsid w:val="00C80232"/>
    <w:rsid w:val="00C80475"/>
    <w:rsid w:val="00C80EB3"/>
    <w:rsid w:val="00C80EC2"/>
    <w:rsid w:val="00C81321"/>
    <w:rsid w:val="00C81B8E"/>
    <w:rsid w:val="00C82614"/>
    <w:rsid w:val="00C83C6A"/>
    <w:rsid w:val="00C83CED"/>
    <w:rsid w:val="00C85204"/>
    <w:rsid w:val="00C85D03"/>
    <w:rsid w:val="00C85D75"/>
    <w:rsid w:val="00C8754E"/>
    <w:rsid w:val="00C87BF7"/>
    <w:rsid w:val="00C90118"/>
    <w:rsid w:val="00C90616"/>
    <w:rsid w:val="00C909A0"/>
    <w:rsid w:val="00C90EF5"/>
    <w:rsid w:val="00C91195"/>
    <w:rsid w:val="00C91385"/>
    <w:rsid w:val="00C913AC"/>
    <w:rsid w:val="00C9195C"/>
    <w:rsid w:val="00C91A40"/>
    <w:rsid w:val="00C92467"/>
    <w:rsid w:val="00C926D1"/>
    <w:rsid w:val="00C92750"/>
    <w:rsid w:val="00C92C6D"/>
    <w:rsid w:val="00C92DCD"/>
    <w:rsid w:val="00C93039"/>
    <w:rsid w:val="00C93362"/>
    <w:rsid w:val="00C960B4"/>
    <w:rsid w:val="00C97271"/>
    <w:rsid w:val="00C97369"/>
    <w:rsid w:val="00CA11AC"/>
    <w:rsid w:val="00CA13A4"/>
    <w:rsid w:val="00CA1E27"/>
    <w:rsid w:val="00CA1E6F"/>
    <w:rsid w:val="00CA31B0"/>
    <w:rsid w:val="00CA322C"/>
    <w:rsid w:val="00CA3326"/>
    <w:rsid w:val="00CA3907"/>
    <w:rsid w:val="00CA4048"/>
    <w:rsid w:val="00CA53E2"/>
    <w:rsid w:val="00CA5C35"/>
    <w:rsid w:val="00CA6423"/>
    <w:rsid w:val="00CA6918"/>
    <w:rsid w:val="00CA78B4"/>
    <w:rsid w:val="00CA7A60"/>
    <w:rsid w:val="00CB07F8"/>
    <w:rsid w:val="00CB1160"/>
    <w:rsid w:val="00CB1446"/>
    <w:rsid w:val="00CB14E8"/>
    <w:rsid w:val="00CB16F7"/>
    <w:rsid w:val="00CB1F05"/>
    <w:rsid w:val="00CB1F90"/>
    <w:rsid w:val="00CB3565"/>
    <w:rsid w:val="00CB36CD"/>
    <w:rsid w:val="00CB3F43"/>
    <w:rsid w:val="00CB73B3"/>
    <w:rsid w:val="00CB73DD"/>
    <w:rsid w:val="00CB767B"/>
    <w:rsid w:val="00CC06BF"/>
    <w:rsid w:val="00CC0EB1"/>
    <w:rsid w:val="00CC1322"/>
    <w:rsid w:val="00CC1422"/>
    <w:rsid w:val="00CC14B1"/>
    <w:rsid w:val="00CC362C"/>
    <w:rsid w:val="00CC391D"/>
    <w:rsid w:val="00CC3A21"/>
    <w:rsid w:val="00CC3B92"/>
    <w:rsid w:val="00CC3E25"/>
    <w:rsid w:val="00CC3F4A"/>
    <w:rsid w:val="00CC4A33"/>
    <w:rsid w:val="00CC4FDA"/>
    <w:rsid w:val="00CC567E"/>
    <w:rsid w:val="00CC6178"/>
    <w:rsid w:val="00CC6B44"/>
    <w:rsid w:val="00CC7426"/>
    <w:rsid w:val="00CC7D56"/>
    <w:rsid w:val="00CD1107"/>
    <w:rsid w:val="00CD11EB"/>
    <w:rsid w:val="00CD1F06"/>
    <w:rsid w:val="00CD2363"/>
    <w:rsid w:val="00CD288A"/>
    <w:rsid w:val="00CD2F20"/>
    <w:rsid w:val="00CD339B"/>
    <w:rsid w:val="00CD3FC9"/>
    <w:rsid w:val="00CD3FDC"/>
    <w:rsid w:val="00CD400F"/>
    <w:rsid w:val="00CD405F"/>
    <w:rsid w:val="00CD4412"/>
    <w:rsid w:val="00CD4492"/>
    <w:rsid w:val="00CD4958"/>
    <w:rsid w:val="00CD5339"/>
    <w:rsid w:val="00CD6739"/>
    <w:rsid w:val="00CD6BB1"/>
    <w:rsid w:val="00CD788A"/>
    <w:rsid w:val="00CD795E"/>
    <w:rsid w:val="00CD7C18"/>
    <w:rsid w:val="00CD7EEC"/>
    <w:rsid w:val="00CE0305"/>
    <w:rsid w:val="00CE09CE"/>
    <w:rsid w:val="00CE136C"/>
    <w:rsid w:val="00CE178A"/>
    <w:rsid w:val="00CE2CD0"/>
    <w:rsid w:val="00CE2FB3"/>
    <w:rsid w:val="00CE31BB"/>
    <w:rsid w:val="00CE406E"/>
    <w:rsid w:val="00CE470A"/>
    <w:rsid w:val="00CE5053"/>
    <w:rsid w:val="00CE52D4"/>
    <w:rsid w:val="00CE5744"/>
    <w:rsid w:val="00CE5CDF"/>
    <w:rsid w:val="00CE637F"/>
    <w:rsid w:val="00CE63D1"/>
    <w:rsid w:val="00CE665F"/>
    <w:rsid w:val="00CE680E"/>
    <w:rsid w:val="00CE71AB"/>
    <w:rsid w:val="00CE71BA"/>
    <w:rsid w:val="00CF0262"/>
    <w:rsid w:val="00CF0F1D"/>
    <w:rsid w:val="00CF16F1"/>
    <w:rsid w:val="00CF1F2B"/>
    <w:rsid w:val="00CF24AB"/>
    <w:rsid w:val="00CF25F1"/>
    <w:rsid w:val="00CF36C0"/>
    <w:rsid w:val="00CF3F3A"/>
    <w:rsid w:val="00CF4C83"/>
    <w:rsid w:val="00CF4E75"/>
    <w:rsid w:val="00CF5290"/>
    <w:rsid w:val="00CF542E"/>
    <w:rsid w:val="00CF5AD5"/>
    <w:rsid w:val="00CF6FC2"/>
    <w:rsid w:val="00CF723A"/>
    <w:rsid w:val="00CF725A"/>
    <w:rsid w:val="00CF75C6"/>
    <w:rsid w:val="00CF7934"/>
    <w:rsid w:val="00CF7C10"/>
    <w:rsid w:val="00D009D7"/>
    <w:rsid w:val="00D013A4"/>
    <w:rsid w:val="00D0149D"/>
    <w:rsid w:val="00D01908"/>
    <w:rsid w:val="00D01C46"/>
    <w:rsid w:val="00D01FE0"/>
    <w:rsid w:val="00D02BDA"/>
    <w:rsid w:val="00D03851"/>
    <w:rsid w:val="00D045BF"/>
    <w:rsid w:val="00D04BC1"/>
    <w:rsid w:val="00D0576D"/>
    <w:rsid w:val="00D0582F"/>
    <w:rsid w:val="00D05C7E"/>
    <w:rsid w:val="00D05CFD"/>
    <w:rsid w:val="00D063CC"/>
    <w:rsid w:val="00D06C4A"/>
    <w:rsid w:val="00D100B0"/>
    <w:rsid w:val="00D11128"/>
    <w:rsid w:val="00D1115D"/>
    <w:rsid w:val="00D11870"/>
    <w:rsid w:val="00D11DB4"/>
    <w:rsid w:val="00D127C9"/>
    <w:rsid w:val="00D13EC4"/>
    <w:rsid w:val="00D146F6"/>
    <w:rsid w:val="00D1476D"/>
    <w:rsid w:val="00D14BA5"/>
    <w:rsid w:val="00D14E3F"/>
    <w:rsid w:val="00D1701A"/>
    <w:rsid w:val="00D17DF6"/>
    <w:rsid w:val="00D17F5F"/>
    <w:rsid w:val="00D20251"/>
    <w:rsid w:val="00D202C7"/>
    <w:rsid w:val="00D2067A"/>
    <w:rsid w:val="00D21A36"/>
    <w:rsid w:val="00D223DD"/>
    <w:rsid w:val="00D229A3"/>
    <w:rsid w:val="00D22F09"/>
    <w:rsid w:val="00D2342F"/>
    <w:rsid w:val="00D23760"/>
    <w:rsid w:val="00D238B4"/>
    <w:rsid w:val="00D23A68"/>
    <w:rsid w:val="00D23A70"/>
    <w:rsid w:val="00D25079"/>
    <w:rsid w:val="00D256F7"/>
    <w:rsid w:val="00D25795"/>
    <w:rsid w:val="00D25A31"/>
    <w:rsid w:val="00D2602A"/>
    <w:rsid w:val="00D273D4"/>
    <w:rsid w:val="00D275C4"/>
    <w:rsid w:val="00D279D4"/>
    <w:rsid w:val="00D27CB8"/>
    <w:rsid w:val="00D27D33"/>
    <w:rsid w:val="00D30661"/>
    <w:rsid w:val="00D309DB"/>
    <w:rsid w:val="00D30AB4"/>
    <w:rsid w:val="00D31620"/>
    <w:rsid w:val="00D31A7F"/>
    <w:rsid w:val="00D32949"/>
    <w:rsid w:val="00D32CEE"/>
    <w:rsid w:val="00D32CEF"/>
    <w:rsid w:val="00D33471"/>
    <w:rsid w:val="00D35587"/>
    <w:rsid w:val="00D3558C"/>
    <w:rsid w:val="00D355B2"/>
    <w:rsid w:val="00D36056"/>
    <w:rsid w:val="00D364FC"/>
    <w:rsid w:val="00D3711E"/>
    <w:rsid w:val="00D40EEA"/>
    <w:rsid w:val="00D413FC"/>
    <w:rsid w:val="00D41C6B"/>
    <w:rsid w:val="00D41DD9"/>
    <w:rsid w:val="00D41EDF"/>
    <w:rsid w:val="00D4217A"/>
    <w:rsid w:val="00D42B8F"/>
    <w:rsid w:val="00D42E17"/>
    <w:rsid w:val="00D45414"/>
    <w:rsid w:val="00D45CE0"/>
    <w:rsid w:val="00D460A9"/>
    <w:rsid w:val="00D46665"/>
    <w:rsid w:val="00D4742C"/>
    <w:rsid w:val="00D4771F"/>
    <w:rsid w:val="00D50ECE"/>
    <w:rsid w:val="00D5108A"/>
    <w:rsid w:val="00D511CA"/>
    <w:rsid w:val="00D5141C"/>
    <w:rsid w:val="00D51ECD"/>
    <w:rsid w:val="00D52317"/>
    <w:rsid w:val="00D533A3"/>
    <w:rsid w:val="00D53E76"/>
    <w:rsid w:val="00D54350"/>
    <w:rsid w:val="00D60729"/>
    <w:rsid w:val="00D615A4"/>
    <w:rsid w:val="00D61ACC"/>
    <w:rsid w:val="00D61B0C"/>
    <w:rsid w:val="00D620D8"/>
    <w:rsid w:val="00D62917"/>
    <w:rsid w:val="00D62A88"/>
    <w:rsid w:val="00D62DBF"/>
    <w:rsid w:val="00D62EB7"/>
    <w:rsid w:val="00D63057"/>
    <w:rsid w:val="00D632CD"/>
    <w:rsid w:val="00D63478"/>
    <w:rsid w:val="00D63789"/>
    <w:rsid w:val="00D64038"/>
    <w:rsid w:val="00D64E4C"/>
    <w:rsid w:val="00D65A37"/>
    <w:rsid w:val="00D66DD1"/>
    <w:rsid w:val="00D70262"/>
    <w:rsid w:val="00D7093F"/>
    <w:rsid w:val="00D70A78"/>
    <w:rsid w:val="00D70AD4"/>
    <w:rsid w:val="00D7149D"/>
    <w:rsid w:val="00D71924"/>
    <w:rsid w:val="00D72243"/>
    <w:rsid w:val="00D725AB"/>
    <w:rsid w:val="00D7304B"/>
    <w:rsid w:val="00D732BB"/>
    <w:rsid w:val="00D736AB"/>
    <w:rsid w:val="00D7373D"/>
    <w:rsid w:val="00D73D8F"/>
    <w:rsid w:val="00D74406"/>
    <w:rsid w:val="00D74B02"/>
    <w:rsid w:val="00D74E42"/>
    <w:rsid w:val="00D75104"/>
    <w:rsid w:val="00D759C4"/>
    <w:rsid w:val="00D7602B"/>
    <w:rsid w:val="00D76736"/>
    <w:rsid w:val="00D768C9"/>
    <w:rsid w:val="00D76DE5"/>
    <w:rsid w:val="00D76ECF"/>
    <w:rsid w:val="00D77079"/>
    <w:rsid w:val="00D77CFA"/>
    <w:rsid w:val="00D81F23"/>
    <w:rsid w:val="00D82F52"/>
    <w:rsid w:val="00D83724"/>
    <w:rsid w:val="00D8426E"/>
    <w:rsid w:val="00D84E95"/>
    <w:rsid w:val="00D85287"/>
    <w:rsid w:val="00D85306"/>
    <w:rsid w:val="00D87182"/>
    <w:rsid w:val="00D90243"/>
    <w:rsid w:val="00D91404"/>
    <w:rsid w:val="00D91DF3"/>
    <w:rsid w:val="00D921B4"/>
    <w:rsid w:val="00D92338"/>
    <w:rsid w:val="00D924A5"/>
    <w:rsid w:val="00D928E4"/>
    <w:rsid w:val="00D93703"/>
    <w:rsid w:val="00D94343"/>
    <w:rsid w:val="00D94EA0"/>
    <w:rsid w:val="00D959BE"/>
    <w:rsid w:val="00D95C65"/>
    <w:rsid w:val="00D96DE5"/>
    <w:rsid w:val="00D970A6"/>
    <w:rsid w:val="00D9733B"/>
    <w:rsid w:val="00D9751C"/>
    <w:rsid w:val="00DA0B68"/>
    <w:rsid w:val="00DA0D77"/>
    <w:rsid w:val="00DA1FF3"/>
    <w:rsid w:val="00DA2745"/>
    <w:rsid w:val="00DA2EA4"/>
    <w:rsid w:val="00DA3184"/>
    <w:rsid w:val="00DA3D99"/>
    <w:rsid w:val="00DA44F5"/>
    <w:rsid w:val="00DA5641"/>
    <w:rsid w:val="00DA5C4F"/>
    <w:rsid w:val="00DA665E"/>
    <w:rsid w:val="00DA6A9B"/>
    <w:rsid w:val="00DA6AE0"/>
    <w:rsid w:val="00DA6F65"/>
    <w:rsid w:val="00DA70A5"/>
    <w:rsid w:val="00DA79C5"/>
    <w:rsid w:val="00DB0617"/>
    <w:rsid w:val="00DB0938"/>
    <w:rsid w:val="00DB149C"/>
    <w:rsid w:val="00DB18A0"/>
    <w:rsid w:val="00DB20F3"/>
    <w:rsid w:val="00DB29D7"/>
    <w:rsid w:val="00DB35C4"/>
    <w:rsid w:val="00DB3779"/>
    <w:rsid w:val="00DB3C3D"/>
    <w:rsid w:val="00DB450A"/>
    <w:rsid w:val="00DB49B2"/>
    <w:rsid w:val="00DB65F6"/>
    <w:rsid w:val="00DB688C"/>
    <w:rsid w:val="00DB6F59"/>
    <w:rsid w:val="00DB703E"/>
    <w:rsid w:val="00DB7209"/>
    <w:rsid w:val="00DB7594"/>
    <w:rsid w:val="00DB78F3"/>
    <w:rsid w:val="00DC11E5"/>
    <w:rsid w:val="00DC1852"/>
    <w:rsid w:val="00DC1B23"/>
    <w:rsid w:val="00DC1E62"/>
    <w:rsid w:val="00DC2180"/>
    <w:rsid w:val="00DC21F4"/>
    <w:rsid w:val="00DC220E"/>
    <w:rsid w:val="00DC2215"/>
    <w:rsid w:val="00DC252D"/>
    <w:rsid w:val="00DC37CD"/>
    <w:rsid w:val="00DC45ED"/>
    <w:rsid w:val="00DC5EF0"/>
    <w:rsid w:val="00DC6011"/>
    <w:rsid w:val="00DC7DA4"/>
    <w:rsid w:val="00DD0411"/>
    <w:rsid w:val="00DD0413"/>
    <w:rsid w:val="00DD0F86"/>
    <w:rsid w:val="00DD255C"/>
    <w:rsid w:val="00DD2A80"/>
    <w:rsid w:val="00DD2B36"/>
    <w:rsid w:val="00DD3C15"/>
    <w:rsid w:val="00DD465C"/>
    <w:rsid w:val="00DD4706"/>
    <w:rsid w:val="00DD4BAD"/>
    <w:rsid w:val="00DD58F2"/>
    <w:rsid w:val="00DD5C91"/>
    <w:rsid w:val="00DD69A6"/>
    <w:rsid w:val="00DD70F9"/>
    <w:rsid w:val="00DE0442"/>
    <w:rsid w:val="00DE058A"/>
    <w:rsid w:val="00DE08A7"/>
    <w:rsid w:val="00DE0935"/>
    <w:rsid w:val="00DE0B4F"/>
    <w:rsid w:val="00DE0B92"/>
    <w:rsid w:val="00DE115E"/>
    <w:rsid w:val="00DE2212"/>
    <w:rsid w:val="00DE2CB6"/>
    <w:rsid w:val="00DE31BB"/>
    <w:rsid w:val="00DE34D2"/>
    <w:rsid w:val="00DE3AF9"/>
    <w:rsid w:val="00DE4462"/>
    <w:rsid w:val="00DE4D05"/>
    <w:rsid w:val="00DE5016"/>
    <w:rsid w:val="00DE5D4B"/>
    <w:rsid w:val="00DE69CE"/>
    <w:rsid w:val="00DE734B"/>
    <w:rsid w:val="00DE77F7"/>
    <w:rsid w:val="00DE79FC"/>
    <w:rsid w:val="00DF0ACA"/>
    <w:rsid w:val="00DF1364"/>
    <w:rsid w:val="00DF1442"/>
    <w:rsid w:val="00DF2596"/>
    <w:rsid w:val="00DF2C3E"/>
    <w:rsid w:val="00DF2E01"/>
    <w:rsid w:val="00DF47EB"/>
    <w:rsid w:val="00DF498E"/>
    <w:rsid w:val="00DF5343"/>
    <w:rsid w:val="00DF5717"/>
    <w:rsid w:val="00DF6828"/>
    <w:rsid w:val="00DF7632"/>
    <w:rsid w:val="00DF7B87"/>
    <w:rsid w:val="00E0025F"/>
    <w:rsid w:val="00E00304"/>
    <w:rsid w:val="00E004B3"/>
    <w:rsid w:val="00E00A9A"/>
    <w:rsid w:val="00E00F65"/>
    <w:rsid w:val="00E01ABB"/>
    <w:rsid w:val="00E01E81"/>
    <w:rsid w:val="00E02285"/>
    <w:rsid w:val="00E02369"/>
    <w:rsid w:val="00E02CF5"/>
    <w:rsid w:val="00E02D0C"/>
    <w:rsid w:val="00E03309"/>
    <w:rsid w:val="00E035BA"/>
    <w:rsid w:val="00E037CD"/>
    <w:rsid w:val="00E0394E"/>
    <w:rsid w:val="00E047D9"/>
    <w:rsid w:val="00E04BE7"/>
    <w:rsid w:val="00E0538F"/>
    <w:rsid w:val="00E05CE0"/>
    <w:rsid w:val="00E068E3"/>
    <w:rsid w:val="00E07035"/>
    <w:rsid w:val="00E0714E"/>
    <w:rsid w:val="00E07F27"/>
    <w:rsid w:val="00E10372"/>
    <w:rsid w:val="00E109BD"/>
    <w:rsid w:val="00E113D9"/>
    <w:rsid w:val="00E1246C"/>
    <w:rsid w:val="00E129B8"/>
    <w:rsid w:val="00E12D25"/>
    <w:rsid w:val="00E14754"/>
    <w:rsid w:val="00E14A9A"/>
    <w:rsid w:val="00E14B37"/>
    <w:rsid w:val="00E1563C"/>
    <w:rsid w:val="00E15996"/>
    <w:rsid w:val="00E1661E"/>
    <w:rsid w:val="00E16658"/>
    <w:rsid w:val="00E168B8"/>
    <w:rsid w:val="00E16E45"/>
    <w:rsid w:val="00E17109"/>
    <w:rsid w:val="00E22891"/>
    <w:rsid w:val="00E22CD8"/>
    <w:rsid w:val="00E23115"/>
    <w:rsid w:val="00E2320C"/>
    <w:rsid w:val="00E23BF9"/>
    <w:rsid w:val="00E24082"/>
    <w:rsid w:val="00E24ED1"/>
    <w:rsid w:val="00E24F01"/>
    <w:rsid w:val="00E25275"/>
    <w:rsid w:val="00E258EA"/>
    <w:rsid w:val="00E26816"/>
    <w:rsid w:val="00E26986"/>
    <w:rsid w:val="00E30A28"/>
    <w:rsid w:val="00E31818"/>
    <w:rsid w:val="00E32261"/>
    <w:rsid w:val="00E3250A"/>
    <w:rsid w:val="00E3254E"/>
    <w:rsid w:val="00E32925"/>
    <w:rsid w:val="00E334A4"/>
    <w:rsid w:val="00E33813"/>
    <w:rsid w:val="00E33BD1"/>
    <w:rsid w:val="00E33CF1"/>
    <w:rsid w:val="00E33F37"/>
    <w:rsid w:val="00E341F3"/>
    <w:rsid w:val="00E347BF"/>
    <w:rsid w:val="00E34B4D"/>
    <w:rsid w:val="00E34D08"/>
    <w:rsid w:val="00E362BB"/>
    <w:rsid w:val="00E378F2"/>
    <w:rsid w:val="00E379F4"/>
    <w:rsid w:val="00E37C18"/>
    <w:rsid w:val="00E401C3"/>
    <w:rsid w:val="00E404D4"/>
    <w:rsid w:val="00E409AA"/>
    <w:rsid w:val="00E4140A"/>
    <w:rsid w:val="00E414D1"/>
    <w:rsid w:val="00E41876"/>
    <w:rsid w:val="00E41A31"/>
    <w:rsid w:val="00E42601"/>
    <w:rsid w:val="00E42A6D"/>
    <w:rsid w:val="00E43DD5"/>
    <w:rsid w:val="00E44BD5"/>
    <w:rsid w:val="00E4577A"/>
    <w:rsid w:val="00E4584B"/>
    <w:rsid w:val="00E4596C"/>
    <w:rsid w:val="00E45D31"/>
    <w:rsid w:val="00E471FB"/>
    <w:rsid w:val="00E47F3D"/>
    <w:rsid w:val="00E50789"/>
    <w:rsid w:val="00E5086A"/>
    <w:rsid w:val="00E51006"/>
    <w:rsid w:val="00E52219"/>
    <w:rsid w:val="00E5323D"/>
    <w:rsid w:val="00E53698"/>
    <w:rsid w:val="00E53B99"/>
    <w:rsid w:val="00E54055"/>
    <w:rsid w:val="00E5419A"/>
    <w:rsid w:val="00E54476"/>
    <w:rsid w:val="00E54BBE"/>
    <w:rsid w:val="00E54BE4"/>
    <w:rsid w:val="00E555EB"/>
    <w:rsid w:val="00E55F19"/>
    <w:rsid w:val="00E561E0"/>
    <w:rsid w:val="00E56213"/>
    <w:rsid w:val="00E56458"/>
    <w:rsid w:val="00E56C37"/>
    <w:rsid w:val="00E56CDA"/>
    <w:rsid w:val="00E56E4F"/>
    <w:rsid w:val="00E57AFF"/>
    <w:rsid w:val="00E57B08"/>
    <w:rsid w:val="00E6001B"/>
    <w:rsid w:val="00E60687"/>
    <w:rsid w:val="00E613EA"/>
    <w:rsid w:val="00E61B0B"/>
    <w:rsid w:val="00E623F2"/>
    <w:rsid w:val="00E6351B"/>
    <w:rsid w:val="00E636CB"/>
    <w:rsid w:val="00E63764"/>
    <w:rsid w:val="00E640AE"/>
    <w:rsid w:val="00E6441D"/>
    <w:rsid w:val="00E64D8B"/>
    <w:rsid w:val="00E654BD"/>
    <w:rsid w:val="00E65725"/>
    <w:rsid w:val="00E658A4"/>
    <w:rsid w:val="00E6591F"/>
    <w:rsid w:val="00E66083"/>
    <w:rsid w:val="00E66243"/>
    <w:rsid w:val="00E669DB"/>
    <w:rsid w:val="00E67456"/>
    <w:rsid w:val="00E676A9"/>
    <w:rsid w:val="00E676E1"/>
    <w:rsid w:val="00E70874"/>
    <w:rsid w:val="00E70A59"/>
    <w:rsid w:val="00E7102E"/>
    <w:rsid w:val="00E7148B"/>
    <w:rsid w:val="00E714AF"/>
    <w:rsid w:val="00E7187D"/>
    <w:rsid w:val="00E71AA6"/>
    <w:rsid w:val="00E72491"/>
    <w:rsid w:val="00E72653"/>
    <w:rsid w:val="00E729AD"/>
    <w:rsid w:val="00E7344F"/>
    <w:rsid w:val="00E7413F"/>
    <w:rsid w:val="00E74B54"/>
    <w:rsid w:val="00E75CD7"/>
    <w:rsid w:val="00E81111"/>
    <w:rsid w:val="00E8147D"/>
    <w:rsid w:val="00E816EC"/>
    <w:rsid w:val="00E81E54"/>
    <w:rsid w:val="00E820B8"/>
    <w:rsid w:val="00E82B06"/>
    <w:rsid w:val="00E83444"/>
    <w:rsid w:val="00E841E9"/>
    <w:rsid w:val="00E84414"/>
    <w:rsid w:val="00E84613"/>
    <w:rsid w:val="00E859DD"/>
    <w:rsid w:val="00E85DEF"/>
    <w:rsid w:val="00E86216"/>
    <w:rsid w:val="00E87A40"/>
    <w:rsid w:val="00E910A1"/>
    <w:rsid w:val="00E912E1"/>
    <w:rsid w:val="00E919C9"/>
    <w:rsid w:val="00E91C48"/>
    <w:rsid w:val="00E92F80"/>
    <w:rsid w:val="00E93DCB"/>
    <w:rsid w:val="00E949C8"/>
    <w:rsid w:val="00E94D0D"/>
    <w:rsid w:val="00E95FDF"/>
    <w:rsid w:val="00E962D4"/>
    <w:rsid w:val="00EA2850"/>
    <w:rsid w:val="00EA2E51"/>
    <w:rsid w:val="00EA33BD"/>
    <w:rsid w:val="00EA38D2"/>
    <w:rsid w:val="00EA4214"/>
    <w:rsid w:val="00EA449A"/>
    <w:rsid w:val="00EA4785"/>
    <w:rsid w:val="00EA4A30"/>
    <w:rsid w:val="00EA4BD9"/>
    <w:rsid w:val="00EA6607"/>
    <w:rsid w:val="00EA6904"/>
    <w:rsid w:val="00EA7C1A"/>
    <w:rsid w:val="00EB05D0"/>
    <w:rsid w:val="00EB1684"/>
    <w:rsid w:val="00EB2B24"/>
    <w:rsid w:val="00EB34A8"/>
    <w:rsid w:val="00EB34B1"/>
    <w:rsid w:val="00EB34F3"/>
    <w:rsid w:val="00EB4385"/>
    <w:rsid w:val="00EB4AFD"/>
    <w:rsid w:val="00EB55F5"/>
    <w:rsid w:val="00EB574F"/>
    <w:rsid w:val="00EB68FF"/>
    <w:rsid w:val="00EB6D35"/>
    <w:rsid w:val="00EB75C1"/>
    <w:rsid w:val="00EB76FB"/>
    <w:rsid w:val="00EC02BF"/>
    <w:rsid w:val="00EC0C05"/>
    <w:rsid w:val="00EC0C49"/>
    <w:rsid w:val="00EC0DBF"/>
    <w:rsid w:val="00EC1B1C"/>
    <w:rsid w:val="00EC1B74"/>
    <w:rsid w:val="00EC305B"/>
    <w:rsid w:val="00EC3577"/>
    <w:rsid w:val="00EC3C52"/>
    <w:rsid w:val="00EC4F65"/>
    <w:rsid w:val="00EC502D"/>
    <w:rsid w:val="00EC55A2"/>
    <w:rsid w:val="00EC597F"/>
    <w:rsid w:val="00EC5C97"/>
    <w:rsid w:val="00EC6B3F"/>
    <w:rsid w:val="00EC7CC0"/>
    <w:rsid w:val="00ED075B"/>
    <w:rsid w:val="00ED07CE"/>
    <w:rsid w:val="00ED1256"/>
    <w:rsid w:val="00ED1798"/>
    <w:rsid w:val="00ED1B21"/>
    <w:rsid w:val="00ED2489"/>
    <w:rsid w:val="00ED263E"/>
    <w:rsid w:val="00ED3053"/>
    <w:rsid w:val="00ED3116"/>
    <w:rsid w:val="00ED3368"/>
    <w:rsid w:val="00ED396C"/>
    <w:rsid w:val="00ED3AF3"/>
    <w:rsid w:val="00ED5362"/>
    <w:rsid w:val="00ED57B5"/>
    <w:rsid w:val="00ED592A"/>
    <w:rsid w:val="00ED69EE"/>
    <w:rsid w:val="00ED71DC"/>
    <w:rsid w:val="00EE0294"/>
    <w:rsid w:val="00EE122A"/>
    <w:rsid w:val="00EE15AA"/>
    <w:rsid w:val="00EE1BA5"/>
    <w:rsid w:val="00EE24DC"/>
    <w:rsid w:val="00EE3CFC"/>
    <w:rsid w:val="00EE43DD"/>
    <w:rsid w:val="00EE48D8"/>
    <w:rsid w:val="00EE4AC6"/>
    <w:rsid w:val="00EE537E"/>
    <w:rsid w:val="00EE5662"/>
    <w:rsid w:val="00EE64A9"/>
    <w:rsid w:val="00EE7014"/>
    <w:rsid w:val="00EE7A0C"/>
    <w:rsid w:val="00EF0880"/>
    <w:rsid w:val="00EF1535"/>
    <w:rsid w:val="00EF1781"/>
    <w:rsid w:val="00EF2B86"/>
    <w:rsid w:val="00EF3FF1"/>
    <w:rsid w:val="00EF416B"/>
    <w:rsid w:val="00EF41C8"/>
    <w:rsid w:val="00EF50E6"/>
    <w:rsid w:val="00EF54D0"/>
    <w:rsid w:val="00EF61EF"/>
    <w:rsid w:val="00EF66B5"/>
    <w:rsid w:val="00EF68CB"/>
    <w:rsid w:val="00EF6D16"/>
    <w:rsid w:val="00EF7C97"/>
    <w:rsid w:val="00EF7DB3"/>
    <w:rsid w:val="00F01426"/>
    <w:rsid w:val="00F038E6"/>
    <w:rsid w:val="00F039EC"/>
    <w:rsid w:val="00F03B18"/>
    <w:rsid w:val="00F03FF5"/>
    <w:rsid w:val="00F04119"/>
    <w:rsid w:val="00F05188"/>
    <w:rsid w:val="00F064C1"/>
    <w:rsid w:val="00F06F87"/>
    <w:rsid w:val="00F079E6"/>
    <w:rsid w:val="00F07A3F"/>
    <w:rsid w:val="00F07CC9"/>
    <w:rsid w:val="00F10068"/>
    <w:rsid w:val="00F1038E"/>
    <w:rsid w:val="00F11157"/>
    <w:rsid w:val="00F11395"/>
    <w:rsid w:val="00F1141A"/>
    <w:rsid w:val="00F11491"/>
    <w:rsid w:val="00F11847"/>
    <w:rsid w:val="00F13D13"/>
    <w:rsid w:val="00F13EF1"/>
    <w:rsid w:val="00F1417E"/>
    <w:rsid w:val="00F14719"/>
    <w:rsid w:val="00F14AC4"/>
    <w:rsid w:val="00F15881"/>
    <w:rsid w:val="00F16588"/>
    <w:rsid w:val="00F20374"/>
    <w:rsid w:val="00F21701"/>
    <w:rsid w:val="00F23589"/>
    <w:rsid w:val="00F2368B"/>
    <w:rsid w:val="00F23909"/>
    <w:rsid w:val="00F2433D"/>
    <w:rsid w:val="00F2442B"/>
    <w:rsid w:val="00F244BA"/>
    <w:rsid w:val="00F249B1"/>
    <w:rsid w:val="00F25177"/>
    <w:rsid w:val="00F25F07"/>
    <w:rsid w:val="00F270E7"/>
    <w:rsid w:val="00F301A4"/>
    <w:rsid w:val="00F30647"/>
    <w:rsid w:val="00F315B8"/>
    <w:rsid w:val="00F31CE7"/>
    <w:rsid w:val="00F31F1E"/>
    <w:rsid w:val="00F32079"/>
    <w:rsid w:val="00F32205"/>
    <w:rsid w:val="00F329F7"/>
    <w:rsid w:val="00F33704"/>
    <w:rsid w:val="00F3377D"/>
    <w:rsid w:val="00F33B74"/>
    <w:rsid w:val="00F34041"/>
    <w:rsid w:val="00F3412D"/>
    <w:rsid w:val="00F3413B"/>
    <w:rsid w:val="00F34308"/>
    <w:rsid w:val="00F35071"/>
    <w:rsid w:val="00F352B5"/>
    <w:rsid w:val="00F35635"/>
    <w:rsid w:val="00F35A28"/>
    <w:rsid w:val="00F36749"/>
    <w:rsid w:val="00F36C2B"/>
    <w:rsid w:val="00F402BF"/>
    <w:rsid w:val="00F40401"/>
    <w:rsid w:val="00F41A33"/>
    <w:rsid w:val="00F4381D"/>
    <w:rsid w:val="00F4565C"/>
    <w:rsid w:val="00F4637C"/>
    <w:rsid w:val="00F464D6"/>
    <w:rsid w:val="00F469B9"/>
    <w:rsid w:val="00F46CAF"/>
    <w:rsid w:val="00F47258"/>
    <w:rsid w:val="00F47C66"/>
    <w:rsid w:val="00F50394"/>
    <w:rsid w:val="00F50607"/>
    <w:rsid w:val="00F50E80"/>
    <w:rsid w:val="00F50F7C"/>
    <w:rsid w:val="00F51886"/>
    <w:rsid w:val="00F51DC2"/>
    <w:rsid w:val="00F540D6"/>
    <w:rsid w:val="00F54839"/>
    <w:rsid w:val="00F549BD"/>
    <w:rsid w:val="00F56731"/>
    <w:rsid w:val="00F56A62"/>
    <w:rsid w:val="00F56CF6"/>
    <w:rsid w:val="00F56F23"/>
    <w:rsid w:val="00F575D3"/>
    <w:rsid w:val="00F576C1"/>
    <w:rsid w:val="00F57788"/>
    <w:rsid w:val="00F6025A"/>
    <w:rsid w:val="00F602D5"/>
    <w:rsid w:val="00F6055D"/>
    <w:rsid w:val="00F607D1"/>
    <w:rsid w:val="00F60D86"/>
    <w:rsid w:val="00F6102A"/>
    <w:rsid w:val="00F615E5"/>
    <w:rsid w:val="00F620A9"/>
    <w:rsid w:val="00F6237E"/>
    <w:rsid w:val="00F62BE5"/>
    <w:rsid w:val="00F62C1D"/>
    <w:rsid w:val="00F62F6E"/>
    <w:rsid w:val="00F635CD"/>
    <w:rsid w:val="00F672AC"/>
    <w:rsid w:val="00F67754"/>
    <w:rsid w:val="00F707A9"/>
    <w:rsid w:val="00F71D3A"/>
    <w:rsid w:val="00F72A60"/>
    <w:rsid w:val="00F742DA"/>
    <w:rsid w:val="00F7446D"/>
    <w:rsid w:val="00F745F3"/>
    <w:rsid w:val="00F75A41"/>
    <w:rsid w:val="00F75F8D"/>
    <w:rsid w:val="00F761AA"/>
    <w:rsid w:val="00F77D50"/>
    <w:rsid w:val="00F81BCB"/>
    <w:rsid w:val="00F82C89"/>
    <w:rsid w:val="00F83543"/>
    <w:rsid w:val="00F8392F"/>
    <w:rsid w:val="00F83C44"/>
    <w:rsid w:val="00F84BA1"/>
    <w:rsid w:val="00F84E40"/>
    <w:rsid w:val="00F84FEA"/>
    <w:rsid w:val="00F8542A"/>
    <w:rsid w:val="00F870BF"/>
    <w:rsid w:val="00F872ED"/>
    <w:rsid w:val="00F8735F"/>
    <w:rsid w:val="00F87914"/>
    <w:rsid w:val="00F90C5E"/>
    <w:rsid w:val="00F917DE"/>
    <w:rsid w:val="00F91B00"/>
    <w:rsid w:val="00F9269E"/>
    <w:rsid w:val="00F93018"/>
    <w:rsid w:val="00F933DF"/>
    <w:rsid w:val="00F93538"/>
    <w:rsid w:val="00F93912"/>
    <w:rsid w:val="00F95BD6"/>
    <w:rsid w:val="00F9609B"/>
    <w:rsid w:val="00F97B55"/>
    <w:rsid w:val="00F97CF8"/>
    <w:rsid w:val="00FA0935"/>
    <w:rsid w:val="00FA1633"/>
    <w:rsid w:val="00FA17DA"/>
    <w:rsid w:val="00FA1BEC"/>
    <w:rsid w:val="00FA1F89"/>
    <w:rsid w:val="00FA201C"/>
    <w:rsid w:val="00FA213E"/>
    <w:rsid w:val="00FA2C05"/>
    <w:rsid w:val="00FA303F"/>
    <w:rsid w:val="00FA31D4"/>
    <w:rsid w:val="00FA35F0"/>
    <w:rsid w:val="00FA3707"/>
    <w:rsid w:val="00FA38AF"/>
    <w:rsid w:val="00FA40DB"/>
    <w:rsid w:val="00FA4162"/>
    <w:rsid w:val="00FA41FC"/>
    <w:rsid w:val="00FA4418"/>
    <w:rsid w:val="00FA4AB4"/>
    <w:rsid w:val="00FA4CA7"/>
    <w:rsid w:val="00FA505D"/>
    <w:rsid w:val="00FA6393"/>
    <w:rsid w:val="00FA7F84"/>
    <w:rsid w:val="00FB047B"/>
    <w:rsid w:val="00FB0619"/>
    <w:rsid w:val="00FB06F1"/>
    <w:rsid w:val="00FB083C"/>
    <w:rsid w:val="00FB15EC"/>
    <w:rsid w:val="00FB250B"/>
    <w:rsid w:val="00FB2E80"/>
    <w:rsid w:val="00FB3653"/>
    <w:rsid w:val="00FB39A6"/>
    <w:rsid w:val="00FB3F39"/>
    <w:rsid w:val="00FB413F"/>
    <w:rsid w:val="00FB457B"/>
    <w:rsid w:val="00FB45B7"/>
    <w:rsid w:val="00FB4E5A"/>
    <w:rsid w:val="00FB5345"/>
    <w:rsid w:val="00FB53DA"/>
    <w:rsid w:val="00FB5C1D"/>
    <w:rsid w:val="00FB6717"/>
    <w:rsid w:val="00FB74BB"/>
    <w:rsid w:val="00FB76BF"/>
    <w:rsid w:val="00FB7B87"/>
    <w:rsid w:val="00FB7C73"/>
    <w:rsid w:val="00FC0E4F"/>
    <w:rsid w:val="00FC1203"/>
    <w:rsid w:val="00FC1CFD"/>
    <w:rsid w:val="00FC2320"/>
    <w:rsid w:val="00FC2684"/>
    <w:rsid w:val="00FC27F5"/>
    <w:rsid w:val="00FC283C"/>
    <w:rsid w:val="00FC2CA8"/>
    <w:rsid w:val="00FC39CE"/>
    <w:rsid w:val="00FC3E79"/>
    <w:rsid w:val="00FC5431"/>
    <w:rsid w:val="00FC5489"/>
    <w:rsid w:val="00FC70AA"/>
    <w:rsid w:val="00FD0168"/>
    <w:rsid w:val="00FD0EB7"/>
    <w:rsid w:val="00FD19FF"/>
    <w:rsid w:val="00FD2066"/>
    <w:rsid w:val="00FD20C3"/>
    <w:rsid w:val="00FD21D5"/>
    <w:rsid w:val="00FD222D"/>
    <w:rsid w:val="00FD24F3"/>
    <w:rsid w:val="00FD2B9C"/>
    <w:rsid w:val="00FD3AA8"/>
    <w:rsid w:val="00FD44B2"/>
    <w:rsid w:val="00FD4880"/>
    <w:rsid w:val="00FD4E48"/>
    <w:rsid w:val="00FD5825"/>
    <w:rsid w:val="00FD58DF"/>
    <w:rsid w:val="00FD5E6A"/>
    <w:rsid w:val="00FD7431"/>
    <w:rsid w:val="00FD7533"/>
    <w:rsid w:val="00FD75A5"/>
    <w:rsid w:val="00FD79E5"/>
    <w:rsid w:val="00FD7B38"/>
    <w:rsid w:val="00FE090C"/>
    <w:rsid w:val="00FE0B3A"/>
    <w:rsid w:val="00FE0BDE"/>
    <w:rsid w:val="00FE1B88"/>
    <w:rsid w:val="00FE26D7"/>
    <w:rsid w:val="00FE3E79"/>
    <w:rsid w:val="00FE45E2"/>
    <w:rsid w:val="00FE4B6E"/>
    <w:rsid w:val="00FE5F4D"/>
    <w:rsid w:val="00FE64F4"/>
    <w:rsid w:val="00FE6B08"/>
    <w:rsid w:val="00FE7193"/>
    <w:rsid w:val="00FE72D0"/>
    <w:rsid w:val="00FE774F"/>
    <w:rsid w:val="00FE7F13"/>
    <w:rsid w:val="00FF0C85"/>
    <w:rsid w:val="00FF1472"/>
    <w:rsid w:val="00FF1666"/>
    <w:rsid w:val="00FF1818"/>
    <w:rsid w:val="00FF1AD7"/>
    <w:rsid w:val="00FF2264"/>
    <w:rsid w:val="00FF31C1"/>
    <w:rsid w:val="00FF340A"/>
    <w:rsid w:val="00FF3767"/>
    <w:rsid w:val="00FF403B"/>
    <w:rsid w:val="00FF4859"/>
    <w:rsid w:val="00FF48AD"/>
    <w:rsid w:val="00FF4DAE"/>
    <w:rsid w:val="00FF5D26"/>
    <w:rsid w:val="00FF5E46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EBBAB6"/>
  <w15:chartTrackingRefBased/>
  <w15:docId w15:val="{1855C539-5821-4267-8D2A-1D3510A0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53D5"/>
    <w:rPr>
      <w:rFonts w:eastAsia="Times New Roman" w:cs="Cordi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A2C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8">
    <w:name w:val="heading 8"/>
    <w:basedOn w:val="Normal"/>
    <w:next w:val="Normal"/>
    <w:qFormat/>
    <w:rsid w:val="00B97A80"/>
    <w:pPr>
      <w:keepNext/>
      <w:tabs>
        <w:tab w:val="left" w:pos="4140"/>
      </w:tabs>
      <w:spacing w:before="240"/>
      <w:jc w:val="both"/>
      <w:outlineLvl w:val="7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97A80"/>
    <w:pPr>
      <w:widowControl w:val="0"/>
      <w:autoSpaceDE w:val="0"/>
      <w:autoSpaceDN w:val="0"/>
    </w:pPr>
    <w:rPr>
      <w:rFonts w:ascii="Angsana New" w:cs="Angsana New"/>
      <w:sz w:val="28"/>
      <w:szCs w:val="28"/>
    </w:rPr>
  </w:style>
  <w:style w:type="character" w:styleId="PageNumber">
    <w:name w:val="page number"/>
    <w:rsid w:val="00B97A80"/>
    <w:rPr>
      <w:rFonts w:cs="Times New Roman"/>
      <w:lang w:bidi="th-TH"/>
    </w:rPr>
  </w:style>
  <w:style w:type="paragraph" w:customStyle="1" w:styleId="a">
    <w:name w:val="??"/>
    <w:basedOn w:val="Normal"/>
    <w:rsid w:val="00B97A80"/>
    <w:pPr>
      <w:tabs>
        <w:tab w:val="left" w:pos="360"/>
        <w:tab w:val="left" w:pos="720"/>
        <w:tab w:val="left" w:pos="1080"/>
      </w:tabs>
      <w:autoSpaceDE w:val="0"/>
      <w:autoSpaceDN w:val="0"/>
    </w:pPr>
    <w:rPr>
      <w:rFonts w:ascii="Angsana New" w:cs="Angsana New"/>
      <w:sz w:val="28"/>
      <w:szCs w:val="28"/>
    </w:rPr>
  </w:style>
  <w:style w:type="paragraph" w:styleId="Header">
    <w:name w:val="header"/>
    <w:basedOn w:val="Normal"/>
    <w:link w:val="HeaderChar"/>
    <w:uiPriority w:val="99"/>
    <w:rsid w:val="00B97A80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</w:rPr>
  </w:style>
  <w:style w:type="paragraph" w:customStyle="1" w:styleId="10">
    <w:name w:val="10"/>
    <w:basedOn w:val="Normal"/>
    <w:rsid w:val="00B97A80"/>
    <w:pPr>
      <w:tabs>
        <w:tab w:val="left" w:pos="1080"/>
      </w:tabs>
      <w:autoSpaceDE w:val="0"/>
      <w:autoSpaceDN w:val="0"/>
      <w:jc w:val="both"/>
    </w:pPr>
    <w:rPr>
      <w:rFonts w:ascii="Angsana New" w:cs="Angsana New"/>
      <w:sz w:val="20"/>
      <w:szCs w:val="20"/>
    </w:rPr>
  </w:style>
  <w:style w:type="paragraph" w:customStyle="1" w:styleId="3">
    <w:name w:val="?????3????"/>
    <w:basedOn w:val="Normal"/>
    <w:rsid w:val="00B97A80"/>
    <w:pPr>
      <w:tabs>
        <w:tab w:val="left" w:pos="360"/>
        <w:tab w:val="left" w:pos="720"/>
      </w:tabs>
      <w:autoSpaceDE w:val="0"/>
      <w:autoSpaceDN w:val="0"/>
    </w:pPr>
    <w:rPr>
      <w:rFonts w:ascii="Angsana New" w:cs="Angsana New"/>
      <w:sz w:val="22"/>
      <w:szCs w:val="22"/>
    </w:rPr>
  </w:style>
  <w:style w:type="paragraph" w:styleId="Footer">
    <w:name w:val="footer"/>
    <w:basedOn w:val="Normal"/>
    <w:link w:val="FooterChar"/>
    <w:uiPriority w:val="99"/>
    <w:rsid w:val="00B97A80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</w:rPr>
  </w:style>
  <w:style w:type="paragraph" w:customStyle="1" w:styleId="a0">
    <w:name w:val="???????"/>
    <w:basedOn w:val="Normal"/>
    <w:rsid w:val="00B97A80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cs="Angsana New"/>
      <w:b/>
      <w:bCs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rsid w:val="00B97A80"/>
    <w:pPr>
      <w:spacing w:before="120" w:after="240"/>
      <w:ind w:left="360" w:hanging="360"/>
      <w:jc w:val="center"/>
    </w:pPr>
    <w:rPr>
      <w:rFonts w:ascii="Angsana New" w:eastAsia="Angsana New" w:cs="Angsana New"/>
      <w:b/>
      <w:bCs/>
      <w:sz w:val="32"/>
      <w:szCs w:val="32"/>
      <w:lang w:val="th-TH"/>
    </w:rPr>
  </w:style>
  <w:style w:type="paragraph" w:styleId="BlockText">
    <w:name w:val="Block Text"/>
    <w:basedOn w:val="Normal"/>
    <w:rsid w:val="00B97A80"/>
    <w:pPr>
      <w:tabs>
        <w:tab w:val="left" w:pos="360"/>
        <w:tab w:val="left" w:pos="900"/>
        <w:tab w:val="left" w:pos="1980"/>
        <w:tab w:val="left" w:pos="4140"/>
      </w:tabs>
      <w:autoSpaceDE w:val="0"/>
      <w:autoSpaceDN w:val="0"/>
      <w:spacing w:before="120" w:after="120"/>
      <w:ind w:left="1980" w:right="-130" w:hanging="540"/>
      <w:jc w:val="thaiDistribute"/>
    </w:pPr>
    <w:rPr>
      <w:rFonts w:ascii="Angsana New" w:cs="Angsana New"/>
      <w:sz w:val="32"/>
      <w:szCs w:val="32"/>
      <w:lang w:val="th-TH"/>
    </w:rPr>
  </w:style>
  <w:style w:type="paragraph" w:styleId="BalloonText">
    <w:name w:val="Balloon Text"/>
    <w:basedOn w:val="Normal"/>
    <w:semiHidden/>
    <w:rsid w:val="00B97A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97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1Char">
    <w:name w:val="Char1 Char Char1 Char"/>
    <w:basedOn w:val="Normal"/>
    <w:rsid w:val="00B97A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CharChar">
    <w:name w:val="Char1 Char Char"/>
    <w:basedOn w:val="Normal"/>
    <w:rsid w:val="00B97A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E110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F03FF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0">
    <w:name w:val="Char1"/>
    <w:basedOn w:val="Normal"/>
    <w:rsid w:val="002C5381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rsid w:val="006D09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Tahoma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6177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FooterChar">
    <w:name w:val="Footer Char"/>
    <w:link w:val="Footer"/>
    <w:uiPriority w:val="99"/>
    <w:rsid w:val="00D65A37"/>
    <w:rPr>
      <w:rFonts w:ascii="Angsana New" w:eastAsia="Times New Roman"/>
    </w:rPr>
  </w:style>
  <w:style w:type="paragraph" w:styleId="BodyTextIndent2">
    <w:name w:val="Body Text Indent 2"/>
    <w:basedOn w:val="Normal"/>
    <w:link w:val="BodyTextIndent2Char"/>
    <w:rsid w:val="00076878"/>
    <w:pPr>
      <w:spacing w:after="120" w:line="480" w:lineRule="auto"/>
      <w:ind w:left="283"/>
    </w:pPr>
    <w:rPr>
      <w:rFonts w:cs="Angsana New"/>
      <w:szCs w:val="30"/>
    </w:rPr>
  </w:style>
  <w:style w:type="character" w:customStyle="1" w:styleId="BodyTextIndent2Char">
    <w:name w:val="Body Text Indent 2 Char"/>
    <w:link w:val="BodyTextIndent2"/>
    <w:rsid w:val="00076878"/>
    <w:rPr>
      <w:rFonts w:eastAsia="Times New Roman" w:cs="Cordia New"/>
      <w:sz w:val="24"/>
      <w:szCs w:val="30"/>
    </w:rPr>
  </w:style>
  <w:style w:type="character" w:customStyle="1" w:styleId="HeaderChar">
    <w:name w:val="Header Char"/>
    <w:link w:val="Header"/>
    <w:uiPriority w:val="99"/>
    <w:rsid w:val="003A693B"/>
    <w:rPr>
      <w:rFonts w:ascii="Angsana New" w:eastAsia="Times New Roman"/>
    </w:rPr>
  </w:style>
  <w:style w:type="paragraph" w:styleId="BodyText">
    <w:name w:val="Body Text"/>
    <w:basedOn w:val="Normal"/>
    <w:link w:val="BodyTextChar"/>
    <w:rsid w:val="00BD4E32"/>
    <w:pPr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Cs w:val="28"/>
    </w:rPr>
  </w:style>
  <w:style w:type="character" w:customStyle="1" w:styleId="BodyTextChar">
    <w:name w:val="Body Text Char"/>
    <w:link w:val="BodyText"/>
    <w:rsid w:val="00BD4E32"/>
    <w:rPr>
      <w:rFonts w:eastAsia="Times New Roman" w:hAnsi="CordiaUPC"/>
      <w:sz w:val="24"/>
      <w:szCs w:val="28"/>
    </w:rPr>
  </w:style>
  <w:style w:type="character" w:customStyle="1" w:styleId="BodyTextIndentChar">
    <w:name w:val="Body Text Indent Char"/>
    <w:link w:val="BodyTextIndent"/>
    <w:rsid w:val="00453753"/>
    <w:rPr>
      <w:rFonts w:ascii="Angsana New" w:eastAsia="Angsana New"/>
      <w:b/>
      <w:bCs/>
      <w:sz w:val="32"/>
      <w:szCs w:val="32"/>
      <w:lang w:val="th-TH"/>
    </w:rPr>
  </w:style>
  <w:style w:type="character" w:customStyle="1" w:styleId="PlainTextChar">
    <w:name w:val="Plain Text Char"/>
    <w:link w:val="PlainText"/>
    <w:rsid w:val="00CE680E"/>
    <w:rPr>
      <w:rFonts w:ascii="Angsana New" w:eastAsia="Times New Roman"/>
      <w:sz w:val="28"/>
      <w:szCs w:val="28"/>
    </w:rPr>
  </w:style>
  <w:style w:type="paragraph" w:customStyle="1" w:styleId="NormalAngsanaNew">
    <w:name w:val="Normal + Angsana New"/>
    <w:aliases w:val="16 pt,Bold"/>
    <w:basedOn w:val="Normal"/>
    <w:rsid w:val="004E226D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 w:cs="Angsana New"/>
      <w:sz w:val="32"/>
      <w:szCs w:val="32"/>
    </w:rPr>
  </w:style>
  <w:style w:type="character" w:styleId="CommentReference">
    <w:name w:val="annotation reference"/>
    <w:rsid w:val="00203AF3"/>
    <w:rPr>
      <w:sz w:val="16"/>
      <w:szCs w:val="18"/>
    </w:rPr>
  </w:style>
  <w:style w:type="paragraph" w:styleId="CommentText">
    <w:name w:val="annotation text"/>
    <w:basedOn w:val="Normal"/>
    <w:link w:val="CommentTextChar"/>
    <w:rsid w:val="00203AF3"/>
    <w:rPr>
      <w:sz w:val="20"/>
      <w:szCs w:val="25"/>
    </w:rPr>
  </w:style>
  <w:style w:type="character" w:customStyle="1" w:styleId="CommentTextChar">
    <w:name w:val="Comment Text Char"/>
    <w:link w:val="CommentText"/>
    <w:rsid w:val="00203AF3"/>
    <w:rPr>
      <w:rFonts w:eastAsia="Times New Roman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03AF3"/>
    <w:rPr>
      <w:b/>
      <w:bCs/>
    </w:rPr>
  </w:style>
  <w:style w:type="character" w:customStyle="1" w:styleId="CommentSubjectChar">
    <w:name w:val="Comment Subject Char"/>
    <w:link w:val="CommentSubject"/>
    <w:rsid w:val="00203AF3"/>
    <w:rPr>
      <w:rFonts w:eastAsia="Times New Roman" w:cs="Cordia New"/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A2C58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6B0BB-7C18-4A38-A30F-4EA1C9DFA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19685C85</Template>
  <TotalTime>4</TotalTime>
  <Pages>26</Pages>
  <Words>7126</Words>
  <Characters>29981</Characters>
  <Application>Microsoft Office Word</Application>
  <DocSecurity>0</DocSecurity>
  <Lines>249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พัฒนสิน จำกัด (มหาชน)</vt:lpstr>
    </vt:vector>
  </TitlesOfParts>
  <Company>Ernst &amp; Young</Company>
  <LinksUpToDate>false</LinksUpToDate>
  <CharactersWithSpaces>37033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พัฒนสิน จำกัด (มหาชน)</dc:title>
  <dc:subject/>
  <dc:creator>YourNameHere</dc:creator>
  <cp:keywords/>
  <cp:lastModifiedBy>Soontaree, Soongsongkiat (FN/TH)</cp:lastModifiedBy>
  <cp:revision>3</cp:revision>
  <cp:lastPrinted>2019-10-29T09:34:00Z</cp:lastPrinted>
  <dcterms:created xsi:type="dcterms:W3CDTF">2019-11-01T07:43:00Z</dcterms:created>
  <dcterms:modified xsi:type="dcterms:W3CDTF">2019-11-06T12:42:00Z</dcterms:modified>
</cp:coreProperties>
</file>