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F3A4D" w14:textId="77777777" w:rsidR="00DB308D" w:rsidRDefault="00DB308D" w:rsidP="004C2111">
      <w:pPr>
        <w:pStyle w:val="Reference"/>
      </w:pPr>
    </w:p>
    <w:p w14:paraId="5E4C682C" w14:textId="77777777" w:rsidR="00DD1E47" w:rsidRDefault="00DD1E47" w:rsidP="006771E8">
      <w:pPr>
        <w:pStyle w:val="BodyText"/>
      </w:pPr>
    </w:p>
    <w:p w14:paraId="344555C6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62F85515" w14:textId="77777777" w:rsidR="00D15EA5" w:rsidRDefault="00D15EA5" w:rsidP="00D15EA5">
      <w:pPr>
        <w:pStyle w:val="BodyText"/>
      </w:pPr>
    </w:p>
    <w:p w14:paraId="6BE503C2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4BCE105A" w14:textId="77777777" w:rsidR="00734D83" w:rsidRDefault="00734D83" w:rsidP="00D15EA5">
      <w:pPr>
        <w:pStyle w:val="BodyText"/>
        <w:rPr>
          <w:rFonts w:cstheme="minorBidi"/>
          <w:lang w:bidi="th-TH"/>
        </w:rPr>
      </w:pPr>
    </w:p>
    <w:p w14:paraId="7555CD51" w14:textId="4BD0B98B" w:rsidR="00AD3B26" w:rsidRPr="00637EE6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637EE6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A05F0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และผู้ถือหุ้น</w:t>
      </w:r>
      <w:r w:rsid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734D83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734D83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37EE6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ไพลอน</w:t>
      </w:r>
      <w:r w:rsidR="00637EE6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37EE6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637EE6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637EE6" w:rsidRPr="00637EE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637EE6" w:rsidRPr="00637EE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77B2815A" w14:textId="77777777" w:rsidR="003F16DE" w:rsidRPr="00D20C85" w:rsidRDefault="00734D83" w:rsidP="000A7603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33857DB1" w14:textId="11FDEE42" w:rsidR="00A05F0A" w:rsidRPr="007C2D33" w:rsidRDefault="00E114D3" w:rsidP="00A05F0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="00A05F0A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ไพ</w:t>
      </w:r>
      <w:proofErr w:type="spellEnd"/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ลอน</w:t>
      </w:r>
      <w:r w:rsidRPr="00E114D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E114D3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E114D3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และบริษัทย่อย </w:t>
      </w:r>
      <w:r w:rsidR="00A05F0A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A05F0A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05F0A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A05F0A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 w:rsidR="00BC782A">
        <w:rPr>
          <w:rFonts w:ascii="Browallia New" w:hAnsi="Browallia New" w:cs="Browallia New"/>
          <w:sz w:val="28"/>
          <w:szCs w:val="28"/>
          <w:lang w:bidi="th-TH"/>
        </w:rPr>
        <w:t xml:space="preserve">0 </w:t>
      </w:r>
      <w:r w:rsidR="00AE746A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BC782A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A05F0A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05F0A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BC782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AE746A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BC782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BC782A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AE746A" w:rsidRPr="00AE746A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BC782A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C782A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A05F0A" w:rsidRPr="00A05F0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33EDD" w:rsidRPr="00233EDD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Pr="00E114D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233EDD"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AE746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233EDD" w:rsidRPr="00233ED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BC782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      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</w:t>
      </w:r>
      <w:r w:rsidR="00BC782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</w:t>
      </w:r>
      <w:r w:rsidR="00BC782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63B7B407" w14:textId="77777777" w:rsidR="00CD4D4E" w:rsidRPr="00BE75B7" w:rsidRDefault="00CD4D4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198252B4" w14:textId="77777777" w:rsidR="003F16DE" w:rsidRPr="0024771B" w:rsidRDefault="00D20C85" w:rsidP="000A760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37AB74EB" w14:textId="77777777" w:rsidR="00D20C85" w:rsidRPr="00D20C85" w:rsidRDefault="00D20C85" w:rsidP="000A760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AA599F5" w14:textId="3519D7D6" w:rsidR="00A05F0A" w:rsidRPr="00F01358" w:rsidRDefault="00927590" w:rsidP="00A05F0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ดังนั้นข้าพเจ้าจึงไม่แสดงความเห็นต่อข้อมูลทางการเงินระหว่างกาล</w:t>
      </w:r>
    </w:p>
    <w:p w14:paraId="74B20605" w14:textId="77777777" w:rsidR="00CD4D4E" w:rsidRDefault="00CD4D4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C9DD8A9" w14:textId="6596E583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68EFB15F" w14:textId="4E748119" w:rsidR="00927590" w:rsidRDefault="00927590" w:rsidP="00CD4D4E">
      <w:pPr>
        <w:jc w:val="thaiDistribute"/>
        <w:rPr>
          <w:rFonts w:ascii="Browallia New" w:hAnsi="Browallia New" w:cs="Browallia New"/>
        </w:rPr>
      </w:pPr>
    </w:p>
    <w:p w14:paraId="66897206" w14:textId="41E83722" w:rsidR="00927590" w:rsidRDefault="00927590" w:rsidP="00CD4D4E">
      <w:pPr>
        <w:jc w:val="thaiDistribute"/>
        <w:rPr>
          <w:rFonts w:ascii="Browallia New" w:hAnsi="Browallia New" w:cs="Browallia New"/>
        </w:rPr>
      </w:pPr>
    </w:p>
    <w:p w14:paraId="0497DCDC" w14:textId="51009EAA" w:rsidR="00927590" w:rsidRDefault="00927590" w:rsidP="00CD4D4E">
      <w:pPr>
        <w:jc w:val="thaiDistribute"/>
        <w:rPr>
          <w:rFonts w:ascii="Browallia New" w:hAnsi="Browallia New" w:cs="Browallia New"/>
        </w:rPr>
      </w:pPr>
    </w:p>
    <w:p w14:paraId="1FD3C92F" w14:textId="16A35C62" w:rsidR="00927590" w:rsidRDefault="00927590" w:rsidP="00CD4D4E">
      <w:pPr>
        <w:jc w:val="thaiDistribute"/>
        <w:rPr>
          <w:rFonts w:ascii="Browallia New" w:hAnsi="Browallia New" w:cs="Browallia New"/>
        </w:rPr>
      </w:pPr>
    </w:p>
    <w:p w14:paraId="141BEC01" w14:textId="0E399205" w:rsidR="002170D1" w:rsidRDefault="002170D1" w:rsidP="00CD4D4E">
      <w:pPr>
        <w:jc w:val="thaiDistribute"/>
        <w:rPr>
          <w:rFonts w:ascii="Browallia New" w:hAnsi="Browallia New" w:cs="Browallia New"/>
        </w:rPr>
      </w:pPr>
    </w:p>
    <w:p w14:paraId="51A3915F" w14:textId="0B0CD543" w:rsidR="002170D1" w:rsidRDefault="002170D1" w:rsidP="00CD4D4E">
      <w:pPr>
        <w:jc w:val="thaiDistribute"/>
        <w:rPr>
          <w:rFonts w:ascii="Browallia New" w:hAnsi="Browallia New" w:cs="Browallia New"/>
        </w:rPr>
      </w:pPr>
    </w:p>
    <w:p w14:paraId="065E2676" w14:textId="77777777" w:rsidR="002170D1" w:rsidRDefault="002170D1" w:rsidP="00CD4D4E">
      <w:pPr>
        <w:jc w:val="thaiDistribute"/>
        <w:rPr>
          <w:rFonts w:ascii="Browallia New" w:hAnsi="Browallia New" w:cs="Browallia New"/>
        </w:rPr>
      </w:pPr>
      <w:bookmarkStart w:id="1" w:name="_GoBack"/>
      <w:bookmarkEnd w:id="1"/>
    </w:p>
    <w:p w14:paraId="26F9C9C9" w14:textId="77777777" w:rsidR="00330AA1" w:rsidRPr="0024771B" w:rsidRDefault="00D20C85" w:rsidP="00B6226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477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7BEE847" w14:textId="77777777" w:rsidR="00330AA1" w:rsidRDefault="00330AA1" w:rsidP="00330AA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270DEE9F" w14:textId="062A605D" w:rsidR="00A05F0A" w:rsidRPr="00487E39" w:rsidRDefault="00927590" w:rsidP="00A05F0A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60222A18" w14:textId="77777777" w:rsidR="00734D83" w:rsidRPr="00734D83" w:rsidRDefault="00734D83" w:rsidP="00927590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035B5E6C" w14:textId="715FF9C9" w:rsidR="004E0394" w:rsidRDefault="004E0394" w:rsidP="004E039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9FE78F4" w14:textId="77777777" w:rsidR="007D03C3" w:rsidRDefault="007D03C3" w:rsidP="004E039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000E7D7" w14:textId="14F3010B" w:rsidR="007C5A37" w:rsidRDefault="007C5A37" w:rsidP="004E039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C5A3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7C5A3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</w:t>
      </w:r>
      <w:r w:rsidR="00B54F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ย์</w:t>
      </w:r>
    </w:p>
    <w:p w14:paraId="170ECB0B" w14:textId="6EA3765E" w:rsidR="00D20C85" w:rsidRPr="00D20C85" w:rsidRDefault="00D20C85" w:rsidP="004E039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D902297" w14:textId="4CFF612B" w:rsidR="00D20C85" w:rsidRPr="00D20C85" w:rsidRDefault="00D20C85" w:rsidP="004E039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6</w:t>
      </w:r>
      <w:r w:rsidR="007C5A37">
        <w:rPr>
          <w:rFonts w:ascii="Browallia New" w:hAnsi="Browallia New" w:cs="Browallia New"/>
          <w:sz w:val="28"/>
          <w:szCs w:val="28"/>
          <w:lang w:bidi="th-TH"/>
        </w:rPr>
        <w:t>549</w:t>
      </w:r>
    </w:p>
    <w:p w14:paraId="0D8BBA2C" w14:textId="172D4E7C" w:rsid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0289EF9" w14:textId="33EE3E3E" w:rsidR="00637EE6" w:rsidRPr="00D20C85" w:rsidRDefault="00637EE6" w:rsidP="00D20C85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4471F01E" w14:textId="77777777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158956" w14:textId="60215F45" w:rsidR="00D15EA5" w:rsidRPr="00D20C85" w:rsidRDefault="00556F04" w:rsidP="00D20C85">
      <w:pPr>
        <w:spacing w:after="0" w:line="240" w:lineRule="auto"/>
      </w:pPr>
      <w:r w:rsidRPr="00556F04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7D03C3" w:rsidRPr="00556F04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556F0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927590" w:rsidRPr="00556F04">
        <w:rPr>
          <w:rFonts w:ascii="Browallia New" w:hAnsi="Browallia New" w:cs="Browallia New"/>
          <w:sz w:val="28"/>
          <w:szCs w:val="28"/>
          <w:lang w:val="en-US" w:bidi="th-TH"/>
        </w:rPr>
        <w:t xml:space="preserve"> 2562</w:t>
      </w:r>
    </w:p>
    <w:sectPr w:rsidR="00D15EA5" w:rsidRPr="00D20C8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B9B50" w14:textId="77777777" w:rsidR="00BC782A" w:rsidRDefault="00BC782A">
      <w:r>
        <w:separator/>
      </w:r>
    </w:p>
  </w:endnote>
  <w:endnote w:type="continuationSeparator" w:id="0">
    <w:p w14:paraId="19E81155" w14:textId="77777777" w:rsidR="00BC782A" w:rsidRDefault="00BC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F6A12" w14:textId="77777777" w:rsidR="00BC782A" w:rsidRDefault="00BC782A">
      <w:bookmarkStart w:id="0" w:name="_Hlk482348182"/>
      <w:bookmarkEnd w:id="0"/>
      <w:r>
        <w:separator/>
      </w:r>
    </w:p>
  </w:footnote>
  <w:footnote w:type="continuationSeparator" w:id="0">
    <w:p w14:paraId="0F8B6091" w14:textId="77777777" w:rsidR="00BC782A" w:rsidRDefault="00BC7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474EA" w14:textId="77777777" w:rsidR="00BC782A" w:rsidRDefault="00BC782A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53E27" w14:textId="2B8B04D1" w:rsidR="00BC782A" w:rsidRDefault="00BC782A" w:rsidP="00D96128">
    <w:pPr>
      <w:pStyle w:val="Header"/>
      <w:jc w:val="right"/>
    </w:pPr>
  </w:p>
  <w:p w14:paraId="6E8E3DA0" w14:textId="77777777" w:rsidR="00BC782A" w:rsidRPr="0079502D" w:rsidRDefault="00BC782A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52589" w14:textId="77777777" w:rsidR="00BC782A" w:rsidRDefault="00BC782A" w:rsidP="00637EE6">
    <w:pPr>
      <w:pStyle w:val="Header"/>
      <w:tabs>
        <w:tab w:val="clear" w:pos="8562"/>
        <w:tab w:val="left" w:pos="5328"/>
      </w:tabs>
      <w:spacing w:after="1200"/>
    </w:pPr>
  </w:p>
  <w:p w14:paraId="48EDAFD7" w14:textId="016E3427" w:rsidR="00BC782A" w:rsidRDefault="00BC782A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637EE6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</w:p>
  <w:p w14:paraId="1B1B7861" w14:textId="55B3341C" w:rsidR="00BC782A" w:rsidRPr="00637EE6" w:rsidRDefault="00BC782A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4F2D7F"/>
        <w:sz w:val="36"/>
        <w:szCs w:val="36"/>
        <w:lang w:val="en-US" w:bidi="th-TH"/>
      </w:rPr>
    </w:pPr>
    <w:r w:rsidRPr="00637EE6">
      <w:rPr>
        <w:rFonts w:cs="Browallia New" w:hint="cs"/>
        <w:b w:val="0"/>
        <w:bCs/>
        <w:color w:val="000000" w:themeColor="text1"/>
        <w:sz w:val="36"/>
        <w:szCs w:val="36"/>
        <w:cs/>
        <w:lang w:val="en-US" w:bidi="th-TH"/>
      </w:rPr>
      <w:t>ผู้สอบบัญชีรับอนุญาต</w:t>
    </w:r>
  </w:p>
  <w:p w14:paraId="617FB859" w14:textId="77777777" w:rsidR="00BC782A" w:rsidRDefault="00BC782A" w:rsidP="00D15EA5">
    <w:pPr>
      <w:pStyle w:val="Header"/>
    </w:pPr>
    <w:bookmarkStart w:id="2" w:name="Footer3_tbl"/>
    <w:bookmarkEnd w:id="2"/>
  </w:p>
  <w:p w14:paraId="7BD02816" w14:textId="69FD91FC" w:rsidR="00BC782A" w:rsidRDefault="00BC782A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4549"/>
    <w:rsid w:val="0003023B"/>
    <w:rsid w:val="00031D17"/>
    <w:rsid w:val="00044ACE"/>
    <w:rsid w:val="0004550E"/>
    <w:rsid w:val="00052614"/>
    <w:rsid w:val="00060145"/>
    <w:rsid w:val="000723F7"/>
    <w:rsid w:val="000740C6"/>
    <w:rsid w:val="00074485"/>
    <w:rsid w:val="000828F1"/>
    <w:rsid w:val="00082F59"/>
    <w:rsid w:val="00094333"/>
    <w:rsid w:val="00097FAB"/>
    <w:rsid w:val="000A0C02"/>
    <w:rsid w:val="000A7603"/>
    <w:rsid w:val="000B65E3"/>
    <w:rsid w:val="000B7090"/>
    <w:rsid w:val="000E52CE"/>
    <w:rsid w:val="000F3AAB"/>
    <w:rsid w:val="000F6E25"/>
    <w:rsid w:val="001011DF"/>
    <w:rsid w:val="00107DF2"/>
    <w:rsid w:val="00112B69"/>
    <w:rsid w:val="001316D3"/>
    <w:rsid w:val="00134B1D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170D1"/>
    <w:rsid w:val="0022518C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77EBE"/>
    <w:rsid w:val="002838FB"/>
    <w:rsid w:val="00285249"/>
    <w:rsid w:val="002A252E"/>
    <w:rsid w:val="002B5A4A"/>
    <w:rsid w:val="002C623D"/>
    <w:rsid w:val="002D5A0F"/>
    <w:rsid w:val="002D6E25"/>
    <w:rsid w:val="002D720C"/>
    <w:rsid w:val="002E02F4"/>
    <w:rsid w:val="002E7F1E"/>
    <w:rsid w:val="002F2DEB"/>
    <w:rsid w:val="002F3903"/>
    <w:rsid w:val="002F4A52"/>
    <w:rsid w:val="002F7D90"/>
    <w:rsid w:val="0030026A"/>
    <w:rsid w:val="00304204"/>
    <w:rsid w:val="00305173"/>
    <w:rsid w:val="00321A76"/>
    <w:rsid w:val="00330AA1"/>
    <w:rsid w:val="00335E5B"/>
    <w:rsid w:val="00354F5D"/>
    <w:rsid w:val="00365ECE"/>
    <w:rsid w:val="003744DA"/>
    <w:rsid w:val="00384904"/>
    <w:rsid w:val="003A1389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6281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66531"/>
    <w:rsid w:val="00481FE7"/>
    <w:rsid w:val="0048532C"/>
    <w:rsid w:val="0049103F"/>
    <w:rsid w:val="004A0DFE"/>
    <w:rsid w:val="004A3C62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2186A"/>
    <w:rsid w:val="00527E02"/>
    <w:rsid w:val="005321DA"/>
    <w:rsid w:val="00547541"/>
    <w:rsid w:val="00551365"/>
    <w:rsid w:val="00556F04"/>
    <w:rsid w:val="005627FF"/>
    <w:rsid w:val="00577D61"/>
    <w:rsid w:val="005822AC"/>
    <w:rsid w:val="005A7C19"/>
    <w:rsid w:val="005B405A"/>
    <w:rsid w:val="005B50CC"/>
    <w:rsid w:val="005C2CCB"/>
    <w:rsid w:val="005C6479"/>
    <w:rsid w:val="005C69FD"/>
    <w:rsid w:val="005D7025"/>
    <w:rsid w:val="005E2D67"/>
    <w:rsid w:val="005E5578"/>
    <w:rsid w:val="005F4D62"/>
    <w:rsid w:val="00610ED7"/>
    <w:rsid w:val="00612B8B"/>
    <w:rsid w:val="00620CE3"/>
    <w:rsid w:val="00621086"/>
    <w:rsid w:val="006365A1"/>
    <w:rsid w:val="00636AA2"/>
    <w:rsid w:val="00637EE6"/>
    <w:rsid w:val="00642A51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B06A2"/>
    <w:rsid w:val="006C3D37"/>
    <w:rsid w:val="006C6376"/>
    <w:rsid w:val="006D6FF5"/>
    <w:rsid w:val="006E12E7"/>
    <w:rsid w:val="006F1B19"/>
    <w:rsid w:val="006F29ED"/>
    <w:rsid w:val="006F4F77"/>
    <w:rsid w:val="0070147C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1545"/>
    <w:rsid w:val="0079502D"/>
    <w:rsid w:val="007A0755"/>
    <w:rsid w:val="007A31D9"/>
    <w:rsid w:val="007A5CC4"/>
    <w:rsid w:val="007A74F9"/>
    <w:rsid w:val="007C5A37"/>
    <w:rsid w:val="007D03C3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4FF7"/>
    <w:rsid w:val="00894ACE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E0190"/>
    <w:rsid w:val="00AE2BF6"/>
    <w:rsid w:val="00AE3370"/>
    <w:rsid w:val="00AE64CA"/>
    <w:rsid w:val="00AE746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A5B00"/>
    <w:rsid w:val="00BB1A07"/>
    <w:rsid w:val="00BB6DAD"/>
    <w:rsid w:val="00BB7346"/>
    <w:rsid w:val="00BC1555"/>
    <w:rsid w:val="00BC60A9"/>
    <w:rsid w:val="00BC6565"/>
    <w:rsid w:val="00BC782A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35B1A"/>
    <w:rsid w:val="00C41C7D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F0ABD"/>
    <w:rsid w:val="00E04361"/>
    <w:rsid w:val="00E064FD"/>
    <w:rsid w:val="00E1053A"/>
    <w:rsid w:val="00E114D3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A3966"/>
    <w:rsid w:val="00FC1304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031D0391356B4CAABE8FCB05925A44" ma:contentTypeVersion="6" ma:contentTypeDescription="Create a new document." ma:contentTypeScope="" ma:versionID="387943e071f3b2d17a4ab8e7d07056ce">
  <xsd:schema xmlns:xsd="http://www.w3.org/2001/XMLSchema" xmlns:xs="http://www.w3.org/2001/XMLSchema" xmlns:p="http://schemas.microsoft.com/office/2006/metadata/properties" xmlns:ns2="29ea8ea7-50d0-466c-999e-89f724c1e40f" xmlns:ns3="beac9604-bfb4-48f8-9998-018e31e1f60f" targetNamespace="http://schemas.microsoft.com/office/2006/metadata/properties" ma:root="true" ma:fieldsID="49e8314f59b1f23f7d863dd590931d22" ns2:_="" ns3:_="">
    <xsd:import namespace="29ea8ea7-50d0-466c-999e-89f724c1e40f"/>
    <xsd:import namespace="beac9604-bfb4-48f8-9998-018e31e1f6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8ea7-50d0-466c-999e-89f724c1e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c9604-bfb4-48f8-9998-018e31e1f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AF4561-B3D4-4F7D-953E-F406CEA4799A}">
  <ds:schemaRefs>
    <ds:schemaRef ds:uri="beac9604-bfb4-48f8-9998-018e31e1f60f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29ea8ea7-50d0-466c-999e-89f724c1e40f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9B58C25-0DAB-4E96-AD1B-2C869A2E9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a8ea7-50d0-466c-999e-89f724c1e40f"/>
    <ds:schemaRef ds:uri="beac9604-bfb4-48f8-9998-018e31e1f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05C6B9-9242-48D3-A4D0-CB36870FD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38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19</cp:revision>
  <cp:lastPrinted>2018-11-09T06:02:00Z</cp:lastPrinted>
  <dcterms:created xsi:type="dcterms:W3CDTF">2018-11-05T08:48:00Z</dcterms:created>
  <dcterms:modified xsi:type="dcterms:W3CDTF">2019-11-11T07:47:00Z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0x010100D1031D0391356B4CAABE8FCB05925A44</vt:lpwstr>
  </property>
</Properties>
</file>