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B13" w:rsidRPr="00D31094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D3109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361F7C" w:rsidRPr="00D31094">
        <w:rPr>
          <w:rFonts w:ascii="Angsana New" w:hAnsi="Angsana New" w:hint="cs"/>
          <w:b/>
          <w:bCs/>
          <w:sz w:val="32"/>
          <w:szCs w:val="32"/>
          <w:cs/>
        </w:rPr>
        <w:t>คัมเวล คอร์ปอเรชั่น</w:t>
      </w:r>
      <w:r w:rsidRPr="00D31094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822A5E" w:rsidRPr="00D31094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3502E7" w:rsidRPr="00D31094">
        <w:rPr>
          <w:rFonts w:ascii="Angsana New" w:hAnsi="Angsana New"/>
          <w:b/>
          <w:bCs/>
          <w:sz w:val="32"/>
          <w:szCs w:val="32"/>
        </w:rPr>
        <w:t xml:space="preserve"> </w:t>
      </w:r>
      <w:r w:rsidR="003502E7" w:rsidRPr="00D31094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117B13" w:rsidRPr="00D31094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D3109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3C9A" w:rsidRPr="00D3109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117B13" w:rsidRPr="00D31094" w:rsidRDefault="00117B13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D31094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601F4E" w:rsidRPr="00D3109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 w:rsidR="00601F4E" w:rsidRPr="00D31094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601F4E" w:rsidRPr="00D31094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023E09" w:rsidRPr="00D31094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023E09" w:rsidRPr="00D3109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และ </w:t>
      </w:r>
      <w:r w:rsidR="009A6307" w:rsidRPr="00D31094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023E09" w:rsidRPr="00D31094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023E09" w:rsidRPr="00D31094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601F4E" w:rsidRPr="00D3109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D3109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D3109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23E09" w:rsidRPr="00D31094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D31094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9A6307" w:rsidRPr="00D31094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D3109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 w:rsidRPr="00D31094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817679" w:rsidRPr="00D31094"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D47C8E" w:rsidRPr="00D31094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D31094"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 w:rsidRPr="00D31094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Pr="00D31094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:rsidR="00D47C8E" w:rsidRPr="00D31094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:rsidR="00117B13" w:rsidRPr="00D31094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:rsidR="004A5132" w:rsidRPr="00D31094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D31094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:rsidR="007172E2" w:rsidRPr="00D31094" w:rsidRDefault="004A5132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บริษัท </w:t>
      </w:r>
      <w:r w:rsidR="00361F7C" w:rsidRPr="00D31094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D31094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CC2609" w:rsidRPr="00D31094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117B13" w:rsidRPr="00D31094">
        <w:rPr>
          <w:rFonts w:ascii="Angsana New" w:hAnsi="Angsana New" w:hint="cs"/>
          <w:sz w:val="30"/>
          <w:szCs w:val="30"/>
          <w:cs/>
        </w:rPr>
        <w:t>(</w:t>
      </w:r>
      <w:r w:rsidR="007172E2" w:rsidRPr="00D31094">
        <w:rPr>
          <w:rFonts w:ascii="Angsana New" w:hAnsi="Angsana New"/>
          <w:sz w:val="30"/>
          <w:szCs w:val="30"/>
        </w:rPr>
        <w:t>“</w:t>
      </w:r>
      <w:r w:rsidR="007172E2" w:rsidRPr="00D31094">
        <w:rPr>
          <w:rFonts w:ascii="Angsana New" w:hAnsi="Angsana New"/>
          <w:sz w:val="30"/>
          <w:szCs w:val="30"/>
          <w:cs/>
        </w:rPr>
        <w:t>บริษัท</w:t>
      </w:r>
      <w:r w:rsidR="00117B13" w:rsidRPr="00D31094">
        <w:rPr>
          <w:rFonts w:ascii="Angsana New" w:hAnsi="Angsana New" w:hint="cs"/>
          <w:sz w:val="30"/>
          <w:szCs w:val="30"/>
          <w:cs/>
        </w:rPr>
        <w:t>ฯ</w:t>
      </w:r>
      <w:r w:rsidR="007172E2" w:rsidRPr="00D31094">
        <w:rPr>
          <w:rFonts w:ascii="Angsana New" w:hAnsi="Angsana New"/>
          <w:sz w:val="30"/>
          <w:szCs w:val="30"/>
        </w:rPr>
        <w:t>”</w:t>
      </w:r>
      <w:r w:rsidR="00117B13" w:rsidRPr="00D31094">
        <w:rPr>
          <w:rFonts w:ascii="Angsana New" w:hAnsi="Angsana New" w:hint="cs"/>
          <w:sz w:val="30"/>
          <w:szCs w:val="30"/>
          <w:cs/>
        </w:rPr>
        <w:t>)</w:t>
      </w:r>
      <w:r w:rsidR="00EC1120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D31094">
        <w:rPr>
          <w:rFonts w:ascii="Angsana New" w:hAnsi="Angsana New"/>
          <w:sz w:val="30"/>
          <w:szCs w:val="30"/>
          <w:cs/>
        </w:rPr>
        <w:t>เป็นนิต</w:t>
      </w:r>
      <w:r w:rsidR="00242B1F" w:rsidRPr="00D31094">
        <w:rPr>
          <w:rFonts w:ascii="Angsana New" w:hAnsi="Angsana New"/>
          <w:sz w:val="30"/>
          <w:szCs w:val="30"/>
          <w:cs/>
        </w:rPr>
        <w:t>ิบุคคลที่</w:t>
      </w:r>
      <w:r w:rsidR="00662A3E" w:rsidRPr="00D31094">
        <w:rPr>
          <w:rFonts w:ascii="Angsana New" w:hAnsi="Angsana New" w:hint="cs"/>
          <w:sz w:val="30"/>
          <w:szCs w:val="30"/>
          <w:cs/>
        </w:rPr>
        <w:t>จดทะเบียนและ</w:t>
      </w:r>
      <w:r w:rsidR="00242B1F" w:rsidRPr="00D31094">
        <w:rPr>
          <w:rFonts w:ascii="Angsana New" w:hAnsi="Angsana New"/>
          <w:sz w:val="30"/>
          <w:szCs w:val="30"/>
          <w:cs/>
        </w:rPr>
        <w:t>จัดตั้งขึ้นในประเทศไทย</w:t>
      </w:r>
      <w:r w:rsidR="00662A3E" w:rsidRPr="00D31094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="00CC2609" w:rsidRPr="00D31094">
        <w:rPr>
          <w:rFonts w:ascii="Angsana New" w:hAnsi="Angsana New"/>
          <w:sz w:val="30"/>
          <w:szCs w:val="30"/>
        </w:rPr>
        <w:t xml:space="preserve"> </w:t>
      </w:r>
      <w:r w:rsidR="00662A3E" w:rsidRPr="00D31094">
        <w:rPr>
          <w:rFonts w:ascii="Angsana New" w:hAnsi="Angsana New"/>
          <w:sz w:val="30"/>
          <w:szCs w:val="30"/>
          <w:lang w:val="en-US"/>
        </w:rPr>
        <w:t xml:space="preserve">7 </w:t>
      </w:r>
      <w:r w:rsidR="00662A3E"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662A3E" w:rsidRPr="00D31094">
        <w:rPr>
          <w:rFonts w:ascii="Angsana New" w:hAnsi="Angsana New"/>
          <w:sz w:val="30"/>
          <w:szCs w:val="30"/>
          <w:lang w:val="en-US"/>
        </w:rPr>
        <w:t>2542</w:t>
      </w:r>
      <w:r w:rsidR="007172E2" w:rsidRPr="00D31094">
        <w:rPr>
          <w:rFonts w:ascii="Angsana New" w:hAnsi="Angsana New"/>
          <w:sz w:val="30"/>
          <w:szCs w:val="30"/>
          <w:cs/>
        </w:rPr>
        <w:t xml:space="preserve"> และ</w:t>
      </w:r>
      <w:r w:rsidR="00BE498E" w:rsidRPr="00D31094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582AF9" w:rsidRPr="00D31094">
        <w:rPr>
          <w:rFonts w:ascii="Angsana New" w:hAnsi="Angsana New" w:hint="cs"/>
          <w:sz w:val="30"/>
          <w:szCs w:val="30"/>
          <w:cs/>
        </w:rPr>
        <w:t xml:space="preserve">  </w:t>
      </w:r>
      <w:r w:rsidR="007172E2" w:rsidRPr="00D31094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117B13" w:rsidRPr="00D31094">
        <w:rPr>
          <w:rFonts w:ascii="Angsana New" w:hAnsi="Angsana New"/>
          <w:sz w:val="30"/>
          <w:szCs w:val="30"/>
          <w:lang w:val="en-US"/>
        </w:rPr>
        <w:t xml:space="preserve"> 100/3</w:t>
      </w:r>
      <w:r w:rsidR="00404440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117B13" w:rsidRPr="00D31094">
        <w:rPr>
          <w:rFonts w:ascii="Angsana New" w:hAnsi="Angsana New" w:hint="cs"/>
          <w:sz w:val="30"/>
          <w:szCs w:val="30"/>
          <w:cs/>
        </w:rPr>
        <w:t>ถนนเทศบาลสงเคราะห์ แขวงลาดยาว</w:t>
      </w:r>
      <w:r w:rsidR="00CC2609" w:rsidRPr="00D31094">
        <w:rPr>
          <w:rFonts w:ascii="Angsana New" w:hAnsi="Angsana New" w:hint="cs"/>
          <w:sz w:val="30"/>
          <w:szCs w:val="30"/>
          <w:cs/>
        </w:rPr>
        <w:t xml:space="preserve">  </w:t>
      </w:r>
      <w:r w:rsidR="00117B13" w:rsidRPr="00D31094">
        <w:rPr>
          <w:rFonts w:ascii="Angsana New" w:hAnsi="Angsana New" w:hint="cs"/>
          <w:sz w:val="30"/>
          <w:szCs w:val="30"/>
          <w:cs/>
        </w:rPr>
        <w:t xml:space="preserve">เขตจตุจักร </w:t>
      </w:r>
      <w:r w:rsidR="00CC2609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117B13" w:rsidRPr="00D31094">
        <w:rPr>
          <w:rFonts w:ascii="Angsana New" w:hAnsi="Angsana New" w:hint="cs"/>
          <w:sz w:val="30"/>
          <w:szCs w:val="30"/>
          <w:cs/>
        </w:rPr>
        <w:t>จังหวัดกรุงเทพมหานคร</w:t>
      </w:r>
    </w:p>
    <w:p w:rsidR="007172E2" w:rsidRPr="00D31094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บริษัทฯ  มีสถานประกอบการ</w:t>
      </w:r>
      <w:r w:rsidRPr="00D31094">
        <w:rPr>
          <w:rFonts w:ascii="Angsana New" w:hAnsi="Angsana New" w:hint="cs"/>
          <w:sz w:val="30"/>
          <w:szCs w:val="30"/>
          <w:cs/>
        </w:rPr>
        <w:t xml:space="preserve"> (โรงงาน) ตั้งอยู่เลขที่ </w:t>
      </w:r>
      <w:r w:rsidRPr="00D31094">
        <w:rPr>
          <w:rFonts w:ascii="Angsana New" w:hAnsi="Angsana New"/>
          <w:sz w:val="30"/>
          <w:szCs w:val="30"/>
        </w:rPr>
        <w:t xml:space="preserve">26/2 </w:t>
      </w:r>
      <w:r w:rsidRPr="00D31094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D31094">
        <w:rPr>
          <w:rFonts w:ascii="Angsana New" w:hAnsi="Angsana New"/>
          <w:sz w:val="30"/>
          <w:szCs w:val="30"/>
        </w:rPr>
        <w:t xml:space="preserve">10 </w:t>
      </w:r>
      <w:r w:rsidRPr="00D31094">
        <w:rPr>
          <w:rFonts w:ascii="Angsana New" w:hAnsi="Angsana New" w:hint="cs"/>
          <w:sz w:val="30"/>
          <w:szCs w:val="30"/>
          <w:cs/>
        </w:rPr>
        <w:t>ตำบลบางเลน อำเภอบางใหญ่ จังหวัดนนทบุรี</w:t>
      </w:r>
    </w:p>
    <w:p w:rsidR="008D1D6A" w:rsidRPr="00D31094" w:rsidRDefault="008D1D6A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บริษัท</w:t>
      </w:r>
      <w:r w:rsidR="00256204" w:rsidRPr="00D31094">
        <w:rPr>
          <w:rFonts w:ascii="Angsana New" w:hAnsi="Angsana New" w:hint="cs"/>
          <w:sz w:val="30"/>
          <w:szCs w:val="30"/>
          <w:cs/>
        </w:rPr>
        <w:t xml:space="preserve">ฯ </w:t>
      </w:r>
      <w:r w:rsidRPr="00D31094">
        <w:rPr>
          <w:rFonts w:ascii="Angsana New" w:hAnsi="Angsana New"/>
          <w:sz w:val="30"/>
          <w:szCs w:val="30"/>
          <w:cs/>
        </w:rPr>
        <w:t>ได้</w:t>
      </w:r>
      <w:r w:rsidR="00256204" w:rsidRPr="00D31094">
        <w:rPr>
          <w:rFonts w:ascii="Angsana New" w:hAnsi="Angsana New" w:hint="cs"/>
          <w:sz w:val="30"/>
          <w:szCs w:val="30"/>
          <w:cs/>
        </w:rPr>
        <w:t>แป</w:t>
      </w:r>
      <w:r w:rsidR="00CC2609" w:rsidRPr="00D31094">
        <w:rPr>
          <w:rFonts w:ascii="Angsana New" w:hAnsi="Angsana New" w:hint="cs"/>
          <w:sz w:val="30"/>
          <w:szCs w:val="30"/>
          <w:cs/>
        </w:rPr>
        <w:t>ร</w:t>
      </w:r>
      <w:r w:rsidR="00256204" w:rsidRPr="00D31094">
        <w:rPr>
          <w:rFonts w:ascii="Angsana New" w:hAnsi="Angsana New" w:hint="cs"/>
          <w:sz w:val="30"/>
          <w:szCs w:val="30"/>
          <w:cs/>
        </w:rPr>
        <w:t>สภาพ</w:t>
      </w:r>
      <w:r w:rsidRPr="00D31094">
        <w:rPr>
          <w:rFonts w:ascii="Angsana New" w:hAnsi="Angsana New"/>
          <w:sz w:val="30"/>
          <w:szCs w:val="30"/>
          <w:cs/>
        </w:rPr>
        <w:t>จาก</w:t>
      </w:r>
      <w:r w:rsidR="00256204" w:rsidRPr="00D31094">
        <w:rPr>
          <w:rFonts w:ascii="Angsana New" w:hAnsi="Angsana New"/>
          <w:sz w:val="30"/>
          <w:szCs w:val="30"/>
          <w:cs/>
        </w:rPr>
        <w:t>บริษัทจ</w:t>
      </w:r>
      <w:r w:rsidR="00256204" w:rsidRPr="00D31094">
        <w:rPr>
          <w:rFonts w:ascii="Angsana New" w:hAnsi="Angsana New" w:hint="cs"/>
          <w:sz w:val="30"/>
          <w:szCs w:val="30"/>
          <w:cs/>
        </w:rPr>
        <w:t>ำ</w:t>
      </w:r>
      <w:r w:rsidR="00256204" w:rsidRPr="00D31094">
        <w:rPr>
          <w:rFonts w:ascii="Angsana New" w:hAnsi="Angsana New"/>
          <w:sz w:val="30"/>
          <w:szCs w:val="30"/>
          <w:cs/>
        </w:rPr>
        <w:t>กัดเป็นบริษัทมหาชนจำกัด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256204" w:rsidRPr="00D31094">
        <w:rPr>
          <w:rFonts w:ascii="Angsana New" w:hAnsi="Angsana New"/>
          <w:sz w:val="30"/>
          <w:szCs w:val="30"/>
          <w:cs/>
        </w:rPr>
        <w:t>ตามกฎหมายว่าด้วยบริษัทมหาชนจำกัด โดยบริษัทจดทะเบียนการแปรสภาพบริษัทและได้เปลี่ยนชื่อจากเดิม</w:t>
      </w:r>
      <w:r w:rsidR="00256204" w:rsidRPr="00D31094">
        <w:rPr>
          <w:rFonts w:ascii="Angsana New" w:hAnsi="Angsana New"/>
          <w:sz w:val="30"/>
          <w:szCs w:val="30"/>
        </w:rPr>
        <w:t xml:space="preserve"> “</w:t>
      </w:r>
      <w:r w:rsidR="00256204" w:rsidRPr="00D3109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D3109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D31094">
        <w:rPr>
          <w:rFonts w:ascii="Angsana New" w:hAnsi="Angsana New"/>
          <w:sz w:val="30"/>
          <w:szCs w:val="30"/>
          <w:cs/>
        </w:rPr>
        <w:t>จำกัด</w:t>
      </w:r>
      <w:r w:rsidR="00256204" w:rsidRPr="00D31094">
        <w:rPr>
          <w:rFonts w:ascii="Angsana New" w:hAnsi="Angsana New"/>
          <w:sz w:val="30"/>
          <w:szCs w:val="30"/>
        </w:rPr>
        <w:t xml:space="preserve">” </w:t>
      </w:r>
      <w:r w:rsidR="00256204" w:rsidRPr="00D31094">
        <w:rPr>
          <w:rFonts w:ascii="Angsana New" w:hAnsi="Angsana New"/>
          <w:sz w:val="30"/>
          <w:szCs w:val="30"/>
          <w:cs/>
        </w:rPr>
        <w:t>เป็น</w:t>
      </w:r>
      <w:r w:rsidR="00256204" w:rsidRPr="00D31094">
        <w:rPr>
          <w:rFonts w:ascii="Angsana New" w:hAnsi="Angsana New"/>
          <w:sz w:val="30"/>
          <w:szCs w:val="30"/>
        </w:rPr>
        <w:t xml:space="preserve"> “</w:t>
      </w:r>
      <w:r w:rsidR="00256204" w:rsidRPr="00D3109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D3109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D31094">
        <w:rPr>
          <w:rFonts w:ascii="Angsana New" w:hAnsi="Angsana New"/>
          <w:sz w:val="30"/>
          <w:szCs w:val="30"/>
          <w:cs/>
        </w:rPr>
        <w:t xml:space="preserve">จำกัด </w:t>
      </w:r>
      <w:r w:rsidR="00256204" w:rsidRPr="00D31094">
        <w:rPr>
          <w:rFonts w:ascii="Angsana New" w:hAnsi="Angsana New"/>
          <w:sz w:val="30"/>
          <w:szCs w:val="30"/>
        </w:rPr>
        <w:t>(</w:t>
      </w:r>
      <w:r w:rsidR="00256204" w:rsidRPr="00D31094">
        <w:rPr>
          <w:rFonts w:ascii="Angsana New" w:hAnsi="Angsana New"/>
          <w:sz w:val="30"/>
          <w:szCs w:val="30"/>
          <w:cs/>
        </w:rPr>
        <w:t>มหาชน</w:t>
      </w:r>
      <w:r w:rsidR="00256204" w:rsidRPr="00D31094">
        <w:rPr>
          <w:rFonts w:ascii="Angsana New" w:hAnsi="Angsana New"/>
          <w:sz w:val="30"/>
          <w:szCs w:val="30"/>
        </w:rPr>
        <w:t xml:space="preserve">)” </w:t>
      </w:r>
      <w:r w:rsidR="00256204" w:rsidRPr="00D31094">
        <w:rPr>
          <w:rFonts w:ascii="Angsana New" w:hAnsi="Angsana New"/>
          <w:sz w:val="30"/>
          <w:szCs w:val="30"/>
          <w:cs/>
        </w:rPr>
        <w:t>กับ</w:t>
      </w:r>
      <w:r w:rsidR="00CC2609" w:rsidRPr="00D31094">
        <w:rPr>
          <w:rFonts w:ascii="Angsana New" w:hAnsi="Angsana New" w:hint="cs"/>
          <w:sz w:val="30"/>
          <w:szCs w:val="30"/>
          <w:cs/>
        </w:rPr>
        <w:t xml:space="preserve">กรมพัฒนาธุรกิจการค้า  </w:t>
      </w:r>
      <w:r w:rsidR="00256204" w:rsidRPr="00D31094">
        <w:rPr>
          <w:rFonts w:ascii="Angsana New" w:hAnsi="Angsana New"/>
          <w:sz w:val="30"/>
          <w:szCs w:val="30"/>
          <w:cs/>
        </w:rPr>
        <w:t>กระทรวงพาณิชย์</w:t>
      </w:r>
      <w:r w:rsidR="00CC2609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256204" w:rsidRPr="00D31094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="00256204" w:rsidRPr="00D31094">
        <w:rPr>
          <w:rFonts w:ascii="Angsana New" w:hAnsi="Angsana New"/>
          <w:sz w:val="30"/>
          <w:szCs w:val="30"/>
        </w:rPr>
        <w:t xml:space="preserve">14 </w:t>
      </w:r>
      <w:r w:rsidR="00256204" w:rsidRPr="00D3109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204" w:rsidRPr="00D31094">
        <w:rPr>
          <w:rFonts w:ascii="Angsana New" w:hAnsi="Angsana New"/>
          <w:sz w:val="30"/>
          <w:szCs w:val="30"/>
        </w:rPr>
        <w:t>2562</w:t>
      </w:r>
    </w:p>
    <w:p w:rsidR="0029555F" w:rsidRPr="00D31094" w:rsidRDefault="0029555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D31094">
        <w:rPr>
          <w:rFonts w:ascii="Angsana New" w:hAnsi="Angsana New" w:hint="cs"/>
          <w:sz w:val="30"/>
          <w:szCs w:val="30"/>
          <w:cs/>
        </w:rPr>
        <w:t xml:space="preserve"> การผลิต และจำหน่าย</w:t>
      </w:r>
      <w:r w:rsidR="000D135E" w:rsidRPr="00D31094">
        <w:rPr>
          <w:rFonts w:ascii="Angsana New" w:hAnsi="Angsana New" w:hint="cs"/>
          <w:sz w:val="30"/>
          <w:szCs w:val="30"/>
          <w:cs/>
        </w:rPr>
        <w:t>อุปกรณ์ไฟฟ้า กราไฟต์</w:t>
      </w:r>
      <w:r w:rsidR="00117B13" w:rsidRPr="00D31094">
        <w:rPr>
          <w:rFonts w:ascii="Angsana New" w:hAnsi="Angsana New" w:hint="cs"/>
          <w:sz w:val="30"/>
          <w:szCs w:val="30"/>
          <w:cs/>
        </w:rPr>
        <w:t>โมลด์ ผงเชื่อมสายล่อฟ้าและสายดิน</w:t>
      </w:r>
    </w:p>
    <w:p w:rsidR="00117B13" w:rsidRPr="00D31094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="006601AD" w:rsidRPr="00D31094">
        <w:rPr>
          <w:rFonts w:ascii="Angsana New" w:hAnsi="Angsana New" w:hint="cs"/>
          <w:sz w:val="30"/>
          <w:szCs w:val="30"/>
          <w:cs/>
        </w:rPr>
        <w:t>นายบุญศักดิ์  เกียรติจรูญเลิศ</w:t>
      </w:r>
      <w:r w:rsidRPr="00D31094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872DD5">
        <w:rPr>
          <w:rFonts w:ascii="Angsana New" w:hAnsi="Angsana New" w:hint="cs"/>
          <w:sz w:val="30"/>
          <w:szCs w:val="30"/>
          <w:cs/>
        </w:rPr>
        <w:t>54.39</w:t>
      </w:r>
      <w:r w:rsidRPr="00D31094">
        <w:rPr>
          <w:rFonts w:ascii="Angsana New" w:hAnsi="Angsana New"/>
          <w:sz w:val="30"/>
          <w:szCs w:val="30"/>
          <w:cs/>
        </w:rPr>
        <w:t xml:space="preserve">) </w:t>
      </w:r>
    </w:p>
    <w:p w:rsidR="004A5132" w:rsidRPr="00D31094" w:rsidRDefault="00662A3E" w:rsidP="000345C1">
      <w:pPr>
        <w:numPr>
          <w:ilvl w:val="0"/>
          <w:numId w:val="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หลัก</w:t>
      </w:r>
      <w:r w:rsidR="00094443" w:rsidRPr="00D31094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="000D13CC" w:rsidRPr="00D31094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="000D13CC" w:rsidRPr="00D31094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094443" w:rsidRPr="00D31094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822A5E" w:rsidRPr="00D31094" w:rsidRDefault="00822A5E" w:rsidP="00841AB3">
      <w:pPr>
        <w:pStyle w:val="ListParagraph"/>
        <w:numPr>
          <w:ilvl w:val="0"/>
          <w:numId w:val="9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:rsidR="00094443" w:rsidRPr="00D31094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งบการเงิน</w:t>
      </w:r>
      <w:r w:rsidR="00662A3E" w:rsidRPr="00D31094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D31094">
        <w:rPr>
          <w:rFonts w:ascii="Angsana New" w:hAnsi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BA3A3C" w:rsidRPr="00D31094">
        <w:rPr>
          <w:rFonts w:ascii="Angsana New" w:hAnsi="Angsana New"/>
          <w:sz w:val="30"/>
          <w:szCs w:val="30"/>
        </w:rPr>
        <w:t>34</w:t>
      </w:r>
      <w:r w:rsidRPr="00D31094">
        <w:rPr>
          <w:rFonts w:ascii="Angsana New" w:hAnsi="Angsana New"/>
          <w:sz w:val="30"/>
          <w:szCs w:val="30"/>
          <w:cs/>
        </w:rPr>
        <w:t xml:space="preserve"> (ปรับปรุง </w:t>
      </w:r>
      <w:r w:rsidR="00BA3A3C" w:rsidRPr="00D31094">
        <w:rPr>
          <w:rFonts w:ascii="Angsana New" w:hAnsi="Angsana New"/>
          <w:sz w:val="30"/>
          <w:szCs w:val="30"/>
        </w:rPr>
        <w:t>256</w:t>
      </w:r>
      <w:r w:rsidR="00822A5E" w:rsidRPr="00D31094">
        <w:rPr>
          <w:rFonts w:ascii="Angsana New" w:hAnsi="Angsana New"/>
          <w:sz w:val="30"/>
          <w:szCs w:val="30"/>
        </w:rPr>
        <w:t>1</w:t>
      </w:r>
      <w:r w:rsidRPr="00D31094">
        <w:rPr>
          <w:rFonts w:ascii="Angsana New" w:hAnsi="Angsana New"/>
          <w:sz w:val="30"/>
          <w:szCs w:val="30"/>
          <w:cs/>
        </w:rPr>
        <w:t xml:space="preserve">) เรื่อง การรายงานทางการเงินระหว่างกาล ภายใต้พระราชบัญญัติวิชาชีพบัญชี  พ.ศ. </w:t>
      </w:r>
      <w:r w:rsidR="00BA3A3C" w:rsidRPr="00D31094">
        <w:rPr>
          <w:rFonts w:ascii="Angsana New" w:hAnsi="Angsana New"/>
          <w:sz w:val="30"/>
          <w:szCs w:val="30"/>
        </w:rPr>
        <w:t>2547</w:t>
      </w:r>
      <w:r w:rsidRPr="00D31094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D31094">
        <w:rPr>
          <w:rFonts w:ascii="Angsana New" w:hAnsi="Angsana New"/>
          <w:sz w:val="30"/>
          <w:szCs w:val="30"/>
        </w:rPr>
        <w:t>2535</w:t>
      </w:r>
      <w:r w:rsidR="00C7442D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A96515" w:rsidRPr="00D31094">
        <w:rPr>
          <w:rFonts w:ascii="Angsana New" w:hAnsi="Angsana New" w:hint="cs"/>
          <w:sz w:val="30"/>
          <w:szCs w:val="30"/>
          <w:cs/>
        </w:rPr>
        <w:t>โดยบริษัทฯ เลือกนำเสนองบการเงินระหว่างกาลแบบย่อ</w:t>
      </w:r>
    </w:p>
    <w:p w:rsidR="00094443" w:rsidRPr="00D31094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เพื่อไม่ให้ข้อมูลที่นำเสนอซ้ำซ้อนกับข้อมูลที่ได้รายงานไปแล้วอย่างไรก็ตามงบแสดงฐานะการเงิน</w:t>
      </w:r>
      <w:r w:rsidR="00CC2609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 </w:t>
      </w:r>
      <w:r w:rsidR="00C7442D" w:rsidRPr="00D31094">
        <w:rPr>
          <w:rFonts w:ascii="Angsana New" w:hAnsi="Angsana New" w:hint="cs"/>
          <w:sz w:val="30"/>
          <w:szCs w:val="30"/>
          <w:cs/>
        </w:rPr>
        <w:t>ให้อยู่ในรูปแบบ</w:t>
      </w:r>
      <w:r w:rsidRPr="00D31094">
        <w:rPr>
          <w:rFonts w:ascii="Angsana New" w:hAnsi="Angsana New"/>
          <w:sz w:val="30"/>
          <w:szCs w:val="30"/>
          <w:cs/>
        </w:rPr>
        <w:t>เช่นเดียวกับงบการเงินประจำปี</w:t>
      </w:r>
      <w:r w:rsidR="00C7442D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ดังนั้นการใช้งบการเงินระหว่างกาลนี้ควรใช้ควบคู่ไปกับงบการเงินประจำปีล่าสุด</w:t>
      </w:r>
    </w:p>
    <w:p w:rsidR="00A96515" w:rsidRPr="00D31094" w:rsidRDefault="00A96515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 w:hint="cs"/>
          <w:sz w:val="30"/>
          <w:szCs w:val="30"/>
          <w:cs/>
        </w:rPr>
        <w:t>งบการเงินระหว่างกาลนี้  จัดทำขึ้นโดยใช้เกณฑ์ราคาทุนเดิมในการวัดมูลค่าขององค์ประกอบของรายการใน</w:t>
      </w:r>
      <w:r w:rsidR="00822A5E" w:rsidRPr="00D31094">
        <w:rPr>
          <w:rFonts w:ascii="Angsana New" w:hAnsi="Angsana New"/>
          <w:sz w:val="30"/>
          <w:szCs w:val="30"/>
          <w:cs/>
        </w:rPr>
        <w:br/>
      </w:r>
      <w:r w:rsidRPr="00D31094">
        <w:rPr>
          <w:rFonts w:ascii="Angsana New" w:hAnsi="Angsana New" w:hint="cs"/>
          <w:sz w:val="30"/>
          <w:szCs w:val="30"/>
          <w:cs/>
        </w:rPr>
        <w:t>งบการเงิน ยกเว้นรายการที่เปิดเผยไว้ในนโยบายบัญชีที่เกี่ยวข้อง</w:t>
      </w:r>
    </w:p>
    <w:p w:rsidR="00822A5E" w:rsidRPr="00D31094" w:rsidRDefault="00822A5E" w:rsidP="00841AB3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Pr="00D31094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Pr="00D31094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Pr="00D31094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ระหว่างกาล (ต่อ)</w:t>
      </w:r>
    </w:p>
    <w:p w:rsidR="00822A5E" w:rsidRPr="00D31094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ข.</w:t>
      </w:r>
      <w:r w:rsidRPr="00D31094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เกณฑ์ในการจัดทำงบการเงินรวม</w:t>
      </w:r>
    </w:p>
    <w:p w:rsidR="00D47C8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งบการเงินรวมนี้จัดทำขึ้นโดยรวมงบการเงินของบริษัท </w:t>
      </w:r>
      <w:r w:rsidRPr="00D31094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D31094">
        <w:rPr>
          <w:rFonts w:ascii="Angsana New" w:hAnsi="Angsana New"/>
          <w:sz w:val="30"/>
          <w:szCs w:val="30"/>
          <w:cs/>
        </w:rPr>
        <w:t xml:space="preserve"> จำกัด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D31094">
        <w:rPr>
          <w:rFonts w:ascii="Angsana New" w:hAnsi="Angsana New"/>
          <w:sz w:val="30"/>
          <w:szCs w:val="30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โดยใช้หลักเกณฑ์เดียวกับงบการเงินรวมสำหรับปีสิ้นสุดวันที่</w:t>
      </w:r>
      <w:r w:rsidRPr="00D31094">
        <w:rPr>
          <w:rFonts w:ascii="Angsana New" w:hAnsi="Angsana New"/>
          <w:sz w:val="30"/>
          <w:szCs w:val="30"/>
        </w:rPr>
        <w:t xml:space="preserve"> 31 </w:t>
      </w:r>
      <w:r w:rsidRPr="00D3109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31094">
        <w:rPr>
          <w:rFonts w:ascii="Angsana New" w:hAnsi="Angsana New"/>
          <w:sz w:val="30"/>
          <w:szCs w:val="30"/>
        </w:rPr>
        <w:t xml:space="preserve">2561 </w:t>
      </w:r>
      <w:r w:rsidRPr="00D31094">
        <w:rPr>
          <w:rFonts w:ascii="Angsana New" w:hAnsi="Angsana New"/>
          <w:sz w:val="30"/>
          <w:szCs w:val="30"/>
          <w:cs/>
        </w:rPr>
        <w:t>ทั้งนี้ไม่มีการเปลี่ยนแปลงโครงสร้างของกลุ่มบริษัทในระหว่างงวด</w:t>
      </w:r>
      <w:r w:rsidRPr="00D31094">
        <w:rPr>
          <w:rFonts w:ascii="Angsana New" w:hAnsi="Angsana New" w:hint="cs"/>
          <w:sz w:val="30"/>
          <w:szCs w:val="30"/>
          <w:cs/>
        </w:rPr>
        <w:t>ปัจจุบัน</w:t>
      </w:r>
    </w:p>
    <w:p w:rsidR="000D13CC" w:rsidRPr="00D31094" w:rsidRDefault="000D13CC" w:rsidP="00841AB3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:rsidR="000D13CC" w:rsidRPr="00D31094" w:rsidRDefault="000D13CC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D31094">
        <w:rPr>
          <w:rFonts w:ascii="Angsana New" w:hAnsi="Angsana New"/>
          <w:b/>
          <w:bCs/>
          <w:sz w:val="30"/>
          <w:szCs w:val="30"/>
        </w:rPr>
        <w:tab/>
      </w:r>
      <w:r w:rsidRPr="00D31094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</w:t>
      </w:r>
      <w:r w:rsidR="00C7442D" w:rsidRPr="00D31094">
        <w:rPr>
          <w:rFonts w:ascii="Angsana New" w:hAnsi="Angsana New"/>
          <w:b/>
          <w:bCs/>
          <w:sz w:val="30"/>
          <w:szCs w:val="30"/>
          <w:cs/>
        </w:rPr>
        <w:t>การเงินที่เริ่มมีผลบังคับใช้ในงวด</w:t>
      </w:r>
      <w:r w:rsidRPr="00D31094">
        <w:rPr>
          <w:rFonts w:ascii="Angsana New" w:hAnsi="Angsana New"/>
          <w:b/>
          <w:bCs/>
          <w:sz w:val="30"/>
          <w:szCs w:val="30"/>
          <w:cs/>
        </w:rPr>
        <w:t>ปัจจุบัน</w:t>
      </w:r>
    </w:p>
    <w:p w:rsidR="000D13CC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ในระหว่างงวด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บริษัท</w:t>
      </w:r>
      <w:r w:rsidRPr="00D31094">
        <w:rPr>
          <w:rFonts w:ascii="Angsana New" w:hAnsi="Angsana New" w:hint="cs"/>
          <w:sz w:val="30"/>
          <w:szCs w:val="30"/>
          <w:cs/>
        </w:rPr>
        <w:t>ฯ และบริษัทย่อย</w:t>
      </w:r>
      <w:r w:rsidRPr="00D31094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31094">
        <w:rPr>
          <w:rFonts w:ascii="Angsana New" w:hAnsi="Angsana New"/>
          <w:sz w:val="30"/>
          <w:szCs w:val="30"/>
        </w:rPr>
        <w:t>2561</w:t>
      </w:r>
      <w:r w:rsidRPr="00D31094">
        <w:rPr>
          <w:rFonts w:ascii="Angsana New" w:hAnsi="Angsana New"/>
          <w:sz w:val="30"/>
          <w:szCs w:val="30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31094">
        <w:rPr>
          <w:rFonts w:ascii="Angsana New" w:hAnsi="Angsana New"/>
          <w:sz w:val="30"/>
          <w:szCs w:val="30"/>
        </w:rPr>
        <w:t>1</w:t>
      </w:r>
      <w:r w:rsidRPr="00D31094">
        <w:rPr>
          <w:rFonts w:ascii="Angsana New" w:hAnsi="Angsana New"/>
          <w:sz w:val="30"/>
          <w:szCs w:val="30"/>
          <w:cs/>
        </w:rPr>
        <w:t xml:space="preserve"> มกราคม </w:t>
      </w:r>
      <w:r w:rsidRPr="00D31094">
        <w:rPr>
          <w:rFonts w:ascii="Angsana New" w:hAnsi="Angsana New"/>
          <w:sz w:val="30"/>
          <w:szCs w:val="30"/>
        </w:rPr>
        <w:t>2562</w:t>
      </w:r>
      <w:r w:rsidRPr="00D31094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D31094">
        <w:rPr>
          <w:rFonts w:ascii="Angsana New" w:hAnsi="Angsana New" w:hint="cs"/>
          <w:sz w:val="30"/>
          <w:szCs w:val="30"/>
          <w:cs/>
        </w:rPr>
        <w:t>ฯ</w:t>
      </w:r>
      <w:r w:rsidRPr="00D31094">
        <w:rPr>
          <w:rFonts w:ascii="Angsana New" w:hAnsi="Angsana New"/>
          <w:sz w:val="30"/>
          <w:szCs w:val="30"/>
          <w:cs/>
        </w:rPr>
        <w:t xml:space="preserve"> อย่างไรก็ตามมาตรฐานการรายงานทางการเงินฉบับใหม่ซึ่งได้มีการเปลี่ยนแปลงหลักการสำคัญ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822A5E" w:rsidRPr="00D31094" w:rsidRDefault="00822A5E" w:rsidP="00822A5E">
      <w:pPr>
        <w:spacing w:line="240" w:lineRule="atLeast"/>
        <w:ind w:left="900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D31094">
        <w:rPr>
          <w:rFonts w:ascii="Angsana New" w:hAnsi="Angsana New"/>
          <w:b/>
          <w:bCs/>
          <w:sz w:val="30"/>
          <w:szCs w:val="30"/>
        </w:rPr>
        <w:t xml:space="preserve">15 </w:t>
      </w:r>
      <w:r w:rsidRPr="00D31094">
        <w:rPr>
          <w:rFonts w:ascii="Angsana New" w:hAnsi="Angsana New"/>
          <w:b/>
          <w:bCs/>
          <w:sz w:val="30"/>
          <w:szCs w:val="30"/>
          <w:cs/>
        </w:rPr>
        <w:t>เรื่อง รายได้จากสัญญาที่ทำกับลูกค้า</w:t>
      </w: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D31094">
        <w:rPr>
          <w:rFonts w:ascii="Angsana New" w:hAnsi="Angsana New"/>
          <w:sz w:val="30"/>
          <w:szCs w:val="30"/>
        </w:rPr>
        <w:t xml:space="preserve">15 </w:t>
      </w:r>
      <w:r w:rsidRPr="00D31094">
        <w:rPr>
          <w:rFonts w:ascii="Angsana New" w:hAnsi="Angsana New"/>
          <w:sz w:val="30"/>
          <w:szCs w:val="30"/>
          <w:cs/>
        </w:rPr>
        <w:t>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9288" w:type="dxa"/>
        <w:tblInd w:w="918" w:type="dxa"/>
        <w:tblLook w:val="01E0" w:firstRow="1" w:lastRow="1" w:firstColumn="1" w:lastColumn="1" w:noHBand="0" w:noVBand="0"/>
      </w:tblPr>
      <w:tblGrid>
        <w:gridCol w:w="2880"/>
        <w:gridCol w:w="6408"/>
      </w:tblGrid>
      <w:tr w:rsidR="00822A5E" w:rsidRPr="00D31094" w:rsidTr="00822A5E">
        <w:tc>
          <w:tcPr>
            <w:tcW w:w="9288" w:type="dxa"/>
            <w:gridSpan w:val="2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822A5E" w:rsidRPr="00D31094" w:rsidTr="00822A5E">
        <w:tc>
          <w:tcPr>
            <w:tcW w:w="2880" w:type="dxa"/>
          </w:tcPr>
          <w:p w:rsidR="00822A5E" w:rsidRPr="00D31094" w:rsidRDefault="00822A5E" w:rsidP="00822A5E">
            <w:pPr>
              <w:tabs>
                <w:tab w:val="left" w:pos="401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D31094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สัญญาก่อสร้าง</w:t>
            </w:r>
          </w:p>
        </w:tc>
      </w:tr>
      <w:tr w:rsidR="00822A5E" w:rsidRPr="00D31094" w:rsidTr="00822A5E">
        <w:tc>
          <w:tcPr>
            <w:tcW w:w="2880" w:type="dxa"/>
          </w:tcPr>
          <w:p w:rsidR="00822A5E" w:rsidRPr="00D31094" w:rsidRDefault="00822A5E" w:rsidP="00822A5E">
            <w:pPr>
              <w:tabs>
                <w:tab w:val="left" w:pos="293"/>
                <w:tab w:val="left" w:pos="540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D31094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</w:t>
            </w:r>
          </w:p>
        </w:tc>
      </w:tr>
      <w:tr w:rsidR="00822A5E" w:rsidRPr="00D31094" w:rsidTr="00822A5E">
        <w:tc>
          <w:tcPr>
            <w:tcW w:w="2880" w:type="dxa"/>
          </w:tcPr>
          <w:p w:rsidR="00822A5E" w:rsidRPr="00D31094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</w:t>
            </w: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บัญชี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822A5E" w:rsidRPr="00D31094" w:rsidTr="00822A5E">
        <w:tc>
          <w:tcPr>
            <w:tcW w:w="2880" w:type="dxa"/>
          </w:tcPr>
          <w:p w:rsidR="00822A5E" w:rsidRPr="00D31094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D31094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รายได้-รายการแลกเปลี่ยนเกี่ยวกับบริการโฆษณา</w:t>
            </w:r>
          </w:p>
        </w:tc>
      </w:tr>
      <w:tr w:rsidR="00822A5E" w:rsidRPr="00D31094" w:rsidTr="00822A5E">
        <w:tc>
          <w:tcPr>
            <w:tcW w:w="9288" w:type="dxa"/>
            <w:gridSpan w:val="2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43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822A5E" w:rsidRPr="00D31094" w:rsidTr="00822A5E">
        <w:tc>
          <w:tcPr>
            <w:tcW w:w="2880" w:type="dxa"/>
          </w:tcPr>
          <w:p w:rsidR="00822A5E" w:rsidRPr="00D31094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D31094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โปรแกรมสิทธิพิเศษแก่ลูกค้า</w:t>
            </w:r>
          </w:p>
        </w:tc>
      </w:tr>
      <w:tr w:rsidR="00822A5E" w:rsidRPr="00D31094" w:rsidTr="00822A5E">
        <w:tc>
          <w:tcPr>
            <w:tcW w:w="2880" w:type="dxa"/>
          </w:tcPr>
          <w:p w:rsidR="00822A5E" w:rsidRPr="00D31094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D31094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สัญญาสำหรับการก่อสร้างอสังหาริมทรัพย์</w:t>
            </w:r>
          </w:p>
        </w:tc>
      </w:tr>
      <w:tr w:rsidR="00822A5E" w:rsidRPr="00D31094" w:rsidTr="00822A5E">
        <w:tc>
          <w:tcPr>
            <w:tcW w:w="2880" w:type="dxa"/>
          </w:tcPr>
          <w:p w:rsidR="00822A5E" w:rsidRPr="00D31094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D31094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การโอนสินทรัพย์จากลูกค้า</w:t>
            </w:r>
          </w:p>
        </w:tc>
      </w:tr>
    </w:tbl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Pr="00D31094" w:rsidRDefault="00822A5E" w:rsidP="00841AB3">
      <w:pPr>
        <w:numPr>
          <w:ilvl w:val="0"/>
          <w:numId w:val="10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822A5E" w:rsidRPr="00D31094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D31094">
        <w:rPr>
          <w:rFonts w:ascii="Angsana New" w:hAnsi="Angsana New"/>
          <w:b/>
          <w:bCs/>
          <w:sz w:val="30"/>
          <w:szCs w:val="30"/>
        </w:rPr>
        <w:tab/>
      </w:r>
      <w:r w:rsidRPr="00D31094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กิจการต้องใช้มาตรฐานการรายงานทางการเงิน ฉบับที่ </w:t>
      </w:r>
      <w:r w:rsidRPr="00D31094">
        <w:rPr>
          <w:rFonts w:ascii="Angsana New" w:hAnsi="Angsana New"/>
          <w:sz w:val="30"/>
          <w:szCs w:val="30"/>
        </w:rPr>
        <w:t xml:space="preserve">15 </w:t>
      </w:r>
      <w:r w:rsidRPr="00D31094">
        <w:rPr>
          <w:rFonts w:ascii="Angsana New" w:hAnsi="Angsana New"/>
          <w:sz w:val="30"/>
          <w:szCs w:val="30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D31094">
        <w:rPr>
          <w:rFonts w:ascii="Angsana New" w:hAnsi="Angsana New"/>
          <w:sz w:val="30"/>
          <w:szCs w:val="30"/>
        </w:rPr>
        <w:t>5</w:t>
      </w:r>
      <w:r w:rsidRPr="00D31094">
        <w:rPr>
          <w:rFonts w:ascii="Angsana New" w:hAnsi="Angsana New"/>
          <w:sz w:val="30"/>
          <w:szCs w:val="30"/>
          <w:cs/>
        </w:rPr>
        <w:t xml:space="preserve"> ขั้นตอน สำหรับการรับรู้รายได้ที่เกิดขึ้นจากสัญญาที่ทำกับลูกค้า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การนำมาตรฐานการรายงานทางการเงินดังกล่าวมาถือปฎิบัตินี้ ไม่มีผลกระทบอย่างเป็นสาระสำคัญต่องบการเงินของบริษัท</w:t>
      </w:r>
      <w:r w:rsidRPr="00D31094">
        <w:rPr>
          <w:rFonts w:ascii="Angsana New" w:hAnsi="Angsana New" w:hint="cs"/>
          <w:sz w:val="30"/>
          <w:szCs w:val="30"/>
          <w:cs/>
        </w:rPr>
        <w:t>ฯ และบริษัทย่อย</w:t>
      </w:r>
    </w:p>
    <w:p w:rsidR="000D13CC" w:rsidRPr="00D31094" w:rsidRDefault="000D13CC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ข.</w:t>
      </w:r>
      <w:r w:rsidRPr="00D31094">
        <w:rPr>
          <w:rFonts w:ascii="Angsana New" w:hAnsi="Angsana New"/>
          <w:b/>
          <w:bCs/>
          <w:sz w:val="30"/>
          <w:szCs w:val="30"/>
        </w:rPr>
        <w:tab/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และการตีความมาตรฐานการรายงานทางการเงินฉบับใหม่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31094">
        <w:rPr>
          <w:rFonts w:ascii="Angsana New" w:hAnsi="Angsana New"/>
          <w:sz w:val="30"/>
          <w:szCs w:val="30"/>
          <w:cs/>
        </w:rPr>
        <w:br/>
      </w:r>
      <w:r w:rsidRPr="00D31094">
        <w:rPr>
          <w:rFonts w:ascii="Angsana New" w:hAnsi="Angsana New"/>
          <w:sz w:val="30"/>
          <w:szCs w:val="30"/>
        </w:rPr>
        <w:t>1</w:t>
      </w:r>
      <w:r w:rsidRPr="00D31094">
        <w:rPr>
          <w:rFonts w:ascii="Angsana New" w:hAnsi="Angsana New"/>
          <w:sz w:val="30"/>
          <w:szCs w:val="30"/>
          <w:cs/>
        </w:rPr>
        <w:t xml:space="preserve"> มกราคม </w:t>
      </w:r>
      <w:r w:rsidRPr="00D31094">
        <w:rPr>
          <w:rFonts w:ascii="Angsana New" w:hAnsi="Angsana New"/>
          <w:sz w:val="30"/>
          <w:szCs w:val="30"/>
        </w:rPr>
        <w:t>2563</w:t>
      </w:r>
      <w:r w:rsidRPr="00D31094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822A5E" w:rsidRPr="00D31094" w:rsidRDefault="00822A5E" w:rsidP="00822A5E">
      <w:pPr>
        <w:spacing w:line="240" w:lineRule="atLeast"/>
        <w:ind w:left="900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5 ฉบับ ได้แก่</w:t>
      </w:r>
    </w:p>
    <w:tbl>
      <w:tblPr>
        <w:tblW w:w="8226" w:type="dxa"/>
        <w:tblInd w:w="918" w:type="dxa"/>
        <w:tblLook w:val="01E0" w:firstRow="1" w:lastRow="1" w:firstColumn="1" w:lastColumn="1" w:noHBand="0" w:noVBand="0"/>
      </w:tblPr>
      <w:tblGrid>
        <w:gridCol w:w="1818"/>
        <w:gridCol w:w="6408"/>
      </w:tblGrid>
      <w:tr w:rsidR="00822A5E" w:rsidRPr="00D31094" w:rsidTr="00822A5E">
        <w:tc>
          <w:tcPr>
            <w:tcW w:w="8226" w:type="dxa"/>
            <w:gridSpan w:val="2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822A5E" w:rsidRPr="00D31094" w:rsidTr="00822A5E">
        <w:tc>
          <w:tcPr>
            <w:tcW w:w="1818" w:type="dxa"/>
          </w:tcPr>
          <w:p w:rsidR="00822A5E" w:rsidRPr="00D31094" w:rsidRDefault="00822A5E" w:rsidP="00822A5E">
            <w:pPr>
              <w:tabs>
                <w:tab w:val="left" w:pos="401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22A5E" w:rsidRPr="00D31094" w:rsidTr="00822A5E">
        <w:tc>
          <w:tcPr>
            <w:tcW w:w="1818" w:type="dxa"/>
          </w:tcPr>
          <w:p w:rsidR="00822A5E" w:rsidRPr="00D31094" w:rsidRDefault="00822A5E" w:rsidP="00822A5E">
            <w:pPr>
              <w:tabs>
                <w:tab w:val="left" w:pos="293"/>
                <w:tab w:val="left" w:pos="540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822A5E" w:rsidRPr="00D31094" w:rsidTr="00822A5E">
        <w:tc>
          <w:tcPr>
            <w:tcW w:w="8226" w:type="dxa"/>
            <w:gridSpan w:val="2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822A5E" w:rsidRPr="00D31094" w:rsidTr="00822A5E">
        <w:tc>
          <w:tcPr>
            <w:tcW w:w="1818" w:type="dxa"/>
          </w:tcPr>
          <w:p w:rsidR="00822A5E" w:rsidRPr="00D31094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22A5E" w:rsidRPr="00D31094" w:rsidTr="00822A5E">
        <w:tc>
          <w:tcPr>
            <w:tcW w:w="8226" w:type="dxa"/>
            <w:gridSpan w:val="2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822A5E" w:rsidRPr="00D31094" w:rsidTr="00822A5E">
        <w:tc>
          <w:tcPr>
            <w:tcW w:w="1818" w:type="dxa"/>
          </w:tcPr>
          <w:p w:rsidR="00822A5E" w:rsidRPr="00D31094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22A5E" w:rsidRPr="00D31094" w:rsidTr="00822A5E">
        <w:tc>
          <w:tcPr>
            <w:tcW w:w="1818" w:type="dxa"/>
          </w:tcPr>
          <w:p w:rsidR="00822A5E" w:rsidRPr="00D31094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Pr="00D31094" w:rsidRDefault="00822A5E" w:rsidP="00841AB3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822A5E" w:rsidRPr="00D31094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ข.</w:t>
      </w:r>
      <w:r w:rsidRPr="00D31094">
        <w:rPr>
          <w:rFonts w:ascii="Angsana New" w:hAnsi="Angsana New"/>
          <w:b/>
          <w:bCs/>
          <w:sz w:val="30"/>
          <w:szCs w:val="30"/>
        </w:rPr>
        <w:tab/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มาตรฐานการรายงานทางการเงินที่จะมีผลบังคับใช้ในอนาคต (ต่อ)</w:t>
      </w: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31094">
        <w:rPr>
          <w:rFonts w:ascii="Angsana New" w:hAnsi="Angsana New"/>
          <w:sz w:val="30"/>
          <w:szCs w:val="30"/>
        </w:rPr>
        <w:t>(Business Model)</w:t>
      </w:r>
      <w:r w:rsidRPr="00D31094">
        <w:rPr>
          <w:rFonts w:ascii="Angsana New" w:hAnsi="Angsana New"/>
          <w:sz w:val="30"/>
          <w:szCs w:val="3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ปัจจุบันฝ่ายบริหารของบริษัท</w:t>
      </w:r>
      <w:r w:rsidRPr="00D31094">
        <w:rPr>
          <w:rFonts w:ascii="Angsana New" w:hAnsi="Angsana New" w:hint="cs"/>
          <w:sz w:val="30"/>
          <w:szCs w:val="30"/>
          <w:cs/>
        </w:rPr>
        <w:t>ฯ และบริษัทย่อย</w:t>
      </w:r>
      <w:r w:rsidRPr="00D31094">
        <w:rPr>
          <w:rFonts w:ascii="Angsana New" w:hAnsi="Angsana New"/>
          <w:sz w:val="30"/>
          <w:szCs w:val="30"/>
          <w:cs/>
        </w:rPr>
        <w:t>อยู่ระหว่างการประเมินผลกระทบที่อาจมีต่องบการเงินหากนำมาตรฐานกลุ่มดังกล่าวมาถือปฏิบัติ</w:t>
      </w:r>
    </w:p>
    <w:p w:rsidR="00822A5E" w:rsidRPr="00D31094" w:rsidRDefault="00822A5E" w:rsidP="00822A5E">
      <w:pPr>
        <w:spacing w:line="240" w:lineRule="atLeast"/>
        <w:ind w:left="900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D31094">
        <w:rPr>
          <w:rFonts w:ascii="Angsana New" w:hAnsi="Angsana New"/>
          <w:b/>
          <w:bCs/>
          <w:sz w:val="30"/>
          <w:szCs w:val="30"/>
        </w:rPr>
        <w:t>16</w:t>
      </w:r>
      <w:r w:rsidRPr="00D31094">
        <w:rPr>
          <w:rFonts w:ascii="Angsana New" w:hAnsi="Angsana New"/>
          <w:b/>
          <w:bCs/>
          <w:sz w:val="30"/>
          <w:szCs w:val="30"/>
          <w:cs/>
        </w:rPr>
        <w:t xml:space="preserve"> เรื่อง สัญญาเช่า</w:t>
      </w:r>
    </w:p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D31094">
        <w:rPr>
          <w:rFonts w:ascii="Angsana New" w:hAnsi="Angsana New"/>
          <w:sz w:val="30"/>
          <w:szCs w:val="30"/>
        </w:rPr>
        <w:t xml:space="preserve">16 </w:t>
      </w:r>
      <w:r w:rsidRPr="00D31094">
        <w:rPr>
          <w:rFonts w:ascii="Angsana New" w:hAnsi="Angsana New"/>
          <w:sz w:val="30"/>
          <w:szCs w:val="30"/>
          <w:cs/>
        </w:rPr>
        <w:t>เรื่อง สัญญาเช่า ได้กำหนดหลักการสำหรับการรับรู้รายการ การวัดมูลค่าการนำเสนอและการเปิดเผยข้อมูลของสัญญาเช่า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ซึ่ง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Pr="00D31094">
        <w:rPr>
          <w:rFonts w:ascii="Angsana New" w:hAnsi="Angsana New"/>
          <w:sz w:val="30"/>
          <w:szCs w:val="30"/>
        </w:rPr>
        <w:t xml:space="preserve"> 12</w:t>
      </w:r>
      <w:r w:rsidRPr="00D31094">
        <w:rPr>
          <w:rFonts w:ascii="Angsana New" w:hAnsi="Angsana New"/>
          <w:sz w:val="30"/>
          <w:szCs w:val="30"/>
          <w:cs/>
        </w:rPr>
        <w:t xml:space="preserve"> เดือน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เว้นแต่สินทรัพย์อ้างอิงนั้นมีมูลค่าต่ำ การบัญชีสำหรับผู้ให้เช่าไม่มีการเปลี่ยนแปลงอย่างมีสาระสำคัญจากมาตรฐานการบัญชี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ฉบับที่</w:t>
      </w:r>
      <w:r w:rsidRPr="00D31094">
        <w:rPr>
          <w:rFonts w:ascii="Angsana New" w:hAnsi="Angsana New"/>
          <w:sz w:val="30"/>
          <w:szCs w:val="30"/>
        </w:rPr>
        <w:t xml:space="preserve"> 17 </w:t>
      </w:r>
      <w:r w:rsidRPr="00D31094">
        <w:rPr>
          <w:rFonts w:ascii="Angsana New" w:hAnsi="Angsana New"/>
          <w:sz w:val="30"/>
          <w:szCs w:val="30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D31094">
        <w:rPr>
          <w:rFonts w:ascii="Angsana New" w:hAnsi="Angsana New"/>
          <w:sz w:val="30"/>
          <w:szCs w:val="30"/>
        </w:rPr>
        <w:t xml:space="preserve">17 </w:t>
      </w:r>
      <w:r w:rsidRPr="00D3109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D31094">
        <w:rPr>
          <w:rFonts w:ascii="Angsana New" w:hAnsi="Angsana New"/>
          <w:sz w:val="30"/>
          <w:szCs w:val="30"/>
        </w:rPr>
        <w:t xml:space="preserve">16 </w:t>
      </w:r>
      <w:r w:rsidRPr="00D31094">
        <w:rPr>
          <w:rFonts w:ascii="Angsana New" w:hAnsi="Angsana New"/>
          <w:sz w:val="30"/>
          <w:szCs w:val="30"/>
          <w:cs/>
        </w:rPr>
        <w:t>ใช้แทนมาตรฐานการบัญชีดังต่อไปนี้</w:t>
      </w:r>
    </w:p>
    <w:tbl>
      <w:tblPr>
        <w:tblW w:w="9288" w:type="dxa"/>
        <w:tblInd w:w="918" w:type="dxa"/>
        <w:tblLook w:val="01E0" w:firstRow="1" w:lastRow="1" w:firstColumn="1" w:lastColumn="1" w:noHBand="0" w:noVBand="0"/>
      </w:tblPr>
      <w:tblGrid>
        <w:gridCol w:w="2880"/>
        <w:gridCol w:w="6408"/>
      </w:tblGrid>
      <w:tr w:rsidR="00822A5E" w:rsidRPr="00D31094" w:rsidTr="00822A5E">
        <w:tc>
          <w:tcPr>
            <w:tcW w:w="9288" w:type="dxa"/>
            <w:gridSpan w:val="2"/>
          </w:tcPr>
          <w:p w:rsidR="00822A5E" w:rsidRPr="00D31094" w:rsidRDefault="00822A5E" w:rsidP="00822A5E">
            <w:pPr>
              <w:tabs>
                <w:tab w:val="left" w:pos="960"/>
              </w:tabs>
              <w:spacing w:line="40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822A5E" w:rsidRPr="00D31094" w:rsidTr="00822A5E">
        <w:tc>
          <w:tcPr>
            <w:tcW w:w="2880" w:type="dxa"/>
          </w:tcPr>
          <w:p w:rsidR="00822A5E" w:rsidRPr="00D31094" w:rsidRDefault="00822A5E" w:rsidP="00822A5E">
            <w:pPr>
              <w:tabs>
                <w:tab w:val="left" w:pos="401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D31094">
              <w:rPr>
                <w:rFonts w:ascii="Angsana New" w:hAnsi="Angsana New"/>
                <w:sz w:val="30"/>
                <w:szCs w:val="30"/>
              </w:rPr>
              <w:t>2561)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สัญญาเช่า</w:t>
            </w:r>
          </w:p>
        </w:tc>
      </w:tr>
      <w:tr w:rsidR="00822A5E" w:rsidRPr="00D31094" w:rsidTr="00822A5E">
        <w:tc>
          <w:tcPr>
            <w:tcW w:w="2880" w:type="dxa"/>
          </w:tcPr>
          <w:p w:rsidR="00822A5E" w:rsidRPr="00D31094" w:rsidRDefault="00822A5E" w:rsidP="00822A5E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</w:t>
            </w: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บัญชี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822A5E" w:rsidRPr="00D31094" w:rsidTr="00822A5E">
        <w:tc>
          <w:tcPr>
            <w:tcW w:w="2880" w:type="dxa"/>
          </w:tcPr>
          <w:p w:rsidR="00822A5E" w:rsidRPr="00D31094" w:rsidRDefault="00822A5E" w:rsidP="00822A5E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D31094">
              <w:rPr>
                <w:rFonts w:ascii="Angsana New" w:hAnsi="Angsana New"/>
                <w:sz w:val="30"/>
                <w:szCs w:val="30"/>
              </w:rPr>
              <w:t>2561)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สัญญาเช่าดำเนินงาน - สิ่งจูงใจให้แก่ผู้เช่า</w:t>
            </w:r>
          </w:p>
        </w:tc>
      </w:tr>
      <w:tr w:rsidR="00822A5E" w:rsidRPr="00D31094" w:rsidTr="00822A5E">
        <w:tc>
          <w:tcPr>
            <w:tcW w:w="2880" w:type="dxa"/>
          </w:tcPr>
          <w:p w:rsidR="00822A5E" w:rsidRPr="00D31094" w:rsidRDefault="00822A5E" w:rsidP="00822A5E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D31094">
              <w:rPr>
                <w:rFonts w:ascii="Angsana New" w:hAnsi="Angsana New"/>
                <w:sz w:val="30"/>
                <w:szCs w:val="30"/>
              </w:rPr>
              <w:t>2561)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822A5E" w:rsidRPr="00D31094" w:rsidTr="00822A5E">
        <w:tc>
          <w:tcPr>
            <w:tcW w:w="9288" w:type="dxa"/>
            <w:gridSpan w:val="2"/>
          </w:tcPr>
          <w:p w:rsidR="00822A5E" w:rsidRPr="00D31094" w:rsidRDefault="00822A5E" w:rsidP="00822A5E">
            <w:pPr>
              <w:tabs>
                <w:tab w:val="left" w:pos="960"/>
              </w:tabs>
              <w:spacing w:line="400" w:lineRule="exact"/>
              <w:ind w:left="43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822A5E" w:rsidRPr="00D31094" w:rsidTr="00822A5E">
        <w:tc>
          <w:tcPr>
            <w:tcW w:w="2880" w:type="dxa"/>
          </w:tcPr>
          <w:p w:rsidR="00822A5E" w:rsidRPr="00D31094" w:rsidRDefault="00822A5E" w:rsidP="00822A5E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D31094">
              <w:rPr>
                <w:rFonts w:ascii="Angsana New" w:hAnsi="Angsana New"/>
                <w:sz w:val="30"/>
                <w:szCs w:val="30"/>
              </w:rPr>
              <w:t>2561)</w:t>
            </w:r>
          </w:p>
        </w:tc>
        <w:tc>
          <w:tcPr>
            <w:tcW w:w="6408" w:type="dxa"/>
          </w:tcPr>
          <w:p w:rsidR="00822A5E" w:rsidRPr="00D31094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การประเมินว่าข้อตกลงประกอบด้วยสัญญาเช่าหรือไม่</w:t>
            </w:r>
          </w:p>
        </w:tc>
      </w:tr>
    </w:tbl>
    <w:p w:rsidR="00822A5E" w:rsidRPr="00D31094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ปัจจุบันฝ่ายบริหารของบริษัทฯ</w:t>
      </w:r>
      <w:r w:rsidRPr="00D31094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D31094">
        <w:rPr>
          <w:rFonts w:ascii="Angsana New" w:hAnsi="Angsana New"/>
          <w:sz w:val="30"/>
          <w:szCs w:val="30"/>
          <w:cs/>
        </w:rPr>
        <w:t>อยู่ระหว่างการประเมินผลกระทบต่องบการเงินของมาตรฐานการรายงานทางการเงินที่จะมีผลใช้บังคับในอนาคตตามที่กล่าวข้างต้น</w:t>
      </w:r>
    </w:p>
    <w:p w:rsidR="006E17AF" w:rsidRPr="00D31094" w:rsidRDefault="00CD61EF" w:rsidP="00841AB3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6E17AF" w:rsidRPr="00D3109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0E6F6C" w:rsidRPr="00D31094" w:rsidRDefault="00D924C2" w:rsidP="00D924C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และประมาณการเช่นเดียวกับงบการเงินประจำปี   สิ้นสุดวันที่ </w:t>
      </w:r>
      <w:r w:rsidRPr="00D31094">
        <w:rPr>
          <w:rFonts w:ascii="Angsana New" w:hAnsi="Angsana New"/>
          <w:sz w:val="30"/>
          <w:szCs w:val="30"/>
          <w:lang w:val="en-US"/>
        </w:rPr>
        <w:t>31</w:t>
      </w:r>
      <w:r w:rsidRPr="00D3109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31094">
        <w:rPr>
          <w:rFonts w:ascii="Angsana New" w:hAnsi="Angsana New"/>
          <w:sz w:val="30"/>
          <w:szCs w:val="30"/>
        </w:rPr>
        <w:t>256</w:t>
      </w:r>
      <w:r w:rsidR="003A66D8" w:rsidRPr="00D31094">
        <w:rPr>
          <w:rFonts w:ascii="Angsana New" w:hAnsi="Angsana New"/>
          <w:sz w:val="30"/>
          <w:szCs w:val="30"/>
        </w:rPr>
        <w:t>1</w:t>
      </w:r>
    </w:p>
    <w:p w:rsidR="00E9316B" w:rsidRPr="00D31094" w:rsidRDefault="00E9316B" w:rsidP="00D924C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E9316B" w:rsidRPr="00D31094" w:rsidRDefault="00E9316B" w:rsidP="00D924C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AA19E0" w:rsidRPr="00D31094" w:rsidRDefault="00AA19E0" w:rsidP="00841AB3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1007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58"/>
        <w:gridCol w:w="236"/>
        <w:gridCol w:w="1418"/>
        <w:gridCol w:w="283"/>
        <w:gridCol w:w="1483"/>
        <w:gridCol w:w="236"/>
        <w:gridCol w:w="1459"/>
        <w:gridCol w:w="6"/>
      </w:tblGrid>
      <w:tr w:rsidR="003A66D8" w:rsidRPr="00D31094" w:rsidTr="00023E09">
        <w:trPr>
          <w:gridAfter w:val="1"/>
          <w:wAfter w:w="6" w:type="dxa"/>
        </w:trPr>
        <w:tc>
          <w:tcPr>
            <w:tcW w:w="3492" w:type="dxa"/>
          </w:tcPr>
          <w:p w:rsidR="003A66D8" w:rsidRPr="00D31094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8" w:type="dxa"/>
            <w:gridSpan w:val="3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D31094" w:rsidTr="00023E09">
        <w:trPr>
          <w:gridAfter w:val="1"/>
          <w:wAfter w:w="6" w:type="dxa"/>
        </w:trPr>
        <w:tc>
          <w:tcPr>
            <w:tcW w:w="3492" w:type="dxa"/>
          </w:tcPr>
          <w:p w:rsidR="003A66D8" w:rsidRPr="00D31094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2" w:type="dxa"/>
            <w:gridSpan w:val="3"/>
            <w:tcBorders>
              <w:bottom w:val="single" w:sz="4" w:space="0" w:color="auto"/>
            </w:tcBorders>
          </w:tcPr>
          <w:p w:rsidR="003A66D8" w:rsidRPr="00D31094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78" w:type="dxa"/>
            <w:gridSpan w:val="3"/>
            <w:tcBorders>
              <w:bottom w:val="single" w:sz="4" w:space="0" w:color="auto"/>
            </w:tcBorders>
          </w:tcPr>
          <w:p w:rsidR="003A66D8" w:rsidRPr="00D31094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</w:t>
            </w:r>
            <w:r w:rsidR="003502E7"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9A6307" w:rsidRPr="00D31094" w:rsidTr="00023E09">
        <w:tc>
          <w:tcPr>
            <w:tcW w:w="3492" w:type="dxa"/>
          </w:tcPr>
          <w:p w:rsidR="009A6307" w:rsidRPr="00D31094" w:rsidRDefault="009A6307" w:rsidP="009A630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szCs w:val="26"/>
              </w:rPr>
              <w:t xml:space="preserve">30 </w:t>
            </w:r>
            <w:r w:rsidRPr="00D31094">
              <w:rPr>
                <w:rFonts w:hint="cs"/>
                <w:szCs w:val="26"/>
                <w:cs/>
              </w:rPr>
              <w:t>กันยายน</w:t>
            </w:r>
            <w:r w:rsidRPr="00D31094">
              <w:rPr>
                <w:szCs w:val="26"/>
                <w:cs/>
              </w:rPr>
              <w:t xml:space="preserve"> </w:t>
            </w:r>
            <w:r w:rsidRPr="00D31094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color w:val="000000"/>
                <w:szCs w:val="26"/>
              </w:rPr>
              <w:t xml:space="preserve">31 </w:t>
            </w:r>
            <w:r w:rsidRPr="00D31094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 w:rsidRPr="00D31094">
              <w:rPr>
                <w:color w:val="000000"/>
                <w:szCs w:val="26"/>
              </w:rPr>
              <w:t>2561</w:t>
            </w:r>
          </w:p>
        </w:tc>
        <w:tc>
          <w:tcPr>
            <w:tcW w:w="283" w:type="dxa"/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szCs w:val="26"/>
              </w:rPr>
              <w:t xml:space="preserve">30 </w:t>
            </w:r>
            <w:r w:rsidRPr="00D31094">
              <w:rPr>
                <w:rFonts w:hint="cs"/>
                <w:szCs w:val="26"/>
                <w:cs/>
              </w:rPr>
              <w:t>กันยายน</w:t>
            </w:r>
            <w:r w:rsidRPr="00D31094">
              <w:rPr>
                <w:szCs w:val="26"/>
                <w:cs/>
              </w:rPr>
              <w:t xml:space="preserve"> </w:t>
            </w:r>
            <w:r w:rsidRPr="00D31094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color w:val="000000"/>
                <w:szCs w:val="26"/>
              </w:rPr>
              <w:t xml:space="preserve">31 </w:t>
            </w:r>
            <w:r w:rsidRPr="00D31094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 w:rsidRPr="00D31094">
              <w:rPr>
                <w:color w:val="000000"/>
                <w:szCs w:val="26"/>
              </w:rPr>
              <w:t>2561</w:t>
            </w:r>
          </w:p>
        </w:tc>
      </w:tr>
      <w:tr w:rsidR="00324C52" w:rsidRPr="00D31094" w:rsidTr="00D62713">
        <w:trPr>
          <w:trHeight w:val="203"/>
        </w:trPr>
        <w:tc>
          <w:tcPr>
            <w:tcW w:w="3492" w:type="dxa"/>
            <w:vAlign w:val="center"/>
          </w:tcPr>
          <w:p w:rsidR="00324C52" w:rsidRPr="00D31094" w:rsidRDefault="00324C52" w:rsidP="00324C5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235,000.00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235,000.00 </w:t>
            </w:r>
          </w:p>
        </w:tc>
        <w:tc>
          <w:tcPr>
            <w:tcW w:w="283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200,000.00 </w:t>
            </w:r>
          </w:p>
        </w:tc>
        <w:tc>
          <w:tcPr>
            <w:tcW w:w="236" w:type="dxa"/>
            <w:vAlign w:val="bottom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200,000.00</w:t>
            </w:r>
          </w:p>
        </w:tc>
      </w:tr>
      <w:tr w:rsidR="00324C52" w:rsidRPr="00D31094" w:rsidTr="00D62713">
        <w:trPr>
          <w:trHeight w:val="203"/>
        </w:trPr>
        <w:tc>
          <w:tcPr>
            <w:tcW w:w="3492" w:type="dxa"/>
          </w:tcPr>
          <w:p w:rsidR="00324C52" w:rsidRPr="00D31094" w:rsidRDefault="00324C52" w:rsidP="00324C5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58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30,806,439.84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8,697,326.98</w:t>
            </w:r>
          </w:p>
        </w:tc>
        <w:tc>
          <w:tcPr>
            <w:tcW w:w="283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3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25,890,333.84 </w:t>
            </w:r>
          </w:p>
        </w:tc>
        <w:tc>
          <w:tcPr>
            <w:tcW w:w="236" w:type="dxa"/>
            <w:vAlign w:val="bottom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4,364,410.82</w:t>
            </w:r>
          </w:p>
        </w:tc>
      </w:tr>
      <w:tr w:rsidR="00324C52" w:rsidRPr="00D31094" w:rsidTr="00D62713">
        <w:trPr>
          <w:trHeight w:val="203"/>
        </w:trPr>
        <w:tc>
          <w:tcPr>
            <w:tcW w:w="3492" w:type="dxa"/>
          </w:tcPr>
          <w:p w:rsidR="00324C52" w:rsidRPr="00D31094" w:rsidRDefault="00324C52" w:rsidP="00324C5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58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1,356,482.21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336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645.81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1,337,284.16 </w:t>
            </w:r>
          </w:p>
        </w:tc>
        <w:tc>
          <w:tcPr>
            <w:tcW w:w="236" w:type="dxa"/>
            <w:vAlign w:val="bottom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1,334,955.89</w:t>
            </w:r>
          </w:p>
        </w:tc>
      </w:tr>
      <w:tr w:rsidR="00324C52" w:rsidRPr="00D31094" w:rsidTr="00D62713">
        <w:trPr>
          <w:trHeight w:val="181"/>
        </w:trPr>
        <w:tc>
          <w:tcPr>
            <w:tcW w:w="3492" w:type="dxa"/>
          </w:tcPr>
          <w:p w:rsidR="00324C52" w:rsidRPr="00D31094" w:rsidRDefault="00324C52" w:rsidP="00324C52">
            <w:pPr>
              <w:spacing w:line="240" w:lineRule="auto"/>
              <w:ind w:left="124" w:hanging="12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เงินฝากธนาคารประเภทเงินฝากประจำ ไม่เกิน 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:rsidR="0037750C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30,335.70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30,112.18 </w:t>
            </w:r>
          </w:p>
        </w:tc>
        <w:tc>
          <w:tcPr>
            <w:tcW w:w="283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30,335.70 </w:t>
            </w:r>
          </w:p>
        </w:tc>
        <w:tc>
          <w:tcPr>
            <w:tcW w:w="236" w:type="dxa"/>
            <w:vAlign w:val="bottom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30,112.18</w:t>
            </w:r>
          </w:p>
        </w:tc>
      </w:tr>
      <w:tr w:rsidR="004151A0" w:rsidRPr="00D31094" w:rsidTr="00D62713">
        <w:trPr>
          <w:trHeight w:val="149"/>
        </w:trPr>
        <w:tc>
          <w:tcPr>
            <w:tcW w:w="3492" w:type="dxa"/>
          </w:tcPr>
          <w:p w:rsidR="004151A0" w:rsidRPr="00D31094" w:rsidRDefault="004151A0" w:rsidP="004151A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51A0" w:rsidRPr="00D31094" w:rsidRDefault="00324C52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32,428,257.75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10,299,084.97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324C52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27,457,953.70</w:t>
            </w:r>
          </w:p>
        </w:tc>
        <w:tc>
          <w:tcPr>
            <w:tcW w:w="236" w:type="dxa"/>
            <w:vAlign w:val="bottom"/>
          </w:tcPr>
          <w:p w:rsidR="004151A0" w:rsidRPr="00D31094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5,929,478.89</w:t>
            </w:r>
          </w:p>
        </w:tc>
      </w:tr>
    </w:tbl>
    <w:p w:rsidR="004A59CA" w:rsidRPr="00D31094" w:rsidRDefault="004A59CA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:rsidR="003A66D8" w:rsidRPr="00D31094" w:rsidRDefault="003A66D8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:rsidR="003132B9" w:rsidRPr="00D31094" w:rsidRDefault="00E97697" w:rsidP="00841AB3">
      <w:pPr>
        <w:numPr>
          <w:ilvl w:val="0"/>
          <w:numId w:val="6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A59CA" w:rsidRPr="00D31094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AE77FC" w:rsidRPr="00D31094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4A59CA" w:rsidRPr="00D31094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1008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58"/>
        <w:gridCol w:w="284"/>
        <w:gridCol w:w="1418"/>
        <w:gridCol w:w="284"/>
        <w:gridCol w:w="1434"/>
        <w:gridCol w:w="236"/>
        <w:gridCol w:w="1469"/>
        <w:gridCol w:w="8"/>
        <w:gridCol w:w="6"/>
      </w:tblGrid>
      <w:tr w:rsidR="003A66D8" w:rsidRPr="00D31094" w:rsidTr="00023E09">
        <w:tc>
          <w:tcPr>
            <w:tcW w:w="3492" w:type="dxa"/>
          </w:tcPr>
          <w:p w:rsidR="003A66D8" w:rsidRPr="00D31094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3" w:type="dxa"/>
            <w:gridSpan w:val="5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D31094" w:rsidTr="00023E09">
        <w:trPr>
          <w:gridAfter w:val="1"/>
          <w:wAfter w:w="6" w:type="dxa"/>
        </w:trPr>
        <w:tc>
          <w:tcPr>
            <w:tcW w:w="3492" w:type="dxa"/>
          </w:tcPr>
          <w:p w:rsidR="003A66D8" w:rsidRPr="00D31094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0" w:type="dxa"/>
            <w:gridSpan w:val="3"/>
            <w:tcBorders>
              <w:bottom w:val="single" w:sz="4" w:space="0" w:color="auto"/>
            </w:tcBorders>
          </w:tcPr>
          <w:p w:rsidR="003A66D8" w:rsidRPr="00D31094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47" w:type="dxa"/>
            <w:gridSpan w:val="4"/>
            <w:tcBorders>
              <w:bottom w:val="single" w:sz="4" w:space="0" w:color="auto"/>
            </w:tcBorders>
          </w:tcPr>
          <w:p w:rsidR="003A66D8" w:rsidRPr="00D31094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307" w:rsidRPr="00D31094" w:rsidTr="00023E09">
        <w:trPr>
          <w:gridAfter w:val="2"/>
          <w:wAfter w:w="14" w:type="dxa"/>
        </w:trPr>
        <w:tc>
          <w:tcPr>
            <w:tcW w:w="3492" w:type="dxa"/>
          </w:tcPr>
          <w:p w:rsidR="009A6307" w:rsidRPr="00D31094" w:rsidRDefault="009A6307" w:rsidP="009A630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szCs w:val="26"/>
              </w:rPr>
              <w:t xml:space="preserve">30 </w:t>
            </w:r>
            <w:r w:rsidRPr="00D31094">
              <w:rPr>
                <w:rFonts w:hint="cs"/>
                <w:szCs w:val="26"/>
                <w:cs/>
              </w:rPr>
              <w:t>กันยายน</w:t>
            </w:r>
            <w:r w:rsidRPr="00D31094">
              <w:rPr>
                <w:szCs w:val="26"/>
                <w:cs/>
              </w:rPr>
              <w:t xml:space="preserve"> </w:t>
            </w:r>
            <w:r w:rsidRPr="00D31094">
              <w:rPr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color w:val="000000"/>
                <w:szCs w:val="26"/>
              </w:rPr>
              <w:t xml:space="preserve">31 </w:t>
            </w:r>
            <w:r w:rsidRPr="00D31094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 w:rsidRPr="00D31094">
              <w:rPr>
                <w:color w:val="000000"/>
                <w:szCs w:val="26"/>
              </w:rPr>
              <w:t>2561</w:t>
            </w:r>
          </w:p>
        </w:tc>
        <w:tc>
          <w:tcPr>
            <w:tcW w:w="284" w:type="dxa"/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szCs w:val="26"/>
              </w:rPr>
              <w:t xml:space="preserve">30 </w:t>
            </w:r>
            <w:r w:rsidRPr="00D31094">
              <w:rPr>
                <w:rFonts w:hint="cs"/>
                <w:szCs w:val="26"/>
                <w:cs/>
              </w:rPr>
              <w:t>กันยายน</w:t>
            </w:r>
            <w:r w:rsidRPr="00D31094">
              <w:rPr>
                <w:szCs w:val="26"/>
                <w:cs/>
              </w:rPr>
              <w:t xml:space="preserve"> </w:t>
            </w:r>
            <w:r w:rsidRPr="00D31094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color w:val="000000"/>
                <w:szCs w:val="26"/>
              </w:rPr>
              <w:t xml:space="preserve">31 </w:t>
            </w:r>
            <w:r w:rsidRPr="00D31094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 w:rsidRPr="00D31094">
              <w:rPr>
                <w:color w:val="000000"/>
                <w:szCs w:val="26"/>
              </w:rPr>
              <w:t>2561</w:t>
            </w:r>
          </w:p>
        </w:tc>
      </w:tr>
      <w:tr w:rsidR="003A66D8" w:rsidRPr="00D31094" w:rsidTr="00324C52">
        <w:trPr>
          <w:gridAfter w:val="2"/>
          <w:wAfter w:w="14" w:type="dxa"/>
          <w:trHeight w:val="203"/>
        </w:trPr>
        <w:tc>
          <w:tcPr>
            <w:tcW w:w="3492" w:type="dxa"/>
          </w:tcPr>
          <w:p w:rsidR="003A66D8" w:rsidRPr="00D31094" w:rsidRDefault="003A66D8" w:rsidP="003A66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:rsidR="003A66D8" w:rsidRPr="00D31094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3A66D8" w:rsidRPr="00D31094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66D8" w:rsidRPr="00D31094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3A66D8" w:rsidRPr="00D31094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D8" w:rsidRPr="00D31094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3A66D8" w:rsidRPr="00D31094" w:rsidRDefault="003A66D8" w:rsidP="003A66D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:rsidR="003A66D8" w:rsidRPr="00D31094" w:rsidRDefault="003A66D8" w:rsidP="003A66D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4C52" w:rsidRPr="00D31094" w:rsidTr="00D62713">
        <w:trPr>
          <w:gridAfter w:val="2"/>
          <w:wAfter w:w="14" w:type="dxa"/>
          <w:trHeight w:val="203"/>
        </w:trPr>
        <w:tc>
          <w:tcPr>
            <w:tcW w:w="3492" w:type="dxa"/>
          </w:tcPr>
          <w:p w:rsidR="00324C52" w:rsidRPr="00D31094" w:rsidRDefault="00324C52" w:rsidP="00324C5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134,228.83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45,475.00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301,859.68</w:t>
            </w:r>
          </w:p>
        </w:tc>
        <w:tc>
          <w:tcPr>
            <w:tcW w:w="236" w:type="dxa"/>
            <w:vAlign w:val="bottom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324,999.00</w:t>
            </w:r>
          </w:p>
        </w:tc>
      </w:tr>
      <w:tr w:rsidR="00324C52" w:rsidRPr="00D31094" w:rsidTr="00D62713">
        <w:trPr>
          <w:gridAfter w:val="2"/>
          <w:wAfter w:w="14" w:type="dxa"/>
          <w:trHeight w:val="203"/>
        </w:trPr>
        <w:tc>
          <w:tcPr>
            <w:tcW w:w="3492" w:type="dxa"/>
          </w:tcPr>
          <w:p w:rsidR="00324C52" w:rsidRPr="00D31094" w:rsidRDefault="00324C52" w:rsidP="00324C5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458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78,831,927.73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86,427,801.50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78,831,927.73</w:t>
            </w:r>
          </w:p>
        </w:tc>
        <w:tc>
          <w:tcPr>
            <w:tcW w:w="236" w:type="dxa"/>
            <w:vAlign w:val="center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86,427,801.50</w:t>
            </w:r>
          </w:p>
        </w:tc>
      </w:tr>
      <w:tr w:rsidR="00324C52" w:rsidRPr="00D31094" w:rsidTr="00D62713">
        <w:trPr>
          <w:gridAfter w:val="2"/>
          <w:wAfter w:w="14" w:type="dxa"/>
          <w:trHeight w:val="203"/>
        </w:trPr>
        <w:tc>
          <w:tcPr>
            <w:tcW w:w="3492" w:type="dxa"/>
          </w:tcPr>
          <w:p w:rsidR="00324C52" w:rsidRPr="00D31094" w:rsidRDefault="00324C52" w:rsidP="00324C5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(1,794,057.79)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(2,145,617.69)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(1,794,057.79)</w:t>
            </w:r>
          </w:p>
        </w:tc>
        <w:tc>
          <w:tcPr>
            <w:tcW w:w="236" w:type="dxa"/>
            <w:vAlign w:val="center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(2,145,617.69)</w:t>
            </w:r>
          </w:p>
        </w:tc>
      </w:tr>
      <w:tr w:rsidR="00324C52" w:rsidRPr="00D31094" w:rsidTr="00D62713">
        <w:trPr>
          <w:gridAfter w:val="2"/>
          <w:wAfter w:w="14" w:type="dxa"/>
          <w:trHeight w:val="149"/>
        </w:trPr>
        <w:tc>
          <w:tcPr>
            <w:tcW w:w="3492" w:type="dxa"/>
            <w:shd w:val="clear" w:color="auto" w:fill="auto"/>
          </w:tcPr>
          <w:p w:rsidR="00324C52" w:rsidRPr="00D31094" w:rsidRDefault="00324C52" w:rsidP="00324C5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77,172,098.77 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84,327,658.81 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77,339,729.62</w:t>
            </w:r>
          </w:p>
        </w:tc>
        <w:tc>
          <w:tcPr>
            <w:tcW w:w="236" w:type="dxa"/>
            <w:vAlign w:val="center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84,607,182.81</w:t>
            </w:r>
          </w:p>
        </w:tc>
      </w:tr>
      <w:tr w:rsidR="004151A0" w:rsidRPr="00D31094" w:rsidTr="00D62713">
        <w:trPr>
          <w:gridAfter w:val="2"/>
          <w:wAfter w:w="14" w:type="dxa"/>
          <w:trHeight w:val="149"/>
        </w:trPr>
        <w:tc>
          <w:tcPr>
            <w:tcW w:w="3492" w:type="dxa"/>
          </w:tcPr>
          <w:p w:rsidR="004151A0" w:rsidRPr="00D31094" w:rsidRDefault="004151A0" w:rsidP="004151A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4151A0" w:rsidRPr="00D31094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4C52" w:rsidRPr="00D31094" w:rsidTr="00D62713">
        <w:trPr>
          <w:gridAfter w:val="2"/>
          <w:wAfter w:w="14" w:type="dxa"/>
          <w:trHeight w:val="149"/>
        </w:trPr>
        <w:tc>
          <w:tcPr>
            <w:tcW w:w="3492" w:type="dxa"/>
          </w:tcPr>
          <w:p w:rsidR="00324C52" w:rsidRPr="00D31094" w:rsidRDefault="00324C52" w:rsidP="00324C5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58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6,856,161.71 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6,304,636.14 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5,176,135.92</w:t>
            </w:r>
          </w:p>
        </w:tc>
        <w:tc>
          <w:tcPr>
            <w:tcW w:w="236" w:type="dxa"/>
            <w:vAlign w:val="center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3,884,079.51</w:t>
            </w:r>
          </w:p>
        </w:tc>
      </w:tr>
      <w:tr w:rsidR="00324C52" w:rsidRPr="00D31094" w:rsidTr="00D62713">
        <w:trPr>
          <w:gridAfter w:val="2"/>
          <w:wAfter w:w="14" w:type="dxa"/>
          <w:trHeight w:val="149"/>
        </w:trPr>
        <w:tc>
          <w:tcPr>
            <w:tcW w:w="3492" w:type="dxa"/>
          </w:tcPr>
          <w:p w:rsidR="00324C52" w:rsidRPr="00D31094" w:rsidRDefault="00324C52" w:rsidP="00324C5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58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2,097,696.78 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1,553,978.41 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1,536,426.79</w:t>
            </w:r>
          </w:p>
        </w:tc>
        <w:tc>
          <w:tcPr>
            <w:tcW w:w="236" w:type="dxa"/>
            <w:vAlign w:val="center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1,046,237.72</w:t>
            </w:r>
          </w:p>
        </w:tc>
      </w:tr>
      <w:tr w:rsidR="00324C52" w:rsidRPr="00D31094" w:rsidTr="00D62713">
        <w:trPr>
          <w:gridAfter w:val="2"/>
          <w:wAfter w:w="14" w:type="dxa"/>
          <w:trHeight w:val="149"/>
        </w:trPr>
        <w:tc>
          <w:tcPr>
            <w:tcW w:w="3492" w:type="dxa"/>
          </w:tcPr>
          <w:p w:rsidR="00324C52" w:rsidRPr="00D31094" w:rsidRDefault="00324C52" w:rsidP="00324C5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458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2,692,782.57 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2,692,782.57</w:t>
            </w:r>
          </w:p>
        </w:tc>
        <w:tc>
          <w:tcPr>
            <w:tcW w:w="236" w:type="dxa"/>
            <w:vAlign w:val="center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324C52" w:rsidRPr="00D31094" w:rsidTr="00D62713">
        <w:trPr>
          <w:gridAfter w:val="2"/>
          <w:wAfter w:w="14" w:type="dxa"/>
          <w:trHeight w:val="149"/>
        </w:trPr>
        <w:tc>
          <w:tcPr>
            <w:tcW w:w="3492" w:type="dxa"/>
          </w:tcPr>
          <w:p w:rsidR="00324C52" w:rsidRPr="00D31094" w:rsidRDefault="00324C52" w:rsidP="00324C5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(156,942.80)</w:t>
            </w:r>
          </w:p>
        </w:tc>
        <w:tc>
          <w:tcPr>
            <w:tcW w:w="236" w:type="dxa"/>
            <w:vAlign w:val="center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24C52" w:rsidRPr="00D31094" w:rsidTr="00D31094">
        <w:trPr>
          <w:gridAfter w:val="2"/>
          <w:wAfter w:w="14" w:type="dxa"/>
          <w:trHeight w:val="149"/>
        </w:trPr>
        <w:tc>
          <w:tcPr>
            <w:tcW w:w="3492" w:type="dxa"/>
          </w:tcPr>
          <w:p w:rsidR="00324C52" w:rsidRPr="00D31094" w:rsidRDefault="00324C52" w:rsidP="00324C5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11,489,698.26 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7,858,614.55 </w:t>
            </w:r>
          </w:p>
        </w:tc>
        <w:tc>
          <w:tcPr>
            <w:tcW w:w="284" w:type="dxa"/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9,248,402.48</w:t>
            </w:r>
          </w:p>
        </w:tc>
        <w:tc>
          <w:tcPr>
            <w:tcW w:w="236" w:type="dxa"/>
            <w:vAlign w:val="center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4,930,317.23</w:t>
            </w:r>
          </w:p>
        </w:tc>
      </w:tr>
      <w:tr w:rsidR="00324C52" w:rsidRPr="00D31094" w:rsidTr="00D31094">
        <w:trPr>
          <w:gridAfter w:val="2"/>
          <w:wAfter w:w="14" w:type="dxa"/>
          <w:trHeight w:val="149"/>
        </w:trPr>
        <w:tc>
          <w:tcPr>
            <w:tcW w:w="3492" w:type="dxa"/>
            <w:vAlign w:val="center"/>
          </w:tcPr>
          <w:p w:rsidR="00324C52" w:rsidRPr="00D31094" w:rsidRDefault="00324C52" w:rsidP="00324C5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88,661,797.03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92,186,273.36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86,588,132.10</w:t>
            </w:r>
          </w:p>
        </w:tc>
        <w:tc>
          <w:tcPr>
            <w:tcW w:w="236" w:type="dxa"/>
            <w:vAlign w:val="bottom"/>
          </w:tcPr>
          <w:p w:rsidR="00324C52" w:rsidRPr="00D31094" w:rsidRDefault="00324C52" w:rsidP="00324C5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C52" w:rsidRPr="00D31094" w:rsidRDefault="00324C52" w:rsidP="00324C5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89,537,500.04</w:t>
            </w:r>
          </w:p>
        </w:tc>
      </w:tr>
    </w:tbl>
    <w:p w:rsidR="00E41B43" w:rsidRPr="00D31094" w:rsidRDefault="00E41B43" w:rsidP="00E41B43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2F4438" w:rsidRPr="00D31094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2F4438" w:rsidRPr="00D31094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2F4438" w:rsidRPr="00D31094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2F4438" w:rsidRPr="00D31094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2F4438" w:rsidRPr="00D31094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:rsidR="008E54C7" w:rsidRPr="00D31094" w:rsidRDefault="008E54C7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2F4438" w:rsidRPr="00D31094" w:rsidRDefault="002F4438" w:rsidP="00D40428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AE77FC" w:rsidRPr="00D31094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Pr="00D31094">
        <w:rPr>
          <w:rFonts w:ascii="Angsana New" w:hAnsi="Angsana New"/>
          <w:b/>
          <w:bCs/>
          <w:sz w:val="30"/>
          <w:szCs w:val="30"/>
        </w:rPr>
        <w:t xml:space="preserve"> 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76023E" w:rsidRPr="00D31094" w:rsidRDefault="0076023E" w:rsidP="00E41B43">
      <w:pPr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D31094">
        <w:rPr>
          <w:rFonts w:ascii="Angsana New" w:hAnsi="Angsana New"/>
          <w:sz w:val="30"/>
          <w:szCs w:val="30"/>
          <w:cs/>
        </w:rPr>
        <w:t>ก</w:t>
      </w:r>
      <w:r w:rsidR="00E97697" w:rsidRPr="00D31094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D3109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41B43" w:rsidRPr="00D31094" w:rsidRDefault="00E41B43" w:rsidP="00E41B4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59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01"/>
        <w:gridCol w:w="1482"/>
        <w:gridCol w:w="283"/>
        <w:gridCol w:w="1418"/>
        <w:gridCol w:w="283"/>
        <w:gridCol w:w="1526"/>
        <w:gridCol w:w="236"/>
        <w:gridCol w:w="1465"/>
      </w:tblGrid>
      <w:tr w:rsidR="003A66D8" w:rsidRPr="00D31094" w:rsidTr="004151A0">
        <w:tc>
          <w:tcPr>
            <w:tcW w:w="2901" w:type="dxa"/>
            <w:shd w:val="clear" w:color="auto" w:fill="auto"/>
          </w:tcPr>
          <w:p w:rsidR="003A66D8" w:rsidRPr="00D31094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7" w:type="dxa"/>
            <w:gridSpan w:val="3"/>
            <w:shd w:val="clear" w:color="auto" w:fill="auto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D31094" w:rsidTr="004151A0">
        <w:tc>
          <w:tcPr>
            <w:tcW w:w="2901" w:type="dxa"/>
            <w:shd w:val="clear" w:color="auto" w:fill="auto"/>
          </w:tcPr>
          <w:p w:rsidR="003A66D8" w:rsidRPr="00D31094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3" w:type="dxa"/>
            <w:gridSpan w:val="3"/>
            <w:tcBorders>
              <w:bottom w:val="single" w:sz="4" w:space="0" w:color="auto"/>
            </w:tcBorders>
          </w:tcPr>
          <w:p w:rsidR="003A66D8" w:rsidRPr="00D31094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3A66D8" w:rsidRPr="00D31094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A66D8" w:rsidRPr="00D31094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307" w:rsidRPr="00D31094" w:rsidTr="00023E09">
        <w:tc>
          <w:tcPr>
            <w:tcW w:w="2901" w:type="dxa"/>
            <w:shd w:val="clear" w:color="auto" w:fill="auto"/>
          </w:tcPr>
          <w:p w:rsidR="009A6307" w:rsidRPr="00D31094" w:rsidRDefault="009A6307" w:rsidP="009A630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szCs w:val="26"/>
              </w:rPr>
              <w:t xml:space="preserve">30 </w:t>
            </w:r>
            <w:r w:rsidRPr="00D31094">
              <w:rPr>
                <w:rFonts w:hint="cs"/>
                <w:szCs w:val="26"/>
                <w:cs/>
              </w:rPr>
              <w:t>กันยายน</w:t>
            </w:r>
            <w:r w:rsidRPr="00D31094">
              <w:rPr>
                <w:szCs w:val="26"/>
                <w:cs/>
              </w:rPr>
              <w:t xml:space="preserve"> </w:t>
            </w:r>
            <w:r w:rsidRPr="00D31094">
              <w:rPr>
                <w:szCs w:val="26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color w:val="000000"/>
                <w:szCs w:val="26"/>
              </w:rPr>
              <w:t xml:space="preserve">31 </w:t>
            </w:r>
            <w:r w:rsidRPr="00D31094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 w:rsidRPr="00D31094">
              <w:rPr>
                <w:color w:val="000000"/>
                <w:szCs w:val="26"/>
              </w:rPr>
              <w:t>2561</w:t>
            </w:r>
          </w:p>
        </w:tc>
        <w:tc>
          <w:tcPr>
            <w:tcW w:w="283" w:type="dxa"/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szCs w:val="26"/>
              </w:rPr>
              <w:t xml:space="preserve">30 </w:t>
            </w:r>
            <w:r w:rsidRPr="00D31094">
              <w:rPr>
                <w:rFonts w:hint="cs"/>
                <w:szCs w:val="26"/>
                <w:cs/>
              </w:rPr>
              <w:t>กันยายน</w:t>
            </w:r>
            <w:r w:rsidRPr="00D31094">
              <w:rPr>
                <w:szCs w:val="26"/>
                <w:cs/>
              </w:rPr>
              <w:t xml:space="preserve"> </w:t>
            </w:r>
            <w:r w:rsidRPr="00D31094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6307" w:rsidRPr="00D31094" w:rsidRDefault="009A6307" w:rsidP="009A63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color w:val="000000"/>
                <w:szCs w:val="26"/>
              </w:rPr>
              <w:t xml:space="preserve">31 </w:t>
            </w:r>
            <w:r w:rsidRPr="00D31094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 w:rsidRPr="00D31094">
              <w:rPr>
                <w:color w:val="000000"/>
                <w:szCs w:val="26"/>
              </w:rPr>
              <w:t>2561</w:t>
            </w:r>
          </w:p>
        </w:tc>
      </w:tr>
      <w:tr w:rsidR="004151A0" w:rsidRPr="00D31094" w:rsidTr="00D62713">
        <w:trPr>
          <w:trHeight w:val="203"/>
        </w:trPr>
        <w:tc>
          <w:tcPr>
            <w:tcW w:w="2901" w:type="dxa"/>
            <w:shd w:val="clear" w:color="auto" w:fill="auto"/>
          </w:tcPr>
          <w:p w:rsidR="004151A0" w:rsidRPr="00D31094" w:rsidRDefault="004151A0" w:rsidP="00D6271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1A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29,306,412.07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31,444,918.55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1A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29,465,013.30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51A0" w:rsidRPr="00D31094" w:rsidRDefault="004151A0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31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685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312.65</w:t>
            </w:r>
          </w:p>
        </w:tc>
      </w:tr>
      <w:tr w:rsidR="004151A0" w:rsidRPr="00D31094" w:rsidTr="00DB7A30">
        <w:trPr>
          <w:trHeight w:val="203"/>
        </w:trPr>
        <w:tc>
          <w:tcPr>
            <w:tcW w:w="2901" w:type="dxa"/>
            <w:shd w:val="clear" w:color="auto" w:fill="auto"/>
          </w:tcPr>
          <w:p w:rsidR="004151A0" w:rsidRPr="00D31094" w:rsidRDefault="004151A0" w:rsidP="00D6271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151A0" w:rsidRPr="00D31094" w:rsidRDefault="004151A0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151A0" w:rsidRPr="00D31094" w:rsidTr="00D62713">
        <w:trPr>
          <w:trHeight w:val="203"/>
        </w:trPr>
        <w:tc>
          <w:tcPr>
            <w:tcW w:w="2901" w:type="dxa"/>
            <w:shd w:val="clear" w:color="auto" w:fill="auto"/>
          </w:tcPr>
          <w:p w:rsidR="004151A0" w:rsidRPr="00D31094" w:rsidRDefault="004151A0" w:rsidP="00D62713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-  น้อยกว่า 3 เดือน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151A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44,773,872.50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48,614,272.95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4151A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44,782,902.12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51A0" w:rsidRPr="00D31094" w:rsidRDefault="004151A0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48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653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402.85</w:t>
            </w:r>
          </w:p>
        </w:tc>
      </w:tr>
      <w:tr w:rsidR="004151A0" w:rsidRPr="00D31094" w:rsidTr="00D62713">
        <w:trPr>
          <w:trHeight w:val="203"/>
        </w:trPr>
        <w:tc>
          <w:tcPr>
            <w:tcW w:w="2901" w:type="dxa"/>
            <w:shd w:val="clear" w:color="auto" w:fill="auto"/>
          </w:tcPr>
          <w:p w:rsidR="004151A0" w:rsidRPr="00D31094" w:rsidRDefault="004151A0" w:rsidP="00D62713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-  มากกว่า 3 เดือน ถึง 6 เดือน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151A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3,061,814.20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3,698,437.39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4151A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3,061,814.20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51A0" w:rsidRPr="00D31094" w:rsidRDefault="004151A0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698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437.39</w:t>
            </w:r>
          </w:p>
        </w:tc>
      </w:tr>
      <w:tr w:rsidR="00DB7A30" w:rsidRPr="00D31094" w:rsidTr="00D62713">
        <w:trPr>
          <w:trHeight w:val="149"/>
        </w:trPr>
        <w:tc>
          <w:tcPr>
            <w:tcW w:w="2901" w:type="dxa"/>
            <w:shd w:val="clear" w:color="auto" w:fill="auto"/>
          </w:tcPr>
          <w:p w:rsidR="00DB7A30" w:rsidRPr="00D31094" w:rsidRDefault="00DB7A30" w:rsidP="00D62713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-  มากกว่า 6 เดือน ถึง 12 เดือน</w:t>
            </w:r>
          </w:p>
        </w:tc>
        <w:tc>
          <w:tcPr>
            <w:tcW w:w="1482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2,538.65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760,832.48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2,538.65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B7A30" w:rsidRPr="00D31094" w:rsidRDefault="00DB7A30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760,832.48</w:t>
            </w:r>
          </w:p>
        </w:tc>
      </w:tr>
      <w:tr w:rsidR="00DB7A30" w:rsidRPr="00D31094" w:rsidTr="00D62713">
        <w:trPr>
          <w:trHeight w:val="149"/>
        </w:trPr>
        <w:tc>
          <w:tcPr>
            <w:tcW w:w="2901" w:type="dxa"/>
            <w:shd w:val="clear" w:color="auto" w:fill="auto"/>
          </w:tcPr>
          <w:p w:rsidR="00DB7A30" w:rsidRPr="00D31094" w:rsidRDefault="00DB7A30" w:rsidP="00D62713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-  มากกว่า 12 เดือน ขึ้นไป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1,821,519.14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1,954,815.13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1,821,519.14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B7A30" w:rsidRPr="00D31094" w:rsidRDefault="00DB7A30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1,954,815.13</w:t>
            </w:r>
          </w:p>
        </w:tc>
      </w:tr>
      <w:tr w:rsidR="004151A0" w:rsidRPr="00D31094" w:rsidTr="00D62713">
        <w:trPr>
          <w:trHeight w:val="149"/>
        </w:trPr>
        <w:tc>
          <w:tcPr>
            <w:tcW w:w="2901" w:type="dxa"/>
            <w:shd w:val="clear" w:color="auto" w:fill="auto"/>
          </w:tcPr>
          <w:p w:rsidR="004151A0" w:rsidRPr="00D31094" w:rsidRDefault="004151A0" w:rsidP="00D6271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1A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78,966,156.56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86,473,276.50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1A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79,133,787.41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51A0" w:rsidRPr="00D31094" w:rsidRDefault="004151A0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86,752,800.50</w:t>
            </w:r>
          </w:p>
        </w:tc>
      </w:tr>
      <w:tr w:rsidR="004151A0" w:rsidRPr="00D31094" w:rsidTr="00D62713">
        <w:trPr>
          <w:trHeight w:val="149"/>
        </w:trPr>
        <w:tc>
          <w:tcPr>
            <w:tcW w:w="2901" w:type="dxa"/>
            <w:shd w:val="clear" w:color="auto" w:fill="auto"/>
          </w:tcPr>
          <w:p w:rsidR="004151A0" w:rsidRPr="00D31094" w:rsidRDefault="004151A0" w:rsidP="00D6271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(1,794,057.79)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(2,145,617.69)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4151A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(1,794,057.79)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51A0" w:rsidRPr="00D31094" w:rsidRDefault="004151A0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(2,145,617.69)</w:t>
            </w:r>
          </w:p>
        </w:tc>
      </w:tr>
      <w:tr w:rsidR="004151A0" w:rsidRPr="00D31094" w:rsidTr="00D62713">
        <w:trPr>
          <w:trHeight w:val="149"/>
        </w:trPr>
        <w:tc>
          <w:tcPr>
            <w:tcW w:w="2901" w:type="dxa"/>
            <w:shd w:val="clear" w:color="auto" w:fill="auto"/>
          </w:tcPr>
          <w:p w:rsidR="004151A0" w:rsidRPr="00D31094" w:rsidRDefault="004151A0" w:rsidP="00D6271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77,172,098.77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84,327,658.81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77,339,729.62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51A0" w:rsidRPr="00D31094" w:rsidRDefault="004151A0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51A0" w:rsidRPr="00D31094" w:rsidRDefault="004151A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84,607,182.81</w:t>
            </w:r>
          </w:p>
        </w:tc>
      </w:tr>
    </w:tbl>
    <w:p w:rsidR="003A66D8" w:rsidRPr="00D31094" w:rsidRDefault="003A66D8" w:rsidP="00D6271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4A5132" w:rsidRPr="00D31094" w:rsidRDefault="004A5132" w:rsidP="00D62713">
      <w:pPr>
        <w:numPr>
          <w:ilvl w:val="0"/>
          <w:numId w:val="5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AD6A01" w:rsidRPr="00D3109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64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814369" w:rsidRPr="00D31094" w:rsidTr="000B2164">
        <w:tc>
          <w:tcPr>
            <w:tcW w:w="2835" w:type="dxa"/>
          </w:tcPr>
          <w:p w:rsidR="00814369" w:rsidRPr="00D31094" w:rsidRDefault="00814369" w:rsidP="00D6271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814369" w:rsidRPr="00D31094" w:rsidRDefault="00814369" w:rsidP="00D6271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814369" w:rsidRPr="00D31094" w:rsidRDefault="00814369" w:rsidP="00D6271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:rsidR="00814369" w:rsidRPr="00D31094" w:rsidRDefault="00814369" w:rsidP="00D6271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14369" w:rsidRPr="00D31094" w:rsidRDefault="00814369" w:rsidP="00D6271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:rsidR="00814369" w:rsidRPr="00D31094" w:rsidRDefault="00814369" w:rsidP="00D6271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4369" w:rsidRPr="00D31094" w:rsidTr="0068086E">
        <w:trPr>
          <w:gridAfter w:val="1"/>
          <w:wAfter w:w="10" w:type="dxa"/>
        </w:trPr>
        <w:tc>
          <w:tcPr>
            <w:tcW w:w="2835" w:type="dxa"/>
          </w:tcPr>
          <w:p w:rsidR="00814369" w:rsidRPr="00D31094" w:rsidRDefault="00814369" w:rsidP="00D6271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:rsidR="00814369" w:rsidRPr="00D31094" w:rsidRDefault="00814369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814369" w:rsidRPr="00D31094" w:rsidRDefault="00814369" w:rsidP="00D6271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3" w:type="dxa"/>
            <w:gridSpan w:val="3"/>
            <w:tcBorders>
              <w:bottom w:val="single" w:sz="4" w:space="0" w:color="auto"/>
            </w:tcBorders>
          </w:tcPr>
          <w:p w:rsidR="00814369" w:rsidRPr="00D31094" w:rsidRDefault="00814369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307" w:rsidRPr="00D31094" w:rsidTr="0068086E">
        <w:tc>
          <w:tcPr>
            <w:tcW w:w="2835" w:type="dxa"/>
          </w:tcPr>
          <w:p w:rsidR="009A6307" w:rsidRPr="00D31094" w:rsidRDefault="009A6307" w:rsidP="00D6271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szCs w:val="26"/>
              </w:rPr>
              <w:t xml:space="preserve">30 </w:t>
            </w:r>
            <w:r w:rsidRPr="00D31094">
              <w:rPr>
                <w:rFonts w:hint="cs"/>
                <w:szCs w:val="26"/>
                <w:cs/>
              </w:rPr>
              <w:t>กันยายน</w:t>
            </w:r>
            <w:r w:rsidRPr="00D31094">
              <w:rPr>
                <w:szCs w:val="26"/>
                <w:cs/>
              </w:rPr>
              <w:t xml:space="preserve"> </w:t>
            </w:r>
            <w:r w:rsidRPr="00D31094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6307" w:rsidRPr="00D31094" w:rsidRDefault="009A6307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color w:val="000000"/>
                <w:szCs w:val="26"/>
              </w:rPr>
              <w:t xml:space="preserve">31 </w:t>
            </w:r>
            <w:r w:rsidRPr="00D31094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 w:rsidRPr="00D31094">
              <w:rPr>
                <w:color w:val="000000"/>
                <w:szCs w:val="26"/>
              </w:rPr>
              <w:t>2561</w:t>
            </w:r>
          </w:p>
        </w:tc>
        <w:tc>
          <w:tcPr>
            <w:tcW w:w="284" w:type="dxa"/>
          </w:tcPr>
          <w:p w:rsidR="009A6307" w:rsidRPr="00D31094" w:rsidRDefault="009A6307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szCs w:val="26"/>
              </w:rPr>
              <w:t xml:space="preserve">30 </w:t>
            </w:r>
            <w:r w:rsidRPr="00D31094">
              <w:rPr>
                <w:rFonts w:hint="cs"/>
                <w:szCs w:val="26"/>
                <w:cs/>
              </w:rPr>
              <w:t>กันยายน</w:t>
            </w:r>
            <w:r w:rsidRPr="00D31094">
              <w:rPr>
                <w:szCs w:val="26"/>
                <w:cs/>
              </w:rPr>
              <w:t xml:space="preserve"> </w:t>
            </w:r>
            <w:r w:rsidRPr="00D31094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6307" w:rsidRPr="00D31094" w:rsidRDefault="009A6307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6307" w:rsidRPr="00D31094" w:rsidRDefault="009A6307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color w:val="000000"/>
                <w:szCs w:val="26"/>
              </w:rPr>
              <w:t xml:space="preserve">31 </w:t>
            </w:r>
            <w:r w:rsidRPr="00D31094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 w:rsidRPr="00D31094">
              <w:rPr>
                <w:color w:val="000000"/>
                <w:szCs w:val="26"/>
              </w:rPr>
              <w:t>2561</w:t>
            </w:r>
          </w:p>
        </w:tc>
      </w:tr>
      <w:tr w:rsidR="00DB7A30" w:rsidRPr="00D31094" w:rsidTr="00D62713">
        <w:trPr>
          <w:trHeight w:val="203"/>
        </w:trPr>
        <w:tc>
          <w:tcPr>
            <w:tcW w:w="2835" w:type="dxa"/>
          </w:tcPr>
          <w:p w:rsidR="00DB7A30" w:rsidRPr="00D31094" w:rsidRDefault="00DB7A30" w:rsidP="00D627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80,269,017.64 </w:t>
            </w:r>
          </w:p>
        </w:tc>
        <w:tc>
          <w:tcPr>
            <w:tcW w:w="236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76,438,926.78</w:t>
            </w:r>
          </w:p>
        </w:tc>
        <w:tc>
          <w:tcPr>
            <w:tcW w:w="284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73,464,201.31</w:t>
            </w:r>
          </w:p>
        </w:tc>
        <w:tc>
          <w:tcPr>
            <w:tcW w:w="236" w:type="dxa"/>
            <w:vAlign w:val="center"/>
          </w:tcPr>
          <w:p w:rsidR="00DB7A30" w:rsidRPr="00D31094" w:rsidRDefault="00DB7A30" w:rsidP="00D6271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71,279,873.66</w:t>
            </w:r>
          </w:p>
        </w:tc>
      </w:tr>
      <w:tr w:rsidR="00DB7A30" w:rsidRPr="00D31094" w:rsidTr="00D62713">
        <w:trPr>
          <w:trHeight w:val="203"/>
        </w:trPr>
        <w:tc>
          <w:tcPr>
            <w:tcW w:w="2835" w:type="dxa"/>
          </w:tcPr>
          <w:p w:rsidR="00DB7A30" w:rsidRPr="00D31094" w:rsidRDefault="00DB7A30" w:rsidP="00D627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530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219,069.08 </w:t>
            </w:r>
          </w:p>
        </w:tc>
        <w:tc>
          <w:tcPr>
            <w:tcW w:w="236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219,069.08 </w:t>
            </w:r>
          </w:p>
        </w:tc>
        <w:tc>
          <w:tcPr>
            <w:tcW w:w="236" w:type="dxa"/>
            <w:vAlign w:val="center"/>
          </w:tcPr>
          <w:p w:rsidR="00DB7A30" w:rsidRPr="00D31094" w:rsidRDefault="00DB7A30" w:rsidP="00D6271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B7A30" w:rsidRPr="00D31094" w:rsidTr="00D62713">
        <w:trPr>
          <w:trHeight w:val="203"/>
        </w:trPr>
        <w:tc>
          <w:tcPr>
            <w:tcW w:w="2835" w:type="dxa"/>
          </w:tcPr>
          <w:p w:rsidR="00DB7A30" w:rsidRPr="00D31094" w:rsidRDefault="00DB7A30" w:rsidP="00D6271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530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79,065,742.67 </w:t>
            </w:r>
          </w:p>
        </w:tc>
        <w:tc>
          <w:tcPr>
            <w:tcW w:w="236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89,213,413.81</w:t>
            </w:r>
          </w:p>
        </w:tc>
        <w:tc>
          <w:tcPr>
            <w:tcW w:w="284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79,703,231.22 </w:t>
            </w:r>
          </w:p>
        </w:tc>
        <w:tc>
          <w:tcPr>
            <w:tcW w:w="236" w:type="dxa"/>
            <w:vAlign w:val="center"/>
          </w:tcPr>
          <w:p w:rsidR="00DB7A30" w:rsidRPr="00D31094" w:rsidRDefault="00DB7A30" w:rsidP="00D6271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90,350,267.70</w:t>
            </w:r>
          </w:p>
        </w:tc>
      </w:tr>
      <w:tr w:rsidR="00DB7A30" w:rsidRPr="00D31094" w:rsidTr="00D62713">
        <w:trPr>
          <w:trHeight w:val="203"/>
        </w:trPr>
        <w:tc>
          <w:tcPr>
            <w:tcW w:w="2835" w:type="dxa"/>
          </w:tcPr>
          <w:p w:rsidR="00DB7A30" w:rsidRPr="00D31094" w:rsidRDefault="00DB7A30" w:rsidP="00D6271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530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37,173,203.35 </w:t>
            </w:r>
          </w:p>
        </w:tc>
        <w:tc>
          <w:tcPr>
            <w:tcW w:w="236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41,946,581.01</w:t>
            </w:r>
          </w:p>
        </w:tc>
        <w:tc>
          <w:tcPr>
            <w:tcW w:w="284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35,384,940.24 </w:t>
            </w:r>
          </w:p>
        </w:tc>
        <w:tc>
          <w:tcPr>
            <w:tcW w:w="236" w:type="dxa"/>
            <w:vAlign w:val="center"/>
          </w:tcPr>
          <w:p w:rsidR="00DB7A30" w:rsidRPr="00D31094" w:rsidRDefault="00DB7A30" w:rsidP="00D6271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40,337,620.70</w:t>
            </w:r>
          </w:p>
        </w:tc>
      </w:tr>
      <w:tr w:rsidR="00DB7A30" w:rsidRPr="00D31094" w:rsidTr="00D62713">
        <w:trPr>
          <w:trHeight w:val="181"/>
        </w:trPr>
        <w:tc>
          <w:tcPr>
            <w:tcW w:w="2835" w:type="dxa"/>
          </w:tcPr>
          <w:p w:rsidR="00DB7A30" w:rsidRPr="00D31094" w:rsidRDefault="00DB7A30" w:rsidP="00D6271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วัสดุสิ้นเปลือง</w:t>
            </w:r>
          </w:p>
        </w:tc>
        <w:tc>
          <w:tcPr>
            <w:tcW w:w="1530" w:type="dxa"/>
            <w:shd w:val="clear" w:color="auto" w:fill="auto"/>
          </w:tcPr>
          <w:p w:rsidR="00DB7A30" w:rsidRPr="00D31094" w:rsidRDefault="003566AB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13,875.00</w:t>
            </w:r>
          </w:p>
        </w:tc>
        <w:tc>
          <w:tcPr>
            <w:tcW w:w="284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:rsidR="00DB7A30" w:rsidRPr="00D31094" w:rsidRDefault="003566AB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DB7A30" w:rsidRPr="00D31094" w:rsidRDefault="00DB7A30" w:rsidP="00D6271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13,875.00</w:t>
            </w:r>
          </w:p>
        </w:tc>
      </w:tr>
      <w:tr w:rsidR="00DB7A30" w:rsidRPr="00D31094" w:rsidTr="00D62713">
        <w:trPr>
          <w:trHeight w:val="181"/>
        </w:trPr>
        <w:tc>
          <w:tcPr>
            <w:tcW w:w="2835" w:type="dxa"/>
          </w:tcPr>
          <w:p w:rsidR="00DB7A30" w:rsidRPr="00D31094" w:rsidRDefault="00DB7A30" w:rsidP="00D6271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งานระหว่างติดตั้ง-โครงการ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25,624.35 </w:t>
            </w:r>
          </w:p>
        </w:tc>
        <w:tc>
          <w:tcPr>
            <w:tcW w:w="236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905,501.54</w:t>
            </w:r>
          </w:p>
        </w:tc>
        <w:tc>
          <w:tcPr>
            <w:tcW w:w="284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25,624.35 </w:t>
            </w:r>
          </w:p>
        </w:tc>
        <w:tc>
          <w:tcPr>
            <w:tcW w:w="236" w:type="dxa"/>
            <w:vAlign w:val="center"/>
          </w:tcPr>
          <w:p w:rsidR="00DB7A30" w:rsidRPr="00D31094" w:rsidRDefault="00DB7A30" w:rsidP="00D6271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905,501.54</w:t>
            </w:r>
          </w:p>
        </w:tc>
      </w:tr>
      <w:tr w:rsidR="00DB7A30" w:rsidRPr="00D31094" w:rsidTr="00D62713">
        <w:trPr>
          <w:trHeight w:val="181"/>
        </w:trPr>
        <w:tc>
          <w:tcPr>
            <w:tcW w:w="2835" w:type="dxa"/>
          </w:tcPr>
          <w:p w:rsidR="00DB7A30" w:rsidRPr="00D31094" w:rsidRDefault="00DB7A30" w:rsidP="00D6271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196,752,657.09 </w:t>
            </w:r>
          </w:p>
        </w:tc>
        <w:tc>
          <w:tcPr>
            <w:tcW w:w="236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208,518,298.14</w:t>
            </w:r>
          </w:p>
        </w:tc>
        <w:tc>
          <w:tcPr>
            <w:tcW w:w="284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188,797,066.20</w:t>
            </w:r>
          </w:p>
        </w:tc>
        <w:tc>
          <w:tcPr>
            <w:tcW w:w="236" w:type="dxa"/>
            <w:vAlign w:val="center"/>
          </w:tcPr>
          <w:p w:rsidR="00DB7A30" w:rsidRPr="00D31094" w:rsidRDefault="00DB7A30" w:rsidP="00D6271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202,887,138.60</w:t>
            </w:r>
          </w:p>
        </w:tc>
      </w:tr>
      <w:tr w:rsidR="00DB7A30" w:rsidRPr="00D31094" w:rsidTr="00D62713">
        <w:trPr>
          <w:trHeight w:val="181"/>
        </w:trPr>
        <w:tc>
          <w:tcPr>
            <w:tcW w:w="2835" w:type="dxa"/>
          </w:tcPr>
          <w:p w:rsidR="00DB7A30" w:rsidRPr="00D31094" w:rsidRDefault="00DB7A30" w:rsidP="00D6271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ค่าเผื่อ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(22,779,657.54)</w:t>
            </w:r>
          </w:p>
        </w:tc>
        <w:tc>
          <w:tcPr>
            <w:tcW w:w="236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(18,450,348.07)</w:t>
            </w:r>
          </w:p>
        </w:tc>
        <w:tc>
          <w:tcPr>
            <w:tcW w:w="284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(22,320,074.77)</w:t>
            </w:r>
          </w:p>
        </w:tc>
        <w:tc>
          <w:tcPr>
            <w:tcW w:w="236" w:type="dxa"/>
            <w:vAlign w:val="center"/>
          </w:tcPr>
          <w:p w:rsidR="00DB7A30" w:rsidRPr="00D31094" w:rsidRDefault="00DB7A30" w:rsidP="00D6271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(18,399,803.86)</w:t>
            </w:r>
          </w:p>
        </w:tc>
      </w:tr>
      <w:tr w:rsidR="00DB7A30" w:rsidRPr="00D31094" w:rsidTr="00D62713">
        <w:trPr>
          <w:trHeight w:val="149"/>
        </w:trPr>
        <w:tc>
          <w:tcPr>
            <w:tcW w:w="2835" w:type="dxa"/>
          </w:tcPr>
          <w:p w:rsidR="00DB7A30" w:rsidRPr="00D31094" w:rsidRDefault="00DB7A30" w:rsidP="00D62713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173,972,999.55 </w:t>
            </w:r>
          </w:p>
        </w:tc>
        <w:tc>
          <w:tcPr>
            <w:tcW w:w="236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190,067,950.07</w:t>
            </w:r>
          </w:p>
        </w:tc>
        <w:tc>
          <w:tcPr>
            <w:tcW w:w="284" w:type="dxa"/>
            <w:shd w:val="clear" w:color="auto" w:fill="auto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166,476,991.43</w:t>
            </w:r>
          </w:p>
        </w:tc>
        <w:tc>
          <w:tcPr>
            <w:tcW w:w="236" w:type="dxa"/>
            <w:vAlign w:val="center"/>
          </w:tcPr>
          <w:p w:rsidR="00DB7A30" w:rsidRPr="00D31094" w:rsidRDefault="00DB7A30" w:rsidP="00D6271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B7A30" w:rsidRPr="00D31094" w:rsidRDefault="00DB7A30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184,487,334.74</w:t>
            </w:r>
          </w:p>
        </w:tc>
      </w:tr>
    </w:tbl>
    <w:p w:rsidR="00AC69F6" w:rsidRPr="00D31094" w:rsidRDefault="00AC69F6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D756A1" w:rsidRPr="00D31094" w:rsidRDefault="00D756A1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D756A1" w:rsidRPr="00D31094" w:rsidRDefault="00D756A1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D756A1" w:rsidRPr="00D31094" w:rsidRDefault="00D756A1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D756A1" w:rsidRPr="00D31094" w:rsidRDefault="00D756A1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8C6031" w:rsidRPr="00D31094" w:rsidRDefault="00D756A1" w:rsidP="008C6031">
      <w:pPr>
        <w:numPr>
          <w:ilvl w:val="0"/>
          <w:numId w:val="5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เงินลงทุนเผื่อขาย</w:t>
      </w:r>
      <w:r w:rsidR="008C6031" w:rsidRPr="00D3109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114"/>
        <w:gridCol w:w="270"/>
        <w:gridCol w:w="1714"/>
        <w:gridCol w:w="236"/>
        <w:gridCol w:w="1708"/>
        <w:gridCol w:w="6"/>
      </w:tblGrid>
      <w:tr w:rsidR="00D756A1" w:rsidRPr="00D31094" w:rsidTr="00A74434">
        <w:trPr>
          <w:gridAfter w:val="1"/>
          <w:wAfter w:w="6" w:type="dxa"/>
        </w:trPr>
        <w:tc>
          <w:tcPr>
            <w:tcW w:w="3060" w:type="dxa"/>
          </w:tcPr>
          <w:p w:rsidR="00D756A1" w:rsidRPr="00D31094" w:rsidRDefault="004D480D" w:rsidP="00074FA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1530" w:type="dxa"/>
          </w:tcPr>
          <w:p w:rsidR="00D756A1" w:rsidRPr="00D31094" w:rsidRDefault="00D756A1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D756A1" w:rsidRPr="00D31094" w:rsidRDefault="00D756A1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:rsidR="00D756A1" w:rsidRPr="00D31094" w:rsidRDefault="00D756A1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D756A1" w:rsidRPr="00D31094" w:rsidRDefault="00D756A1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</w:tcPr>
          <w:p w:rsidR="00D756A1" w:rsidRPr="00D31094" w:rsidRDefault="00D756A1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756A1" w:rsidRPr="00D31094" w:rsidTr="00A74434">
        <w:trPr>
          <w:gridAfter w:val="1"/>
          <w:wAfter w:w="6" w:type="dxa"/>
        </w:trPr>
        <w:tc>
          <w:tcPr>
            <w:tcW w:w="3060" w:type="dxa"/>
          </w:tcPr>
          <w:p w:rsidR="00D756A1" w:rsidRPr="00D31094" w:rsidRDefault="00D756A1" w:rsidP="00074FA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D756A1" w:rsidRPr="00D31094" w:rsidRDefault="00D756A1" w:rsidP="00074FA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756A1" w:rsidRPr="00D31094" w:rsidRDefault="00D756A1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  <w:tcBorders>
              <w:bottom w:val="single" w:sz="4" w:space="0" w:color="auto"/>
            </w:tcBorders>
          </w:tcPr>
          <w:p w:rsidR="00D756A1" w:rsidRPr="00D31094" w:rsidRDefault="00D756A1" w:rsidP="00074FA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</w:t>
            </w:r>
            <w:r w:rsidR="00A74434"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D756A1" w:rsidRPr="00D31094" w:rsidTr="00A74434">
        <w:tc>
          <w:tcPr>
            <w:tcW w:w="3060" w:type="dxa"/>
          </w:tcPr>
          <w:p w:rsidR="00D756A1" w:rsidRPr="00D31094" w:rsidRDefault="00D756A1" w:rsidP="00074FA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D756A1" w:rsidRPr="00D31094" w:rsidRDefault="00D756A1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36" w:type="dxa"/>
          </w:tcPr>
          <w:p w:rsidR="00D756A1" w:rsidRPr="00D31094" w:rsidRDefault="00D756A1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14" w:type="dxa"/>
          </w:tcPr>
          <w:p w:rsidR="00D756A1" w:rsidRPr="00D31094" w:rsidRDefault="00D756A1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:rsidR="00D756A1" w:rsidRPr="00D31094" w:rsidRDefault="00D756A1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:rsidR="00D756A1" w:rsidRPr="00D31094" w:rsidRDefault="00D756A1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 xml:space="preserve">30 </w:t>
            </w:r>
            <w:r w:rsidRPr="00D31094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D31094">
              <w:rPr>
                <w:sz w:val="30"/>
                <w:szCs w:val="30"/>
                <w:cs/>
              </w:rPr>
              <w:t xml:space="preserve"> </w:t>
            </w:r>
            <w:r w:rsidRPr="00D31094">
              <w:rPr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756A1" w:rsidRPr="00D31094" w:rsidRDefault="00D756A1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6A1" w:rsidRPr="00D31094" w:rsidRDefault="00D756A1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31094">
              <w:rPr>
                <w:color w:val="000000"/>
                <w:sz w:val="30"/>
                <w:szCs w:val="30"/>
              </w:rPr>
              <w:t xml:space="preserve">31 </w:t>
            </w:r>
            <w:r w:rsidRPr="00D31094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31094">
              <w:rPr>
                <w:color w:val="000000"/>
                <w:sz w:val="30"/>
                <w:szCs w:val="30"/>
              </w:rPr>
              <w:t>2561</w:t>
            </w:r>
          </w:p>
        </w:tc>
      </w:tr>
      <w:tr w:rsidR="00E0072E" w:rsidRPr="00D31094" w:rsidTr="00A74434">
        <w:tc>
          <w:tcPr>
            <w:tcW w:w="3060" w:type="dxa"/>
          </w:tcPr>
          <w:p w:rsidR="00E0072E" w:rsidRPr="00D31094" w:rsidRDefault="00701D15" w:rsidP="00074FA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530" w:type="dxa"/>
            <w:shd w:val="clear" w:color="auto" w:fill="auto"/>
          </w:tcPr>
          <w:p w:rsidR="00E0072E" w:rsidRPr="00D31094" w:rsidRDefault="00E0072E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0072E" w:rsidRPr="00D31094" w:rsidRDefault="00E0072E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E0072E" w:rsidRPr="00D31094" w:rsidRDefault="00E0072E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:rsidR="00E0072E" w:rsidRPr="00D31094" w:rsidRDefault="00E0072E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:rsidR="00E0072E" w:rsidRPr="00D31094" w:rsidRDefault="00E0072E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0072E" w:rsidRPr="00D31094" w:rsidRDefault="00E0072E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:rsidR="00E0072E" w:rsidRPr="00D31094" w:rsidRDefault="00E0072E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D756A1" w:rsidRPr="00D31094" w:rsidTr="00D62713">
        <w:trPr>
          <w:trHeight w:val="203"/>
        </w:trPr>
        <w:tc>
          <w:tcPr>
            <w:tcW w:w="3060" w:type="dxa"/>
          </w:tcPr>
          <w:p w:rsidR="00D756A1" w:rsidRPr="00D31094" w:rsidRDefault="00D756A1" w:rsidP="00841AB3">
            <w:pPr>
              <w:pStyle w:val="MacroText"/>
              <w:numPr>
                <w:ilvl w:val="0"/>
                <w:numId w:val="3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shd w:val="clear" w:color="auto" w:fill="auto"/>
          </w:tcPr>
          <w:p w:rsidR="00D756A1" w:rsidRPr="00D31094" w:rsidRDefault="00D756A1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756A1" w:rsidRPr="00D31094" w:rsidRDefault="00D756A1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D756A1" w:rsidRPr="00D31094" w:rsidRDefault="00D756A1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756A1" w:rsidRPr="00D31094" w:rsidRDefault="00D756A1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56A1" w:rsidRPr="00D31094" w:rsidRDefault="00E0072E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106,007,024.86</w:t>
            </w:r>
          </w:p>
        </w:tc>
        <w:tc>
          <w:tcPr>
            <w:tcW w:w="236" w:type="dxa"/>
            <w:vAlign w:val="center"/>
          </w:tcPr>
          <w:p w:rsidR="00D756A1" w:rsidRPr="00D31094" w:rsidRDefault="00D756A1" w:rsidP="00074FA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</w:tcPr>
          <w:p w:rsidR="00D756A1" w:rsidRPr="00D31094" w:rsidRDefault="00D756A1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74434" w:rsidRPr="00D31094" w:rsidTr="00D62713">
        <w:trPr>
          <w:trHeight w:val="203"/>
        </w:trPr>
        <w:tc>
          <w:tcPr>
            <w:tcW w:w="3060" w:type="dxa"/>
          </w:tcPr>
          <w:p w:rsidR="00D756A1" w:rsidRPr="00D31094" w:rsidRDefault="00E0072E" w:rsidP="00074F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D756A1" w:rsidRPr="00D31094" w:rsidRDefault="00D756A1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756A1" w:rsidRPr="00D31094" w:rsidRDefault="00D756A1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D756A1" w:rsidRPr="00D31094" w:rsidRDefault="00D756A1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756A1" w:rsidRPr="00D31094" w:rsidRDefault="00D756A1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56A1" w:rsidRPr="00D31094" w:rsidRDefault="00E0072E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106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007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024.86</w:t>
            </w:r>
          </w:p>
        </w:tc>
        <w:tc>
          <w:tcPr>
            <w:tcW w:w="236" w:type="dxa"/>
            <w:vAlign w:val="center"/>
          </w:tcPr>
          <w:p w:rsidR="00D756A1" w:rsidRPr="00D31094" w:rsidRDefault="00D756A1" w:rsidP="00074FA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756A1" w:rsidRPr="00D31094" w:rsidRDefault="00E0072E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E0072E" w:rsidRPr="00D31094" w:rsidRDefault="00E0072E" w:rsidP="0068086E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</w:p>
    <w:p w:rsidR="00A50A1A" w:rsidRPr="00D31094" w:rsidRDefault="00E0072E" w:rsidP="0068086E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 w:rsidRPr="00D31094">
        <w:rPr>
          <w:rFonts w:ascii="Angsana New" w:hAnsi="Angsana New"/>
          <w:sz w:val="30"/>
          <w:szCs w:val="30"/>
          <w:cs/>
          <w:lang w:val="en-US"/>
        </w:rPr>
        <w:t>การวิเคราะห์เงินลงทุนเผื่อขายแสดงดังนี้</w:t>
      </w:r>
    </w:p>
    <w:tbl>
      <w:tblPr>
        <w:tblW w:w="98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E0072E" w:rsidRPr="00D31094" w:rsidTr="00701D15">
        <w:tc>
          <w:tcPr>
            <w:tcW w:w="3060" w:type="dxa"/>
          </w:tcPr>
          <w:p w:rsidR="00E0072E" w:rsidRPr="00D31094" w:rsidRDefault="00E0072E" w:rsidP="00074FA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E0072E" w:rsidRPr="00D31094" w:rsidRDefault="00E0072E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E0072E" w:rsidRPr="00D31094" w:rsidRDefault="00E0072E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:rsidR="00E0072E" w:rsidRPr="00D31094" w:rsidRDefault="00E0072E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E0072E" w:rsidRPr="00D31094" w:rsidRDefault="00E0072E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:rsidR="00E0072E" w:rsidRPr="00D31094" w:rsidRDefault="00E0072E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94C7F" w:rsidRPr="00D31094" w:rsidTr="00074FAA">
        <w:trPr>
          <w:gridAfter w:val="1"/>
          <w:wAfter w:w="10" w:type="dxa"/>
        </w:trPr>
        <w:tc>
          <w:tcPr>
            <w:tcW w:w="3060" w:type="dxa"/>
          </w:tcPr>
          <w:p w:rsidR="00E94C7F" w:rsidRPr="00D31094" w:rsidRDefault="00E94C7F" w:rsidP="00074FA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7" w:type="dxa"/>
            <w:gridSpan w:val="7"/>
            <w:tcBorders>
              <w:bottom w:val="single" w:sz="4" w:space="0" w:color="auto"/>
            </w:tcBorders>
          </w:tcPr>
          <w:p w:rsidR="00E94C7F" w:rsidRPr="00D31094" w:rsidRDefault="00E94C7F" w:rsidP="00E94C7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D15" w:rsidRPr="00D31094" w:rsidTr="00074FAA">
        <w:tc>
          <w:tcPr>
            <w:tcW w:w="3060" w:type="dxa"/>
          </w:tcPr>
          <w:p w:rsidR="00701D15" w:rsidRPr="00D31094" w:rsidRDefault="00701D15" w:rsidP="00074FA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01D15" w:rsidRPr="00D31094" w:rsidRDefault="00701D15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 xml:space="preserve">30 </w:t>
            </w:r>
            <w:r w:rsidRPr="00D31094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D31094">
              <w:rPr>
                <w:sz w:val="30"/>
                <w:szCs w:val="30"/>
                <w:cs/>
              </w:rPr>
              <w:t xml:space="preserve"> </w:t>
            </w:r>
            <w:r w:rsidRPr="00D31094">
              <w:rPr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:rsidR="00701D15" w:rsidRPr="00D31094" w:rsidRDefault="00701D15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2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01D15" w:rsidRPr="00D31094" w:rsidRDefault="00701D15" w:rsidP="00701D1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 xml:space="preserve">31 </w:t>
            </w:r>
            <w:r w:rsidRPr="00D31094">
              <w:rPr>
                <w:sz w:val="30"/>
                <w:szCs w:val="30"/>
                <w:cs/>
              </w:rPr>
              <w:t xml:space="preserve">ธันวาคม </w:t>
            </w:r>
            <w:r w:rsidRPr="00D31094">
              <w:rPr>
                <w:sz w:val="30"/>
                <w:szCs w:val="30"/>
              </w:rPr>
              <w:t>2561</w:t>
            </w:r>
          </w:p>
        </w:tc>
      </w:tr>
      <w:tr w:rsidR="00701D15" w:rsidRPr="00D31094" w:rsidTr="00701D15">
        <w:tc>
          <w:tcPr>
            <w:tcW w:w="3060" w:type="dxa"/>
          </w:tcPr>
          <w:p w:rsidR="00701D15" w:rsidRPr="00D31094" w:rsidRDefault="00701D15" w:rsidP="00701D1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01D15" w:rsidRPr="00D31094" w:rsidRDefault="00701D15" w:rsidP="00701D1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 w:rsidRPr="00D31094"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01D15" w:rsidRPr="00D31094" w:rsidRDefault="00701D15" w:rsidP="00701D1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01D15" w:rsidRPr="00D31094" w:rsidRDefault="00701D15" w:rsidP="00701D1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rFonts w:hint="cs"/>
                <w:color w:val="000000"/>
                <w:szCs w:val="26"/>
                <w:cs/>
              </w:rPr>
              <w:t>มูลค่ายุติธรรม</w:t>
            </w:r>
          </w:p>
        </w:tc>
        <w:tc>
          <w:tcPr>
            <w:tcW w:w="284" w:type="dxa"/>
          </w:tcPr>
          <w:p w:rsidR="00701D15" w:rsidRPr="00D31094" w:rsidRDefault="00701D15" w:rsidP="00701D1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701D15" w:rsidRPr="00D31094" w:rsidRDefault="00701D15" w:rsidP="00701D1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 w:rsidRPr="00D31094"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01D15" w:rsidRPr="00D31094" w:rsidRDefault="00701D15" w:rsidP="00701D1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1D15" w:rsidRPr="00D31094" w:rsidRDefault="00701D15" w:rsidP="00701D1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rFonts w:hint="cs"/>
                <w:color w:val="000000"/>
                <w:szCs w:val="26"/>
                <w:cs/>
              </w:rPr>
              <w:t>มูลค่ายุติธรรม</w:t>
            </w:r>
          </w:p>
        </w:tc>
      </w:tr>
      <w:tr w:rsidR="00701D15" w:rsidRPr="00D31094" w:rsidTr="00701D15">
        <w:tc>
          <w:tcPr>
            <w:tcW w:w="3060" w:type="dxa"/>
          </w:tcPr>
          <w:p w:rsidR="00701D15" w:rsidRPr="00D31094" w:rsidRDefault="00701D15" w:rsidP="00074FA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01D15" w:rsidRPr="00D31094" w:rsidRDefault="00701D15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:rsidR="00701D15" w:rsidRPr="00D31094" w:rsidRDefault="00701D15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701D15" w:rsidRPr="00D31094" w:rsidRDefault="00701D15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84" w:type="dxa"/>
          </w:tcPr>
          <w:p w:rsidR="00701D15" w:rsidRPr="00D31094" w:rsidRDefault="00701D15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701D15" w:rsidRPr="00D31094" w:rsidRDefault="00701D15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:rsidR="00701D15" w:rsidRPr="00D31094" w:rsidRDefault="00701D15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:rsidR="00701D15" w:rsidRPr="00D31094" w:rsidRDefault="00701D15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E94C7F" w:rsidRPr="00D31094" w:rsidTr="00D62713">
        <w:tc>
          <w:tcPr>
            <w:tcW w:w="3060" w:type="dxa"/>
          </w:tcPr>
          <w:p w:rsidR="00E94C7F" w:rsidRPr="00D31094" w:rsidRDefault="00E94C7F" w:rsidP="00E94C7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530" w:type="dxa"/>
            <w:shd w:val="clear" w:color="auto" w:fill="auto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106,000,000.00</w:t>
            </w:r>
          </w:p>
        </w:tc>
        <w:tc>
          <w:tcPr>
            <w:tcW w:w="236" w:type="dxa"/>
            <w:shd w:val="clear" w:color="auto" w:fill="auto"/>
          </w:tcPr>
          <w:p w:rsidR="00E94C7F" w:rsidRPr="00D31094" w:rsidRDefault="00E94C7F" w:rsidP="00E94C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106,000,000.00</w:t>
            </w:r>
          </w:p>
        </w:tc>
        <w:tc>
          <w:tcPr>
            <w:tcW w:w="284" w:type="dxa"/>
          </w:tcPr>
          <w:p w:rsidR="00E94C7F" w:rsidRPr="00D31094" w:rsidRDefault="00E94C7F" w:rsidP="00E94C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94C7F" w:rsidRPr="00D31094" w:rsidRDefault="00E94C7F" w:rsidP="00E94C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94C7F" w:rsidRPr="00D31094" w:rsidTr="00D62713">
        <w:trPr>
          <w:trHeight w:val="203"/>
        </w:trPr>
        <w:tc>
          <w:tcPr>
            <w:tcW w:w="3060" w:type="dxa"/>
          </w:tcPr>
          <w:p w:rsidR="00E94C7F" w:rsidRPr="00D31094" w:rsidRDefault="00E94C7F" w:rsidP="00E94C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การเปลี่ยนแปลงมูลค่ายุติธรรม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7,024.86</w:t>
            </w:r>
          </w:p>
        </w:tc>
        <w:tc>
          <w:tcPr>
            <w:tcW w:w="284" w:type="dxa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E94C7F" w:rsidRPr="00D31094" w:rsidRDefault="00E94C7F" w:rsidP="00E94C7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94C7F" w:rsidRPr="00D31094" w:rsidTr="00D62713">
        <w:trPr>
          <w:trHeight w:val="203"/>
        </w:trPr>
        <w:tc>
          <w:tcPr>
            <w:tcW w:w="3060" w:type="dxa"/>
          </w:tcPr>
          <w:p w:rsidR="00E94C7F" w:rsidRPr="00D31094" w:rsidRDefault="00E94C7F" w:rsidP="00E94C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รวมเงินลงทุนเผื่อขาย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106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36" w:type="dxa"/>
            <w:shd w:val="clear" w:color="auto" w:fill="auto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106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007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024.86</w:t>
            </w:r>
          </w:p>
        </w:tc>
        <w:tc>
          <w:tcPr>
            <w:tcW w:w="284" w:type="dxa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E94C7F" w:rsidRPr="00D31094" w:rsidRDefault="00E94C7F" w:rsidP="00E94C7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94C7F" w:rsidRPr="00D31094" w:rsidRDefault="00E94C7F" w:rsidP="00E94C7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E0072E" w:rsidRPr="00D31094" w:rsidRDefault="00E94C7F" w:rsidP="00E94C7F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 w:rsidRPr="00D31094">
        <w:rPr>
          <w:rFonts w:ascii="Angsana New" w:hAnsi="Angsana New"/>
          <w:sz w:val="30"/>
          <w:szCs w:val="30"/>
          <w:lang w:val="en-US"/>
        </w:rPr>
        <w:br/>
      </w:r>
      <w:r w:rsidRPr="00D31094">
        <w:rPr>
          <w:rFonts w:ascii="Angsana New" w:hAnsi="Angsana New"/>
          <w:sz w:val="30"/>
          <w:szCs w:val="30"/>
          <w:cs/>
          <w:lang w:val="en-US"/>
        </w:rPr>
        <w:t>การเปลี่ยนแปลงของเงินลงทุนเผื่อขายมีดังนี้</w:t>
      </w: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3078"/>
        <w:gridCol w:w="2160"/>
      </w:tblGrid>
      <w:tr w:rsidR="00E94C7F" w:rsidRPr="00D31094" w:rsidTr="00166C15">
        <w:tc>
          <w:tcPr>
            <w:tcW w:w="4590" w:type="dxa"/>
          </w:tcPr>
          <w:p w:rsidR="00E94C7F" w:rsidRPr="00D31094" w:rsidRDefault="00E94C7F" w:rsidP="00074FA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8" w:type="dxa"/>
          </w:tcPr>
          <w:p w:rsidR="00E94C7F" w:rsidRPr="00D31094" w:rsidRDefault="00E94C7F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</w:tcPr>
          <w:p w:rsidR="00E94C7F" w:rsidRPr="00D31094" w:rsidRDefault="00E94C7F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74434" w:rsidRPr="00D31094" w:rsidTr="00166C15">
        <w:tc>
          <w:tcPr>
            <w:tcW w:w="4590" w:type="dxa"/>
          </w:tcPr>
          <w:p w:rsidR="00A74434" w:rsidRPr="00D31094" w:rsidRDefault="00A74434" w:rsidP="00074FA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8" w:type="dxa"/>
          </w:tcPr>
          <w:p w:rsidR="00A74434" w:rsidRPr="00D31094" w:rsidRDefault="00A74434" w:rsidP="00074FA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74434" w:rsidRPr="00D31094" w:rsidRDefault="00A74434" w:rsidP="00166C15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</w:t>
            </w:r>
            <w:r w:rsidR="00166C15" w:rsidRPr="00D31094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4434" w:rsidRPr="00D31094" w:rsidTr="00166C15">
        <w:tc>
          <w:tcPr>
            <w:tcW w:w="4590" w:type="dxa"/>
          </w:tcPr>
          <w:p w:rsidR="00A74434" w:rsidRPr="00D31094" w:rsidRDefault="00A74434" w:rsidP="00074FA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78" w:type="dxa"/>
          </w:tcPr>
          <w:p w:rsidR="00A74434" w:rsidRPr="00D31094" w:rsidRDefault="00A74434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A74434" w:rsidRPr="00D31094" w:rsidRDefault="00A74434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A74434" w:rsidRPr="00D31094" w:rsidTr="00166C15">
        <w:tc>
          <w:tcPr>
            <w:tcW w:w="4590" w:type="dxa"/>
          </w:tcPr>
          <w:p w:rsidR="00A74434" w:rsidRPr="00D31094" w:rsidRDefault="00A74434" w:rsidP="00074FA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มูลค่าสุทธิทางบัญชี ณ </w:t>
            </w:r>
            <w:r w:rsidR="001C22B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วันที่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มกราคม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3078" w:type="dxa"/>
          </w:tcPr>
          <w:p w:rsidR="00A74434" w:rsidRPr="00D31094" w:rsidRDefault="00A74434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:rsidR="00A74434" w:rsidRPr="00D31094" w:rsidRDefault="00A74434" w:rsidP="00A744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74434" w:rsidRPr="00D31094" w:rsidTr="00166C15">
        <w:tc>
          <w:tcPr>
            <w:tcW w:w="4590" w:type="dxa"/>
          </w:tcPr>
          <w:p w:rsidR="00A74434" w:rsidRPr="00D31094" w:rsidRDefault="00A74434" w:rsidP="00074FA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ซื้อหน่วยลงทุนระหว่างปี</w:t>
            </w:r>
          </w:p>
        </w:tc>
        <w:tc>
          <w:tcPr>
            <w:tcW w:w="3078" w:type="dxa"/>
          </w:tcPr>
          <w:p w:rsidR="00A74434" w:rsidRPr="00D31094" w:rsidRDefault="00A74434" w:rsidP="00074F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:rsidR="00A74434" w:rsidRPr="00D31094" w:rsidRDefault="00A74434" w:rsidP="00A744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106,000,000.00</w:t>
            </w:r>
          </w:p>
        </w:tc>
      </w:tr>
      <w:tr w:rsidR="00A74434" w:rsidRPr="00D31094" w:rsidTr="00166C15">
        <w:trPr>
          <w:trHeight w:val="203"/>
        </w:trPr>
        <w:tc>
          <w:tcPr>
            <w:tcW w:w="4590" w:type="dxa"/>
          </w:tcPr>
          <w:p w:rsidR="00A74434" w:rsidRPr="00D31094" w:rsidRDefault="00A74434" w:rsidP="00A74434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การเปลี่ยนแปลงมูลค่ายุติธรรม</w:t>
            </w:r>
          </w:p>
        </w:tc>
        <w:tc>
          <w:tcPr>
            <w:tcW w:w="3078" w:type="dxa"/>
          </w:tcPr>
          <w:p w:rsidR="00A74434" w:rsidRPr="00D31094" w:rsidRDefault="00A74434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4434" w:rsidRPr="00D31094" w:rsidRDefault="00A74434" w:rsidP="00A744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7,024.86</w:t>
            </w:r>
          </w:p>
        </w:tc>
      </w:tr>
      <w:tr w:rsidR="00A74434" w:rsidRPr="00D31094" w:rsidTr="00166C15">
        <w:trPr>
          <w:trHeight w:val="203"/>
        </w:trPr>
        <w:tc>
          <w:tcPr>
            <w:tcW w:w="4590" w:type="dxa"/>
          </w:tcPr>
          <w:p w:rsidR="00A74434" w:rsidRPr="00D31094" w:rsidRDefault="00A74434" w:rsidP="00074F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</w:t>
            </w:r>
            <w:r w:rsidR="001C22B4" w:rsidRPr="001C22B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="001C22B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078" w:type="dxa"/>
          </w:tcPr>
          <w:p w:rsidR="00A74434" w:rsidRPr="00D31094" w:rsidRDefault="00A74434" w:rsidP="00074FA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74434" w:rsidRPr="001C22B4" w:rsidRDefault="00A74434" w:rsidP="00A7443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C2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106,007,024.86</w:t>
            </w:r>
          </w:p>
        </w:tc>
      </w:tr>
    </w:tbl>
    <w:p w:rsidR="00E94C7F" w:rsidRPr="00D31094" w:rsidRDefault="00E94C7F" w:rsidP="00E94C7F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  <w:sectPr w:rsidR="00E94C7F" w:rsidRPr="00D31094" w:rsidSect="00D407C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:rsidR="0068086E" w:rsidRPr="00D31094" w:rsidRDefault="0068086E" w:rsidP="00841AB3">
      <w:pPr>
        <w:numPr>
          <w:ilvl w:val="0"/>
          <w:numId w:val="12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Style w:val="TableGrid"/>
        <w:tblW w:w="132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728"/>
        <w:gridCol w:w="1728"/>
        <w:gridCol w:w="1728"/>
        <w:gridCol w:w="1728"/>
        <w:gridCol w:w="1728"/>
        <w:gridCol w:w="1728"/>
      </w:tblGrid>
      <w:tr w:rsidR="0068086E" w:rsidRPr="00D31094" w:rsidTr="0068086E">
        <w:tc>
          <w:tcPr>
            <w:tcW w:w="2885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2" w:type="dxa"/>
            <w:gridSpan w:val="4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8086E" w:rsidRPr="00D31094" w:rsidTr="0068086E">
        <w:tc>
          <w:tcPr>
            <w:tcW w:w="2885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อัตราส่วนการถือหุ้น</w:t>
            </w:r>
          </w:p>
        </w:tc>
        <w:tc>
          <w:tcPr>
            <w:tcW w:w="6912" w:type="dxa"/>
            <w:gridSpan w:val="4"/>
          </w:tcPr>
          <w:p w:rsidR="0068086E" w:rsidRPr="00D31094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086E" w:rsidRPr="00D31094" w:rsidTr="0068086E">
        <w:tc>
          <w:tcPr>
            <w:tcW w:w="2885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:rsidR="0068086E" w:rsidRPr="00D31094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3456" w:type="dxa"/>
            <w:gridSpan w:val="2"/>
          </w:tcPr>
          <w:p w:rsidR="0068086E" w:rsidRPr="00D31094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3456" w:type="dxa"/>
            <w:gridSpan w:val="2"/>
          </w:tcPr>
          <w:p w:rsidR="0068086E" w:rsidRPr="00D31094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68086E" w:rsidRPr="00D31094" w:rsidTr="0068086E">
        <w:tc>
          <w:tcPr>
            <w:tcW w:w="2885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D31094" w:rsidRDefault="009A6307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28" w:type="dxa"/>
          </w:tcPr>
          <w:p w:rsidR="0068086E" w:rsidRPr="00D31094" w:rsidRDefault="003E258D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E288D" w:rsidRPr="00D31094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28" w:type="dxa"/>
          </w:tcPr>
          <w:p w:rsidR="0068086E" w:rsidRPr="00D31094" w:rsidRDefault="009A6307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8086E" w:rsidRPr="00D31094" w:rsidTr="0068086E">
        <w:tc>
          <w:tcPr>
            <w:tcW w:w="2885" w:type="dxa"/>
            <w:vAlign w:val="center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 จำกัด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371,708,430.90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371,708,430.90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086E" w:rsidRPr="00D31094" w:rsidTr="0068086E">
        <w:tc>
          <w:tcPr>
            <w:tcW w:w="2885" w:type="dxa"/>
            <w:vAlign w:val="center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คัมเวล-นาวแคสท์ จำกัด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102,148,413.90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102,148,413.90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086E" w:rsidRPr="00D31094" w:rsidTr="0068086E">
        <w:tc>
          <w:tcPr>
            <w:tcW w:w="2885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473,856,844.80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473,856,844.80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086E" w:rsidRPr="00D31094" w:rsidTr="0068086E">
        <w:tc>
          <w:tcPr>
            <w:tcW w:w="2885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ผลต่างจาการปรับโครงสร้าง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50931"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455,663,044.8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0)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50931"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455,663,044.80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086E" w:rsidRPr="00D31094" w:rsidTr="0068086E">
        <w:tc>
          <w:tcPr>
            <w:tcW w:w="2885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D31094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D31094" w:rsidRDefault="00B50931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18,193,800.00</w:t>
            </w:r>
          </w:p>
        </w:tc>
        <w:tc>
          <w:tcPr>
            <w:tcW w:w="1728" w:type="dxa"/>
          </w:tcPr>
          <w:p w:rsidR="0068086E" w:rsidRPr="00D31094" w:rsidRDefault="00B50931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18,193,800.00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:rsidR="0068086E" w:rsidRPr="00D31094" w:rsidRDefault="0068086E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10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68086E" w:rsidRPr="00D31094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Pr="00D31094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Pr="00D31094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Pr="00D31094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Pr="00D31094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Pr="00D31094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Pr="00D31094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Pr="00D31094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Pr="00D31094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Pr="00D31094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Pr="00D31094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250FDF" w:rsidRPr="00D31094" w:rsidRDefault="00250FDF" w:rsidP="00841AB3">
      <w:pPr>
        <w:numPr>
          <w:ilvl w:val="0"/>
          <w:numId w:val="12"/>
        </w:numPr>
        <w:tabs>
          <w:tab w:val="left" w:pos="142"/>
          <w:tab w:val="decimal" w:pos="7920"/>
        </w:tabs>
        <w:spacing w:line="240" w:lineRule="atLeast"/>
        <w:ind w:hanging="1522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FB3CF9" w:rsidRPr="00D31094" w:rsidRDefault="00FB3CF9" w:rsidP="0013462D">
      <w:pPr>
        <w:tabs>
          <w:tab w:val="left" w:pos="513"/>
          <w:tab w:val="decimal" w:pos="7920"/>
        </w:tabs>
        <w:spacing w:line="240" w:lineRule="atLeast"/>
        <w:ind w:left="1238" w:hanging="1096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D31094">
        <w:rPr>
          <w:rFonts w:ascii="Angsana New" w:hAnsi="Angsana New" w:hint="cs"/>
          <w:sz w:val="30"/>
          <w:szCs w:val="30"/>
          <w:cs/>
        </w:rPr>
        <w:t>รายการเปลี่ยนแปลงของ ที่ดิน อาคาร และอุปกรณ์ สำหรับ</w:t>
      </w:r>
      <w:r w:rsidR="00F2176B" w:rsidRPr="00D31094">
        <w:rPr>
          <w:rFonts w:ascii="Angsana New" w:hAnsi="Angsana New" w:hint="cs"/>
          <w:sz w:val="30"/>
          <w:szCs w:val="30"/>
          <w:cs/>
        </w:rPr>
        <w:t xml:space="preserve">งวด </w:t>
      </w:r>
      <w:r w:rsidR="009A6307" w:rsidRPr="00D31094">
        <w:rPr>
          <w:rFonts w:ascii="Angsana New" w:hAnsi="Angsana New"/>
          <w:sz w:val="30"/>
          <w:szCs w:val="30"/>
          <w:lang w:val="en-US"/>
        </w:rPr>
        <w:t>9</w:t>
      </w:r>
      <w:r w:rsidR="00F2176B"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="00F2176B"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D3109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D31094">
        <w:rPr>
          <w:rFonts w:ascii="Angsana New" w:hAnsi="Angsana New"/>
          <w:sz w:val="30"/>
          <w:szCs w:val="30"/>
          <w:lang w:val="en-US"/>
        </w:rPr>
        <w:t>3</w:t>
      </w:r>
      <w:r w:rsidR="000036C3"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="009A6307" w:rsidRPr="00D31094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lang w:val="en-US"/>
        </w:rPr>
        <w:t>256</w:t>
      </w:r>
      <w:r w:rsidR="003502E7" w:rsidRPr="00D31094">
        <w:rPr>
          <w:rFonts w:ascii="Angsana New" w:hAnsi="Angsana New"/>
          <w:sz w:val="30"/>
          <w:szCs w:val="30"/>
          <w:lang w:val="en-US"/>
        </w:rPr>
        <w:t>2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FF71BC" w:rsidRPr="00D31094" w:rsidRDefault="000A1E0A" w:rsidP="00B04912">
      <w:pPr>
        <w:spacing w:line="360" w:lineRule="exact"/>
        <w:ind w:right="-49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D31094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D31094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D31094">
        <w:rPr>
          <w:rFonts w:ascii="Angsana New" w:hAnsi="Angsana New"/>
          <w:color w:val="000000"/>
          <w:sz w:val="28"/>
          <w:szCs w:val="28"/>
        </w:rPr>
        <w:t xml:space="preserve">: </w:t>
      </w:r>
      <w:r w:rsidRPr="00D31094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D31094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37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552"/>
        <w:gridCol w:w="1210"/>
        <w:gridCol w:w="236"/>
        <w:gridCol w:w="1182"/>
        <w:gridCol w:w="236"/>
        <w:gridCol w:w="1326"/>
        <w:gridCol w:w="236"/>
        <w:gridCol w:w="1210"/>
        <w:gridCol w:w="236"/>
        <w:gridCol w:w="1130"/>
        <w:gridCol w:w="236"/>
        <w:gridCol w:w="1181"/>
        <w:gridCol w:w="236"/>
        <w:gridCol w:w="1211"/>
        <w:gridCol w:w="236"/>
        <w:gridCol w:w="1211"/>
        <w:gridCol w:w="236"/>
        <w:gridCol w:w="1259"/>
        <w:gridCol w:w="10"/>
      </w:tblGrid>
      <w:tr w:rsidR="00C01770" w:rsidRPr="00D31094" w:rsidTr="00405DE2">
        <w:trPr>
          <w:tblHeader/>
        </w:trPr>
        <w:tc>
          <w:tcPr>
            <w:tcW w:w="2552" w:type="dxa"/>
            <w:shd w:val="clear" w:color="auto" w:fill="auto"/>
          </w:tcPr>
          <w:p w:rsidR="00C01770" w:rsidRPr="00D31094" w:rsidRDefault="00C01770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818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C01770" w:rsidRPr="00D31094" w:rsidRDefault="00C01770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C01770" w:rsidRPr="00D31094" w:rsidTr="004151A0">
        <w:trPr>
          <w:tblHeader/>
        </w:trPr>
        <w:tc>
          <w:tcPr>
            <w:tcW w:w="2552" w:type="dxa"/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 w:hint="cs"/>
                <w:cs/>
              </w:rPr>
              <w:t>ที่ดิน</w:t>
            </w:r>
            <w:r w:rsidRPr="00D31094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D31094">
              <w:rPr>
                <w:rFonts w:ascii="Angsana New" w:hAnsi="Angsana New" w:cs="Angsana New" w:hint="cs"/>
                <w:cs/>
              </w:rPr>
              <w:t>และส่ว</w:t>
            </w:r>
            <w:r w:rsidRPr="00D31094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D31094" w:rsidRDefault="00C01770" w:rsidP="00C0177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D31094" w:rsidRDefault="00C01770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D31094" w:rsidRDefault="00C01770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D31094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D31094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 w:hint="cs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D31094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 w:hint="cs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C2CBD" w:rsidRPr="00D31094" w:rsidTr="004151A0">
        <w:trPr>
          <w:tblHeader/>
        </w:trPr>
        <w:tc>
          <w:tcPr>
            <w:tcW w:w="2552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EC2CBD" w:rsidRPr="00D31094" w:rsidRDefault="000D6961" w:rsidP="00DD1A1B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31094">
              <w:rPr>
                <w:rFonts w:ascii="Angsana New" w:hAnsi="Angsana New" w:cs="Angsana New"/>
                <w:cs/>
              </w:rPr>
              <w:t>ปรับปรุง</w:t>
            </w:r>
            <w:r w:rsidR="00EC2CBD" w:rsidRPr="00D31094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D31094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EC2CBD" w:rsidRPr="00D31094" w:rsidRDefault="00EC2CBD" w:rsidP="000D6961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D31094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D31094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D31094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D31094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D31094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EC2CBD" w:rsidRPr="00D31094" w:rsidTr="00AF2354">
        <w:tc>
          <w:tcPr>
            <w:tcW w:w="2552" w:type="dxa"/>
          </w:tcPr>
          <w:p w:rsidR="00EC2CBD" w:rsidRPr="00D31094" w:rsidRDefault="00133C16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3109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:rsidR="00EC2CBD" w:rsidRPr="00D31094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0D0FD6" w:rsidRPr="00D31094" w:rsidTr="00D62713">
        <w:tc>
          <w:tcPr>
            <w:tcW w:w="2552" w:type="dxa"/>
          </w:tcPr>
          <w:p w:rsidR="000D0FD6" w:rsidRPr="00D31094" w:rsidRDefault="000D0FD6" w:rsidP="000D0FD6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3109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D3109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D3109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D31094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D3109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D31094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37,365,679.83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6,530,951.23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24,246,893.49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4,218,960.47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2,275,054.42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752,084.89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22,600,000.00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0D0FD6" w:rsidRPr="00D31094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139,558,112.33</w:t>
            </w:r>
          </w:p>
        </w:tc>
      </w:tr>
      <w:tr w:rsidR="00A7589B" w:rsidRPr="00D31094" w:rsidTr="00D62713">
        <w:tc>
          <w:tcPr>
            <w:tcW w:w="2552" w:type="dxa"/>
          </w:tcPr>
          <w:p w:rsidR="00A7589B" w:rsidRPr="00D31094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D31094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 w:rsidRPr="00D31094"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 w:rsidRPr="00D310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D31094" w:rsidRDefault="00703FD0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A7589B" w:rsidRPr="00D31094" w:rsidRDefault="00703FD0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A7589B" w:rsidRPr="00D31094" w:rsidRDefault="00703FD0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32,600.00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D31094" w:rsidRDefault="00703FD0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2,893,552.52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A7589B" w:rsidRPr="00D31094" w:rsidRDefault="00703FD0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2,682,030.52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A7589B" w:rsidRPr="00D31094" w:rsidRDefault="00703FD0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3,311,648.60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D31094" w:rsidRDefault="00703FD0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1,989,527.97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D31094" w:rsidRDefault="00703FD0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26,292,126.73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A7589B" w:rsidRPr="00D31094" w:rsidRDefault="00703FD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37,201,486.34</w:t>
            </w:r>
          </w:p>
        </w:tc>
      </w:tr>
      <w:tr w:rsidR="00A7589B" w:rsidRPr="00D31094" w:rsidTr="00D62713">
        <w:tc>
          <w:tcPr>
            <w:tcW w:w="2552" w:type="dxa"/>
            <w:shd w:val="clear" w:color="auto" w:fill="auto"/>
          </w:tcPr>
          <w:p w:rsidR="00A7589B" w:rsidRPr="00D31094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D31094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D310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A7589B" w:rsidRPr="00D31094" w:rsidRDefault="00703FD0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42,612,608.23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A7589B" w:rsidRPr="00D31094" w:rsidRDefault="00703FD0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6,279,518.50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D31094" w:rsidRDefault="00703FD0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1,257,152.67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D31094" w:rsidRDefault="00703FD0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(1,257,152.67)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D31094" w:rsidRDefault="00703FD0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(48,892,126.73)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A7589B" w:rsidRPr="00D31094" w:rsidTr="00D62713">
        <w:tc>
          <w:tcPr>
            <w:tcW w:w="2552" w:type="dxa"/>
          </w:tcPr>
          <w:p w:rsidR="00A7589B" w:rsidRPr="00D31094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D31094" w:rsidRDefault="003566E4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(3.00)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A7589B" w:rsidRPr="00D31094" w:rsidRDefault="003566E4" w:rsidP="00405DE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A7589B" w:rsidRPr="00D31094" w:rsidRDefault="003566E4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(1.00)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A7589B" w:rsidRPr="00D31094" w:rsidRDefault="003566E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(4.00)</w:t>
            </w:r>
          </w:p>
        </w:tc>
      </w:tr>
      <w:tr w:rsidR="00A7589B" w:rsidRPr="00D31094" w:rsidTr="00D62713">
        <w:tc>
          <w:tcPr>
            <w:tcW w:w="2552" w:type="dxa"/>
            <w:shd w:val="clear" w:color="auto" w:fill="auto"/>
          </w:tcPr>
          <w:p w:rsidR="00A7589B" w:rsidRPr="00D31094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D3109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D31094" w:rsidRDefault="003566E4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(126,896.31)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(15,330.20)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(142,226.51)</w:t>
            </w:r>
          </w:p>
        </w:tc>
      </w:tr>
      <w:tr w:rsidR="00A7589B" w:rsidRPr="00D31094" w:rsidTr="00D62713">
        <w:tc>
          <w:tcPr>
            <w:tcW w:w="2552" w:type="dxa"/>
          </w:tcPr>
          <w:p w:rsidR="00A7589B" w:rsidRPr="00D31094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D31094" w:rsidRDefault="003566E4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D31094" w:rsidRDefault="003566E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(2,100,299.19)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D31094" w:rsidRDefault="003566E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(726,679.02)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D31094" w:rsidRDefault="003566E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(4,683,495.99)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D31094" w:rsidRDefault="003566E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(1,757,826.60)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D31094" w:rsidRDefault="003566E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(881,733.02)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D31094" w:rsidRDefault="003566E4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D31094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D31094" w:rsidRDefault="003566E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(10,150,033.82)</w:t>
            </w:r>
          </w:p>
        </w:tc>
      </w:tr>
      <w:tr w:rsidR="00405DE2" w:rsidRPr="00D31094" w:rsidTr="00D62713">
        <w:tc>
          <w:tcPr>
            <w:tcW w:w="2552" w:type="dxa"/>
          </w:tcPr>
          <w:p w:rsidR="00405DE2" w:rsidRPr="00D31094" w:rsidRDefault="00405DE2" w:rsidP="00405DE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3109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D31094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9A6307" w:rsidRPr="00D3109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D3109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D31094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5DE2" w:rsidRPr="00D31094" w:rsidRDefault="003566E4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5DE2" w:rsidRPr="00D31094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5DE2" w:rsidRPr="00D31094" w:rsidRDefault="003566E4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77,877,988.87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5DE2" w:rsidRPr="00D31094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5DE2" w:rsidRPr="00D31094" w:rsidRDefault="003566E4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12,116,390.71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5DE2" w:rsidRPr="00D31094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5DE2" w:rsidRPr="00D31094" w:rsidRDefault="003566E4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23,587,203.38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5DE2" w:rsidRPr="00D31094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5DE2" w:rsidRPr="00D31094" w:rsidRDefault="003566E4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5,127,834.19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5DE2" w:rsidRPr="00D31094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5DE2" w:rsidRPr="00D31094" w:rsidRDefault="003566E4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4,704,969.00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5DE2" w:rsidRPr="00D31094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5DE2" w:rsidRPr="00D31094" w:rsidRDefault="003566E4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1,484,460.19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5DE2" w:rsidRPr="00D31094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5DE2" w:rsidRPr="00D31094" w:rsidRDefault="003566E4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5DE2" w:rsidRPr="00D31094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5DE2" w:rsidRPr="00D31094" w:rsidRDefault="003566E4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166,467,334.34</w:t>
            </w:r>
          </w:p>
        </w:tc>
      </w:tr>
      <w:tr w:rsidR="00A7589B" w:rsidRPr="00D31094" w:rsidTr="004151A0">
        <w:trPr>
          <w:gridAfter w:val="1"/>
          <w:wAfter w:w="10" w:type="dxa"/>
        </w:trPr>
        <w:tc>
          <w:tcPr>
            <w:tcW w:w="15360" w:type="dxa"/>
            <w:gridSpan w:val="18"/>
          </w:tcPr>
          <w:p w:rsidR="00A7589B" w:rsidRPr="00D31094" w:rsidRDefault="00A7589B" w:rsidP="00A7589B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A7589B" w:rsidRPr="00D31094" w:rsidRDefault="00A7589B" w:rsidP="00A7589B">
            <w:pPr>
              <w:spacing w:line="240" w:lineRule="auto"/>
              <w:ind w:left="602" w:hanging="477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3E258D" w:rsidRPr="00D31094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0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1E288D"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2562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1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 มีสินทรัพย์ที่คิดค่าเสื่อม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750E19" w:rsidRPr="00D31094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C73AC5" w:rsidRPr="00D31094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750E19" w:rsidRPr="00D31094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C73AC5" w:rsidRPr="00D31094">
              <w:rPr>
                <w:rFonts w:ascii="Angsana New" w:hAnsi="Angsana New"/>
                <w:spacing w:val="-2"/>
                <w:sz w:val="30"/>
                <w:szCs w:val="30"/>
              </w:rPr>
              <w:t>96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29.67 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:rsidR="00A7589B" w:rsidRPr="00D31094" w:rsidRDefault="00A7589B" w:rsidP="00A7589B">
            <w:pPr>
              <w:spacing w:line="240" w:lineRule="auto"/>
              <w:ind w:left="602" w:hanging="477"/>
              <w:rPr>
                <w:rFonts w:ascii="Angsana New" w:hAnsi="Angsana New"/>
                <w:lang w:val="en-US"/>
              </w:rPr>
            </w:pP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3E258D" w:rsidRPr="00D31094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0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1E288D"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2562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61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บริษัทฯ ได้นำ ที่ดิน อาคารสิ่งปลูกสร้าง ไปจดจำนองค้ำประกันเงินกู้จากสถาบันการเงิน ตามหมายเหตุ </w:t>
            </w:r>
            <w:r w:rsidR="008C7D92" w:rsidRPr="00D31094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15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และหนังสือค้ำประกันสัญญา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ซื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ตามหมายเหตุ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6B04A9" w:rsidRPr="00D31094">
              <w:rPr>
                <w:rFonts w:ascii="Angsana New" w:hAnsi="Angsana New"/>
                <w:spacing w:val="-2"/>
                <w:sz w:val="30"/>
                <w:szCs w:val="30"/>
              </w:rPr>
              <w:t>6</w:t>
            </w:r>
          </w:p>
        </w:tc>
      </w:tr>
    </w:tbl>
    <w:p w:rsidR="00C01770" w:rsidRPr="00D31094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br/>
      </w:r>
    </w:p>
    <w:p w:rsidR="00C01770" w:rsidRPr="00D31094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:rsidR="00E675AD" w:rsidRPr="00D31094" w:rsidRDefault="00E675AD" w:rsidP="00841AB3">
      <w:pPr>
        <w:numPr>
          <w:ilvl w:val="0"/>
          <w:numId w:val="13"/>
        </w:numPr>
        <w:tabs>
          <w:tab w:val="left" w:pos="142"/>
          <w:tab w:val="decimal" w:pos="7920"/>
        </w:tabs>
        <w:spacing w:line="240" w:lineRule="atLeast"/>
        <w:ind w:hanging="150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Pr="00D31094">
        <w:rPr>
          <w:rFonts w:ascii="Angsana New" w:hAnsi="Angsana New"/>
          <w:b/>
          <w:bCs/>
          <w:sz w:val="30"/>
          <w:szCs w:val="30"/>
        </w:rPr>
        <w:t xml:space="preserve"> 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750E19" w:rsidRPr="00D31094" w:rsidRDefault="00750E19" w:rsidP="00750E19">
      <w:pPr>
        <w:spacing w:line="360" w:lineRule="exact"/>
        <w:ind w:right="-49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D31094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D31094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D31094">
        <w:rPr>
          <w:rFonts w:ascii="Angsana New" w:hAnsi="Angsana New"/>
          <w:color w:val="000000"/>
          <w:sz w:val="28"/>
          <w:szCs w:val="28"/>
        </w:rPr>
        <w:t xml:space="preserve">: </w:t>
      </w:r>
      <w:r w:rsidRPr="00D31094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D31094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37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552"/>
        <w:gridCol w:w="1210"/>
        <w:gridCol w:w="236"/>
        <w:gridCol w:w="1182"/>
        <w:gridCol w:w="236"/>
        <w:gridCol w:w="1326"/>
        <w:gridCol w:w="236"/>
        <w:gridCol w:w="1210"/>
        <w:gridCol w:w="236"/>
        <w:gridCol w:w="1130"/>
        <w:gridCol w:w="236"/>
        <w:gridCol w:w="1181"/>
        <w:gridCol w:w="236"/>
        <w:gridCol w:w="1211"/>
        <w:gridCol w:w="236"/>
        <w:gridCol w:w="1211"/>
        <w:gridCol w:w="236"/>
        <w:gridCol w:w="1259"/>
        <w:gridCol w:w="10"/>
      </w:tblGrid>
      <w:tr w:rsidR="00C01770" w:rsidRPr="00D31094" w:rsidTr="004151A0">
        <w:trPr>
          <w:tblHeader/>
        </w:trPr>
        <w:tc>
          <w:tcPr>
            <w:tcW w:w="2552" w:type="dxa"/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818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C01770" w:rsidRPr="00D31094" w:rsidTr="004151A0">
        <w:trPr>
          <w:tblHeader/>
        </w:trPr>
        <w:tc>
          <w:tcPr>
            <w:tcW w:w="2552" w:type="dxa"/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 w:hint="cs"/>
                <w:cs/>
              </w:rPr>
              <w:t>ที่ดิน</w:t>
            </w:r>
            <w:r w:rsidRPr="00D31094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D31094">
              <w:rPr>
                <w:rFonts w:ascii="Angsana New" w:hAnsi="Angsana New" w:cs="Angsana New" w:hint="cs"/>
                <w:cs/>
              </w:rPr>
              <w:t>และส่ว</w:t>
            </w:r>
            <w:r w:rsidRPr="00D31094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D31094" w:rsidRDefault="00C01770" w:rsidP="00C836E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D31094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D31094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D31094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D31094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 w:hint="cs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D31094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 w:hint="cs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01770" w:rsidRPr="00D31094" w:rsidTr="004151A0">
        <w:trPr>
          <w:tblHeader/>
        </w:trPr>
        <w:tc>
          <w:tcPr>
            <w:tcW w:w="2552" w:type="dxa"/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31094">
              <w:rPr>
                <w:rFonts w:ascii="Angsana New" w:hAnsi="Angsana New" w:cs="Angsana New"/>
                <w:cs/>
              </w:rPr>
              <w:t>ปรับปรุง</w:t>
            </w:r>
            <w:r w:rsidRPr="00D31094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D31094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D31094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D31094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D3109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D31094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D31094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D31094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C01770" w:rsidRPr="00D31094" w:rsidTr="004151A0">
        <w:tc>
          <w:tcPr>
            <w:tcW w:w="2552" w:type="dxa"/>
          </w:tcPr>
          <w:p w:rsidR="00C01770" w:rsidRPr="00D31094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3109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:rsidR="00C01770" w:rsidRPr="00D31094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E675AD" w:rsidRPr="00D31094" w:rsidTr="00D62713">
        <w:tc>
          <w:tcPr>
            <w:tcW w:w="2552" w:type="dxa"/>
          </w:tcPr>
          <w:p w:rsidR="00E675AD" w:rsidRPr="00D31094" w:rsidRDefault="00E675AD" w:rsidP="00E675A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3109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D3109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D3109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D31094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D3109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D31094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36,950,064.71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6,530,951.23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20,333,899.84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4,082,883.23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2,275,051.42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22,600,000.00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:rsidR="00E675AD" w:rsidRPr="00D31094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134,341,338.43</w:t>
            </w:r>
          </w:p>
        </w:tc>
      </w:tr>
      <w:tr w:rsidR="004151A0" w:rsidRPr="00D31094" w:rsidTr="00D62713">
        <w:tc>
          <w:tcPr>
            <w:tcW w:w="2552" w:type="dxa"/>
          </w:tcPr>
          <w:p w:rsidR="004151A0" w:rsidRPr="00D31094" w:rsidRDefault="004151A0" w:rsidP="004151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D31094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 w:rsidRPr="00D31094"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 w:rsidRPr="00D310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32,600.00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2,849,037.72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2,661,995.57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3,311,648.60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1,985,227.97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26,292,126.73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37,132,636.59</w:t>
            </w:r>
          </w:p>
        </w:tc>
      </w:tr>
      <w:tr w:rsidR="004151A0" w:rsidRPr="00D31094" w:rsidTr="00D62713">
        <w:tc>
          <w:tcPr>
            <w:tcW w:w="2552" w:type="dxa"/>
            <w:shd w:val="clear" w:color="auto" w:fill="auto"/>
          </w:tcPr>
          <w:p w:rsidR="004151A0" w:rsidRPr="00D31094" w:rsidRDefault="004151A0" w:rsidP="004151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D31094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D310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42,612,608.23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6,279,518.50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914,960.00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(914,960.00)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(48,892,126.73)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4151A0" w:rsidRPr="00D31094" w:rsidTr="00D62713">
        <w:tc>
          <w:tcPr>
            <w:tcW w:w="2552" w:type="dxa"/>
          </w:tcPr>
          <w:p w:rsidR="004151A0" w:rsidRPr="00D31094" w:rsidRDefault="004151A0" w:rsidP="004151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(3.00)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4151A0" w:rsidRPr="00D31094" w:rsidRDefault="00AF2354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(4.00)</w:t>
            </w:r>
          </w:p>
        </w:tc>
      </w:tr>
      <w:tr w:rsidR="004151A0" w:rsidRPr="00D31094" w:rsidTr="00D62713">
        <w:tc>
          <w:tcPr>
            <w:tcW w:w="2552" w:type="dxa"/>
            <w:shd w:val="clear" w:color="auto" w:fill="auto"/>
          </w:tcPr>
          <w:p w:rsidR="004151A0" w:rsidRPr="00D31094" w:rsidRDefault="004151A0" w:rsidP="004151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D3109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4151A0" w:rsidRPr="00D31094" w:rsidRDefault="001F33C9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(126,895.31)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4151A0" w:rsidRPr="00D31094" w:rsidRDefault="001F33C9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(126,895.31)</w:t>
            </w:r>
          </w:p>
        </w:tc>
      </w:tr>
      <w:tr w:rsidR="004151A0" w:rsidRPr="00D31094" w:rsidTr="00D62713">
        <w:tc>
          <w:tcPr>
            <w:tcW w:w="2552" w:type="dxa"/>
          </w:tcPr>
          <w:p w:rsidR="004151A0" w:rsidRPr="00D31094" w:rsidRDefault="004151A0" w:rsidP="004151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(2,072,645.54)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(726,679.02)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(3,401,512.55)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(1,713,130.51)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(881,733.02)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 w:cs="Angsana New"/>
                <w:sz w:val="26"/>
                <w:szCs w:val="26"/>
                <w:lang w:val="en-US"/>
              </w:rPr>
              <w:t>(8,795,700.64)</w:t>
            </w:r>
          </w:p>
        </w:tc>
      </w:tr>
      <w:tr w:rsidR="004151A0" w:rsidRPr="00D31094" w:rsidTr="00D62713">
        <w:tc>
          <w:tcPr>
            <w:tcW w:w="2552" w:type="dxa"/>
          </w:tcPr>
          <w:p w:rsidR="004151A0" w:rsidRPr="00D31094" w:rsidRDefault="004151A0" w:rsidP="004151A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3109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D31094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9A6307" w:rsidRPr="00D3109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D3109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D31094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77,490,027.40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12,116,390.71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20,569,486.70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5,031,748.29</w:t>
            </w:r>
          </w:p>
        </w:tc>
        <w:tc>
          <w:tcPr>
            <w:tcW w:w="236" w:type="dxa"/>
            <w:shd w:val="clear" w:color="auto" w:fill="auto"/>
          </w:tcPr>
          <w:p w:rsidR="004151A0" w:rsidRPr="00D31094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4,704,966.00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51A0" w:rsidRPr="00D31094" w:rsidRDefault="001F33C9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1,070,267.97</w:t>
            </w:r>
          </w:p>
        </w:tc>
        <w:tc>
          <w:tcPr>
            <w:tcW w:w="236" w:type="dxa"/>
            <w:shd w:val="clear" w:color="auto" w:fill="auto"/>
          </w:tcPr>
          <w:p w:rsidR="004151A0" w:rsidRPr="00D31094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1F33C9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162,551,375.07</w:t>
            </w:r>
          </w:p>
        </w:tc>
      </w:tr>
      <w:tr w:rsidR="004151A0" w:rsidRPr="00D31094" w:rsidTr="004151A0">
        <w:trPr>
          <w:gridAfter w:val="1"/>
          <w:wAfter w:w="10" w:type="dxa"/>
        </w:trPr>
        <w:tc>
          <w:tcPr>
            <w:tcW w:w="15360" w:type="dxa"/>
            <w:gridSpan w:val="18"/>
          </w:tcPr>
          <w:p w:rsidR="004151A0" w:rsidRPr="00D31094" w:rsidRDefault="004151A0" w:rsidP="004151A0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4151A0" w:rsidRPr="00D31094" w:rsidRDefault="004151A0" w:rsidP="004151A0">
            <w:pPr>
              <w:spacing w:line="240" w:lineRule="auto"/>
              <w:ind w:left="602" w:hanging="477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0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1E288D"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2562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2561 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 มีสินทรัพย์ที่คิดค่าเสื่อม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 2</w:t>
            </w:r>
            <w:r w:rsidR="00C73AC5" w:rsidRPr="00D31094">
              <w:rPr>
                <w:rFonts w:ascii="Angsana New" w:hAnsi="Angsana New"/>
                <w:spacing w:val="-2"/>
                <w:sz w:val="30"/>
                <w:szCs w:val="30"/>
              </w:rPr>
              <w:t>7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C73AC5" w:rsidRPr="00D31094">
              <w:rPr>
                <w:rFonts w:ascii="Angsana New" w:hAnsi="Angsana New"/>
                <w:spacing w:val="-2"/>
                <w:sz w:val="30"/>
                <w:szCs w:val="30"/>
              </w:rPr>
              <w:t>70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25.22 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:rsidR="004151A0" w:rsidRPr="00D31094" w:rsidRDefault="004151A0" w:rsidP="004151A0">
            <w:pPr>
              <w:spacing w:line="240" w:lineRule="auto"/>
              <w:ind w:left="602" w:hanging="477"/>
              <w:rPr>
                <w:rFonts w:ascii="Angsana New" w:hAnsi="Angsana New"/>
                <w:lang w:val="en-US"/>
              </w:rPr>
            </w:pP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0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1E288D"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2562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61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บริษัทฯ ได้นำ ที่ดิน อาคารสิ่งปลูกสร้าง ไปจดจำนองค้ำประกันเงินกู้จากสถาบันการเงิน ตามหมายเหตุ </w:t>
            </w:r>
            <w:r w:rsidR="008C7D92" w:rsidRPr="00D31094">
              <w:rPr>
                <w:rFonts w:ascii="Angsana New" w:hAnsi="Angsana New"/>
                <w:spacing w:val="-2"/>
                <w:sz w:val="30"/>
                <w:szCs w:val="30"/>
              </w:rPr>
              <w:t>15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และหนังสือค้ำประกันสัญญา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ซื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D310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ตามหมายเหตุ </w:t>
            </w:r>
            <w:r w:rsidRPr="00D31094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157FAB" w:rsidRPr="00D31094">
              <w:rPr>
                <w:rFonts w:ascii="Angsana New" w:hAnsi="Angsana New"/>
                <w:spacing w:val="-2"/>
                <w:sz w:val="30"/>
                <w:szCs w:val="30"/>
              </w:rPr>
              <w:t>6</w:t>
            </w:r>
          </w:p>
        </w:tc>
      </w:tr>
    </w:tbl>
    <w:p w:rsidR="00C01770" w:rsidRPr="00D31094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:rsidR="00C01770" w:rsidRPr="00D31094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cs/>
        </w:rPr>
      </w:pPr>
      <w:r w:rsidRPr="00D31094">
        <w:rPr>
          <w:rFonts w:ascii="Angsana New" w:hAnsi="Angsana New"/>
          <w:sz w:val="30"/>
          <w:szCs w:val="30"/>
        </w:rPr>
        <w:br/>
      </w:r>
    </w:p>
    <w:p w:rsidR="00EC2CBD" w:rsidRPr="00D31094" w:rsidRDefault="00EC2CBD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cs/>
        </w:rPr>
        <w:sectPr w:rsidR="00EC2CBD" w:rsidRPr="00D31094" w:rsidSect="00D407C8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:rsidR="005A4FB2" w:rsidRPr="00D31094" w:rsidRDefault="005A4FB2" w:rsidP="00841AB3">
      <w:pPr>
        <w:numPr>
          <w:ilvl w:val="0"/>
          <w:numId w:val="1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BB51D1" w:rsidRPr="00D31094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7E48ED" w:rsidRPr="00D3109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6777C0" w:rsidRPr="00D31094" w:rsidRDefault="006777C0" w:rsidP="006777C0">
      <w:pPr>
        <w:tabs>
          <w:tab w:val="left" w:pos="513"/>
          <w:tab w:val="decimal" w:pos="7920"/>
        </w:tabs>
        <w:spacing w:line="240" w:lineRule="atLeast"/>
        <w:ind w:left="1238" w:hanging="698"/>
        <w:jc w:val="both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รายการเปลี่ยนแปลงของ สินทรัพย์ไม่มีตัวตน</w:t>
      </w:r>
      <w:r w:rsidR="00BB51D1" w:rsidRPr="00D31094">
        <w:rPr>
          <w:rFonts w:ascii="Angsana New" w:hAnsi="Angsana New" w:hint="cs"/>
          <w:sz w:val="30"/>
          <w:szCs w:val="30"/>
          <w:cs/>
        </w:rPr>
        <w:t>อื่น</w:t>
      </w:r>
      <w:r w:rsidRPr="00D31094">
        <w:rPr>
          <w:rFonts w:ascii="Angsana New" w:hAnsi="Angsana New"/>
          <w:sz w:val="30"/>
          <w:szCs w:val="30"/>
          <w:cs/>
        </w:rPr>
        <w:t xml:space="preserve"> สำหรับ</w:t>
      </w:r>
      <w:r w:rsidR="00C62CA1" w:rsidRPr="00D31094">
        <w:rPr>
          <w:rFonts w:ascii="Angsana New" w:hAnsi="Angsana New" w:hint="cs"/>
          <w:sz w:val="30"/>
          <w:szCs w:val="30"/>
          <w:cs/>
        </w:rPr>
        <w:t xml:space="preserve">งวด </w:t>
      </w:r>
      <w:r w:rsidR="001E288D" w:rsidRPr="00D31094">
        <w:rPr>
          <w:rFonts w:ascii="Angsana New" w:hAnsi="Angsana New"/>
          <w:sz w:val="30"/>
          <w:szCs w:val="30"/>
          <w:lang w:val="en-US"/>
        </w:rPr>
        <w:t>9</w:t>
      </w:r>
      <w:r w:rsidR="00C62CA1"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="00C62CA1" w:rsidRPr="00D31094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CB23D8" w:rsidRPr="00D31094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036C3" w:rsidRPr="00D31094">
        <w:rPr>
          <w:rFonts w:ascii="Angsana New" w:hAnsi="Angsana New"/>
          <w:sz w:val="30"/>
          <w:szCs w:val="30"/>
          <w:lang w:val="en-US"/>
        </w:rPr>
        <w:t>30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1E288D"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CB23D8" w:rsidRPr="00D31094">
        <w:rPr>
          <w:rFonts w:ascii="Angsana New" w:hAnsi="Angsana New"/>
          <w:sz w:val="30"/>
          <w:szCs w:val="30"/>
        </w:rPr>
        <w:t>256</w:t>
      </w:r>
      <w:r w:rsidR="003502E7" w:rsidRPr="00D31094">
        <w:rPr>
          <w:rFonts w:ascii="Angsana New" w:hAnsi="Angsana New"/>
          <w:sz w:val="30"/>
          <w:szCs w:val="30"/>
        </w:rPr>
        <w:t>2</w:t>
      </w:r>
      <w:r w:rsidRPr="00D31094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10086" w:type="dxa"/>
        <w:jc w:val="center"/>
        <w:tblLayout w:type="fixed"/>
        <w:tblLook w:val="0000" w:firstRow="0" w:lastRow="0" w:firstColumn="0" w:lastColumn="0" w:noHBand="0" w:noVBand="0"/>
      </w:tblPr>
      <w:tblGrid>
        <w:gridCol w:w="5521"/>
        <w:gridCol w:w="2160"/>
        <w:gridCol w:w="245"/>
        <w:gridCol w:w="2160"/>
      </w:tblGrid>
      <w:tr w:rsidR="00802749" w:rsidRPr="00D31094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02749" w:rsidRPr="00D31094" w:rsidRDefault="00802749" w:rsidP="005C76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02749" w:rsidRPr="00D31094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:rsidR="00802749" w:rsidRPr="00D31094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02749" w:rsidRPr="00D31094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2F4B37" w:rsidRPr="00D31094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:rsidR="002F4B37" w:rsidRPr="00D31094" w:rsidRDefault="002F4B37" w:rsidP="00DD1A1B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2F4B37" w:rsidRPr="00D31094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D31094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2F4B37" w:rsidRPr="00D31094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:rsidR="002F4B37" w:rsidRPr="00D31094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D31094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B37" w:rsidRPr="00D31094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:rsidR="002F4B37" w:rsidRPr="00D31094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F4B37" w:rsidRPr="00D31094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D31094">
              <w:rPr>
                <w:sz w:val="30"/>
                <w:szCs w:val="30"/>
                <w:cs/>
              </w:rPr>
              <w:t>โปรแกรม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2F4B37" w:rsidRPr="00D31094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F4B37" w:rsidRPr="00D31094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D31094">
              <w:rPr>
                <w:sz w:val="30"/>
                <w:szCs w:val="30"/>
                <w:cs/>
              </w:rPr>
              <w:t>โปรแกรม</w:t>
            </w:r>
          </w:p>
        </w:tc>
      </w:tr>
      <w:tr w:rsidR="002F4B37" w:rsidRPr="00D31094" w:rsidTr="00D62713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:rsidR="002F4B37" w:rsidRPr="00D31094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4B37" w:rsidRPr="00D31094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D31094">
              <w:rPr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2F4B37" w:rsidRPr="00D31094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4B37" w:rsidRPr="00D31094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D31094">
              <w:rPr>
                <w:sz w:val="30"/>
                <w:szCs w:val="30"/>
                <w:cs/>
              </w:rPr>
              <w:t>คอมพิวเตอร์</w:t>
            </w:r>
          </w:p>
        </w:tc>
      </w:tr>
      <w:tr w:rsidR="00802749" w:rsidRPr="00D31094" w:rsidTr="00D62713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02749" w:rsidRPr="00D31094" w:rsidRDefault="00802749" w:rsidP="00CB23D8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54F60"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02749" w:rsidRPr="00D31094" w:rsidRDefault="00354F60" w:rsidP="00DD1A1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1,347,729.90</w:t>
            </w: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:rsidR="00802749" w:rsidRPr="00D31094" w:rsidRDefault="00802749" w:rsidP="00DD1A1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02749" w:rsidRPr="00D31094" w:rsidRDefault="00354F60" w:rsidP="00DD1A1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1,158,450.46</w:t>
            </w:r>
          </w:p>
        </w:tc>
      </w:tr>
      <w:tr w:rsidR="00926059" w:rsidRPr="00D31094" w:rsidTr="00D62713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926059" w:rsidRPr="00D31094" w:rsidRDefault="00926059" w:rsidP="009260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:rsidR="00926059" w:rsidRPr="00D31094" w:rsidRDefault="00926059" w:rsidP="0092605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 xml:space="preserve">1,769,590.00 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:rsidR="00926059" w:rsidRPr="00D31094" w:rsidRDefault="00926059" w:rsidP="0092605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  <w:vAlign w:val="center"/>
          </w:tcPr>
          <w:p w:rsidR="00926059" w:rsidRPr="00D31094" w:rsidRDefault="00926059" w:rsidP="009260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1,769,590.00</w:t>
            </w:r>
          </w:p>
        </w:tc>
      </w:tr>
      <w:tr w:rsidR="00926059" w:rsidRPr="00D31094" w:rsidTr="00D62713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26059" w:rsidRPr="00D31094" w:rsidRDefault="00926059" w:rsidP="00926059">
            <w:pPr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26059" w:rsidRPr="00D31094" w:rsidRDefault="00926059" w:rsidP="0092605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(754,019.37)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:rsidR="00926059" w:rsidRPr="00D31094" w:rsidRDefault="00926059" w:rsidP="0092605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26059" w:rsidRPr="00D31094" w:rsidRDefault="00926059" w:rsidP="009260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(730,752.66)</w:t>
            </w:r>
          </w:p>
        </w:tc>
      </w:tr>
      <w:tr w:rsidR="00926059" w:rsidRPr="00D31094" w:rsidTr="00D62713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55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926059" w:rsidRPr="00D31094" w:rsidRDefault="00926059" w:rsidP="00926059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6059" w:rsidRPr="00D31094" w:rsidRDefault="00926059" w:rsidP="009260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</w:rPr>
              <w:t>2,363,300.53</w:t>
            </w:r>
          </w:p>
        </w:tc>
        <w:tc>
          <w:tcPr>
            <w:tcW w:w="245" w:type="dxa"/>
            <w:shd w:val="clear" w:color="auto" w:fill="auto"/>
          </w:tcPr>
          <w:p w:rsidR="00926059" w:rsidRPr="00D31094" w:rsidRDefault="00926059" w:rsidP="009260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6059" w:rsidRPr="00D31094" w:rsidRDefault="00926059" w:rsidP="009260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</w:rPr>
              <w:t>2,197,287.80</w:t>
            </w:r>
          </w:p>
        </w:tc>
      </w:tr>
    </w:tbl>
    <w:p w:rsidR="00943A68" w:rsidRPr="00D31094" w:rsidRDefault="009D15C4" w:rsidP="00841AB3">
      <w:pPr>
        <w:numPr>
          <w:ilvl w:val="0"/>
          <w:numId w:val="13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 w:rsidRPr="00D31094">
        <w:rPr>
          <w:rFonts w:ascii="Angsana New" w:hAnsi="Angsana New"/>
          <w:b/>
          <w:bCs/>
          <w:sz w:val="30"/>
          <w:szCs w:val="30"/>
          <w:lang w:val="en-US"/>
        </w:rPr>
        <w:t>/</w:t>
      </w:r>
      <w:r w:rsidRPr="00D31094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</w:t>
      </w:r>
      <w:r w:rsidR="00943A68" w:rsidRPr="00D31094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943A68" w:rsidRPr="00D31094" w:rsidRDefault="009D15C4" w:rsidP="009D15C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D31094">
        <w:rPr>
          <w:rFonts w:ascii="Angsana New" w:hAnsi="Angsana New" w:hint="cs"/>
          <w:sz w:val="30"/>
          <w:szCs w:val="30"/>
        </w:rPr>
        <w:t xml:space="preserve"> </w:t>
      </w:r>
    </w:p>
    <w:tbl>
      <w:tblPr>
        <w:tblW w:w="948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260"/>
        <w:gridCol w:w="1559"/>
        <w:gridCol w:w="1499"/>
        <w:gridCol w:w="61"/>
        <w:gridCol w:w="1559"/>
        <w:gridCol w:w="1548"/>
      </w:tblGrid>
      <w:tr w:rsidR="0013462D" w:rsidRPr="00D31094" w:rsidTr="001119E2">
        <w:trPr>
          <w:trHeight w:val="380"/>
          <w:tblHeader/>
        </w:trPr>
        <w:tc>
          <w:tcPr>
            <w:tcW w:w="3260" w:type="dxa"/>
          </w:tcPr>
          <w:p w:rsidR="0013462D" w:rsidRPr="00D31094" w:rsidRDefault="0013462D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462D" w:rsidRPr="00D31094" w:rsidRDefault="0013462D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3462D" w:rsidRPr="00D31094" w:rsidRDefault="0013462D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13462D" w:rsidRPr="00D31094" w:rsidRDefault="0013462D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(หน่วย</w:t>
            </w: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:</w:t>
            </w: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1119E2" w:rsidRPr="00D31094" w:rsidTr="001119E2">
        <w:trPr>
          <w:trHeight w:val="380"/>
          <w:tblHeader/>
        </w:trPr>
        <w:tc>
          <w:tcPr>
            <w:tcW w:w="3260" w:type="dxa"/>
          </w:tcPr>
          <w:p w:rsidR="001119E2" w:rsidRPr="00D31094" w:rsidRDefault="001119E2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9D15C4" w:rsidRPr="00D31094" w:rsidTr="001119E2">
        <w:trPr>
          <w:trHeight w:val="380"/>
          <w:tblHeader/>
        </w:trPr>
        <w:tc>
          <w:tcPr>
            <w:tcW w:w="3260" w:type="dxa"/>
          </w:tcPr>
          <w:p w:rsidR="009D15C4" w:rsidRPr="00D31094" w:rsidRDefault="009D15C4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9D15C4" w:rsidRPr="00D31094" w:rsidRDefault="009D15C4" w:rsidP="00087E62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D15C4" w:rsidRPr="00D31094" w:rsidRDefault="009D15C4" w:rsidP="00D575DE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1094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D3109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31094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D3109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D310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31094">
              <w:rPr>
                <w:rFonts w:ascii="Angsana New" w:hAnsi="Angsana New"/>
                <w:sz w:val="26"/>
                <w:szCs w:val="26"/>
              </w:rPr>
              <w:t>/</w:t>
            </w:r>
            <w:r w:rsidRPr="00D31094">
              <w:rPr>
                <w:rFonts w:ascii="Angsana New" w:hAnsi="Angsana New"/>
                <w:sz w:val="26"/>
                <w:szCs w:val="26"/>
                <w:cs/>
              </w:rPr>
              <w:t xml:space="preserve"> รายได</w:t>
            </w:r>
            <w:r w:rsidRPr="00D31094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D31094">
              <w:rPr>
                <w:rFonts w:ascii="Angsana New" w:hAnsi="Angsana New"/>
                <w:sz w:val="26"/>
                <w:szCs w:val="26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9D15C4" w:rsidRPr="00D31094" w:rsidRDefault="009D15C4" w:rsidP="00087E6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A0C3B" w:rsidRPr="00D31094" w:rsidTr="00662A3E">
        <w:trPr>
          <w:tblHeader/>
        </w:trPr>
        <w:tc>
          <w:tcPr>
            <w:tcW w:w="3260" w:type="dxa"/>
          </w:tcPr>
          <w:p w:rsidR="006A0C3B" w:rsidRPr="00D31094" w:rsidRDefault="006A0C3B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A0C3B" w:rsidRPr="00D31094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6A0C3B" w:rsidRPr="00D31094" w:rsidRDefault="001119E2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6A0C3B"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:rsidR="006A0C3B" w:rsidRPr="00D31094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กำไรหรือขาดทุน</w:t>
            </w:r>
          </w:p>
          <w:p w:rsidR="006A0C3B" w:rsidRPr="00D31094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:rsidR="006A0C3B" w:rsidRPr="00D31094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กำไรขาดทุน เบ็ดเสร็จอื่น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A0C3B" w:rsidRPr="00D31094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6A0C3B" w:rsidRPr="00D31094" w:rsidRDefault="001119E2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3E258D"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="006A0C3B"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9A6307"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กันยายน</w:t>
            </w:r>
            <w:r w:rsidR="006A0C3B"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2562</w:t>
            </w:r>
          </w:p>
        </w:tc>
      </w:tr>
      <w:tr w:rsidR="009D15C4" w:rsidRPr="00D31094" w:rsidTr="00103ED3">
        <w:trPr>
          <w:trHeight w:val="399"/>
          <w:tblHeader/>
        </w:trPr>
        <w:tc>
          <w:tcPr>
            <w:tcW w:w="3260" w:type="dxa"/>
          </w:tcPr>
          <w:p w:rsidR="009D15C4" w:rsidRPr="00D31094" w:rsidRDefault="009D15C4" w:rsidP="00087E62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9D15C4" w:rsidRPr="00D31094" w:rsidRDefault="009D15C4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9D15C4" w:rsidRPr="00D31094" w:rsidRDefault="009D15C4" w:rsidP="00CC2AA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3109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3109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2442CB" w:rsidRPr="00D31094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EC56C2" w:rsidRPr="00D31094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D31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:rsidR="009D15C4" w:rsidRPr="00D31094" w:rsidRDefault="009D15C4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9D15C4" w:rsidRPr="00D31094" w:rsidTr="00103ED3">
        <w:trPr>
          <w:trHeight w:val="413"/>
        </w:trPr>
        <w:tc>
          <w:tcPr>
            <w:tcW w:w="3260" w:type="dxa"/>
          </w:tcPr>
          <w:p w:rsidR="009D15C4" w:rsidRPr="00D31094" w:rsidRDefault="009D15C4" w:rsidP="00087E62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310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9D15C4" w:rsidRPr="00D31094" w:rsidRDefault="009D15C4" w:rsidP="00087E62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9D15C4" w:rsidRPr="00D31094" w:rsidRDefault="009D15C4" w:rsidP="00087E62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9D15C4" w:rsidRPr="00D31094" w:rsidRDefault="009D15C4" w:rsidP="00087E62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:rsidR="009D15C4" w:rsidRPr="00D31094" w:rsidRDefault="009D15C4" w:rsidP="00087E62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DE2" w:rsidRPr="00D31094" w:rsidTr="00D62713">
        <w:trPr>
          <w:trHeight w:val="385"/>
        </w:trPr>
        <w:tc>
          <w:tcPr>
            <w:tcW w:w="3260" w:type="dxa"/>
          </w:tcPr>
          <w:p w:rsidR="00405DE2" w:rsidRPr="00D31094" w:rsidRDefault="00405DE2" w:rsidP="00405D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D3109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D31094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  <w:r w:rsidRPr="00D3109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05DE2" w:rsidRPr="00D31094" w:rsidRDefault="00405DE2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405DE2" w:rsidRPr="00D31094" w:rsidRDefault="003D03C1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(38,923.42)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05DE2" w:rsidRPr="00D31094" w:rsidRDefault="003D03C1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405DE2" w:rsidRPr="00D31094" w:rsidRDefault="00C65D62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390,200.12</w:t>
            </w:r>
          </w:p>
        </w:tc>
      </w:tr>
      <w:tr w:rsidR="00405DE2" w:rsidRPr="00D31094" w:rsidTr="00D62713">
        <w:trPr>
          <w:trHeight w:val="385"/>
        </w:trPr>
        <w:tc>
          <w:tcPr>
            <w:tcW w:w="3260" w:type="dxa"/>
          </w:tcPr>
          <w:p w:rsidR="00405DE2" w:rsidRPr="00D31094" w:rsidRDefault="00405DE2" w:rsidP="00405D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D3109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05DE2" w:rsidRPr="00D31094" w:rsidRDefault="00405DE2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3,690,069.61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405DE2" w:rsidRPr="00D31094" w:rsidRDefault="003D03C1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865,861.89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05DE2" w:rsidRPr="00D31094" w:rsidRDefault="003D03C1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405DE2" w:rsidRPr="00D31094" w:rsidRDefault="00C65D62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4,555,931.50</w:t>
            </w:r>
          </w:p>
        </w:tc>
      </w:tr>
      <w:tr w:rsidR="00405DE2" w:rsidRPr="00D31094" w:rsidTr="00D62713">
        <w:trPr>
          <w:trHeight w:val="385"/>
        </w:trPr>
        <w:tc>
          <w:tcPr>
            <w:tcW w:w="3260" w:type="dxa"/>
          </w:tcPr>
          <w:p w:rsidR="00405DE2" w:rsidRPr="00D31094" w:rsidRDefault="00405DE2" w:rsidP="00405DE2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05DE2" w:rsidRPr="00D31094" w:rsidRDefault="00405DE2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2,201,393.80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405DE2" w:rsidRPr="00D31094" w:rsidRDefault="003D03C1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(596,320.25)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05DE2" w:rsidRPr="00D31094" w:rsidRDefault="003D03C1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405DE2" w:rsidRPr="00D31094" w:rsidRDefault="00C65D62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1,605,073.55</w:t>
            </w:r>
          </w:p>
        </w:tc>
      </w:tr>
      <w:tr w:rsidR="00C65D62" w:rsidRPr="00D31094" w:rsidTr="00D62713">
        <w:trPr>
          <w:trHeight w:val="385"/>
        </w:trPr>
        <w:tc>
          <w:tcPr>
            <w:tcW w:w="3260" w:type="dxa"/>
          </w:tcPr>
          <w:p w:rsidR="00C65D62" w:rsidRPr="00D31094" w:rsidRDefault="00C65D62" w:rsidP="00405DE2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65D62" w:rsidRPr="00D31094" w:rsidRDefault="00C65D62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6,320,586.95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C65D62" w:rsidRPr="00D31094" w:rsidRDefault="00C65D62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230,618.22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65D62" w:rsidRPr="00D31094" w:rsidRDefault="00C65D62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C65D62" w:rsidRPr="00D31094" w:rsidRDefault="00C65D62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6,551,205.17</w:t>
            </w:r>
          </w:p>
        </w:tc>
      </w:tr>
      <w:tr w:rsidR="00C65D62" w:rsidRPr="00D31094" w:rsidTr="00D31094">
        <w:trPr>
          <w:trHeight w:val="385"/>
        </w:trPr>
        <w:tc>
          <w:tcPr>
            <w:tcW w:w="3260" w:type="dxa"/>
          </w:tcPr>
          <w:p w:rsidR="00C65D62" w:rsidRPr="00D31094" w:rsidRDefault="00C65D62" w:rsidP="00405DE2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D310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65D62" w:rsidRPr="00D31094" w:rsidRDefault="00C65D62" w:rsidP="00C65D6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C65D62" w:rsidRPr="00D31094" w:rsidRDefault="00C65D62" w:rsidP="00C65D6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65D62" w:rsidRPr="00D31094" w:rsidRDefault="00C65D62" w:rsidP="00C65D6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:rsidR="00C65D62" w:rsidRPr="00D31094" w:rsidRDefault="00C65D62" w:rsidP="00C65D6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C65D62" w:rsidRPr="00D31094" w:rsidTr="00D31094">
        <w:trPr>
          <w:trHeight w:val="385"/>
        </w:trPr>
        <w:tc>
          <w:tcPr>
            <w:tcW w:w="3260" w:type="dxa"/>
            <w:shd w:val="clear" w:color="auto" w:fill="auto"/>
          </w:tcPr>
          <w:p w:rsidR="00C65D62" w:rsidRPr="00D31094" w:rsidRDefault="00FC64EE" w:rsidP="00405DE2">
            <w:pPr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65D62" w:rsidRPr="00D31094" w:rsidRDefault="00C65D62" w:rsidP="00C65D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C65D62" w:rsidRPr="00D31094" w:rsidRDefault="00C65D62" w:rsidP="00C65D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65D62" w:rsidRPr="00D31094" w:rsidRDefault="00C65D62" w:rsidP="00C65D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(1,404.97)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C65D62" w:rsidRPr="00D31094" w:rsidRDefault="00C65D62" w:rsidP="00C65D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(1,404.97)</w:t>
            </w:r>
          </w:p>
        </w:tc>
      </w:tr>
      <w:tr w:rsidR="00C65D62" w:rsidRPr="00D31094" w:rsidTr="00D31094">
        <w:trPr>
          <w:trHeight w:val="385"/>
        </w:trPr>
        <w:tc>
          <w:tcPr>
            <w:tcW w:w="3260" w:type="dxa"/>
            <w:shd w:val="clear" w:color="auto" w:fill="auto"/>
          </w:tcPr>
          <w:p w:rsidR="00C65D62" w:rsidRPr="00D31094" w:rsidRDefault="00C65D62" w:rsidP="00405DE2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65D62" w:rsidRPr="00D31094" w:rsidRDefault="00C65D62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C65D62" w:rsidRPr="00D31094" w:rsidRDefault="00C65D62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65D62" w:rsidRPr="00D31094" w:rsidRDefault="00D62713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(1,404.97)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C65D62" w:rsidRPr="00D31094" w:rsidRDefault="00D62713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(1,404.97)</w:t>
            </w:r>
          </w:p>
        </w:tc>
      </w:tr>
      <w:tr w:rsidR="00750E19" w:rsidRPr="00D31094" w:rsidTr="00D62713">
        <w:trPr>
          <w:trHeight w:val="385"/>
        </w:trPr>
        <w:tc>
          <w:tcPr>
            <w:tcW w:w="3260" w:type="dxa"/>
          </w:tcPr>
          <w:p w:rsidR="00750E19" w:rsidRPr="00D31094" w:rsidRDefault="00750E19" w:rsidP="00750E19">
            <w:pPr>
              <w:ind w:left="162" w:right="-79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D31094" w:rsidRDefault="00750E19" w:rsidP="00C65D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6,320,586.95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750E19" w:rsidRPr="00D31094" w:rsidRDefault="00EA4A35" w:rsidP="00C65D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230,618.22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D31094" w:rsidRDefault="00C65D62" w:rsidP="00C65D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(1,404.97)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750E19" w:rsidRPr="00D31094" w:rsidRDefault="00C65D62" w:rsidP="00C65D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6,549,800.20</w:t>
            </w:r>
          </w:p>
        </w:tc>
      </w:tr>
    </w:tbl>
    <w:p w:rsidR="00103ED3" w:rsidRPr="00D31094" w:rsidRDefault="00103ED3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:rsidR="00C65D62" w:rsidRPr="00D31094" w:rsidRDefault="00C65D62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:rsidR="00C65D62" w:rsidRPr="00D31094" w:rsidRDefault="00C65D62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:rsidR="00C65D62" w:rsidRPr="00D31094" w:rsidRDefault="00C65D62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:rsidR="00C65D62" w:rsidRPr="00D31094" w:rsidRDefault="00C65D62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:rsidR="00C65D62" w:rsidRPr="00D31094" w:rsidRDefault="00C65D62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:rsidR="00C65D62" w:rsidRPr="00D31094" w:rsidRDefault="00C65D62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:rsidR="00C65D62" w:rsidRPr="00D31094" w:rsidRDefault="00C65D62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:rsidR="00C65D62" w:rsidRPr="00D31094" w:rsidRDefault="00C65D62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:rsidR="00C65D62" w:rsidRPr="00D31094" w:rsidRDefault="00C65D62" w:rsidP="00841AB3">
      <w:pPr>
        <w:numPr>
          <w:ilvl w:val="0"/>
          <w:numId w:val="14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 w:rsidRPr="00D31094">
        <w:rPr>
          <w:rFonts w:ascii="Angsana New" w:hAnsi="Angsana New"/>
          <w:b/>
          <w:bCs/>
          <w:sz w:val="30"/>
          <w:szCs w:val="30"/>
          <w:lang w:val="en-US"/>
        </w:rPr>
        <w:t>/</w:t>
      </w:r>
      <w:r w:rsidRPr="00D31094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</w:t>
      </w:r>
      <w:r w:rsidRPr="00D31094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C65D62" w:rsidRPr="00D31094" w:rsidRDefault="00C65D62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1559"/>
        <w:gridCol w:w="1560"/>
        <w:gridCol w:w="1559"/>
        <w:gridCol w:w="1559"/>
      </w:tblGrid>
      <w:tr w:rsidR="006A0C3B" w:rsidRPr="00D31094" w:rsidTr="003502E7">
        <w:trPr>
          <w:trHeight w:val="380"/>
          <w:tblHeader/>
        </w:trPr>
        <w:tc>
          <w:tcPr>
            <w:tcW w:w="3260" w:type="dxa"/>
          </w:tcPr>
          <w:p w:rsidR="006A0C3B" w:rsidRPr="00D31094" w:rsidRDefault="006A0C3B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6A0C3B" w:rsidRPr="00D31094" w:rsidRDefault="006A0C3B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6A0C3B" w:rsidRPr="00D31094" w:rsidRDefault="006A0C3B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6A0C3B" w:rsidRPr="00D31094" w:rsidRDefault="006A0C3B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(หน่วย</w:t>
            </w: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:</w:t>
            </w: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3502E7" w:rsidRPr="00D31094" w:rsidTr="0083251E">
        <w:trPr>
          <w:trHeight w:val="380"/>
          <w:tblHeader/>
        </w:trPr>
        <w:tc>
          <w:tcPr>
            <w:tcW w:w="3260" w:type="dxa"/>
          </w:tcPr>
          <w:p w:rsidR="003502E7" w:rsidRPr="00D31094" w:rsidRDefault="003502E7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2E7" w:rsidRPr="00D31094" w:rsidRDefault="003502E7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2E7" w:rsidRPr="00D31094" w:rsidRDefault="003502E7" w:rsidP="003502E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2E7" w:rsidRPr="00D31094" w:rsidRDefault="003502E7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6A0C3B" w:rsidRPr="00D31094" w:rsidTr="0083251E">
        <w:trPr>
          <w:trHeight w:val="380"/>
          <w:tblHeader/>
        </w:trPr>
        <w:tc>
          <w:tcPr>
            <w:tcW w:w="3260" w:type="dxa"/>
          </w:tcPr>
          <w:p w:rsidR="006A0C3B" w:rsidRPr="00D31094" w:rsidRDefault="006A0C3B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6A0C3B" w:rsidRPr="00D31094" w:rsidRDefault="006A0C3B" w:rsidP="00662A3E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0C3B" w:rsidRPr="00D31094" w:rsidRDefault="006A0C3B" w:rsidP="00662A3E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1094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D3109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31094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D3109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D310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31094">
              <w:rPr>
                <w:rFonts w:ascii="Angsana New" w:hAnsi="Angsana New"/>
                <w:sz w:val="24"/>
                <w:szCs w:val="24"/>
              </w:rPr>
              <w:t>/</w:t>
            </w:r>
            <w:r w:rsidRPr="00D31094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D31094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D31094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6A0C3B" w:rsidRPr="00D31094" w:rsidRDefault="006A0C3B" w:rsidP="00662A3E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A0C3B" w:rsidRPr="00D31094" w:rsidTr="00662A3E">
        <w:trPr>
          <w:tblHeader/>
        </w:trPr>
        <w:tc>
          <w:tcPr>
            <w:tcW w:w="3260" w:type="dxa"/>
          </w:tcPr>
          <w:p w:rsidR="006A0C3B" w:rsidRPr="00D31094" w:rsidRDefault="006A0C3B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A0C3B" w:rsidRPr="00D31094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6A0C3B" w:rsidRPr="00D31094" w:rsidRDefault="001119E2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6A0C3B"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6A0C3B" w:rsidRPr="00D31094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กำไรหรือขาดทุน</w:t>
            </w:r>
          </w:p>
          <w:p w:rsidR="006A0C3B" w:rsidRPr="00D31094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A0C3B" w:rsidRPr="00D31094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0C3B" w:rsidRPr="00D31094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6A0C3B" w:rsidRPr="00D31094" w:rsidRDefault="001119E2" w:rsidP="006A0C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6A0C3B"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</w:tr>
      <w:tr w:rsidR="009D15C4" w:rsidRPr="00D31094" w:rsidTr="00103ED3">
        <w:trPr>
          <w:trHeight w:val="399"/>
          <w:tblHeader/>
        </w:trPr>
        <w:tc>
          <w:tcPr>
            <w:tcW w:w="3260" w:type="dxa"/>
          </w:tcPr>
          <w:p w:rsidR="009D15C4" w:rsidRPr="00D31094" w:rsidRDefault="009D15C4" w:rsidP="00E04DD7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9D15C4" w:rsidRPr="00D31094" w:rsidRDefault="009D15C4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9D15C4" w:rsidRPr="00D31094" w:rsidRDefault="009D15C4" w:rsidP="00CC2AA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9D15C4" w:rsidRPr="00D31094" w:rsidRDefault="009D15C4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9D15C4" w:rsidRPr="00D31094" w:rsidTr="00103ED3">
        <w:trPr>
          <w:trHeight w:val="413"/>
        </w:trPr>
        <w:tc>
          <w:tcPr>
            <w:tcW w:w="3260" w:type="dxa"/>
          </w:tcPr>
          <w:p w:rsidR="009D15C4" w:rsidRPr="00D31094" w:rsidRDefault="009D15C4" w:rsidP="00E04DD7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310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9D15C4" w:rsidRPr="00D31094" w:rsidRDefault="009D15C4" w:rsidP="00E04DD7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9D15C4" w:rsidRPr="00D31094" w:rsidRDefault="009D15C4" w:rsidP="00E04DD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9D15C4" w:rsidRPr="00D31094" w:rsidRDefault="009D15C4" w:rsidP="00E04DD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9D15C4" w:rsidRPr="00D31094" w:rsidRDefault="009D15C4" w:rsidP="00E04DD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9E2" w:rsidRPr="00D31094" w:rsidTr="001119E2">
        <w:trPr>
          <w:trHeight w:val="385"/>
        </w:trPr>
        <w:tc>
          <w:tcPr>
            <w:tcW w:w="3260" w:type="dxa"/>
          </w:tcPr>
          <w:p w:rsidR="001119E2" w:rsidRPr="00D31094" w:rsidRDefault="001119E2" w:rsidP="001119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D3109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D31094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  <w:r w:rsidRPr="00D3109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970,091.43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(540,967.89)</w:t>
            </w:r>
          </w:p>
        </w:tc>
        <w:tc>
          <w:tcPr>
            <w:tcW w:w="1559" w:type="dxa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</w:tr>
      <w:tr w:rsidR="001119E2" w:rsidRPr="00D31094" w:rsidTr="001119E2">
        <w:trPr>
          <w:trHeight w:val="385"/>
        </w:trPr>
        <w:tc>
          <w:tcPr>
            <w:tcW w:w="3260" w:type="dxa"/>
          </w:tcPr>
          <w:p w:rsidR="001119E2" w:rsidRPr="00D31094" w:rsidRDefault="001119E2" w:rsidP="001119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D3109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939,576.70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2,750,492.91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3,690,069.61</w:t>
            </w:r>
          </w:p>
        </w:tc>
      </w:tr>
      <w:tr w:rsidR="001119E2" w:rsidRPr="00D31094" w:rsidTr="001119E2">
        <w:trPr>
          <w:trHeight w:val="385"/>
        </w:trPr>
        <w:tc>
          <w:tcPr>
            <w:tcW w:w="3260" w:type="dxa"/>
            <w:tcBorders>
              <w:bottom w:val="nil"/>
            </w:tcBorders>
          </w:tcPr>
          <w:p w:rsidR="001119E2" w:rsidRPr="00D31094" w:rsidRDefault="001119E2" w:rsidP="001119E2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2,140,116.60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364,266.60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D31094" w:rsidRDefault="001119E2" w:rsidP="001119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(302,989.40)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D31094" w:rsidRDefault="001119E2" w:rsidP="001119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2,201,393.80</w:t>
            </w:r>
          </w:p>
        </w:tc>
      </w:tr>
      <w:tr w:rsidR="001119E2" w:rsidRPr="00D31094" w:rsidTr="001119E2">
        <w:trPr>
          <w:trHeight w:val="385"/>
        </w:trPr>
        <w:tc>
          <w:tcPr>
            <w:tcW w:w="3260" w:type="dxa"/>
            <w:tcBorders>
              <w:bottom w:val="nil"/>
            </w:tcBorders>
          </w:tcPr>
          <w:p w:rsidR="001119E2" w:rsidRPr="00D31094" w:rsidRDefault="001119E2" w:rsidP="001119E2">
            <w:pPr>
              <w:ind w:right="-79" w:firstLine="6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10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4,049,784.73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2,573,791.62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1119E2" w:rsidRPr="00D31094" w:rsidRDefault="001119E2" w:rsidP="001119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(302,989.40)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6,320,586.95</w:t>
            </w:r>
          </w:p>
        </w:tc>
      </w:tr>
    </w:tbl>
    <w:p w:rsidR="00C65D62" w:rsidRPr="00D31094" w:rsidRDefault="00C65D62" w:rsidP="001119E2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1119E2" w:rsidRPr="00D31094" w:rsidRDefault="001119E2" w:rsidP="001119E2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D31094">
        <w:rPr>
          <w:rFonts w:ascii="Angsana New" w:hAnsi="Angsana New" w:hint="cs"/>
          <w:sz w:val="30"/>
          <w:szCs w:val="30"/>
        </w:rPr>
        <w:t xml:space="preserve"> </w:t>
      </w:r>
    </w:p>
    <w:tbl>
      <w:tblPr>
        <w:tblW w:w="948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260"/>
        <w:gridCol w:w="1559"/>
        <w:gridCol w:w="1499"/>
        <w:gridCol w:w="61"/>
        <w:gridCol w:w="1559"/>
        <w:gridCol w:w="1548"/>
      </w:tblGrid>
      <w:tr w:rsidR="001119E2" w:rsidRPr="00D31094" w:rsidTr="00C836E0">
        <w:trPr>
          <w:trHeight w:val="380"/>
          <w:tblHeader/>
        </w:trPr>
        <w:tc>
          <w:tcPr>
            <w:tcW w:w="3260" w:type="dxa"/>
          </w:tcPr>
          <w:p w:rsidR="001119E2" w:rsidRPr="00D31094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119E2" w:rsidRPr="00D31094" w:rsidRDefault="001119E2" w:rsidP="00C836E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119E2" w:rsidRPr="00D31094" w:rsidRDefault="001119E2" w:rsidP="00C836E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1119E2" w:rsidRPr="00D31094" w:rsidRDefault="001119E2" w:rsidP="00C836E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(หน่วย</w:t>
            </w: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:</w:t>
            </w: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1119E2" w:rsidRPr="00D31094" w:rsidTr="00C836E0">
        <w:trPr>
          <w:trHeight w:val="380"/>
          <w:tblHeader/>
        </w:trPr>
        <w:tc>
          <w:tcPr>
            <w:tcW w:w="3260" w:type="dxa"/>
          </w:tcPr>
          <w:p w:rsidR="001119E2" w:rsidRPr="00D31094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19E2" w:rsidRPr="00D31094" w:rsidRDefault="001119E2" w:rsidP="00C836E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119E2" w:rsidRPr="00D31094" w:rsidTr="00C836E0">
        <w:trPr>
          <w:trHeight w:val="380"/>
          <w:tblHeader/>
        </w:trPr>
        <w:tc>
          <w:tcPr>
            <w:tcW w:w="3260" w:type="dxa"/>
          </w:tcPr>
          <w:p w:rsidR="001119E2" w:rsidRPr="00D31094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1119E2" w:rsidRPr="00D31094" w:rsidRDefault="001119E2" w:rsidP="00C836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119E2" w:rsidRPr="00D31094" w:rsidRDefault="001119E2" w:rsidP="00C836E0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1094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D3109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31094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D3109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D310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31094">
              <w:rPr>
                <w:rFonts w:ascii="Angsana New" w:hAnsi="Angsana New"/>
                <w:sz w:val="26"/>
                <w:szCs w:val="26"/>
              </w:rPr>
              <w:t>/</w:t>
            </w:r>
            <w:r w:rsidRPr="00D31094">
              <w:rPr>
                <w:rFonts w:ascii="Angsana New" w:hAnsi="Angsana New"/>
                <w:sz w:val="26"/>
                <w:szCs w:val="26"/>
                <w:cs/>
              </w:rPr>
              <w:t xml:space="preserve"> รายได</w:t>
            </w:r>
            <w:r w:rsidRPr="00D31094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D31094">
              <w:rPr>
                <w:rFonts w:ascii="Angsana New" w:hAnsi="Angsana New"/>
                <w:sz w:val="26"/>
                <w:szCs w:val="26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1119E2" w:rsidRPr="00D31094" w:rsidRDefault="001119E2" w:rsidP="00C836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119E2" w:rsidRPr="00D31094" w:rsidTr="00C836E0">
        <w:trPr>
          <w:tblHeader/>
        </w:trPr>
        <w:tc>
          <w:tcPr>
            <w:tcW w:w="3260" w:type="dxa"/>
          </w:tcPr>
          <w:p w:rsidR="001119E2" w:rsidRPr="00D31094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กำไรหรือขาดทุน</w:t>
            </w:r>
          </w:p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กำไรขาดทุน เบ็ดเสร็จอื่น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3E258D"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9A6307"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กันยายน</w:t>
            </w:r>
            <w:r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2562</w:t>
            </w:r>
          </w:p>
        </w:tc>
      </w:tr>
      <w:tr w:rsidR="001119E2" w:rsidRPr="00D31094" w:rsidTr="00C836E0">
        <w:trPr>
          <w:trHeight w:val="399"/>
          <w:tblHeader/>
        </w:trPr>
        <w:tc>
          <w:tcPr>
            <w:tcW w:w="3260" w:type="dxa"/>
          </w:tcPr>
          <w:p w:rsidR="001119E2" w:rsidRPr="00D31094" w:rsidRDefault="001119E2" w:rsidP="00C836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1119E2" w:rsidRPr="00D31094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1119E2" w:rsidRPr="00D31094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3109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3109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2442CB" w:rsidRPr="00D31094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EC56C2" w:rsidRPr="00D31094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D31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:rsidR="001119E2" w:rsidRPr="00D31094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1119E2" w:rsidRPr="00D31094" w:rsidTr="00C836E0">
        <w:trPr>
          <w:trHeight w:val="413"/>
        </w:trPr>
        <w:tc>
          <w:tcPr>
            <w:tcW w:w="3260" w:type="dxa"/>
          </w:tcPr>
          <w:p w:rsidR="001119E2" w:rsidRPr="00D31094" w:rsidRDefault="001119E2" w:rsidP="00C836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310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1119E2" w:rsidRPr="00D31094" w:rsidRDefault="001119E2" w:rsidP="00C836E0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1119E2" w:rsidRPr="00D31094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119E2" w:rsidRPr="00D31094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:rsidR="001119E2" w:rsidRPr="00D31094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2164" w:rsidRPr="00D31094" w:rsidTr="00D62713">
        <w:trPr>
          <w:trHeight w:val="385"/>
        </w:trPr>
        <w:tc>
          <w:tcPr>
            <w:tcW w:w="3260" w:type="dxa"/>
          </w:tcPr>
          <w:p w:rsidR="000B2164" w:rsidRPr="00D31094" w:rsidRDefault="000B2164" w:rsidP="000B2164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D3109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D31094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  <w:r w:rsidRPr="00D3109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B2164" w:rsidRPr="00D31094" w:rsidRDefault="000B2164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B2164" w:rsidRPr="00D31094" w:rsidRDefault="00EA4A35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(38</w:t>
            </w: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3109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923.42)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B2164" w:rsidRPr="00D31094" w:rsidRDefault="00EA4A35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B2164" w:rsidRPr="00D31094" w:rsidRDefault="00EA4A35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390,200.12</w:t>
            </w:r>
          </w:p>
        </w:tc>
      </w:tr>
      <w:tr w:rsidR="000B2164" w:rsidRPr="00D31094" w:rsidTr="00D62713">
        <w:trPr>
          <w:trHeight w:val="385"/>
        </w:trPr>
        <w:tc>
          <w:tcPr>
            <w:tcW w:w="3260" w:type="dxa"/>
          </w:tcPr>
          <w:p w:rsidR="000B2164" w:rsidRPr="00D31094" w:rsidRDefault="000B2164" w:rsidP="000B2164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D3109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B2164" w:rsidRPr="00D31094" w:rsidRDefault="000B2164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3,679,960.77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B2164" w:rsidRPr="00D31094" w:rsidRDefault="00EA4A35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784</w:t>
            </w: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3109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054.18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B2164" w:rsidRPr="00D31094" w:rsidRDefault="00EA4A35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B2164" w:rsidRPr="00D31094" w:rsidRDefault="00EA4A35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4,464,014.95</w:t>
            </w:r>
          </w:p>
        </w:tc>
      </w:tr>
      <w:tr w:rsidR="000B2164" w:rsidRPr="00D31094" w:rsidTr="00D62713">
        <w:trPr>
          <w:trHeight w:val="385"/>
        </w:trPr>
        <w:tc>
          <w:tcPr>
            <w:tcW w:w="3260" w:type="dxa"/>
          </w:tcPr>
          <w:p w:rsidR="000B2164" w:rsidRPr="00D31094" w:rsidRDefault="000B2164" w:rsidP="000B2164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B2164" w:rsidRPr="00D31094" w:rsidRDefault="000B2164" w:rsidP="000B21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2,193,869.60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B2164" w:rsidRPr="00D31094" w:rsidRDefault="00EA4A35" w:rsidP="000B21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(597</w:t>
            </w: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3109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265.71)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B2164" w:rsidRPr="00D31094" w:rsidRDefault="00EA4A35" w:rsidP="000B21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B2164" w:rsidRPr="00D31094" w:rsidRDefault="00EA4A35" w:rsidP="000B21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1,596,603.89</w:t>
            </w:r>
          </w:p>
        </w:tc>
      </w:tr>
      <w:tr w:rsidR="00EA4A35" w:rsidRPr="00D31094" w:rsidTr="00D62713">
        <w:trPr>
          <w:trHeight w:val="385"/>
        </w:trPr>
        <w:tc>
          <w:tcPr>
            <w:tcW w:w="3260" w:type="dxa"/>
          </w:tcPr>
          <w:p w:rsidR="00EA4A35" w:rsidRPr="00D31094" w:rsidRDefault="00EA4A35" w:rsidP="003B29F8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6,302,953.91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147,865.05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6,450,818.96</w:t>
            </w:r>
          </w:p>
        </w:tc>
      </w:tr>
      <w:tr w:rsidR="00EA4A35" w:rsidRPr="00D31094" w:rsidTr="00D31094">
        <w:trPr>
          <w:trHeight w:val="385"/>
        </w:trPr>
        <w:tc>
          <w:tcPr>
            <w:tcW w:w="3260" w:type="dxa"/>
          </w:tcPr>
          <w:p w:rsidR="00EA4A35" w:rsidRPr="00D31094" w:rsidRDefault="00EA4A35" w:rsidP="003B29F8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D310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A4A35" w:rsidRPr="00D31094" w:rsidTr="00D31094">
        <w:trPr>
          <w:trHeight w:val="385"/>
        </w:trPr>
        <w:tc>
          <w:tcPr>
            <w:tcW w:w="3260" w:type="dxa"/>
            <w:shd w:val="clear" w:color="auto" w:fill="auto"/>
          </w:tcPr>
          <w:p w:rsidR="00EA4A35" w:rsidRPr="00D31094" w:rsidRDefault="00FC64EE" w:rsidP="003B29F8">
            <w:pPr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(1,404.97)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(1,404.97)</w:t>
            </w:r>
          </w:p>
        </w:tc>
      </w:tr>
      <w:tr w:rsidR="00EA4A35" w:rsidRPr="00D31094" w:rsidTr="00D31094">
        <w:trPr>
          <w:trHeight w:val="385"/>
        </w:trPr>
        <w:tc>
          <w:tcPr>
            <w:tcW w:w="3260" w:type="dxa"/>
            <w:shd w:val="clear" w:color="auto" w:fill="auto"/>
          </w:tcPr>
          <w:p w:rsidR="00EA4A35" w:rsidRPr="00D31094" w:rsidRDefault="00EA4A35" w:rsidP="003B29F8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A4A35" w:rsidRPr="00D31094" w:rsidRDefault="00D62713" w:rsidP="003B29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(1,404.97)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EA4A35" w:rsidRPr="00D31094" w:rsidRDefault="00D62713" w:rsidP="003B29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(1,404.97)</w:t>
            </w:r>
          </w:p>
        </w:tc>
      </w:tr>
      <w:tr w:rsidR="00EA4A35" w:rsidRPr="00D31094" w:rsidTr="00D31094">
        <w:trPr>
          <w:trHeight w:val="385"/>
        </w:trPr>
        <w:tc>
          <w:tcPr>
            <w:tcW w:w="3260" w:type="dxa"/>
            <w:shd w:val="clear" w:color="auto" w:fill="auto"/>
          </w:tcPr>
          <w:p w:rsidR="00EA4A35" w:rsidRPr="00D31094" w:rsidRDefault="00EA4A35" w:rsidP="003B29F8">
            <w:pPr>
              <w:ind w:left="162" w:right="-79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A4A35" w:rsidRPr="00D31094" w:rsidRDefault="00DD4CF1" w:rsidP="003B29F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6,302,953.91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147,865.05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(1,404.97)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EA4A35" w:rsidRPr="00D31094" w:rsidRDefault="00EA4A35" w:rsidP="003B29F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6,449,413.99</w:t>
            </w:r>
          </w:p>
        </w:tc>
      </w:tr>
    </w:tbl>
    <w:p w:rsidR="001119E2" w:rsidRPr="00D31094" w:rsidRDefault="001119E2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p w:rsidR="00166C15" w:rsidRPr="00D31094" w:rsidRDefault="00166C15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p w:rsidR="00166C15" w:rsidRPr="00D31094" w:rsidRDefault="00166C15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p w:rsidR="00166C15" w:rsidRPr="00D31094" w:rsidRDefault="00166C15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p w:rsidR="00166C15" w:rsidRPr="00D31094" w:rsidRDefault="00166C15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p w:rsidR="00166C15" w:rsidRPr="00D31094" w:rsidRDefault="00166C15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p w:rsidR="00166C15" w:rsidRPr="00D31094" w:rsidRDefault="00166C15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p w:rsidR="00166C15" w:rsidRPr="00D31094" w:rsidRDefault="00166C15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p w:rsidR="00166C15" w:rsidRPr="00D31094" w:rsidRDefault="00166C15" w:rsidP="00166C15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 w:rsidRPr="00D31094">
        <w:rPr>
          <w:rFonts w:ascii="Angsana New" w:hAnsi="Angsana New"/>
          <w:b/>
          <w:bCs/>
          <w:sz w:val="30"/>
          <w:szCs w:val="30"/>
          <w:lang w:val="en-US"/>
        </w:rPr>
        <w:t>/</w:t>
      </w:r>
      <w:r w:rsidRPr="00D31094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</w:t>
      </w:r>
      <w:r w:rsidRPr="00D31094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1559"/>
        <w:gridCol w:w="1560"/>
        <w:gridCol w:w="1559"/>
        <w:gridCol w:w="1559"/>
      </w:tblGrid>
      <w:tr w:rsidR="001119E2" w:rsidRPr="00D31094" w:rsidTr="002A4654">
        <w:trPr>
          <w:trHeight w:val="380"/>
          <w:tblHeader/>
        </w:trPr>
        <w:tc>
          <w:tcPr>
            <w:tcW w:w="3260" w:type="dxa"/>
          </w:tcPr>
          <w:p w:rsidR="001119E2" w:rsidRPr="00D31094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(หน่วย</w:t>
            </w: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:</w:t>
            </w: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1C22B4" w:rsidRPr="00D31094" w:rsidTr="002A4654">
        <w:trPr>
          <w:trHeight w:val="380"/>
          <w:tblHeader/>
        </w:trPr>
        <w:tc>
          <w:tcPr>
            <w:tcW w:w="3260" w:type="dxa"/>
          </w:tcPr>
          <w:p w:rsidR="001C22B4" w:rsidRPr="00D31094" w:rsidRDefault="001C22B4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22B4" w:rsidRPr="00D31094" w:rsidRDefault="002A4654" w:rsidP="00C836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109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119E2" w:rsidRPr="00D31094" w:rsidTr="002A4654">
        <w:trPr>
          <w:trHeight w:val="380"/>
          <w:tblHeader/>
        </w:trPr>
        <w:tc>
          <w:tcPr>
            <w:tcW w:w="3260" w:type="dxa"/>
          </w:tcPr>
          <w:p w:rsidR="001119E2" w:rsidRPr="00D31094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1119E2" w:rsidRPr="00D31094" w:rsidRDefault="001119E2" w:rsidP="00C836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9E2" w:rsidRPr="00D31094" w:rsidRDefault="001119E2" w:rsidP="00C836E0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1094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D3109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31094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D3109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D310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31094">
              <w:rPr>
                <w:rFonts w:ascii="Angsana New" w:hAnsi="Angsana New"/>
                <w:sz w:val="24"/>
                <w:szCs w:val="24"/>
              </w:rPr>
              <w:t>/</w:t>
            </w:r>
            <w:r w:rsidRPr="00D31094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D31094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D31094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1119E2" w:rsidRPr="00D31094" w:rsidRDefault="001119E2" w:rsidP="00C836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119E2" w:rsidRPr="00D31094" w:rsidTr="00C836E0">
        <w:trPr>
          <w:tblHeader/>
        </w:trPr>
        <w:tc>
          <w:tcPr>
            <w:tcW w:w="3260" w:type="dxa"/>
          </w:tcPr>
          <w:p w:rsidR="001119E2" w:rsidRPr="00D31094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กำไรหรือขาดทุน</w:t>
            </w:r>
          </w:p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1119E2" w:rsidRPr="00D31094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D3109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</w:tr>
      <w:tr w:rsidR="001119E2" w:rsidRPr="00D31094" w:rsidTr="00C836E0">
        <w:trPr>
          <w:trHeight w:val="399"/>
          <w:tblHeader/>
        </w:trPr>
        <w:tc>
          <w:tcPr>
            <w:tcW w:w="3260" w:type="dxa"/>
          </w:tcPr>
          <w:p w:rsidR="001119E2" w:rsidRPr="00D31094" w:rsidRDefault="001119E2" w:rsidP="00C836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1119E2" w:rsidRPr="00D31094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119E2" w:rsidRPr="00D31094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1119E2" w:rsidRPr="00D31094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1119E2" w:rsidRPr="00D31094" w:rsidTr="00C836E0">
        <w:trPr>
          <w:trHeight w:val="413"/>
        </w:trPr>
        <w:tc>
          <w:tcPr>
            <w:tcW w:w="3260" w:type="dxa"/>
          </w:tcPr>
          <w:p w:rsidR="001119E2" w:rsidRPr="00D31094" w:rsidRDefault="001119E2" w:rsidP="00C836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310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1119E2" w:rsidRPr="00D31094" w:rsidRDefault="001119E2" w:rsidP="00C836E0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1119E2" w:rsidRPr="00D31094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119E2" w:rsidRPr="00D31094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119E2" w:rsidRPr="00D31094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9E2" w:rsidRPr="00D31094" w:rsidTr="00C836E0">
        <w:trPr>
          <w:trHeight w:val="385"/>
        </w:trPr>
        <w:tc>
          <w:tcPr>
            <w:tcW w:w="3260" w:type="dxa"/>
          </w:tcPr>
          <w:p w:rsidR="001119E2" w:rsidRPr="00D31094" w:rsidRDefault="001119E2" w:rsidP="001119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D3109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D31094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  <w:r w:rsidRPr="00D3109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970,091.43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(540,967.89)</w:t>
            </w:r>
          </w:p>
        </w:tc>
        <w:tc>
          <w:tcPr>
            <w:tcW w:w="1559" w:type="dxa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</w:tr>
      <w:tr w:rsidR="001119E2" w:rsidRPr="00D31094" w:rsidTr="00C836E0">
        <w:trPr>
          <w:trHeight w:val="385"/>
        </w:trPr>
        <w:tc>
          <w:tcPr>
            <w:tcW w:w="3260" w:type="dxa"/>
          </w:tcPr>
          <w:p w:rsidR="001119E2" w:rsidRPr="00D31094" w:rsidRDefault="001119E2" w:rsidP="001119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D3109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931,480.05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2,748,480.72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3,679,960.77</w:t>
            </w:r>
          </w:p>
        </w:tc>
      </w:tr>
      <w:tr w:rsidR="001119E2" w:rsidRPr="00D31094" w:rsidTr="00C836E0">
        <w:trPr>
          <w:trHeight w:val="385"/>
        </w:trPr>
        <w:tc>
          <w:tcPr>
            <w:tcW w:w="3260" w:type="dxa"/>
            <w:tcBorders>
              <w:bottom w:val="nil"/>
            </w:tcBorders>
          </w:tcPr>
          <w:p w:rsidR="001119E2" w:rsidRPr="00D31094" w:rsidRDefault="001119E2" w:rsidP="001119E2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31094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2,134,728.40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356,547.40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(297,406.20)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D31094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2,193,869.60</w:t>
            </w:r>
          </w:p>
        </w:tc>
      </w:tr>
      <w:tr w:rsidR="001119E2" w:rsidRPr="00D31094" w:rsidTr="00C836E0">
        <w:trPr>
          <w:trHeight w:val="385"/>
        </w:trPr>
        <w:tc>
          <w:tcPr>
            <w:tcW w:w="3260" w:type="dxa"/>
            <w:tcBorders>
              <w:bottom w:val="nil"/>
            </w:tcBorders>
          </w:tcPr>
          <w:p w:rsidR="001119E2" w:rsidRPr="00D31094" w:rsidRDefault="001119E2" w:rsidP="001119E2">
            <w:pPr>
              <w:ind w:right="-79" w:firstLine="6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10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4,036,299.88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2,564,060.23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1119E2" w:rsidRPr="00D31094" w:rsidRDefault="001119E2" w:rsidP="001119E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(297,406.20)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19E2" w:rsidRPr="00D31094" w:rsidRDefault="001119E2" w:rsidP="001119E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3109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6,302,953.91</w:t>
            </w:r>
          </w:p>
        </w:tc>
      </w:tr>
    </w:tbl>
    <w:p w:rsidR="001119E2" w:rsidRPr="00D31094" w:rsidRDefault="001119E2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p w:rsidR="009D15C4" w:rsidRPr="00D31094" w:rsidRDefault="009D15C4" w:rsidP="00166C15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6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59"/>
        <w:gridCol w:w="1559"/>
        <w:gridCol w:w="236"/>
        <w:gridCol w:w="1465"/>
        <w:gridCol w:w="236"/>
        <w:gridCol w:w="1465"/>
        <w:gridCol w:w="236"/>
        <w:gridCol w:w="1607"/>
        <w:gridCol w:w="6"/>
      </w:tblGrid>
      <w:tr w:rsidR="007B18B0" w:rsidRPr="00D31094" w:rsidTr="00C836E0">
        <w:tc>
          <w:tcPr>
            <w:tcW w:w="2759" w:type="dxa"/>
          </w:tcPr>
          <w:p w:rsidR="007B18B0" w:rsidRPr="00D31094" w:rsidRDefault="007B18B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:rsidR="007B18B0" w:rsidRPr="00D31094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B18B0" w:rsidRPr="00D31094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:rsidR="007B18B0" w:rsidRPr="00D31094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B18B0" w:rsidRPr="00D31094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:rsidR="007B18B0" w:rsidRPr="00D31094" w:rsidRDefault="007B18B0" w:rsidP="00C836E0">
            <w:pPr>
              <w:spacing w:line="360" w:lineRule="exact"/>
              <w:ind w:right="-6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B18B0" w:rsidRPr="00D31094" w:rsidTr="00C836E0">
        <w:trPr>
          <w:gridAfter w:val="1"/>
          <w:wAfter w:w="6" w:type="dxa"/>
        </w:trPr>
        <w:tc>
          <w:tcPr>
            <w:tcW w:w="2759" w:type="dxa"/>
          </w:tcPr>
          <w:p w:rsidR="007B18B0" w:rsidRPr="00D31094" w:rsidRDefault="007B18B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B18B0" w:rsidRPr="00D31094" w:rsidRDefault="007B18B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7B18B0" w:rsidRPr="00D31094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B18B0" w:rsidRPr="00D31094" w:rsidRDefault="007B18B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8B0" w:rsidRPr="00D31094" w:rsidTr="00C836E0">
        <w:tc>
          <w:tcPr>
            <w:tcW w:w="2759" w:type="dxa"/>
          </w:tcPr>
          <w:p w:rsidR="007B18B0" w:rsidRPr="00D31094" w:rsidRDefault="007B18B0" w:rsidP="007B18B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18B0" w:rsidRPr="00D31094" w:rsidRDefault="009A6307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szCs w:val="26"/>
              </w:rPr>
              <w:t xml:space="preserve">30 </w:t>
            </w:r>
            <w:r w:rsidRPr="00D31094">
              <w:rPr>
                <w:szCs w:val="26"/>
                <w:cs/>
              </w:rPr>
              <w:t xml:space="preserve">กันยายน </w:t>
            </w:r>
            <w:r w:rsidRPr="00D31094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7B18B0" w:rsidRPr="00D31094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18B0" w:rsidRPr="00D31094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color w:val="000000"/>
                <w:szCs w:val="26"/>
              </w:rPr>
              <w:t xml:space="preserve">31 </w:t>
            </w:r>
            <w:r w:rsidRPr="00D31094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 w:rsidRPr="00D31094">
              <w:rPr>
                <w:color w:val="000000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7B18B0" w:rsidRPr="00D31094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18B0" w:rsidRPr="00D31094" w:rsidRDefault="009A6307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szCs w:val="26"/>
              </w:rPr>
              <w:t xml:space="preserve">30 </w:t>
            </w:r>
            <w:r w:rsidRPr="00D31094">
              <w:rPr>
                <w:szCs w:val="26"/>
                <w:cs/>
              </w:rPr>
              <w:t xml:space="preserve">กันยายน </w:t>
            </w:r>
            <w:r w:rsidRPr="00D31094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7B18B0" w:rsidRPr="00D31094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18B0" w:rsidRPr="00D31094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color w:val="000000"/>
                <w:szCs w:val="26"/>
              </w:rPr>
              <w:t xml:space="preserve">31 </w:t>
            </w:r>
            <w:r w:rsidRPr="00D31094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 w:rsidRPr="00D31094">
              <w:rPr>
                <w:color w:val="000000"/>
                <w:szCs w:val="26"/>
              </w:rPr>
              <w:t>2561</w:t>
            </w:r>
          </w:p>
        </w:tc>
      </w:tr>
      <w:tr w:rsidR="004151A0" w:rsidRPr="00D31094" w:rsidTr="00D62713">
        <w:trPr>
          <w:trHeight w:val="203"/>
        </w:trPr>
        <w:tc>
          <w:tcPr>
            <w:tcW w:w="2759" w:type="dxa"/>
            <w:vAlign w:val="center"/>
          </w:tcPr>
          <w:p w:rsidR="004151A0" w:rsidRPr="00D31094" w:rsidRDefault="004151A0" w:rsidP="004151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1A0" w:rsidRPr="00D31094" w:rsidRDefault="00EA4A35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>998,641.33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>10,548,262.66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1A0" w:rsidRPr="00D31094" w:rsidRDefault="00EA4A35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:rsidR="004151A0" w:rsidRPr="00D31094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D31094">
              <w:rPr>
                <w:sz w:val="30"/>
                <w:szCs w:val="30"/>
                <w:cs/>
              </w:rPr>
              <w:t>9</w:t>
            </w:r>
            <w:r w:rsidRPr="00D31094">
              <w:rPr>
                <w:sz w:val="30"/>
                <w:szCs w:val="30"/>
              </w:rPr>
              <w:t>,</w:t>
            </w:r>
            <w:r w:rsidRPr="00D31094">
              <w:rPr>
                <w:sz w:val="30"/>
                <w:szCs w:val="30"/>
                <w:cs/>
              </w:rPr>
              <w:t>170</w:t>
            </w:r>
            <w:r w:rsidRPr="00D31094">
              <w:rPr>
                <w:sz w:val="30"/>
                <w:szCs w:val="30"/>
              </w:rPr>
              <w:t>,</w:t>
            </w:r>
            <w:r w:rsidRPr="00D31094">
              <w:rPr>
                <w:sz w:val="30"/>
                <w:szCs w:val="30"/>
                <w:cs/>
              </w:rPr>
              <w:t>514.35</w:t>
            </w:r>
          </w:p>
        </w:tc>
      </w:tr>
      <w:tr w:rsidR="004151A0" w:rsidRPr="00D31094" w:rsidTr="00D62713">
        <w:trPr>
          <w:trHeight w:val="149"/>
        </w:trPr>
        <w:tc>
          <w:tcPr>
            <w:tcW w:w="2759" w:type="dxa"/>
          </w:tcPr>
          <w:p w:rsidR="004151A0" w:rsidRPr="00D31094" w:rsidRDefault="004151A0" w:rsidP="004151A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EA4A35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 w:rsidRPr="00D31094">
              <w:rPr>
                <w:b/>
                <w:bCs/>
                <w:sz w:val="30"/>
                <w:szCs w:val="30"/>
              </w:rPr>
              <w:t>998,641.33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 w:rsidRPr="00D31094">
              <w:rPr>
                <w:b/>
                <w:bCs/>
                <w:sz w:val="30"/>
                <w:szCs w:val="30"/>
              </w:rPr>
              <w:t>10,548,262.66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EA4A35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 w:rsidRPr="00D31094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51A0" w:rsidRPr="00D31094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51A0" w:rsidRPr="00D31094" w:rsidRDefault="004151A0" w:rsidP="001F078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 w:rsidRPr="00D31094">
              <w:rPr>
                <w:b/>
                <w:bCs/>
                <w:sz w:val="30"/>
                <w:szCs w:val="30"/>
              </w:rPr>
              <w:t>9,170,514.35</w:t>
            </w:r>
          </w:p>
        </w:tc>
      </w:tr>
    </w:tbl>
    <w:p w:rsidR="007B18B0" w:rsidRPr="001C22B4" w:rsidRDefault="007B18B0" w:rsidP="007B18B0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18"/>
          <w:szCs w:val="18"/>
        </w:rPr>
      </w:pPr>
    </w:p>
    <w:p w:rsidR="006F30AD" w:rsidRPr="00D31094" w:rsidRDefault="006F30AD" w:rsidP="00166C15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เจ้า</w:t>
      </w:r>
      <w:r w:rsidRPr="00D31094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EB453D" w:rsidRPr="00D31094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6"/>
        <w:gridCol w:w="1465"/>
        <w:gridCol w:w="236"/>
        <w:gridCol w:w="1607"/>
        <w:gridCol w:w="6"/>
      </w:tblGrid>
      <w:tr w:rsidR="00C836E0" w:rsidRPr="00D31094" w:rsidTr="00C836E0">
        <w:trPr>
          <w:gridAfter w:val="1"/>
          <w:wAfter w:w="6" w:type="dxa"/>
        </w:trPr>
        <w:tc>
          <w:tcPr>
            <w:tcW w:w="2880" w:type="dxa"/>
          </w:tcPr>
          <w:p w:rsidR="00C836E0" w:rsidRPr="00D31094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:rsidR="00C836E0" w:rsidRPr="00D31094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C836E0" w:rsidRPr="00D31094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:rsidR="00C836E0" w:rsidRPr="00D31094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C836E0" w:rsidRPr="00D31094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</w:tcPr>
          <w:p w:rsidR="00C836E0" w:rsidRPr="00D31094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836E0" w:rsidRPr="00D31094" w:rsidTr="00C836E0">
        <w:trPr>
          <w:gridAfter w:val="1"/>
          <w:wAfter w:w="6" w:type="dxa"/>
        </w:trPr>
        <w:tc>
          <w:tcPr>
            <w:tcW w:w="2880" w:type="dxa"/>
          </w:tcPr>
          <w:p w:rsidR="00C836E0" w:rsidRPr="00D31094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</w:tcPr>
          <w:p w:rsidR="00C836E0" w:rsidRPr="00D31094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836E0" w:rsidRPr="00D31094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:rsidR="00C836E0" w:rsidRPr="00D31094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6E0" w:rsidRPr="00D31094" w:rsidTr="00C836E0">
        <w:tc>
          <w:tcPr>
            <w:tcW w:w="2880" w:type="dxa"/>
          </w:tcPr>
          <w:p w:rsidR="00C836E0" w:rsidRPr="00D31094" w:rsidRDefault="00C836E0" w:rsidP="00C836E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:rsidR="00C836E0" w:rsidRPr="00D31094" w:rsidRDefault="009A6307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szCs w:val="26"/>
              </w:rPr>
              <w:t xml:space="preserve">30 </w:t>
            </w:r>
            <w:r w:rsidRPr="00D31094">
              <w:rPr>
                <w:szCs w:val="26"/>
                <w:cs/>
              </w:rPr>
              <w:t xml:space="preserve">กันยายน </w:t>
            </w:r>
            <w:r w:rsidRPr="00D31094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836E0" w:rsidRPr="00D31094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C836E0" w:rsidRPr="00D31094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color w:val="000000"/>
                <w:szCs w:val="26"/>
              </w:rPr>
              <w:t xml:space="preserve">31 </w:t>
            </w:r>
            <w:r w:rsidRPr="00D31094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 w:rsidRPr="00D31094">
              <w:rPr>
                <w:color w:val="000000"/>
                <w:szCs w:val="26"/>
              </w:rPr>
              <w:t>2561</w:t>
            </w:r>
          </w:p>
        </w:tc>
        <w:tc>
          <w:tcPr>
            <w:tcW w:w="236" w:type="dxa"/>
          </w:tcPr>
          <w:p w:rsidR="00C836E0" w:rsidRPr="00D31094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C836E0" w:rsidRPr="00D31094" w:rsidRDefault="009A6307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szCs w:val="26"/>
              </w:rPr>
              <w:t xml:space="preserve">30 </w:t>
            </w:r>
            <w:r w:rsidRPr="00D31094">
              <w:rPr>
                <w:szCs w:val="26"/>
                <w:cs/>
              </w:rPr>
              <w:t xml:space="preserve">กันยายน </w:t>
            </w:r>
            <w:r w:rsidRPr="00D31094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836E0" w:rsidRPr="00D31094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6E0" w:rsidRPr="00D31094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D31094">
              <w:rPr>
                <w:color w:val="000000"/>
                <w:szCs w:val="26"/>
              </w:rPr>
              <w:t xml:space="preserve">31 </w:t>
            </w:r>
            <w:r w:rsidRPr="00D31094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 w:rsidRPr="00D31094">
              <w:rPr>
                <w:color w:val="000000"/>
                <w:szCs w:val="26"/>
              </w:rPr>
              <w:t>2561</w:t>
            </w:r>
          </w:p>
        </w:tc>
      </w:tr>
      <w:tr w:rsidR="00C836E0" w:rsidRPr="00D31094" w:rsidTr="00C836E0">
        <w:trPr>
          <w:trHeight w:val="203"/>
        </w:trPr>
        <w:tc>
          <w:tcPr>
            <w:tcW w:w="2880" w:type="dxa"/>
          </w:tcPr>
          <w:p w:rsidR="00C836E0" w:rsidRPr="00D31094" w:rsidRDefault="00C836E0" w:rsidP="00C836E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:rsidR="00C836E0" w:rsidRPr="00D31094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36E0" w:rsidRPr="00D31094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C836E0" w:rsidRPr="00D31094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36E0" w:rsidRPr="00D31094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36E0" w:rsidRPr="00D31094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C836E0" w:rsidRPr="00D31094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:rsidR="00C836E0" w:rsidRPr="00D31094" w:rsidRDefault="00C836E0" w:rsidP="00C836E0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4E32" w:rsidRPr="00D31094" w:rsidTr="00D62713">
        <w:trPr>
          <w:trHeight w:val="203"/>
        </w:trPr>
        <w:tc>
          <w:tcPr>
            <w:tcW w:w="2880" w:type="dxa"/>
          </w:tcPr>
          <w:p w:rsidR="009F4E32" w:rsidRPr="00D31094" w:rsidRDefault="009F4E32" w:rsidP="009F4E3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9F4E32" w:rsidRPr="00D31094" w:rsidRDefault="00EA4A35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1,333,175.06</w:t>
            </w:r>
          </w:p>
        </w:tc>
        <w:tc>
          <w:tcPr>
            <w:tcW w:w="236" w:type="dxa"/>
            <w:shd w:val="clear" w:color="auto" w:fill="auto"/>
          </w:tcPr>
          <w:p w:rsidR="009F4E32" w:rsidRPr="00D31094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9F4E32" w:rsidRPr="00D31094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836,320.00</w:t>
            </w:r>
          </w:p>
        </w:tc>
        <w:tc>
          <w:tcPr>
            <w:tcW w:w="236" w:type="dxa"/>
            <w:shd w:val="clear" w:color="auto" w:fill="auto"/>
          </w:tcPr>
          <w:p w:rsidR="009F4E32" w:rsidRPr="00D31094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9F4E32" w:rsidRPr="00D31094" w:rsidRDefault="00EA4A35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3,483,867.57</w:t>
            </w:r>
          </w:p>
        </w:tc>
        <w:tc>
          <w:tcPr>
            <w:tcW w:w="236" w:type="dxa"/>
            <w:vAlign w:val="center"/>
          </w:tcPr>
          <w:p w:rsidR="009F4E32" w:rsidRPr="00D31094" w:rsidRDefault="009F4E32" w:rsidP="009F4E3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:rsidR="009F4E32" w:rsidRPr="00D31094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4,667,451.79</w:t>
            </w:r>
          </w:p>
        </w:tc>
      </w:tr>
      <w:tr w:rsidR="009F4E32" w:rsidRPr="00D31094" w:rsidTr="00D62713">
        <w:trPr>
          <w:trHeight w:val="203"/>
        </w:trPr>
        <w:tc>
          <w:tcPr>
            <w:tcW w:w="2880" w:type="dxa"/>
          </w:tcPr>
          <w:p w:rsidR="009F4E32" w:rsidRPr="00D31094" w:rsidRDefault="009F4E32" w:rsidP="009F4E3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4E32" w:rsidRPr="00D31094" w:rsidRDefault="00EA4A35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8,946,223.09</w:t>
            </w:r>
          </w:p>
        </w:tc>
        <w:tc>
          <w:tcPr>
            <w:tcW w:w="236" w:type="dxa"/>
            <w:shd w:val="clear" w:color="auto" w:fill="auto"/>
          </w:tcPr>
          <w:p w:rsidR="009F4E32" w:rsidRPr="00D31094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:rsidR="009F4E32" w:rsidRPr="00D31094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20,369,931.83</w:t>
            </w:r>
          </w:p>
        </w:tc>
        <w:tc>
          <w:tcPr>
            <w:tcW w:w="236" w:type="dxa"/>
            <w:shd w:val="clear" w:color="auto" w:fill="auto"/>
          </w:tcPr>
          <w:p w:rsidR="009F4E32" w:rsidRPr="00D31094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9F4E32" w:rsidRPr="00D31094" w:rsidRDefault="00EA4A35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8,869,650.08</w:t>
            </w:r>
          </w:p>
        </w:tc>
        <w:tc>
          <w:tcPr>
            <w:tcW w:w="236" w:type="dxa"/>
            <w:vAlign w:val="center"/>
          </w:tcPr>
          <w:p w:rsidR="009F4E32" w:rsidRPr="00D31094" w:rsidRDefault="009F4E32" w:rsidP="009F4E3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:rsidR="009F4E32" w:rsidRPr="00D31094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20,240,081.44</w:t>
            </w:r>
          </w:p>
        </w:tc>
      </w:tr>
      <w:tr w:rsidR="009F4E32" w:rsidRPr="00D31094" w:rsidTr="00D62713">
        <w:trPr>
          <w:trHeight w:val="149"/>
        </w:trPr>
        <w:tc>
          <w:tcPr>
            <w:tcW w:w="2880" w:type="dxa"/>
          </w:tcPr>
          <w:p w:rsidR="009F4E32" w:rsidRPr="00D31094" w:rsidRDefault="009F4E32" w:rsidP="009F4E3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4E32" w:rsidRPr="00D31094" w:rsidRDefault="00EA4A35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10,279,398.15</w:t>
            </w:r>
          </w:p>
        </w:tc>
        <w:tc>
          <w:tcPr>
            <w:tcW w:w="236" w:type="dxa"/>
            <w:shd w:val="clear" w:color="auto" w:fill="auto"/>
          </w:tcPr>
          <w:p w:rsidR="009F4E32" w:rsidRPr="00D31094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4E32" w:rsidRPr="00D31094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21,206,251.83</w:t>
            </w:r>
          </w:p>
        </w:tc>
        <w:tc>
          <w:tcPr>
            <w:tcW w:w="236" w:type="dxa"/>
            <w:shd w:val="clear" w:color="auto" w:fill="auto"/>
          </w:tcPr>
          <w:p w:rsidR="009F4E32" w:rsidRPr="00D31094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4E32" w:rsidRPr="00D31094" w:rsidRDefault="00EA4A35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12,353,517.65</w:t>
            </w:r>
          </w:p>
        </w:tc>
        <w:tc>
          <w:tcPr>
            <w:tcW w:w="236" w:type="dxa"/>
            <w:vAlign w:val="center"/>
          </w:tcPr>
          <w:p w:rsidR="009F4E32" w:rsidRPr="00D31094" w:rsidRDefault="009F4E32" w:rsidP="009F4E3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4E32" w:rsidRPr="00D31094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24,907,533.23</w:t>
            </w:r>
          </w:p>
        </w:tc>
      </w:tr>
      <w:tr w:rsidR="004151A0" w:rsidRPr="00D31094" w:rsidTr="00D62713">
        <w:trPr>
          <w:trHeight w:val="149"/>
        </w:trPr>
        <w:tc>
          <w:tcPr>
            <w:tcW w:w="2880" w:type="dxa"/>
          </w:tcPr>
          <w:p w:rsidR="004151A0" w:rsidRPr="00D31094" w:rsidRDefault="004151A0" w:rsidP="004151A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4151A0" w:rsidRPr="00D31094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  <w:vAlign w:val="center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05DE2" w:rsidRPr="00D31094" w:rsidTr="00D62713">
        <w:trPr>
          <w:trHeight w:val="149"/>
        </w:trPr>
        <w:tc>
          <w:tcPr>
            <w:tcW w:w="2880" w:type="dxa"/>
            <w:shd w:val="clear" w:color="auto" w:fill="auto"/>
          </w:tcPr>
          <w:p w:rsidR="00405DE2" w:rsidRPr="00D31094" w:rsidRDefault="00405DE2" w:rsidP="00405DE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405DE2" w:rsidRPr="00D31094" w:rsidRDefault="00EA4A35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11,864,950.42</w:t>
            </w:r>
          </w:p>
        </w:tc>
        <w:tc>
          <w:tcPr>
            <w:tcW w:w="236" w:type="dxa"/>
            <w:shd w:val="clear" w:color="auto" w:fill="auto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3,301,780.46</w:t>
            </w:r>
          </w:p>
        </w:tc>
        <w:tc>
          <w:tcPr>
            <w:tcW w:w="236" w:type="dxa"/>
            <w:shd w:val="clear" w:color="auto" w:fill="auto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405DE2" w:rsidRPr="00D31094" w:rsidRDefault="00EA4A35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10,733,454.42</w:t>
            </w:r>
          </w:p>
        </w:tc>
        <w:tc>
          <w:tcPr>
            <w:tcW w:w="236" w:type="dxa"/>
            <w:vAlign w:val="center"/>
          </w:tcPr>
          <w:p w:rsidR="00405DE2" w:rsidRPr="00D31094" w:rsidRDefault="00405DE2" w:rsidP="00405DE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2,441,780.46</w:t>
            </w:r>
          </w:p>
        </w:tc>
      </w:tr>
      <w:tr w:rsidR="00405DE2" w:rsidRPr="00D31094" w:rsidTr="00D62713">
        <w:trPr>
          <w:trHeight w:val="149"/>
        </w:trPr>
        <w:tc>
          <w:tcPr>
            <w:tcW w:w="2880" w:type="dxa"/>
            <w:shd w:val="clear" w:color="auto" w:fill="auto"/>
          </w:tcPr>
          <w:p w:rsidR="00405DE2" w:rsidRPr="00D31094" w:rsidRDefault="00405DE2" w:rsidP="00405DE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405DE2" w:rsidRPr="00D31094" w:rsidRDefault="00EA4A35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1,329,845.19</w:t>
            </w:r>
          </w:p>
        </w:tc>
        <w:tc>
          <w:tcPr>
            <w:tcW w:w="236" w:type="dxa"/>
            <w:shd w:val="clear" w:color="auto" w:fill="auto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2,296,428.39</w:t>
            </w:r>
          </w:p>
        </w:tc>
        <w:tc>
          <w:tcPr>
            <w:tcW w:w="236" w:type="dxa"/>
            <w:shd w:val="clear" w:color="auto" w:fill="auto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405DE2" w:rsidRPr="00D31094" w:rsidRDefault="00EA4A35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1,303,238.04</w:t>
            </w:r>
          </w:p>
        </w:tc>
        <w:tc>
          <w:tcPr>
            <w:tcW w:w="236" w:type="dxa"/>
            <w:vAlign w:val="center"/>
          </w:tcPr>
          <w:p w:rsidR="00405DE2" w:rsidRPr="00D31094" w:rsidRDefault="00405DE2" w:rsidP="00405DE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2,273,536.16</w:t>
            </w:r>
          </w:p>
        </w:tc>
      </w:tr>
      <w:tr w:rsidR="00405DE2" w:rsidRPr="00D31094" w:rsidTr="00D62713">
        <w:trPr>
          <w:trHeight w:val="149"/>
        </w:trPr>
        <w:tc>
          <w:tcPr>
            <w:tcW w:w="2880" w:type="dxa"/>
            <w:shd w:val="clear" w:color="auto" w:fill="auto"/>
          </w:tcPr>
          <w:p w:rsidR="00405DE2" w:rsidRPr="00D31094" w:rsidRDefault="00405DE2" w:rsidP="00405DE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5DE2" w:rsidRPr="00D31094" w:rsidRDefault="00EA4A35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11,177,083.28</w:t>
            </w:r>
          </w:p>
        </w:tc>
        <w:tc>
          <w:tcPr>
            <w:tcW w:w="236" w:type="dxa"/>
            <w:shd w:val="clear" w:color="auto" w:fill="auto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5,968,804.21</w:t>
            </w:r>
          </w:p>
        </w:tc>
        <w:tc>
          <w:tcPr>
            <w:tcW w:w="236" w:type="dxa"/>
            <w:shd w:val="clear" w:color="auto" w:fill="auto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405DE2" w:rsidRPr="00D31094" w:rsidRDefault="00EA4A35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10,783,262.06</w:t>
            </w:r>
          </w:p>
        </w:tc>
        <w:tc>
          <w:tcPr>
            <w:tcW w:w="236" w:type="dxa"/>
            <w:vAlign w:val="center"/>
          </w:tcPr>
          <w:p w:rsidR="00405DE2" w:rsidRPr="00D31094" w:rsidRDefault="00405DE2" w:rsidP="00405DE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5,761,025.99</w:t>
            </w:r>
          </w:p>
        </w:tc>
      </w:tr>
      <w:tr w:rsidR="00405DE2" w:rsidRPr="00D31094" w:rsidTr="00D62713">
        <w:trPr>
          <w:trHeight w:val="149"/>
        </w:trPr>
        <w:tc>
          <w:tcPr>
            <w:tcW w:w="2880" w:type="dxa"/>
            <w:shd w:val="clear" w:color="auto" w:fill="auto"/>
          </w:tcPr>
          <w:p w:rsidR="00405DE2" w:rsidRPr="00D31094" w:rsidRDefault="00405DE2" w:rsidP="00405DE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5DE2" w:rsidRPr="00D31094" w:rsidRDefault="00EA4A35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24,371,878.89</w:t>
            </w:r>
          </w:p>
        </w:tc>
        <w:tc>
          <w:tcPr>
            <w:tcW w:w="236" w:type="dxa"/>
            <w:shd w:val="clear" w:color="auto" w:fill="auto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11,567,013.06</w:t>
            </w:r>
          </w:p>
        </w:tc>
        <w:tc>
          <w:tcPr>
            <w:tcW w:w="236" w:type="dxa"/>
            <w:shd w:val="clear" w:color="auto" w:fill="auto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DE2" w:rsidRPr="00D31094" w:rsidRDefault="00EA4A35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22,819,954.52</w:t>
            </w:r>
          </w:p>
        </w:tc>
        <w:tc>
          <w:tcPr>
            <w:tcW w:w="236" w:type="dxa"/>
            <w:vAlign w:val="center"/>
          </w:tcPr>
          <w:p w:rsidR="00405DE2" w:rsidRPr="00D31094" w:rsidRDefault="00405DE2" w:rsidP="00405DE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10,476,342.61</w:t>
            </w:r>
          </w:p>
        </w:tc>
      </w:tr>
      <w:tr w:rsidR="00405DE2" w:rsidRPr="00D31094" w:rsidTr="00D62713">
        <w:trPr>
          <w:trHeight w:val="149"/>
        </w:trPr>
        <w:tc>
          <w:tcPr>
            <w:tcW w:w="2880" w:type="dxa"/>
            <w:vAlign w:val="center"/>
          </w:tcPr>
          <w:p w:rsidR="00405DE2" w:rsidRPr="00D31094" w:rsidRDefault="00405DE2" w:rsidP="00405DE2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หนี้การค้าและ</w:t>
            </w: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หมุนเวียน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5DE2" w:rsidRPr="00D31094" w:rsidRDefault="00EA4A35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34,651,277.04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32,773,264.89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5DE2" w:rsidRPr="00D31094" w:rsidRDefault="00EA4A35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35,173,472.17</w:t>
            </w:r>
          </w:p>
        </w:tc>
        <w:tc>
          <w:tcPr>
            <w:tcW w:w="236" w:type="dxa"/>
            <w:vAlign w:val="bottom"/>
          </w:tcPr>
          <w:p w:rsidR="00405DE2" w:rsidRPr="00D31094" w:rsidRDefault="00405DE2" w:rsidP="00405DE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  <w:p w:rsidR="00405DE2" w:rsidRPr="00D31094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35,383,875.84</w:t>
            </w:r>
          </w:p>
        </w:tc>
      </w:tr>
    </w:tbl>
    <w:p w:rsidR="006F30AD" w:rsidRPr="00D31094" w:rsidRDefault="006F30AD" w:rsidP="00166C15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 w:rsidR="00C836E0" w:rsidRPr="00D31094">
        <w:rPr>
          <w:rFonts w:ascii="Angsana New" w:hAnsi="Angsana New" w:hint="cs"/>
          <w:b/>
          <w:bCs/>
          <w:sz w:val="30"/>
          <w:szCs w:val="30"/>
          <w:cs/>
        </w:rPr>
        <w:t>ยาวจากสถาบันการเงิน</w:t>
      </w:r>
    </w:p>
    <w:tbl>
      <w:tblPr>
        <w:tblW w:w="10008" w:type="dxa"/>
        <w:tblLook w:val="04A0" w:firstRow="1" w:lastRow="0" w:firstColumn="1" w:lastColumn="0" w:noHBand="0" w:noVBand="1"/>
      </w:tblPr>
      <w:tblGrid>
        <w:gridCol w:w="900"/>
        <w:gridCol w:w="1170"/>
        <w:gridCol w:w="2654"/>
        <w:gridCol w:w="1576"/>
        <w:gridCol w:w="1805"/>
        <w:gridCol w:w="266"/>
        <w:gridCol w:w="1637"/>
      </w:tblGrid>
      <w:tr w:rsidR="00C836E0" w:rsidRPr="00D31094" w:rsidTr="00C836E0">
        <w:tc>
          <w:tcPr>
            <w:tcW w:w="900" w:type="dxa"/>
          </w:tcPr>
          <w:p w:rsidR="00C836E0" w:rsidRPr="00D31094" w:rsidRDefault="00C836E0" w:rsidP="00166C15">
            <w:pPr>
              <w:pStyle w:val="ListParagraph"/>
              <w:numPr>
                <w:ilvl w:val="0"/>
                <w:numId w:val="35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31094">
              <w:rPr>
                <w:rFonts w:ascii="Angsana New" w:hAnsi="Angsana New"/>
                <w:sz w:val="30"/>
                <w:szCs w:val="30"/>
              </w:rPr>
              <w:t>: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836E0" w:rsidRPr="00D31094" w:rsidTr="00C836E0">
        <w:tc>
          <w:tcPr>
            <w:tcW w:w="900" w:type="dxa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836E0" w:rsidRPr="00D31094" w:rsidTr="00C836E0">
        <w:tc>
          <w:tcPr>
            <w:tcW w:w="900" w:type="dxa"/>
          </w:tcPr>
          <w:p w:rsidR="00C836E0" w:rsidRPr="00D31094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836E0" w:rsidRPr="00D31094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C836E0" w:rsidRPr="00D31094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C836E0" w:rsidRPr="00D31094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36E0" w:rsidRPr="00D31094" w:rsidRDefault="009A6307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36E0" w:rsidRPr="00D31094" w:rsidRDefault="00C836E0" w:rsidP="00FB7C83">
            <w:pPr>
              <w:ind w:right="-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FB7C83" w:rsidRPr="00D31094" w:rsidTr="00FB7C83">
        <w:tc>
          <w:tcPr>
            <w:tcW w:w="900" w:type="dxa"/>
          </w:tcPr>
          <w:p w:rsidR="00FB7C83" w:rsidRPr="00D31094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170" w:type="dxa"/>
            <w:shd w:val="clear" w:color="auto" w:fill="auto"/>
          </w:tcPr>
          <w:p w:rsidR="00FB7C83" w:rsidRPr="00D31094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654" w:type="dxa"/>
            <w:shd w:val="clear" w:color="auto" w:fill="auto"/>
          </w:tcPr>
          <w:p w:rsidR="00FB7C83" w:rsidRPr="00D31094" w:rsidRDefault="00FB7C83" w:rsidP="00C836E0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:rsidR="00FB7C83" w:rsidRPr="00D31094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:rsidR="00FB7C83" w:rsidRPr="00D31094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FB7C83" w:rsidRPr="00D31094" w:rsidRDefault="00FB7C83" w:rsidP="00C836E0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</w:tcPr>
          <w:p w:rsidR="00FB7C83" w:rsidRPr="00D31094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6E0" w:rsidRPr="00D31094" w:rsidTr="00D62713">
        <w:tc>
          <w:tcPr>
            <w:tcW w:w="900" w:type="dxa"/>
          </w:tcPr>
          <w:p w:rsidR="00C836E0" w:rsidRPr="00D31094" w:rsidRDefault="00C836E0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C836E0" w:rsidRPr="00D31094" w:rsidRDefault="00C836E0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654" w:type="dxa"/>
            <w:shd w:val="clear" w:color="auto" w:fill="auto"/>
          </w:tcPr>
          <w:p w:rsidR="00C836E0" w:rsidRPr="00D31094" w:rsidRDefault="00C836E0" w:rsidP="00C836E0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31094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D31094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D31094">
              <w:rPr>
                <w:rFonts w:ascii="Angsana New" w:hAnsi="Angsana New"/>
                <w:sz w:val="24"/>
                <w:szCs w:val="24"/>
                <w:cs/>
              </w:rPr>
              <w:t xml:space="preserve">งวด งวดที่ </w:t>
            </w:r>
            <w:r w:rsidRPr="00D31094">
              <w:rPr>
                <w:rFonts w:ascii="Angsana New" w:hAnsi="Angsana New"/>
                <w:sz w:val="24"/>
                <w:szCs w:val="24"/>
              </w:rPr>
              <w:t xml:space="preserve">1-6 </w:t>
            </w:r>
            <w:r w:rsidRPr="00D31094">
              <w:rPr>
                <w:rFonts w:ascii="Angsana New" w:hAnsi="Angsana New"/>
                <w:sz w:val="24"/>
                <w:szCs w:val="24"/>
                <w:cs/>
              </w:rPr>
              <w:t>ชำระคืน</w:t>
            </w:r>
            <w:r w:rsidRPr="00D31094">
              <w:rPr>
                <w:rFonts w:ascii="Angsana New" w:hAnsi="Angsana New" w:hint="cs"/>
                <w:sz w:val="24"/>
                <w:szCs w:val="24"/>
                <w:cs/>
              </w:rPr>
              <w:t>เฉพาะดอกเบี้ย</w:t>
            </w:r>
            <w:r w:rsidRPr="00D31094">
              <w:rPr>
                <w:rFonts w:ascii="Angsana New" w:hAnsi="Angsana New"/>
                <w:sz w:val="24"/>
                <w:szCs w:val="24"/>
                <w:cs/>
              </w:rPr>
              <w:t xml:space="preserve"> งวดที่ </w:t>
            </w:r>
            <w:r w:rsidRPr="00D31094">
              <w:rPr>
                <w:rFonts w:ascii="Angsana New" w:hAnsi="Angsana New"/>
                <w:sz w:val="24"/>
                <w:szCs w:val="24"/>
              </w:rPr>
              <w:t xml:space="preserve">7-84 </w:t>
            </w:r>
            <w:r w:rsidRPr="00D31094">
              <w:rPr>
                <w:rFonts w:ascii="Angsana New" w:hAnsi="Angsana New"/>
                <w:sz w:val="24"/>
                <w:szCs w:val="24"/>
                <w:cs/>
              </w:rPr>
              <w:t xml:space="preserve">ชำระงวดละ </w:t>
            </w:r>
            <w:r w:rsidRPr="00D31094">
              <w:rPr>
                <w:rFonts w:ascii="Angsana New" w:hAnsi="Angsana New"/>
                <w:sz w:val="24"/>
                <w:szCs w:val="24"/>
              </w:rPr>
              <w:t xml:space="preserve">1.07 </w:t>
            </w:r>
            <w:r w:rsidRPr="00D31094">
              <w:rPr>
                <w:rFonts w:ascii="Angsana New" w:hAnsi="Angsana New"/>
                <w:sz w:val="24"/>
                <w:szCs w:val="24"/>
                <w:cs/>
              </w:rPr>
              <w:t>ล้านบาท งวดสุดท้ายชำระเงินต้นพร้อมดอกเบี้ยส่วนที่เหลือ</w:t>
            </w:r>
          </w:p>
        </w:tc>
        <w:tc>
          <w:tcPr>
            <w:tcW w:w="1576" w:type="dxa"/>
            <w:shd w:val="clear" w:color="auto" w:fill="auto"/>
          </w:tcPr>
          <w:p w:rsidR="00C836E0" w:rsidRPr="00D31094" w:rsidRDefault="00C836E0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MLR – 1.00%</w:t>
            </w:r>
          </w:p>
        </w:tc>
        <w:tc>
          <w:tcPr>
            <w:tcW w:w="1805" w:type="dxa"/>
            <w:shd w:val="clear" w:color="auto" w:fill="auto"/>
          </w:tcPr>
          <w:p w:rsidR="00C836E0" w:rsidRPr="00D31094" w:rsidRDefault="008F62B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48,779,563.05</w:t>
            </w:r>
          </w:p>
        </w:tc>
        <w:tc>
          <w:tcPr>
            <w:tcW w:w="266" w:type="dxa"/>
            <w:shd w:val="clear" w:color="auto" w:fill="auto"/>
          </w:tcPr>
          <w:p w:rsidR="00C836E0" w:rsidRPr="00D31094" w:rsidRDefault="00C836E0" w:rsidP="00C836E0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:rsidR="00C836E0" w:rsidRPr="00D31094" w:rsidRDefault="00C836E0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29,000,000.00</w:t>
            </w:r>
          </w:p>
        </w:tc>
      </w:tr>
      <w:tr w:rsidR="00C836E0" w:rsidRPr="00D31094" w:rsidTr="00D62713">
        <w:trPr>
          <w:trHeight w:val="56"/>
        </w:trPr>
        <w:tc>
          <w:tcPr>
            <w:tcW w:w="4724" w:type="dxa"/>
            <w:gridSpan w:val="3"/>
          </w:tcPr>
          <w:p w:rsidR="00C836E0" w:rsidRPr="00D31094" w:rsidRDefault="00C836E0" w:rsidP="00C836E0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6" w:type="dxa"/>
            <w:shd w:val="clear" w:color="auto" w:fill="auto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C836E0" w:rsidRPr="00D31094" w:rsidRDefault="008F62B3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48,779,563.05</w:t>
            </w:r>
          </w:p>
        </w:tc>
        <w:tc>
          <w:tcPr>
            <w:tcW w:w="266" w:type="dxa"/>
            <w:shd w:val="clear" w:color="auto" w:fill="auto"/>
          </w:tcPr>
          <w:p w:rsidR="00C836E0" w:rsidRPr="00D31094" w:rsidRDefault="00C836E0" w:rsidP="00C836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C836E0" w:rsidRPr="00D31094" w:rsidRDefault="00C836E0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29,000,000.00</w:t>
            </w:r>
          </w:p>
        </w:tc>
      </w:tr>
      <w:tr w:rsidR="00C836E0" w:rsidRPr="00D31094" w:rsidTr="00D62713">
        <w:tc>
          <w:tcPr>
            <w:tcW w:w="6300" w:type="dxa"/>
            <w:gridSpan w:val="4"/>
          </w:tcPr>
          <w:p w:rsidR="00C836E0" w:rsidRPr="00D31094" w:rsidRDefault="00C836E0" w:rsidP="00C836E0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836E0" w:rsidRPr="00D31094" w:rsidRDefault="008F62B3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(10,626,017.35)</w:t>
            </w:r>
          </w:p>
        </w:tc>
        <w:tc>
          <w:tcPr>
            <w:tcW w:w="266" w:type="dxa"/>
            <w:shd w:val="clear" w:color="auto" w:fill="auto"/>
          </w:tcPr>
          <w:p w:rsidR="00C836E0" w:rsidRPr="00D31094" w:rsidRDefault="00C836E0" w:rsidP="00C836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836E0" w:rsidRPr="00D31094" w:rsidRDefault="00C836E0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(5,749,365.42)</w:t>
            </w:r>
          </w:p>
        </w:tc>
      </w:tr>
      <w:tr w:rsidR="00C836E0" w:rsidRPr="00D31094" w:rsidTr="00D62713">
        <w:tc>
          <w:tcPr>
            <w:tcW w:w="4724" w:type="dxa"/>
            <w:gridSpan w:val="3"/>
          </w:tcPr>
          <w:p w:rsidR="00C836E0" w:rsidRPr="00D31094" w:rsidRDefault="00C836E0" w:rsidP="00C836E0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76" w:type="dxa"/>
            <w:shd w:val="clear" w:color="auto" w:fill="auto"/>
          </w:tcPr>
          <w:p w:rsidR="00C836E0" w:rsidRPr="00D31094" w:rsidRDefault="00C836E0" w:rsidP="00C836E0">
            <w:pPr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C836E0" w:rsidRPr="00D31094" w:rsidRDefault="008F62B3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</w:rPr>
              <w:t>38,153,545.70</w:t>
            </w:r>
          </w:p>
        </w:tc>
        <w:tc>
          <w:tcPr>
            <w:tcW w:w="266" w:type="dxa"/>
            <w:shd w:val="clear" w:color="auto" w:fill="auto"/>
          </w:tcPr>
          <w:p w:rsidR="00C836E0" w:rsidRPr="00D31094" w:rsidRDefault="00C836E0" w:rsidP="00C836E0">
            <w:pPr>
              <w:ind w:right="-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C836E0" w:rsidRPr="00D31094" w:rsidRDefault="00C836E0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</w:rPr>
              <w:t>23,250,634.58</w:t>
            </w:r>
          </w:p>
        </w:tc>
      </w:tr>
    </w:tbl>
    <w:p w:rsidR="00C836E0" w:rsidRPr="00D31094" w:rsidRDefault="00C836E0" w:rsidP="00C836E0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31094">
        <w:rPr>
          <w:rFonts w:ascii="Angsana New" w:hAnsi="Angsana New"/>
          <w:sz w:val="30"/>
          <w:szCs w:val="30"/>
          <w:lang w:val="en-US"/>
        </w:rPr>
        <w:t>3</w:t>
      </w:r>
      <w:r w:rsidR="003E258D"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="009A6307" w:rsidRPr="00D31094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และ วันที่ </w:t>
      </w:r>
      <w:r w:rsidRPr="00D31094">
        <w:rPr>
          <w:rFonts w:ascii="Angsana New" w:hAnsi="Angsana New"/>
          <w:sz w:val="30"/>
          <w:szCs w:val="30"/>
        </w:rPr>
        <w:t xml:space="preserve">31 </w:t>
      </w:r>
      <w:r w:rsidRPr="00D3109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31094">
        <w:rPr>
          <w:rFonts w:ascii="Angsana New" w:hAnsi="Angsana New"/>
          <w:sz w:val="30"/>
          <w:szCs w:val="30"/>
        </w:rPr>
        <w:t xml:space="preserve">2561 </w:t>
      </w:r>
      <w:r w:rsidRPr="00D31094">
        <w:rPr>
          <w:rFonts w:ascii="Angsana New" w:hAnsi="Angsana New"/>
          <w:sz w:val="30"/>
          <w:szCs w:val="30"/>
          <w:cs/>
        </w:rPr>
        <w:t xml:space="preserve">บริษัทฯ มีเงินกู้ยืมระยะยาวกับธนาคารพาณิชย์ในประเทศ </w:t>
      </w:r>
      <w:r w:rsidRPr="00D31094">
        <w:rPr>
          <w:rFonts w:ascii="Angsana New" w:hAnsi="Angsana New"/>
          <w:sz w:val="30"/>
          <w:szCs w:val="30"/>
          <w:cs/>
        </w:rPr>
        <w:br/>
      </w:r>
      <w:r w:rsidRPr="00D31094">
        <w:rPr>
          <w:rFonts w:ascii="Angsana New" w:hAnsi="Angsana New"/>
          <w:sz w:val="30"/>
          <w:szCs w:val="30"/>
        </w:rPr>
        <w:t xml:space="preserve">1 </w:t>
      </w:r>
      <w:r w:rsidRPr="00D31094">
        <w:rPr>
          <w:rFonts w:ascii="Angsana New" w:hAnsi="Angsana New"/>
          <w:sz w:val="30"/>
          <w:szCs w:val="30"/>
          <w:cs/>
        </w:rPr>
        <w:t>แห่ง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ค้ำประกันโดยจดจำนอง</w:t>
      </w:r>
      <w:r w:rsidRPr="00D31094">
        <w:rPr>
          <w:rFonts w:ascii="Angsana New" w:hAnsi="Angsana New" w:hint="cs"/>
          <w:sz w:val="30"/>
          <w:szCs w:val="30"/>
          <w:cs/>
        </w:rPr>
        <w:t>ที่ดินพร้อม</w:t>
      </w:r>
      <w:r w:rsidRPr="00D31094">
        <w:rPr>
          <w:rFonts w:ascii="Angsana New" w:hAnsi="Angsana New"/>
          <w:sz w:val="30"/>
          <w:szCs w:val="30"/>
          <w:cs/>
        </w:rPr>
        <w:t xml:space="preserve">สิ่งปลูกสร้างบนที่ดิน </w:t>
      </w:r>
      <w:r w:rsidRPr="00D31094">
        <w:rPr>
          <w:rFonts w:ascii="Angsana New" w:hAnsi="Angsana New" w:hint="cs"/>
          <w:sz w:val="30"/>
          <w:szCs w:val="30"/>
          <w:cs/>
        </w:rPr>
        <w:t>ซึ่งเป็นกรรมสิทธิ์ของบริษัทฯ และกรรมการค้ำประกันเต็มวงเงิน</w:t>
      </w:r>
    </w:p>
    <w:p w:rsidR="003502E7" w:rsidRPr="00D31094" w:rsidRDefault="003502E7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F62B3" w:rsidRPr="00D31094" w:rsidRDefault="008F62B3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6F30AD" w:rsidRPr="00D31094" w:rsidRDefault="006F30AD" w:rsidP="00841AB3">
      <w:pPr>
        <w:numPr>
          <w:ilvl w:val="0"/>
          <w:numId w:val="1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  <w:r w:rsidR="0048151A" w:rsidRPr="00D31094">
        <w:rPr>
          <w:rFonts w:ascii="Angsana New" w:hAnsi="Angsana New" w:hint="cs"/>
          <w:b/>
          <w:bCs/>
          <w:sz w:val="30"/>
          <w:szCs w:val="30"/>
          <w:cs/>
        </w:rPr>
        <w:t>ทาง</w:t>
      </w:r>
      <w:r w:rsidRPr="00D31094">
        <w:rPr>
          <w:rFonts w:ascii="Angsana New" w:hAnsi="Angsana New"/>
          <w:b/>
          <w:bCs/>
          <w:sz w:val="30"/>
          <w:szCs w:val="30"/>
          <w:cs/>
        </w:rPr>
        <w:t>การเงิน</w:t>
      </w:r>
    </w:p>
    <w:tbl>
      <w:tblPr>
        <w:tblW w:w="936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39"/>
        <w:gridCol w:w="1646"/>
        <w:gridCol w:w="6"/>
      </w:tblGrid>
      <w:tr w:rsidR="006F30AD" w:rsidRPr="00D31094" w:rsidTr="003502E7">
        <w:tc>
          <w:tcPr>
            <w:tcW w:w="5760" w:type="dxa"/>
          </w:tcPr>
          <w:p w:rsidR="006F30AD" w:rsidRPr="00D31094" w:rsidRDefault="006F30AD" w:rsidP="00E04D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1" w:type="dxa"/>
            <w:gridSpan w:val="4"/>
          </w:tcPr>
          <w:p w:rsidR="006F30AD" w:rsidRPr="00D31094" w:rsidRDefault="006F30AD" w:rsidP="00E04D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502E7" w:rsidRPr="00D31094" w:rsidTr="003502E7">
        <w:tc>
          <w:tcPr>
            <w:tcW w:w="5760" w:type="dxa"/>
          </w:tcPr>
          <w:p w:rsidR="003502E7" w:rsidRPr="00D31094" w:rsidRDefault="003502E7" w:rsidP="003502E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1" w:type="dxa"/>
            <w:gridSpan w:val="4"/>
            <w:tcBorders>
              <w:bottom w:val="single" w:sz="4" w:space="0" w:color="auto"/>
            </w:tcBorders>
          </w:tcPr>
          <w:p w:rsidR="003502E7" w:rsidRPr="00D31094" w:rsidRDefault="003502E7" w:rsidP="003502E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502E7" w:rsidRPr="00D31094" w:rsidTr="003502E7">
        <w:trPr>
          <w:gridAfter w:val="1"/>
          <w:wAfter w:w="6" w:type="dxa"/>
        </w:trPr>
        <w:tc>
          <w:tcPr>
            <w:tcW w:w="5760" w:type="dxa"/>
          </w:tcPr>
          <w:p w:rsidR="003502E7" w:rsidRPr="00D31094" w:rsidRDefault="003502E7" w:rsidP="003502E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3502E7" w:rsidRPr="00D31094" w:rsidRDefault="009A6307" w:rsidP="003502E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 xml:space="preserve">30 </w:t>
            </w:r>
            <w:r w:rsidRPr="00D31094">
              <w:rPr>
                <w:sz w:val="30"/>
                <w:szCs w:val="30"/>
                <w:cs/>
              </w:rPr>
              <w:t xml:space="preserve">กันยายน </w:t>
            </w:r>
            <w:r w:rsidRPr="00D31094">
              <w:rPr>
                <w:sz w:val="30"/>
                <w:szCs w:val="30"/>
              </w:rPr>
              <w:t>2562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3502E7" w:rsidRPr="00D31094" w:rsidRDefault="003502E7" w:rsidP="003502E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:rsidR="003502E7" w:rsidRPr="00D31094" w:rsidRDefault="003502E7" w:rsidP="003502E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 xml:space="preserve">31 </w:t>
            </w:r>
            <w:r w:rsidRPr="00D31094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D31094">
              <w:rPr>
                <w:sz w:val="30"/>
                <w:szCs w:val="30"/>
              </w:rPr>
              <w:t>2561</w:t>
            </w:r>
          </w:p>
        </w:tc>
      </w:tr>
      <w:tr w:rsidR="003502E7" w:rsidRPr="00D31094" w:rsidTr="003502E7">
        <w:trPr>
          <w:gridAfter w:val="1"/>
          <w:wAfter w:w="6" w:type="dxa"/>
          <w:trHeight w:val="203"/>
        </w:trPr>
        <w:tc>
          <w:tcPr>
            <w:tcW w:w="5760" w:type="dxa"/>
          </w:tcPr>
          <w:p w:rsidR="003502E7" w:rsidRPr="00D31094" w:rsidRDefault="003502E7" w:rsidP="003502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รายละเอียดเกี่ยวกับสินทรัพย์ที่เช่าตามส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ญญาเช่าทางการเงิน มีดังนี้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02E7" w:rsidRPr="00D31094" w:rsidRDefault="003502E7" w:rsidP="003502E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:rsidR="003502E7" w:rsidRPr="00D31094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3502E7" w:rsidRPr="00D31094" w:rsidRDefault="003502E7" w:rsidP="003502E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1203" w:rsidRPr="00D31094" w:rsidTr="00D62713">
        <w:trPr>
          <w:gridAfter w:val="1"/>
          <w:wAfter w:w="6" w:type="dxa"/>
          <w:trHeight w:val="203"/>
        </w:trPr>
        <w:tc>
          <w:tcPr>
            <w:tcW w:w="5760" w:type="dxa"/>
            <w:vAlign w:val="center"/>
          </w:tcPr>
          <w:p w:rsidR="00F11203" w:rsidRPr="00D31094" w:rsidRDefault="00F11203" w:rsidP="00F11203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F11203" w:rsidRPr="00D31094" w:rsidRDefault="004154A0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3,876,773.84</w:t>
            </w:r>
          </w:p>
        </w:tc>
        <w:tc>
          <w:tcPr>
            <w:tcW w:w="239" w:type="dxa"/>
            <w:vAlign w:val="center"/>
          </w:tcPr>
          <w:p w:rsidR="00F11203" w:rsidRPr="00D31094" w:rsidRDefault="00F11203" w:rsidP="00F1120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F11203" w:rsidRPr="00D31094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3,122,380.38</w:t>
            </w:r>
          </w:p>
        </w:tc>
      </w:tr>
      <w:tr w:rsidR="00F11203" w:rsidRPr="00D31094" w:rsidTr="00D62713">
        <w:trPr>
          <w:gridAfter w:val="1"/>
          <w:wAfter w:w="6" w:type="dxa"/>
          <w:trHeight w:val="203"/>
        </w:trPr>
        <w:tc>
          <w:tcPr>
            <w:tcW w:w="5760" w:type="dxa"/>
            <w:vAlign w:val="center"/>
          </w:tcPr>
          <w:p w:rsidR="00F11203" w:rsidRPr="00D31094" w:rsidRDefault="00F11203" w:rsidP="00F11203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หัก ค่าเสื่อมราคาสะสม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203" w:rsidRPr="00D31094" w:rsidRDefault="004154A0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(1,236,506.44)</w:t>
            </w:r>
          </w:p>
        </w:tc>
        <w:tc>
          <w:tcPr>
            <w:tcW w:w="239" w:type="dxa"/>
            <w:vAlign w:val="center"/>
          </w:tcPr>
          <w:p w:rsidR="00F11203" w:rsidRPr="00D31094" w:rsidRDefault="00F11203" w:rsidP="00F1120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vAlign w:val="center"/>
          </w:tcPr>
          <w:p w:rsidR="00F11203" w:rsidRPr="00D31094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(1,153,051.83)</w:t>
            </w:r>
          </w:p>
        </w:tc>
      </w:tr>
      <w:tr w:rsidR="00F11203" w:rsidRPr="00D31094" w:rsidTr="00D62713">
        <w:trPr>
          <w:gridAfter w:val="1"/>
          <w:wAfter w:w="6" w:type="dxa"/>
          <w:trHeight w:val="149"/>
        </w:trPr>
        <w:tc>
          <w:tcPr>
            <w:tcW w:w="5760" w:type="dxa"/>
            <w:vAlign w:val="center"/>
          </w:tcPr>
          <w:p w:rsidR="00F11203" w:rsidRPr="00D31094" w:rsidRDefault="00F11203" w:rsidP="00F11203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–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203" w:rsidRPr="00D31094" w:rsidRDefault="004154A0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2,640,267.40</w:t>
            </w:r>
          </w:p>
        </w:tc>
        <w:tc>
          <w:tcPr>
            <w:tcW w:w="239" w:type="dxa"/>
            <w:vAlign w:val="center"/>
          </w:tcPr>
          <w:p w:rsidR="00F11203" w:rsidRPr="00D31094" w:rsidRDefault="00F11203" w:rsidP="00F1120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1203" w:rsidRPr="00D31094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1,969,328.55</w:t>
            </w:r>
          </w:p>
        </w:tc>
      </w:tr>
      <w:tr w:rsidR="003502E7" w:rsidRPr="00D31094" w:rsidTr="004154A0">
        <w:trPr>
          <w:gridAfter w:val="1"/>
          <w:wAfter w:w="6" w:type="dxa"/>
          <w:trHeight w:val="149"/>
        </w:trPr>
        <w:tc>
          <w:tcPr>
            <w:tcW w:w="5760" w:type="dxa"/>
          </w:tcPr>
          <w:p w:rsidR="003502E7" w:rsidRPr="00D31094" w:rsidRDefault="003502E7" w:rsidP="003502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รายละเอียดเกี่ยวกับสินทรัพย์ที่เช่าตามส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ญญาเช่าทางการเงิน มีดังนี้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02E7" w:rsidRPr="00D31094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3502E7" w:rsidRPr="00D31094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02E7" w:rsidRPr="00D31094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151A0" w:rsidRPr="00D31094" w:rsidTr="00D62713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:rsidR="004151A0" w:rsidRPr="00D31094" w:rsidRDefault="004151A0" w:rsidP="004151A0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151A0" w:rsidRPr="00D31094" w:rsidRDefault="008F62B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812,940.00</w:t>
            </w:r>
          </w:p>
        </w:tc>
        <w:tc>
          <w:tcPr>
            <w:tcW w:w="239" w:type="dxa"/>
            <w:vAlign w:val="center"/>
          </w:tcPr>
          <w:p w:rsidR="004151A0" w:rsidRPr="00D31094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630,042.00</w:t>
            </w:r>
          </w:p>
        </w:tc>
      </w:tr>
      <w:tr w:rsidR="004151A0" w:rsidRPr="00D31094" w:rsidTr="00D62713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:rsidR="004151A0" w:rsidRPr="00D31094" w:rsidRDefault="004151A0" w:rsidP="004151A0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151A0" w:rsidRPr="00D31094" w:rsidRDefault="0090394D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1,395,376.00</w:t>
            </w:r>
          </w:p>
        </w:tc>
        <w:tc>
          <w:tcPr>
            <w:tcW w:w="239" w:type="dxa"/>
            <w:vAlign w:val="center"/>
          </w:tcPr>
          <w:p w:rsidR="004151A0" w:rsidRPr="00D31094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1,053,081.00</w:t>
            </w:r>
          </w:p>
        </w:tc>
      </w:tr>
      <w:tr w:rsidR="004151A0" w:rsidRPr="00D31094" w:rsidTr="00D62713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:rsidR="004151A0" w:rsidRPr="00D31094" w:rsidRDefault="004151A0" w:rsidP="004151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51A0" w:rsidRPr="00D31094" w:rsidRDefault="0090394D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2,208,316.00</w:t>
            </w:r>
          </w:p>
        </w:tc>
        <w:tc>
          <w:tcPr>
            <w:tcW w:w="239" w:type="dxa"/>
            <w:vAlign w:val="center"/>
          </w:tcPr>
          <w:p w:rsidR="004151A0" w:rsidRPr="00D31094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vAlign w:val="center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1,683,123.00</w:t>
            </w:r>
          </w:p>
        </w:tc>
      </w:tr>
      <w:tr w:rsidR="004151A0" w:rsidRPr="00D31094" w:rsidTr="00D62713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:rsidR="004151A0" w:rsidRPr="00D31094" w:rsidRDefault="004151A0" w:rsidP="004151A0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8F62B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(148,484.85)</w:t>
            </w:r>
          </w:p>
        </w:tc>
        <w:tc>
          <w:tcPr>
            <w:tcW w:w="239" w:type="dxa"/>
            <w:vAlign w:val="center"/>
          </w:tcPr>
          <w:p w:rsidR="004151A0" w:rsidRPr="00D31094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vAlign w:val="bottom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(116,727.71)</w:t>
            </w:r>
          </w:p>
        </w:tc>
      </w:tr>
      <w:tr w:rsidR="004151A0" w:rsidRPr="00D31094" w:rsidTr="00D62713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:rsidR="004151A0" w:rsidRPr="00D31094" w:rsidRDefault="004151A0" w:rsidP="004151A0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8F62B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2,059,831.15</w:t>
            </w:r>
          </w:p>
        </w:tc>
        <w:tc>
          <w:tcPr>
            <w:tcW w:w="239" w:type="dxa"/>
            <w:vAlign w:val="center"/>
          </w:tcPr>
          <w:p w:rsidR="004151A0" w:rsidRPr="00D31094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1,566,395.29</w:t>
            </w:r>
          </w:p>
        </w:tc>
      </w:tr>
      <w:tr w:rsidR="003502E7" w:rsidRPr="00D31094" w:rsidTr="003502E7">
        <w:trPr>
          <w:gridAfter w:val="1"/>
          <w:wAfter w:w="6" w:type="dxa"/>
          <w:trHeight w:val="149"/>
        </w:trPr>
        <w:tc>
          <w:tcPr>
            <w:tcW w:w="5760" w:type="dxa"/>
          </w:tcPr>
          <w:p w:rsidR="003502E7" w:rsidRPr="00D31094" w:rsidRDefault="003502E7" w:rsidP="003502E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02E7" w:rsidRPr="00D31094" w:rsidRDefault="003502E7" w:rsidP="003502E7">
            <w:pPr>
              <w:tabs>
                <w:tab w:val="decimal" w:pos="1168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9" w:type="dxa"/>
            <w:vAlign w:val="center"/>
          </w:tcPr>
          <w:p w:rsidR="003502E7" w:rsidRPr="00D31094" w:rsidRDefault="003502E7" w:rsidP="003502E7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vAlign w:val="center"/>
          </w:tcPr>
          <w:p w:rsidR="003502E7" w:rsidRPr="00D31094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502E7" w:rsidRPr="00D31094" w:rsidTr="00E91381">
        <w:trPr>
          <w:gridAfter w:val="1"/>
          <w:wAfter w:w="6" w:type="dxa"/>
          <w:trHeight w:val="149"/>
        </w:trPr>
        <w:tc>
          <w:tcPr>
            <w:tcW w:w="7470" w:type="dxa"/>
            <w:gridSpan w:val="2"/>
            <w:shd w:val="clear" w:color="auto" w:fill="auto"/>
            <w:vAlign w:val="center"/>
          </w:tcPr>
          <w:p w:rsidR="003502E7" w:rsidRPr="00D31094" w:rsidRDefault="003502E7" w:rsidP="003502E7">
            <w:pPr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หนี้สินตามสัญญาเช่าทางการเงินไม่รวมดอกเบี้ยจ่ายในอนาคต มีดังนี้</w:t>
            </w:r>
          </w:p>
        </w:tc>
        <w:tc>
          <w:tcPr>
            <w:tcW w:w="239" w:type="dxa"/>
            <w:vAlign w:val="center"/>
          </w:tcPr>
          <w:p w:rsidR="003502E7" w:rsidRPr="00D31094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3502E7" w:rsidRPr="00D31094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151A0" w:rsidRPr="00D31094" w:rsidTr="00D62713">
        <w:trPr>
          <w:gridAfter w:val="1"/>
          <w:wAfter w:w="6" w:type="dxa"/>
          <w:trHeight w:val="149"/>
        </w:trPr>
        <w:tc>
          <w:tcPr>
            <w:tcW w:w="5760" w:type="dxa"/>
            <w:vAlign w:val="center"/>
          </w:tcPr>
          <w:p w:rsidR="004151A0" w:rsidRPr="00D31094" w:rsidRDefault="004151A0" w:rsidP="004151A0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151A0" w:rsidRPr="00D31094" w:rsidRDefault="008F62B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2,059,831.15</w:t>
            </w:r>
          </w:p>
        </w:tc>
        <w:tc>
          <w:tcPr>
            <w:tcW w:w="239" w:type="dxa"/>
            <w:vAlign w:val="center"/>
          </w:tcPr>
          <w:p w:rsidR="004151A0" w:rsidRPr="00D31094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bottom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1,566,395.29</w:t>
            </w:r>
          </w:p>
        </w:tc>
      </w:tr>
      <w:tr w:rsidR="004151A0" w:rsidRPr="00D31094" w:rsidTr="00D62713">
        <w:trPr>
          <w:gridAfter w:val="1"/>
          <w:wAfter w:w="6" w:type="dxa"/>
          <w:trHeight w:val="149"/>
        </w:trPr>
        <w:tc>
          <w:tcPr>
            <w:tcW w:w="5760" w:type="dxa"/>
            <w:vAlign w:val="center"/>
          </w:tcPr>
          <w:p w:rsidR="004151A0" w:rsidRPr="00D31094" w:rsidRDefault="004151A0" w:rsidP="004151A0">
            <w:pPr>
              <w:ind w:firstLine="241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หัก หนี้สินตามสัญญาเช่าทางการเงินที่ถึงกำหนดชำระภายในหนึ่งปี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8F62B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(733,027.78)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151A0" w:rsidRPr="00D31094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(582,862.23)</w:t>
            </w:r>
          </w:p>
        </w:tc>
      </w:tr>
      <w:tr w:rsidR="004151A0" w:rsidRPr="00D31094" w:rsidTr="00D62713">
        <w:trPr>
          <w:gridAfter w:val="1"/>
          <w:wAfter w:w="6" w:type="dxa"/>
          <w:trHeight w:val="149"/>
        </w:trPr>
        <w:tc>
          <w:tcPr>
            <w:tcW w:w="5760" w:type="dxa"/>
            <w:vAlign w:val="center"/>
          </w:tcPr>
          <w:p w:rsidR="004151A0" w:rsidRPr="00D31094" w:rsidRDefault="004151A0" w:rsidP="004151A0">
            <w:pPr>
              <w:ind w:firstLine="2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หนี้สินตามสัญญาเช่าทางการเงิน –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51A0" w:rsidRPr="00D31094" w:rsidRDefault="008F62B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1,326,803.37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151A0" w:rsidRPr="00D31094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51A0" w:rsidRPr="00D31094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983,533.06</w:t>
            </w:r>
          </w:p>
        </w:tc>
      </w:tr>
    </w:tbl>
    <w:p w:rsidR="00466E81" w:rsidRPr="00D31094" w:rsidRDefault="00466E81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:rsidR="006F30AD" w:rsidRPr="00D31094" w:rsidRDefault="00466E81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31094">
        <w:rPr>
          <w:rFonts w:ascii="Angsana New" w:hAnsi="Angsana New"/>
          <w:sz w:val="30"/>
          <w:szCs w:val="30"/>
        </w:rPr>
        <w:t>3</w:t>
      </w:r>
      <w:r w:rsidR="003E258D"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9A6307"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3E0F2F" w:rsidRPr="00D31094">
        <w:rPr>
          <w:rFonts w:ascii="Angsana New" w:hAnsi="Angsana New"/>
          <w:sz w:val="30"/>
          <w:szCs w:val="30"/>
        </w:rPr>
        <w:t>256</w:t>
      </w:r>
      <w:r w:rsidR="002D7273" w:rsidRPr="00D31094">
        <w:rPr>
          <w:rFonts w:ascii="Angsana New" w:hAnsi="Angsana New"/>
          <w:sz w:val="30"/>
          <w:szCs w:val="30"/>
        </w:rPr>
        <w:t>2</w:t>
      </w:r>
      <w:r w:rsidRPr="00D31094">
        <w:rPr>
          <w:rFonts w:ascii="Angsana New" w:hAnsi="Angsana New"/>
          <w:sz w:val="30"/>
          <w:szCs w:val="30"/>
          <w:cs/>
        </w:rPr>
        <w:t xml:space="preserve"> บริษัทฯ มีสัญญาเช่า</w:t>
      </w:r>
      <w:r w:rsidR="0048151A" w:rsidRPr="00D31094">
        <w:rPr>
          <w:rFonts w:ascii="Angsana New" w:hAnsi="Angsana New" w:hint="cs"/>
          <w:sz w:val="30"/>
          <w:szCs w:val="30"/>
          <w:cs/>
        </w:rPr>
        <w:t>ทาง</w:t>
      </w:r>
      <w:r w:rsidRPr="00D31094">
        <w:rPr>
          <w:rFonts w:ascii="Angsana New" w:hAnsi="Angsana New"/>
          <w:sz w:val="30"/>
          <w:szCs w:val="30"/>
          <w:cs/>
        </w:rPr>
        <w:t xml:space="preserve">การเงินสำหรับยานพาหนะ </w:t>
      </w:r>
      <w:r w:rsidR="0090394D" w:rsidRPr="00D31094">
        <w:rPr>
          <w:rFonts w:ascii="Angsana New" w:hAnsi="Angsana New"/>
          <w:sz w:val="30"/>
          <w:szCs w:val="30"/>
          <w:lang w:val="en-US"/>
        </w:rPr>
        <w:t>4</w:t>
      </w:r>
      <w:r w:rsidRPr="00D31094">
        <w:rPr>
          <w:rFonts w:ascii="Angsana New" w:hAnsi="Angsana New"/>
          <w:sz w:val="30"/>
          <w:szCs w:val="30"/>
          <w:cs/>
        </w:rPr>
        <w:t xml:space="preserve"> คัน</w:t>
      </w:r>
      <w:r w:rsidR="00BE21C9"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กับบริษัท</w:t>
      </w:r>
      <w:r w:rsidR="002E1D62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90394D" w:rsidRPr="00D31094">
        <w:rPr>
          <w:rFonts w:ascii="Angsana New" w:hAnsi="Angsana New"/>
          <w:sz w:val="30"/>
          <w:szCs w:val="30"/>
        </w:rPr>
        <w:t>4</w:t>
      </w:r>
      <w:r w:rsidR="002E1D62"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="002E1D62"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แห่ง </w:t>
      </w:r>
      <w:r w:rsidRPr="00D31094">
        <w:rPr>
          <w:rFonts w:ascii="Angsana New" w:hAnsi="Angsana New"/>
          <w:sz w:val="30"/>
          <w:szCs w:val="30"/>
          <w:cs/>
        </w:rPr>
        <w:t xml:space="preserve">ผ่อนชำระ </w:t>
      </w:r>
      <w:r w:rsidR="0090394D" w:rsidRPr="00D31094">
        <w:rPr>
          <w:rFonts w:ascii="Angsana New" w:hAnsi="Angsana New"/>
          <w:sz w:val="30"/>
          <w:szCs w:val="30"/>
        </w:rPr>
        <w:br/>
      </w:r>
      <w:r w:rsidR="002E1D62" w:rsidRPr="00D31094">
        <w:rPr>
          <w:rFonts w:ascii="Angsana New" w:hAnsi="Angsana New"/>
          <w:sz w:val="30"/>
          <w:szCs w:val="30"/>
          <w:lang w:val="en-US"/>
        </w:rPr>
        <w:t xml:space="preserve">48 - </w:t>
      </w:r>
      <w:r w:rsidRPr="00D31094">
        <w:rPr>
          <w:rFonts w:ascii="Angsana New" w:hAnsi="Angsana New"/>
          <w:sz w:val="30"/>
          <w:szCs w:val="30"/>
        </w:rPr>
        <w:t>60</w:t>
      </w:r>
      <w:r w:rsidRPr="00D31094">
        <w:rPr>
          <w:rFonts w:ascii="Angsana New" w:hAnsi="Angsana New"/>
          <w:sz w:val="30"/>
          <w:szCs w:val="30"/>
          <w:cs/>
        </w:rPr>
        <w:t xml:space="preserve"> งวด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 xml:space="preserve">ในอัตรางวดละ </w:t>
      </w:r>
      <w:r w:rsidR="0090394D" w:rsidRPr="00D31094">
        <w:rPr>
          <w:rFonts w:ascii="Angsana New" w:hAnsi="Angsana New"/>
          <w:sz w:val="30"/>
          <w:szCs w:val="30"/>
        </w:rPr>
        <w:t>67,745</w:t>
      </w:r>
      <w:r w:rsidR="00E27FE0"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บาท</w:t>
      </w:r>
      <w:r w:rsidR="002E1D62"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ครบกำหนดชำระเดือน</w:t>
      </w:r>
      <w:r w:rsidR="004154A0" w:rsidRPr="00D31094">
        <w:rPr>
          <w:rFonts w:ascii="Angsana New" w:hAnsi="Angsana New"/>
          <w:sz w:val="30"/>
          <w:szCs w:val="30"/>
        </w:rPr>
        <w:t xml:space="preserve"> </w:t>
      </w:r>
      <w:r w:rsidR="004154A0" w:rsidRPr="00D31094">
        <w:rPr>
          <w:rFonts w:ascii="Angsana New" w:hAnsi="Angsana New" w:hint="cs"/>
          <w:sz w:val="30"/>
          <w:szCs w:val="30"/>
          <w:cs/>
        </w:rPr>
        <w:t>พฤษภาคม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2E1D62" w:rsidRPr="00D31094">
        <w:rPr>
          <w:rFonts w:ascii="Angsana New" w:hAnsi="Angsana New"/>
          <w:sz w:val="30"/>
          <w:szCs w:val="30"/>
        </w:rPr>
        <w:t>25</w:t>
      </w:r>
      <w:r w:rsidR="00C82368" w:rsidRPr="00D31094">
        <w:rPr>
          <w:rFonts w:ascii="Angsana New" w:hAnsi="Angsana New"/>
          <w:sz w:val="30"/>
          <w:szCs w:val="30"/>
          <w:lang w:val="en-US"/>
        </w:rPr>
        <w:t>6</w:t>
      </w:r>
      <w:r w:rsidR="004154A0" w:rsidRPr="00D31094">
        <w:rPr>
          <w:rFonts w:ascii="Angsana New" w:hAnsi="Angsana New"/>
          <w:sz w:val="30"/>
          <w:szCs w:val="30"/>
          <w:lang w:val="en-US"/>
        </w:rPr>
        <w:t>4</w:t>
      </w:r>
      <w:r w:rsidR="0090394D"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="002D7273" w:rsidRPr="00D31094">
        <w:rPr>
          <w:rFonts w:ascii="Angsana New" w:hAnsi="Angsana New" w:hint="cs"/>
          <w:sz w:val="30"/>
          <w:szCs w:val="30"/>
          <w:cs/>
        </w:rPr>
        <w:t>ถึง</w:t>
      </w:r>
      <w:r w:rsidR="004D3118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2D7273" w:rsidRPr="00D31094">
        <w:rPr>
          <w:rFonts w:ascii="Angsana New" w:hAnsi="Angsana New" w:hint="cs"/>
          <w:sz w:val="30"/>
          <w:szCs w:val="30"/>
          <w:cs/>
        </w:rPr>
        <w:t>เดือน</w:t>
      </w:r>
      <w:r w:rsidR="004154A0" w:rsidRPr="00D31094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="002E1D62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2E1D62" w:rsidRPr="00D31094">
        <w:rPr>
          <w:rFonts w:ascii="Angsana New" w:hAnsi="Angsana New"/>
          <w:sz w:val="30"/>
          <w:szCs w:val="30"/>
          <w:lang w:val="en-US"/>
        </w:rPr>
        <w:t>256</w:t>
      </w:r>
      <w:r w:rsidR="004154A0" w:rsidRPr="00D31094">
        <w:rPr>
          <w:rFonts w:ascii="Angsana New" w:hAnsi="Angsana New"/>
          <w:sz w:val="30"/>
          <w:szCs w:val="30"/>
          <w:lang w:val="en-US"/>
        </w:rPr>
        <w:t>6</w:t>
      </w:r>
    </w:p>
    <w:p w:rsidR="0090394D" w:rsidRPr="00D31094" w:rsidRDefault="0090394D" w:rsidP="0090394D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31094">
        <w:rPr>
          <w:rFonts w:ascii="Angsana New" w:hAnsi="Angsana New"/>
          <w:sz w:val="30"/>
          <w:szCs w:val="30"/>
        </w:rPr>
        <w:t xml:space="preserve">31 </w:t>
      </w:r>
      <w:r w:rsidRPr="00D3109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2561 </w:t>
      </w:r>
      <w:r w:rsidRPr="00D31094">
        <w:rPr>
          <w:rFonts w:ascii="Angsana New" w:hAnsi="Angsana New"/>
          <w:sz w:val="30"/>
          <w:szCs w:val="30"/>
          <w:cs/>
        </w:rPr>
        <w:t>บริษัทฯ มีสัญญาเช่า</w:t>
      </w:r>
      <w:r w:rsidRPr="00D31094">
        <w:rPr>
          <w:rFonts w:ascii="Angsana New" w:hAnsi="Angsana New" w:hint="cs"/>
          <w:sz w:val="30"/>
          <w:szCs w:val="30"/>
          <w:cs/>
        </w:rPr>
        <w:t>ทาง</w:t>
      </w:r>
      <w:r w:rsidRPr="00D31094">
        <w:rPr>
          <w:rFonts w:ascii="Angsana New" w:hAnsi="Angsana New"/>
          <w:sz w:val="30"/>
          <w:szCs w:val="30"/>
          <w:cs/>
        </w:rPr>
        <w:t xml:space="preserve">การเงินสำหรับยานพาหนะ </w:t>
      </w:r>
      <w:r w:rsidRPr="00D31094">
        <w:rPr>
          <w:rFonts w:ascii="Angsana New" w:hAnsi="Angsana New"/>
          <w:sz w:val="30"/>
          <w:szCs w:val="30"/>
        </w:rPr>
        <w:t>3</w:t>
      </w:r>
      <w:r w:rsidRPr="00D31094">
        <w:rPr>
          <w:rFonts w:ascii="Angsana New" w:hAnsi="Angsana New"/>
          <w:sz w:val="30"/>
          <w:szCs w:val="30"/>
          <w:cs/>
        </w:rPr>
        <w:t xml:space="preserve"> คัน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กับบริษัท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>3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แห่ง </w:t>
      </w:r>
      <w:r w:rsidRPr="00D31094">
        <w:rPr>
          <w:rFonts w:ascii="Angsana New" w:hAnsi="Angsana New"/>
          <w:sz w:val="30"/>
          <w:szCs w:val="30"/>
          <w:cs/>
        </w:rPr>
        <w:t xml:space="preserve">ผ่อนชำระ </w:t>
      </w:r>
      <w:r w:rsidRPr="00D31094">
        <w:rPr>
          <w:rFonts w:ascii="Angsana New" w:hAnsi="Angsana New"/>
          <w:sz w:val="30"/>
          <w:szCs w:val="30"/>
          <w:cs/>
        </w:rPr>
        <w:br/>
      </w:r>
      <w:r w:rsidRPr="00D31094">
        <w:rPr>
          <w:rFonts w:ascii="Angsana New" w:hAnsi="Angsana New"/>
          <w:sz w:val="30"/>
          <w:szCs w:val="30"/>
          <w:lang w:val="en-US"/>
        </w:rPr>
        <w:t xml:space="preserve">48 - </w:t>
      </w:r>
      <w:r w:rsidRPr="00D31094">
        <w:rPr>
          <w:rFonts w:ascii="Angsana New" w:hAnsi="Angsana New"/>
          <w:sz w:val="30"/>
          <w:szCs w:val="30"/>
        </w:rPr>
        <w:t>60</w:t>
      </w:r>
      <w:r w:rsidRPr="00D31094">
        <w:rPr>
          <w:rFonts w:ascii="Angsana New" w:hAnsi="Angsana New"/>
          <w:sz w:val="30"/>
          <w:szCs w:val="30"/>
          <w:cs/>
        </w:rPr>
        <w:t xml:space="preserve"> งวด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 xml:space="preserve">ในอัตรางวดละ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55,015 </w:t>
      </w:r>
      <w:r w:rsidRPr="00D31094">
        <w:rPr>
          <w:rFonts w:ascii="Angsana New" w:hAnsi="Angsana New"/>
          <w:sz w:val="30"/>
          <w:szCs w:val="30"/>
          <w:cs/>
        </w:rPr>
        <w:t>บาท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ครบกำหนดชำระเดือน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>25</w:t>
      </w:r>
      <w:r w:rsidRPr="00D31094">
        <w:rPr>
          <w:rFonts w:ascii="Angsana New" w:hAnsi="Angsana New"/>
          <w:sz w:val="30"/>
          <w:szCs w:val="30"/>
          <w:lang w:val="en-US"/>
        </w:rPr>
        <w:t>62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>ถึง เดือน</w:t>
      </w:r>
      <w:r w:rsidR="004154A0"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D31094">
        <w:rPr>
          <w:rFonts w:ascii="Angsana New" w:hAnsi="Angsana New"/>
          <w:sz w:val="30"/>
          <w:szCs w:val="30"/>
          <w:lang w:val="en-US"/>
        </w:rPr>
        <w:t>2565</w:t>
      </w:r>
    </w:p>
    <w:p w:rsidR="003502E7" w:rsidRPr="00D31094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Pr="00D31094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Pr="00D31094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Pr="00D31094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Pr="00D31094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Pr="00D31094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Pr="00D31094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Pr="00D31094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Pr="00D31094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454E7" w:rsidRPr="00D31094" w:rsidRDefault="004D4E63" w:rsidP="00841AB3">
      <w:pPr>
        <w:numPr>
          <w:ilvl w:val="0"/>
          <w:numId w:val="1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="00E454E7" w:rsidRPr="00D31094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:rsidR="00E45619" w:rsidRPr="00D31094" w:rsidRDefault="00E45619" w:rsidP="00E45619">
      <w:pPr>
        <w:tabs>
          <w:tab w:val="left" w:pos="513"/>
          <w:tab w:val="decimal" w:pos="7920"/>
        </w:tabs>
        <w:spacing w:line="240" w:lineRule="atLeast"/>
        <w:ind w:left="1238" w:hanging="671"/>
        <w:jc w:val="both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D26DC" w:rsidRPr="00D31094">
        <w:rPr>
          <w:rFonts w:ascii="Angsana New" w:hAnsi="Angsana New"/>
          <w:sz w:val="30"/>
          <w:szCs w:val="30"/>
          <w:lang w:val="en-US"/>
        </w:rPr>
        <w:t>3</w:t>
      </w:r>
      <w:r w:rsidRPr="00D31094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0E11CA" w:rsidRPr="00D31094">
        <w:rPr>
          <w:rFonts w:ascii="Angsana New" w:hAnsi="Angsana New" w:hint="cs"/>
          <w:sz w:val="30"/>
          <w:szCs w:val="30"/>
          <w:cs/>
        </w:rPr>
        <w:t xml:space="preserve">และ </w:t>
      </w:r>
      <w:r w:rsidR="009A6307" w:rsidRPr="00D31094">
        <w:rPr>
          <w:rFonts w:ascii="Angsana New" w:hAnsi="Angsana New"/>
          <w:sz w:val="30"/>
          <w:szCs w:val="30"/>
          <w:lang w:val="en-US"/>
        </w:rPr>
        <w:t>9</w:t>
      </w:r>
      <w:r w:rsidR="000E11CA"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="000E11CA" w:rsidRPr="00D31094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D31094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5D26DC" w:rsidRPr="00D31094">
        <w:rPr>
          <w:rFonts w:ascii="Angsana New" w:hAnsi="Angsana New"/>
          <w:sz w:val="30"/>
          <w:szCs w:val="30"/>
        </w:rPr>
        <w:t>3</w:t>
      </w:r>
      <w:r w:rsidR="003E258D" w:rsidRPr="00D31094">
        <w:rPr>
          <w:rFonts w:ascii="Angsana New" w:hAnsi="Angsana New"/>
          <w:sz w:val="30"/>
          <w:szCs w:val="30"/>
        </w:rPr>
        <w:t>0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1E288D"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5D26DC" w:rsidRPr="00D31094">
        <w:rPr>
          <w:rFonts w:ascii="Angsana New" w:hAnsi="Angsana New"/>
          <w:sz w:val="30"/>
          <w:szCs w:val="30"/>
        </w:rPr>
        <w:t>2562</w:t>
      </w:r>
      <w:r w:rsidRPr="00D3109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D26DC" w:rsidRPr="00D31094">
        <w:rPr>
          <w:rFonts w:ascii="Angsana New" w:hAnsi="Angsana New"/>
          <w:sz w:val="30"/>
          <w:szCs w:val="30"/>
        </w:rPr>
        <w:t>2561</w:t>
      </w: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8"/>
        <w:gridCol w:w="1463"/>
        <w:gridCol w:w="236"/>
        <w:gridCol w:w="1607"/>
        <w:gridCol w:w="6"/>
      </w:tblGrid>
      <w:tr w:rsidR="000E11CA" w:rsidRPr="00D31094" w:rsidTr="000E11CA">
        <w:trPr>
          <w:gridAfter w:val="1"/>
          <w:wAfter w:w="6" w:type="dxa"/>
        </w:trPr>
        <w:tc>
          <w:tcPr>
            <w:tcW w:w="4408" w:type="dxa"/>
            <w:gridSpan w:val="2"/>
          </w:tcPr>
          <w:p w:rsidR="000E11CA" w:rsidRPr="00D31094" w:rsidRDefault="000E11CA" w:rsidP="000E11CA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" w:name="_Hlk16076703"/>
            <w:r w:rsidRPr="00D31094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236" w:type="dxa"/>
          </w:tcPr>
          <w:p w:rsidR="000E11CA" w:rsidRPr="00D31094" w:rsidRDefault="000E11CA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:rsidR="000E11CA" w:rsidRPr="00D31094" w:rsidRDefault="000E11CA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:rsidR="000E11CA" w:rsidRPr="00D31094" w:rsidRDefault="000E11CA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6" w:type="dxa"/>
            <w:gridSpan w:val="3"/>
          </w:tcPr>
          <w:p w:rsidR="000E11CA" w:rsidRPr="00D31094" w:rsidRDefault="000E11CA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E11CA" w:rsidRPr="00D31094" w:rsidTr="000E11CA">
        <w:trPr>
          <w:gridAfter w:val="1"/>
          <w:wAfter w:w="6" w:type="dxa"/>
        </w:trPr>
        <w:tc>
          <w:tcPr>
            <w:tcW w:w="2880" w:type="dxa"/>
          </w:tcPr>
          <w:p w:rsidR="000E11CA" w:rsidRPr="00D31094" w:rsidRDefault="000E11CA" w:rsidP="000E11C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73" w:type="dxa"/>
            <w:gridSpan w:val="7"/>
            <w:tcBorders>
              <w:bottom w:val="single" w:sz="4" w:space="0" w:color="auto"/>
            </w:tcBorders>
          </w:tcPr>
          <w:p w:rsidR="000E11CA" w:rsidRPr="00D31094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E11CA" w:rsidRPr="00D31094" w:rsidTr="000E11CA">
        <w:tc>
          <w:tcPr>
            <w:tcW w:w="2880" w:type="dxa"/>
          </w:tcPr>
          <w:p w:rsidR="000E11CA" w:rsidRPr="00D31094" w:rsidRDefault="000E11CA" w:rsidP="000E11C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11CA" w:rsidRPr="00D31094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8" w:type="dxa"/>
          </w:tcPr>
          <w:p w:rsidR="000E11CA" w:rsidRPr="00D31094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E11CA" w:rsidRPr="00D31094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F71B82" w:rsidRPr="00D3109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สิ้นสุดวันที่</w:t>
            </w:r>
          </w:p>
        </w:tc>
      </w:tr>
      <w:tr w:rsidR="000E11CA" w:rsidRPr="00D31094" w:rsidTr="000E11CA">
        <w:tc>
          <w:tcPr>
            <w:tcW w:w="2880" w:type="dxa"/>
          </w:tcPr>
          <w:p w:rsidR="000E11CA" w:rsidRPr="00D31094" w:rsidRDefault="000E11CA" w:rsidP="000E11C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:rsidR="000E11CA" w:rsidRPr="00D31094" w:rsidRDefault="009A6307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1094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D3109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31094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E11CA" w:rsidRPr="00D31094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0E11CA" w:rsidRPr="00D31094" w:rsidRDefault="009A6307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D3109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31094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D3109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8" w:type="dxa"/>
          </w:tcPr>
          <w:p w:rsidR="000E11CA" w:rsidRPr="00D31094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:rsidR="000E11CA" w:rsidRPr="00D31094" w:rsidRDefault="009A6307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1094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D3109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31094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E11CA" w:rsidRPr="00D31094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1CA" w:rsidRPr="00D31094" w:rsidRDefault="009A6307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1094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D3109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31094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</w:tr>
      <w:tr w:rsidR="00405DE2" w:rsidRPr="00D31094" w:rsidTr="00D62713">
        <w:trPr>
          <w:trHeight w:val="203"/>
        </w:trPr>
        <w:tc>
          <w:tcPr>
            <w:tcW w:w="2880" w:type="dxa"/>
          </w:tcPr>
          <w:p w:rsidR="00405DE2" w:rsidRPr="00D31094" w:rsidRDefault="00405DE2" w:rsidP="00D6271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DE2" w:rsidRPr="00D31094" w:rsidRDefault="00BC60B3" w:rsidP="001C22B4">
            <w:pPr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232,444.50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5DE2" w:rsidRPr="00D31094" w:rsidRDefault="00405DE2" w:rsidP="00D6271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DE2" w:rsidRPr="00D31094" w:rsidRDefault="00E2294D" w:rsidP="00D6271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383,323.75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05DE2" w:rsidRPr="00D31094" w:rsidRDefault="00405DE2" w:rsidP="00D6271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DE2" w:rsidRPr="00D31094" w:rsidRDefault="00BC60B3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697,333.50</w:t>
            </w:r>
          </w:p>
        </w:tc>
        <w:tc>
          <w:tcPr>
            <w:tcW w:w="236" w:type="dxa"/>
            <w:vAlign w:val="bottom"/>
          </w:tcPr>
          <w:p w:rsidR="00405DE2" w:rsidRPr="00D31094" w:rsidRDefault="00405DE2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:rsidR="00405DE2" w:rsidRPr="00D31094" w:rsidRDefault="00E2294D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1,149,971.25</w:t>
            </w:r>
          </w:p>
        </w:tc>
      </w:tr>
      <w:tr w:rsidR="00405DE2" w:rsidRPr="00D31094" w:rsidTr="00D62713">
        <w:trPr>
          <w:trHeight w:val="203"/>
        </w:trPr>
        <w:tc>
          <w:tcPr>
            <w:tcW w:w="2880" w:type="dxa"/>
          </w:tcPr>
          <w:p w:rsidR="00405DE2" w:rsidRPr="00D31094" w:rsidRDefault="00405DE2" w:rsidP="00D6271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405DE2" w:rsidRPr="00D31094" w:rsidRDefault="00BC60B3" w:rsidP="001C22B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60,589.74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5DE2" w:rsidRPr="00D31094" w:rsidRDefault="00405DE2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:rsidR="00405DE2" w:rsidRPr="00D31094" w:rsidRDefault="00E2294D" w:rsidP="00D6271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72,886.49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05DE2" w:rsidRPr="00D31094" w:rsidRDefault="00405DE2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405DE2" w:rsidRPr="00D31094" w:rsidRDefault="00BC60B3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181,769.22</w:t>
            </w:r>
          </w:p>
        </w:tc>
        <w:tc>
          <w:tcPr>
            <w:tcW w:w="236" w:type="dxa"/>
            <w:vAlign w:val="bottom"/>
          </w:tcPr>
          <w:p w:rsidR="00405DE2" w:rsidRPr="00D31094" w:rsidRDefault="00405DE2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:rsidR="00405DE2" w:rsidRPr="00D31094" w:rsidRDefault="00E2294D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218,659.47</w:t>
            </w:r>
          </w:p>
        </w:tc>
      </w:tr>
      <w:tr w:rsidR="00A7753A" w:rsidRPr="00D31094" w:rsidTr="00D62713">
        <w:trPr>
          <w:trHeight w:val="203"/>
        </w:trPr>
        <w:tc>
          <w:tcPr>
            <w:tcW w:w="2880" w:type="dxa"/>
          </w:tcPr>
          <w:p w:rsidR="00A7753A" w:rsidRPr="00D31094" w:rsidRDefault="00A7753A" w:rsidP="00D62713">
            <w:pPr>
              <w:tabs>
                <w:tab w:val="left" w:pos="8040"/>
              </w:tabs>
              <w:spacing w:line="240" w:lineRule="auto"/>
              <w:ind w:left="161" w:hanging="161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753A" w:rsidRPr="00D31094" w:rsidRDefault="00BC60B3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753A" w:rsidRPr="00D31094" w:rsidRDefault="00A7753A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753A" w:rsidRPr="00D31094" w:rsidRDefault="00E2294D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753A" w:rsidRPr="00D31094" w:rsidRDefault="00A7753A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A7753A" w:rsidRPr="00D31094" w:rsidRDefault="00BC60B3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(318,808.00)</w:t>
            </w:r>
          </w:p>
        </w:tc>
        <w:tc>
          <w:tcPr>
            <w:tcW w:w="236" w:type="dxa"/>
            <w:vAlign w:val="bottom"/>
          </w:tcPr>
          <w:p w:rsidR="00A7753A" w:rsidRPr="00D31094" w:rsidRDefault="00A7753A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:rsidR="00A7753A" w:rsidRPr="00D31094" w:rsidRDefault="00E2294D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753A" w:rsidRPr="00D31094" w:rsidTr="00D62713">
        <w:trPr>
          <w:trHeight w:val="149"/>
        </w:trPr>
        <w:tc>
          <w:tcPr>
            <w:tcW w:w="2880" w:type="dxa"/>
          </w:tcPr>
          <w:p w:rsidR="00A7753A" w:rsidRPr="00D31094" w:rsidRDefault="00A7753A" w:rsidP="00D62713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753A" w:rsidRPr="00D31094" w:rsidRDefault="00BC60B3" w:rsidP="001C22B4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293,034.24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753A" w:rsidRPr="00D31094" w:rsidRDefault="00A7753A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753A" w:rsidRPr="00D31094" w:rsidRDefault="00E2294D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456,210.24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753A" w:rsidRPr="00D31094" w:rsidRDefault="00A7753A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753A" w:rsidRPr="00D31094" w:rsidRDefault="00BC60B3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</w:rPr>
              <w:t>560,294.72</w:t>
            </w:r>
          </w:p>
        </w:tc>
        <w:tc>
          <w:tcPr>
            <w:tcW w:w="236" w:type="dxa"/>
            <w:vAlign w:val="bottom"/>
          </w:tcPr>
          <w:p w:rsidR="00A7753A" w:rsidRPr="00D31094" w:rsidRDefault="00A7753A" w:rsidP="00D62713">
            <w:pPr>
              <w:tabs>
                <w:tab w:val="decimal" w:pos="1116"/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753A" w:rsidRPr="00D31094" w:rsidRDefault="00E2294D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</w:rPr>
              <w:t>1,368,630.72</w:t>
            </w:r>
          </w:p>
        </w:tc>
      </w:tr>
    </w:tbl>
    <w:p w:rsidR="000E11CA" w:rsidRPr="00D31094" w:rsidRDefault="000E11CA" w:rsidP="00D62713"/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8"/>
        <w:gridCol w:w="1463"/>
        <w:gridCol w:w="236"/>
        <w:gridCol w:w="1607"/>
        <w:gridCol w:w="6"/>
      </w:tblGrid>
      <w:tr w:rsidR="000E11CA" w:rsidRPr="00D31094" w:rsidTr="000E11CA">
        <w:trPr>
          <w:gridAfter w:val="1"/>
          <w:wAfter w:w="6" w:type="dxa"/>
        </w:trPr>
        <w:tc>
          <w:tcPr>
            <w:tcW w:w="4408" w:type="dxa"/>
            <w:gridSpan w:val="2"/>
          </w:tcPr>
          <w:p w:rsidR="000E11CA" w:rsidRPr="00D31094" w:rsidRDefault="000E11CA" w:rsidP="00D62713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236" w:type="dxa"/>
          </w:tcPr>
          <w:p w:rsidR="000E11CA" w:rsidRPr="00D31094" w:rsidRDefault="000E11CA" w:rsidP="00D6271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:rsidR="000E11CA" w:rsidRPr="00D31094" w:rsidRDefault="000E11CA" w:rsidP="00D6271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:rsidR="000E11CA" w:rsidRPr="00D31094" w:rsidRDefault="000E11CA" w:rsidP="00D6271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6" w:type="dxa"/>
            <w:gridSpan w:val="3"/>
          </w:tcPr>
          <w:p w:rsidR="000E11CA" w:rsidRPr="00D31094" w:rsidRDefault="000E11CA" w:rsidP="00D6271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E11CA" w:rsidRPr="00D31094" w:rsidTr="000E11CA">
        <w:trPr>
          <w:gridAfter w:val="1"/>
          <w:wAfter w:w="6" w:type="dxa"/>
        </w:trPr>
        <w:tc>
          <w:tcPr>
            <w:tcW w:w="2880" w:type="dxa"/>
          </w:tcPr>
          <w:p w:rsidR="000E11CA" w:rsidRPr="00D31094" w:rsidRDefault="000E11CA" w:rsidP="00D6271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73" w:type="dxa"/>
            <w:gridSpan w:val="7"/>
            <w:tcBorders>
              <w:bottom w:val="single" w:sz="4" w:space="0" w:color="auto"/>
            </w:tcBorders>
          </w:tcPr>
          <w:p w:rsidR="000E11CA" w:rsidRPr="00D31094" w:rsidRDefault="000E11CA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1CA" w:rsidRPr="00D31094" w:rsidTr="000E11CA">
        <w:tc>
          <w:tcPr>
            <w:tcW w:w="2880" w:type="dxa"/>
          </w:tcPr>
          <w:p w:rsidR="000E11CA" w:rsidRPr="00D31094" w:rsidRDefault="000E11CA" w:rsidP="00D6271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11CA" w:rsidRPr="00D31094" w:rsidRDefault="000E11CA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8" w:type="dxa"/>
          </w:tcPr>
          <w:p w:rsidR="000E11CA" w:rsidRPr="00D31094" w:rsidRDefault="000E11CA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E11CA" w:rsidRPr="00D31094" w:rsidRDefault="000E11CA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A14A73"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สิ้นสุดวันที่</w:t>
            </w:r>
          </w:p>
        </w:tc>
      </w:tr>
      <w:tr w:rsidR="000E11CA" w:rsidRPr="00D31094" w:rsidTr="000E11CA">
        <w:tc>
          <w:tcPr>
            <w:tcW w:w="2880" w:type="dxa"/>
          </w:tcPr>
          <w:p w:rsidR="000E11CA" w:rsidRPr="00D31094" w:rsidRDefault="000E11CA" w:rsidP="00D6271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:rsidR="000E11CA" w:rsidRPr="00D31094" w:rsidRDefault="00F71B82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31094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D3109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กันยายน </w:t>
            </w:r>
            <w:r w:rsidRPr="00D31094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E11CA" w:rsidRPr="00D31094" w:rsidRDefault="000E11CA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0E11CA" w:rsidRPr="00D31094" w:rsidRDefault="00F71B82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31094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D3109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กันยายน </w:t>
            </w:r>
            <w:r w:rsidRPr="00D31094">
              <w:rPr>
                <w:rFonts w:ascii="Angsana New" w:hAnsi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238" w:type="dxa"/>
          </w:tcPr>
          <w:p w:rsidR="000E11CA" w:rsidRPr="00D31094" w:rsidRDefault="000E11CA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:rsidR="000E11CA" w:rsidRPr="00D31094" w:rsidRDefault="00F71B82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31094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D3109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กันยายน </w:t>
            </w:r>
            <w:r w:rsidRPr="00D31094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E11CA" w:rsidRPr="00D31094" w:rsidRDefault="000E11CA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1CA" w:rsidRPr="00D31094" w:rsidRDefault="00F71B82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31094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D3109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กันยายน </w:t>
            </w:r>
            <w:r w:rsidRPr="00D31094">
              <w:rPr>
                <w:rFonts w:ascii="Angsana New" w:hAnsi="Angsana New"/>
                <w:color w:val="000000"/>
                <w:sz w:val="24"/>
                <w:szCs w:val="24"/>
              </w:rPr>
              <w:t>2561</w:t>
            </w:r>
          </w:p>
        </w:tc>
      </w:tr>
      <w:tr w:rsidR="00E2294D" w:rsidRPr="00D31094" w:rsidTr="00D62713">
        <w:trPr>
          <w:trHeight w:val="203"/>
        </w:trPr>
        <w:tc>
          <w:tcPr>
            <w:tcW w:w="2880" w:type="dxa"/>
          </w:tcPr>
          <w:p w:rsidR="00E2294D" w:rsidRPr="00D31094" w:rsidRDefault="00E2294D" w:rsidP="00D6271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94D" w:rsidRPr="00D31094" w:rsidRDefault="00BC60B3" w:rsidP="00D6271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230,567.00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2294D" w:rsidRPr="00D31094" w:rsidRDefault="00E2294D" w:rsidP="00D6271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94D" w:rsidRPr="00D31094" w:rsidRDefault="00E2294D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380,839.25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E2294D" w:rsidRPr="00D31094" w:rsidRDefault="00E2294D" w:rsidP="00D6271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94D" w:rsidRPr="00D31094" w:rsidRDefault="00BC60B3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691,701.00</w:t>
            </w:r>
          </w:p>
        </w:tc>
        <w:tc>
          <w:tcPr>
            <w:tcW w:w="236" w:type="dxa"/>
            <w:vAlign w:val="bottom"/>
          </w:tcPr>
          <w:p w:rsidR="00E2294D" w:rsidRPr="00D31094" w:rsidRDefault="00E2294D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:rsidR="00E2294D" w:rsidRPr="00D31094" w:rsidRDefault="00E2294D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1,142,517.75</w:t>
            </w:r>
          </w:p>
        </w:tc>
      </w:tr>
      <w:tr w:rsidR="00E2294D" w:rsidRPr="00D31094" w:rsidTr="00D62713">
        <w:trPr>
          <w:trHeight w:val="203"/>
        </w:trPr>
        <w:tc>
          <w:tcPr>
            <w:tcW w:w="2880" w:type="dxa"/>
          </w:tcPr>
          <w:p w:rsidR="00E2294D" w:rsidRPr="00D31094" w:rsidRDefault="00E2294D" w:rsidP="00D6271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E2294D" w:rsidRPr="00D31094" w:rsidRDefault="00BC60B3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60,259.48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2294D" w:rsidRPr="00D31094" w:rsidRDefault="00E2294D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:rsidR="00E2294D" w:rsidRPr="00D31094" w:rsidRDefault="00E2294D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72,457.24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E2294D" w:rsidRPr="00D31094" w:rsidRDefault="00E2294D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E2294D" w:rsidRPr="00D31094" w:rsidRDefault="00BC60B3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180,778.44</w:t>
            </w:r>
          </w:p>
        </w:tc>
        <w:tc>
          <w:tcPr>
            <w:tcW w:w="236" w:type="dxa"/>
            <w:vAlign w:val="bottom"/>
          </w:tcPr>
          <w:p w:rsidR="00E2294D" w:rsidRPr="00D31094" w:rsidRDefault="00E2294D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E2294D" w:rsidRPr="00D31094" w:rsidRDefault="00E2294D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217,371.72</w:t>
            </w:r>
          </w:p>
        </w:tc>
      </w:tr>
      <w:tr w:rsidR="00E2294D" w:rsidRPr="00D31094" w:rsidTr="00D62713">
        <w:trPr>
          <w:trHeight w:val="203"/>
        </w:trPr>
        <w:tc>
          <w:tcPr>
            <w:tcW w:w="2880" w:type="dxa"/>
          </w:tcPr>
          <w:p w:rsidR="00E2294D" w:rsidRPr="00D31094" w:rsidRDefault="00E2294D" w:rsidP="00D62713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61" w:hanging="16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94D" w:rsidRPr="00D31094" w:rsidRDefault="00BC60B3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2294D" w:rsidRPr="00D31094" w:rsidRDefault="00E2294D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:rsidR="00E2294D" w:rsidRPr="00D31094" w:rsidRDefault="00E2294D" w:rsidP="00D6271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E2294D" w:rsidRPr="00D31094" w:rsidRDefault="00E2294D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E2294D" w:rsidRPr="00D31094" w:rsidRDefault="00BC60B3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(316,912.00)</w:t>
            </w:r>
          </w:p>
        </w:tc>
        <w:tc>
          <w:tcPr>
            <w:tcW w:w="236" w:type="dxa"/>
            <w:vAlign w:val="bottom"/>
          </w:tcPr>
          <w:p w:rsidR="00E2294D" w:rsidRPr="00D31094" w:rsidRDefault="00E2294D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:rsidR="00E2294D" w:rsidRPr="00D31094" w:rsidRDefault="00E2294D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2294D" w:rsidRPr="00D31094" w:rsidTr="00D62713">
        <w:trPr>
          <w:trHeight w:val="149"/>
        </w:trPr>
        <w:tc>
          <w:tcPr>
            <w:tcW w:w="2880" w:type="dxa"/>
          </w:tcPr>
          <w:p w:rsidR="00E2294D" w:rsidRPr="00D31094" w:rsidRDefault="00E2294D" w:rsidP="00D62713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294D" w:rsidRPr="00D31094" w:rsidRDefault="00BC60B3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290,826.48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2294D" w:rsidRPr="00D31094" w:rsidRDefault="00E2294D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294D" w:rsidRPr="00D31094" w:rsidRDefault="00E2294D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453,296.49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E2294D" w:rsidRPr="00D31094" w:rsidRDefault="00E2294D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2294D" w:rsidRPr="00D31094" w:rsidRDefault="00BC60B3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555,567.44</w:t>
            </w:r>
          </w:p>
        </w:tc>
        <w:tc>
          <w:tcPr>
            <w:tcW w:w="236" w:type="dxa"/>
            <w:vAlign w:val="bottom"/>
          </w:tcPr>
          <w:p w:rsidR="00E2294D" w:rsidRPr="00D31094" w:rsidRDefault="00E2294D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2294D" w:rsidRPr="00D31094" w:rsidRDefault="00E2294D" w:rsidP="00D6271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1,359,889.47</w:t>
            </w:r>
          </w:p>
        </w:tc>
      </w:tr>
      <w:bookmarkEnd w:id="1"/>
    </w:tbl>
    <w:p w:rsidR="00466E81" w:rsidRPr="00D31094" w:rsidRDefault="00466E81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405DE2" w:rsidRPr="00D31094" w:rsidRDefault="00405DE2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405DE2" w:rsidRPr="00D31094" w:rsidRDefault="00405DE2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405DE2" w:rsidRPr="00D31094" w:rsidRDefault="00405DE2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405DE2" w:rsidRPr="00D31094" w:rsidRDefault="00405DE2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9B2797" w:rsidRPr="00D31094" w:rsidRDefault="009B279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9B2797" w:rsidRPr="00D31094" w:rsidRDefault="009B279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9B2797" w:rsidRPr="00D31094" w:rsidRDefault="009B279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9B2797" w:rsidRPr="00D31094" w:rsidRDefault="009B279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Pr="00D31094" w:rsidRDefault="005D26DC" w:rsidP="00841AB3">
      <w:pPr>
        <w:numPr>
          <w:ilvl w:val="0"/>
          <w:numId w:val="1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Pr="00D31094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8919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950"/>
        <w:gridCol w:w="1841"/>
        <w:gridCol w:w="238"/>
        <w:gridCol w:w="1890"/>
      </w:tblGrid>
      <w:tr w:rsidR="000E11CA" w:rsidRPr="00D31094" w:rsidTr="000E11CA">
        <w:tc>
          <w:tcPr>
            <w:tcW w:w="4950" w:type="dxa"/>
            <w:vAlign w:val="bottom"/>
          </w:tcPr>
          <w:p w:rsidR="000E11CA" w:rsidRPr="00D31094" w:rsidRDefault="000E11CA" w:rsidP="000E11CA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bookmarkStart w:id="2" w:name="_Hlk16077170"/>
            <w:bookmarkStart w:id="3" w:name="_Hlk16076884"/>
          </w:p>
        </w:tc>
        <w:tc>
          <w:tcPr>
            <w:tcW w:w="3969" w:type="dxa"/>
            <w:gridSpan w:val="3"/>
            <w:tcBorders>
              <w:top w:val="nil"/>
              <w:left w:val="nil"/>
              <w:right w:val="nil"/>
            </w:tcBorders>
            <w:hideMark/>
          </w:tcPr>
          <w:p w:rsidR="000E11CA" w:rsidRPr="00D31094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หน่วย:บาท)</w:t>
            </w:r>
          </w:p>
        </w:tc>
      </w:tr>
      <w:tr w:rsidR="000E11CA" w:rsidRPr="00D31094" w:rsidTr="00022CD6">
        <w:tc>
          <w:tcPr>
            <w:tcW w:w="4950" w:type="dxa"/>
            <w:vAlign w:val="bottom"/>
          </w:tcPr>
          <w:p w:rsidR="000E11CA" w:rsidRPr="00D31094" w:rsidRDefault="000E11CA" w:rsidP="000E11CA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E11CA" w:rsidRPr="00D31094" w:rsidRDefault="00022CD6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D31094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E11CA" w:rsidRPr="00D31094" w:rsidRDefault="000E11CA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E11CA" w:rsidRPr="00D31094" w:rsidRDefault="00022CD6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31094">
              <w:rPr>
                <w:rFonts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1CA" w:rsidRPr="00D31094" w:rsidTr="000E11CA">
        <w:trPr>
          <w:trHeight w:val="347"/>
        </w:trPr>
        <w:tc>
          <w:tcPr>
            <w:tcW w:w="4950" w:type="dxa"/>
            <w:shd w:val="clear" w:color="auto" w:fill="auto"/>
          </w:tcPr>
          <w:p w:rsidR="000E11CA" w:rsidRPr="00D31094" w:rsidRDefault="000E11CA" w:rsidP="000E11C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F71B82"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E11CA" w:rsidRPr="00D31094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0E11CA" w:rsidRPr="00D31094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0E11CA" w:rsidRPr="00D31094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E11CA" w:rsidRPr="00D31094" w:rsidTr="000E11CA">
        <w:tc>
          <w:tcPr>
            <w:tcW w:w="4950" w:type="dxa"/>
            <w:shd w:val="clear" w:color="auto" w:fill="auto"/>
          </w:tcPr>
          <w:p w:rsidR="000E11CA" w:rsidRPr="00D31094" w:rsidRDefault="000E11CA" w:rsidP="000E11CA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841" w:type="dxa"/>
            <w:shd w:val="clear" w:color="auto" w:fill="auto"/>
          </w:tcPr>
          <w:p w:rsidR="000E11CA" w:rsidRPr="00D31094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0E11CA" w:rsidRPr="00D31094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0E11CA" w:rsidRPr="00D31094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191F" w:rsidRPr="00D31094" w:rsidTr="00D62713">
        <w:tc>
          <w:tcPr>
            <w:tcW w:w="4950" w:type="dxa"/>
            <w:shd w:val="clear" w:color="auto" w:fill="auto"/>
          </w:tcPr>
          <w:p w:rsidR="0079191F" w:rsidRPr="00D31094" w:rsidRDefault="0079191F" w:rsidP="0079191F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D31094">
              <w:rPr>
                <w:rFonts w:ascii="Angsana New" w:hAnsi="Angsana New"/>
                <w:sz w:val="30"/>
                <w:szCs w:val="30"/>
              </w:rPr>
              <w:t>1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3109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41" w:type="dxa"/>
            <w:shd w:val="clear" w:color="auto" w:fill="auto"/>
            <w:vAlign w:val="bottom"/>
          </w:tcPr>
          <w:p w:rsidR="0079191F" w:rsidRPr="00D31094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11,006,969.00</w:t>
            </w:r>
          </w:p>
        </w:tc>
        <w:tc>
          <w:tcPr>
            <w:tcW w:w="238" w:type="dxa"/>
            <w:shd w:val="clear" w:color="auto" w:fill="auto"/>
          </w:tcPr>
          <w:p w:rsidR="0079191F" w:rsidRPr="00D31094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79191F" w:rsidRPr="00D31094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10,969,348.00</w:t>
            </w:r>
          </w:p>
        </w:tc>
      </w:tr>
      <w:tr w:rsidR="0079191F" w:rsidRPr="00D31094" w:rsidTr="00D62713">
        <w:tc>
          <w:tcPr>
            <w:tcW w:w="4950" w:type="dxa"/>
            <w:shd w:val="clear" w:color="auto" w:fill="auto"/>
          </w:tcPr>
          <w:p w:rsidR="0079191F" w:rsidRPr="00D31094" w:rsidRDefault="0079191F" w:rsidP="0079191F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  <w:r w:rsidRPr="00D3109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41" w:type="dxa"/>
            <w:shd w:val="clear" w:color="auto" w:fill="auto"/>
            <w:vAlign w:val="bottom"/>
          </w:tcPr>
          <w:p w:rsidR="0079191F" w:rsidRPr="00D31094" w:rsidRDefault="00461DC3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697,333.50</w:t>
            </w:r>
          </w:p>
        </w:tc>
        <w:tc>
          <w:tcPr>
            <w:tcW w:w="238" w:type="dxa"/>
            <w:shd w:val="clear" w:color="auto" w:fill="auto"/>
          </w:tcPr>
          <w:p w:rsidR="0079191F" w:rsidRPr="00D31094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79191F" w:rsidRPr="00D31094" w:rsidRDefault="00461DC3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691,701.00</w:t>
            </w:r>
          </w:p>
        </w:tc>
      </w:tr>
      <w:tr w:rsidR="0079191F" w:rsidRPr="00D31094" w:rsidTr="00D62713">
        <w:tc>
          <w:tcPr>
            <w:tcW w:w="4950" w:type="dxa"/>
            <w:shd w:val="clear" w:color="auto" w:fill="auto"/>
          </w:tcPr>
          <w:p w:rsidR="0079191F" w:rsidRPr="00D31094" w:rsidRDefault="0079191F" w:rsidP="0079191F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 w:rsidRPr="00D3109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41" w:type="dxa"/>
            <w:shd w:val="clear" w:color="auto" w:fill="auto"/>
            <w:vAlign w:val="bottom"/>
          </w:tcPr>
          <w:p w:rsidR="0079191F" w:rsidRPr="00D31094" w:rsidRDefault="00461DC3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181,769.22</w:t>
            </w:r>
          </w:p>
        </w:tc>
        <w:tc>
          <w:tcPr>
            <w:tcW w:w="238" w:type="dxa"/>
            <w:shd w:val="clear" w:color="auto" w:fill="auto"/>
          </w:tcPr>
          <w:p w:rsidR="0079191F" w:rsidRPr="00D31094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79191F" w:rsidRPr="00D31094" w:rsidRDefault="00461DC3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180,778.44</w:t>
            </w:r>
          </w:p>
        </w:tc>
      </w:tr>
      <w:tr w:rsidR="00F11203" w:rsidRPr="00D31094" w:rsidTr="00D62713">
        <w:tc>
          <w:tcPr>
            <w:tcW w:w="4950" w:type="dxa"/>
            <w:shd w:val="clear" w:color="auto" w:fill="auto"/>
          </w:tcPr>
          <w:p w:rsidR="00F11203" w:rsidRPr="00D31094" w:rsidRDefault="00F11203" w:rsidP="00F11203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F11203" w:rsidRPr="00D31094" w:rsidRDefault="00461DC3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(318,808.00)</w:t>
            </w:r>
          </w:p>
        </w:tc>
        <w:tc>
          <w:tcPr>
            <w:tcW w:w="238" w:type="dxa"/>
            <w:shd w:val="clear" w:color="auto" w:fill="auto"/>
          </w:tcPr>
          <w:p w:rsidR="00F11203" w:rsidRPr="00D31094" w:rsidRDefault="00F11203" w:rsidP="00F1120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F11203" w:rsidRPr="00D31094" w:rsidRDefault="00461DC3" w:rsidP="00F1120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(316,912.00)</w:t>
            </w:r>
          </w:p>
        </w:tc>
      </w:tr>
      <w:tr w:rsidR="0079191F" w:rsidRPr="00D31094" w:rsidTr="00D62713">
        <w:tc>
          <w:tcPr>
            <w:tcW w:w="4950" w:type="dxa"/>
            <w:shd w:val="clear" w:color="auto" w:fill="auto"/>
          </w:tcPr>
          <w:p w:rsidR="0079191F" w:rsidRPr="00D31094" w:rsidRDefault="0079191F" w:rsidP="0079191F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หัก ผลประโยชน์โครงการจ่าย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191F" w:rsidRPr="00D31094" w:rsidRDefault="00461DC3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(3,541,896.00)</w:t>
            </w:r>
          </w:p>
        </w:tc>
        <w:tc>
          <w:tcPr>
            <w:tcW w:w="238" w:type="dxa"/>
            <w:shd w:val="clear" w:color="auto" w:fill="auto"/>
          </w:tcPr>
          <w:p w:rsidR="0079191F" w:rsidRPr="00D31094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191F" w:rsidRPr="00D31094" w:rsidRDefault="00461DC3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(3,541,896.00)</w:t>
            </w:r>
          </w:p>
        </w:tc>
      </w:tr>
      <w:tr w:rsidR="0079191F" w:rsidRPr="00D31094" w:rsidTr="00D62713">
        <w:tc>
          <w:tcPr>
            <w:tcW w:w="4950" w:type="dxa"/>
            <w:shd w:val="clear" w:color="auto" w:fill="auto"/>
          </w:tcPr>
          <w:p w:rsidR="0079191F" w:rsidRPr="00D31094" w:rsidRDefault="0079191F" w:rsidP="0079191F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71B82"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D31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9191F" w:rsidRPr="00D31094" w:rsidRDefault="00461DC3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</w:rPr>
              <w:t>8,025,367.72</w:t>
            </w:r>
          </w:p>
        </w:tc>
        <w:tc>
          <w:tcPr>
            <w:tcW w:w="238" w:type="dxa"/>
            <w:shd w:val="clear" w:color="auto" w:fill="auto"/>
          </w:tcPr>
          <w:p w:rsidR="0079191F" w:rsidRPr="00D31094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9191F" w:rsidRPr="00D31094" w:rsidRDefault="00461DC3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</w:rPr>
              <w:t>7,983,019.44</w:t>
            </w:r>
          </w:p>
        </w:tc>
      </w:tr>
      <w:bookmarkEnd w:id="2"/>
    </w:tbl>
    <w:p w:rsidR="00022CD6" w:rsidRPr="00D31094" w:rsidRDefault="00022CD6" w:rsidP="00022CD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022CD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D31094">
        <w:rPr>
          <w:rFonts w:ascii="Angsana New" w:hAnsi="Angsana New" w:hint="cs"/>
          <w:sz w:val="30"/>
          <w:szCs w:val="30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8265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4629"/>
        <w:gridCol w:w="1701"/>
        <w:gridCol w:w="236"/>
        <w:gridCol w:w="1699"/>
      </w:tblGrid>
      <w:tr w:rsidR="00022CD6" w:rsidRPr="00D31094" w:rsidTr="004151A0">
        <w:tc>
          <w:tcPr>
            <w:tcW w:w="4629" w:type="dxa"/>
          </w:tcPr>
          <w:p w:rsidR="00022CD6" w:rsidRPr="00D31094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2CD6" w:rsidRPr="00D31094" w:rsidTr="004151A0">
        <w:tc>
          <w:tcPr>
            <w:tcW w:w="4629" w:type="dxa"/>
          </w:tcPr>
          <w:p w:rsidR="00022CD6" w:rsidRPr="00D31094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D6" w:rsidRPr="00D31094" w:rsidRDefault="00F71B82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D3109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3109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22CD6" w:rsidRPr="00D31094" w:rsidTr="004151A0">
        <w:tc>
          <w:tcPr>
            <w:tcW w:w="4629" w:type="dxa"/>
          </w:tcPr>
          <w:p w:rsidR="00022CD6" w:rsidRPr="00D31094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การเกษียณอายุ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22CD6" w:rsidRPr="00D31094" w:rsidTr="004151A0">
        <w:tc>
          <w:tcPr>
            <w:tcW w:w="4629" w:type="dxa"/>
          </w:tcPr>
          <w:p w:rsidR="00022CD6" w:rsidRPr="00D31094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01" w:type="dxa"/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2.55</w:t>
            </w:r>
          </w:p>
        </w:tc>
        <w:tc>
          <w:tcPr>
            <w:tcW w:w="236" w:type="dxa"/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.55</w:t>
            </w:r>
          </w:p>
        </w:tc>
      </w:tr>
      <w:tr w:rsidR="00022CD6" w:rsidRPr="00D31094" w:rsidTr="004151A0">
        <w:tc>
          <w:tcPr>
            <w:tcW w:w="4629" w:type="dxa"/>
          </w:tcPr>
          <w:p w:rsidR="00022CD6" w:rsidRPr="00D31094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อัตราการเพิ่มของเงินเดือน</w:t>
            </w:r>
          </w:p>
        </w:tc>
        <w:tc>
          <w:tcPr>
            <w:tcW w:w="1701" w:type="dxa"/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6.57</w:t>
            </w:r>
          </w:p>
        </w:tc>
        <w:tc>
          <w:tcPr>
            <w:tcW w:w="236" w:type="dxa"/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6.57</w:t>
            </w:r>
          </w:p>
        </w:tc>
      </w:tr>
      <w:tr w:rsidR="00022CD6" w:rsidRPr="00D31094" w:rsidTr="004151A0">
        <w:tc>
          <w:tcPr>
            <w:tcW w:w="4629" w:type="dxa"/>
          </w:tcPr>
          <w:p w:rsidR="00022CD6" w:rsidRPr="00D31094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01" w:type="dxa"/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31094">
              <w:rPr>
                <w:rFonts w:ascii="Angsana New" w:hAnsi="Angsana New"/>
                <w:sz w:val="30"/>
                <w:szCs w:val="30"/>
              </w:rPr>
              <w:t>0 – 29</w:t>
            </w:r>
          </w:p>
        </w:tc>
        <w:tc>
          <w:tcPr>
            <w:tcW w:w="236" w:type="dxa"/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31094">
              <w:rPr>
                <w:rFonts w:ascii="Angsana New" w:hAnsi="Angsana New"/>
                <w:sz w:val="30"/>
                <w:szCs w:val="30"/>
              </w:rPr>
              <w:t>0 – 29</w:t>
            </w:r>
          </w:p>
        </w:tc>
      </w:tr>
      <w:tr w:rsidR="00022CD6" w:rsidRPr="00D31094" w:rsidTr="004151A0">
        <w:tc>
          <w:tcPr>
            <w:tcW w:w="4629" w:type="dxa"/>
          </w:tcPr>
          <w:p w:rsidR="00022CD6" w:rsidRPr="00D31094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01" w:type="dxa"/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:rsidR="00022CD6" w:rsidRPr="00D31094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</w:tbl>
    <w:p w:rsidR="00F11203" w:rsidRPr="00D31094" w:rsidRDefault="00F11203" w:rsidP="00022CD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EB7202" w:rsidRPr="00D31094" w:rsidRDefault="00EB7202" w:rsidP="00022CD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31094">
        <w:rPr>
          <w:rFonts w:ascii="Angsana New" w:hAnsi="Angsana New"/>
          <w:sz w:val="30"/>
          <w:szCs w:val="30"/>
        </w:rPr>
        <w:t>5</w:t>
      </w:r>
      <w:r w:rsidRPr="00D31094">
        <w:rPr>
          <w:rFonts w:ascii="Angsana New" w:hAnsi="Angsana New"/>
          <w:sz w:val="30"/>
          <w:szCs w:val="30"/>
          <w:cs/>
        </w:rPr>
        <w:t xml:space="preserve"> เมษายน </w:t>
      </w:r>
      <w:r w:rsidRPr="00D31094">
        <w:rPr>
          <w:rFonts w:ascii="Angsana New" w:hAnsi="Angsana New"/>
          <w:sz w:val="30"/>
          <w:szCs w:val="30"/>
        </w:rPr>
        <w:t>2562</w:t>
      </w:r>
      <w:r w:rsidRPr="00D31094">
        <w:rPr>
          <w:rFonts w:ascii="Angsana New" w:hAnsi="Angsana New"/>
          <w:sz w:val="30"/>
          <w:szCs w:val="30"/>
          <w:cs/>
        </w:rPr>
        <w:t xml:space="preserve"> พระราชบัญญัติคุ้มครองแรงงาน (ฉบับที่ 7) พ.ศ. 2562 ได้ประกาศลงในราชกิจจานุเบกษา มีผลบังคับใช้ตั้งแต่วันที่ </w:t>
      </w:r>
      <w:r w:rsidRPr="00D31094">
        <w:rPr>
          <w:rFonts w:ascii="Angsana New" w:hAnsi="Angsana New"/>
          <w:sz w:val="30"/>
          <w:szCs w:val="30"/>
        </w:rPr>
        <w:t>5</w:t>
      </w:r>
      <w:r w:rsidRPr="00D31094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31094">
        <w:rPr>
          <w:rFonts w:ascii="Angsana New" w:hAnsi="Angsana New"/>
          <w:sz w:val="30"/>
          <w:szCs w:val="30"/>
        </w:rPr>
        <w:t>2562</w:t>
      </w:r>
      <w:r w:rsidRPr="00D31094">
        <w:rPr>
          <w:rFonts w:ascii="Angsana New" w:hAnsi="Angsana New"/>
          <w:sz w:val="30"/>
          <w:szCs w:val="30"/>
          <w:cs/>
        </w:rPr>
        <w:t xml:space="preserve"> เป็นต้นไป “ซึ่งได้กำหนดอัตราค่าชดเชยเพิ่มเติมกรณีเลิกจ้าง สำหรับลูกจ้างซึ่งทำงานติดต่อกันครบ 20 ปีขึ้นไป ให้จ่ายไม่น้อยกว่าค่าจ้างอัตราสุดท้ายสี่ร้อยวัน” ดังนั้นการเปลี่ยนแปลงดังกล่าวมีผลกระทบต่อการตั้งสำรองผลประโยชน์พนักงานเพิ่มขึ้นเป็นจำนวนเงิน </w:t>
      </w:r>
      <w:r w:rsidRPr="00D31094">
        <w:rPr>
          <w:rFonts w:ascii="Angsana New" w:hAnsi="Angsana New"/>
          <w:sz w:val="30"/>
          <w:szCs w:val="30"/>
        </w:rPr>
        <w:t>1.60</w:t>
      </w:r>
      <w:r w:rsidRPr="00D31094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31094">
        <w:rPr>
          <w:rFonts w:ascii="Angsana New" w:hAnsi="Angsana New" w:hint="cs"/>
          <w:sz w:val="30"/>
          <w:szCs w:val="30"/>
          <w:cs/>
        </w:rPr>
        <w:t xml:space="preserve">ในงบการเงินรวม และจำนวน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1.59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ในงบการเงินเฉพาะ</w:t>
      </w:r>
      <w:r w:rsidRPr="00D31094">
        <w:rPr>
          <w:rFonts w:ascii="Angsana New" w:hAnsi="Angsana New"/>
          <w:sz w:val="30"/>
          <w:szCs w:val="30"/>
          <w:cs/>
        </w:rPr>
        <w:t>โดยบริษัทฯ รับรู้ต้นทุนบริการในอดีต เป็นค่าใช้จ่ายทันทีในงบกำไรขาดทุนเบ็ดเสร็จสำหรับ</w:t>
      </w:r>
      <w:r w:rsidR="008C7D92" w:rsidRPr="00D31094">
        <w:rPr>
          <w:rFonts w:ascii="Angsana New" w:hAnsi="Angsana New" w:hint="cs"/>
          <w:sz w:val="30"/>
          <w:szCs w:val="30"/>
          <w:cs/>
        </w:rPr>
        <w:t>งวด</w:t>
      </w:r>
      <w:r w:rsidRPr="00D31094">
        <w:rPr>
          <w:rFonts w:ascii="Angsana New" w:hAnsi="Angsana New"/>
          <w:sz w:val="30"/>
          <w:szCs w:val="30"/>
          <w:cs/>
        </w:rPr>
        <w:t>ปัจจุบัน</w:t>
      </w:r>
    </w:p>
    <w:p w:rsidR="00EB7202" w:rsidRPr="00D31094" w:rsidRDefault="00EB7202" w:rsidP="00022CD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0E11CA" w:rsidRPr="00D31094" w:rsidRDefault="000E11CA" w:rsidP="000E11CA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956A83" w:rsidRPr="00D31094" w:rsidRDefault="00956A83" w:rsidP="000E11CA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bookmarkEnd w:id="3"/>
    <w:p w:rsidR="005D26DC" w:rsidRPr="00D31094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B5F0B" w:rsidRPr="00D31094" w:rsidRDefault="005B5F0B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:rsidR="00B16618" w:rsidRPr="00D31094" w:rsidRDefault="00B16618" w:rsidP="00841AB3">
      <w:pPr>
        <w:numPr>
          <w:ilvl w:val="0"/>
          <w:numId w:val="1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D31094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ทุน</w:t>
      </w:r>
      <w:r w:rsidR="005E5E76" w:rsidRPr="00D31094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เรือนหุ้นและส่วนเกินมูลค่าหุ้นสามัญ</w:t>
      </w:r>
    </w:p>
    <w:p w:rsidR="001C4624" w:rsidRPr="00D31094" w:rsidRDefault="001C4624" w:rsidP="00B166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มติที่ประชุมวิสามัญผู้ถือหุ้นครั้งที่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1/2562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5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ได้อนุมัติให้บริษัทฯ </w:t>
      </w:r>
      <w:r w:rsidRPr="00D31094">
        <w:rPr>
          <w:rFonts w:ascii="Angsana New" w:hAnsi="Angsana New"/>
          <w:sz w:val="30"/>
          <w:szCs w:val="30"/>
          <w:cs/>
        </w:rPr>
        <w:t>เพิ่มทุนจดทะเบียนเพื่อ</w:t>
      </w:r>
      <w:r w:rsidRPr="00D31094">
        <w:rPr>
          <w:rFonts w:ascii="Angsana New" w:hAnsi="Angsana New" w:hint="cs"/>
          <w:sz w:val="30"/>
          <w:szCs w:val="30"/>
          <w:cs/>
        </w:rPr>
        <w:t>ปรับโครงสร้างเงินทุนของบริษัทฯ ให้มีขนาดเหมาะสม</w:t>
      </w:r>
      <w:r w:rsidRPr="00D31094">
        <w:rPr>
          <w:rFonts w:ascii="Angsana New" w:hAnsi="Angsana New"/>
          <w:sz w:val="30"/>
          <w:szCs w:val="30"/>
          <w:cs/>
        </w:rPr>
        <w:t xml:space="preserve"> จากทุนจดทะเบียนเดิม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 xml:space="preserve">จำนวน </w:t>
      </w:r>
      <w:r w:rsidRPr="00D31094">
        <w:rPr>
          <w:rFonts w:ascii="Angsana New" w:hAnsi="Angsana New"/>
          <w:sz w:val="30"/>
          <w:szCs w:val="30"/>
        </w:rPr>
        <w:t xml:space="preserve">531,936 </w:t>
      </w:r>
      <w:r w:rsidRPr="00D31094">
        <w:rPr>
          <w:rFonts w:ascii="Angsana New" w:hAnsi="Angsana New"/>
          <w:sz w:val="30"/>
          <w:szCs w:val="30"/>
          <w:cs/>
        </w:rPr>
        <w:t xml:space="preserve">หุ้น อัตราหุ้นละ </w:t>
      </w:r>
      <w:r w:rsidRPr="00D31094">
        <w:rPr>
          <w:rFonts w:ascii="Angsana New" w:hAnsi="Angsana New"/>
          <w:sz w:val="30"/>
          <w:szCs w:val="30"/>
        </w:rPr>
        <w:t xml:space="preserve">100 </w:t>
      </w:r>
      <w:r w:rsidRPr="00D31094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Pr="00D31094">
        <w:rPr>
          <w:rFonts w:ascii="Angsana New" w:hAnsi="Angsana New"/>
          <w:sz w:val="30"/>
          <w:szCs w:val="30"/>
          <w:lang w:val="en-US"/>
        </w:rPr>
        <w:t>53</w:t>
      </w:r>
      <w:r w:rsidRPr="00D31094">
        <w:rPr>
          <w:rFonts w:ascii="Angsana New" w:hAnsi="Angsana New"/>
          <w:sz w:val="30"/>
          <w:szCs w:val="30"/>
        </w:rPr>
        <w:t>,</w:t>
      </w:r>
      <w:r w:rsidRPr="00D31094">
        <w:rPr>
          <w:rFonts w:ascii="Angsana New" w:hAnsi="Angsana New" w:hint="cs"/>
          <w:sz w:val="30"/>
          <w:szCs w:val="30"/>
          <w:cs/>
        </w:rPr>
        <w:t>1</w:t>
      </w:r>
      <w:r w:rsidRPr="00D31094">
        <w:rPr>
          <w:rFonts w:ascii="Angsana New" w:hAnsi="Angsana New"/>
          <w:sz w:val="30"/>
          <w:szCs w:val="30"/>
        </w:rPr>
        <w:t>93</w:t>
      </w:r>
      <w:r w:rsidRPr="00D31094">
        <w:rPr>
          <w:rFonts w:ascii="Angsana New" w:hAnsi="Angsana New" w:hint="cs"/>
          <w:sz w:val="30"/>
          <w:szCs w:val="30"/>
          <w:cs/>
        </w:rPr>
        <w:t>,</w:t>
      </w:r>
      <w:r w:rsidRPr="00D31094">
        <w:rPr>
          <w:rFonts w:ascii="Angsana New" w:hAnsi="Angsana New"/>
          <w:sz w:val="30"/>
          <w:szCs w:val="30"/>
        </w:rPr>
        <w:t xml:space="preserve">600 </w:t>
      </w:r>
      <w:r w:rsidRPr="00D31094">
        <w:rPr>
          <w:rFonts w:ascii="Angsana New" w:hAnsi="Angsana New"/>
          <w:sz w:val="30"/>
          <w:szCs w:val="30"/>
          <w:cs/>
        </w:rPr>
        <w:t xml:space="preserve">บาท โดยให้เพิ่มทุนจดทะเบียนของบริษัทอีกจำนวน </w:t>
      </w:r>
      <w:r w:rsidRPr="00D31094">
        <w:rPr>
          <w:rFonts w:ascii="Angsana New" w:hAnsi="Angsana New"/>
          <w:sz w:val="30"/>
          <w:szCs w:val="30"/>
        </w:rPr>
        <w:t xml:space="preserve">968,064 </w:t>
      </w:r>
      <w:r w:rsidRPr="00D31094">
        <w:rPr>
          <w:rFonts w:ascii="Angsana New" w:hAnsi="Angsana New"/>
          <w:sz w:val="30"/>
          <w:szCs w:val="30"/>
          <w:cs/>
        </w:rPr>
        <w:t xml:space="preserve">หุ้น อัตราหุ้นละ </w:t>
      </w:r>
      <w:r w:rsidRPr="00D31094">
        <w:rPr>
          <w:rFonts w:ascii="Angsana New" w:hAnsi="Angsana New"/>
          <w:sz w:val="30"/>
          <w:szCs w:val="30"/>
        </w:rPr>
        <w:t xml:space="preserve">100 </w:t>
      </w:r>
      <w:r w:rsidRPr="00D31094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Pr="00D31094">
        <w:rPr>
          <w:rFonts w:ascii="Angsana New" w:hAnsi="Angsana New"/>
          <w:sz w:val="30"/>
          <w:szCs w:val="30"/>
        </w:rPr>
        <w:t xml:space="preserve">96,806,400 </w:t>
      </w:r>
      <w:r w:rsidRPr="00D31094">
        <w:rPr>
          <w:rFonts w:ascii="Angsana New" w:hAnsi="Angsana New"/>
          <w:sz w:val="30"/>
          <w:szCs w:val="30"/>
          <w:cs/>
        </w:rPr>
        <w:t xml:space="preserve">บาท </w:t>
      </w:r>
      <w:r w:rsidRPr="00D31094">
        <w:rPr>
          <w:rFonts w:ascii="Angsana New" w:hAnsi="Angsana New" w:hint="cs"/>
          <w:sz w:val="30"/>
          <w:szCs w:val="30"/>
          <w:cs/>
        </w:rPr>
        <w:t xml:space="preserve">รวมเป็นทุนจดทะเบียน จำนวน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1,500,000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Pr="00D31094">
        <w:rPr>
          <w:rFonts w:ascii="Angsana New" w:hAnsi="Angsana New"/>
          <w:sz w:val="30"/>
          <w:szCs w:val="30"/>
          <w:cs/>
        </w:rPr>
        <w:t xml:space="preserve">อัตราหุ้นละ </w:t>
      </w:r>
      <w:r w:rsidRPr="00D31094">
        <w:rPr>
          <w:rFonts w:ascii="Angsana New" w:hAnsi="Angsana New"/>
          <w:sz w:val="30"/>
          <w:szCs w:val="30"/>
        </w:rPr>
        <w:t xml:space="preserve">100 </w:t>
      </w:r>
      <w:r w:rsidRPr="00D31094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Pr="00D31094">
        <w:rPr>
          <w:rFonts w:ascii="Angsana New" w:hAnsi="Angsana New"/>
          <w:sz w:val="30"/>
          <w:szCs w:val="30"/>
          <w:lang w:val="en-US"/>
        </w:rPr>
        <w:t>150</w:t>
      </w:r>
      <w:r w:rsidRPr="00D31094">
        <w:rPr>
          <w:rFonts w:ascii="Angsana New" w:hAnsi="Angsana New"/>
          <w:sz w:val="30"/>
          <w:szCs w:val="30"/>
        </w:rPr>
        <w:t xml:space="preserve">,000,000 </w:t>
      </w:r>
      <w:r w:rsidRPr="00D31094">
        <w:rPr>
          <w:rFonts w:ascii="Angsana New" w:hAnsi="Angsana New"/>
          <w:sz w:val="30"/>
          <w:szCs w:val="30"/>
          <w:cs/>
        </w:rPr>
        <w:t>บาท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>โดยบริษัทจะเรียกชำระค่าหุ้นเพิ่มทุนจากผู้ถือหุ้นเดิมตามสัดส่วน และการชำระทุน</w:t>
      </w:r>
      <w:r w:rsidRPr="00D31094">
        <w:rPr>
          <w:rFonts w:ascii="Angsana New" w:hAnsi="Angsana New"/>
          <w:sz w:val="30"/>
          <w:szCs w:val="30"/>
          <w:cs/>
        </w:rPr>
        <w:br/>
      </w:r>
      <w:r w:rsidRPr="00D31094">
        <w:rPr>
          <w:rFonts w:ascii="Angsana New" w:hAnsi="Angsana New" w:hint="cs"/>
          <w:sz w:val="30"/>
          <w:szCs w:val="30"/>
          <w:cs/>
        </w:rPr>
        <w:t xml:space="preserve">จดทะเบียนของบริษัทในครั้งนี้แบ่งเป็น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3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งวด งวดแรกชำระร้อยละ </w:t>
      </w:r>
      <w:r w:rsidRPr="00D31094">
        <w:rPr>
          <w:rFonts w:ascii="Angsana New" w:hAnsi="Angsana New"/>
          <w:sz w:val="30"/>
          <w:szCs w:val="30"/>
          <w:lang w:val="en-US"/>
        </w:rPr>
        <w:t>30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ภายในวันที่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5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D31094">
        <w:rPr>
          <w:rFonts w:ascii="Angsana New" w:hAnsi="Angsana New"/>
          <w:sz w:val="30"/>
          <w:szCs w:val="30"/>
          <w:lang w:val="en-US"/>
        </w:rPr>
        <w:t>2562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, งวดที่สองชำระร้อยละ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30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ภายในวันที่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7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และงวดสุดท้ายชำระร้อยละ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40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ภายในวันที่ </w:t>
      </w:r>
      <w:r w:rsidRPr="00D31094">
        <w:rPr>
          <w:rFonts w:ascii="Angsana New" w:hAnsi="Angsana New"/>
          <w:sz w:val="30"/>
          <w:szCs w:val="30"/>
          <w:lang w:val="en-US"/>
        </w:rPr>
        <w:t>1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D31094">
        <w:rPr>
          <w:rFonts w:ascii="Angsana New" w:hAnsi="Angsana New"/>
          <w:sz w:val="30"/>
          <w:szCs w:val="30"/>
          <w:lang w:val="en-US"/>
        </w:rPr>
        <w:t>2562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ซึ่งมีการรับชำระทุนจดทะเบียนของบริษัทครบถ้วนแล้ว</w:t>
      </w:r>
    </w:p>
    <w:p w:rsidR="001C4624" w:rsidRPr="00D31094" w:rsidRDefault="001C4624" w:rsidP="001C462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D31094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13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D3109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lang w:val="en-US"/>
        </w:rPr>
        <w:t>2562</w:t>
      </w:r>
      <w:r w:rsidRPr="00D3109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ได้อนุมัติการเปลี่ยนแปลงมูลค่าหุ้นสามัญที่ตราไว้ของบริษัทฯ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จากเดิมหุ้นละ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100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เป็นหุ้นละ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0.50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ทำให้จำนวนหุ้นจดทะเบียนและจำนวนหุ้นที่ออกและชำระแล้วของบริษัทฯ</w:t>
      </w:r>
      <w:r w:rsidRPr="00D3109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เพิ่มขึ้นจำนวน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298,500,000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โดยเพิ่มขึ้นจาก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1,500,000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300,000,000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จำนวนทุนจดทะเบียนและทุนที่ออกและเรียกชำระแล้วของบริษัทฯ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ยังคงเท่าเดิม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บริษัทฯได้ดำเนินการจดทะเบียนการเปลี่ยนแปลงดังกล่าวกับกระทรวงพาณิชย์</w:t>
      </w:r>
      <w:r w:rsidRPr="00D31094">
        <w:rPr>
          <w:rFonts w:ascii="Angsana New" w:hAnsi="Angsana New"/>
          <w:sz w:val="30"/>
          <w:szCs w:val="30"/>
          <w:cs/>
          <w:lang w:val="en-US"/>
        </w:rPr>
        <w:t xml:space="preserve">แล้วเมื่อวันที่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14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D31094">
        <w:rPr>
          <w:rFonts w:ascii="Angsana New" w:hAnsi="Angsana New"/>
          <w:sz w:val="30"/>
          <w:szCs w:val="30"/>
          <w:lang w:val="en-US"/>
        </w:rPr>
        <w:t>2562</w:t>
      </w:r>
    </w:p>
    <w:p w:rsidR="001C4624" w:rsidRPr="00D31094" w:rsidRDefault="001C4624" w:rsidP="001C462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D31094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13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D3109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lang w:val="en-US"/>
        </w:rPr>
        <w:t>2562</w:t>
      </w:r>
      <w:r w:rsidRPr="00D3109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ได้อนุมัติให้บริษัทฯ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cs/>
          <w:lang w:val="en-US"/>
        </w:rPr>
        <w:t>เพิ่มทุนจดทะเบียนเพื่อ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รองรับการเสนอขายหุ้นสามัญที่ออกใหม่ต่อประชาชนเป็นครั้งแรก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(Initial Public Offering)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จากทุนจดทะเบียนเดิม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300,000,000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หุ้น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อัตราหุ้นละ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0.50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รวมเป็นเงิน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150,000,000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cs/>
          <w:lang w:val="en-US"/>
        </w:rPr>
        <w:t>โดยให้เพิ่มทุนจดทะเบียนของบริษัทอีกจำนวน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130,000,000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หุ้น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cs/>
          <w:lang w:val="en-US"/>
        </w:rPr>
        <w:t xml:space="preserve">อัตราหุ้นละ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0.50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บาท รวมเป็นเงิน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65,000,000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รวมเป็นทุนจดทะเบียน จำนวน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430,000,000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อัตราหุ้นละ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0.50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บาท รวมเป็นเงิน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215,000,000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:rsidR="00D82414" w:rsidRPr="00D31094" w:rsidRDefault="00D82414" w:rsidP="00D8241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ในระหว่างวันที่ </w:t>
      </w:r>
      <w:r w:rsidRPr="00D31094">
        <w:rPr>
          <w:rFonts w:ascii="Angsana New" w:hAnsi="Angsana New"/>
          <w:sz w:val="30"/>
          <w:szCs w:val="30"/>
        </w:rPr>
        <w:t>24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>กรกฎาคม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 xml:space="preserve">2562 </w:t>
      </w:r>
      <w:r w:rsidRPr="00D31094">
        <w:rPr>
          <w:rFonts w:ascii="Angsana New" w:hAnsi="Angsana New"/>
          <w:sz w:val="30"/>
          <w:szCs w:val="30"/>
          <w:cs/>
        </w:rPr>
        <w:t>ถึง</w:t>
      </w:r>
      <w:r w:rsidRPr="00D31094">
        <w:rPr>
          <w:rFonts w:ascii="Angsana New" w:hAnsi="Angsana New" w:hint="cs"/>
          <w:sz w:val="30"/>
          <w:szCs w:val="30"/>
          <w:cs/>
        </w:rPr>
        <w:t>วันที่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>26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>กรกฎาคม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>2562</w:t>
      </w:r>
      <w:r w:rsidRPr="00D31094">
        <w:rPr>
          <w:rFonts w:ascii="Angsana New" w:hAnsi="Angsana New"/>
          <w:sz w:val="30"/>
          <w:szCs w:val="30"/>
          <w:cs/>
        </w:rPr>
        <w:t xml:space="preserve"> บริษัทฯได้เสนอขายหุ้นสามัญเพิ่มทุนจำนวน</w:t>
      </w:r>
      <w:r w:rsidR="005672E4"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</w:rPr>
        <w:t>130</w:t>
      </w:r>
      <w:r w:rsidRPr="00D31094">
        <w:rPr>
          <w:rFonts w:ascii="Angsana New" w:hAnsi="Angsana New"/>
          <w:sz w:val="30"/>
          <w:szCs w:val="30"/>
          <w:cs/>
        </w:rPr>
        <w:t xml:space="preserve"> ล้านหุ้น </w:t>
      </w:r>
      <w:r w:rsidR="00E63BEF" w:rsidRPr="00D31094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="00E63BEF" w:rsidRPr="00D31094">
        <w:rPr>
          <w:rFonts w:ascii="Angsana New" w:hAnsi="Angsana New"/>
          <w:sz w:val="30"/>
          <w:szCs w:val="30"/>
          <w:lang w:val="en-US"/>
        </w:rPr>
        <w:t xml:space="preserve">0.50 </w:t>
      </w:r>
      <w:r w:rsidR="00E63BEF"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บาท </w:t>
      </w:r>
      <w:r w:rsidRPr="00D31094">
        <w:rPr>
          <w:rFonts w:ascii="Angsana New" w:hAnsi="Angsana New"/>
          <w:sz w:val="30"/>
          <w:szCs w:val="30"/>
          <w:cs/>
        </w:rPr>
        <w:t xml:space="preserve">ในราคาหุ้นละ </w:t>
      </w:r>
      <w:r w:rsidRPr="00D31094">
        <w:rPr>
          <w:rFonts w:ascii="Angsana New" w:hAnsi="Angsana New"/>
          <w:sz w:val="30"/>
          <w:szCs w:val="30"/>
        </w:rPr>
        <w:t>1.10</w:t>
      </w:r>
      <w:r w:rsidRPr="00D31094">
        <w:rPr>
          <w:rFonts w:ascii="Angsana New" w:hAnsi="Angsana New"/>
          <w:sz w:val="30"/>
          <w:szCs w:val="30"/>
          <w:cs/>
        </w:rPr>
        <w:t xml:space="preserve"> บาท แก่ประชาชนทั่วไป กรรมการ ผู้บริหารและพนักงานของบริษัทฯ คิดเป็นจำนวนเงินรวม </w:t>
      </w:r>
      <w:r w:rsidRPr="00D31094">
        <w:rPr>
          <w:rFonts w:ascii="Angsana New" w:hAnsi="Angsana New"/>
          <w:sz w:val="30"/>
          <w:szCs w:val="30"/>
        </w:rPr>
        <w:t xml:space="preserve">143 </w:t>
      </w:r>
      <w:r w:rsidRPr="00D31094">
        <w:rPr>
          <w:rFonts w:ascii="Angsana New" w:hAnsi="Angsana New"/>
          <w:sz w:val="30"/>
          <w:szCs w:val="30"/>
          <w:cs/>
        </w:rPr>
        <w:t xml:space="preserve">ล้านบาท ซึ่งบริษัทฯได้รับชำระเงินค่าหุ้นเพิ่มทุนดังกล่าวแล้วทั้งจำนวนในวันที่ </w:t>
      </w:r>
      <w:r w:rsidRPr="00D31094">
        <w:rPr>
          <w:rFonts w:ascii="Angsana New" w:hAnsi="Angsana New"/>
          <w:sz w:val="30"/>
          <w:szCs w:val="30"/>
          <w:lang w:val="en-US"/>
        </w:rPr>
        <w:t>30</w:t>
      </w:r>
      <w:r w:rsidRPr="00D31094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D31094">
        <w:rPr>
          <w:rFonts w:ascii="Angsana New" w:hAnsi="Angsana New"/>
          <w:sz w:val="30"/>
          <w:szCs w:val="30"/>
          <w:lang w:val="en-US"/>
        </w:rPr>
        <w:t>2562</w:t>
      </w:r>
      <w:r w:rsidRPr="00D31094">
        <w:rPr>
          <w:rFonts w:ascii="Angsana New" w:hAnsi="Angsana New"/>
          <w:sz w:val="30"/>
          <w:szCs w:val="30"/>
          <w:cs/>
        </w:rPr>
        <w:t xml:space="preserve">โดยบริษัทฯได้จดทะเบียนการเพิ่มทุนชำระแล้วดังกล่าวกับกระทรวงพาณิชย์เมื่อวันที่ </w:t>
      </w:r>
      <w:r w:rsidRPr="00D31094">
        <w:rPr>
          <w:rFonts w:ascii="Angsana New" w:hAnsi="Angsana New"/>
          <w:sz w:val="30"/>
          <w:szCs w:val="30"/>
        </w:rPr>
        <w:t>30</w:t>
      </w:r>
      <w:r w:rsidRPr="00D31094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D31094">
        <w:rPr>
          <w:rFonts w:ascii="Angsana New" w:hAnsi="Angsana New"/>
          <w:sz w:val="30"/>
          <w:szCs w:val="30"/>
          <w:lang w:val="en-US"/>
        </w:rPr>
        <w:t>2562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="005E5E76" w:rsidRPr="00D31094">
        <w:rPr>
          <w:rFonts w:ascii="Angsana New" w:hAnsi="Angsana New" w:hint="cs"/>
          <w:sz w:val="30"/>
          <w:szCs w:val="30"/>
          <w:cs/>
        </w:rPr>
        <w:t>ในการออกจำหน่ายหุ้นสามัญเพิ่มทุนดังกล่าว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5E5E76" w:rsidRPr="00D31094">
        <w:rPr>
          <w:rFonts w:ascii="Angsana New" w:hAnsi="Angsana New" w:hint="cs"/>
          <w:sz w:val="30"/>
          <w:szCs w:val="30"/>
          <w:cs/>
        </w:rPr>
        <w:t>บริษัทฯมี</w:t>
      </w:r>
      <w:r w:rsidRPr="00D31094">
        <w:rPr>
          <w:rFonts w:ascii="Angsana New" w:hAnsi="Angsana New"/>
          <w:sz w:val="30"/>
          <w:szCs w:val="30"/>
          <w:cs/>
        </w:rPr>
        <w:t>ค่าใช้จ่ายทางตรงที่เกี่ยวข้องกับการเสนอขายหุ้นดังกล่าว</w:t>
      </w:r>
      <w:r w:rsidR="005E5E76" w:rsidRPr="00D31094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5E5E76" w:rsidRPr="00D31094">
        <w:rPr>
          <w:rFonts w:ascii="Angsana New" w:hAnsi="Angsana New"/>
          <w:sz w:val="30"/>
          <w:szCs w:val="30"/>
          <w:lang w:val="en-US"/>
        </w:rPr>
        <w:t xml:space="preserve">8.97 </w:t>
      </w:r>
      <w:r w:rsidR="005E5E76" w:rsidRPr="00D31094">
        <w:rPr>
          <w:rFonts w:ascii="Angsana New" w:hAnsi="Angsana New" w:hint="cs"/>
          <w:sz w:val="30"/>
          <w:szCs w:val="30"/>
          <w:cs/>
          <w:lang w:val="en-US"/>
        </w:rPr>
        <w:t>ล้านบาท ซึ่ง</w:t>
      </w:r>
      <w:r w:rsidRPr="00D31094">
        <w:rPr>
          <w:rFonts w:ascii="Angsana New" w:hAnsi="Angsana New"/>
          <w:sz w:val="30"/>
          <w:szCs w:val="30"/>
          <w:cs/>
        </w:rPr>
        <w:t>แสดง</w:t>
      </w:r>
      <w:r w:rsidR="005E5E76" w:rsidRPr="00D31094">
        <w:rPr>
          <w:rFonts w:ascii="Angsana New" w:hAnsi="Angsana New" w:hint="cs"/>
          <w:sz w:val="30"/>
          <w:szCs w:val="30"/>
          <w:cs/>
        </w:rPr>
        <w:t>เป็นรายการ</w:t>
      </w:r>
      <w:r w:rsidRPr="00D31094">
        <w:rPr>
          <w:rFonts w:ascii="Angsana New" w:hAnsi="Angsana New"/>
          <w:sz w:val="30"/>
          <w:szCs w:val="30"/>
          <w:cs/>
        </w:rPr>
        <w:t>หักจากส่วนเกินมูลค่าหุ้นสามัญ</w:t>
      </w:r>
    </w:p>
    <w:p w:rsidR="00D82414" w:rsidRPr="00D31094" w:rsidRDefault="00D82414" w:rsidP="00D8241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1094">
        <w:rPr>
          <w:rFonts w:ascii="Angsana New" w:hAnsi="Angsana New"/>
          <w:sz w:val="30"/>
          <w:szCs w:val="30"/>
        </w:rPr>
        <w:tab/>
      </w:r>
      <w:r w:rsidRPr="00D31094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 ได้รับหุ้นสามัญของบริษัทฯเป็นหลักทรัพย์จดทะเบียนในตลาดหลักทรัพย์แห่งประเทศไทย และให้เริ่มซื้อขายในวันที่ </w:t>
      </w:r>
      <w:r w:rsidRPr="00D31094">
        <w:rPr>
          <w:rFonts w:ascii="Angsana New" w:hAnsi="Angsana New"/>
          <w:sz w:val="30"/>
          <w:szCs w:val="30"/>
        </w:rPr>
        <w:t xml:space="preserve">1 </w:t>
      </w:r>
      <w:r w:rsidRPr="00D31094">
        <w:rPr>
          <w:rFonts w:ascii="Angsana New" w:hAnsi="Angsana New" w:hint="cs"/>
          <w:sz w:val="30"/>
          <w:szCs w:val="30"/>
          <w:cs/>
        </w:rPr>
        <w:t>สิงหาคม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>2562</w:t>
      </w:r>
    </w:p>
    <w:p w:rsidR="00D82414" w:rsidRPr="00D31094" w:rsidRDefault="00D82414" w:rsidP="001C462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D82414" w:rsidRPr="00D31094" w:rsidRDefault="00D82414" w:rsidP="001C462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D82414" w:rsidRPr="00D31094" w:rsidRDefault="00D82414" w:rsidP="001C462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D82414" w:rsidRPr="00D31094" w:rsidRDefault="00D82414" w:rsidP="001C462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1B469A" w:rsidRPr="00D31094" w:rsidRDefault="001B469A" w:rsidP="001C462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A8454F" w:rsidRPr="00D31094" w:rsidRDefault="00C7442D" w:rsidP="00841AB3">
      <w:pPr>
        <w:numPr>
          <w:ilvl w:val="0"/>
          <w:numId w:val="1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D31094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ทุน</w:t>
      </w:r>
      <w:r w:rsidR="00821505" w:rsidRPr="00D31094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>สำรอง</w:t>
      </w:r>
      <w:r w:rsidR="00EB3AA7" w:rsidRPr="00D31094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ตามก</w:t>
      </w:r>
      <w:r w:rsidR="0012646A" w:rsidRPr="00D31094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ฎ</w:t>
      </w:r>
      <w:r w:rsidR="00EB3AA7" w:rsidRPr="00D31094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หมาย</w:t>
      </w:r>
    </w:p>
    <w:p w:rsidR="00A03D23" w:rsidRPr="00D31094" w:rsidRDefault="00B16618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ตามบทบัญญัติแห่งประมวลกฎหมายแพ่งและพาณิชย์ กลุ่มบริษัท ต้องจัดสรรกำไรอย่างน้อยร้อยละ 5  เป็นทุนสำรอง ตามกฎหมาย ทุกครั้งที่มีการประกาศจ่ายเงินปันผล จนกว่ายอดสะสมของทุนสำรองนี้มีจำนวนไม่น้อยกว่าร้อยละ 10  ของทุนจดทะเบียน ทุนสำรองดังกล่าวจะนำไปจ่ายเป็นเงินปันผลไม่ได้</w:t>
      </w:r>
    </w:p>
    <w:p w:rsidR="00022CD6" w:rsidRPr="00D31094" w:rsidRDefault="00022CD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A8454F" w:rsidRPr="00D31094" w:rsidRDefault="00A8454F" w:rsidP="00841AB3">
      <w:pPr>
        <w:numPr>
          <w:ilvl w:val="0"/>
          <w:numId w:val="1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C65A40" w:rsidRPr="00D31094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EB3AA7" w:rsidRPr="00D31094" w:rsidRDefault="00B16618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D31094">
        <w:rPr>
          <w:rFonts w:ascii="Angsana New" w:hAnsi="Angsana New" w:hint="cs"/>
          <w:sz w:val="30"/>
          <w:szCs w:val="30"/>
          <w:cs/>
        </w:rPr>
        <w:t>กลุ่ม</w:t>
      </w:r>
      <w:r w:rsidRPr="00D31094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Pr="00D31094">
        <w:rPr>
          <w:rFonts w:ascii="Angsana New" w:hAnsi="Angsana New" w:hint="cs"/>
          <w:sz w:val="30"/>
          <w:szCs w:val="30"/>
          <w:cs/>
        </w:rPr>
        <w:t>กลุ่ม</w:t>
      </w:r>
      <w:r w:rsidRPr="00D31094">
        <w:rPr>
          <w:rFonts w:ascii="Angsana New" w:hAnsi="Angsana New"/>
          <w:sz w:val="30"/>
          <w:szCs w:val="30"/>
          <w:cs/>
        </w:rPr>
        <w:t>บริษัท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คือกรรมการผู้จัดการของ</w:t>
      </w:r>
      <w:r w:rsidRPr="00D31094">
        <w:rPr>
          <w:rFonts w:ascii="Angsana New" w:hAnsi="Angsana New" w:hint="cs"/>
          <w:sz w:val="30"/>
          <w:szCs w:val="30"/>
          <w:cs/>
        </w:rPr>
        <w:t>กลุ่ม</w:t>
      </w:r>
      <w:r w:rsidRPr="00D31094">
        <w:rPr>
          <w:rFonts w:ascii="Angsana New" w:hAnsi="Angsana New"/>
          <w:sz w:val="30"/>
          <w:szCs w:val="30"/>
          <w:cs/>
        </w:rPr>
        <w:t>บริษัท</w:t>
      </w:r>
    </w:p>
    <w:p w:rsidR="00EB3AA7" w:rsidRPr="00D31094" w:rsidRDefault="00B16618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 w:hint="cs"/>
          <w:sz w:val="30"/>
          <w:szCs w:val="30"/>
          <w:cs/>
        </w:rPr>
        <w:t>กลุ่ม</w:t>
      </w:r>
      <w:r w:rsidRPr="00D31094">
        <w:rPr>
          <w:rFonts w:ascii="Angsana New" w:hAnsi="Angsana New"/>
          <w:sz w:val="30"/>
          <w:szCs w:val="30"/>
          <w:cs/>
        </w:rPr>
        <w:t>บริษัท ดำเนินธุรกิจหลักในส่วนงานดำเนินงานที่รายงานเพียงส่วนเดียว คือ ประกอบธุรกิจการผลิต และจำหน่ายอุปกรณ์ไฟฟ้า กราไฟต์โมลด์ ผงเชื่อมสายล่อฟ้าและสายดิน ซึ่งสินค้าไม่มีความแตกต่างกันในด้านการใช้เทคโนโลยีและกลยุทธ์ทางการตลาด ส่วนในการนำเสนอการจำแนกส่วนงานทางภูมิศาสตร์ รายได้ตามส่วนงานแยกตามเขตภูมิศาสตร์ได้กำหนดจากสถานที่ตั้งของลูกค้า คือ ในประเทศไทย และต่างประเทศ ดังนั้น รายได้ กำไร จึงจำแนกตามส่วนงานตามภูมิศาสตร์ แต่สินทรัพย์ โดยส่วนใหญ่ตามที่แสดงไว้ในงบการเงินจึงเกี่ยวข้องกับส่วนงานธุรกิจตามที่กล่าวไว้</w:t>
      </w:r>
    </w:p>
    <w:p w:rsidR="00E11652" w:rsidRPr="00D31094" w:rsidRDefault="00E11652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8D5DB7" w:rsidRPr="00D31094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RPr="00D31094" w:rsidSect="00D407C8">
          <w:footerReference w:type="default" r:id="rId12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:rsidR="00FF73FE" w:rsidRPr="00D31094" w:rsidRDefault="00FF73FE" w:rsidP="00841AB3">
      <w:pPr>
        <w:numPr>
          <w:ilvl w:val="0"/>
          <w:numId w:val="17"/>
        </w:numPr>
        <w:tabs>
          <w:tab w:val="left" w:pos="709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Pr="00D31094">
        <w:rPr>
          <w:rFonts w:ascii="Angsana New" w:hAnsi="Angsana New"/>
          <w:b/>
          <w:bCs/>
          <w:sz w:val="30"/>
          <w:szCs w:val="30"/>
        </w:rPr>
        <w:t xml:space="preserve"> 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282299" w:rsidRPr="00D31094" w:rsidTr="00576B8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99" w:rsidRPr="00D31094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D31094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D31094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99" w:rsidRPr="00D31094" w:rsidRDefault="00282299" w:rsidP="00A2107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>(</w:t>
            </w:r>
            <w:r w:rsidRPr="00D31094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B16618" w:rsidRPr="00D31094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B16618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D31094" w:rsidRDefault="00B16618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 w:rsidRPr="00D31094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82299" w:rsidRPr="00D31094" w:rsidTr="00576B8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99" w:rsidRPr="00D31094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D31094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D31094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99" w:rsidRPr="00D31094" w:rsidRDefault="00282299" w:rsidP="00A2107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rPr>
                <w:sz w:val="28"/>
                <w:szCs w:val="28"/>
              </w:rPr>
            </w:pPr>
          </w:p>
        </w:tc>
      </w:tr>
      <w:tr w:rsidR="00282299" w:rsidRPr="00D31094" w:rsidTr="008B717A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99" w:rsidRPr="00D31094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D31094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D31094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D31094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16618" w:rsidRPr="00D31094" w:rsidTr="00282299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B16618" w:rsidP="00B16618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44378D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44378D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44378D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44378D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44378D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44378D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</w:tr>
      <w:tr w:rsidR="00B61962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85,816,347.37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82,711,935.50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21,016,677.32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26,666,257.21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106,833,024.69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109,378,192.71 </w:t>
            </w:r>
          </w:p>
        </w:tc>
      </w:tr>
      <w:tr w:rsidR="00B61962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(52,019,258.70)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0C084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(47,</w:t>
            </w:r>
            <w:r w:rsidR="000C0849">
              <w:rPr>
                <w:rFonts w:asciiTheme="majorBidi" w:hAnsiTheme="majorBidi" w:cstheme="majorBidi" w:hint="cs"/>
                <w:sz w:val="28"/>
                <w:szCs w:val="28"/>
                <w:cs/>
              </w:rPr>
              <w:t>402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0849">
              <w:rPr>
                <w:rFonts w:asciiTheme="majorBidi" w:hAnsiTheme="majorBidi" w:cstheme="majorBidi" w:hint="cs"/>
                <w:sz w:val="28"/>
                <w:szCs w:val="28"/>
                <w:cs/>
              </w:rPr>
              <w:t>800.94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(15,289,252.48)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(17,639,537.94)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(67,308,511.18)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0C084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(65,0</w:t>
            </w:r>
            <w:r w:rsidR="000C0849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0849">
              <w:rPr>
                <w:rFonts w:asciiTheme="majorBidi" w:hAnsiTheme="majorBidi" w:cstheme="majorBidi" w:hint="cs"/>
                <w:sz w:val="28"/>
                <w:szCs w:val="28"/>
                <w:cs/>
              </w:rPr>
              <w:t>338.88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61962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33,797,088.67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0C084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35,</w:t>
            </w:r>
            <w:r w:rsidR="000C0849">
              <w:rPr>
                <w:rFonts w:asciiTheme="majorBidi" w:hAnsiTheme="majorBidi" w:cstheme="majorBidi" w:hint="cs"/>
                <w:sz w:val="28"/>
                <w:szCs w:val="28"/>
                <w:cs/>
              </w:rPr>
              <w:t>309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0849">
              <w:rPr>
                <w:rFonts w:asciiTheme="majorBidi" w:hAnsiTheme="majorBidi" w:cstheme="majorBidi" w:hint="cs"/>
                <w:sz w:val="28"/>
                <w:szCs w:val="28"/>
                <w:cs/>
              </w:rPr>
              <w:t>134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C0849">
              <w:rPr>
                <w:rFonts w:asciiTheme="majorBidi" w:hAnsiTheme="majorBidi" w:cstheme="majorBidi" w:hint="cs"/>
                <w:sz w:val="28"/>
                <w:szCs w:val="28"/>
                <w:cs/>
              </w:rPr>
              <w:t>56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5,727,424.84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9,026,719.27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39,524,513.51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053B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44,3</w:t>
            </w:r>
            <w:r w:rsidR="00053BF3"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0849">
              <w:rPr>
                <w:rFonts w:asciiTheme="majorBidi" w:hAnsiTheme="majorBidi" w:cstheme="majorBidi" w:hint="cs"/>
                <w:sz w:val="28"/>
                <w:szCs w:val="28"/>
                <w:cs/>
              </w:rPr>
              <w:t>853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C0849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61962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812,922.90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3,740,706.54 </w:t>
            </w:r>
          </w:p>
        </w:tc>
      </w:tr>
      <w:tr w:rsidR="00B61962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(10,126,299.70)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(13,309,146.12)</w:t>
            </w:r>
          </w:p>
        </w:tc>
      </w:tr>
      <w:tr w:rsidR="00B61962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(22,814,738.03)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053B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(20,</w:t>
            </w:r>
            <w:r w:rsidR="000C0849">
              <w:rPr>
                <w:rFonts w:asciiTheme="majorBidi" w:hAnsiTheme="majorBidi" w:cstheme="majorBidi" w:hint="cs"/>
                <w:sz w:val="28"/>
                <w:szCs w:val="28"/>
                <w:cs/>
              </w:rPr>
              <w:t>694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0849">
              <w:rPr>
                <w:rFonts w:asciiTheme="majorBidi" w:hAnsiTheme="majorBidi" w:cstheme="majorBidi" w:hint="cs"/>
                <w:sz w:val="28"/>
                <w:szCs w:val="28"/>
                <w:cs/>
              </w:rPr>
              <w:t>262.</w:t>
            </w:r>
            <w:r w:rsidR="00053BF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0C0849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61962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(957,133.06)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(790,043.52)</w:t>
            </w:r>
          </w:p>
        </w:tc>
      </w:tr>
      <w:tr w:rsidR="00B61962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6,439,265.62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13,283,108.05 </w:t>
            </w:r>
          </w:p>
        </w:tc>
      </w:tr>
      <w:tr w:rsidR="00B61962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(1,674,101.52)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(4,231,859.02)</w:t>
            </w:r>
          </w:p>
        </w:tc>
      </w:tr>
      <w:tr w:rsidR="00B61962" w:rsidRPr="00D31094" w:rsidTr="00D3109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 w:rsidRPr="00D310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4,765,164.10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9,051,249.03 </w:t>
            </w:r>
          </w:p>
        </w:tc>
      </w:tr>
      <w:tr w:rsidR="00B61962" w:rsidRPr="00D31094" w:rsidTr="00D3109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619.89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74BC1" w:rsidP="00B6196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1962" w:rsidRPr="00D31094" w:rsidTr="00D3109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</w:t>
            </w:r>
            <w:r w:rsidRPr="00D3109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D31094" w:rsidRDefault="00B61962" w:rsidP="00B6196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962" w:rsidRPr="00D31094" w:rsidRDefault="00B61962" w:rsidP="00B6196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109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</w:t>
            </w: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770</w:t>
            </w: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783.99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962" w:rsidRPr="002058B8" w:rsidRDefault="00B61962" w:rsidP="00B6196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58B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9,051,249.03 </w:t>
            </w:r>
          </w:p>
        </w:tc>
      </w:tr>
    </w:tbl>
    <w:p w:rsidR="00055075" w:rsidRPr="00D31094" w:rsidRDefault="00055075" w:rsidP="00A96515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</w:rPr>
      </w:pPr>
    </w:p>
    <w:p w:rsidR="003E258D" w:rsidRPr="00D31094" w:rsidRDefault="00FF73FE" w:rsidP="00A96515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lang w:val="en-US"/>
        </w:rPr>
      </w:pPr>
      <w:r w:rsidRPr="00D31094">
        <w:rPr>
          <w:rFonts w:ascii="Angsana New" w:hAnsi="Angsana New"/>
          <w:sz w:val="30"/>
          <w:szCs w:val="30"/>
        </w:rPr>
        <w:t xml:space="preserve"> </w:t>
      </w:r>
    </w:p>
    <w:p w:rsidR="003E258D" w:rsidRPr="00D31094" w:rsidRDefault="003E258D" w:rsidP="00841AB3">
      <w:pPr>
        <w:numPr>
          <w:ilvl w:val="0"/>
          <w:numId w:val="18"/>
        </w:numPr>
        <w:tabs>
          <w:tab w:val="left" w:pos="709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Pr="00D31094">
        <w:rPr>
          <w:rFonts w:ascii="Angsana New" w:hAnsi="Angsana New"/>
          <w:b/>
          <w:bCs/>
          <w:sz w:val="30"/>
          <w:szCs w:val="30"/>
        </w:rPr>
        <w:t xml:space="preserve"> 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3E258D" w:rsidRPr="00D31094" w:rsidTr="00F37378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58D" w:rsidRPr="00D31094" w:rsidRDefault="003E258D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58D" w:rsidRPr="00D31094" w:rsidRDefault="003E258D" w:rsidP="00CB125F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58D" w:rsidRPr="00D31094" w:rsidRDefault="003E258D" w:rsidP="00CB125F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58D" w:rsidRPr="00D31094" w:rsidRDefault="003E258D" w:rsidP="00CB125F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>(</w:t>
            </w:r>
            <w:r w:rsidRPr="00D31094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3E258D" w:rsidRPr="00D31094" w:rsidTr="00F37378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58D" w:rsidRPr="00D31094" w:rsidRDefault="003E258D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58D" w:rsidRPr="00D31094" w:rsidRDefault="003E258D" w:rsidP="00CB125F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 w:rsidRPr="00D31094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E258D" w:rsidRPr="00D31094" w:rsidTr="00F37378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58D" w:rsidRPr="00D31094" w:rsidRDefault="003E258D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58D" w:rsidRPr="00D31094" w:rsidRDefault="003E25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58D" w:rsidRPr="00D31094" w:rsidRDefault="003E25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 w:rsidR="0044378D" w:rsidRPr="00D3109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58D" w:rsidRPr="00D31094" w:rsidRDefault="003E258D" w:rsidP="00CB125F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rPr>
                <w:sz w:val="28"/>
                <w:szCs w:val="28"/>
              </w:rPr>
            </w:pPr>
          </w:p>
        </w:tc>
      </w:tr>
      <w:tr w:rsidR="003E258D" w:rsidRPr="00D31094" w:rsidTr="00F37378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58D" w:rsidRPr="00D31094" w:rsidRDefault="003E258D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58D" w:rsidRPr="00D31094" w:rsidRDefault="003E25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58D" w:rsidRPr="00D31094" w:rsidRDefault="003E25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58D" w:rsidRPr="00D31094" w:rsidRDefault="003E25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E258D" w:rsidRPr="00D31094" w:rsidTr="00F3737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58D" w:rsidRPr="00D31094" w:rsidRDefault="003E258D" w:rsidP="003E258D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58D" w:rsidRPr="00D31094" w:rsidRDefault="0044378D" w:rsidP="003E258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58D" w:rsidRPr="00D31094" w:rsidRDefault="0044378D" w:rsidP="003E258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58D" w:rsidRPr="00D31094" w:rsidRDefault="0044378D" w:rsidP="003E258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58D" w:rsidRPr="00D31094" w:rsidRDefault="0044378D" w:rsidP="003E258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58D" w:rsidRPr="00D31094" w:rsidRDefault="0044378D" w:rsidP="003E258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58D" w:rsidRPr="00D31094" w:rsidRDefault="0044378D" w:rsidP="003E258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</w:tr>
      <w:tr w:rsidR="00AD5ACC" w:rsidRPr="00D31094" w:rsidTr="00F3737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259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326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121.71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 xml:space="preserve">265,023,663.54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67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580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343.01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 xml:space="preserve">84,141,612.29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326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906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464.72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 xml:space="preserve">349,165,275.83 </w:t>
            </w:r>
          </w:p>
        </w:tc>
      </w:tr>
      <w:tr w:rsidR="00AD5ACC" w:rsidRPr="00D31094" w:rsidTr="00F3737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(162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180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175.12)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(144,402,192.17)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(47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789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446.28)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(55,467,240.73)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(209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969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621.40)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(199,869,432.90)</w:t>
            </w:r>
          </w:p>
        </w:tc>
      </w:tr>
      <w:tr w:rsidR="00AD5ACC" w:rsidRPr="00D31094" w:rsidTr="00F3737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97</w:t>
            </w:r>
            <w:r w:rsidRPr="00D31094">
              <w:rPr>
                <w:rFonts w:asciiTheme="majorBidi" w:hAnsi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145</w:t>
            </w:r>
            <w:r w:rsidRPr="00D31094">
              <w:rPr>
                <w:rFonts w:asciiTheme="majorBidi" w:hAnsi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946.59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 xml:space="preserve">120,621,471.37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790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896.73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 xml:space="preserve">28,674,371.56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116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936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843.32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 xml:space="preserve">149,295,842.93 </w:t>
            </w:r>
          </w:p>
        </w:tc>
      </w:tr>
      <w:tr w:rsidR="00AD5ACC" w:rsidRPr="00D31094" w:rsidTr="00F3737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882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267.64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 xml:space="preserve">7,259,194.21 </w:t>
            </w:r>
          </w:p>
        </w:tc>
      </w:tr>
      <w:tr w:rsidR="00AD5ACC" w:rsidRPr="00D31094" w:rsidTr="00F3737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(24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513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777.55)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(30,133,140.04)</w:t>
            </w:r>
          </w:p>
        </w:tc>
      </w:tr>
      <w:tr w:rsidR="00AD5ACC" w:rsidRPr="00D31094" w:rsidTr="00F3737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(64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712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038.54)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(60,688,607.85)</w:t>
            </w:r>
          </w:p>
        </w:tc>
      </w:tr>
      <w:tr w:rsidR="00AD5ACC" w:rsidRPr="00D31094" w:rsidTr="00F3737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404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625.83)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(2,181,736.94)</w:t>
            </w:r>
          </w:p>
        </w:tc>
      </w:tr>
      <w:tr w:rsidR="00AD5ACC" w:rsidRPr="00D31094" w:rsidTr="00F3737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188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669.04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 xml:space="preserve">63,551,552.31 </w:t>
            </w:r>
          </w:p>
        </w:tc>
      </w:tr>
      <w:tr w:rsidR="00AD5ACC" w:rsidRPr="00D31094" w:rsidTr="00F3737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(7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054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480.10)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(15,108,850.31)</w:t>
            </w:r>
          </w:p>
        </w:tc>
      </w:tr>
      <w:tr w:rsidR="00AD5ACC" w:rsidRPr="00D31094" w:rsidTr="00F3737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 w:rsidRPr="00D310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134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188.94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CC" w:rsidRPr="00D31094" w:rsidRDefault="00AD5ACC" w:rsidP="00AD5ACC">
            <w:pP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 xml:space="preserve">48,442,702.00 </w:t>
            </w:r>
          </w:p>
        </w:tc>
      </w:tr>
      <w:tr w:rsidR="00F37378" w:rsidRPr="00D31094" w:rsidTr="008838E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619.89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F37378" w:rsidRPr="00D31094" w:rsidTr="008838E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</w:t>
            </w:r>
            <w:r w:rsidRPr="00D3109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109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21</w:t>
            </w:r>
            <w:r w:rsidRPr="00D31094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139</w:t>
            </w:r>
            <w:r w:rsidRPr="00D31094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808.83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31094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48,442,702.00 </w:t>
            </w:r>
          </w:p>
        </w:tc>
      </w:tr>
    </w:tbl>
    <w:p w:rsidR="003E258D" w:rsidRPr="00D31094" w:rsidRDefault="003E258D" w:rsidP="003E258D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31094">
        <w:rPr>
          <w:rFonts w:ascii="Angsana New" w:hAnsi="Angsana New"/>
          <w:sz w:val="30"/>
          <w:szCs w:val="30"/>
        </w:rPr>
        <w:t xml:space="preserve"> </w:t>
      </w:r>
    </w:p>
    <w:p w:rsidR="00B16618" w:rsidRPr="00D31094" w:rsidRDefault="008D5DB7" w:rsidP="008D5DB7">
      <w:pPr>
        <w:tabs>
          <w:tab w:val="left" w:pos="2680"/>
        </w:tabs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ab/>
      </w:r>
    </w:p>
    <w:p w:rsidR="00B16618" w:rsidRPr="00D31094" w:rsidRDefault="00B16618" w:rsidP="00841AB3">
      <w:pPr>
        <w:numPr>
          <w:ilvl w:val="0"/>
          <w:numId w:val="19"/>
        </w:numPr>
        <w:tabs>
          <w:tab w:val="left" w:pos="709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Pr="00D31094">
        <w:rPr>
          <w:rFonts w:ascii="Angsana New" w:hAnsi="Angsana New"/>
          <w:b/>
          <w:bCs/>
          <w:sz w:val="30"/>
          <w:szCs w:val="30"/>
        </w:rPr>
        <w:t xml:space="preserve"> 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B16618" w:rsidRPr="00D31094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B16618" w:rsidP="00AD3871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D31094" w:rsidRDefault="00B16618" w:rsidP="00AD3871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D31094" w:rsidRDefault="00B16618" w:rsidP="00AD3871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B16618" w:rsidP="00AD3871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>(</w:t>
            </w:r>
            <w:r w:rsidRPr="00D31094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B16618" w:rsidRPr="00D31094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B16618" w:rsidP="00AD3871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D31094" w:rsidRDefault="00B16618" w:rsidP="00AD3871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 w:rsidRPr="00D31094">
              <w:rPr>
                <w:rFonts w:hint="cs"/>
                <w:sz w:val="28"/>
                <w:szCs w:val="28"/>
                <w:cs/>
              </w:rPr>
              <w:t>งบการเงิน</w:t>
            </w:r>
            <w:r w:rsidR="00C104FB" w:rsidRPr="00D31094">
              <w:rPr>
                <w:rFonts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16618" w:rsidRPr="00D31094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B16618" w:rsidP="00AD3871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D31094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D31094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B16618" w:rsidP="00AD3871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rPr>
                <w:sz w:val="28"/>
                <w:szCs w:val="28"/>
              </w:rPr>
            </w:pPr>
          </w:p>
        </w:tc>
      </w:tr>
      <w:tr w:rsidR="00B16618" w:rsidRPr="00D31094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D31094" w:rsidRDefault="00B16618" w:rsidP="00AD3871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D31094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D31094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D31094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125F" w:rsidRPr="00D31094" w:rsidTr="00AD387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CB125F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4437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4437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4437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4437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4437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4437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</w:tr>
      <w:tr w:rsidR="0024214F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85,818,224.97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82,684,877.96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21,016,677.32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26,666,257.21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106,834,902.29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109,351,135.17</w:t>
            </w:r>
          </w:p>
        </w:tc>
      </w:tr>
      <w:tr w:rsidR="0024214F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(52,397,812.66)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(47,411,033.67)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(15,289,252.48)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(17,639,537.94)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(67,687,065.14)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(65,050,571.61)</w:t>
            </w:r>
          </w:p>
        </w:tc>
      </w:tr>
      <w:tr w:rsidR="0024214F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33,420,412.31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35,273,844.29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5,727,424.84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9,026,719.27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39,147,837.15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44,300,563.56</w:t>
            </w:r>
          </w:p>
        </w:tc>
      </w:tr>
      <w:tr w:rsidR="0024214F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1,195,868.34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4,127,241.13</w:t>
            </w:r>
          </w:p>
        </w:tc>
      </w:tr>
      <w:tr w:rsidR="0024214F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(10,126,299.70)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(13,309,146.12)</w:t>
            </w:r>
          </w:p>
        </w:tc>
      </w:tr>
      <w:tr w:rsidR="0024214F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(22,194,988.07)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(20,288,017.84)</w:t>
            </w:r>
          </w:p>
        </w:tc>
      </w:tr>
      <w:tr w:rsidR="0024214F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(934,434.94)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(730,363.99)</w:t>
            </w:r>
          </w:p>
        </w:tc>
      </w:tr>
      <w:tr w:rsidR="0024214F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7,087,982.78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14,100,276.74</w:t>
            </w:r>
          </w:p>
        </w:tc>
      </w:tr>
      <w:tr w:rsidR="0024214F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(1,735,762.17)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(4,245,078.75)</w:t>
            </w:r>
          </w:p>
        </w:tc>
      </w:tr>
      <w:tr w:rsidR="0024214F" w:rsidRPr="00D31094" w:rsidTr="00D6271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 w:rsidRPr="00D310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5,352,220.61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14F" w:rsidRPr="00D31094" w:rsidRDefault="0024214F" w:rsidP="0024214F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9,855,197.99</w:t>
            </w:r>
          </w:p>
        </w:tc>
      </w:tr>
      <w:tr w:rsidR="00F37378" w:rsidRPr="00D31094" w:rsidTr="008C5D9A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5,619.89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1C22B4" w:rsidRDefault="00F37378" w:rsidP="00F3737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2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37378" w:rsidRPr="00D31094" w:rsidTr="008C5D9A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</w:t>
            </w:r>
            <w:r w:rsidRPr="00D3109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5,357,840.50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378" w:rsidRPr="00D31094" w:rsidRDefault="00F37378" w:rsidP="00F37378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9,855,197.99</w:t>
            </w:r>
          </w:p>
        </w:tc>
      </w:tr>
    </w:tbl>
    <w:p w:rsidR="00055075" w:rsidRPr="00D31094" w:rsidRDefault="00055075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</w:rPr>
      </w:pPr>
    </w:p>
    <w:p w:rsidR="00055075" w:rsidRPr="00D31094" w:rsidRDefault="00055075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</w:rPr>
      </w:pPr>
    </w:p>
    <w:p w:rsidR="00CB125F" w:rsidRPr="00D31094" w:rsidRDefault="00CB125F" w:rsidP="00841AB3">
      <w:pPr>
        <w:numPr>
          <w:ilvl w:val="0"/>
          <w:numId w:val="20"/>
        </w:numPr>
        <w:tabs>
          <w:tab w:val="left" w:pos="709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Pr="00D31094">
        <w:rPr>
          <w:rFonts w:ascii="Angsana New" w:hAnsi="Angsana New"/>
          <w:b/>
          <w:bCs/>
          <w:sz w:val="30"/>
          <w:szCs w:val="30"/>
        </w:rPr>
        <w:t xml:space="preserve"> 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779"/>
        <w:gridCol w:w="1607"/>
        <w:gridCol w:w="1738"/>
        <w:gridCol w:w="1607"/>
        <w:gridCol w:w="1628"/>
        <w:gridCol w:w="1607"/>
        <w:gridCol w:w="1607"/>
      </w:tblGrid>
      <w:tr w:rsidR="00CB125F" w:rsidRPr="00D31094" w:rsidTr="00EF471D">
        <w:trPr>
          <w:trHeight w:val="360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CB125F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25F" w:rsidRPr="00D31094" w:rsidRDefault="00CB125F" w:rsidP="00CB125F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25F" w:rsidRPr="00D31094" w:rsidRDefault="00CB125F" w:rsidP="00CB125F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CB125F" w:rsidP="00CB125F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>(</w:t>
            </w:r>
            <w:r w:rsidRPr="00D31094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CB125F" w:rsidRPr="00D31094" w:rsidTr="00EF471D">
        <w:trPr>
          <w:trHeight w:val="360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CB125F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25F" w:rsidRPr="00D31094" w:rsidRDefault="00CB125F" w:rsidP="00CB125F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 w:rsidRPr="00D31094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125F" w:rsidRPr="00D31094" w:rsidTr="00EF471D">
        <w:trPr>
          <w:trHeight w:val="360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CB125F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25F" w:rsidRPr="00D31094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25F" w:rsidRPr="00D31094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 w:rsidR="0044378D" w:rsidRPr="00D3109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CB125F" w:rsidP="00CB125F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rPr>
                <w:sz w:val="28"/>
                <w:szCs w:val="28"/>
              </w:rPr>
            </w:pPr>
          </w:p>
        </w:tc>
      </w:tr>
      <w:tr w:rsidR="00CB125F" w:rsidRPr="00D31094" w:rsidTr="00EF471D">
        <w:trPr>
          <w:trHeight w:val="360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CB125F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25F" w:rsidRPr="00D31094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25F" w:rsidRPr="00D31094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25F" w:rsidRPr="00D31094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125F" w:rsidRPr="00D31094" w:rsidTr="00EF471D">
        <w:trPr>
          <w:trHeight w:val="288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CB125F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4437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4437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4437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4437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4437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25F" w:rsidRPr="00D31094" w:rsidRDefault="004437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0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</w:tr>
      <w:tr w:rsidR="003B29F8" w:rsidRPr="00D31094" w:rsidTr="00D62713">
        <w:trPr>
          <w:trHeight w:val="288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259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339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177.36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265,035,273.76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 xml:space="preserve">67,580,343.01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84,141,612.29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326,919,520.37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349,176,886.05 </w:t>
            </w:r>
          </w:p>
        </w:tc>
      </w:tr>
      <w:tr w:rsidR="003B29F8" w:rsidRPr="00D31094" w:rsidTr="00D62713">
        <w:trPr>
          <w:trHeight w:val="288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9F8" w:rsidRPr="00D31094" w:rsidRDefault="003B29F8" w:rsidP="003B29F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(163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995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941.17)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(145,490,122.85)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(47,789,446.28)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(55,467,240.73)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(211,785,387.45)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(200,957,363.58)</w:t>
            </w:r>
          </w:p>
        </w:tc>
      </w:tr>
      <w:tr w:rsidR="003B29F8" w:rsidRPr="00D31094" w:rsidTr="00D62713">
        <w:trPr>
          <w:trHeight w:val="288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9F8" w:rsidRPr="00D31094" w:rsidRDefault="003B29F8" w:rsidP="003B29F8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95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343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236.19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119,545,150.91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 xml:space="preserve">19,790,896.73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28,674,371.56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115,134,132.92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148,219,522.47 </w:t>
            </w:r>
          </w:p>
        </w:tc>
      </w:tr>
      <w:tr w:rsidR="003B29F8" w:rsidRPr="00D31094" w:rsidTr="00D62713">
        <w:trPr>
          <w:trHeight w:val="288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3,941,719.87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8,115,843.55</w:t>
            </w:r>
          </w:p>
        </w:tc>
      </w:tr>
      <w:tr w:rsidR="003B29F8" w:rsidRPr="00D31094" w:rsidTr="00D62713">
        <w:trPr>
          <w:trHeight w:val="288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(24,513,777.55)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(30,133,140.04)</w:t>
            </w:r>
          </w:p>
        </w:tc>
      </w:tr>
      <w:tr w:rsidR="003B29F8" w:rsidRPr="00D31094" w:rsidTr="00D62713">
        <w:trPr>
          <w:trHeight w:val="288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(62,957,667.61)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(59,034,986.39)</w:t>
            </w:r>
          </w:p>
        </w:tc>
      </w:tr>
      <w:tr w:rsidR="003B29F8" w:rsidRPr="00D31094" w:rsidTr="00D62713">
        <w:trPr>
          <w:trHeight w:val="288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(2,318,603.50)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9F8" w:rsidRPr="00D31094" w:rsidRDefault="003B29F8" w:rsidP="003B29F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(2,024,981.77)</w:t>
            </w:r>
          </w:p>
        </w:tc>
      </w:tr>
      <w:tr w:rsidR="003B29F8" w:rsidRPr="00D31094" w:rsidTr="00D62713">
        <w:trPr>
          <w:trHeight w:val="288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29,285,804.13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65,142,257.82</w:t>
            </w:r>
          </w:p>
        </w:tc>
      </w:tr>
      <w:tr w:rsidR="003B29F8" w:rsidRPr="00D31094" w:rsidTr="00D62713">
        <w:trPr>
          <w:trHeight w:val="288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(7,137,233.27)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9F8" w:rsidRPr="00D31094" w:rsidRDefault="003B29F8" w:rsidP="003B29F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(15,117,998.95)</w:t>
            </w:r>
          </w:p>
        </w:tc>
      </w:tr>
      <w:tr w:rsidR="003B29F8" w:rsidRPr="00D31094" w:rsidTr="00D62713">
        <w:trPr>
          <w:trHeight w:val="288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 w:rsidRPr="00D310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 xml:space="preserve">22,148,570.86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50,024,258.87</w:t>
            </w:r>
          </w:p>
        </w:tc>
      </w:tr>
      <w:tr w:rsidR="003B29F8" w:rsidRPr="00D31094" w:rsidTr="00D62713">
        <w:trPr>
          <w:trHeight w:val="288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24214F" w:rsidP="0024214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5,619.89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9F8" w:rsidRPr="00D31094" w:rsidRDefault="0024214F" w:rsidP="0024214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29F8" w:rsidRPr="00D31094" w:rsidTr="00D62713">
        <w:trPr>
          <w:trHeight w:val="288"/>
          <w:jc w:val="center"/>
        </w:trPr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</w:t>
            </w:r>
            <w:r w:rsidRPr="00D3109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3B29F8" w:rsidP="003B29F8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29F8" w:rsidRPr="00D31094" w:rsidRDefault="0024214F" w:rsidP="0024214F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22,154,190.75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9F8" w:rsidRPr="00D31094" w:rsidRDefault="0024214F" w:rsidP="0024214F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50,024,258.87</w:t>
            </w:r>
          </w:p>
        </w:tc>
      </w:tr>
    </w:tbl>
    <w:p w:rsidR="00191431" w:rsidRPr="00D31094" w:rsidRDefault="00191431" w:rsidP="00191431">
      <w:pPr>
        <w:spacing w:line="240" w:lineRule="atLeast"/>
        <w:rPr>
          <w:rFonts w:ascii="Angsana New" w:hAnsi="Angsana New"/>
          <w:sz w:val="30"/>
          <w:szCs w:val="30"/>
          <w:u w:val="single"/>
        </w:rPr>
      </w:pPr>
      <w:r w:rsidRPr="00D31094">
        <w:rPr>
          <w:rFonts w:ascii="Angsana New" w:hAnsi="Angsana New"/>
          <w:sz w:val="30"/>
          <w:szCs w:val="30"/>
          <w:u w:val="single"/>
          <w:cs/>
        </w:rPr>
        <w:t xml:space="preserve">ลูกค้ารายใหญ่ </w:t>
      </w:r>
    </w:p>
    <w:p w:rsidR="00B16618" w:rsidRPr="00D31094" w:rsidRDefault="00191431" w:rsidP="00191431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D31094" w:rsidSect="00D407C8">
          <w:footerReference w:type="default" r:id="rId13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  <w:r w:rsidRPr="00D31094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บริษัทฯ มีรายได้จากลูกค้ารายใหญ่ราย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หนึ่ง </w:t>
      </w:r>
      <w:r w:rsidRPr="00D31094">
        <w:rPr>
          <w:rFonts w:ascii="Angsana New" w:hAnsi="Angsana New"/>
          <w:sz w:val="30"/>
          <w:szCs w:val="30"/>
          <w:cs/>
          <w:lang w:val="en-US"/>
        </w:rPr>
        <w:t xml:space="preserve">เป็นจำนวนเงินประมาณ </w:t>
      </w:r>
      <w:r w:rsidR="00CE39F7" w:rsidRPr="00D31094">
        <w:rPr>
          <w:rFonts w:ascii="Angsana New" w:hAnsi="Angsana New"/>
          <w:sz w:val="30"/>
          <w:szCs w:val="30"/>
          <w:lang w:val="en-US"/>
        </w:rPr>
        <w:t>54.08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D31094">
        <w:rPr>
          <w:rFonts w:ascii="Angsana New" w:hAnsi="Angsana New"/>
          <w:sz w:val="30"/>
          <w:szCs w:val="30"/>
          <w:cs/>
        </w:rPr>
        <w:t xml:space="preserve"> (</w:t>
      </w:r>
      <w:r w:rsidRPr="00D31094">
        <w:rPr>
          <w:rFonts w:ascii="Angsana New" w:hAnsi="Angsana New" w:hint="cs"/>
          <w:sz w:val="30"/>
          <w:szCs w:val="30"/>
          <w:cs/>
        </w:rPr>
        <w:t xml:space="preserve">ปี </w:t>
      </w:r>
      <w:r w:rsidRPr="00D31094">
        <w:rPr>
          <w:rFonts w:ascii="Angsana New" w:hAnsi="Angsana New"/>
          <w:sz w:val="30"/>
          <w:szCs w:val="30"/>
        </w:rPr>
        <w:t>2561</w:t>
      </w:r>
      <w:r w:rsidRPr="00D31094">
        <w:rPr>
          <w:rFonts w:ascii="Angsana New" w:hAnsi="Angsana New" w:hint="cs"/>
          <w:sz w:val="30"/>
          <w:szCs w:val="30"/>
          <w:cs/>
        </w:rPr>
        <w:t xml:space="preserve"> มีรายได้จากลูกค้ารายใหญ่รายหนึ่ง เป็นจำนวนเงินประมาณ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="008C7D92" w:rsidRPr="00D31094">
        <w:rPr>
          <w:rFonts w:ascii="Angsana New" w:hAnsi="Angsana New"/>
          <w:sz w:val="30"/>
          <w:szCs w:val="30"/>
          <w:lang w:val="en-US"/>
        </w:rPr>
        <w:t xml:space="preserve">41.52 </w:t>
      </w:r>
      <w:r w:rsidRPr="00D31094">
        <w:rPr>
          <w:rFonts w:ascii="Angsana New" w:hAnsi="Angsana New"/>
          <w:sz w:val="30"/>
          <w:szCs w:val="30"/>
          <w:cs/>
        </w:rPr>
        <w:t>ล้านบาท)</w:t>
      </w:r>
      <w:r w:rsidRPr="00D31094">
        <w:rPr>
          <w:rFonts w:ascii="Angsana New" w:hAnsi="Angsana New"/>
          <w:sz w:val="30"/>
          <w:szCs w:val="30"/>
        </w:rPr>
        <w:br/>
      </w:r>
      <w:r w:rsidRPr="00D31094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:rsidR="00A13B10" w:rsidRPr="00D31094" w:rsidRDefault="00A13B10" w:rsidP="00841AB3">
      <w:pPr>
        <w:numPr>
          <w:ilvl w:val="0"/>
          <w:numId w:val="1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C433F9" w:rsidRPr="00D31094" w:rsidRDefault="00C433F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1020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559"/>
        <w:gridCol w:w="1526"/>
        <w:gridCol w:w="236"/>
        <w:gridCol w:w="1595"/>
        <w:gridCol w:w="1548"/>
      </w:tblGrid>
      <w:tr w:rsidR="00980E46" w:rsidRPr="00D31094" w:rsidTr="00923525">
        <w:tc>
          <w:tcPr>
            <w:tcW w:w="3742" w:type="dxa"/>
          </w:tcPr>
          <w:p w:rsidR="00980E46" w:rsidRPr="00D31094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980E46" w:rsidRPr="00D31094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:rsidR="00980E46" w:rsidRPr="00D31094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980E46" w:rsidRPr="00D31094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3" w:type="dxa"/>
            <w:gridSpan w:val="2"/>
          </w:tcPr>
          <w:p w:rsidR="00980E46" w:rsidRPr="00D31094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23525" w:rsidRPr="00D31094" w:rsidTr="000E11CA">
        <w:tc>
          <w:tcPr>
            <w:tcW w:w="3742" w:type="dxa"/>
          </w:tcPr>
          <w:p w:rsidR="00923525" w:rsidRPr="00D31094" w:rsidRDefault="00923525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4" w:type="dxa"/>
            <w:gridSpan w:val="5"/>
          </w:tcPr>
          <w:p w:rsidR="00923525" w:rsidRPr="00D31094" w:rsidRDefault="00923525" w:rsidP="002F654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980E46" w:rsidRPr="00D31094" w:rsidTr="00923525">
        <w:tc>
          <w:tcPr>
            <w:tcW w:w="3742" w:type="dxa"/>
          </w:tcPr>
          <w:p w:rsidR="00980E46" w:rsidRPr="00D31094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80E46" w:rsidRPr="00D31094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31094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80E46" w:rsidRPr="00D31094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3" w:type="dxa"/>
            <w:gridSpan w:val="2"/>
            <w:vAlign w:val="center"/>
          </w:tcPr>
          <w:p w:rsidR="00980E46" w:rsidRPr="00D31094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31094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43C" w:rsidRPr="00D31094" w:rsidTr="00CB125F">
        <w:tc>
          <w:tcPr>
            <w:tcW w:w="3742" w:type="dxa"/>
          </w:tcPr>
          <w:p w:rsidR="00BB343C" w:rsidRPr="00D31094" w:rsidRDefault="00BB343C" w:rsidP="00BB343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:rsidR="00BB343C" w:rsidRPr="00D31094" w:rsidRDefault="0044378D" w:rsidP="00CB125F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 xml:space="preserve">30 </w:t>
            </w:r>
            <w:r w:rsidRPr="00D31094">
              <w:rPr>
                <w:sz w:val="28"/>
                <w:szCs w:val="28"/>
                <w:cs/>
              </w:rPr>
              <w:t xml:space="preserve">กันยายน </w:t>
            </w:r>
            <w:r w:rsidRPr="00D31094">
              <w:rPr>
                <w:sz w:val="28"/>
                <w:szCs w:val="28"/>
              </w:rPr>
              <w:t>2562</w:t>
            </w:r>
          </w:p>
        </w:tc>
        <w:tc>
          <w:tcPr>
            <w:tcW w:w="1526" w:type="dxa"/>
            <w:vAlign w:val="bottom"/>
          </w:tcPr>
          <w:p w:rsidR="00BB343C" w:rsidRPr="00D31094" w:rsidRDefault="0044378D" w:rsidP="00E9138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 xml:space="preserve">30 </w:t>
            </w:r>
            <w:r w:rsidRPr="00D31094">
              <w:rPr>
                <w:sz w:val="28"/>
                <w:szCs w:val="28"/>
                <w:cs/>
              </w:rPr>
              <w:t xml:space="preserve">กันยายน </w:t>
            </w:r>
            <w:r w:rsidRPr="00D31094">
              <w:rPr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:rsidR="00BB343C" w:rsidRPr="00D31094" w:rsidRDefault="00BB343C" w:rsidP="00E9138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:rsidR="00BB343C" w:rsidRPr="00D31094" w:rsidRDefault="0044378D" w:rsidP="00E9138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 xml:space="preserve">30 </w:t>
            </w:r>
            <w:r w:rsidRPr="00D31094">
              <w:rPr>
                <w:sz w:val="28"/>
                <w:szCs w:val="28"/>
                <w:cs/>
              </w:rPr>
              <w:t xml:space="preserve">กันยายน </w:t>
            </w:r>
            <w:r w:rsidRPr="00D31094">
              <w:rPr>
                <w:sz w:val="28"/>
                <w:szCs w:val="28"/>
              </w:rPr>
              <w:t>2562</w:t>
            </w:r>
          </w:p>
        </w:tc>
        <w:tc>
          <w:tcPr>
            <w:tcW w:w="1548" w:type="dxa"/>
            <w:vAlign w:val="bottom"/>
          </w:tcPr>
          <w:p w:rsidR="00BB343C" w:rsidRPr="00D31094" w:rsidRDefault="0044378D" w:rsidP="00E9138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 xml:space="preserve">30 </w:t>
            </w:r>
            <w:r w:rsidRPr="00D31094">
              <w:rPr>
                <w:sz w:val="28"/>
                <w:szCs w:val="28"/>
                <w:cs/>
              </w:rPr>
              <w:t xml:space="preserve">กันยายน </w:t>
            </w:r>
            <w:r w:rsidRPr="00D31094">
              <w:rPr>
                <w:sz w:val="28"/>
                <w:szCs w:val="28"/>
              </w:rPr>
              <w:t>2561</w:t>
            </w:r>
          </w:p>
        </w:tc>
      </w:tr>
      <w:tr w:rsidR="00980E46" w:rsidRPr="00D31094" w:rsidTr="00CB125F">
        <w:trPr>
          <w:trHeight w:val="203"/>
        </w:trPr>
        <w:tc>
          <w:tcPr>
            <w:tcW w:w="3742" w:type="dxa"/>
          </w:tcPr>
          <w:p w:rsidR="00980E46" w:rsidRPr="00D31094" w:rsidRDefault="00980E46" w:rsidP="00AD387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:rsidR="00980E46" w:rsidRPr="00D31094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:rsidR="00980E46" w:rsidRPr="00D31094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0E46" w:rsidRPr="00D31094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980E46" w:rsidRPr="00D31094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:rsidR="00980E46" w:rsidRPr="00D31094" w:rsidRDefault="00980E46" w:rsidP="00AD3871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962" w:rsidRPr="00D31094" w:rsidTr="00D62713">
        <w:trPr>
          <w:trHeight w:val="203"/>
        </w:trPr>
        <w:tc>
          <w:tcPr>
            <w:tcW w:w="3742" w:type="dxa"/>
          </w:tcPr>
          <w:p w:rsidR="00B61962" w:rsidRPr="00D31094" w:rsidRDefault="00B61962" w:rsidP="00B61962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1,504,222.13 </w:t>
            </w:r>
          </w:p>
        </w:tc>
        <w:tc>
          <w:tcPr>
            <w:tcW w:w="152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(22,243,997.26)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4,521,705.53 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(21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524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611.32)</w:t>
            </w:r>
          </w:p>
        </w:tc>
      </w:tr>
      <w:tr w:rsidR="00B61962" w:rsidRPr="00D31094" w:rsidTr="00D62713">
        <w:trPr>
          <w:trHeight w:val="203"/>
        </w:trPr>
        <w:tc>
          <w:tcPr>
            <w:tcW w:w="3742" w:type="dxa"/>
          </w:tcPr>
          <w:p w:rsidR="00B61962" w:rsidRPr="00D31094" w:rsidRDefault="00B61962" w:rsidP="00B61962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19,307,495.56 </w:t>
            </w:r>
          </w:p>
        </w:tc>
        <w:tc>
          <w:tcPr>
            <w:tcW w:w="152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32,022,786.60 </w:t>
            </w:r>
          </w:p>
        </w:tc>
        <w:tc>
          <w:tcPr>
            <w:tcW w:w="23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18,335,439.30 </w:t>
            </w:r>
          </w:p>
        </w:tc>
        <w:tc>
          <w:tcPr>
            <w:tcW w:w="1548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30,066,366.49 </w:t>
            </w:r>
          </w:p>
        </w:tc>
      </w:tr>
      <w:tr w:rsidR="00B61962" w:rsidRPr="00D31094" w:rsidTr="00D62713">
        <w:trPr>
          <w:trHeight w:val="149"/>
        </w:trPr>
        <w:tc>
          <w:tcPr>
            <w:tcW w:w="3742" w:type="dxa"/>
          </w:tcPr>
          <w:p w:rsidR="00B61962" w:rsidRPr="00D31094" w:rsidRDefault="00B61962" w:rsidP="00B61962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10,010,593.07 </w:t>
            </w:r>
          </w:p>
        </w:tc>
        <w:tc>
          <w:tcPr>
            <w:tcW w:w="152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7,242,177.44 </w:t>
            </w:r>
          </w:p>
        </w:tc>
        <w:tc>
          <w:tcPr>
            <w:tcW w:w="23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9,246,296.89 </w:t>
            </w:r>
          </w:p>
        </w:tc>
        <w:tc>
          <w:tcPr>
            <w:tcW w:w="1548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8,741,513.62 </w:t>
            </w:r>
          </w:p>
        </w:tc>
      </w:tr>
      <w:tr w:rsidR="00B61962" w:rsidRPr="00D31094" w:rsidTr="00D62713">
        <w:trPr>
          <w:trHeight w:val="149"/>
        </w:trPr>
        <w:tc>
          <w:tcPr>
            <w:tcW w:w="3742" w:type="dxa"/>
          </w:tcPr>
          <w:p w:rsidR="00B61962" w:rsidRPr="00D31094" w:rsidRDefault="00B61962" w:rsidP="00B61962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2,230,837.59 </w:t>
            </w:r>
          </w:p>
        </w:tc>
        <w:tc>
          <w:tcPr>
            <w:tcW w:w="152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2,900,272.56 </w:t>
            </w:r>
          </w:p>
        </w:tc>
        <w:tc>
          <w:tcPr>
            <w:tcW w:w="23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1,789,797.51 </w:t>
            </w:r>
          </w:p>
        </w:tc>
        <w:tc>
          <w:tcPr>
            <w:tcW w:w="1548" w:type="dxa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2,470,661.61 </w:t>
            </w:r>
          </w:p>
        </w:tc>
      </w:tr>
      <w:tr w:rsidR="00B61962" w:rsidRPr="00D31094" w:rsidTr="00D62713">
        <w:trPr>
          <w:trHeight w:val="149"/>
        </w:trPr>
        <w:tc>
          <w:tcPr>
            <w:tcW w:w="3742" w:type="dxa"/>
            <w:shd w:val="clear" w:color="auto" w:fill="auto"/>
          </w:tcPr>
          <w:p w:rsidR="00B61962" w:rsidRPr="00D31094" w:rsidRDefault="00B61962" w:rsidP="00B61962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1,210,719.22 </w:t>
            </w:r>
          </w:p>
        </w:tc>
        <w:tc>
          <w:tcPr>
            <w:tcW w:w="152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1,083,420.22 </w:t>
            </w:r>
          </w:p>
        </w:tc>
        <w:tc>
          <w:tcPr>
            <w:tcW w:w="23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985,236.74 </w:t>
            </w:r>
          </w:p>
        </w:tc>
        <w:tc>
          <w:tcPr>
            <w:tcW w:w="1548" w:type="dxa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1,023,420.22 </w:t>
            </w:r>
          </w:p>
        </w:tc>
      </w:tr>
      <w:tr w:rsidR="00B61962" w:rsidRPr="00D31094" w:rsidTr="00D62713">
        <w:trPr>
          <w:trHeight w:val="149"/>
        </w:trPr>
        <w:tc>
          <w:tcPr>
            <w:tcW w:w="3742" w:type="dxa"/>
            <w:shd w:val="clear" w:color="auto" w:fill="auto"/>
          </w:tcPr>
          <w:p w:rsidR="00B61962" w:rsidRPr="00D31094" w:rsidRDefault="00B61962" w:rsidP="00B6196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B61962" w:rsidRPr="00D31094" w:rsidRDefault="00B61962" w:rsidP="00B6196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1962" w:rsidRPr="00D31094" w:rsidTr="00D62713">
        <w:trPr>
          <w:trHeight w:val="149"/>
        </w:trPr>
        <w:tc>
          <w:tcPr>
            <w:tcW w:w="3742" w:type="dxa"/>
            <w:shd w:val="clear" w:color="auto" w:fill="auto"/>
          </w:tcPr>
          <w:p w:rsidR="00B61962" w:rsidRPr="00D31094" w:rsidRDefault="00B61962" w:rsidP="00B6196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1962" w:rsidRPr="00D31094" w:rsidTr="00D62713">
        <w:trPr>
          <w:trHeight w:val="149"/>
        </w:trPr>
        <w:tc>
          <w:tcPr>
            <w:tcW w:w="3742" w:type="dxa"/>
            <w:shd w:val="clear" w:color="auto" w:fill="auto"/>
          </w:tcPr>
          <w:p w:rsidR="00B61962" w:rsidRPr="00D31094" w:rsidRDefault="00B61962" w:rsidP="00B61962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3,188,362.00 </w:t>
            </w:r>
          </w:p>
        </w:tc>
        <w:tc>
          <w:tcPr>
            <w:tcW w:w="152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3,285,969.35 </w:t>
            </w:r>
          </w:p>
        </w:tc>
        <w:tc>
          <w:tcPr>
            <w:tcW w:w="23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3,188,362.00 </w:t>
            </w:r>
          </w:p>
        </w:tc>
        <w:tc>
          <w:tcPr>
            <w:tcW w:w="1548" w:type="dxa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3,285,969.35 </w:t>
            </w:r>
          </w:p>
        </w:tc>
      </w:tr>
      <w:tr w:rsidR="00B61962" w:rsidRPr="00D31094" w:rsidTr="00D62713">
        <w:trPr>
          <w:trHeight w:val="149"/>
        </w:trPr>
        <w:tc>
          <w:tcPr>
            <w:tcW w:w="3742" w:type="dxa"/>
          </w:tcPr>
          <w:p w:rsidR="00B61962" w:rsidRPr="00D31094" w:rsidRDefault="00B61962" w:rsidP="00B61962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559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688,721.94 </w:t>
            </w:r>
          </w:p>
        </w:tc>
        <w:tc>
          <w:tcPr>
            <w:tcW w:w="152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751,922.33 </w:t>
            </w:r>
          </w:p>
        </w:tc>
        <w:tc>
          <w:tcPr>
            <w:tcW w:w="23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688,721.94 </w:t>
            </w:r>
          </w:p>
        </w:tc>
        <w:tc>
          <w:tcPr>
            <w:tcW w:w="1548" w:type="dxa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751,922.33 </w:t>
            </w:r>
          </w:p>
        </w:tc>
      </w:tr>
      <w:tr w:rsidR="00B61962" w:rsidRPr="00D31094" w:rsidTr="00D62713">
        <w:trPr>
          <w:trHeight w:val="149"/>
        </w:trPr>
        <w:tc>
          <w:tcPr>
            <w:tcW w:w="3742" w:type="dxa"/>
          </w:tcPr>
          <w:p w:rsidR="00B61962" w:rsidRPr="00D31094" w:rsidRDefault="00B61962" w:rsidP="00B61962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B61962" w:rsidRPr="00D31094" w:rsidRDefault="00B61962" w:rsidP="00B6196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1962" w:rsidRPr="00D31094" w:rsidTr="00D62713">
        <w:trPr>
          <w:trHeight w:val="149"/>
        </w:trPr>
        <w:tc>
          <w:tcPr>
            <w:tcW w:w="3742" w:type="dxa"/>
          </w:tcPr>
          <w:p w:rsidR="00B61962" w:rsidRPr="00D31094" w:rsidRDefault="00B61962" w:rsidP="00B6196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1962" w:rsidRPr="00D31094" w:rsidTr="00D62713">
        <w:trPr>
          <w:trHeight w:val="149"/>
        </w:trPr>
        <w:tc>
          <w:tcPr>
            <w:tcW w:w="3742" w:type="dxa"/>
          </w:tcPr>
          <w:p w:rsidR="00B61962" w:rsidRPr="00D31094" w:rsidRDefault="00B61962" w:rsidP="00B61962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13,804,168.81 </w:t>
            </w:r>
          </w:p>
        </w:tc>
        <w:tc>
          <w:tcPr>
            <w:tcW w:w="152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13,003,280.21 </w:t>
            </w:r>
          </w:p>
        </w:tc>
        <w:tc>
          <w:tcPr>
            <w:tcW w:w="23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13,594,168.81 </w:t>
            </w:r>
          </w:p>
        </w:tc>
        <w:tc>
          <w:tcPr>
            <w:tcW w:w="1548" w:type="dxa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12,793,280.21 </w:t>
            </w:r>
          </w:p>
        </w:tc>
      </w:tr>
      <w:tr w:rsidR="00B61962" w:rsidRPr="00D31094" w:rsidTr="00D62713">
        <w:trPr>
          <w:trHeight w:val="149"/>
        </w:trPr>
        <w:tc>
          <w:tcPr>
            <w:tcW w:w="3742" w:type="dxa"/>
          </w:tcPr>
          <w:p w:rsidR="00B61962" w:rsidRPr="00D31094" w:rsidRDefault="00B61962" w:rsidP="00B61962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1,905,113.41 </w:t>
            </w:r>
          </w:p>
        </w:tc>
        <w:tc>
          <w:tcPr>
            <w:tcW w:w="152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640,529.76 </w:t>
            </w:r>
          </w:p>
        </w:tc>
        <w:tc>
          <w:tcPr>
            <w:tcW w:w="236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1,883,319.49 </w:t>
            </w:r>
          </w:p>
        </w:tc>
        <w:tc>
          <w:tcPr>
            <w:tcW w:w="1548" w:type="dxa"/>
          </w:tcPr>
          <w:p w:rsidR="00B61962" w:rsidRPr="00D31094" w:rsidRDefault="00B61962" w:rsidP="00B6196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612,098.70 </w:t>
            </w:r>
          </w:p>
        </w:tc>
      </w:tr>
    </w:tbl>
    <w:p w:rsidR="00980E46" w:rsidRPr="00D31094" w:rsidRDefault="00980E46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F6549" w:rsidRPr="00D31094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F6549" w:rsidRPr="00D31094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F6549" w:rsidRPr="00D31094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F6549" w:rsidRPr="00D31094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F6549" w:rsidRPr="00D31094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F6549" w:rsidRPr="00D31094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F6549" w:rsidRPr="00D31094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F6549" w:rsidRPr="00D31094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F6549" w:rsidRPr="00D31094" w:rsidRDefault="002F6549" w:rsidP="00841AB3">
      <w:pPr>
        <w:numPr>
          <w:ilvl w:val="0"/>
          <w:numId w:val="2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20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559"/>
        <w:gridCol w:w="1526"/>
        <w:gridCol w:w="236"/>
        <w:gridCol w:w="1595"/>
        <w:gridCol w:w="1548"/>
      </w:tblGrid>
      <w:tr w:rsidR="002F6549" w:rsidRPr="00D31094" w:rsidTr="000E11CA">
        <w:tc>
          <w:tcPr>
            <w:tcW w:w="3742" w:type="dxa"/>
          </w:tcPr>
          <w:p w:rsidR="002F6549" w:rsidRPr="00D31094" w:rsidRDefault="002F6549" w:rsidP="000E11C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2F6549" w:rsidRPr="00D31094" w:rsidRDefault="002F6549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:rsidR="002F6549" w:rsidRPr="00D31094" w:rsidRDefault="002F6549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2F6549" w:rsidRPr="00D31094" w:rsidRDefault="002F6549" w:rsidP="000E11C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3" w:type="dxa"/>
            <w:gridSpan w:val="2"/>
          </w:tcPr>
          <w:p w:rsidR="002F6549" w:rsidRPr="00D31094" w:rsidRDefault="002F6549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F6549" w:rsidRPr="00D31094" w:rsidTr="000E11CA">
        <w:tc>
          <w:tcPr>
            <w:tcW w:w="3742" w:type="dxa"/>
          </w:tcPr>
          <w:p w:rsidR="002F6549" w:rsidRPr="00D31094" w:rsidRDefault="002F6549" w:rsidP="000E11C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4" w:type="dxa"/>
            <w:gridSpan w:val="5"/>
          </w:tcPr>
          <w:p w:rsidR="002F6549" w:rsidRPr="00D31094" w:rsidRDefault="002F6549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44378D" w:rsidRPr="00D3109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2F6549" w:rsidRPr="00D31094" w:rsidTr="000E11CA">
        <w:tc>
          <w:tcPr>
            <w:tcW w:w="3742" w:type="dxa"/>
          </w:tcPr>
          <w:p w:rsidR="002F6549" w:rsidRPr="00D31094" w:rsidRDefault="002F6549" w:rsidP="000E11C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2F6549" w:rsidRPr="00D31094" w:rsidRDefault="002F6549" w:rsidP="000E11C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31094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2F6549" w:rsidRPr="00D31094" w:rsidRDefault="002F6549" w:rsidP="000E11C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3" w:type="dxa"/>
            <w:gridSpan w:val="2"/>
            <w:vAlign w:val="center"/>
          </w:tcPr>
          <w:p w:rsidR="002F6549" w:rsidRPr="00D31094" w:rsidRDefault="002F6549" w:rsidP="000E11C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31094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6549" w:rsidRPr="00D31094" w:rsidTr="000E11CA">
        <w:tc>
          <w:tcPr>
            <w:tcW w:w="3742" w:type="dxa"/>
          </w:tcPr>
          <w:p w:rsidR="002F6549" w:rsidRPr="00D31094" w:rsidRDefault="002F6549" w:rsidP="000E11C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:rsidR="002F6549" w:rsidRPr="00D31094" w:rsidRDefault="0044378D" w:rsidP="000E11C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 xml:space="preserve">30 </w:t>
            </w:r>
            <w:r w:rsidRPr="00D31094">
              <w:rPr>
                <w:sz w:val="28"/>
                <w:szCs w:val="28"/>
                <w:cs/>
              </w:rPr>
              <w:t xml:space="preserve">กันยายน </w:t>
            </w:r>
            <w:r w:rsidRPr="00D31094">
              <w:rPr>
                <w:sz w:val="28"/>
                <w:szCs w:val="28"/>
              </w:rPr>
              <w:t>2562</w:t>
            </w:r>
          </w:p>
        </w:tc>
        <w:tc>
          <w:tcPr>
            <w:tcW w:w="1526" w:type="dxa"/>
            <w:vAlign w:val="bottom"/>
          </w:tcPr>
          <w:p w:rsidR="002F6549" w:rsidRPr="00D31094" w:rsidRDefault="0044378D" w:rsidP="000E11C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 xml:space="preserve">30 </w:t>
            </w:r>
            <w:r w:rsidRPr="00D31094">
              <w:rPr>
                <w:sz w:val="28"/>
                <w:szCs w:val="28"/>
                <w:cs/>
              </w:rPr>
              <w:t xml:space="preserve">กันยายน </w:t>
            </w:r>
            <w:r w:rsidRPr="00D31094">
              <w:rPr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:rsidR="002F6549" w:rsidRPr="00D31094" w:rsidRDefault="002F6549" w:rsidP="000E11CA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:rsidR="002F6549" w:rsidRPr="00D31094" w:rsidRDefault="0044378D" w:rsidP="000E11C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 xml:space="preserve">30 </w:t>
            </w:r>
            <w:r w:rsidRPr="00D31094">
              <w:rPr>
                <w:sz w:val="28"/>
                <w:szCs w:val="28"/>
                <w:cs/>
              </w:rPr>
              <w:t xml:space="preserve">กันยายน </w:t>
            </w:r>
            <w:r w:rsidRPr="00D31094">
              <w:rPr>
                <w:sz w:val="28"/>
                <w:szCs w:val="28"/>
              </w:rPr>
              <w:t>2562</w:t>
            </w:r>
          </w:p>
        </w:tc>
        <w:tc>
          <w:tcPr>
            <w:tcW w:w="1548" w:type="dxa"/>
            <w:vAlign w:val="bottom"/>
          </w:tcPr>
          <w:p w:rsidR="002F6549" w:rsidRPr="00D31094" w:rsidRDefault="0044378D" w:rsidP="000E11C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 xml:space="preserve">30 </w:t>
            </w:r>
            <w:r w:rsidRPr="00D31094">
              <w:rPr>
                <w:sz w:val="28"/>
                <w:szCs w:val="28"/>
                <w:cs/>
              </w:rPr>
              <w:t xml:space="preserve">กันยายน </w:t>
            </w:r>
            <w:r w:rsidRPr="00D31094">
              <w:rPr>
                <w:sz w:val="28"/>
                <w:szCs w:val="28"/>
              </w:rPr>
              <w:t>2561</w:t>
            </w:r>
          </w:p>
        </w:tc>
      </w:tr>
      <w:tr w:rsidR="002F6549" w:rsidRPr="00D31094" w:rsidTr="000E11CA">
        <w:trPr>
          <w:trHeight w:val="203"/>
        </w:trPr>
        <w:tc>
          <w:tcPr>
            <w:tcW w:w="3742" w:type="dxa"/>
          </w:tcPr>
          <w:p w:rsidR="002F6549" w:rsidRPr="00D31094" w:rsidRDefault="002F6549" w:rsidP="000E11C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:rsidR="002F6549" w:rsidRPr="00D31094" w:rsidRDefault="002F6549" w:rsidP="000E11C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:rsidR="002F6549" w:rsidRPr="00D31094" w:rsidRDefault="002F6549" w:rsidP="000E11C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F6549" w:rsidRPr="00D31094" w:rsidRDefault="002F6549" w:rsidP="000E11C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2F6549" w:rsidRPr="00D31094" w:rsidRDefault="002F6549" w:rsidP="000E11C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:rsidR="002F6549" w:rsidRPr="00D31094" w:rsidRDefault="002F6549" w:rsidP="000E11CA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DC1" w:rsidRPr="00D31094" w:rsidTr="00D62713">
        <w:trPr>
          <w:trHeight w:val="203"/>
        </w:trPr>
        <w:tc>
          <w:tcPr>
            <w:tcW w:w="3742" w:type="dxa"/>
          </w:tcPr>
          <w:p w:rsidR="00535DC1" w:rsidRPr="00D31094" w:rsidRDefault="00535DC1" w:rsidP="00535DC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16,594,315.86 </w:t>
            </w:r>
          </w:p>
        </w:tc>
        <w:tc>
          <w:tcPr>
            <w:tcW w:w="152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(47,187,273.29)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18,010,343.31 </w:t>
            </w:r>
          </w:p>
        </w:tc>
        <w:tc>
          <w:tcPr>
            <w:tcW w:w="1548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(48,343,907.91)</w:t>
            </w:r>
          </w:p>
        </w:tc>
      </w:tr>
      <w:tr w:rsidR="00535DC1" w:rsidRPr="00D31094" w:rsidTr="00D62713">
        <w:trPr>
          <w:trHeight w:val="203"/>
        </w:trPr>
        <w:tc>
          <w:tcPr>
            <w:tcW w:w="3742" w:type="dxa"/>
          </w:tcPr>
          <w:p w:rsidR="00535DC1" w:rsidRPr="00D31094" w:rsidRDefault="00535DC1" w:rsidP="00535DC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67,114,293.48 </w:t>
            </w:r>
          </w:p>
        </w:tc>
        <w:tc>
          <w:tcPr>
            <w:tcW w:w="152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94,742,846.30 </w:t>
            </w:r>
          </w:p>
        </w:tc>
        <w:tc>
          <w:tcPr>
            <w:tcW w:w="23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62,155,444.53 </w:t>
            </w:r>
          </w:p>
        </w:tc>
        <w:tc>
          <w:tcPr>
            <w:tcW w:w="1548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87,597,996.39 </w:t>
            </w:r>
          </w:p>
        </w:tc>
      </w:tr>
      <w:tr w:rsidR="00535DC1" w:rsidRPr="00D31094" w:rsidTr="00D62713">
        <w:trPr>
          <w:trHeight w:val="149"/>
        </w:trPr>
        <w:tc>
          <w:tcPr>
            <w:tcW w:w="3742" w:type="dxa"/>
          </w:tcPr>
          <w:p w:rsidR="00535DC1" w:rsidRPr="00D31094" w:rsidRDefault="00535DC1" w:rsidP="00535DC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28,887,124.00 </w:t>
            </w:r>
          </w:p>
        </w:tc>
        <w:tc>
          <w:tcPr>
            <w:tcW w:w="152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25,502,336.53 </w:t>
            </w:r>
          </w:p>
        </w:tc>
        <w:tc>
          <w:tcPr>
            <w:tcW w:w="23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26,705,195.33 </w:t>
            </w:r>
          </w:p>
        </w:tc>
        <w:tc>
          <w:tcPr>
            <w:tcW w:w="1548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25,502,336.53 </w:t>
            </w:r>
          </w:p>
        </w:tc>
      </w:tr>
      <w:tr w:rsidR="00535DC1" w:rsidRPr="00D31094" w:rsidTr="00D62713">
        <w:trPr>
          <w:trHeight w:val="149"/>
        </w:trPr>
        <w:tc>
          <w:tcPr>
            <w:tcW w:w="3742" w:type="dxa"/>
          </w:tcPr>
          <w:p w:rsidR="00535DC1" w:rsidRPr="00D31094" w:rsidRDefault="00535DC1" w:rsidP="00535DC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7,819,955.19 </w:t>
            </w:r>
          </w:p>
        </w:tc>
        <w:tc>
          <w:tcPr>
            <w:tcW w:w="152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8,734,949.96 </w:t>
            </w:r>
          </w:p>
        </w:tc>
        <w:tc>
          <w:tcPr>
            <w:tcW w:w="23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6,511,992.56 </w:t>
            </w:r>
          </w:p>
        </w:tc>
        <w:tc>
          <w:tcPr>
            <w:tcW w:w="1548" w:type="dxa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7,311,170.26 </w:t>
            </w:r>
          </w:p>
        </w:tc>
      </w:tr>
      <w:tr w:rsidR="00535DC1" w:rsidRPr="00D31094" w:rsidTr="00D62713">
        <w:trPr>
          <w:trHeight w:val="149"/>
        </w:trPr>
        <w:tc>
          <w:tcPr>
            <w:tcW w:w="3742" w:type="dxa"/>
            <w:shd w:val="clear" w:color="auto" w:fill="auto"/>
          </w:tcPr>
          <w:p w:rsidR="00535DC1" w:rsidRPr="00D31094" w:rsidRDefault="00535DC1" w:rsidP="00535DC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2,926,441.69 </w:t>
            </w:r>
          </w:p>
        </w:tc>
        <w:tc>
          <w:tcPr>
            <w:tcW w:w="152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2,843,177.57 </w:t>
            </w:r>
          </w:p>
        </w:tc>
        <w:tc>
          <w:tcPr>
            <w:tcW w:w="23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2,926,441.69 </w:t>
            </w:r>
          </w:p>
        </w:tc>
        <w:tc>
          <w:tcPr>
            <w:tcW w:w="1548" w:type="dxa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3,143,177.57 </w:t>
            </w:r>
          </w:p>
        </w:tc>
      </w:tr>
      <w:tr w:rsidR="00535DC1" w:rsidRPr="00D31094" w:rsidTr="00A30E46">
        <w:trPr>
          <w:trHeight w:val="149"/>
        </w:trPr>
        <w:tc>
          <w:tcPr>
            <w:tcW w:w="3742" w:type="dxa"/>
            <w:shd w:val="clear" w:color="auto" w:fill="auto"/>
          </w:tcPr>
          <w:p w:rsidR="00535DC1" w:rsidRPr="00D31094" w:rsidRDefault="00535DC1" w:rsidP="00535DC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535DC1" w:rsidRPr="00D31094" w:rsidRDefault="00535DC1" w:rsidP="00535DC1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5DC1" w:rsidRPr="00D31094" w:rsidTr="00A30E46">
        <w:trPr>
          <w:trHeight w:val="149"/>
        </w:trPr>
        <w:tc>
          <w:tcPr>
            <w:tcW w:w="3742" w:type="dxa"/>
            <w:shd w:val="clear" w:color="auto" w:fill="auto"/>
          </w:tcPr>
          <w:p w:rsidR="00535DC1" w:rsidRPr="00D31094" w:rsidRDefault="00535DC1" w:rsidP="00535DC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5DC1" w:rsidRPr="00D31094" w:rsidTr="00D62713">
        <w:trPr>
          <w:trHeight w:val="149"/>
        </w:trPr>
        <w:tc>
          <w:tcPr>
            <w:tcW w:w="3742" w:type="dxa"/>
            <w:shd w:val="clear" w:color="auto" w:fill="auto"/>
          </w:tcPr>
          <w:p w:rsidR="00535DC1" w:rsidRPr="00D31094" w:rsidRDefault="00535DC1" w:rsidP="00535DC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9,466,899.50 </w:t>
            </w:r>
          </w:p>
        </w:tc>
        <w:tc>
          <w:tcPr>
            <w:tcW w:w="152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9,396,849.03 </w:t>
            </w:r>
          </w:p>
        </w:tc>
        <w:tc>
          <w:tcPr>
            <w:tcW w:w="23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9,466,899.50 </w:t>
            </w:r>
          </w:p>
        </w:tc>
        <w:tc>
          <w:tcPr>
            <w:tcW w:w="1548" w:type="dxa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9,396,849.03 </w:t>
            </w:r>
          </w:p>
        </w:tc>
      </w:tr>
      <w:tr w:rsidR="00535DC1" w:rsidRPr="00D31094" w:rsidTr="00D62713">
        <w:trPr>
          <w:trHeight w:val="149"/>
        </w:trPr>
        <w:tc>
          <w:tcPr>
            <w:tcW w:w="3742" w:type="dxa"/>
          </w:tcPr>
          <w:p w:rsidR="00535DC1" w:rsidRPr="00D31094" w:rsidRDefault="00535DC1" w:rsidP="00535DC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559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1,558,151.55 </w:t>
            </w:r>
          </w:p>
        </w:tc>
        <w:tc>
          <w:tcPr>
            <w:tcW w:w="152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1,809,399.96 </w:t>
            </w:r>
          </w:p>
        </w:tc>
        <w:tc>
          <w:tcPr>
            <w:tcW w:w="23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1,558,151.55 </w:t>
            </w:r>
          </w:p>
        </w:tc>
        <w:tc>
          <w:tcPr>
            <w:tcW w:w="1548" w:type="dxa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1,809,399.96 </w:t>
            </w:r>
          </w:p>
        </w:tc>
      </w:tr>
      <w:tr w:rsidR="00535DC1" w:rsidRPr="00D31094" w:rsidTr="00A30E46">
        <w:trPr>
          <w:trHeight w:val="149"/>
        </w:trPr>
        <w:tc>
          <w:tcPr>
            <w:tcW w:w="3742" w:type="dxa"/>
          </w:tcPr>
          <w:p w:rsidR="00535DC1" w:rsidRPr="00D31094" w:rsidRDefault="00535DC1" w:rsidP="00535DC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535DC1" w:rsidRPr="00D31094" w:rsidRDefault="00535DC1" w:rsidP="00535DC1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5DC1" w:rsidRPr="00D31094" w:rsidTr="00A30E46">
        <w:trPr>
          <w:trHeight w:val="149"/>
        </w:trPr>
        <w:tc>
          <w:tcPr>
            <w:tcW w:w="3742" w:type="dxa"/>
          </w:tcPr>
          <w:p w:rsidR="00535DC1" w:rsidRPr="00D31094" w:rsidRDefault="00535DC1" w:rsidP="00535DC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5DC1" w:rsidRPr="00D31094" w:rsidTr="00D62713">
        <w:trPr>
          <w:trHeight w:val="149"/>
        </w:trPr>
        <w:tc>
          <w:tcPr>
            <w:tcW w:w="3742" w:type="dxa"/>
          </w:tcPr>
          <w:p w:rsidR="00535DC1" w:rsidRPr="00D31094" w:rsidRDefault="00535DC1" w:rsidP="00535DC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40,045,499.58 </w:t>
            </w:r>
          </w:p>
        </w:tc>
        <w:tc>
          <w:tcPr>
            <w:tcW w:w="152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36,996,481.86 </w:t>
            </w:r>
          </w:p>
        </w:tc>
        <w:tc>
          <w:tcPr>
            <w:tcW w:w="23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39,415,499.58 </w:t>
            </w:r>
          </w:p>
        </w:tc>
        <w:tc>
          <w:tcPr>
            <w:tcW w:w="1548" w:type="dxa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36,366,481.86 </w:t>
            </w:r>
          </w:p>
        </w:tc>
      </w:tr>
      <w:tr w:rsidR="00535DC1" w:rsidRPr="00D31094" w:rsidTr="00D62713">
        <w:trPr>
          <w:trHeight w:val="149"/>
        </w:trPr>
        <w:tc>
          <w:tcPr>
            <w:tcW w:w="3742" w:type="dxa"/>
          </w:tcPr>
          <w:p w:rsidR="00535DC1" w:rsidRPr="00D31094" w:rsidRDefault="00535DC1" w:rsidP="00535DC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3,084,098.00 </w:t>
            </w:r>
          </w:p>
        </w:tc>
        <w:tc>
          <w:tcPr>
            <w:tcW w:w="152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1,882,722.35 </w:t>
            </w:r>
          </w:p>
        </w:tc>
        <w:tc>
          <w:tcPr>
            <w:tcW w:w="236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3,014,460.74 </w:t>
            </w:r>
          </w:p>
        </w:tc>
        <w:tc>
          <w:tcPr>
            <w:tcW w:w="1548" w:type="dxa"/>
          </w:tcPr>
          <w:p w:rsidR="00535DC1" w:rsidRPr="00D31094" w:rsidRDefault="00535DC1" w:rsidP="00535DC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1,798,461.12 </w:t>
            </w:r>
          </w:p>
        </w:tc>
      </w:tr>
    </w:tbl>
    <w:p w:rsidR="002F6549" w:rsidRPr="00D31094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847976" w:rsidRPr="00D31094" w:rsidRDefault="00B33341" w:rsidP="00841AB3">
      <w:pPr>
        <w:numPr>
          <w:ilvl w:val="0"/>
          <w:numId w:val="2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847976" w:rsidRPr="00D31094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985B91" w:rsidRPr="00D31094" w:rsidRDefault="00A63FD4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D31094">
        <w:rPr>
          <w:rFonts w:ascii="Angsana New" w:hAnsi="Angsana New"/>
          <w:sz w:val="30"/>
          <w:szCs w:val="30"/>
          <w:u w:val="single"/>
          <w:cs/>
        </w:rPr>
        <w:t>ภาษีเงินได้</w:t>
      </w:r>
      <w:r w:rsidRPr="00D31094">
        <w:rPr>
          <w:rFonts w:ascii="Angsana New" w:hAnsi="Angsana New" w:hint="cs"/>
          <w:sz w:val="30"/>
          <w:szCs w:val="30"/>
          <w:u w:val="single"/>
          <w:cs/>
        </w:rPr>
        <w:t>ที่</w:t>
      </w:r>
      <w:r w:rsidRPr="00D31094">
        <w:rPr>
          <w:rFonts w:ascii="Angsana New" w:hAnsi="Angsana New"/>
          <w:sz w:val="30"/>
          <w:szCs w:val="30"/>
          <w:u w:val="single"/>
          <w:cs/>
        </w:rPr>
        <w:t>รับรู้ในกำไรหรือขาดทุน</w:t>
      </w:r>
    </w:p>
    <w:tbl>
      <w:tblPr>
        <w:tblW w:w="100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549"/>
        <w:gridCol w:w="237"/>
        <w:gridCol w:w="1563"/>
        <w:gridCol w:w="236"/>
        <w:gridCol w:w="1564"/>
        <w:gridCol w:w="236"/>
        <w:gridCol w:w="1564"/>
      </w:tblGrid>
      <w:tr w:rsidR="00BB343C" w:rsidRPr="00D31094" w:rsidTr="00CB125F">
        <w:tc>
          <w:tcPr>
            <w:tcW w:w="3060" w:type="dxa"/>
          </w:tcPr>
          <w:p w:rsidR="00BB343C" w:rsidRPr="00D31094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:rsidR="00BB343C" w:rsidRPr="00D31094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:rsidR="00BB343C" w:rsidRPr="00D31094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</w:tcPr>
          <w:p w:rsidR="00BB343C" w:rsidRPr="00D31094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BB343C" w:rsidRPr="00D31094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:rsidR="00BB343C" w:rsidRPr="00D31094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05100" w:rsidRPr="00D31094" w:rsidTr="000E11CA">
        <w:tc>
          <w:tcPr>
            <w:tcW w:w="3060" w:type="dxa"/>
          </w:tcPr>
          <w:p w:rsidR="00205100" w:rsidRPr="00D31094" w:rsidRDefault="00205100" w:rsidP="0020510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49" w:type="dxa"/>
            <w:gridSpan w:val="7"/>
          </w:tcPr>
          <w:p w:rsidR="00205100" w:rsidRPr="00D31094" w:rsidRDefault="00205100" w:rsidP="0020510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205100" w:rsidRPr="00D31094" w:rsidTr="00CB125F">
        <w:tc>
          <w:tcPr>
            <w:tcW w:w="3060" w:type="dxa"/>
          </w:tcPr>
          <w:p w:rsidR="00205100" w:rsidRPr="00D31094" w:rsidRDefault="00205100" w:rsidP="0020510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49" w:type="dxa"/>
            <w:gridSpan w:val="3"/>
            <w:tcBorders>
              <w:bottom w:val="single" w:sz="4" w:space="0" w:color="auto"/>
            </w:tcBorders>
          </w:tcPr>
          <w:p w:rsidR="00205100" w:rsidRPr="00D31094" w:rsidRDefault="00205100" w:rsidP="0020510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205100" w:rsidRPr="00D31094" w:rsidRDefault="00205100" w:rsidP="0020510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:rsidR="00205100" w:rsidRPr="00D31094" w:rsidRDefault="00205100" w:rsidP="0020510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5100" w:rsidRPr="00D31094" w:rsidTr="00CB125F">
        <w:tc>
          <w:tcPr>
            <w:tcW w:w="3060" w:type="dxa"/>
          </w:tcPr>
          <w:p w:rsidR="00205100" w:rsidRPr="00D31094" w:rsidRDefault="00205100" w:rsidP="00205100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205100" w:rsidRPr="00D31094" w:rsidRDefault="0044378D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205100" w:rsidRPr="00D31094" w:rsidRDefault="00205100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205100" w:rsidRPr="00D31094" w:rsidRDefault="0044378D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:rsidR="00205100" w:rsidRPr="00D31094" w:rsidRDefault="00205100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205100" w:rsidRPr="00D31094" w:rsidRDefault="0044378D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05100" w:rsidRPr="00D31094" w:rsidRDefault="00205100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205100" w:rsidRPr="00D31094" w:rsidRDefault="0044378D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2561</w:t>
            </w:r>
          </w:p>
        </w:tc>
      </w:tr>
      <w:tr w:rsidR="00205100" w:rsidRPr="00D31094" w:rsidTr="00D62713">
        <w:trPr>
          <w:trHeight w:val="203"/>
        </w:trPr>
        <w:tc>
          <w:tcPr>
            <w:tcW w:w="3060" w:type="dxa"/>
          </w:tcPr>
          <w:p w:rsidR="00205100" w:rsidRPr="00D31094" w:rsidRDefault="00205100" w:rsidP="0020510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</w:tcPr>
          <w:p w:rsidR="00205100" w:rsidRPr="00D31094" w:rsidRDefault="00205100" w:rsidP="0020510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:rsidR="00205100" w:rsidRPr="00D31094" w:rsidRDefault="00205100" w:rsidP="0020510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</w:tcPr>
          <w:p w:rsidR="00205100" w:rsidRPr="00D31094" w:rsidRDefault="00205100" w:rsidP="0020510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205100" w:rsidRPr="00D31094" w:rsidRDefault="00205100" w:rsidP="0020510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5100" w:rsidRPr="00D31094" w:rsidRDefault="00205100" w:rsidP="0020510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205100" w:rsidRPr="00D31094" w:rsidRDefault="00205100" w:rsidP="00205100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:rsidR="00205100" w:rsidRPr="00D31094" w:rsidRDefault="00205100" w:rsidP="00205100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5100" w:rsidRPr="00D31094" w:rsidTr="00D62713">
        <w:trPr>
          <w:trHeight w:val="203"/>
        </w:trPr>
        <w:tc>
          <w:tcPr>
            <w:tcW w:w="3060" w:type="dxa"/>
          </w:tcPr>
          <w:p w:rsidR="00205100" w:rsidRPr="00D31094" w:rsidRDefault="00205100" w:rsidP="00205100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:rsidR="00205100" w:rsidRPr="00D31094" w:rsidRDefault="00A30E46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1,650,102.80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05100" w:rsidRPr="00D31094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205100" w:rsidRPr="00D31094" w:rsidRDefault="00760DDF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3,851,137.36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05100" w:rsidRPr="00D31094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205100" w:rsidRPr="00D31094" w:rsidRDefault="00A30E46" w:rsidP="000B2164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1,650,102.80</w:t>
            </w:r>
          </w:p>
        </w:tc>
        <w:tc>
          <w:tcPr>
            <w:tcW w:w="236" w:type="dxa"/>
            <w:vAlign w:val="bottom"/>
          </w:tcPr>
          <w:p w:rsidR="00205100" w:rsidRPr="00D31094" w:rsidRDefault="00205100" w:rsidP="00205100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205100" w:rsidRPr="00D31094" w:rsidRDefault="00760DDF" w:rsidP="0020510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3,863,774.34</w:t>
            </w:r>
          </w:p>
        </w:tc>
      </w:tr>
      <w:tr w:rsidR="00205100" w:rsidRPr="00D31094" w:rsidTr="00D62713">
        <w:trPr>
          <w:trHeight w:val="203"/>
        </w:trPr>
        <w:tc>
          <w:tcPr>
            <w:tcW w:w="3060" w:type="dxa"/>
          </w:tcPr>
          <w:p w:rsidR="00205100" w:rsidRPr="00D31094" w:rsidRDefault="00205100" w:rsidP="0020510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49" w:type="dxa"/>
            <w:shd w:val="clear" w:color="auto" w:fill="auto"/>
            <w:vAlign w:val="bottom"/>
          </w:tcPr>
          <w:p w:rsidR="00205100" w:rsidRPr="00D31094" w:rsidRDefault="00205100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205100" w:rsidRPr="00D31094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205100" w:rsidRPr="00D31094" w:rsidRDefault="00205100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05100" w:rsidRPr="00D31094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205100" w:rsidRPr="00D31094" w:rsidRDefault="00205100" w:rsidP="0020510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05100" w:rsidRPr="00D31094" w:rsidRDefault="00205100" w:rsidP="00205100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205100" w:rsidRPr="00D31094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5100" w:rsidRPr="00D31094" w:rsidTr="00D62713">
        <w:trPr>
          <w:trHeight w:val="149"/>
        </w:trPr>
        <w:tc>
          <w:tcPr>
            <w:tcW w:w="3060" w:type="dxa"/>
          </w:tcPr>
          <w:p w:rsidR="00205100" w:rsidRPr="00D31094" w:rsidRDefault="00205100" w:rsidP="00205100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5100" w:rsidRPr="00D31094" w:rsidRDefault="00A30E46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23,998.72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05100" w:rsidRPr="00D31094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5100" w:rsidRPr="00D31094" w:rsidRDefault="00760DDF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380,721.66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05100" w:rsidRPr="00D31094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5100" w:rsidRPr="00D31094" w:rsidRDefault="00A30E46" w:rsidP="000B2164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85,659.37</w:t>
            </w:r>
          </w:p>
        </w:tc>
        <w:tc>
          <w:tcPr>
            <w:tcW w:w="236" w:type="dxa"/>
            <w:vAlign w:val="bottom"/>
          </w:tcPr>
          <w:p w:rsidR="00205100" w:rsidRPr="00D31094" w:rsidRDefault="00205100" w:rsidP="00205100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5100" w:rsidRPr="00D31094" w:rsidRDefault="00760DDF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381,304.41</w:t>
            </w:r>
          </w:p>
        </w:tc>
      </w:tr>
      <w:tr w:rsidR="00205100" w:rsidRPr="00D31094" w:rsidTr="00D62713">
        <w:trPr>
          <w:trHeight w:val="149"/>
        </w:trPr>
        <w:tc>
          <w:tcPr>
            <w:tcW w:w="3060" w:type="dxa"/>
          </w:tcPr>
          <w:p w:rsidR="00205100" w:rsidRPr="00D31094" w:rsidRDefault="00205100" w:rsidP="0020510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05100" w:rsidRPr="00D31094" w:rsidRDefault="00A30E46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1,674,101.52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05100" w:rsidRPr="00D31094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05100" w:rsidRPr="00D31094" w:rsidRDefault="00760DDF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4,231,859.02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05100" w:rsidRPr="00D31094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05100" w:rsidRPr="00D31094" w:rsidRDefault="00A30E46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1,735,762.17</w:t>
            </w:r>
          </w:p>
        </w:tc>
        <w:tc>
          <w:tcPr>
            <w:tcW w:w="236" w:type="dxa"/>
            <w:vAlign w:val="bottom"/>
          </w:tcPr>
          <w:p w:rsidR="00205100" w:rsidRPr="00D31094" w:rsidRDefault="00205100" w:rsidP="00205100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00" w:rsidRPr="00D31094" w:rsidRDefault="00760DDF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4,245,078.75</w:t>
            </w:r>
          </w:p>
        </w:tc>
      </w:tr>
    </w:tbl>
    <w:p w:rsidR="00BB343C" w:rsidRPr="00D31094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BB343C" w:rsidRPr="00D31094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205100" w:rsidRPr="00D31094" w:rsidRDefault="00205100" w:rsidP="00841AB3">
      <w:pPr>
        <w:numPr>
          <w:ilvl w:val="0"/>
          <w:numId w:val="2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  <w:r w:rsidRPr="00D31094">
        <w:rPr>
          <w:rFonts w:ascii="Angsana New" w:hAnsi="Angsana New"/>
          <w:b/>
          <w:bCs/>
          <w:sz w:val="30"/>
          <w:szCs w:val="30"/>
        </w:rPr>
        <w:t xml:space="preserve"> (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ต่อ)</w:t>
      </w:r>
    </w:p>
    <w:tbl>
      <w:tblPr>
        <w:tblW w:w="100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549"/>
        <w:gridCol w:w="237"/>
        <w:gridCol w:w="1563"/>
        <w:gridCol w:w="236"/>
        <w:gridCol w:w="1564"/>
        <w:gridCol w:w="236"/>
        <w:gridCol w:w="1564"/>
      </w:tblGrid>
      <w:tr w:rsidR="00205100" w:rsidRPr="00D31094" w:rsidTr="000E11CA">
        <w:tc>
          <w:tcPr>
            <w:tcW w:w="3060" w:type="dxa"/>
          </w:tcPr>
          <w:p w:rsidR="00205100" w:rsidRPr="00D31094" w:rsidRDefault="00205100" w:rsidP="000E11CA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:rsidR="00205100" w:rsidRPr="00D31094" w:rsidRDefault="00205100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:rsidR="00205100" w:rsidRPr="00D31094" w:rsidRDefault="00205100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</w:tcPr>
          <w:p w:rsidR="00205100" w:rsidRPr="00D31094" w:rsidRDefault="00205100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205100" w:rsidRPr="00D31094" w:rsidRDefault="00205100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:rsidR="00205100" w:rsidRPr="00D31094" w:rsidRDefault="00205100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05100" w:rsidRPr="00D31094" w:rsidTr="000E11CA">
        <w:tc>
          <w:tcPr>
            <w:tcW w:w="3060" w:type="dxa"/>
          </w:tcPr>
          <w:p w:rsidR="00205100" w:rsidRPr="00D31094" w:rsidRDefault="00205100" w:rsidP="000E11CA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49" w:type="dxa"/>
            <w:gridSpan w:val="7"/>
          </w:tcPr>
          <w:p w:rsidR="00205100" w:rsidRPr="00D31094" w:rsidRDefault="00205100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44378D" w:rsidRPr="00D3109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205100" w:rsidRPr="00D31094" w:rsidTr="000E11CA">
        <w:tc>
          <w:tcPr>
            <w:tcW w:w="3060" w:type="dxa"/>
          </w:tcPr>
          <w:p w:rsidR="00205100" w:rsidRPr="00D31094" w:rsidRDefault="00205100" w:rsidP="000E11CA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49" w:type="dxa"/>
            <w:gridSpan w:val="3"/>
            <w:tcBorders>
              <w:bottom w:val="single" w:sz="4" w:space="0" w:color="auto"/>
            </w:tcBorders>
          </w:tcPr>
          <w:p w:rsidR="00205100" w:rsidRPr="00D31094" w:rsidRDefault="00205100" w:rsidP="000E11CA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205100" w:rsidRPr="00D31094" w:rsidRDefault="00205100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:rsidR="00205100" w:rsidRPr="00D31094" w:rsidRDefault="00205100" w:rsidP="000E11CA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78D" w:rsidRPr="00D31094" w:rsidTr="000E11CA">
        <w:tc>
          <w:tcPr>
            <w:tcW w:w="3060" w:type="dxa"/>
          </w:tcPr>
          <w:p w:rsidR="0044378D" w:rsidRPr="00D31094" w:rsidRDefault="0044378D" w:rsidP="0044378D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44378D" w:rsidRPr="00D31094" w:rsidRDefault="0044378D" w:rsidP="0044378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44378D" w:rsidRPr="00D31094" w:rsidRDefault="0044378D" w:rsidP="0044378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44378D" w:rsidRPr="00D31094" w:rsidRDefault="0044378D" w:rsidP="0044378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:rsidR="0044378D" w:rsidRPr="00D31094" w:rsidRDefault="0044378D" w:rsidP="0044378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44378D" w:rsidRPr="00D31094" w:rsidRDefault="0044378D" w:rsidP="0044378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4378D" w:rsidRPr="00D31094" w:rsidRDefault="0044378D" w:rsidP="0044378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44378D" w:rsidRPr="00D31094" w:rsidRDefault="0044378D" w:rsidP="0044378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2561</w:t>
            </w:r>
          </w:p>
        </w:tc>
      </w:tr>
      <w:tr w:rsidR="00205100" w:rsidRPr="00D31094" w:rsidTr="000E11CA">
        <w:trPr>
          <w:trHeight w:val="203"/>
        </w:trPr>
        <w:tc>
          <w:tcPr>
            <w:tcW w:w="3060" w:type="dxa"/>
          </w:tcPr>
          <w:p w:rsidR="00205100" w:rsidRPr="00D31094" w:rsidRDefault="00205100" w:rsidP="000E11C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:rsidR="00205100" w:rsidRPr="00D31094" w:rsidRDefault="00205100" w:rsidP="000E11C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:rsidR="00205100" w:rsidRPr="00D31094" w:rsidRDefault="00205100" w:rsidP="000E11C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205100" w:rsidRPr="00D31094" w:rsidRDefault="00205100" w:rsidP="000E11C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05100" w:rsidRPr="00D31094" w:rsidRDefault="00205100" w:rsidP="000E11C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5100" w:rsidRPr="00D31094" w:rsidRDefault="00205100" w:rsidP="000E11C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205100" w:rsidRPr="00D31094" w:rsidRDefault="00205100" w:rsidP="000E11C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:rsidR="00205100" w:rsidRPr="00D31094" w:rsidRDefault="00205100" w:rsidP="000E11CA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2164" w:rsidRPr="00D31094" w:rsidTr="00D62713">
        <w:trPr>
          <w:trHeight w:val="203"/>
        </w:trPr>
        <w:tc>
          <w:tcPr>
            <w:tcW w:w="3060" w:type="dxa"/>
          </w:tcPr>
          <w:p w:rsidR="000B2164" w:rsidRPr="00D31094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D31094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:rsidR="000B2164" w:rsidRPr="00D31094" w:rsidRDefault="00A30E46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7,285,098.32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B2164" w:rsidRPr="00D31094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0B2164" w:rsidRPr="00D31094" w:rsidRDefault="00760DDF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14,749,903.63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B2164" w:rsidRPr="00D31094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0B2164" w:rsidRPr="00D31094" w:rsidRDefault="00A30E46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7,285,098.32</w:t>
            </w:r>
          </w:p>
        </w:tc>
        <w:tc>
          <w:tcPr>
            <w:tcW w:w="236" w:type="dxa"/>
            <w:vAlign w:val="bottom"/>
          </w:tcPr>
          <w:p w:rsidR="000B2164" w:rsidRPr="00D31094" w:rsidRDefault="000B2164" w:rsidP="000B2164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0B2164" w:rsidRPr="00D31094" w:rsidRDefault="00760DDF" w:rsidP="000B2164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14,749,903.63</w:t>
            </w:r>
          </w:p>
        </w:tc>
      </w:tr>
      <w:tr w:rsidR="000B2164" w:rsidRPr="00D31094" w:rsidTr="00D62713">
        <w:trPr>
          <w:trHeight w:val="203"/>
        </w:trPr>
        <w:tc>
          <w:tcPr>
            <w:tcW w:w="3060" w:type="dxa"/>
          </w:tcPr>
          <w:p w:rsidR="000B2164" w:rsidRPr="00D31094" w:rsidRDefault="000B2164" w:rsidP="000B2164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49" w:type="dxa"/>
            <w:shd w:val="clear" w:color="auto" w:fill="auto"/>
            <w:vAlign w:val="bottom"/>
          </w:tcPr>
          <w:p w:rsidR="000B2164" w:rsidRPr="00D3109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0B2164" w:rsidRPr="00D31094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0B2164" w:rsidRPr="00D3109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B2164" w:rsidRPr="00D31094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0B2164" w:rsidRPr="00D3109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B2164" w:rsidRPr="00D31094" w:rsidRDefault="000B2164" w:rsidP="000B2164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0B2164" w:rsidRPr="00D31094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B2164" w:rsidRPr="00D31094" w:rsidTr="00D62713">
        <w:trPr>
          <w:trHeight w:val="149"/>
        </w:trPr>
        <w:tc>
          <w:tcPr>
            <w:tcW w:w="3060" w:type="dxa"/>
          </w:tcPr>
          <w:p w:rsidR="000B2164" w:rsidRPr="00D31094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164" w:rsidRPr="00D31094" w:rsidRDefault="00A30E46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(230,618.22)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B2164" w:rsidRPr="00D31094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164" w:rsidRPr="00D31094" w:rsidRDefault="00760DDF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358,946.68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B2164" w:rsidRPr="00D31094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164" w:rsidRPr="00D31094" w:rsidRDefault="00A30E46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(147,865.05)</w:t>
            </w:r>
          </w:p>
        </w:tc>
        <w:tc>
          <w:tcPr>
            <w:tcW w:w="236" w:type="dxa"/>
            <w:vAlign w:val="bottom"/>
          </w:tcPr>
          <w:p w:rsidR="000B2164" w:rsidRPr="00D31094" w:rsidRDefault="000B2164" w:rsidP="000B2164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164" w:rsidRPr="00D31094" w:rsidRDefault="00760DDF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368,095.32</w:t>
            </w:r>
          </w:p>
        </w:tc>
      </w:tr>
      <w:tr w:rsidR="000B2164" w:rsidRPr="00D31094" w:rsidTr="00D62713">
        <w:trPr>
          <w:trHeight w:val="149"/>
        </w:trPr>
        <w:tc>
          <w:tcPr>
            <w:tcW w:w="3060" w:type="dxa"/>
          </w:tcPr>
          <w:p w:rsidR="000B2164" w:rsidRPr="00D31094" w:rsidRDefault="000B2164" w:rsidP="000B2164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2164" w:rsidRPr="00D31094" w:rsidRDefault="00A30E46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7,054,480.10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B2164" w:rsidRPr="00D31094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2164" w:rsidRPr="00D31094" w:rsidRDefault="00760DDF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15,108,850.31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B2164" w:rsidRPr="00D31094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2164" w:rsidRPr="00D31094" w:rsidRDefault="00A30E46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7,137,233.27</w:t>
            </w:r>
          </w:p>
        </w:tc>
        <w:tc>
          <w:tcPr>
            <w:tcW w:w="236" w:type="dxa"/>
            <w:vAlign w:val="bottom"/>
          </w:tcPr>
          <w:p w:rsidR="000B2164" w:rsidRPr="00D31094" w:rsidRDefault="000B2164" w:rsidP="000B2164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2164" w:rsidRPr="00D31094" w:rsidRDefault="00760DDF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15,117,998.95</w:t>
            </w:r>
          </w:p>
        </w:tc>
      </w:tr>
    </w:tbl>
    <w:p w:rsidR="00205100" w:rsidRPr="00D31094" w:rsidRDefault="00205100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847976" w:rsidRPr="00D31094" w:rsidRDefault="00847976" w:rsidP="00841AB3">
      <w:pPr>
        <w:numPr>
          <w:ilvl w:val="0"/>
          <w:numId w:val="2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847976" w:rsidRPr="00D31094" w:rsidRDefault="007C46E6" w:rsidP="007C46E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</w:t>
      </w:r>
      <w:r w:rsidR="00E824D8" w:rsidRPr="00D31094">
        <w:rPr>
          <w:rFonts w:ascii="Angsana New" w:hAnsi="Angsana New" w:hint="cs"/>
          <w:sz w:val="30"/>
          <w:szCs w:val="30"/>
          <w:cs/>
        </w:rPr>
        <w:t>งวด</w:t>
      </w:r>
      <w:r w:rsidRPr="00D31094">
        <w:rPr>
          <w:rFonts w:ascii="Angsana New" w:hAnsi="Angsana New" w:hint="cs"/>
          <w:sz w:val="30"/>
          <w:szCs w:val="30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ด้วยจำนวนถัวเฉลี่ยถ่วงน้ำหนักของหุ้นสามัญที่ออกจำหน่ายแล้วในระหว่างงวด</w:t>
      </w:r>
    </w:p>
    <w:tbl>
      <w:tblPr>
        <w:tblW w:w="1036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237"/>
        <w:gridCol w:w="1563"/>
        <w:gridCol w:w="236"/>
        <w:gridCol w:w="1564"/>
        <w:gridCol w:w="236"/>
        <w:gridCol w:w="1564"/>
      </w:tblGrid>
      <w:tr w:rsidR="00B710CA" w:rsidRPr="00D31094" w:rsidTr="00CB125F">
        <w:tc>
          <w:tcPr>
            <w:tcW w:w="3438" w:type="dxa"/>
          </w:tcPr>
          <w:p w:rsidR="00B710CA" w:rsidRPr="00D31094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:rsidR="00B710CA" w:rsidRPr="00D31094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:rsidR="00B710CA" w:rsidRPr="00D31094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</w:tcPr>
          <w:p w:rsidR="00B710CA" w:rsidRPr="00D31094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B710CA" w:rsidRPr="00D31094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:rsidR="00B710CA" w:rsidRPr="00D31094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D430A" w:rsidRPr="00D31094" w:rsidTr="000E11CA">
        <w:tc>
          <w:tcPr>
            <w:tcW w:w="3438" w:type="dxa"/>
          </w:tcPr>
          <w:p w:rsidR="00CD430A" w:rsidRPr="00D31094" w:rsidRDefault="00CD430A" w:rsidP="00CD430A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0" w:type="dxa"/>
            <w:gridSpan w:val="7"/>
          </w:tcPr>
          <w:p w:rsidR="00CD430A" w:rsidRPr="00D31094" w:rsidRDefault="00CD430A" w:rsidP="00CD430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CD430A" w:rsidRPr="00D31094" w:rsidTr="00CB125F">
        <w:tc>
          <w:tcPr>
            <w:tcW w:w="3438" w:type="dxa"/>
          </w:tcPr>
          <w:p w:rsidR="00CD430A" w:rsidRPr="00D31094" w:rsidRDefault="00CD430A" w:rsidP="00CD430A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CD430A" w:rsidRPr="00D31094" w:rsidRDefault="00CD430A" w:rsidP="00CD430A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D430A" w:rsidRPr="00D31094" w:rsidRDefault="00CD430A" w:rsidP="00CD430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:rsidR="00CD430A" w:rsidRPr="00D31094" w:rsidRDefault="00CD430A" w:rsidP="00CD430A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7B11" w:rsidRPr="00D31094" w:rsidTr="00CB125F">
        <w:tc>
          <w:tcPr>
            <w:tcW w:w="3438" w:type="dxa"/>
          </w:tcPr>
          <w:p w:rsidR="00F97B11" w:rsidRPr="00D31094" w:rsidRDefault="00F97B11" w:rsidP="00F97B11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2561</w:t>
            </w:r>
          </w:p>
        </w:tc>
      </w:tr>
      <w:tr w:rsidR="00C25383" w:rsidRPr="00D31094" w:rsidTr="00D62713">
        <w:trPr>
          <w:trHeight w:val="203"/>
        </w:trPr>
        <w:tc>
          <w:tcPr>
            <w:tcW w:w="3438" w:type="dxa"/>
          </w:tcPr>
          <w:p w:rsidR="00C25383" w:rsidRPr="00D31094" w:rsidRDefault="00C25383" w:rsidP="00D62713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1094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รสำหรับ</w:t>
            </w:r>
            <w:r w:rsidR="00F327FC" w:rsidRPr="00D3109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765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164.10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C25383" w:rsidRPr="00D31094" w:rsidRDefault="00C25383" w:rsidP="00D62713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911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354.56</w:t>
            </w:r>
          </w:p>
        </w:tc>
        <w:tc>
          <w:tcPr>
            <w:tcW w:w="236" w:type="dxa"/>
            <w:shd w:val="clear" w:color="auto" w:fill="auto"/>
          </w:tcPr>
          <w:p w:rsidR="00C25383" w:rsidRPr="00D31094" w:rsidRDefault="00C25383" w:rsidP="00D62713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352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220.61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5383" w:rsidRPr="00D31094" w:rsidRDefault="00C25383" w:rsidP="00D62713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25383" w:rsidRPr="00D31094" w:rsidRDefault="00C50FFB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9,855,197.99</w:t>
            </w:r>
          </w:p>
        </w:tc>
      </w:tr>
      <w:tr w:rsidR="00C25383" w:rsidRPr="00D31094" w:rsidTr="00D62713">
        <w:trPr>
          <w:trHeight w:val="203"/>
        </w:trPr>
        <w:tc>
          <w:tcPr>
            <w:tcW w:w="3438" w:type="dxa"/>
          </w:tcPr>
          <w:p w:rsidR="00C25383" w:rsidRPr="00D31094" w:rsidRDefault="00C25383" w:rsidP="00D62713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25383" w:rsidRPr="00D31094" w:rsidRDefault="006F7EF3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387</w:t>
            </w:r>
            <w:r w:rsidRPr="00D31094">
              <w:rPr>
                <w:rFonts w:asciiTheme="majorBidi" w:hAnsi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608</w:t>
            </w:r>
            <w:r w:rsidRPr="00D31094">
              <w:rPr>
                <w:rFonts w:asciiTheme="majorBidi" w:hAnsi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696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C25383" w:rsidRPr="00D31094" w:rsidRDefault="00C25383" w:rsidP="00D6271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60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D31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25383" w:rsidRPr="00D31094" w:rsidRDefault="00C25383" w:rsidP="00D6271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25383" w:rsidRPr="00D31094" w:rsidRDefault="006F7EF3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387</w:t>
            </w:r>
            <w:r w:rsidRPr="00D31094">
              <w:rPr>
                <w:rFonts w:asciiTheme="majorBidi" w:hAnsi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608</w:t>
            </w:r>
            <w:r w:rsidRPr="00D31094">
              <w:rPr>
                <w:rFonts w:asciiTheme="majorBidi" w:hAnsiTheme="majorBidi"/>
                <w:sz w:val="28"/>
                <w:szCs w:val="28"/>
              </w:rPr>
              <w:t>,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696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25383" w:rsidRPr="00D31094" w:rsidRDefault="00C25383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25383" w:rsidRPr="00D31094" w:rsidRDefault="00C50FFB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60,000,000</w:t>
            </w:r>
          </w:p>
        </w:tc>
      </w:tr>
      <w:tr w:rsidR="00C25383" w:rsidRPr="00D31094" w:rsidTr="00D62713">
        <w:trPr>
          <w:trHeight w:val="203"/>
        </w:trPr>
        <w:tc>
          <w:tcPr>
            <w:tcW w:w="3438" w:type="dxa"/>
          </w:tcPr>
          <w:p w:rsidR="00C25383" w:rsidRPr="00D31094" w:rsidRDefault="00C25383" w:rsidP="00D62713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D31094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D310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0.0</w:t>
            </w:r>
            <w:r w:rsidR="006F7EF3" w:rsidRPr="00D31094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C25383" w:rsidRPr="00D31094" w:rsidRDefault="00C25383" w:rsidP="00D6271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0.17</w:t>
            </w:r>
          </w:p>
        </w:tc>
        <w:tc>
          <w:tcPr>
            <w:tcW w:w="236" w:type="dxa"/>
            <w:shd w:val="clear" w:color="auto" w:fill="auto"/>
          </w:tcPr>
          <w:p w:rsidR="00C25383" w:rsidRPr="00D31094" w:rsidRDefault="00C25383" w:rsidP="00D6271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  <w:cs/>
              </w:rPr>
              <w:t>0.0</w:t>
            </w:r>
            <w:r w:rsidR="006F7EF3" w:rsidRPr="00D31094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25383" w:rsidRPr="00D31094" w:rsidRDefault="00C25383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25383" w:rsidRPr="00D31094" w:rsidRDefault="00C50FFB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0.16</w:t>
            </w:r>
          </w:p>
        </w:tc>
      </w:tr>
    </w:tbl>
    <w:p w:rsidR="00CD430A" w:rsidRPr="00D31094" w:rsidRDefault="00CD430A" w:rsidP="00D62713">
      <w:pPr>
        <w:spacing w:after="120" w:line="240" w:lineRule="atLeast"/>
        <w:ind w:left="518"/>
        <w:jc w:val="thaiDistribute"/>
        <w:rPr>
          <w:rFonts w:ascii="Angsana New" w:hAnsi="Angsana New"/>
          <w:sz w:val="12"/>
          <w:szCs w:val="12"/>
        </w:rPr>
      </w:pPr>
      <w:bookmarkStart w:id="4" w:name="_Hlk8485523"/>
    </w:p>
    <w:tbl>
      <w:tblPr>
        <w:tblW w:w="1036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237"/>
        <w:gridCol w:w="1563"/>
        <w:gridCol w:w="236"/>
        <w:gridCol w:w="1564"/>
        <w:gridCol w:w="236"/>
        <w:gridCol w:w="1564"/>
      </w:tblGrid>
      <w:tr w:rsidR="00CD430A" w:rsidRPr="00D31094" w:rsidTr="000E11CA">
        <w:tc>
          <w:tcPr>
            <w:tcW w:w="3438" w:type="dxa"/>
          </w:tcPr>
          <w:p w:rsidR="00CD430A" w:rsidRPr="00D31094" w:rsidRDefault="00CD430A" w:rsidP="00D62713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:rsidR="00CD430A" w:rsidRPr="00D31094" w:rsidRDefault="00CD430A" w:rsidP="00D62713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:rsidR="00CD430A" w:rsidRPr="00D31094" w:rsidRDefault="00CD430A" w:rsidP="00D62713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</w:tcPr>
          <w:p w:rsidR="00CD430A" w:rsidRPr="00D31094" w:rsidRDefault="00CD430A" w:rsidP="00D62713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CD430A" w:rsidRPr="00D31094" w:rsidRDefault="00CD430A" w:rsidP="00D62713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:rsidR="00CD430A" w:rsidRPr="00D31094" w:rsidRDefault="00CD430A" w:rsidP="00D62713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D430A" w:rsidRPr="00D31094" w:rsidTr="000E11CA">
        <w:tc>
          <w:tcPr>
            <w:tcW w:w="3438" w:type="dxa"/>
          </w:tcPr>
          <w:p w:rsidR="00CD430A" w:rsidRPr="00D31094" w:rsidRDefault="00CD430A" w:rsidP="00D62713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0" w:type="dxa"/>
            <w:gridSpan w:val="7"/>
          </w:tcPr>
          <w:p w:rsidR="00CD430A" w:rsidRPr="00D31094" w:rsidRDefault="00CD430A" w:rsidP="00D6271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F97B11" w:rsidRPr="00D3109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CD430A" w:rsidRPr="00D31094" w:rsidTr="000E11CA">
        <w:tc>
          <w:tcPr>
            <w:tcW w:w="3438" w:type="dxa"/>
          </w:tcPr>
          <w:p w:rsidR="00CD430A" w:rsidRPr="00D31094" w:rsidRDefault="00CD430A" w:rsidP="00D62713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CD430A" w:rsidRPr="00D31094" w:rsidRDefault="00CD430A" w:rsidP="00D62713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D430A" w:rsidRPr="00D31094" w:rsidRDefault="00CD430A" w:rsidP="00D62713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:rsidR="00CD430A" w:rsidRPr="00D31094" w:rsidRDefault="00CD430A" w:rsidP="00D62713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7B11" w:rsidRPr="00D31094" w:rsidTr="000E11CA">
        <w:tc>
          <w:tcPr>
            <w:tcW w:w="3438" w:type="dxa"/>
          </w:tcPr>
          <w:p w:rsidR="00F97B11" w:rsidRPr="00D31094" w:rsidRDefault="00F97B11" w:rsidP="00D62713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97B11" w:rsidRPr="00D31094" w:rsidRDefault="00F97B11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F97B11" w:rsidRPr="00D31094" w:rsidRDefault="00F97B11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F97B11" w:rsidRPr="00D31094" w:rsidRDefault="00F97B11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:rsidR="00F97B11" w:rsidRPr="00D31094" w:rsidRDefault="00F97B11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F97B11" w:rsidRPr="00D31094" w:rsidRDefault="00F97B11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97B11" w:rsidRPr="00D31094" w:rsidRDefault="00F97B11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F97B11" w:rsidRPr="00D31094" w:rsidRDefault="00F97B11" w:rsidP="00D6271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094">
              <w:rPr>
                <w:rFonts w:asciiTheme="majorBidi" w:hAnsiTheme="majorBidi"/>
                <w:sz w:val="28"/>
                <w:szCs w:val="28"/>
              </w:rPr>
              <w:t>30</w:t>
            </w:r>
            <w:r w:rsidRPr="00D3109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D31094">
              <w:rPr>
                <w:rFonts w:asciiTheme="majorBidi" w:hAnsiTheme="majorBidi"/>
                <w:sz w:val="28"/>
                <w:szCs w:val="28"/>
              </w:rPr>
              <w:t>2561</w:t>
            </w:r>
          </w:p>
        </w:tc>
      </w:tr>
      <w:tr w:rsidR="00C25383" w:rsidRPr="00D31094" w:rsidTr="00D62713">
        <w:trPr>
          <w:trHeight w:val="203"/>
        </w:trPr>
        <w:tc>
          <w:tcPr>
            <w:tcW w:w="3438" w:type="dxa"/>
          </w:tcPr>
          <w:p w:rsidR="00C25383" w:rsidRPr="00D31094" w:rsidRDefault="00C25383" w:rsidP="00D62713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1094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รสำหรับ</w:t>
            </w:r>
            <w:r w:rsidR="00BD2C5A" w:rsidRPr="00D3109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21,134,188.94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C25383" w:rsidRPr="00D31094" w:rsidRDefault="00C25383" w:rsidP="00D62713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50,233,982.81</w:t>
            </w:r>
          </w:p>
        </w:tc>
        <w:tc>
          <w:tcPr>
            <w:tcW w:w="236" w:type="dxa"/>
            <w:shd w:val="clear" w:color="auto" w:fill="auto"/>
          </w:tcPr>
          <w:p w:rsidR="00C25383" w:rsidRPr="00D31094" w:rsidRDefault="00C25383" w:rsidP="00D62713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22,148,570.86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5383" w:rsidRPr="00D31094" w:rsidRDefault="00C25383" w:rsidP="00D62713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25383" w:rsidRPr="00D31094" w:rsidRDefault="00443D1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50,024,258.87</w:t>
            </w:r>
          </w:p>
        </w:tc>
      </w:tr>
      <w:tr w:rsidR="00C25383" w:rsidRPr="00D31094" w:rsidTr="00D62713">
        <w:trPr>
          <w:trHeight w:val="203"/>
        </w:trPr>
        <w:tc>
          <w:tcPr>
            <w:tcW w:w="3438" w:type="dxa"/>
          </w:tcPr>
          <w:p w:rsidR="00C25383" w:rsidRPr="00D31094" w:rsidRDefault="00C25383" w:rsidP="00D62713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278,461,093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C25383" w:rsidRPr="00D31094" w:rsidRDefault="00C25383" w:rsidP="00D6271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25383" w:rsidRPr="00D31094" w:rsidRDefault="00443D1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60,000,000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25383" w:rsidRPr="00D31094" w:rsidRDefault="00C25383" w:rsidP="00D6271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278,461,093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25383" w:rsidRPr="00D31094" w:rsidRDefault="00C25383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25383" w:rsidRPr="00D31094" w:rsidRDefault="00443D1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60,000,000</w:t>
            </w:r>
          </w:p>
        </w:tc>
      </w:tr>
      <w:tr w:rsidR="00C25383" w:rsidRPr="00D31094" w:rsidTr="00D62713">
        <w:trPr>
          <w:trHeight w:val="203"/>
        </w:trPr>
        <w:tc>
          <w:tcPr>
            <w:tcW w:w="3438" w:type="dxa"/>
          </w:tcPr>
          <w:p w:rsidR="00C25383" w:rsidRPr="00D31094" w:rsidRDefault="00C25383" w:rsidP="00D62713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D31094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D310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237" w:type="dxa"/>
            <w:shd w:val="clear" w:color="auto" w:fill="auto"/>
          </w:tcPr>
          <w:p w:rsidR="00C25383" w:rsidRPr="00D31094" w:rsidRDefault="00C25383" w:rsidP="00D6271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0.84</w:t>
            </w:r>
          </w:p>
        </w:tc>
        <w:tc>
          <w:tcPr>
            <w:tcW w:w="236" w:type="dxa"/>
            <w:shd w:val="clear" w:color="auto" w:fill="auto"/>
          </w:tcPr>
          <w:p w:rsidR="00C25383" w:rsidRPr="00D31094" w:rsidRDefault="00C25383" w:rsidP="00D6271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:rsidR="00C25383" w:rsidRPr="00D31094" w:rsidRDefault="00C2603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25383" w:rsidRPr="00D31094" w:rsidRDefault="00C25383" w:rsidP="00D62713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25383" w:rsidRPr="00D31094" w:rsidRDefault="00443D17" w:rsidP="00D6271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094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</w:tr>
    </w:tbl>
    <w:p w:rsidR="005B5F0B" w:rsidRPr="00D31094" w:rsidRDefault="003A26F5" w:rsidP="003A26F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D31094">
        <w:rPr>
          <w:rFonts w:ascii="Angsana New" w:hAnsi="Angsana New" w:hint="cs"/>
          <w:sz w:val="30"/>
          <w:szCs w:val="30"/>
          <w:cs/>
        </w:rPr>
        <w:t xml:space="preserve">บริษัทฯ ได้ปรับปรุงจำนวนหุ้นสามัญที่ใช้ในการคำนวณกำไรต่อหุ้น โดยปรับจำนวนหุ้นตามสัดส่วนที่เปลี่ยนไปของจำนวนหุ้นสามัญที่เปลี่ยนแปลง โดยลดมูลค่าที่ตราไว้จากเดิมหุ้นละ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100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เป็นหุ้นละ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0.50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บาท ตามที่กล่าวไว้ในหมายเหตุประกอบงบการเงินข้อ </w:t>
      </w:r>
      <w:r w:rsidR="0080653F" w:rsidRPr="00D31094">
        <w:rPr>
          <w:rFonts w:ascii="Angsana New" w:hAnsi="Angsana New"/>
          <w:sz w:val="30"/>
          <w:szCs w:val="30"/>
          <w:lang w:val="en-US"/>
        </w:rPr>
        <w:t>1</w:t>
      </w:r>
      <w:r w:rsidR="001C22B4">
        <w:rPr>
          <w:rFonts w:ascii="Angsana New" w:hAnsi="Angsana New"/>
          <w:sz w:val="30"/>
          <w:szCs w:val="30"/>
          <w:lang w:val="en-US"/>
        </w:rPr>
        <w:t>8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และบริษัทฯ ได้ปรับปรุงจำนวนหุ้นสามัญที่ใช้ในการคำนวณกำไรต่อหุ้นของปีก่อนที่นำมาเปรียบเทียบด้วย โดยถือเสมือนว่าการเปลี่ยนแปลงมูลค่าที่ตราไว้ของหุ้นได้เกิดขึ้นตั้งแต่วันที่เริ่มต้นของงวดแรกที่เสนอรายงาน</w:t>
      </w:r>
      <w:bookmarkEnd w:id="4"/>
    </w:p>
    <w:p w:rsidR="00847976" w:rsidRPr="00D31094" w:rsidRDefault="00BA3A3C" w:rsidP="00841AB3">
      <w:pPr>
        <w:numPr>
          <w:ilvl w:val="0"/>
          <w:numId w:val="2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C7540A" w:rsidRPr="00D31094">
        <w:rPr>
          <w:rFonts w:ascii="Angsana New" w:hAnsi="Angsana New" w:hint="cs"/>
          <w:b/>
          <w:bCs/>
          <w:sz w:val="30"/>
          <w:szCs w:val="30"/>
          <w:cs/>
        </w:rPr>
        <w:t>งินปันผลจ่าย</w:t>
      </w:r>
    </w:p>
    <w:p w:rsidR="001C4624" w:rsidRPr="00D31094" w:rsidRDefault="001C4624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D31094">
        <w:rPr>
          <w:rFonts w:ascii="Angsana New" w:hAnsi="Angsana New"/>
          <w:sz w:val="30"/>
          <w:szCs w:val="30"/>
          <w:cs/>
        </w:rPr>
        <w:t>มติที่ประชุม</w:t>
      </w:r>
      <w:r w:rsidRPr="00D31094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D31094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D31094">
        <w:rPr>
          <w:rFonts w:ascii="Angsana New" w:hAnsi="Angsana New"/>
          <w:sz w:val="30"/>
          <w:szCs w:val="30"/>
        </w:rPr>
        <w:t xml:space="preserve">1/2562 </w:t>
      </w:r>
      <w:r w:rsidRPr="00D3109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31094">
        <w:rPr>
          <w:rFonts w:ascii="Angsana New" w:hAnsi="Angsana New"/>
          <w:sz w:val="30"/>
          <w:szCs w:val="30"/>
        </w:rPr>
        <w:t xml:space="preserve">17 </w:t>
      </w:r>
      <w:r w:rsidRPr="00D31094">
        <w:rPr>
          <w:rFonts w:ascii="Angsana New" w:hAnsi="Angsana New" w:hint="cs"/>
          <w:sz w:val="30"/>
          <w:szCs w:val="30"/>
          <w:cs/>
        </w:rPr>
        <w:t>มกราคม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 xml:space="preserve">2562 </w:t>
      </w:r>
      <w:r w:rsidRPr="00D31094">
        <w:rPr>
          <w:rFonts w:ascii="Angsana New" w:hAnsi="Angsana New" w:hint="cs"/>
          <w:sz w:val="30"/>
          <w:szCs w:val="30"/>
          <w:cs/>
        </w:rPr>
        <w:t>ได้</w:t>
      </w:r>
      <w:r w:rsidRPr="00D31094">
        <w:rPr>
          <w:rFonts w:ascii="Angsana New" w:hAnsi="Angsana New"/>
          <w:sz w:val="30"/>
          <w:szCs w:val="30"/>
          <w:cs/>
        </w:rPr>
        <w:t xml:space="preserve">อนุมัติให้บริษัทฯ </w:t>
      </w:r>
      <w:r w:rsidRPr="00D31094">
        <w:rPr>
          <w:rFonts w:ascii="Angsana New" w:hAnsi="Angsana New" w:hint="cs"/>
          <w:sz w:val="30"/>
          <w:szCs w:val="30"/>
          <w:cs/>
        </w:rPr>
        <w:t xml:space="preserve">จ่ายเงินปันผลระหว่างกาลให้แก่ผู้ถือหุ้น จากผลการดำเนินงานสะสม ในอัตราหุ้นละ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202.21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บาท จากจำนวนหุ้นที่ออกและชำระแล้ว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531,936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หุ้น รวมเป็นเงิน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107,562,778.56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บาท โดยบริษัทฯ จะจัดสรรกำไรสะสมเพิ่มเติมอีกจำนวน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2,319,360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เป็นทุนสำรองตามกฎหมาย เพื่อให้จำนวนทุนสำรองมีจำนวนถึงหนึ่งในสิบของทุนจดทะเบียนของบริษัท และกำหนดจ่ายเงินปันผลระหว่างกาลให้ผู้ถือหุ้นภายในวันที่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15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โดยจะแบ่งชำระเป็น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3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งวด งวดแรกชำระร้อยละ </w:t>
      </w:r>
      <w:r w:rsidRPr="00D31094">
        <w:rPr>
          <w:rFonts w:ascii="Angsana New" w:hAnsi="Angsana New"/>
          <w:sz w:val="30"/>
          <w:szCs w:val="30"/>
          <w:lang w:val="en-US"/>
        </w:rPr>
        <w:t>30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, งวดที่สองชำระร้อยละ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30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และงวดสุดท้ายชำระร้อยละ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40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ทั้งนี้</w:t>
      </w:r>
      <w:r w:rsidRPr="00D31094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</w:t>
      </w:r>
      <w:r w:rsidRPr="00D31094">
        <w:rPr>
          <w:rFonts w:ascii="Angsana New" w:hAnsi="Angsana New" w:hint="cs"/>
          <w:sz w:val="30"/>
          <w:szCs w:val="30"/>
          <w:cs/>
        </w:rPr>
        <w:t>ครบถ้วน</w:t>
      </w:r>
      <w:r w:rsidRPr="00D31094">
        <w:rPr>
          <w:rFonts w:ascii="Angsana New" w:hAnsi="Angsana New"/>
          <w:sz w:val="30"/>
          <w:szCs w:val="30"/>
          <w:cs/>
        </w:rPr>
        <w:t>แล้วใน</w:t>
      </w:r>
      <w:r w:rsidRPr="00D3109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12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D31094">
        <w:rPr>
          <w:rFonts w:ascii="Angsana New" w:hAnsi="Angsana New"/>
          <w:sz w:val="30"/>
          <w:szCs w:val="30"/>
          <w:lang w:val="en-US"/>
        </w:rPr>
        <w:t>2562</w:t>
      </w:r>
    </w:p>
    <w:p w:rsidR="001C4624" w:rsidRPr="00D31094" w:rsidRDefault="001C4624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มติที่ประชุม</w:t>
      </w:r>
      <w:r w:rsidRPr="00D31094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D31094">
        <w:rPr>
          <w:rFonts w:ascii="Angsana New" w:hAnsi="Angsana New"/>
          <w:sz w:val="30"/>
          <w:szCs w:val="30"/>
        </w:rPr>
        <w:t xml:space="preserve">2562 </w:t>
      </w:r>
      <w:r w:rsidRPr="00D3109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31094">
        <w:rPr>
          <w:rFonts w:ascii="Angsana New" w:hAnsi="Angsana New"/>
          <w:sz w:val="30"/>
          <w:szCs w:val="30"/>
        </w:rPr>
        <w:t xml:space="preserve">13 </w:t>
      </w:r>
      <w:r w:rsidRPr="00D31094">
        <w:rPr>
          <w:rFonts w:ascii="Angsana New" w:hAnsi="Angsana New" w:hint="cs"/>
          <w:sz w:val="30"/>
          <w:szCs w:val="30"/>
          <w:cs/>
        </w:rPr>
        <w:t>มีนาคม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 xml:space="preserve">2562 </w:t>
      </w:r>
      <w:r w:rsidRPr="00D31094">
        <w:rPr>
          <w:rFonts w:ascii="Angsana New" w:hAnsi="Angsana New" w:hint="cs"/>
          <w:sz w:val="30"/>
          <w:szCs w:val="30"/>
          <w:cs/>
        </w:rPr>
        <w:t>ได้</w:t>
      </w:r>
      <w:r w:rsidRPr="00D31094">
        <w:rPr>
          <w:rFonts w:ascii="Angsana New" w:hAnsi="Angsana New"/>
          <w:sz w:val="30"/>
          <w:szCs w:val="30"/>
          <w:cs/>
        </w:rPr>
        <w:t xml:space="preserve">อนุมัติให้บริษัทฯ </w:t>
      </w:r>
      <w:r w:rsidRPr="00D31094">
        <w:rPr>
          <w:rFonts w:ascii="Angsana New" w:hAnsi="Angsana New" w:hint="cs"/>
          <w:sz w:val="30"/>
          <w:szCs w:val="30"/>
          <w:cs/>
        </w:rPr>
        <w:t xml:space="preserve">จ่ายเงินปันผลระหว่างกาลประจำปี </w:t>
      </w:r>
      <w:r w:rsidRPr="00D31094">
        <w:rPr>
          <w:rFonts w:ascii="Angsana New" w:hAnsi="Angsana New"/>
          <w:sz w:val="30"/>
          <w:szCs w:val="30"/>
        </w:rPr>
        <w:t>2561</w:t>
      </w:r>
      <w:r w:rsidRPr="00D31094">
        <w:rPr>
          <w:rFonts w:ascii="Angsana New" w:hAnsi="Angsana New" w:hint="cs"/>
          <w:sz w:val="30"/>
          <w:szCs w:val="30"/>
          <w:cs/>
        </w:rPr>
        <w:t xml:space="preserve"> ให้แก่ผู้ถือหุ้น จากผลการดำเนินงานปี </w:t>
      </w:r>
      <w:r w:rsidRPr="00D31094">
        <w:rPr>
          <w:rFonts w:ascii="Angsana New" w:hAnsi="Angsana New"/>
          <w:sz w:val="30"/>
          <w:szCs w:val="30"/>
        </w:rPr>
        <w:t>2561</w:t>
      </w:r>
      <w:r w:rsidRPr="00D31094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Pr="00D31094">
        <w:rPr>
          <w:rFonts w:ascii="Angsana New" w:hAnsi="Angsana New"/>
          <w:sz w:val="30"/>
          <w:szCs w:val="30"/>
        </w:rPr>
        <w:t xml:space="preserve">8 </w:t>
      </w:r>
      <w:r w:rsidRPr="00D31094">
        <w:rPr>
          <w:rFonts w:ascii="Angsana New" w:hAnsi="Angsana New" w:hint="cs"/>
          <w:sz w:val="30"/>
          <w:szCs w:val="30"/>
          <w:cs/>
        </w:rPr>
        <w:t xml:space="preserve">บาท จากจำนวนหุ้นที่ออกและชำระแล้ว </w:t>
      </w:r>
      <w:r w:rsidRPr="00D31094">
        <w:rPr>
          <w:rFonts w:ascii="Angsana New" w:hAnsi="Angsana New"/>
          <w:sz w:val="30"/>
          <w:szCs w:val="30"/>
        </w:rPr>
        <w:t xml:space="preserve">1,500,000 </w:t>
      </w:r>
      <w:r w:rsidRPr="00D31094">
        <w:rPr>
          <w:rFonts w:ascii="Angsana New" w:hAnsi="Angsana New" w:hint="cs"/>
          <w:sz w:val="30"/>
          <w:szCs w:val="30"/>
          <w:cs/>
        </w:rPr>
        <w:t xml:space="preserve">หุ้น รวมเป็นเงิน </w:t>
      </w:r>
      <w:r w:rsidRPr="00D31094">
        <w:rPr>
          <w:rFonts w:ascii="Angsana New" w:hAnsi="Angsana New"/>
          <w:sz w:val="30"/>
          <w:szCs w:val="30"/>
        </w:rPr>
        <w:t xml:space="preserve">12,000,000 </w:t>
      </w:r>
      <w:r w:rsidRPr="00D31094">
        <w:rPr>
          <w:rFonts w:ascii="Angsana New" w:hAnsi="Angsana New" w:hint="cs"/>
          <w:sz w:val="30"/>
          <w:szCs w:val="30"/>
          <w:cs/>
        </w:rPr>
        <w:t xml:space="preserve">บาท โดยบริษัทฯ จะจัดสรรกำไรสะสมเพิ่มเติมอีกจำนวน </w:t>
      </w:r>
      <w:r w:rsidR="00256204" w:rsidRPr="00D31094">
        <w:rPr>
          <w:rFonts w:ascii="Angsana New" w:hAnsi="Angsana New"/>
          <w:sz w:val="30"/>
          <w:szCs w:val="30"/>
        </w:rPr>
        <w:t xml:space="preserve">9,680,640 </w:t>
      </w:r>
      <w:r w:rsidRPr="00D31094">
        <w:rPr>
          <w:rFonts w:ascii="Angsana New" w:hAnsi="Angsana New" w:hint="cs"/>
          <w:sz w:val="30"/>
          <w:szCs w:val="30"/>
          <w:cs/>
        </w:rPr>
        <w:t xml:space="preserve">บาท เป็นทุนสำรองตามกฎหมาย </w:t>
      </w:r>
      <w:r w:rsidR="00802EA9" w:rsidRPr="00D31094">
        <w:rPr>
          <w:rFonts w:ascii="Angsana New" w:hAnsi="Angsana New" w:hint="cs"/>
          <w:sz w:val="30"/>
          <w:szCs w:val="30"/>
          <w:cs/>
        </w:rPr>
        <w:t xml:space="preserve">เพื่อให้จำนวนทุนสำรองมีจำนวนถึงหนึ่งในสิบของทุนจดทะเบียนของบริษัท </w:t>
      </w:r>
      <w:r w:rsidRPr="00D31094">
        <w:rPr>
          <w:rFonts w:ascii="Angsana New" w:hAnsi="Angsana New" w:hint="cs"/>
          <w:sz w:val="30"/>
          <w:szCs w:val="30"/>
          <w:cs/>
        </w:rPr>
        <w:t xml:space="preserve">และกำหนดจ่ายเงินปันผลให้ผู้ถือหุ้นภายในวันที่ </w:t>
      </w:r>
      <w:r w:rsidRPr="00D31094">
        <w:rPr>
          <w:rFonts w:ascii="Angsana New" w:hAnsi="Angsana New"/>
          <w:sz w:val="30"/>
          <w:szCs w:val="30"/>
        </w:rPr>
        <w:t xml:space="preserve">20 </w:t>
      </w:r>
      <w:r w:rsidRPr="00D3109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D31094">
        <w:rPr>
          <w:rFonts w:ascii="Angsana New" w:hAnsi="Angsana New"/>
          <w:sz w:val="30"/>
          <w:szCs w:val="30"/>
        </w:rPr>
        <w:t xml:space="preserve">2562 </w:t>
      </w:r>
      <w:r w:rsidRPr="00D31094">
        <w:rPr>
          <w:rFonts w:ascii="Angsana New" w:hAnsi="Angsana New" w:hint="cs"/>
          <w:sz w:val="30"/>
          <w:szCs w:val="30"/>
          <w:cs/>
        </w:rPr>
        <w:t>ทั้งนี้</w:t>
      </w:r>
      <w:r w:rsidRPr="00D31094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</w:t>
      </w:r>
      <w:r w:rsidRPr="00D31094">
        <w:rPr>
          <w:rFonts w:ascii="Angsana New" w:hAnsi="Angsana New" w:hint="cs"/>
          <w:sz w:val="30"/>
          <w:szCs w:val="30"/>
          <w:cs/>
        </w:rPr>
        <w:t>ครบถ้วน</w:t>
      </w:r>
      <w:r w:rsidRPr="00D31094">
        <w:rPr>
          <w:rFonts w:ascii="Angsana New" w:hAnsi="Angsana New"/>
          <w:sz w:val="30"/>
          <w:szCs w:val="30"/>
          <w:cs/>
        </w:rPr>
        <w:t>แล้วใน</w:t>
      </w:r>
      <w:r w:rsidRPr="00D3109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D31094">
        <w:rPr>
          <w:rFonts w:ascii="Angsana New" w:hAnsi="Angsana New"/>
          <w:sz w:val="30"/>
          <w:szCs w:val="30"/>
        </w:rPr>
        <w:t xml:space="preserve">20 </w:t>
      </w:r>
      <w:r w:rsidRPr="00D3109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D31094">
        <w:rPr>
          <w:rFonts w:ascii="Angsana New" w:hAnsi="Angsana New"/>
          <w:sz w:val="30"/>
          <w:szCs w:val="30"/>
        </w:rPr>
        <w:t>2562</w:t>
      </w:r>
    </w:p>
    <w:p w:rsidR="00E04DD7" w:rsidRPr="00D31094" w:rsidRDefault="00E04DD7" w:rsidP="00841AB3">
      <w:pPr>
        <w:numPr>
          <w:ilvl w:val="0"/>
          <w:numId w:val="2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</w:p>
    <w:p w:rsidR="00E04DD7" w:rsidRPr="00D31094" w:rsidRDefault="00E04DD7" w:rsidP="00E04D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ส่วนหนึ่งในทรัพย์สิน หนี้สิน รายได้และค่</w:t>
      </w:r>
      <w:r w:rsidR="00612C4F" w:rsidRPr="00D31094">
        <w:rPr>
          <w:rFonts w:ascii="Angsana New" w:hAnsi="Angsana New"/>
          <w:sz w:val="30"/>
          <w:szCs w:val="30"/>
          <w:cs/>
        </w:rPr>
        <w:t xml:space="preserve">าใช้จ่ายของบริษัทฯ </w:t>
      </w:r>
      <w:r w:rsidRPr="00D31094">
        <w:rPr>
          <w:rFonts w:ascii="Angsana New" w:hAnsi="Angsana New"/>
          <w:sz w:val="30"/>
          <w:szCs w:val="30"/>
          <w:cs/>
        </w:rPr>
        <w:t xml:space="preserve">เกิดขึ้นจากรายการบัญชีกับบุคคลและกิจการที่เกี่ยวข้องกัน รายการที่เกี่ยวข้องกันดังกล่าวเป็นไปตามเงื่อนไขทางการค้า </w:t>
      </w:r>
      <w:r w:rsidR="00A7033F" w:rsidRPr="00D31094">
        <w:rPr>
          <w:rFonts w:ascii="Angsana New" w:hAnsi="Angsana New"/>
          <w:sz w:val="30"/>
          <w:szCs w:val="30"/>
          <w:cs/>
        </w:rPr>
        <w:t>และเกณฑ์ตามที่ตกลงระหว่างกัน</w:t>
      </w:r>
      <w:r w:rsidR="00A7033F" w:rsidRPr="00D31094">
        <w:rPr>
          <w:rFonts w:ascii="Angsana New" w:hAnsi="Angsana New"/>
          <w:sz w:val="30"/>
          <w:szCs w:val="30"/>
        </w:rPr>
        <w:br/>
      </w:r>
      <w:r w:rsidRPr="00D31094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841"/>
        <w:gridCol w:w="2727"/>
        <w:gridCol w:w="3632"/>
      </w:tblGrid>
      <w:tr w:rsidR="00AD3871" w:rsidRPr="00D31094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:rsidR="00AD3871" w:rsidRPr="00D31094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AD3871" w:rsidRPr="00D31094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3632" w:type="dxa"/>
            <w:shd w:val="clear" w:color="auto" w:fill="auto"/>
            <w:vAlign w:val="center"/>
          </w:tcPr>
          <w:p w:rsidR="00AD3871" w:rsidRPr="00D31094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</w:tr>
      <w:tr w:rsidR="00AD3871" w:rsidRPr="00D31094" w:rsidTr="00AD3871">
        <w:trPr>
          <w:jc w:val="center"/>
        </w:trPr>
        <w:tc>
          <w:tcPr>
            <w:tcW w:w="3841" w:type="dxa"/>
            <w:shd w:val="clear" w:color="auto" w:fill="auto"/>
          </w:tcPr>
          <w:p w:rsidR="00AD3871" w:rsidRPr="00D31094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2727" w:type="dxa"/>
            <w:shd w:val="clear" w:color="auto" w:fill="auto"/>
          </w:tcPr>
          <w:p w:rsidR="00AD3871" w:rsidRPr="00D31094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:rsidR="00AD3871" w:rsidRPr="00D31094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ผลิตและจัดจำหน่ายแม่พิมพ์กราไฟต์</w:t>
            </w:r>
          </w:p>
        </w:tc>
      </w:tr>
      <w:tr w:rsidR="00AD3871" w:rsidRPr="00D31094" w:rsidTr="00AD3871">
        <w:trPr>
          <w:jc w:val="center"/>
        </w:trPr>
        <w:tc>
          <w:tcPr>
            <w:tcW w:w="3841" w:type="dxa"/>
            <w:shd w:val="clear" w:color="auto" w:fill="auto"/>
          </w:tcPr>
          <w:p w:rsidR="00AD3871" w:rsidRPr="00D31094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นาวแคสท์ จำกัด</w:t>
            </w:r>
          </w:p>
        </w:tc>
        <w:tc>
          <w:tcPr>
            <w:tcW w:w="2727" w:type="dxa"/>
            <w:shd w:val="clear" w:color="auto" w:fill="auto"/>
          </w:tcPr>
          <w:p w:rsidR="00AD3871" w:rsidRPr="00D31094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D31094">
              <w:rPr>
                <w:rFonts w:ascii="Angsana New" w:hAnsi="Angsana New"/>
                <w:sz w:val="30"/>
                <w:szCs w:val="30"/>
              </w:rPr>
              <w:t>/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:rsidR="00AD3871" w:rsidRPr="00D31094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ให้บริการข้อมูลเตือนฟ้าผ่า</w:t>
            </w:r>
          </w:p>
        </w:tc>
      </w:tr>
      <w:tr w:rsidR="00AD3871" w:rsidRPr="00D31094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:rsidR="00AD3871" w:rsidRPr="00D31094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727" w:type="dxa"/>
            <w:shd w:val="clear" w:color="auto" w:fill="auto"/>
          </w:tcPr>
          <w:p w:rsidR="00AD3871" w:rsidRPr="00D31094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D31094">
              <w:rPr>
                <w:rFonts w:ascii="Angsana New" w:hAnsi="Angsana New"/>
                <w:sz w:val="30"/>
                <w:szCs w:val="30"/>
              </w:rPr>
              <w:t>/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:rsidR="00AD3871" w:rsidRPr="00D31094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ให้เช่าพื้นที่และอาคารแก่กิจการที่เกี่ยวข้อง</w:t>
            </w:r>
          </w:p>
        </w:tc>
      </w:tr>
      <w:tr w:rsidR="00AD3871" w:rsidRPr="00D31094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:rsidR="00AD3871" w:rsidRPr="00D31094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เค.เอ็ม.แอล.เอ็นจิเนียริ่ง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:rsidR="00AD3871" w:rsidRPr="00D31094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D31094">
              <w:rPr>
                <w:rFonts w:ascii="Angsana New" w:hAnsi="Angsana New"/>
                <w:sz w:val="30"/>
                <w:szCs w:val="30"/>
              </w:rPr>
              <w:t>/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:rsidR="00AD3871" w:rsidRPr="00D31094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ประกอบกิจการประเภทการติดตั้งไฟฟ้า</w:t>
            </w:r>
          </w:p>
        </w:tc>
      </w:tr>
      <w:tr w:rsidR="00AD3871" w:rsidRPr="00D31094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:rsidR="00AD3871" w:rsidRPr="00D31094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149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:rsidR="00AD3871" w:rsidRPr="00D31094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กรรมการเป็นญาติสนิท</w:t>
            </w:r>
          </w:p>
        </w:tc>
        <w:tc>
          <w:tcPr>
            <w:tcW w:w="3632" w:type="dxa"/>
            <w:shd w:val="clear" w:color="auto" w:fill="auto"/>
          </w:tcPr>
          <w:p w:rsidR="00AD3871" w:rsidRPr="00D31094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รับจ้างเหมาทั่วไป</w:t>
            </w:r>
          </w:p>
        </w:tc>
      </w:tr>
      <w:tr w:rsidR="00AD3871" w:rsidRPr="00D31094" w:rsidTr="00AD3871">
        <w:trPr>
          <w:jc w:val="center"/>
        </w:trPr>
        <w:tc>
          <w:tcPr>
            <w:tcW w:w="3841" w:type="dxa"/>
            <w:shd w:val="clear" w:color="auto" w:fill="auto"/>
          </w:tcPr>
          <w:p w:rsidR="00AD3871" w:rsidRPr="00D31094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59" w:type="dxa"/>
            <w:gridSpan w:val="2"/>
            <w:shd w:val="clear" w:color="auto" w:fill="auto"/>
          </w:tcPr>
          <w:p w:rsidR="00AD3871" w:rsidRPr="00D31094" w:rsidRDefault="00AD3871" w:rsidP="00AD3871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:rsidR="00FF73FE" w:rsidRPr="00D31094" w:rsidRDefault="00FF73FE" w:rsidP="00FF73FE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CD430A" w:rsidRPr="00D31094" w:rsidRDefault="00CD430A" w:rsidP="00FF73FE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CD430A" w:rsidRPr="00D31094" w:rsidRDefault="00CD430A" w:rsidP="00FF73FE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CD430A" w:rsidRPr="00D31094" w:rsidRDefault="00CD430A" w:rsidP="00FF73FE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CD430A" w:rsidRPr="00D31094" w:rsidRDefault="00CD430A" w:rsidP="00841AB3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D31094">
        <w:rPr>
          <w:rFonts w:ascii="Angsana New" w:hAnsi="Angsana New"/>
          <w:b/>
          <w:bCs/>
          <w:sz w:val="30"/>
          <w:szCs w:val="30"/>
        </w:rPr>
        <w:t xml:space="preserve"> 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E04DD7" w:rsidRPr="00D31094" w:rsidRDefault="00E04DD7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กับบริษัทและบุคคลเหล่านั้น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โดยสามารถสรุปรายการที่สำคัญได้ดังนี้</w:t>
      </w:r>
    </w:p>
    <w:tbl>
      <w:tblPr>
        <w:tblW w:w="10343" w:type="dxa"/>
        <w:tblInd w:w="-34" w:type="dxa"/>
        <w:tblLook w:val="04A0" w:firstRow="1" w:lastRow="0" w:firstColumn="1" w:lastColumn="0" w:noHBand="0" w:noVBand="1"/>
      </w:tblPr>
      <w:tblGrid>
        <w:gridCol w:w="391"/>
        <w:gridCol w:w="3859"/>
        <w:gridCol w:w="1528"/>
        <w:gridCol w:w="4565"/>
      </w:tblGrid>
      <w:tr w:rsidR="00AD3871" w:rsidRPr="00D31094" w:rsidTr="00AD3871">
        <w:tc>
          <w:tcPr>
            <w:tcW w:w="4250" w:type="dxa"/>
            <w:gridSpan w:val="2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1528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4565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นโยบายราคา</w:t>
            </w:r>
          </w:p>
        </w:tc>
      </w:tr>
      <w:tr w:rsidR="00AD3871" w:rsidRPr="00D31094" w:rsidTr="00AD3871">
        <w:tc>
          <w:tcPr>
            <w:tcW w:w="391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859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528" w:type="dxa"/>
            <w:shd w:val="clear" w:color="auto" w:fill="auto"/>
          </w:tcPr>
          <w:p w:rsidR="00AD3871" w:rsidRPr="00D31094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D31094" w:rsidTr="00AD3871">
        <w:tc>
          <w:tcPr>
            <w:tcW w:w="391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59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:rsidR="00AD3871" w:rsidRPr="00D31094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65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  <w:tr w:rsidR="00AD3871" w:rsidRPr="00D31094" w:rsidTr="00AD3871">
        <w:tc>
          <w:tcPr>
            <w:tcW w:w="391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859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28" w:type="dxa"/>
            <w:shd w:val="clear" w:color="auto" w:fill="auto"/>
          </w:tcPr>
          <w:p w:rsidR="00AD3871" w:rsidRPr="00D31094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4565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396,000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  <w:tr w:rsidR="00AD3871" w:rsidRPr="00D31094" w:rsidTr="00AD3871">
        <w:tc>
          <w:tcPr>
            <w:tcW w:w="391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59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:rsidR="00AD3871" w:rsidRPr="00D31094" w:rsidRDefault="00AD3871" w:rsidP="00AD38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D31094" w:rsidTr="00AD3871">
        <w:tc>
          <w:tcPr>
            <w:tcW w:w="391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859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เค.เอ็ม.แอล.เอ็นจิเนียริ่ง จำกัด</w:t>
            </w:r>
          </w:p>
        </w:tc>
        <w:tc>
          <w:tcPr>
            <w:tcW w:w="1528" w:type="dxa"/>
            <w:shd w:val="clear" w:color="auto" w:fill="auto"/>
          </w:tcPr>
          <w:p w:rsidR="00AD3871" w:rsidRPr="00D31094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4565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D31094" w:rsidTr="00AD3871">
        <w:tc>
          <w:tcPr>
            <w:tcW w:w="391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859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คัมเวล-นาวแคสท์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528" w:type="dxa"/>
            <w:shd w:val="clear" w:color="auto" w:fill="auto"/>
          </w:tcPr>
          <w:p w:rsidR="00AD3871" w:rsidRPr="00D31094" w:rsidRDefault="00AD3871" w:rsidP="00AD38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565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D31094" w:rsidTr="00AD3871">
        <w:tc>
          <w:tcPr>
            <w:tcW w:w="391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3859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528" w:type="dxa"/>
            <w:shd w:val="clear" w:color="auto" w:fill="auto"/>
          </w:tcPr>
          <w:p w:rsidR="00AD3871" w:rsidRPr="00D31094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D31094" w:rsidTr="00AD3871">
        <w:tc>
          <w:tcPr>
            <w:tcW w:w="391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59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:rsidR="00AD3871" w:rsidRPr="00D31094" w:rsidRDefault="00AD3871" w:rsidP="00AD38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4565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D31094" w:rsidTr="00AD3871">
        <w:tc>
          <w:tcPr>
            <w:tcW w:w="391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59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:rsidR="00AD3871" w:rsidRPr="00D31094" w:rsidRDefault="00AD3871" w:rsidP="00AD38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565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9692A" w:rsidRPr="00D31094" w:rsidTr="002442CB">
        <w:tc>
          <w:tcPr>
            <w:tcW w:w="391" w:type="dxa"/>
            <w:shd w:val="clear" w:color="auto" w:fill="auto"/>
          </w:tcPr>
          <w:p w:rsidR="0099692A" w:rsidRPr="00D31094" w:rsidRDefault="0099692A" w:rsidP="0099692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3859" w:type="dxa"/>
            <w:shd w:val="clear" w:color="auto" w:fill="auto"/>
          </w:tcPr>
          <w:p w:rsidR="0099692A" w:rsidRPr="00D31094" w:rsidRDefault="0099692A" w:rsidP="0099692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99692A" w:rsidRPr="00D31094" w:rsidRDefault="0099692A" w:rsidP="0099692A">
            <w:pPr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4565" w:type="dxa"/>
            <w:shd w:val="clear" w:color="auto" w:fill="auto"/>
            <w:vAlign w:val="center"/>
          </w:tcPr>
          <w:p w:rsidR="0099692A" w:rsidRPr="00D31094" w:rsidRDefault="0099692A" w:rsidP="0099692A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</w:tbl>
    <w:p w:rsidR="00E04DD7" w:rsidRPr="00D31094" w:rsidRDefault="00E04DD7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80653F" w:rsidRPr="00D31094" w:rsidRDefault="0080653F" w:rsidP="00841AB3">
      <w:pPr>
        <w:numPr>
          <w:ilvl w:val="0"/>
          <w:numId w:val="24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D31094">
        <w:rPr>
          <w:rFonts w:ascii="Angsana New" w:hAnsi="Angsana New"/>
          <w:b/>
          <w:bCs/>
          <w:sz w:val="30"/>
          <w:szCs w:val="30"/>
        </w:rPr>
        <w:t xml:space="preserve"> 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E04DD7" w:rsidRPr="00D31094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225DC8" w:rsidRPr="00D31094">
        <w:rPr>
          <w:rFonts w:ascii="Angsana New" w:hAnsi="Angsana New"/>
          <w:sz w:val="30"/>
          <w:szCs w:val="30"/>
          <w:cs/>
        </w:rPr>
        <w:t xml:space="preserve">ี่ยวข้องกัน ณ วันที่ </w:t>
      </w:r>
      <w:r w:rsidR="00225DC8" w:rsidRPr="00D31094">
        <w:rPr>
          <w:rFonts w:ascii="Angsana New" w:hAnsi="Angsana New"/>
          <w:sz w:val="30"/>
          <w:szCs w:val="30"/>
          <w:lang w:val="en-US"/>
        </w:rPr>
        <w:t>3</w:t>
      </w:r>
      <w:r w:rsidR="000036C3"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F97B11"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="00B42919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B42919" w:rsidRPr="00D31094">
        <w:rPr>
          <w:rFonts w:ascii="Angsana New" w:hAnsi="Angsana New"/>
          <w:sz w:val="30"/>
          <w:szCs w:val="30"/>
          <w:lang w:val="en-US"/>
        </w:rPr>
        <w:t>256</w:t>
      </w:r>
      <w:r w:rsidR="00AD3871" w:rsidRPr="00D31094">
        <w:rPr>
          <w:rFonts w:ascii="Angsana New" w:hAnsi="Angsana New"/>
          <w:sz w:val="30"/>
          <w:szCs w:val="30"/>
          <w:lang w:val="en-US"/>
        </w:rPr>
        <w:t>2</w:t>
      </w:r>
      <w:r w:rsidR="00225DC8" w:rsidRPr="00D31094">
        <w:rPr>
          <w:rFonts w:ascii="Angsana New" w:hAnsi="Angsana New"/>
          <w:sz w:val="30"/>
          <w:szCs w:val="30"/>
        </w:rPr>
        <w:t xml:space="preserve"> </w:t>
      </w:r>
      <w:r w:rsidR="00225DC8" w:rsidRPr="00D31094">
        <w:rPr>
          <w:rFonts w:ascii="Angsana New" w:hAnsi="Angsana New" w:hint="cs"/>
          <w:sz w:val="30"/>
          <w:szCs w:val="30"/>
          <w:cs/>
        </w:rPr>
        <w:t>และ</w:t>
      </w:r>
      <w:r w:rsidR="00D94757" w:rsidRPr="00D31094">
        <w:rPr>
          <w:rFonts w:ascii="Angsana New" w:hAnsi="Angsana New" w:hint="cs"/>
          <w:sz w:val="30"/>
          <w:szCs w:val="30"/>
          <w:cs/>
        </w:rPr>
        <w:t>วันที่</w:t>
      </w:r>
      <w:r w:rsidR="00225DC8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B42919" w:rsidRPr="00D31094">
        <w:rPr>
          <w:rFonts w:ascii="Angsana New" w:hAnsi="Angsana New"/>
          <w:sz w:val="30"/>
          <w:szCs w:val="30"/>
          <w:lang w:val="en-US"/>
        </w:rPr>
        <w:t>31</w:t>
      </w:r>
      <w:r w:rsidR="00B42919" w:rsidRPr="00D31094">
        <w:rPr>
          <w:rFonts w:ascii="Angsana New" w:hAnsi="Angsana New"/>
          <w:sz w:val="30"/>
          <w:szCs w:val="30"/>
          <w:cs/>
        </w:rPr>
        <w:t xml:space="preserve"> ธันวาคม</w:t>
      </w:r>
      <w:r w:rsidR="00B42919" w:rsidRPr="00D31094">
        <w:rPr>
          <w:rFonts w:ascii="Angsana New" w:hAnsi="Angsana New"/>
          <w:sz w:val="30"/>
          <w:szCs w:val="30"/>
        </w:rPr>
        <w:t xml:space="preserve"> 256</w:t>
      </w:r>
      <w:r w:rsidR="00AD3871" w:rsidRPr="00D31094">
        <w:rPr>
          <w:rFonts w:ascii="Angsana New" w:hAnsi="Angsana New"/>
          <w:sz w:val="30"/>
          <w:szCs w:val="30"/>
        </w:rPr>
        <w:t>1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709" w:type="dxa"/>
        <w:jc w:val="center"/>
        <w:tblLook w:val="04A0" w:firstRow="1" w:lastRow="0" w:firstColumn="1" w:lastColumn="0" w:noHBand="0" w:noVBand="1"/>
      </w:tblPr>
      <w:tblGrid>
        <w:gridCol w:w="3378"/>
        <w:gridCol w:w="1620"/>
        <w:gridCol w:w="222"/>
        <w:gridCol w:w="1647"/>
        <w:gridCol w:w="222"/>
        <w:gridCol w:w="1678"/>
        <w:gridCol w:w="240"/>
        <w:gridCol w:w="1702"/>
      </w:tblGrid>
      <w:tr w:rsidR="00AD3871" w:rsidRPr="00D31094" w:rsidTr="00CB125F">
        <w:trPr>
          <w:jc w:val="center"/>
        </w:trPr>
        <w:tc>
          <w:tcPr>
            <w:tcW w:w="3378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D3871" w:rsidRPr="00D31094" w:rsidRDefault="00AD3871" w:rsidP="00AD3871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3871" w:rsidRPr="00D31094" w:rsidTr="00CB125F">
        <w:trPr>
          <w:jc w:val="center"/>
        </w:trPr>
        <w:tc>
          <w:tcPr>
            <w:tcW w:w="3378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89" w:type="dxa"/>
            <w:gridSpan w:val="3"/>
            <w:tcBorders>
              <w:bottom w:val="single" w:sz="4" w:space="0" w:color="auto"/>
            </w:tcBorders>
          </w:tcPr>
          <w:p w:rsidR="00AD3871" w:rsidRPr="00D31094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3871" w:rsidRPr="00D31094" w:rsidTr="00CB125F">
        <w:trPr>
          <w:jc w:val="center"/>
        </w:trPr>
        <w:tc>
          <w:tcPr>
            <w:tcW w:w="3378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871" w:rsidRPr="00D31094" w:rsidRDefault="00CB125F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 xml:space="preserve">30 </w:t>
            </w:r>
            <w:r w:rsidR="00F97B11" w:rsidRPr="00D31094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D31094">
              <w:rPr>
                <w:sz w:val="30"/>
                <w:szCs w:val="30"/>
                <w:cs/>
              </w:rPr>
              <w:t xml:space="preserve"> </w:t>
            </w:r>
            <w:r w:rsidRPr="00D31094">
              <w:rPr>
                <w:sz w:val="30"/>
                <w:szCs w:val="30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AD3871" w:rsidRPr="00D31094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871" w:rsidRPr="00D31094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 xml:space="preserve">31 </w:t>
            </w:r>
            <w:r w:rsidRPr="00D31094">
              <w:rPr>
                <w:rFonts w:hint="cs"/>
                <w:sz w:val="30"/>
                <w:szCs w:val="30"/>
                <w:cs/>
              </w:rPr>
              <w:t>ธันวาคม</w:t>
            </w:r>
            <w:r w:rsidRPr="00D31094">
              <w:rPr>
                <w:sz w:val="30"/>
                <w:szCs w:val="30"/>
                <w:cs/>
              </w:rPr>
              <w:t xml:space="preserve"> </w:t>
            </w:r>
            <w:r w:rsidRPr="00D31094">
              <w:rPr>
                <w:sz w:val="30"/>
                <w:szCs w:val="30"/>
              </w:rPr>
              <w:t>2561</w:t>
            </w:r>
          </w:p>
        </w:tc>
        <w:tc>
          <w:tcPr>
            <w:tcW w:w="222" w:type="dxa"/>
          </w:tcPr>
          <w:p w:rsidR="00AD3871" w:rsidRPr="00D31094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3871" w:rsidRPr="00D31094" w:rsidRDefault="00F97B1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 xml:space="preserve">30 </w:t>
            </w:r>
            <w:r w:rsidRPr="00D31094">
              <w:rPr>
                <w:sz w:val="30"/>
                <w:szCs w:val="30"/>
                <w:cs/>
              </w:rPr>
              <w:t xml:space="preserve">กันยายน </w:t>
            </w:r>
            <w:r w:rsidRPr="00D31094">
              <w:rPr>
                <w:sz w:val="30"/>
                <w:szCs w:val="30"/>
              </w:rPr>
              <w:t>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3871" w:rsidRPr="00D31094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3871" w:rsidRPr="00D31094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 xml:space="preserve">31 </w:t>
            </w:r>
            <w:r w:rsidRPr="00D31094">
              <w:rPr>
                <w:rFonts w:hint="cs"/>
                <w:sz w:val="30"/>
                <w:szCs w:val="30"/>
                <w:cs/>
              </w:rPr>
              <w:t>ธันวาคม</w:t>
            </w:r>
            <w:r w:rsidRPr="00D31094">
              <w:rPr>
                <w:sz w:val="30"/>
                <w:szCs w:val="30"/>
                <w:cs/>
              </w:rPr>
              <w:t xml:space="preserve"> </w:t>
            </w:r>
            <w:r w:rsidRPr="00D31094">
              <w:rPr>
                <w:sz w:val="30"/>
                <w:szCs w:val="30"/>
              </w:rPr>
              <w:t>2561</w:t>
            </w:r>
          </w:p>
        </w:tc>
      </w:tr>
      <w:tr w:rsidR="00AD3871" w:rsidRPr="00D31094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D31094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AD3871" w:rsidRPr="00D31094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D31094" w:rsidRDefault="00AD3871" w:rsidP="00AD3871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</w:tcPr>
          <w:p w:rsidR="00AD3871" w:rsidRPr="00D31094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D31094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:rsidR="00AD3871" w:rsidRPr="00D31094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D31094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:rsidR="00AD3871" w:rsidRPr="00D31094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D3871" w:rsidRPr="00D31094" w:rsidTr="00D62713">
        <w:trPr>
          <w:jc w:val="center"/>
        </w:trPr>
        <w:tc>
          <w:tcPr>
            <w:tcW w:w="3378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:rsidR="00AD3871" w:rsidRPr="00D31094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3333" w:rsidRPr="00D31094" w:rsidTr="00D62713">
        <w:trPr>
          <w:jc w:val="center"/>
        </w:trPr>
        <w:tc>
          <w:tcPr>
            <w:tcW w:w="3378" w:type="dxa"/>
            <w:shd w:val="clear" w:color="auto" w:fill="auto"/>
          </w:tcPr>
          <w:p w:rsidR="00B83333" w:rsidRPr="00D31094" w:rsidRDefault="00B83333" w:rsidP="00B8333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0" w:type="dxa"/>
            <w:shd w:val="clear" w:color="auto" w:fill="auto"/>
          </w:tcPr>
          <w:p w:rsidR="00B83333" w:rsidRPr="00D31094" w:rsidRDefault="004A2068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B83333" w:rsidRPr="00D31094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shd w:val="clear" w:color="auto" w:fill="auto"/>
          </w:tcPr>
          <w:p w:rsidR="00B83333" w:rsidRPr="00D31094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B83333" w:rsidRPr="00D31094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shd w:val="clear" w:color="auto" w:fill="auto"/>
          </w:tcPr>
          <w:p w:rsidR="00B83333" w:rsidRPr="00D31094" w:rsidRDefault="004A2068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167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630.85</w:t>
            </w:r>
          </w:p>
        </w:tc>
        <w:tc>
          <w:tcPr>
            <w:tcW w:w="240" w:type="dxa"/>
            <w:shd w:val="clear" w:color="auto" w:fill="auto"/>
          </w:tcPr>
          <w:p w:rsidR="00B83333" w:rsidRPr="00D31094" w:rsidRDefault="00B83333" w:rsidP="00B833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:rsidR="00B83333" w:rsidRPr="00D31094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279,524.00</w:t>
            </w:r>
          </w:p>
        </w:tc>
      </w:tr>
      <w:tr w:rsidR="001C22B4" w:rsidRPr="00D31094" w:rsidTr="0024024A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1C22B4" w:rsidRPr="00D31094" w:rsidRDefault="001C22B4" w:rsidP="001A735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1C22B4" w:rsidRPr="00D31094" w:rsidRDefault="001C22B4" w:rsidP="001A73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134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228.83</w:t>
            </w:r>
          </w:p>
        </w:tc>
        <w:tc>
          <w:tcPr>
            <w:tcW w:w="222" w:type="dxa"/>
            <w:shd w:val="clear" w:color="auto" w:fill="auto"/>
          </w:tcPr>
          <w:p w:rsidR="001C22B4" w:rsidRPr="00D31094" w:rsidRDefault="001C22B4" w:rsidP="001A73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:rsidR="001C22B4" w:rsidRPr="00D31094" w:rsidRDefault="001C22B4" w:rsidP="001A73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45,475.00</w:t>
            </w:r>
          </w:p>
        </w:tc>
        <w:tc>
          <w:tcPr>
            <w:tcW w:w="222" w:type="dxa"/>
            <w:shd w:val="clear" w:color="auto" w:fill="auto"/>
          </w:tcPr>
          <w:p w:rsidR="001C22B4" w:rsidRPr="00D31094" w:rsidRDefault="001C22B4" w:rsidP="001A73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tcBorders>
              <w:bottom w:val="single" w:sz="4" w:space="0" w:color="000000"/>
            </w:tcBorders>
            <w:shd w:val="clear" w:color="auto" w:fill="auto"/>
          </w:tcPr>
          <w:p w:rsidR="001C22B4" w:rsidRPr="00D31094" w:rsidRDefault="001C22B4" w:rsidP="001A73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134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228.83</w:t>
            </w:r>
          </w:p>
        </w:tc>
        <w:tc>
          <w:tcPr>
            <w:tcW w:w="240" w:type="dxa"/>
            <w:shd w:val="clear" w:color="auto" w:fill="auto"/>
          </w:tcPr>
          <w:p w:rsidR="001C22B4" w:rsidRPr="00D31094" w:rsidRDefault="001C22B4" w:rsidP="001A735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000000"/>
            </w:tcBorders>
            <w:shd w:val="clear" w:color="auto" w:fill="auto"/>
          </w:tcPr>
          <w:p w:rsidR="001C22B4" w:rsidRPr="00D31094" w:rsidRDefault="001C22B4" w:rsidP="001A73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45,475.00</w:t>
            </w:r>
          </w:p>
        </w:tc>
      </w:tr>
      <w:tr w:rsidR="00AD3871" w:rsidRPr="00D31094" w:rsidTr="00D6271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D31094" w:rsidRDefault="00AD3871" w:rsidP="00AD38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3871" w:rsidRPr="00D31094" w:rsidRDefault="004A2068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134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228.83</w:t>
            </w:r>
          </w:p>
        </w:tc>
        <w:tc>
          <w:tcPr>
            <w:tcW w:w="222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45,475.00</w:t>
            </w:r>
          </w:p>
        </w:tc>
        <w:tc>
          <w:tcPr>
            <w:tcW w:w="222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D3871" w:rsidRPr="00D31094" w:rsidRDefault="004A2068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301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859.68</w:t>
            </w:r>
          </w:p>
        </w:tc>
        <w:tc>
          <w:tcPr>
            <w:tcW w:w="240" w:type="dxa"/>
            <w:shd w:val="clear" w:color="auto" w:fill="auto"/>
          </w:tcPr>
          <w:p w:rsidR="00AD3871" w:rsidRPr="00D31094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D3871" w:rsidRPr="00D31094" w:rsidRDefault="00B83333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324,999.00</w:t>
            </w:r>
          </w:p>
        </w:tc>
      </w:tr>
      <w:tr w:rsidR="00AD3871" w:rsidRPr="00D31094" w:rsidTr="00D62713">
        <w:trPr>
          <w:jc w:val="center"/>
        </w:trPr>
        <w:tc>
          <w:tcPr>
            <w:tcW w:w="4998" w:type="dxa"/>
            <w:gridSpan w:val="2"/>
            <w:shd w:val="clear" w:color="auto" w:fill="auto"/>
            <w:vAlign w:val="center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22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:rsidR="00AD3871" w:rsidRPr="00D31094" w:rsidRDefault="00AD3871" w:rsidP="00AD3871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A2068" w:rsidRPr="00D31094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นาวแคสท์ จำกัด</w:t>
            </w:r>
          </w:p>
        </w:tc>
        <w:tc>
          <w:tcPr>
            <w:tcW w:w="1620" w:type="dxa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4A2068" w:rsidRPr="00D31094" w:rsidRDefault="004A2068" w:rsidP="004A206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4A2068" w:rsidRPr="00D31094" w:rsidRDefault="004A2068" w:rsidP="004A2068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  <w:tc>
          <w:tcPr>
            <w:tcW w:w="240" w:type="dxa"/>
            <w:shd w:val="clear" w:color="auto" w:fill="auto"/>
          </w:tcPr>
          <w:p w:rsidR="004A2068" w:rsidRPr="00D31094" w:rsidRDefault="004A2068" w:rsidP="004A206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</w:tr>
      <w:tr w:rsidR="004A2068" w:rsidRPr="00D31094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8,000,000.00</w:t>
            </w:r>
          </w:p>
        </w:tc>
        <w:tc>
          <w:tcPr>
            <w:tcW w:w="240" w:type="dxa"/>
            <w:shd w:val="clear" w:color="auto" w:fill="auto"/>
          </w:tcPr>
          <w:p w:rsidR="004A2068" w:rsidRPr="00D31094" w:rsidRDefault="004A2068" w:rsidP="004A2068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8,000,000.00</w:t>
            </w:r>
          </w:p>
        </w:tc>
      </w:tr>
      <w:tr w:rsidR="00AD3871" w:rsidRPr="00D31094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D31094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:rsidR="00AD3871" w:rsidRPr="00D31094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D31094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:rsidR="00AD3871" w:rsidRPr="00D31094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D31094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:rsidR="00AD3871" w:rsidRPr="00D31094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D31094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AD3871" w:rsidRPr="00D31094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A2068" w:rsidRPr="00D31094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22" w:type="dxa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22" w:type="dxa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40" w:type="dxa"/>
            <w:shd w:val="clear" w:color="auto" w:fill="auto"/>
          </w:tcPr>
          <w:p w:rsidR="004A2068" w:rsidRPr="00D31094" w:rsidRDefault="004A2068" w:rsidP="004A2068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480,000.00</w:t>
            </w:r>
          </w:p>
        </w:tc>
      </w:tr>
      <w:tr w:rsidR="004A2068" w:rsidRPr="00D31094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22" w:type="dxa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22" w:type="dxa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40" w:type="dxa"/>
            <w:shd w:val="clear" w:color="auto" w:fill="auto"/>
          </w:tcPr>
          <w:p w:rsidR="004A2068" w:rsidRPr="00D31094" w:rsidRDefault="004A2068" w:rsidP="004A2068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480,000.00</w:t>
            </w:r>
          </w:p>
        </w:tc>
      </w:tr>
      <w:tr w:rsidR="008A22B2" w:rsidRPr="00D31094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8A22B2" w:rsidRPr="00D31094" w:rsidRDefault="008A22B2" w:rsidP="008A22B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8A22B2" w:rsidRPr="00D31094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A22B2" w:rsidRPr="00D31094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double" w:sz="4" w:space="0" w:color="auto"/>
            </w:tcBorders>
          </w:tcPr>
          <w:p w:rsidR="008A22B2" w:rsidRPr="00D31094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A22B2" w:rsidRPr="00D31094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A22B2" w:rsidRPr="00D31094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8A22B2" w:rsidRPr="00D31094" w:rsidRDefault="008A22B2" w:rsidP="008A22B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A22B2" w:rsidRPr="00D31094" w:rsidRDefault="008A22B2" w:rsidP="008A22B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A22B2" w:rsidRPr="00D31094" w:rsidTr="00D6271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8A22B2" w:rsidRPr="00D31094" w:rsidRDefault="008A22B2" w:rsidP="008A22B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auto"/>
          </w:tcPr>
          <w:p w:rsidR="008A22B2" w:rsidRPr="00D31094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8A22B2" w:rsidRPr="00D31094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:rsidR="008A22B2" w:rsidRPr="00D31094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8A22B2" w:rsidRPr="00D31094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:rsidR="008A22B2" w:rsidRPr="00D31094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8A22B2" w:rsidRPr="00D31094" w:rsidRDefault="008A22B2" w:rsidP="008A22B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A22B2" w:rsidRPr="00D31094" w:rsidRDefault="008A22B2" w:rsidP="008A22B2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2B2" w:rsidRPr="00D31094" w:rsidTr="00D6271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8A22B2" w:rsidRPr="00D31094" w:rsidRDefault="008A22B2" w:rsidP="008A22B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0" w:type="dxa"/>
            <w:shd w:val="clear" w:color="auto" w:fill="auto"/>
          </w:tcPr>
          <w:p w:rsidR="008A22B2" w:rsidRPr="00D31094" w:rsidRDefault="004A2068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8A22B2" w:rsidRPr="00D31094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shd w:val="clear" w:color="auto" w:fill="auto"/>
          </w:tcPr>
          <w:p w:rsidR="008A22B2" w:rsidRPr="00D31094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8A22B2" w:rsidRPr="00D31094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:rsidR="008A22B2" w:rsidRPr="00D31094" w:rsidRDefault="004A2068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1,765,492.51</w:t>
            </w:r>
          </w:p>
        </w:tc>
        <w:tc>
          <w:tcPr>
            <w:tcW w:w="240" w:type="dxa"/>
            <w:shd w:val="clear" w:color="auto" w:fill="auto"/>
          </w:tcPr>
          <w:p w:rsidR="008A22B2" w:rsidRPr="00D31094" w:rsidRDefault="008A22B2" w:rsidP="008A22B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8A22B2" w:rsidRPr="00D31094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3,831,131.79</w:t>
            </w:r>
          </w:p>
        </w:tc>
      </w:tr>
      <w:tr w:rsidR="0099692A" w:rsidRPr="00D31094" w:rsidTr="00D6271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99692A" w:rsidRPr="00D31094" w:rsidRDefault="0099692A" w:rsidP="008A22B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นาวแคสท์ จำกัด</w:t>
            </w:r>
          </w:p>
        </w:tc>
        <w:tc>
          <w:tcPr>
            <w:tcW w:w="1620" w:type="dxa"/>
            <w:shd w:val="clear" w:color="auto" w:fill="auto"/>
          </w:tcPr>
          <w:p w:rsidR="0099692A" w:rsidRPr="00D31094" w:rsidRDefault="004A2068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99692A" w:rsidRPr="00D31094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shd w:val="clear" w:color="auto" w:fill="auto"/>
          </w:tcPr>
          <w:p w:rsidR="0099692A" w:rsidRPr="00D31094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99692A" w:rsidRPr="00D31094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:rsidR="0099692A" w:rsidRPr="00D31094" w:rsidRDefault="004A2068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385,200.00</w:t>
            </w:r>
          </w:p>
        </w:tc>
        <w:tc>
          <w:tcPr>
            <w:tcW w:w="240" w:type="dxa"/>
            <w:shd w:val="clear" w:color="auto" w:fill="auto"/>
          </w:tcPr>
          <w:p w:rsidR="0099692A" w:rsidRPr="00D31094" w:rsidRDefault="0099692A" w:rsidP="008A22B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99692A" w:rsidRPr="00D31094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4A2068" w:rsidRPr="00D31094" w:rsidTr="00D6271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508,886.39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836,320.00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508,886.39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A2068" w:rsidRPr="00D31094" w:rsidRDefault="004A2068" w:rsidP="004A2068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836,320.00</w:t>
            </w:r>
          </w:p>
        </w:tc>
      </w:tr>
      <w:tr w:rsidR="004A2068" w:rsidRPr="00D31094" w:rsidTr="00D6271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824,288.67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824,288.67</w:t>
            </w:r>
          </w:p>
        </w:tc>
        <w:tc>
          <w:tcPr>
            <w:tcW w:w="240" w:type="dxa"/>
            <w:shd w:val="clear" w:color="auto" w:fill="auto"/>
          </w:tcPr>
          <w:p w:rsidR="004A2068" w:rsidRPr="00D31094" w:rsidRDefault="004A2068" w:rsidP="004A2068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8A22B2" w:rsidRPr="00D31094" w:rsidTr="00D6271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8A22B2" w:rsidRPr="00D31094" w:rsidRDefault="008A22B2" w:rsidP="008A22B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22B2" w:rsidRPr="00D31094" w:rsidRDefault="004A2068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1,333,175.06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8A22B2" w:rsidRPr="00D31094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22B2" w:rsidRPr="00D31094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836,320.00</w:t>
            </w:r>
          </w:p>
        </w:tc>
        <w:tc>
          <w:tcPr>
            <w:tcW w:w="222" w:type="dxa"/>
            <w:shd w:val="clear" w:color="auto" w:fill="auto"/>
          </w:tcPr>
          <w:p w:rsidR="008A22B2" w:rsidRPr="00D31094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A22B2" w:rsidRPr="00D31094" w:rsidRDefault="004A2068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3,483,867.57</w:t>
            </w:r>
          </w:p>
        </w:tc>
        <w:tc>
          <w:tcPr>
            <w:tcW w:w="240" w:type="dxa"/>
            <w:shd w:val="clear" w:color="auto" w:fill="auto"/>
          </w:tcPr>
          <w:p w:rsidR="008A22B2" w:rsidRPr="00D31094" w:rsidRDefault="008A22B2" w:rsidP="008A22B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A22B2" w:rsidRPr="00D31094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4,667,451.79</w:t>
            </w:r>
          </w:p>
        </w:tc>
      </w:tr>
    </w:tbl>
    <w:p w:rsidR="00AD3871" w:rsidRPr="00D31094" w:rsidRDefault="00AD3871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80653F" w:rsidRPr="00D31094" w:rsidRDefault="0080653F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CC2609" w:rsidRPr="00D31094" w:rsidRDefault="00CC2609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CC2609" w:rsidRPr="00D31094" w:rsidRDefault="00CC2609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C974A5" w:rsidRPr="00D31094" w:rsidRDefault="00C974A5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CC2609" w:rsidRDefault="00CC2609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1C22B4" w:rsidRPr="00D31094" w:rsidRDefault="001C22B4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80653F" w:rsidRPr="00D31094" w:rsidRDefault="0080653F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80653F" w:rsidRPr="00D31094" w:rsidRDefault="0080653F" w:rsidP="00841AB3">
      <w:pPr>
        <w:numPr>
          <w:ilvl w:val="0"/>
          <w:numId w:val="2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D31094">
        <w:rPr>
          <w:rFonts w:ascii="Angsana New" w:hAnsi="Angsana New"/>
          <w:b/>
          <w:bCs/>
          <w:sz w:val="30"/>
          <w:szCs w:val="30"/>
        </w:rPr>
        <w:t xml:space="preserve"> 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8A22B2" w:rsidRPr="00D31094" w:rsidRDefault="008A22B2" w:rsidP="008A22B2">
      <w:pPr>
        <w:spacing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:rsidR="008A22B2" w:rsidRPr="00D31094" w:rsidRDefault="008A22B2" w:rsidP="008A22B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1094">
        <w:rPr>
          <w:rFonts w:ascii="Angsana New" w:hAnsi="Angsana New" w:hint="cs"/>
          <w:sz w:val="30"/>
          <w:szCs w:val="30"/>
          <w:cs/>
        </w:rPr>
        <w:t xml:space="preserve">การเพิ่มขึ้นและลดลงของเงินให้กู้ยืมระยะสั้นแก่กิจการที่เกี่ยวข้องกัน </w:t>
      </w:r>
      <w:r w:rsidR="0099692A" w:rsidRPr="00D31094">
        <w:rPr>
          <w:rFonts w:ascii="Angsana New" w:hAnsi="Angsana New" w:hint="cs"/>
          <w:sz w:val="30"/>
          <w:szCs w:val="30"/>
          <w:cs/>
        </w:rPr>
        <w:t xml:space="preserve">ณ </w:t>
      </w:r>
      <w:r w:rsidRPr="00D3109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D31094">
        <w:rPr>
          <w:rFonts w:ascii="Angsana New" w:hAnsi="Angsana New"/>
          <w:sz w:val="30"/>
          <w:szCs w:val="30"/>
        </w:rPr>
        <w:t>3</w:t>
      </w:r>
      <w:r w:rsidR="00CB125F" w:rsidRPr="00D31094">
        <w:rPr>
          <w:rFonts w:ascii="Angsana New" w:hAnsi="Angsana New"/>
          <w:sz w:val="30"/>
          <w:szCs w:val="30"/>
        </w:rPr>
        <w:t>0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="00F97B11"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 xml:space="preserve">2562 </w:t>
      </w:r>
      <w:r w:rsidRPr="00D31094">
        <w:rPr>
          <w:rFonts w:ascii="Angsana New" w:hAnsi="Angsana New" w:hint="cs"/>
          <w:sz w:val="30"/>
          <w:szCs w:val="30"/>
          <w:cs/>
        </w:rPr>
        <w:t xml:space="preserve">และ วันที่ </w:t>
      </w:r>
      <w:r w:rsidR="0099692A" w:rsidRPr="00D31094">
        <w:rPr>
          <w:rFonts w:ascii="Angsana New" w:hAnsi="Angsana New"/>
          <w:sz w:val="30"/>
          <w:szCs w:val="30"/>
          <w:cs/>
        </w:rPr>
        <w:br/>
      </w:r>
      <w:r w:rsidRPr="00D31094">
        <w:rPr>
          <w:rFonts w:ascii="Angsana New" w:hAnsi="Angsana New"/>
          <w:sz w:val="30"/>
          <w:szCs w:val="30"/>
          <w:lang w:val="en-US"/>
        </w:rPr>
        <w:t xml:space="preserve">31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D31094">
        <w:rPr>
          <w:rFonts w:ascii="Angsana New" w:hAnsi="Angsana New"/>
          <w:sz w:val="30"/>
          <w:szCs w:val="30"/>
        </w:rPr>
        <w:t>256</w:t>
      </w:r>
      <w:r w:rsidRPr="00D31094">
        <w:rPr>
          <w:rFonts w:ascii="Angsana New" w:hAnsi="Angsana New"/>
          <w:sz w:val="30"/>
          <w:szCs w:val="30"/>
          <w:lang w:val="en-US"/>
        </w:rPr>
        <w:t>1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51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177"/>
        <w:gridCol w:w="610"/>
        <w:gridCol w:w="1728"/>
        <w:gridCol w:w="270"/>
        <w:gridCol w:w="1732"/>
      </w:tblGrid>
      <w:tr w:rsidR="008A22B2" w:rsidRPr="00D31094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:rsidR="008A22B2" w:rsidRPr="00D31094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8A22B2" w:rsidRPr="00D31094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8A22B2" w:rsidRPr="00D31094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A22B2" w:rsidRPr="00D31094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:rsidR="008A22B2" w:rsidRPr="00D31094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A22B2" w:rsidRPr="00D31094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:rsidR="008A22B2" w:rsidRPr="00D31094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8A22B2" w:rsidRPr="00D31094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A22B2" w:rsidRPr="00D31094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2B2" w:rsidRPr="00D31094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:rsidR="008A22B2" w:rsidRPr="00D31094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:rsidR="008A22B2" w:rsidRPr="00D31094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2B2" w:rsidRPr="00D31094" w:rsidRDefault="00F97B11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 xml:space="preserve">30 </w:t>
            </w:r>
            <w:r w:rsidRPr="00D31094">
              <w:rPr>
                <w:sz w:val="30"/>
                <w:szCs w:val="30"/>
                <w:cs/>
              </w:rPr>
              <w:t xml:space="preserve">กันยายน </w:t>
            </w:r>
            <w:r w:rsidRPr="00D31094">
              <w:rPr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A22B2" w:rsidRPr="00D31094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2B2" w:rsidRPr="00D31094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D31094">
              <w:rPr>
                <w:sz w:val="30"/>
                <w:szCs w:val="30"/>
              </w:rPr>
              <w:t xml:space="preserve">31 </w:t>
            </w:r>
            <w:r w:rsidRPr="00D31094">
              <w:rPr>
                <w:rFonts w:hint="cs"/>
                <w:sz w:val="30"/>
                <w:szCs w:val="30"/>
                <w:cs/>
              </w:rPr>
              <w:t>ธันวาคม</w:t>
            </w:r>
            <w:r w:rsidRPr="00D31094">
              <w:rPr>
                <w:sz w:val="30"/>
                <w:szCs w:val="30"/>
                <w:cs/>
              </w:rPr>
              <w:t xml:space="preserve"> </w:t>
            </w:r>
            <w:r w:rsidRPr="00D31094">
              <w:rPr>
                <w:sz w:val="30"/>
                <w:szCs w:val="30"/>
              </w:rPr>
              <w:t>2561</w:t>
            </w:r>
          </w:p>
        </w:tc>
      </w:tr>
      <w:tr w:rsidR="008A22B2" w:rsidRPr="00D31094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:rsidR="008A22B2" w:rsidRPr="00D31094" w:rsidRDefault="008A22B2" w:rsidP="008A22B2">
            <w:pPr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31094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610" w:type="dxa"/>
            <w:shd w:val="clear" w:color="auto" w:fill="auto"/>
          </w:tcPr>
          <w:p w:rsidR="008A22B2" w:rsidRPr="00D31094" w:rsidRDefault="008A22B2" w:rsidP="008A22B2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22B2" w:rsidRPr="00D31094" w:rsidRDefault="008A22B2" w:rsidP="008A22B2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70" w:type="dxa"/>
            <w:shd w:val="clear" w:color="auto" w:fill="auto"/>
          </w:tcPr>
          <w:p w:rsidR="008A22B2" w:rsidRPr="00D31094" w:rsidRDefault="008A22B2" w:rsidP="008A22B2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:rsidR="008A22B2" w:rsidRPr="00D31094" w:rsidRDefault="008A22B2" w:rsidP="008A22B2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A22B2" w:rsidRPr="00D31094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:rsidR="008A22B2" w:rsidRPr="00D31094" w:rsidRDefault="008A22B2" w:rsidP="008A22B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610" w:type="dxa"/>
            <w:shd w:val="clear" w:color="auto" w:fill="auto"/>
          </w:tcPr>
          <w:p w:rsidR="008A22B2" w:rsidRPr="00D31094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8A22B2" w:rsidRPr="00D31094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2B2" w:rsidRPr="00D31094" w:rsidRDefault="008A22B2" w:rsidP="008A22B2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:rsidR="008A22B2" w:rsidRPr="00D31094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</w:tr>
      <w:tr w:rsidR="008A22B2" w:rsidRPr="00D31094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:rsidR="008A22B2" w:rsidRPr="00D31094" w:rsidRDefault="008A22B2" w:rsidP="008A22B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610" w:type="dxa"/>
            <w:shd w:val="clear" w:color="auto" w:fill="auto"/>
          </w:tcPr>
          <w:p w:rsidR="008A22B2" w:rsidRPr="00D31094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22B2" w:rsidRPr="00D31094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2B2" w:rsidRPr="00D31094" w:rsidRDefault="008A22B2" w:rsidP="008A22B2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22B2" w:rsidRPr="00D31094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A22B2" w:rsidRPr="00D31094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:rsidR="008A22B2" w:rsidRPr="00D31094" w:rsidRDefault="008A22B2" w:rsidP="008A22B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610" w:type="dxa"/>
            <w:shd w:val="clear" w:color="auto" w:fill="auto"/>
          </w:tcPr>
          <w:p w:rsidR="008A22B2" w:rsidRPr="00D31094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A22B2" w:rsidRPr="00D31094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2B2" w:rsidRPr="00D31094" w:rsidRDefault="008A22B2" w:rsidP="008A22B2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A22B2" w:rsidRPr="00D31094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</w:tr>
    </w:tbl>
    <w:p w:rsidR="008A22B2" w:rsidRPr="00D31094" w:rsidRDefault="008A22B2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D31094">
        <w:rPr>
          <w:rFonts w:ascii="Angsana New" w:eastAsia="Arial Unicode MS" w:hAnsi="Angsana New" w:hint="cs"/>
          <w:sz w:val="32"/>
          <w:szCs w:val="32"/>
          <w:cs/>
        </w:rPr>
        <w:t xml:space="preserve">บริษัทฯ มีเงินให้กู้ยืมระยะสั้นแก่กิจการที่เกี่ยวข้องกันโดยการออกเป็นตั๋วสัญญาใช้เงิน ประเภทจ่ายคืนเมื่อทวงถาม อ้างอิงอัตราดอกเบี้ยร้อยละ </w:t>
      </w:r>
      <w:r w:rsidRPr="00D31094">
        <w:rPr>
          <w:rFonts w:ascii="Angsana New" w:eastAsia="Arial Unicode MS" w:hAnsi="Angsana New"/>
          <w:sz w:val="32"/>
          <w:szCs w:val="32"/>
          <w:lang w:val="en-US"/>
        </w:rPr>
        <w:t xml:space="preserve">6 </w:t>
      </w:r>
      <w:r w:rsidRPr="00D31094">
        <w:rPr>
          <w:rFonts w:ascii="Angsana New" w:eastAsia="Arial Unicode MS" w:hAnsi="Angsana New" w:hint="cs"/>
          <w:sz w:val="32"/>
          <w:szCs w:val="32"/>
          <w:cs/>
        </w:rPr>
        <w:t>ต่อปี และไม่มีหลักประกัน</w:t>
      </w:r>
    </w:p>
    <w:p w:rsidR="0099692A" w:rsidRPr="00D31094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99692A" w:rsidRPr="00D31094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022CD6" w:rsidRPr="00D31094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022CD6" w:rsidRPr="00D31094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022CD6" w:rsidRPr="00D31094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022CD6" w:rsidRPr="00D31094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022CD6" w:rsidRPr="00D31094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022CD6" w:rsidRPr="00D31094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022CD6" w:rsidRPr="00D31094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022CD6" w:rsidRPr="00D31094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022CD6" w:rsidRPr="00D31094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022CD6" w:rsidRPr="00D31094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C15729" w:rsidRPr="00D31094" w:rsidRDefault="00C15729" w:rsidP="00841AB3">
      <w:pPr>
        <w:numPr>
          <w:ilvl w:val="0"/>
          <w:numId w:val="2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E04DD7" w:rsidRPr="00D31094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รายการระหว่าง</w:t>
      </w:r>
      <w:r w:rsidR="008A22B2" w:rsidRPr="00D31094">
        <w:rPr>
          <w:rFonts w:ascii="Angsana New" w:hAnsi="Angsana New" w:hint="cs"/>
          <w:sz w:val="30"/>
          <w:szCs w:val="30"/>
          <w:cs/>
        </w:rPr>
        <w:t>บุคคลและ</w:t>
      </w:r>
      <w:r w:rsidRPr="00D31094">
        <w:rPr>
          <w:rFonts w:ascii="Angsana New" w:hAnsi="Angsana New"/>
          <w:sz w:val="30"/>
          <w:szCs w:val="30"/>
          <w:cs/>
        </w:rPr>
        <w:t>กิจการ</w:t>
      </w:r>
      <w:r w:rsidR="008A22B2" w:rsidRPr="00D31094">
        <w:rPr>
          <w:rFonts w:ascii="Angsana New" w:hAnsi="Angsana New" w:hint="cs"/>
          <w:sz w:val="30"/>
          <w:szCs w:val="30"/>
          <w:cs/>
        </w:rPr>
        <w:t>ที่เกี่ยวข้องกันใน</w:t>
      </w:r>
      <w:r w:rsidRPr="00D31094">
        <w:rPr>
          <w:rFonts w:ascii="Angsana New" w:hAnsi="Angsana New"/>
          <w:sz w:val="30"/>
          <w:szCs w:val="30"/>
          <w:cs/>
        </w:rPr>
        <w:t>งบกำไรขาดทุนเบ็ดเสร็จที่มีสาระสำคัญ สำหรับ</w:t>
      </w:r>
      <w:r w:rsidR="00B42919" w:rsidRPr="00D31094">
        <w:rPr>
          <w:rFonts w:ascii="Angsana New" w:hAnsi="Angsana New" w:hint="cs"/>
          <w:sz w:val="30"/>
          <w:szCs w:val="30"/>
          <w:cs/>
        </w:rPr>
        <w:t xml:space="preserve">งวด </w:t>
      </w:r>
      <w:r w:rsidR="00B42919" w:rsidRPr="00D31094">
        <w:rPr>
          <w:rFonts w:ascii="Angsana New" w:hAnsi="Angsana New"/>
          <w:sz w:val="30"/>
          <w:szCs w:val="30"/>
          <w:lang w:val="en-US"/>
        </w:rPr>
        <w:t xml:space="preserve">3 </w:t>
      </w:r>
      <w:r w:rsidR="00B42919"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="00022CD6"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97B11" w:rsidRPr="00D31094">
        <w:rPr>
          <w:rFonts w:ascii="Angsana New" w:hAnsi="Angsana New"/>
          <w:sz w:val="30"/>
          <w:szCs w:val="30"/>
          <w:lang w:val="en-US"/>
        </w:rPr>
        <w:t>9</w:t>
      </w:r>
      <w:r w:rsidR="00022CD6"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="00022CD6"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D3109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31094">
        <w:rPr>
          <w:rFonts w:ascii="Angsana New" w:hAnsi="Angsana New"/>
          <w:sz w:val="30"/>
          <w:szCs w:val="30"/>
        </w:rPr>
        <w:t>3</w:t>
      </w:r>
      <w:r w:rsidR="00CB125F"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F97B11"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953EF1" w:rsidRPr="00D31094">
        <w:rPr>
          <w:rFonts w:ascii="Angsana New" w:hAnsi="Angsana New"/>
          <w:sz w:val="30"/>
          <w:szCs w:val="30"/>
        </w:rPr>
        <w:t>256</w:t>
      </w:r>
      <w:r w:rsidR="00C15729" w:rsidRPr="00D31094">
        <w:rPr>
          <w:rFonts w:ascii="Angsana New" w:hAnsi="Angsana New"/>
          <w:sz w:val="30"/>
          <w:szCs w:val="30"/>
        </w:rPr>
        <w:t>2</w:t>
      </w:r>
      <w:r w:rsidRPr="00D31094">
        <w:rPr>
          <w:rFonts w:ascii="Angsana New" w:hAnsi="Angsana New"/>
          <w:sz w:val="30"/>
          <w:szCs w:val="30"/>
          <w:cs/>
        </w:rPr>
        <w:t xml:space="preserve"> และ </w:t>
      </w:r>
      <w:r w:rsidR="00B42919" w:rsidRPr="00D31094">
        <w:rPr>
          <w:rFonts w:ascii="Angsana New" w:hAnsi="Angsana New"/>
          <w:sz w:val="30"/>
          <w:szCs w:val="30"/>
        </w:rPr>
        <w:t>256</w:t>
      </w:r>
      <w:r w:rsidR="00C15729" w:rsidRPr="00D31094">
        <w:rPr>
          <w:rFonts w:ascii="Angsana New" w:hAnsi="Angsana New"/>
          <w:sz w:val="30"/>
          <w:szCs w:val="30"/>
          <w:lang w:val="en-US"/>
        </w:rPr>
        <w:t>1</w:t>
      </w:r>
      <w:r w:rsidRPr="00D3109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753" w:type="dxa"/>
        <w:tblInd w:w="-318" w:type="dxa"/>
        <w:tblLook w:val="04A0" w:firstRow="1" w:lastRow="0" w:firstColumn="1" w:lastColumn="0" w:noHBand="0" w:noVBand="1"/>
      </w:tblPr>
      <w:tblGrid>
        <w:gridCol w:w="3907"/>
        <w:gridCol w:w="1622"/>
        <w:gridCol w:w="222"/>
        <w:gridCol w:w="1521"/>
        <w:gridCol w:w="222"/>
        <w:gridCol w:w="1482"/>
        <w:gridCol w:w="240"/>
        <w:gridCol w:w="1537"/>
      </w:tblGrid>
      <w:tr w:rsidR="00C15729" w:rsidRPr="00D31094" w:rsidTr="00CB125F">
        <w:tc>
          <w:tcPr>
            <w:tcW w:w="3907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C15729" w:rsidRPr="00D31094" w:rsidRDefault="00C15729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2CD6" w:rsidRPr="00D31094" w:rsidTr="004151A0">
        <w:tc>
          <w:tcPr>
            <w:tcW w:w="3907" w:type="dxa"/>
            <w:shd w:val="clear" w:color="auto" w:fill="auto"/>
          </w:tcPr>
          <w:p w:rsidR="00022CD6" w:rsidRPr="00D31094" w:rsidRDefault="00022CD6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46" w:type="dxa"/>
            <w:gridSpan w:val="7"/>
          </w:tcPr>
          <w:p w:rsidR="00022CD6" w:rsidRPr="00D31094" w:rsidRDefault="00022CD6" w:rsidP="00022CD6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C15729" w:rsidRPr="00D31094" w:rsidTr="00022CD6">
        <w:tc>
          <w:tcPr>
            <w:tcW w:w="3907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5" w:type="dxa"/>
            <w:gridSpan w:val="3"/>
            <w:tcBorders>
              <w:bottom w:val="single" w:sz="4" w:space="0" w:color="auto"/>
            </w:tcBorders>
          </w:tcPr>
          <w:p w:rsidR="00C15729" w:rsidRPr="00D31094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7B11" w:rsidRPr="00D31094" w:rsidTr="00CB125F">
        <w:tc>
          <w:tcPr>
            <w:tcW w:w="3907" w:type="dxa"/>
            <w:shd w:val="clear" w:color="auto" w:fill="auto"/>
          </w:tcPr>
          <w:p w:rsidR="00F97B11" w:rsidRPr="00D31094" w:rsidRDefault="00F97B11" w:rsidP="00F97B1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2561</w:t>
            </w:r>
          </w:p>
        </w:tc>
        <w:tc>
          <w:tcPr>
            <w:tcW w:w="222" w:type="dxa"/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7B11" w:rsidRPr="00D31094" w:rsidRDefault="00F97B11" w:rsidP="00F97B11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2561</w:t>
            </w:r>
          </w:p>
        </w:tc>
      </w:tr>
      <w:tr w:rsidR="00C15729" w:rsidRPr="00D31094" w:rsidTr="00CB125F">
        <w:tc>
          <w:tcPr>
            <w:tcW w:w="3907" w:type="dxa"/>
            <w:shd w:val="clear" w:color="auto" w:fill="auto"/>
            <w:vAlign w:val="center"/>
          </w:tcPr>
          <w:p w:rsidR="00C15729" w:rsidRPr="00D31094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C15729" w:rsidRPr="00D31094" w:rsidTr="00CB125F">
        <w:tc>
          <w:tcPr>
            <w:tcW w:w="3907" w:type="dxa"/>
            <w:shd w:val="clear" w:color="auto" w:fill="auto"/>
            <w:vAlign w:val="center"/>
          </w:tcPr>
          <w:p w:rsidR="00C15729" w:rsidRPr="00D31094" w:rsidRDefault="00C15729" w:rsidP="00D80555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22" w:type="dxa"/>
          </w:tcPr>
          <w:p w:rsidR="00C15729" w:rsidRPr="00D31094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C15729" w:rsidRPr="00D31094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:rsidR="00C15729" w:rsidRPr="00D31094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:rsidR="00C15729" w:rsidRPr="00D31094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:rsidR="00C15729" w:rsidRPr="00D31094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5729" w:rsidRPr="00D31094" w:rsidTr="00D62713">
        <w:tc>
          <w:tcPr>
            <w:tcW w:w="3907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  <w:shd w:val="clear" w:color="auto" w:fill="auto"/>
          </w:tcPr>
          <w:p w:rsidR="00C15729" w:rsidRPr="00D31094" w:rsidRDefault="00586EA7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C15729" w:rsidRPr="00D31094" w:rsidRDefault="005947C7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C15729" w:rsidRPr="00D31094" w:rsidRDefault="00586EA7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20,781.70</w:t>
            </w:r>
          </w:p>
        </w:tc>
        <w:tc>
          <w:tcPr>
            <w:tcW w:w="240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C15729" w:rsidRPr="00D31094" w:rsidRDefault="005947C7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49,379.01</w:t>
            </w:r>
          </w:p>
        </w:tc>
      </w:tr>
      <w:tr w:rsidR="00C15729" w:rsidRPr="00D31094" w:rsidTr="00D62713">
        <w:tc>
          <w:tcPr>
            <w:tcW w:w="3907" w:type="dxa"/>
            <w:shd w:val="clear" w:color="auto" w:fill="auto"/>
            <w:vAlign w:val="center"/>
          </w:tcPr>
          <w:p w:rsidR="00C15729" w:rsidRPr="00D31094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C15729" w:rsidRPr="00D31094" w:rsidRDefault="00586EA7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125,447.50</w:t>
            </w:r>
          </w:p>
        </w:tc>
        <w:tc>
          <w:tcPr>
            <w:tcW w:w="222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:rsidR="00C15729" w:rsidRPr="00D31094" w:rsidRDefault="005947C7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138,253.50</w:t>
            </w:r>
          </w:p>
        </w:tc>
        <w:tc>
          <w:tcPr>
            <w:tcW w:w="222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5729" w:rsidRPr="00D31094" w:rsidRDefault="00586EA7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125,447.50</w:t>
            </w:r>
          </w:p>
        </w:tc>
        <w:tc>
          <w:tcPr>
            <w:tcW w:w="240" w:type="dxa"/>
            <w:shd w:val="clear" w:color="auto" w:fill="auto"/>
          </w:tcPr>
          <w:p w:rsidR="00C15729" w:rsidRPr="00D31094" w:rsidRDefault="00C15729" w:rsidP="00D80555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:rsidR="00C15729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138,253.50</w:t>
            </w:r>
          </w:p>
        </w:tc>
      </w:tr>
      <w:tr w:rsidR="00C15729" w:rsidRPr="00D31094" w:rsidTr="00D62713">
        <w:tc>
          <w:tcPr>
            <w:tcW w:w="3907" w:type="dxa"/>
            <w:shd w:val="clear" w:color="auto" w:fill="auto"/>
            <w:vAlign w:val="center"/>
          </w:tcPr>
          <w:p w:rsidR="00C15729" w:rsidRPr="00D31094" w:rsidRDefault="00C15729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729" w:rsidRPr="00D31094" w:rsidRDefault="00586EA7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125,447.50</w:t>
            </w:r>
          </w:p>
        </w:tc>
        <w:tc>
          <w:tcPr>
            <w:tcW w:w="222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729" w:rsidRPr="00D31094" w:rsidRDefault="005947C7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138,253.50</w:t>
            </w:r>
          </w:p>
        </w:tc>
        <w:tc>
          <w:tcPr>
            <w:tcW w:w="222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5729" w:rsidRPr="00D31094" w:rsidRDefault="00586EA7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146,229.20</w:t>
            </w:r>
          </w:p>
        </w:tc>
        <w:tc>
          <w:tcPr>
            <w:tcW w:w="240" w:type="dxa"/>
            <w:shd w:val="clear" w:color="auto" w:fill="auto"/>
          </w:tcPr>
          <w:p w:rsidR="00C15729" w:rsidRPr="00D31094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5729" w:rsidRPr="00D31094" w:rsidRDefault="005947C7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187,632.51</w:t>
            </w:r>
          </w:p>
        </w:tc>
      </w:tr>
      <w:tr w:rsidR="00C15729" w:rsidRPr="00D31094" w:rsidTr="00D62713">
        <w:tc>
          <w:tcPr>
            <w:tcW w:w="3907" w:type="dxa"/>
            <w:shd w:val="clear" w:color="auto" w:fill="auto"/>
            <w:vAlign w:val="center"/>
          </w:tcPr>
          <w:p w:rsidR="00C15729" w:rsidRPr="00D31094" w:rsidRDefault="00C15729" w:rsidP="00D8055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2" w:type="dxa"/>
            <w:tcBorders>
              <w:top w:val="double" w:sz="4" w:space="0" w:color="auto"/>
            </w:tcBorders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C15729" w:rsidRPr="00D31094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15729" w:rsidRPr="00D31094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C15729" w:rsidRPr="00D31094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15729" w:rsidRPr="00D31094" w:rsidRDefault="00C15729" w:rsidP="00D8055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7C7" w:rsidRPr="00D31094" w:rsidTr="00D62713">
        <w:tc>
          <w:tcPr>
            <w:tcW w:w="3907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2" w:type="dxa"/>
            <w:shd w:val="clear" w:color="auto" w:fill="auto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218,211.77</w:t>
            </w:r>
          </w:p>
        </w:tc>
        <w:tc>
          <w:tcPr>
            <w:tcW w:w="240" w:type="dxa"/>
            <w:shd w:val="clear" w:color="auto" w:fill="auto"/>
          </w:tcPr>
          <w:p w:rsidR="005947C7" w:rsidRPr="00D31094" w:rsidRDefault="005947C7" w:rsidP="005947C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269,682.55</w:t>
            </w:r>
          </w:p>
        </w:tc>
      </w:tr>
      <w:tr w:rsidR="005947C7" w:rsidRPr="00D31094" w:rsidTr="00D62713">
        <w:tc>
          <w:tcPr>
            <w:tcW w:w="3907" w:type="dxa"/>
            <w:shd w:val="clear" w:color="auto" w:fill="auto"/>
            <w:vAlign w:val="center"/>
          </w:tcPr>
          <w:p w:rsidR="005947C7" w:rsidRPr="00D31094" w:rsidRDefault="005947C7" w:rsidP="005947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  <w:shd w:val="clear" w:color="auto" w:fill="auto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120,986.29</w:t>
            </w:r>
          </w:p>
        </w:tc>
        <w:tc>
          <w:tcPr>
            <w:tcW w:w="240" w:type="dxa"/>
            <w:shd w:val="clear" w:color="auto" w:fill="auto"/>
          </w:tcPr>
          <w:p w:rsidR="005947C7" w:rsidRPr="00D31094" w:rsidRDefault="005947C7" w:rsidP="005947C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550,911.90</w:t>
            </w:r>
          </w:p>
        </w:tc>
      </w:tr>
      <w:tr w:rsidR="005947C7" w:rsidRPr="00D31094" w:rsidTr="00D62713">
        <w:tc>
          <w:tcPr>
            <w:tcW w:w="3907" w:type="dxa"/>
            <w:shd w:val="clear" w:color="auto" w:fill="auto"/>
            <w:vAlign w:val="center"/>
          </w:tcPr>
          <w:p w:rsidR="005947C7" w:rsidRPr="00D31094" w:rsidRDefault="005947C7" w:rsidP="005947C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339,198.06</w:t>
            </w:r>
          </w:p>
        </w:tc>
        <w:tc>
          <w:tcPr>
            <w:tcW w:w="240" w:type="dxa"/>
            <w:shd w:val="clear" w:color="auto" w:fill="auto"/>
          </w:tcPr>
          <w:p w:rsidR="005947C7" w:rsidRPr="00D31094" w:rsidRDefault="005947C7" w:rsidP="005947C7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820,594.45</w:t>
            </w:r>
          </w:p>
        </w:tc>
      </w:tr>
      <w:tr w:rsidR="005947C7" w:rsidRPr="00D31094" w:rsidTr="00D62713">
        <w:tc>
          <w:tcPr>
            <w:tcW w:w="3907" w:type="dxa"/>
            <w:shd w:val="clear" w:color="auto" w:fill="auto"/>
            <w:vAlign w:val="center"/>
          </w:tcPr>
          <w:p w:rsidR="005947C7" w:rsidRPr="00D31094" w:rsidRDefault="005947C7" w:rsidP="005947C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622" w:type="dxa"/>
            <w:tcBorders>
              <w:top w:val="double" w:sz="4" w:space="0" w:color="auto"/>
            </w:tcBorders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47C7" w:rsidRPr="00D31094" w:rsidRDefault="005947C7" w:rsidP="005947C7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947C7" w:rsidRPr="00D31094" w:rsidTr="00D62713">
        <w:tc>
          <w:tcPr>
            <w:tcW w:w="3907" w:type="dxa"/>
            <w:shd w:val="clear" w:color="auto" w:fill="auto"/>
            <w:vAlign w:val="center"/>
          </w:tcPr>
          <w:p w:rsidR="005947C7" w:rsidRPr="00D31094" w:rsidRDefault="005947C7" w:rsidP="005947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  <w:shd w:val="clear" w:color="auto" w:fill="auto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5947C7" w:rsidRPr="00D31094" w:rsidRDefault="003F7C69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2,682,141.00</w:t>
            </w:r>
          </w:p>
        </w:tc>
        <w:tc>
          <w:tcPr>
            <w:tcW w:w="240" w:type="dxa"/>
            <w:shd w:val="clear" w:color="auto" w:fill="auto"/>
          </w:tcPr>
          <w:p w:rsidR="005947C7" w:rsidRPr="00D31094" w:rsidRDefault="005947C7" w:rsidP="005947C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3,623,397.71</w:t>
            </w:r>
          </w:p>
        </w:tc>
      </w:tr>
      <w:tr w:rsidR="005947C7" w:rsidRPr="00D31094" w:rsidTr="00D62713">
        <w:tc>
          <w:tcPr>
            <w:tcW w:w="3907" w:type="dxa"/>
            <w:shd w:val="clear" w:color="auto" w:fill="auto"/>
            <w:vAlign w:val="center"/>
          </w:tcPr>
          <w:p w:rsidR="005947C7" w:rsidRPr="00D31094" w:rsidRDefault="005947C7" w:rsidP="005947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  <w:shd w:val="clear" w:color="auto" w:fill="auto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5947C7" w:rsidRPr="00D31094" w:rsidRDefault="003F7C69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540,000.00</w:t>
            </w:r>
          </w:p>
        </w:tc>
        <w:tc>
          <w:tcPr>
            <w:tcW w:w="240" w:type="dxa"/>
            <w:shd w:val="clear" w:color="auto" w:fill="auto"/>
          </w:tcPr>
          <w:p w:rsidR="005947C7" w:rsidRPr="00D31094" w:rsidRDefault="005947C7" w:rsidP="005947C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5947C7" w:rsidRPr="00D31094" w:rsidTr="00D62713">
        <w:tc>
          <w:tcPr>
            <w:tcW w:w="3907" w:type="dxa"/>
            <w:shd w:val="clear" w:color="auto" w:fill="auto"/>
            <w:vAlign w:val="center"/>
          </w:tcPr>
          <w:p w:rsidR="005947C7" w:rsidRPr="00D31094" w:rsidRDefault="005947C7" w:rsidP="005947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shd w:val="clear" w:color="auto" w:fill="auto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1,661,848.12</w:t>
            </w: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5947C7" w:rsidRPr="00D31094" w:rsidRDefault="003F7C69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1,427,388.94</w:t>
            </w: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1,661,848.12</w:t>
            </w:r>
          </w:p>
        </w:tc>
        <w:tc>
          <w:tcPr>
            <w:tcW w:w="240" w:type="dxa"/>
            <w:shd w:val="clear" w:color="auto" w:fill="auto"/>
          </w:tcPr>
          <w:p w:rsidR="005947C7" w:rsidRPr="00D31094" w:rsidRDefault="005947C7" w:rsidP="005947C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1,427,388.94</w:t>
            </w:r>
          </w:p>
        </w:tc>
      </w:tr>
      <w:tr w:rsidR="005947C7" w:rsidRPr="00D31094" w:rsidTr="00D62713">
        <w:tc>
          <w:tcPr>
            <w:tcW w:w="3907" w:type="dxa"/>
            <w:shd w:val="clear" w:color="auto" w:fill="auto"/>
            <w:vAlign w:val="center"/>
          </w:tcPr>
          <w:p w:rsidR="005947C7" w:rsidRPr="00D31094" w:rsidRDefault="005947C7" w:rsidP="005947C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1,661,848.12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47C7" w:rsidRPr="00D31094" w:rsidRDefault="003F7C69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1,427,388.94</w:t>
            </w: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947C7" w:rsidRPr="00D31094" w:rsidRDefault="00586EA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4,883,989.12</w:t>
            </w:r>
          </w:p>
        </w:tc>
        <w:tc>
          <w:tcPr>
            <w:tcW w:w="240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5,050,786.65</w:t>
            </w:r>
          </w:p>
        </w:tc>
      </w:tr>
      <w:tr w:rsidR="005947C7" w:rsidRPr="00D31094" w:rsidTr="00D62713">
        <w:tc>
          <w:tcPr>
            <w:tcW w:w="3907" w:type="dxa"/>
            <w:shd w:val="clear" w:color="auto" w:fill="auto"/>
            <w:vAlign w:val="center"/>
          </w:tcPr>
          <w:p w:rsidR="005947C7" w:rsidRPr="00D31094" w:rsidRDefault="005947C7" w:rsidP="005947C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5947C7" w:rsidRPr="00D31094" w:rsidRDefault="005947C7" w:rsidP="005947C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47C7" w:rsidRPr="00D31094" w:rsidRDefault="005947C7" w:rsidP="005947C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4A2068" w:rsidRPr="00D31094" w:rsidTr="00D62713">
        <w:tc>
          <w:tcPr>
            <w:tcW w:w="3907" w:type="dxa"/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068" w:rsidRPr="00D31094" w:rsidRDefault="00586EA7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20,000.00</w:t>
            </w:r>
          </w:p>
        </w:tc>
        <w:tc>
          <w:tcPr>
            <w:tcW w:w="222" w:type="dxa"/>
            <w:shd w:val="clear" w:color="auto" w:fill="auto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068" w:rsidRPr="00D31094" w:rsidRDefault="00586EA7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4A2068" w:rsidRPr="00D31094" w:rsidRDefault="004A2068" w:rsidP="004A206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20,000.00</w:t>
            </w:r>
          </w:p>
        </w:tc>
      </w:tr>
      <w:tr w:rsidR="004A2068" w:rsidRPr="00D31094" w:rsidTr="00D62713">
        <w:tc>
          <w:tcPr>
            <w:tcW w:w="3907" w:type="dxa"/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A2068" w:rsidRPr="00D31094" w:rsidRDefault="00586EA7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20,000.00</w:t>
            </w:r>
          </w:p>
        </w:tc>
        <w:tc>
          <w:tcPr>
            <w:tcW w:w="222" w:type="dxa"/>
            <w:shd w:val="clear" w:color="auto" w:fill="auto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A2068" w:rsidRPr="00D31094" w:rsidRDefault="00586EA7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4A2068" w:rsidRPr="00D31094" w:rsidRDefault="004A2068" w:rsidP="004A206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20,000.00</w:t>
            </w:r>
          </w:p>
        </w:tc>
      </w:tr>
      <w:tr w:rsidR="004A2068" w:rsidRPr="00D31094" w:rsidTr="00D62713">
        <w:tc>
          <w:tcPr>
            <w:tcW w:w="3907" w:type="dxa"/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4A2068" w:rsidRPr="00D31094" w:rsidRDefault="004A2068" w:rsidP="004A206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4A2068" w:rsidRPr="00D31094" w:rsidTr="00D62713">
        <w:tc>
          <w:tcPr>
            <w:tcW w:w="3907" w:type="dxa"/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4A2068" w:rsidRPr="00D31094" w:rsidRDefault="00586EA7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71,320.00</w:t>
            </w:r>
          </w:p>
        </w:tc>
        <w:tc>
          <w:tcPr>
            <w:tcW w:w="222" w:type="dxa"/>
            <w:shd w:val="clear" w:color="auto" w:fill="auto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:rsidR="004A2068" w:rsidRPr="00D31094" w:rsidRDefault="00586EA7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4A2068" w:rsidRPr="00D31094" w:rsidRDefault="004A2068" w:rsidP="004A206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71,320.00</w:t>
            </w:r>
          </w:p>
        </w:tc>
      </w:tr>
      <w:tr w:rsidR="004A2068" w:rsidRPr="00D31094" w:rsidTr="00D62713">
        <w:tc>
          <w:tcPr>
            <w:tcW w:w="3907" w:type="dxa"/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2068" w:rsidRPr="00D31094" w:rsidRDefault="00586EA7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71,320.00</w:t>
            </w:r>
          </w:p>
        </w:tc>
        <w:tc>
          <w:tcPr>
            <w:tcW w:w="222" w:type="dxa"/>
            <w:shd w:val="clear" w:color="auto" w:fill="auto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2068" w:rsidRPr="00D31094" w:rsidRDefault="00586EA7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4A2068" w:rsidRPr="00D31094" w:rsidRDefault="004A2068" w:rsidP="004A206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A2068" w:rsidRPr="00D31094" w:rsidRDefault="004A2068" w:rsidP="004A20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71,320.00</w:t>
            </w:r>
          </w:p>
        </w:tc>
      </w:tr>
    </w:tbl>
    <w:p w:rsidR="00790CB7" w:rsidRPr="00D31094" w:rsidRDefault="00790CB7" w:rsidP="00022CD6">
      <w:pPr>
        <w:spacing w:after="120" w:line="240" w:lineRule="atLeast"/>
        <w:ind w:left="518"/>
        <w:jc w:val="distribute"/>
        <w:rPr>
          <w:rFonts w:ascii="Angsana New" w:hAnsi="Angsana New"/>
          <w:sz w:val="14"/>
          <w:szCs w:val="14"/>
        </w:rPr>
      </w:pPr>
    </w:p>
    <w:p w:rsidR="0049446A" w:rsidRDefault="0049446A" w:rsidP="00022CD6">
      <w:pPr>
        <w:spacing w:after="120" w:line="240" w:lineRule="atLeast"/>
        <w:ind w:left="518"/>
        <w:jc w:val="distribute"/>
        <w:rPr>
          <w:rFonts w:ascii="Angsana New" w:hAnsi="Angsana New"/>
          <w:sz w:val="14"/>
          <w:szCs w:val="14"/>
        </w:rPr>
      </w:pPr>
    </w:p>
    <w:p w:rsidR="001C22B4" w:rsidRDefault="001C22B4" w:rsidP="00022CD6">
      <w:pPr>
        <w:spacing w:after="120" w:line="240" w:lineRule="atLeast"/>
        <w:ind w:left="518"/>
        <w:jc w:val="distribute"/>
        <w:rPr>
          <w:rFonts w:ascii="Angsana New" w:hAnsi="Angsana New"/>
          <w:sz w:val="14"/>
          <w:szCs w:val="14"/>
        </w:rPr>
      </w:pPr>
    </w:p>
    <w:p w:rsidR="001C22B4" w:rsidRDefault="001C22B4" w:rsidP="00022CD6">
      <w:pPr>
        <w:spacing w:after="120" w:line="240" w:lineRule="atLeast"/>
        <w:ind w:left="518"/>
        <w:jc w:val="distribute"/>
        <w:rPr>
          <w:rFonts w:ascii="Angsana New" w:hAnsi="Angsana New"/>
          <w:sz w:val="14"/>
          <w:szCs w:val="14"/>
        </w:rPr>
      </w:pPr>
    </w:p>
    <w:p w:rsidR="001C22B4" w:rsidRDefault="001C22B4" w:rsidP="00022CD6">
      <w:pPr>
        <w:spacing w:after="120" w:line="240" w:lineRule="atLeast"/>
        <w:ind w:left="518"/>
        <w:jc w:val="distribute"/>
        <w:rPr>
          <w:rFonts w:ascii="Angsana New" w:hAnsi="Angsana New"/>
          <w:sz w:val="14"/>
          <w:szCs w:val="14"/>
        </w:rPr>
      </w:pPr>
    </w:p>
    <w:p w:rsidR="001C22B4" w:rsidRDefault="001C22B4" w:rsidP="00022CD6">
      <w:pPr>
        <w:spacing w:after="120" w:line="240" w:lineRule="atLeast"/>
        <w:ind w:left="518"/>
        <w:jc w:val="distribute"/>
        <w:rPr>
          <w:rFonts w:ascii="Angsana New" w:hAnsi="Angsana New"/>
          <w:sz w:val="14"/>
          <w:szCs w:val="14"/>
        </w:rPr>
      </w:pPr>
    </w:p>
    <w:p w:rsidR="001C22B4" w:rsidRPr="00D31094" w:rsidRDefault="001C22B4" w:rsidP="00022CD6">
      <w:pPr>
        <w:spacing w:after="120" w:line="240" w:lineRule="atLeast"/>
        <w:ind w:left="518"/>
        <w:jc w:val="distribute"/>
        <w:rPr>
          <w:rFonts w:ascii="Angsana New" w:hAnsi="Angsana New"/>
          <w:sz w:val="14"/>
          <w:szCs w:val="14"/>
        </w:rPr>
      </w:pPr>
    </w:p>
    <w:p w:rsidR="00C42FAE" w:rsidRPr="00D31094" w:rsidRDefault="00C42FAE" w:rsidP="00841AB3">
      <w:pPr>
        <w:numPr>
          <w:ilvl w:val="0"/>
          <w:numId w:val="2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402" w:type="dxa"/>
        <w:tblInd w:w="-34" w:type="dxa"/>
        <w:tblLook w:val="04A0" w:firstRow="1" w:lastRow="0" w:firstColumn="1" w:lastColumn="0" w:noHBand="0" w:noVBand="1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562"/>
      </w:tblGrid>
      <w:tr w:rsidR="00D80555" w:rsidRPr="00D31094" w:rsidTr="00CB125F">
        <w:tc>
          <w:tcPr>
            <w:tcW w:w="3686" w:type="dxa"/>
            <w:shd w:val="clear" w:color="auto" w:fill="auto"/>
          </w:tcPr>
          <w:p w:rsidR="00D80555" w:rsidRPr="00D31094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:rsidR="00D80555" w:rsidRPr="00D31094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D80555" w:rsidRPr="00D31094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:rsidR="00D80555" w:rsidRPr="00D31094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D80555" w:rsidRPr="00D31094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:rsidR="00D80555" w:rsidRPr="00D31094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D80555" w:rsidRPr="00D31094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D80555" w:rsidRPr="00D31094" w:rsidRDefault="00D80555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2CD6" w:rsidRPr="00D31094" w:rsidTr="004151A0">
        <w:tc>
          <w:tcPr>
            <w:tcW w:w="3686" w:type="dxa"/>
            <w:shd w:val="clear" w:color="auto" w:fill="auto"/>
          </w:tcPr>
          <w:p w:rsidR="00022CD6" w:rsidRPr="00D31094" w:rsidRDefault="00022CD6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16" w:type="dxa"/>
            <w:gridSpan w:val="7"/>
          </w:tcPr>
          <w:p w:rsidR="00022CD6" w:rsidRPr="00D31094" w:rsidRDefault="00022CD6" w:rsidP="00022CD6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D80555" w:rsidRPr="00D31094" w:rsidTr="00CB125F">
        <w:tc>
          <w:tcPr>
            <w:tcW w:w="3686" w:type="dxa"/>
            <w:shd w:val="clear" w:color="auto" w:fill="auto"/>
          </w:tcPr>
          <w:p w:rsidR="00D80555" w:rsidRPr="00D31094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:rsidR="00D80555" w:rsidRPr="00D31094" w:rsidRDefault="00D80555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D80555" w:rsidRPr="00D31094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80555" w:rsidRPr="00D31094" w:rsidRDefault="00D80555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E55" w:rsidRPr="00D31094" w:rsidTr="00CB125F">
        <w:tc>
          <w:tcPr>
            <w:tcW w:w="3686" w:type="dxa"/>
            <w:shd w:val="clear" w:color="auto" w:fill="auto"/>
          </w:tcPr>
          <w:p w:rsidR="002B7E55" w:rsidRPr="00D31094" w:rsidRDefault="002B7E55" w:rsidP="002B7E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2561</w:t>
            </w:r>
          </w:p>
        </w:tc>
        <w:tc>
          <w:tcPr>
            <w:tcW w:w="222" w:type="dxa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2561</w:t>
            </w:r>
          </w:p>
        </w:tc>
      </w:tr>
      <w:tr w:rsidR="00D80555" w:rsidRPr="00D31094" w:rsidTr="00CB125F">
        <w:tc>
          <w:tcPr>
            <w:tcW w:w="3686" w:type="dxa"/>
            <w:shd w:val="clear" w:color="auto" w:fill="auto"/>
            <w:vAlign w:val="center"/>
          </w:tcPr>
          <w:p w:rsidR="00D80555" w:rsidRPr="00D31094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D80555" w:rsidRPr="00D31094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D80555" w:rsidRPr="00D31094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:rsidR="00D80555" w:rsidRPr="00D31094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:rsidR="00D80555" w:rsidRPr="00D31094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0555" w:rsidRPr="00D31094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0555" w:rsidRPr="00D31094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0555" w:rsidRPr="00D31094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  <w:cs/>
              </w:rPr>
            </w:pP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759,922.91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1,306,850.00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759,922.91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1,306,850.00</w:t>
            </w: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2,000.00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2,000.00</w:t>
            </w: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37,500.00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36,000.00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37,500.00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36,000.00</w:t>
            </w: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797,422.91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1,344,850.00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797,422.91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1,344,850.00</w:t>
            </w:r>
          </w:p>
        </w:tc>
      </w:tr>
      <w:tr w:rsidR="003F7C69" w:rsidRPr="00D31094" w:rsidTr="00D62713">
        <w:tc>
          <w:tcPr>
            <w:tcW w:w="3686" w:type="dxa"/>
            <w:shd w:val="clear" w:color="auto" w:fill="auto"/>
            <w:vAlign w:val="center"/>
          </w:tcPr>
          <w:p w:rsidR="003F7C69" w:rsidRPr="00D31094" w:rsidRDefault="003F7C69" w:rsidP="003F7C69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F7C69" w:rsidRPr="00D31094" w:rsidRDefault="003F7C69" w:rsidP="003F7C69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F7C69" w:rsidRPr="00D31094" w:rsidTr="00D62713">
        <w:tc>
          <w:tcPr>
            <w:tcW w:w="3686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3F7C69" w:rsidRPr="00D31094" w:rsidRDefault="00586EA7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439,444.94</w:t>
            </w: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7C69" w:rsidRPr="00D31094" w:rsidRDefault="00586EA7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439,444.94</w:t>
            </w:r>
          </w:p>
        </w:tc>
      </w:tr>
      <w:tr w:rsidR="003F7C69" w:rsidRPr="00D31094" w:rsidTr="00D62713">
        <w:tc>
          <w:tcPr>
            <w:tcW w:w="3686" w:type="dxa"/>
            <w:shd w:val="clear" w:color="auto" w:fill="auto"/>
            <w:vAlign w:val="center"/>
          </w:tcPr>
          <w:p w:rsidR="003F7C69" w:rsidRPr="00D31094" w:rsidRDefault="003F7C69" w:rsidP="003F7C69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C69" w:rsidRPr="00D31094" w:rsidRDefault="00586EA7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439,444.94</w:t>
            </w: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7C69" w:rsidRPr="00D31094" w:rsidRDefault="00586EA7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3F7C69" w:rsidRPr="00D31094" w:rsidRDefault="003F7C69" w:rsidP="003F7C69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439,444.94</w:t>
            </w:r>
          </w:p>
        </w:tc>
      </w:tr>
      <w:tr w:rsidR="003F7C69" w:rsidRPr="00D31094" w:rsidTr="00D62713">
        <w:tc>
          <w:tcPr>
            <w:tcW w:w="3686" w:type="dxa"/>
            <w:shd w:val="clear" w:color="auto" w:fill="auto"/>
            <w:vAlign w:val="center"/>
          </w:tcPr>
          <w:p w:rsidR="003F7C69" w:rsidRPr="00D31094" w:rsidRDefault="003F7C69" w:rsidP="003F7C69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3F7C69" w:rsidRPr="00D31094" w:rsidRDefault="003F7C69" w:rsidP="003F7C69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F7C69" w:rsidRPr="00D31094" w:rsidRDefault="003F7C69" w:rsidP="003F7C69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7C69" w:rsidRPr="00D31094" w:rsidTr="00D62713">
        <w:tc>
          <w:tcPr>
            <w:tcW w:w="3686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1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3F7C69" w:rsidRPr="00D31094" w:rsidRDefault="003F7C69" w:rsidP="003F7C69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7C69" w:rsidRPr="00D31094" w:rsidTr="00D62713">
        <w:tc>
          <w:tcPr>
            <w:tcW w:w="3686" w:type="dxa"/>
            <w:shd w:val="clear" w:color="auto" w:fill="auto"/>
            <w:vAlign w:val="center"/>
          </w:tcPr>
          <w:p w:rsidR="003F7C69" w:rsidRPr="00D31094" w:rsidRDefault="003F7C69" w:rsidP="003F7C6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12" w:type="dxa"/>
            <w:shd w:val="clear" w:color="auto" w:fill="auto"/>
          </w:tcPr>
          <w:p w:rsidR="003F7C69" w:rsidRPr="00D31094" w:rsidRDefault="009F5EC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2,255,859.00</w:t>
            </w: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2,348,397.00</w:t>
            </w: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:rsidR="003F7C69" w:rsidRPr="00D31094" w:rsidRDefault="00586EA7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2,045,859.00</w:t>
            </w:r>
          </w:p>
        </w:tc>
        <w:tc>
          <w:tcPr>
            <w:tcW w:w="240" w:type="dxa"/>
            <w:shd w:val="clear" w:color="auto" w:fill="auto"/>
          </w:tcPr>
          <w:p w:rsidR="003F7C69" w:rsidRPr="00D31094" w:rsidRDefault="003F7C69" w:rsidP="003F7C69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2,138,397.00</w:t>
            </w:r>
          </w:p>
        </w:tc>
      </w:tr>
      <w:tr w:rsidR="003F7C69" w:rsidRPr="00D31094" w:rsidTr="00D62713">
        <w:tc>
          <w:tcPr>
            <w:tcW w:w="3686" w:type="dxa"/>
            <w:shd w:val="clear" w:color="auto" w:fill="auto"/>
            <w:vAlign w:val="center"/>
          </w:tcPr>
          <w:p w:rsidR="003F7C69" w:rsidRPr="00D31094" w:rsidRDefault="003F7C69" w:rsidP="003F7C6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</w:tcPr>
          <w:p w:rsidR="003F7C69" w:rsidRPr="00D31094" w:rsidRDefault="009F5EC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108,673.06</w:t>
            </w: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115,078.00</w:t>
            </w: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F7C69" w:rsidRPr="00D31094" w:rsidRDefault="00586EA7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108,673.06</w:t>
            </w:r>
          </w:p>
        </w:tc>
        <w:tc>
          <w:tcPr>
            <w:tcW w:w="240" w:type="dxa"/>
            <w:shd w:val="clear" w:color="auto" w:fill="auto"/>
          </w:tcPr>
          <w:p w:rsidR="003F7C69" w:rsidRPr="00D31094" w:rsidRDefault="003F7C69" w:rsidP="003F7C69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000000"/>
            </w:tcBorders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115,078.00</w:t>
            </w:r>
          </w:p>
        </w:tc>
      </w:tr>
      <w:tr w:rsidR="003F7C69" w:rsidRPr="00D31094" w:rsidTr="00D62713">
        <w:tc>
          <w:tcPr>
            <w:tcW w:w="3686" w:type="dxa"/>
            <w:shd w:val="clear" w:color="auto" w:fill="auto"/>
            <w:vAlign w:val="center"/>
          </w:tcPr>
          <w:p w:rsidR="003F7C69" w:rsidRPr="00D31094" w:rsidRDefault="003F7C69" w:rsidP="003F7C69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F7C69" w:rsidRPr="00D31094" w:rsidRDefault="009F5EC9" w:rsidP="003F7C69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2,364,532.06</w:t>
            </w: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2,463,475.00</w:t>
            </w:r>
          </w:p>
        </w:tc>
        <w:tc>
          <w:tcPr>
            <w:tcW w:w="222" w:type="dxa"/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F7C69" w:rsidRPr="00D31094" w:rsidRDefault="00586EA7" w:rsidP="003F7C69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2,154,532.06</w:t>
            </w:r>
          </w:p>
        </w:tc>
        <w:tc>
          <w:tcPr>
            <w:tcW w:w="240" w:type="dxa"/>
            <w:shd w:val="clear" w:color="auto" w:fill="auto"/>
          </w:tcPr>
          <w:p w:rsidR="003F7C69" w:rsidRPr="00D31094" w:rsidRDefault="003F7C69" w:rsidP="003F7C69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F7C69" w:rsidRPr="00D31094" w:rsidRDefault="003F7C69" w:rsidP="003F7C6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2,253,475.00</w:t>
            </w:r>
          </w:p>
        </w:tc>
      </w:tr>
    </w:tbl>
    <w:p w:rsidR="00022CD6" w:rsidRPr="00D31094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="00022CD6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="001C22B4" w:rsidRPr="00D31094" w:rsidRDefault="001C22B4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841AB3">
      <w:pPr>
        <w:numPr>
          <w:ilvl w:val="0"/>
          <w:numId w:val="28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753" w:type="dxa"/>
        <w:tblInd w:w="-318" w:type="dxa"/>
        <w:tblLook w:val="04A0" w:firstRow="1" w:lastRow="0" w:firstColumn="1" w:lastColumn="0" w:noHBand="0" w:noVBand="1"/>
      </w:tblPr>
      <w:tblGrid>
        <w:gridCol w:w="3907"/>
        <w:gridCol w:w="1622"/>
        <w:gridCol w:w="222"/>
        <w:gridCol w:w="1521"/>
        <w:gridCol w:w="222"/>
        <w:gridCol w:w="1482"/>
        <w:gridCol w:w="240"/>
        <w:gridCol w:w="1537"/>
      </w:tblGrid>
      <w:tr w:rsidR="00022CD6" w:rsidRPr="00D31094" w:rsidTr="004151A0">
        <w:tc>
          <w:tcPr>
            <w:tcW w:w="3907" w:type="dxa"/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022CD6" w:rsidRPr="00D31094" w:rsidRDefault="00022CD6" w:rsidP="004151A0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2CD6" w:rsidRPr="00D31094" w:rsidTr="004151A0">
        <w:tc>
          <w:tcPr>
            <w:tcW w:w="3907" w:type="dxa"/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46" w:type="dxa"/>
            <w:gridSpan w:val="7"/>
          </w:tcPr>
          <w:p w:rsidR="00022CD6" w:rsidRPr="00D31094" w:rsidRDefault="00022CD6" w:rsidP="004151A0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2B7E55" w:rsidRPr="00D3109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022CD6" w:rsidRPr="00D31094" w:rsidTr="004151A0">
        <w:tc>
          <w:tcPr>
            <w:tcW w:w="3907" w:type="dxa"/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5" w:type="dxa"/>
            <w:gridSpan w:val="3"/>
            <w:tcBorders>
              <w:bottom w:val="single" w:sz="4" w:space="0" w:color="auto"/>
            </w:tcBorders>
          </w:tcPr>
          <w:p w:rsidR="00022CD6" w:rsidRPr="00D31094" w:rsidRDefault="00022CD6" w:rsidP="004151A0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E55" w:rsidRPr="00D31094" w:rsidTr="004151A0">
        <w:tc>
          <w:tcPr>
            <w:tcW w:w="3907" w:type="dxa"/>
            <w:shd w:val="clear" w:color="auto" w:fill="auto"/>
          </w:tcPr>
          <w:p w:rsidR="002B7E55" w:rsidRPr="00D31094" w:rsidRDefault="002B7E55" w:rsidP="002B7E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2561</w:t>
            </w:r>
          </w:p>
        </w:tc>
        <w:tc>
          <w:tcPr>
            <w:tcW w:w="222" w:type="dxa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2561</w:t>
            </w:r>
          </w:p>
        </w:tc>
      </w:tr>
      <w:tr w:rsidR="00022CD6" w:rsidRPr="00D31094" w:rsidTr="004151A0">
        <w:tc>
          <w:tcPr>
            <w:tcW w:w="3907" w:type="dxa"/>
            <w:shd w:val="clear" w:color="auto" w:fill="auto"/>
            <w:vAlign w:val="center"/>
          </w:tcPr>
          <w:p w:rsidR="00022CD6" w:rsidRPr="00D31094" w:rsidRDefault="00022CD6" w:rsidP="004151A0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022CD6" w:rsidRPr="00D31094" w:rsidTr="004151A0">
        <w:tc>
          <w:tcPr>
            <w:tcW w:w="3907" w:type="dxa"/>
            <w:shd w:val="clear" w:color="auto" w:fill="auto"/>
            <w:vAlign w:val="center"/>
          </w:tcPr>
          <w:p w:rsidR="00022CD6" w:rsidRPr="00D31094" w:rsidRDefault="00022CD6" w:rsidP="004151A0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22" w:type="dxa"/>
          </w:tcPr>
          <w:p w:rsidR="00022CD6" w:rsidRPr="00D31094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022CD6" w:rsidRPr="00D31094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:rsidR="00022CD6" w:rsidRPr="00D31094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:rsidR="00022CD6" w:rsidRPr="00D31094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:rsidR="00022CD6" w:rsidRPr="00D31094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86EA7" w:rsidRPr="00D31094" w:rsidTr="00D62713">
        <w:tc>
          <w:tcPr>
            <w:tcW w:w="3907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78,320.80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114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213.39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 เอ็นจิเนียริ่ง จำกัด</w:t>
            </w:r>
          </w:p>
        </w:tc>
        <w:tc>
          <w:tcPr>
            <w:tcW w:w="16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197,616.63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165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820.63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197,616.63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165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820.63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197,616.63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177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820.63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275,937.43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292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034.02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2" w:type="dxa"/>
            <w:tcBorders>
              <w:top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EA7" w:rsidRPr="00D31094" w:rsidTr="00D62713">
        <w:tc>
          <w:tcPr>
            <w:tcW w:w="3907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726,014.72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828</w:t>
            </w:r>
            <w:r w:rsidRPr="00D31094">
              <w:rPr>
                <w:rFonts w:ascii="Angsana New" w:hAnsi="Angsana New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359,013.67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564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335.82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100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677.78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100,677.78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100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677.78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1,085,028.39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1,493,013.60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622" w:type="dxa"/>
            <w:tcBorders>
              <w:top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9,084,003.25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13,915,336.29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1,260,000.00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4,249,919.72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3,861,105.42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4,249,919.72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3,861,105.42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115,380.00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36,000.00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4,249,919.72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3,976,485.42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14,593,922.97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17,812,441.71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3,675.00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1,978,800.00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1,978,800.00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6,500.00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425,882.92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6,500.00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425,882.92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1,985,300.00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425,882.92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1,988,975.00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425,882.92</w:t>
            </w:r>
          </w:p>
        </w:tc>
      </w:tr>
      <w:tr w:rsidR="00586EA7" w:rsidRPr="00D31094" w:rsidTr="004151A0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22" w:type="dxa"/>
            <w:tcBorders>
              <w:top w:val="double" w:sz="4" w:space="0" w:color="auto"/>
            </w:tcBorders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178,670.00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178,670.00</w:t>
            </w:r>
          </w:p>
        </w:tc>
      </w:tr>
      <w:tr w:rsidR="00586EA7" w:rsidRPr="00D31094" w:rsidTr="00D62713">
        <w:tc>
          <w:tcPr>
            <w:tcW w:w="3907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178,670.00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178,670.00</w:t>
            </w:r>
          </w:p>
        </w:tc>
      </w:tr>
    </w:tbl>
    <w:p w:rsidR="00022CD6" w:rsidRPr="00D31094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022CD6">
      <w:pPr>
        <w:spacing w:before="120" w:after="120" w:line="240" w:lineRule="atLeast"/>
        <w:ind w:left="567"/>
        <w:jc w:val="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841AB3">
      <w:pPr>
        <w:numPr>
          <w:ilvl w:val="0"/>
          <w:numId w:val="2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402" w:type="dxa"/>
        <w:tblInd w:w="-34" w:type="dxa"/>
        <w:tblLook w:val="04A0" w:firstRow="1" w:lastRow="0" w:firstColumn="1" w:lastColumn="0" w:noHBand="0" w:noVBand="1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562"/>
      </w:tblGrid>
      <w:tr w:rsidR="00022CD6" w:rsidRPr="00D31094" w:rsidTr="004151A0">
        <w:tc>
          <w:tcPr>
            <w:tcW w:w="3686" w:type="dxa"/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022CD6" w:rsidRPr="00D31094" w:rsidRDefault="00022CD6" w:rsidP="004151A0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2CD6" w:rsidRPr="00D31094" w:rsidTr="004151A0">
        <w:tc>
          <w:tcPr>
            <w:tcW w:w="3686" w:type="dxa"/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16" w:type="dxa"/>
            <w:gridSpan w:val="7"/>
          </w:tcPr>
          <w:p w:rsidR="00022CD6" w:rsidRPr="00D31094" w:rsidRDefault="00022CD6" w:rsidP="004151A0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A14A73" w:rsidRPr="00D3109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022CD6" w:rsidRPr="00D31094" w:rsidTr="004151A0">
        <w:tc>
          <w:tcPr>
            <w:tcW w:w="3686" w:type="dxa"/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:rsidR="00022CD6" w:rsidRPr="00D31094" w:rsidRDefault="00022CD6" w:rsidP="004151A0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22CD6" w:rsidRPr="00D31094" w:rsidRDefault="00022CD6" w:rsidP="004151A0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E55" w:rsidRPr="00D31094" w:rsidTr="004151A0">
        <w:tc>
          <w:tcPr>
            <w:tcW w:w="3686" w:type="dxa"/>
            <w:shd w:val="clear" w:color="auto" w:fill="auto"/>
          </w:tcPr>
          <w:p w:rsidR="002B7E55" w:rsidRPr="00D31094" w:rsidRDefault="002B7E55" w:rsidP="002B7E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2561</w:t>
            </w:r>
          </w:p>
        </w:tc>
        <w:tc>
          <w:tcPr>
            <w:tcW w:w="222" w:type="dxa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2561</w:t>
            </w:r>
          </w:p>
        </w:tc>
      </w:tr>
      <w:tr w:rsidR="00022CD6" w:rsidRPr="00D31094" w:rsidTr="004151A0">
        <w:tc>
          <w:tcPr>
            <w:tcW w:w="3686" w:type="dxa"/>
            <w:shd w:val="clear" w:color="auto" w:fill="auto"/>
            <w:vAlign w:val="center"/>
          </w:tcPr>
          <w:p w:rsidR="00022CD6" w:rsidRPr="00D31094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22CD6" w:rsidRPr="00D31094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022CD6" w:rsidRPr="00D31094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:rsidR="00022CD6" w:rsidRPr="00D31094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:rsidR="00022CD6" w:rsidRPr="00D31094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2CD6" w:rsidRPr="00D31094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2CD6" w:rsidRPr="00D31094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2CD6" w:rsidRPr="00D31094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  <w:cs/>
              </w:rPr>
            </w:pPr>
          </w:p>
        </w:tc>
      </w:tr>
      <w:tr w:rsidR="00022CD6" w:rsidRPr="00D31094" w:rsidTr="00D62713">
        <w:tc>
          <w:tcPr>
            <w:tcW w:w="3686" w:type="dxa"/>
            <w:shd w:val="clear" w:color="auto" w:fill="auto"/>
            <w:vAlign w:val="center"/>
          </w:tcPr>
          <w:p w:rsidR="00022CD6" w:rsidRPr="00D31094" w:rsidRDefault="0020448F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022CD6" w:rsidRPr="00D31094" w:rsidRDefault="00D62713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022CD6" w:rsidRPr="00D31094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shd w:val="clear" w:color="auto" w:fill="auto"/>
          </w:tcPr>
          <w:p w:rsidR="00022CD6" w:rsidRPr="00D31094" w:rsidRDefault="00985EFD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022CD6" w:rsidRPr="00D31094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022CD6" w:rsidRPr="00D31094" w:rsidRDefault="00D62713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22CD6" w:rsidRPr="00D31094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:rsidR="00022CD6" w:rsidRPr="00D31094" w:rsidRDefault="006154DB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934.58</w:t>
            </w: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628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504.56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3,682,850.00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628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504.56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3,682,850.00</w:t>
            </w: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2,000.00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2,000.00</w:t>
            </w: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111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500.00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72,000.00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111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500.00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72,000.00</w:t>
            </w: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2,740,004.56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3,756,850.00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2,740,004.56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3,757,784.58</w:t>
            </w: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86EA7" w:rsidRPr="00D31094" w:rsidTr="00D62713">
        <w:tc>
          <w:tcPr>
            <w:tcW w:w="3686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1,304,005.09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1,304,005.09</w:t>
            </w: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1,304,005.09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1,304,005.09</w:t>
            </w: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EA7" w:rsidRPr="00D31094" w:rsidTr="00D62713">
        <w:tc>
          <w:tcPr>
            <w:tcW w:w="3686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1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1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6,622,883.00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6,134,643.00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5,992,883.00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5,504,643.00</w:t>
            </w: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316,331.06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345,234.00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316,331.06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000000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345,234.00</w:t>
            </w:r>
          </w:p>
        </w:tc>
      </w:tr>
      <w:tr w:rsidR="00586EA7" w:rsidRPr="00D31094" w:rsidTr="00D62713">
        <w:tc>
          <w:tcPr>
            <w:tcW w:w="3686" w:type="dxa"/>
            <w:shd w:val="clear" w:color="auto" w:fill="auto"/>
            <w:vAlign w:val="center"/>
          </w:tcPr>
          <w:p w:rsidR="00586EA7" w:rsidRPr="00D31094" w:rsidRDefault="00586EA7" w:rsidP="00586E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86EA7" w:rsidRPr="00D31094" w:rsidRDefault="00586EA7" w:rsidP="00586EA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6,939,214.06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6,479,877.00</w:t>
            </w:r>
          </w:p>
        </w:tc>
        <w:tc>
          <w:tcPr>
            <w:tcW w:w="222" w:type="dxa"/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86EA7" w:rsidRPr="00D31094" w:rsidRDefault="00586EA7" w:rsidP="00586EA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6,309,214.06</w:t>
            </w:r>
          </w:p>
        </w:tc>
        <w:tc>
          <w:tcPr>
            <w:tcW w:w="240" w:type="dxa"/>
            <w:shd w:val="clear" w:color="auto" w:fill="auto"/>
          </w:tcPr>
          <w:p w:rsidR="00586EA7" w:rsidRPr="00D31094" w:rsidRDefault="00586EA7" w:rsidP="00586EA7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86EA7" w:rsidRPr="00D31094" w:rsidRDefault="00586EA7" w:rsidP="00586E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5,849,877.00</w:t>
            </w:r>
          </w:p>
        </w:tc>
      </w:tr>
    </w:tbl>
    <w:p w:rsidR="00D80555" w:rsidRPr="00D31094" w:rsidRDefault="00D80555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31094">
        <w:rPr>
          <w:rFonts w:ascii="Angsana New" w:hAnsi="Angsana New" w:hint="cs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ค่าตอบแทนผู้บริหารสำคัญนี้เป็นผลประโยชน์ที่จ่ายให้แก่กรรมการและผู้บริหารของกลุ่ม</w:t>
      </w:r>
      <w:r w:rsidRPr="00D31094">
        <w:rPr>
          <w:rFonts w:ascii="Angsana New" w:hAnsi="Angsana New"/>
          <w:sz w:val="30"/>
          <w:szCs w:val="30"/>
          <w:cs/>
        </w:rPr>
        <w:t>บริษัท</w:t>
      </w:r>
      <w:r w:rsidRPr="00D31094">
        <w:rPr>
          <w:rFonts w:ascii="Angsana New" w:hAnsi="Angsana New" w:hint="cs"/>
          <w:sz w:val="30"/>
          <w:szCs w:val="30"/>
          <w:cs/>
        </w:rPr>
        <w:t xml:space="preserve"> ประกอบด้วยค่าตอบแทนผู้บริหารที่เป็นตัวเงิน ได้แก่ เงินเดือน ผลประโยชน์ที่เกี่ยวข้อง ซึ่งรวมถึงภาระผูกพันผลประโยชน์โครงการเกษียณอายุ และค่าตอบแทนกรรมการ ได้แก่ ค่าเบี้ยประชุม บำเหน็จกรรมการ</w:t>
      </w:r>
    </w:p>
    <w:p w:rsidR="00D80555" w:rsidRPr="00D31094" w:rsidRDefault="00D80555" w:rsidP="00D80555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 w:hint="cs"/>
          <w:sz w:val="30"/>
          <w:szCs w:val="30"/>
          <w:cs/>
        </w:rPr>
        <w:t xml:space="preserve">ผลประโยชน์ของกรรมการ หมายถึง ผลประโยชน์ที่จ่ายให้แก่กรรมการบริษัทตาม มาตรา </w:t>
      </w:r>
      <w:r w:rsidRPr="00D31094">
        <w:rPr>
          <w:rFonts w:ascii="Angsana New" w:hAnsi="Angsana New"/>
          <w:sz w:val="30"/>
          <w:szCs w:val="30"/>
        </w:rPr>
        <w:t xml:space="preserve">90 </w:t>
      </w:r>
      <w:r w:rsidRPr="00D31094">
        <w:rPr>
          <w:rFonts w:ascii="Angsana New" w:hAnsi="Angsana New" w:hint="cs"/>
          <w:sz w:val="30"/>
          <w:szCs w:val="30"/>
          <w:cs/>
        </w:rPr>
        <w:t>ของบริษัทมหาชนจำกัด ซึ่งไม่รวมเงินเดือนและผลประโยชน์ที่เกี่ยวข้องอื่นๆ ที่จ่ายให้แก่กรรมการบริหาร</w:t>
      </w:r>
    </w:p>
    <w:p w:rsidR="00022CD6" w:rsidRPr="00D31094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022CD6" w:rsidRPr="00D31094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022CD6" w:rsidRPr="00D31094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022CD6" w:rsidRPr="00D31094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022CD6" w:rsidRPr="00D31094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022CD6" w:rsidRPr="00D31094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022CD6" w:rsidRPr="00D31094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022CD6" w:rsidRPr="00D31094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022CD6" w:rsidRPr="00D31094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022CD6" w:rsidRPr="00D31094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022CD6" w:rsidRPr="00D31094" w:rsidRDefault="00022CD6" w:rsidP="00841AB3">
      <w:pPr>
        <w:numPr>
          <w:ilvl w:val="0"/>
          <w:numId w:val="3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CF002F" w:rsidRPr="00D31094" w:rsidRDefault="00CF002F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D31094">
        <w:rPr>
          <w:rFonts w:ascii="Angsana New" w:hAnsi="Angsana New"/>
          <w:sz w:val="30"/>
          <w:szCs w:val="30"/>
          <w:u w:val="single"/>
          <w:cs/>
        </w:rPr>
        <w:t>ภาระผูกพันที่มีกับบุคคลหรือกิจการที่เกี่ยวข้องกัน</w:t>
      </w:r>
    </w:p>
    <w:p w:rsidR="00CF002F" w:rsidRPr="00D31094" w:rsidRDefault="00CF002F" w:rsidP="00E21DE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31094">
        <w:rPr>
          <w:rFonts w:ascii="Angsana New" w:hAnsi="Angsana New"/>
          <w:sz w:val="30"/>
          <w:szCs w:val="30"/>
        </w:rPr>
        <w:t>3</w:t>
      </w:r>
      <w:r w:rsidR="000036C3"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="002B7E55"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  <w:lang w:val="en-US"/>
        </w:rPr>
        <w:t>256</w:t>
      </w:r>
      <w:r w:rsidR="008B410A" w:rsidRPr="00D31094">
        <w:rPr>
          <w:rFonts w:ascii="Angsana New" w:hAnsi="Angsana New"/>
          <w:sz w:val="30"/>
          <w:szCs w:val="30"/>
          <w:lang w:val="en-US"/>
        </w:rPr>
        <w:t>2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D94757" w:rsidRPr="00D31094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47EDB" w:rsidRPr="00D31094">
        <w:rPr>
          <w:rFonts w:ascii="Angsana New" w:hAnsi="Angsana New"/>
          <w:sz w:val="30"/>
          <w:szCs w:val="30"/>
        </w:rPr>
        <w:t xml:space="preserve">31 </w:t>
      </w:r>
      <w:r w:rsidR="00747EDB" w:rsidRPr="00D310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47EDB" w:rsidRPr="00D31094">
        <w:rPr>
          <w:rFonts w:ascii="Angsana New" w:hAnsi="Angsana New"/>
          <w:sz w:val="30"/>
          <w:szCs w:val="30"/>
          <w:lang w:val="en-US"/>
        </w:rPr>
        <w:t>256</w:t>
      </w:r>
      <w:r w:rsidR="008B410A" w:rsidRPr="00D31094">
        <w:rPr>
          <w:rFonts w:ascii="Angsana New" w:hAnsi="Angsana New"/>
          <w:sz w:val="30"/>
          <w:szCs w:val="30"/>
          <w:lang w:val="en-US"/>
        </w:rPr>
        <w:t>1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D31094">
        <w:rPr>
          <w:rFonts w:ascii="Angsana New" w:hAnsi="Angsana New" w:hint="cs"/>
          <w:sz w:val="30"/>
          <w:szCs w:val="30"/>
          <w:cs/>
        </w:rPr>
        <w:t>ให้</w:t>
      </w:r>
      <w:r w:rsidRPr="00D31094">
        <w:rPr>
          <w:rFonts w:ascii="Angsana New" w:hAnsi="Angsana New"/>
          <w:sz w:val="30"/>
          <w:szCs w:val="30"/>
          <w:cs/>
        </w:rPr>
        <w:t>เช่าอาคารกับกิจการที่เกี่ยวข้องกัน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ทั้งนี้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บริษัทต้อง</w:t>
      </w:r>
      <w:r w:rsidRPr="00D31094">
        <w:rPr>
          <w:rFonts w:ascii="Angsana New" w:hAnsi="Angsana New" w:hint="cs"/>
          <w:sz w:val="30"/>
          <w:szCs w:val="30"/>
          <w:cs/>
        </w:rPr>
        <w:t>ได้รับ</w:t>
      </w:r>
      <w:r w:rsidRPr="00D31094">
        <w:rPr>
          <w:rFonts w:ascii="Angsana New" w:hAnsi="Angsana New"/>
          <w:sz w:val="30"/>
          <w:szCs w:val="30"/>
          <w:cs/>
        </w:rPr>
        <w:t>ค่าเช่าและค่าบริการดังนี้</w:t>
      </w:r>
    </w:p>
    <w:tbl>
      <w:tblPr>
        <w:tblW w:w="10402" w:type="dxa"/>
        <w:tblInd w:w="-34" w:type="dxa"/>
        <w:tblLook w:val="04A0" w:firstRow="1" w:lastRow="0" w:firstColumn="1" w:lastColumn="0" w:noHBand="0" w:noVBand="1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562"/>
      </w:tblGrid>
      <w:tr w:rsidR="008B410A" w:rsidRPr="00D31094" w:rsidTr="008B410A">
        <w:tc>
          <w:tcPr>
            <w:tcW w:w="3686" w:type="dxa"/>
            <w:shd w:val="clear" w:color="auto" w:fill="auto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8B410A" w:rsidRPr="00D31094" w:rsidRDefault="008B410A" w:rsidP="003502E7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410A" w:rsidRPr="00D31094" w:rsidTr="008B410A">
        <w:tc>
          <w:tcPr>
            <w:tcW w:w="3686" w:type="dxa"/>
            <w:shd w:val="clear" w:color="auto" w:fill="auto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:rsidR="008B410A" w:rsidRPr="00D31094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410A" w:rsidRPr="00D31094" w:rsidRDefault="008B410A" w:rsidP="003502E7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E55" w:rsidRPr="00D31094" w:rsidTr="008B410A">
        <w:tc>
          <w:tcPr>
            <w:tcW w:w="3686" w:type="dxa"/>
            <w:shd w:val="clear" w:color="auto" w:fill="auto"/>
          </w:tcPr>
          <w:p w:rsidR="002B7E55" w:rsidRPr="00D31094" w:rsidRDefault="002B7E55" w:rsidP="002B7E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>3</w:t>
            </w:r>
            <w:r w:rsidR="00985EFD" w:rsidRPr="00D31094">
              <w:rPr>
                <w:sz w:val="27"/>
                <w:szCs w:val="27"/>
              </w:rPr>
              <w:t>1</w:t>
            </w:r>
            <w:r w:rsidRPr="00D31094">
              <w:rPr>
                <w:sz w:val="27"/>
                <w:szCs w:val="27"/>
              </w:rPr>
              <w:t xml:space="preserve"> </w:t>
            </w:r>
            <w:r w:rsidR="006154DB" w:rsidRPr="00D31094">
              <w:rPr>
                <w:rFonts w:hint="cs"/>
                <w:sz w:val="27"/>
                <w:szCs w:val="27"/>
                <w:cs/>
              </w:rPr>
              <w:t>ธันวาคม</w:t>
            </w:r>
            <w:r w:rsidRPr="00D31094">
              <w:rPr>
                <w:sz w:val="27"/>
                <w:szCs w:val="27"/>
                <w:cs/>
              </w:rPr>
              <w:t xml:space="preserve"> </w:t>
            </w:r>
            <w:r w:rsidRPr="00D31094">
              <w:rPr>
                <w:sz w:val="27"/>
                <w:szCs w:val="27"/>
              </w:rPr>
              <w:t>2561</w:t>
            </w:r>
          </w:p>
        </w:tc>
        <w:tc>
          <w:tcPr>
            <w:tcW w:w="222" w:type="dxa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>3</w:t>
            </w:r>
            <w:r w:rsidR="00985EFD" w:rsidRPr="00D31094">
              <w:rPr>
                <w:sz w:val="27"/>
                <w:szCs w:val="27"/>
              </w:rPr>
              <w:t>1</w:t>
            </w:r>
            <w:r w:rsidRPr="00D31094">
              <w:rPr>
                <w:sz w:val="27"/>
                <w:szCs w:val="27"/>
              </w:rPr>
              <w:t xml:space="preserve"> </w:t>
            </w:r>
            <w:r w:rsidR="006154DB" w:rsidRPr="00D31094">
              <w:rPr>
                <w:rFonts w:hint="cs"/>
                <w:sz w:val="27"/>
                <w:szCs w:val="27"/>
                <w:cs/>
              </w:rPr>
              <w:t>ธันวาคม</w:t>
            </w:r>
            <w:r w:rsidRPr="00D31094">
              <w:rPr>
                <w:sz w:val="27"/>
                <w:szCs w:val="27"/>
                <w:cs/>
              </w:rPr>
              <w:t xml:space="preserve"> </w:t>
            </w:r>
            <w:r w:rsidRPr="00D31094">
              <w:rPr>
                <w:sz w:val="27"/>
                <w:szCs w:val="27"/>
              </w:rPr>
              <w:t>2561</w:t>
            </w:r>
          </w:p>
        </w:tc>
      </w:tr>
      <w:tr w:rsidR="008B410A" w:rsidRPr="00D31094" w:rsidTr="008B410A">
        <w:tc>
          <w:tcPr>
            <w:tcW w:w="5198" w:type="dxa"/>
            <w:gridSpan w:val="2"/>
            <w:shd w:val="clear" w:color="auto" w:fill="auto"/>
            <w:vAlign w:val="bottom"/>
          </w:tcPr>
          <w:p w:rsidR="008B410A" w:rsidRPr="00D31094" w:rsidRDefault="008B410A" w:rsidP="009F4E32">
            <w:pPr>
              <w:spacing w:line="400" w:lineRule="exact"/>
              <w:ind w:right="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ภาระผูกพันตามสัญญาให้เช่าดำเนินงานที่ยกเลิกไม่ได้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8B410A" w:rsidRPr="00D31094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:rsidR="008B410A" w:rsidRPr="00D31094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:rsidR="008B410A" w:rsidRPr="00D31094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410A" w:rsidRPr="00D31094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410A" w:rsidRPr="00D31094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410A" w:rsidRPr="00D31094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  <w:cs/>
              </w:rPr>
            </w:pPr>
          </w:p>
        </w:tc>
      </w:tr>
      <w:tr w:rsidR="008B410A" w:rsidRPr="00D31094" w:rsidTr="008B410A">
        <w:tc>
          <w:tcPr>
            <w:tcW w:w="3686" w:type="dxa"/>
            <w:shd w:val="clear" w:color="auto" w:fill="auto"/>
            <w:vAlign w:val="center"/>
          </w:tcPr>
          <w:p w:rsidR="008B410A" w:rsidRPr="00D31094" w:rsidRDefault="008B410A" w:rsidP="008B410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1512" w:type="dxa"/>
            <w:vAlign w:val="center"/>
          </w:tcPr>
          <w:p w:rsidR="008B410A" w:rsidRPr="00D31094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  <w:vAlign w:val="center"/>
          </w:tcPr>
          <w:p w:rsidR="008B410A" w:rsidRPr="00D31094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vAlign w:val="center"/>
          </w:tcPr>
          <w:p w:rsidR="008B410A" w:rsidRPr="00D31094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:rsidR="008B410A" w:rsidRPr="00D31094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8B410A" w:rsidRPr="00D31094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8B410A" w:rsidRPr="00D31094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8B410A" w:rsidRPr="00D31094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256204" w:rsidRPr="00D31094" w:rsidTr="00D62713">
        <w:tc>
          <w:tcPr>
            <w:tcW w:w="3686" w:type="dxa"/>
            <w:shd w:val="clear" w:color="auto" w:fill="auto"/>
            <w:vAlign w:val="center"/>
          </w:tcPr>
          <w:p w:rsidR="00256204" w:rsidRPr="00D31094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คัมเวล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56204" w:rsidRPr="00D31094" w:rsidRDefault="009F5EC9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256204" w:rsidRPr="00D3109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6204" w:rsidRPr="00D31094" w:rsidRDefault="00ED2987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256204" w:rsidRPr="00D3109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6204" w:rsidRPr="00D31094" w:rsidRDefault="009F5EC9" w:rsidP="002562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864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40" w:type="dxa"/>
            <w:shd w:val="clear" w:color="auto" w:fill="auto"/>
          </w:tcPr>
          <w:p w:rsidR="00256204" w:rsidRPr="00D3109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256204" w:rsidRPr="00D31094" w:rsidRDefault="00ED2987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1,104,000.00</w:t>
            </w:r>
          </w:p>
        </w:tc>
      </w:tr>
      <w:tr w:rsidR="00256204" w:rsidRPr="00D31094" w:rsidTr="00D62713">
        <w:tc>
          <w:tcPr>
            <w:tcW w:w="3686" w:type="dxa"/>
            <w:shd w:val="clear" w:color="auto" w:fill="auto"/>
            <w:vAlign w:val="center"/>
          </w:tcPr>
          <w:p w:rsidR="00256204" w:rsidRPr="00D31094" w:rsidRDefault="00256204" w:rsidP="00256204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มากกว่า</w:t>
            </w:r>
            <w:r w:rsidRPr="00D3109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หนึ่งปีแต่ไม่เกินห้าปี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56204" w:rsidRPr="00D31094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256204" w:rsidRPr="00D3109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6204" w:rsidRPr="00D31094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:rsidR="00256204" w:rsidRPr="00D3109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6204" w:rsidRPr="00D31094" w:rsidRDefault="00256204" w:rsidP="002562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256204" w:rsidRPr="00D3109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256204" w:rsidRPr="00D31094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256204" w:rsidRPr="00D31094" w:rsidTr="00D62713">
        <w:tc>
          <w:tcPr>
            <w:tcW w:w="3686" w:type="dxa"/>
            <w:shd w:val="clear" w:color="auto" w:fill="auto"/>
            <w:vAlign w:val="center"/>
          </w:tcPr>
          <w:p w:rsidR="00256204" w:rsidRPr="00D31094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6204" w:rsidRPr="00D31094" w:rsidRDefault="009F5EC9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256204" w:rsidRPr="00D3109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6204" w:rsidRPr="00D31094" w:rsidRDefault="00ED2987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256204" w:rsidRPr="00D3109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6204" w:rsidRPr="00D31094" w:rsidRDefault="009F5EC9" w:rsidP="002562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080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40" w:type="dxa"/>
            <w:shd w:val="clear" w:color="auto" w:fill="auto"/>
          </w:tcPr>
          <w:p w:rsidR="00256204" w:rsidRPr="00D3109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6204" w:rsidRPr="00D31094" w:rsidRDefault="00ED2987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276,000.00</w:t>
            </w:r>
          </w:p>
        </w:tc>
      </w:tr>
      <w:tr w:rsidR="00256204" w:rsidRPr="00D31094" w:rsidTr="00D62713">
        <w:tc>
          <w:tcPr>
            <w:tcW w:w="3686" w:type="dxa"/>
            <w:shd w:val="clear" w:color="auto" w:fill="auto"/>
            <w:vAlign w:val="center"/>
          </w:tcPr>
          <w:p w:rsidR="00256204" w:rsidRPr="00D31094" w:rsidRDefault="00256204" w:rsidP="00256204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56204" w:rsidRPr="00D31094" w:rsidRDefault="009F5EC9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256204" w:rsidRPr="00D3109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56204" w:rsidRPr="00D31094" w:rsidRDefault="00ED2987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256204" w:rsidRPr="00D3109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56204" w:rsidRPr="00D31094" w:rsidRDefault="009F5EC9" w:rsidP="0025620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944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40" w:type="dxa"/>
            <w:shd w:val="clear" w:color="auto" w:fill="auto"/>
          </w:tcPr>
          <w:p w:rsidR="00256204" w:rsidRPr="00D3109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56204" w:rsidRPr="00D31094" w:rsidRDefault="00ED2987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1,380,000.00</w:t>
            </w:r>
          </w:p>
        </w:tc>
      </w:tr>
    </w:tbl>
    <w:p w:rsidR="00700B57" w:rsidRPr="00D31094" w:rsidRDefault="00700B57" w:rsidP="002442CB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FF4ACB" w:rsidRPr="00D31094" w:rsidRDefault="00EE17C5" w:rsidP="002442CB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D3190" w:rsidRPr="00D31094">
        <w:rPr>
          <w:rFonts w:ascii="Angsana New" w:hAnsi="Angsana New"/>
          <w:sz w:val="30"/>
          <w:szCs w:val="30"/>
        </w:rPr>
        <w:t>3</w:t>
      </w:r>
      <w:r w:rsidR="00CB125F" w:rsidRPr="00D31094">
        <w:rPr>
          <w:rFonts w:ascii="Angsana New" w:hAnsi="Angsana New"/>
          <w:sz w:val="30"/>
          <w:szCs w:val="30"/>
        </w:rPr>
        <w:t>0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2B7E55"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3D3190" w:rsidRPr="00D31094">
        <w:rPr>
          <w:rFonts w:ascii="Angsana New" w:hAnsi="Angsana New"/>
          <w:sz w:val="30"/>
          <w:szCs w:val="30"/>
        </w:rPr>
        <w:t>256</w:t>
      </w:r>
      <w:r w:rsidR="008B410A" w:rsidRPr="00D31094">
        <w:rPr>
          <w:rFonts w:ascii="Angsana New" w:hAnsi="Angsana New"/>
          <w:sz w:val="30"/>
          <w:szCs w:val="30"/>
        </w:rPr>
        <w:t>2</w:t>
      </w:r>
      <w:r w:rsidRPr="00D31094">
        <w:rPr>
          <w:rFonts w:ascii="Angsana New" w:hAnsi="Angsana New"/>
          <w:sz w:val="30"/>
          <w:szCs w:val="30"/>
          <w:cs/>
        </w:rPr>
        <w:t xml:space="preserve"> และ</w:t>
      </w:r>
      <w:r w:rsidR="00D94757" w:rsidRPr="00D31094">
        <w:rPr>
          <w:rFonts w:ascii="Angsana New" w:hAnsi="Angsana New" w:hint="cs"/>
          <w:sz w:val="30"/>
          <w:szCs w:val="30"/>
          <w:cs/>
        </w:rPr>
        <w:t>วันที่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3D3190" w:rsidRPr="00D31094">
        <w:rPr>
          <w:rFonts w:ascii="Angsana New" w:hAnsi="Angsana New"/>
          <w:sz w:val="30"/>
          <w:szCs w:val="30"/>
        </w:rPr>
        <w:t>31</w:t>
      </w:r>
      <w:r w:rsidRPr="00D3109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D3190" w:rsidRPr="00D31094">
        <w:rPr>
          <w:rFonts w:ascii="Angsana New" w:hAnsi="Angsana New"/>
          <w:sz w:val="30"/>
          <w:szCs w:val="30"/>
        </w:rPr>
        <w:t>256</w:t>
      </w:r>
      <w:r w:rsidR="008B410A" w:rsidRPr="00D31094">
        <w:rPr>
          <w:rFonts w:ascii="Angsana New" w:hAnsi="Angsana New"/>
          <w:sz w:val="30"/>
          <w:szCs w:val="30"/>
        </w:rPr>
        <w:t>1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FF4ACB" w:rsidRPr="00D31094">
        <w:rPr>
          <w:rFonts w:ascii="Angsana New" w:hAnsi="Angsana New"/>
          <w:sz w:val="30"/>
          <w:szCs w:val="30"/>
          <w:cs/>
        </w:rPr>
        <w:t>บริษัทได้ทำสัญญาเช่าอาคารกับกิจการที่เกี่ยวข้องกัน</w:t>
      </w:r>
      <w:r w:rsidR="00C275D7" w:rsidRPr="00D31094">
        <w:rPr>
          <w:rFonts w:ascii="Angsana New" w:hAnsi="Angsana New"/>
          <w:sz w:val="30"/>
          <w:szCs w:val="30"/>
        </w:rPr>
        <w:t xml:space="preserve"> </w:t>
      </w:r>
      <w:r w:rsidR="00FF4ACB" w:rsidRPr="00D31094">
        <w:rPr>
          <w:rFonts w:ascii="Angsana New" w:hAnsi="Angsana New"/>
          <w:sz w:val="30"/>
          <w:szCs w:val="30"/>
          <w:cs/>
        </w:rPr>
        <w:t>ทั้งนี้</w:t>
      </w:r>
      <w:r w:rsidR="00FF4ACB" w:rsidRPr="00D31094">
        <w:rPr>
          <w:rFonts w:ascii="Angsana New" w:hAnsi="Angsana New"/>
          <w:sz w:val="30"/>
          <w:szCs w:val="30"/>
        </w:rPr>
        <w:t xml:space="preserve"> </w:t>
      </w:r>
      <w:r w:rsidR="00FF4ACB" w:rsidRPr="00D31094">
        <w:rPr>
          <w:rFonts w:ascii="Angsana New" w:hAnsi="Angsana New"/>
          <w:sz w:val="30"/>
          <w:szCs w:val="30"/>
          <w:cs/>
        </w:rPr>
        <w:t>บริษัทต้องจ่ายค่าเช่าและค่าบริการดังนี้</w:t>
      </w:r>
    </w:p>
    <w:tbl>
      <w:tblPr>
        <w:tblW w:w="10402" w:type="dxa"/>
        <w:tblInd w:w="-34" w:type="dxa"/>
        <w:tblLook w:val="04A0" w:firstRow="1" w:lastRow="0" w:firstColumn="1" w:lastColumn="0" w:noHBand="0" w:noVBand="1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562"/>
      </w:tblGrid>
      <w:tr w:rsidR="008B410A" w:rsidRPr="00D31094" w:rsidTr="008B410A">
        <w:tc>
          <w:tcPr>
            <w:tcW w:w="3686" w:type="dxa"/>
            <w:shd w:val="clear" w:color="auto" w:fill="auto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8B410A" w:rsidRPr="00D31094" w:rsidRDefault="008B410A" w:rsidP="003502E7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sz w:val="30"/>
                <w:szCs w:val="30"/>
              </w:rPr>
              <w:t>(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10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31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410A" w:rsidRPr="00D31094" w:rsidTr="008B410A">
        <w:tc>
          <w:tcPr>
            <w:tcW w:w="3686" w:type="dxa"/>
            <w:shd w:val="clear" w:color="auto" w:fill="auto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:rsidR="008B410A" w:rsidRPr="00D31094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410A" w:rsidRPr="00D31094" w:rsidRDefault="008B410A" w:rsidP="003502E7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E55" w:rsidRPr="00D31094" w:rsidTr="008B410A">
        <w:tc>
          <w:tcPr>
            <w:tcW w:w="3686" w:type="dxa"/>
            <w:shd w:val="clear" w:color="auto" w:fill="auto"/>
          </w:tcPr>
          <w:p w:rsidR="002B7E55" w:rsidRPr="00D31094" w:rsidRDefault="002B7E55" w:rsidP="002B7E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31 </w:t>
            </w:r>
            <w:r w:rsidRPr="00D31094">
              <w:rPr>
                <w:sz w:val="27"/>
                <w:szCs w:val="27"/>
                <w:cs/>
              </w:rPr>
              <w:t xml:space="preserve">ธันวาคม </w:t>
            </w:r>
            <w:r w:rsidRPr="00D31094">
              <w:rPr>
                <w:sz w:val="27"/>
                <w:szCs w:val="27"/>
              </w:rPr>
              <w:t>2561</w:t>
            </w:r>
          </w:p>
        </w:tc>
        <w:tc>
          <w:tcPr>
            <w:tcW w:w="222" w:type="dxa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</w:rPr>
              <w:t xml:space="preserve">30 </w:t>
            </w:r>
            <w:r w:rsidRPr="00D31094">
              <w:rPr>
                <w:sz w:val="27"/>
                <w:szCs w:val="27"/>
                <w:cs/>
              </w:rPr>
              <w:t xml:space="preserve">กันยายน </w:t>
            </w:r>
            <w:r w:rsidRPr="00D31094">
              <w:rPr>
                <w:sz w:val="27"/>
                <w:szCs w:val="27"/>
              </w:rPr>
              <w:t>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E55" w:rsidRPr="00D31094" w:rsidRDefault="002B7E55" w:rsidP="002B7E5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D31094">
              <w:rPr>
                <w:sz w:val="27"/>
                <w:szCs w:val="27"/>
                <w:cs/>
              </w:rPr>
              <w:t>31 ธันวาคม 2561</w:t>
            </w:r>
          </w:p>
        </w:tc>
      </w:tr>
      <w:tr w:rsidR="008B410A" w:rsidRPr="00D31094" w:rsidTr="003502E7">
        <w:tc>
          <w:tcPr>
            <w:tcW w:w="5198" w:type="dxa"/>
            <w:gridSpan w:val="2"/>
            <w:shd w:val="clear" w:color="auto" w:fill="auto"/>
            <w:vAlign w:val="center"/>
          </w:tcPr>
          <w:p w:rsidR="008B410A" w:rsidRPr="00D31094" w:rsidRDefault="008B410A" w:rsidP="008B410A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22" w:type="dxa"/>
            <w:vAlign w:val="center"/>
          </w:tcPr>
          <w:p w:rsidR="008B410A" w:rsidRPr="00D31094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vAlign w:val="center"/>
          </w:tcPr>
          <w:p w:rsidR="008B410A" w:rsidRPr="00D31094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:rsidR="008B410A" w:rsidRPr="00D31094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8B410A" w:rsidRPr="00D31094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8B410A" w:rsidRPr="00D31094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8B410A" w:rsidRPr="00D31094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8B410A" w:rsidRPr="00D31094" w:rsidTr="008B410A">
        <w:tc>
          <w:tcPr>
            <w:tcW w:w="3686" w:type="dxa"/>
            <w:shd w:val="clear" w:color="auto" w:fill="auto"/>
            <w:vAlign w:val="center"/>
          </w:tcPr>
          <w:p w:rsidR="008B410A" w:rsidRPr="00D31094" w:rsidRDefault="008B410A" w:rsidP="003502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1512" w:type="dxa"/>
            <w:vAlign w:val="center"/>
          </w:tcPr>
          <w:p w:rsidR="008B410A" w:rsidRPr="00D31094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  <w:vAlign w:val="center"/>
          </w:tcPr>
          <w:p w:rsidR="008B410A" w:rsidRPr="00D31094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vAlign w:val="center"/>
          </w:tcPr>
          <w:p w:rsidR="008B410A" w:rsidRPr="00D31094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:rsidR="008B410A" w:rsidRPr="00D31094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8B410A" w:rsidRPr="00D31094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8B410A" w:rsidRPr="00D31094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8B410A" w:rsidRPr="00D31094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256204" w:rsidRPr="00D31094" w:rsidTr="00D62713">
        <w:tc>
          <w:tcPr>
            <w:tcW w:w="3686" w:type="dxa"/>
            <w:shd w:val="clear" w:color="auto" w:fill="auto"/>
            <w:vAlign w:val="center"/>
          </w:tcPr>
          <w:p w:rsidR="00256204" w:rsidRPr="00D31094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56204" w:rsidRPr="00D31094" w:rsidRDefault="00534D92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256204" w:rsidRPr="00D31094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6204" w:rsidRPr="00D31094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256204" w:rsidRPr="00D3109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ind w:right="-57"/>
              <w:jc w:val="center"/>
              <w:rPr>
                <w:rFonts w:eastAsia="Times New Roman"/>
                <w:color w:val="000000"/>
                <w:sz w:val="30"/>
                <w:szCs w:val="30"/>
                <w:lang w:val="en-GB" w:eastAsia="en-US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6204" w:rsidRPr="00D31094" w:rsidRDefault="009F5EC9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2,160,000.00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256204" w:rsidRPr="00D31094" w:rsidRDefault="00256204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256204" w:rsidRPr="00D31094" w:rsidRDefault="00256204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534D92" w:rsidRPr="00D31094" w:rsidTr="00D62713">
        <w:tc>
          <w:tcPr>
            <w:tcW w:w="3686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2,580,000.00</w:t>
            </w:r>
          </w:p>
        </w:tc>
        <w:tc>
          <w:tcPr>
            <w:tcW w:w="222" w:type="dxa"/>
            <w:shd w:val="clear" w:color="auto" w:fill="auto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4,752,000.00</w:t>
            </w:r>
          </w:p>
        </w:tc>
        <w:tc>
          <w:tcPr>
            <w:tcW w:w="222" w:type="dxa"/>
            <w:shd w:val="clear" w:color="auto" w:fill="auto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2,580,000.00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534D92" w:rsidRPr="00D31094" w:rsidRDefault="00534D92" w:rsidP="00534D92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4,752,000.00</w:t>
            </w:r>
          </w:p>
        </w:tc>
      </w:tr>
      <w:tr w:rsidR="00534D92" w:rsidRPr="00D31094" w:rsidTr="00D62713">
        <w:tc>
          <w:tcPr>
            <w:tcW w:w="3686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150,000.00</w:t>
            </w:r>
          </w:p>
        </w:tc>
        <w:tc>
          <w:tcPr>
            <w:tcW w:w="222" w:type="dxa"/>
            <w:shd w:val="clear" w:color="auto" w:fill="auto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144,000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  <w:tc>
          <w:tcPr>
            <w:tcW w:w="222" w:type="dxa"/>
            <w:shd w:val="clear" w:color="auto" w:fill="auto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150,000.00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534D92" w:rsidRPr="00D31094" w:rsidRDefault="00534D92" w:rsidP="00534D92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144,000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</w:tr>
      <w:tr w:rsidR="008B410A" w:rsidRPr="00D31094" w:rsidTr="00D62713">
        <w:tc>
          <w:tcPr>
            <w:tcW w:w="3686" w:type="dxa"/>
            <w:shd w:val="clear" w:color="auto" w:fill="auto"/>
            <w:vAlign w:val="center"/>
          </w:tcPr>
          <w:p w:rsidR="008B410A" w:rsidRPr="00D31094" w:rsidRDefault="008B410A" w:rsidP="008B410A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มากกว่า</w:t>
            </w:r>
            <w:r w:rsidRPr="00D3109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หนึ่งปีแต่ไม่เกินห้าปี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8B410A" w:rsidRPr="00D31094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8B410A" w:rsidRPr="00D31094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8B410A" w:rsidRPr="00D31094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8B410A" w:rsidRPr="00D31094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8B410A" w:rsidRPr="00D31094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8B410A" w:rsidRPr="00D31094" w:rsidRDefault="008B410A" w:rsidP="008B410A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8B410A" w:rsidRPr="00D31094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C22B4" w:rsidRPr="00D31094" w:rsidTr="00D62713">
        <w:tc>
          <w:tcPr>
            <w:tcW w:w="3686" w:type="dxa"/>
            <w:shd w:val="clear" w:color="auto" w:fill="auto"/>
            <w:vAlign w:val="center"/>
          </w:tcPr>
          <w:p w:rsidR="001C22B4" w:rsidRPr="00D31094" w:rsidRDefault="001C22B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1C22B4" w:rsidRPr="00D31094" w:rsidRDefault="001C22B4" w:rsidP="001A7350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1C22B4" w:rsidRPr="00D31094" w:rsidRDefault="001C22B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1C22B4" w:rsidRPr="00D31094" w:rsidRDefault="001C22B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1C22B4" w:rsidRPr="00D31094" w:rsidRDefault="001C22B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1C22B4" w:rsidRPr="00D31094" w:rsidRDefault="001C22B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7,380,000.00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1C22B4" w:rsidRPr="00D31094" w:rsidRDefault="001C22B4" w:rsidP="008B410A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C22B4" w:rsidRPr="00D31094" w:rsidRDefault="001C22B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34D92" w:rsidRPr="00D31094" w:rsidTr="00D62713">
        <w:tc>
          <w:tcPr>
            <w:tcW w:w="3686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3,225,000.00</w:t>
            </w:r>
          </w:p>
        </w:tc>
        <w:tc>
          <w:tcPr>
            <w:tcW w:w="222" w:type="dxa"/>
            <w:shd w:val="clear" w:color="auto" w:fill="auto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4,752,000.00</w:t>
            </w:r>
          </w:p>
        </w:tc>
        <w:tc>
          <w:tcPr>
            <w:tcW w:w="222" w:type="dxa"/>
            <w:shd w:val="clear" w:color="auto" w:fill="auto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3,225,000.00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534D92" w:rsidRPr="00D31094" w:rsidRDefault="00534D92" w:rsidP="00534D92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4,752,000.00</w:t>
            </w:r>
          </w:p>
        </w:tc>
      </w:tr>
      <w:tr w:rsidR="00534D92" w:rsidRPr="00D31094" w:rsidTr="00D62713">
        <w:tc>
          <w:tcPr>
            <w:tcW w:w="3686" w:type="dxa"/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187,500.00</w:t>
            </w:r>
          </w:p>
        </w:tc>
        <w:tc>
          <w:tcPr>
            <w:tcW w:w="222" w:type="dxa"/>
            <w:shd w:val="clear" w:color="auto" w:fill="auto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372,000.00</w:t>
            </w:r>
          </w:p>
        </w:tc>
        <w:tc>
          <w:tcPr>
            <w:tcW w:w="222" w:type="dxa"/>
            <w:shd w:val="clear" w:color="auto" w:fill="auto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187,500.00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534D92" w:rsidRPr="00D31094" w:rsidRDefault="00534D92" w:rsidP="00534D92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4D92" w:rsidRPr="00D31094" w:rsidRDefault="00534D92" w:rsidP="00534D9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>372,000.00</w:t>
            </w:r>
          </w:p>
        </w:tc>
      </w:tr>
      <w:tr w:rsidR="008B410A" w:rsidRPr="00D31094" w:rsidTr="00D62713">
        <w:tc>
          <w:tcPr>
            <w:tcW w:w="3686" w:type="dxa"/>
            <w:shd w:val="clear" w:color="auto" w:fill="auto"/>
            <w:vAlign w:val="center"/>
          </w:tcPr>
          <w:p w:rsidR="008B410A" w:rsidRPr="00D31094" w:rsidRDefault="008B410A" w:rsidP="008B410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B410A" w:rsidRPr="00D31094" w:rsidRDefault="00534D92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6,142,500.00</w:t>
            </w:r>
          </w:p>
        </w:tc>
        <w:tc>
          <w:tcPr>
            <w:tcW w:w="222" w:type="dxa"/>
            <w:shd w:val="clear" w:color="auto" w:fill="auto"/>
          </w:tcPr>
          <w:p w:rsidR="008B410A" w:rsidRPr="00D31094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B410A" w:rsidRPr="00D31094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10,020,000.00</w:t>
            </w:r>
          </w:p>
        </w:tc>
        <w:tc>
          <w:tcPr>
            <w:tcW w:w="222" w:type="dxa"/>
            <w:shd w:val="clear" w:color="auto" w:fill="auto"/>
          </w:tcPr>
          <w:p w:rsidR="008B410A" w:rsidRPr="00D31094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B410A" w:rsidRPr="00D31094" w:rsidRDefault="00534D92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15,682,500.00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8B410A" w:rsidRPr="00D31094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B410A" w:rsidRPr="00D31094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0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10,020,000.00</w:t>
            </w:r>
          </w:p>
        </w:tc>
      </w:tr>
    </w:tbl>
    <w:p w:rsidR="00FF4ACB" w:rsidRPr="00D31094" w:rsidRDefault="00FF4ACB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022CD6" w:rsidRPr="00D31094" w:rsidRDefault="00022CD6" w:rsidP="00022CD6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8B410A" w:rsidRPr="00D31094" w:rsidRDefault="008B410A" w:rsidP="00841AB3">
      <w:pPr>
        <w:numPr>
          <w:ilvl w:val="0"/>
          <w:numId w:val="3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:rsidR="008B410A" w:rsidRPr="00D31094" w:rsidRDefault="0087699B" w:rsidP="00841AB3">
      <w:pPr>
        <w:numPr>
          <w:ilvl w:val="0"/>
          <w:numId w:val="7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bookmarkStart w:id="5" w:name="_Hlk8492122"/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B80FFF" w:rsidRPr="00D31094">
        <w:rPr>
          <w:rFonts w:ascii="Angsana New" w:hAnsi="Angsana New"/>
          <w:sz w:val="30"/>
          <w:szCs w:val="30"/>
        </w:rPr>
        <w:t xml:space="preserve">31 </w:t>
      </w:r>
      <w:r w:rsidR="00B80FFF" w:rsidRPr="00D31094">
        <w:rPr>
          <w:rFonts w:ascii="Angsana New" w:hAnsi="Angsana New" w:hint="cs"/>
          <w:sz w:val="30"/>
          <w:szCs w:val="30"/>
          <w:cs/>
        </w:rPr>
        <w:t>ธันวาคม</w:t>
      </w:r>
      <w:r w:rsidR="008B410A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8B410A" w:rsidRPr="00D31094">
        <w:rPr>
          <w:rFonts w:ascii="Angsana New" w:hAnsi="Angsana New"/>
          <w:sz w:val="30"/>
          <w:szCs w:val="30"/>
          <w:lang w:val="en-US"/>
        </w:rPr>
        <w:t>256</w:t>
      </w:r>
      <w:r w:rsidR="00B80FFF" w:rsidRPr="00D31094">
        <w:rPr>
          <w:rFonts w:ascii="Angsana New" w:hAnsi="Angsana New"/>
          <w:sz w:val="30"/>
          <w:szCs w:val="30"/>
          <w:lang w:val="en-US"/>
        </w:rPr>
        <w:t>1</w:t>
      </w:r>
      <w:r w:rsidR="008B410A" w:rsidRPr="00D31094">
        <w:rPr>
          <w:rFonts w:ascii="Angsana New" w:hAnsi="Angsana New"/>
          <w:sz w:val="30"/>
          <w:szCs w:val="30"/>
          <w:cs/>
        </w:rPr>
        <w:t xml:space="preserve"> </w:t>
      </w:r>
      <w:bookmarkEnd w:id="5"/>
      <w:r w:rsidR="008B410A" w:rsidRPr="00D31094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ออกหนังสือค้ำประกันจากการซื้อสินค้าต่างประเทศ จำนวน</w:t>
      </w:r>
      <w:r w:rsidR="008B410A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8B410A" w:rsidRPr="00D31094">
        <w:rPr>
          <w:rFonts w:ascii="Angsana New" w:hAnsi="Angsana New"/>
          <w:sz w:val="30"/>
          <w:szCs w:val="30"/>
          <w:lang w:val="en-US"/>
        </w:rPr>
        <w:t xml:space="preserve">1,186.50 USD </w:t>
      </w:r>
    </w:p>
    <w:p w:rsidR="008B410A" w:rsidRPr="00D31094" w:rsidRDefault="008B410A" w:rsidP="00841AB3">
      <w:pPr>
        <w:numPr>
          <w:ilvl w:val="0"/>
          <w:numId w:val="7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31094">
        <w:rPr>
          <w:rFonts w:ascii="Angsana New" w:hAnsi="Angsana New"/>
          <w:sz w:val="30"/>
          <w:szCs w:val="30"/>
        </w:rPr>
        <w:t>31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CE07B9" w:rsidRPr="00D31094">
        <w:rPr>
          <w:rFonts w:ascii="Angsana New" w:hAnsi="Angsana New" w:hint="cs"/>
          <w:sz w:val="30"/>
          <w:szCs w:val="30"/>
          <w:cs/>
        </w:rPr>
        <w:t>ธันวาคม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>256</w:t>
      </w:r>
      <w:r w:rsidR="00CE07B9" w:rsidRPr="00D31094">
        <w:rPr>
          <w:rFonts w:ascii="Angsana New" w:hAnsi="Angsana New"/>
          <w:sz w:val="30"/>
          <w:szCs w:val="30"/>
          <w:lang w:val="en-US"/>
        </w:rPr>
        <w:t>1</w:t>
      </w:r>
      <w:r w:rsidRPr="00D31094">
        <w:rPr>
          <w:rFonts w:ascii="Angsana New" w:hAnsi="Angsana New"/>
          <w:sz w:val="30"/>
          <w:szCs w:val="30"/>
          <w:cs/>
        </w:rPr>
        <w:t xml:space="preserve"> บริษัทฯ มีภาระผูกพันจากการให้ธนาคารพาณิชย์ในประเทศแห่งหนึ่ง ออกหนังสือค้ำหนี้ เป็นจำนวน </w:t>
      </w:r>
      <w:bookmarkStart w:id="6" w:name="_Hlk8492141"/>
      <w:r w:rsidRPr="00D31094">
        <w:rPr>
          <w:rFonts w:ascii="Angsana New" w:hAnsi="Angsana New"/>
          <w:sz w:val="30"/>
          <w:szCs w:val="30"/>
          <w:lang w:val="en-US"/>
        </w:rPr>
        <w:t>84,218.10</w:t>
      </w:r>
      <w:r w:rsidRPr="00D31094">
        <w:rPr>
          <w:rFonts w:ascii="Angsana New" w:hAnsi="Angsana New"/>
          <w:sz w:val="30"/>
          <w:szCs w:val="30"/>
        </w:rPr>
        <w:t xml:space="preserve"> USD </w:t>
      </w:r>
      <w:bookmarkEnd w:id="6"/>
    </w:p>
    <w:p w:rsidR="008B410A" w:rsidRPr="00D31094" w:rsidRDefault="008B410A" w:rsidP="00841AB3">
      <w:pPr>
        <w:numPr>
          <w:ilvl w:val="0"/>
          <w:numId w:val="7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31094">
        <w:rPr>
          <w:rFonts w:ascii="Angsana New" w:hAnsi="Angsana New"/>
          <w:sz w:val="30"/>
          <w:szCs w:val="30"/>
        </w:rPr>
        <w:t>3</w:t>
      </w:r>
      <w:r w:rsidR="000036C3"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="001E288D"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>256</w:t>
      </w:r>
      <w:r w:rsidR="00CE07B9" w:rsidRPr="00D31094">
        <w:rPr>
          <w:rFonts w:ascii="Angsana New" w:hAnsi="Angsana New"/>
          <w:sz w:val="30"/>
          <w:szCs w:val="30"/>
        </w:rPr>
        <w:t>2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07B9" w:rsidRPr="00D3109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E07B9" w:rsidRPr="00D31094">
        <w:rPr>
          <w:rFonts w:ascii="Angsana New" w:hAnsi="Angsana New"/>
          <w:sz w:val="30"/>
          <w:szCs w:val="30"/>
          <w:lang w:val="en-US"/>
        </w:rPr>
        <w:t xml:space="preserve">31 </w:t>
      </w:r>
      <w:r w:rsidR="00CE07B9"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CE07B9" w:rsidRPr="00D31094">
        <w:rPr>
          <w:rFonts w:ascii="Angsana New" w:hAnsi="Angsana New"/>
          <w:sz w:val="30"/>
          <w:szCs w:val="30"/>
          <w:lang w:val="en-US"/>
        </w:rPr>
        <w:t>2561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31094">
        <w:rPr>
          <w:rFonts w:ascii="Angsana New" w:hAnsi="Angsana New"/>
          <w:sz w:val="30"/>
          <w:szCs w:val="30"/>
          <w:cs/>
        </w:rPr>
        <w:t xml:space="preserve">มีวงเงินเบิกเกินบัญชี วงเงินกู้ระยะสั้น วงเงินแอลซี ทีอาร์ และวงเงิน </w:t>
      </w:r>
      <w:r w:rsidRPr="00D31094">
        <w:rPr>
          <w:rFonts w:ascii="Angsana New" w:hAnsi="Angsana New"/>
          <w:sz w:val="30"/>
          <w:szCs w:val="30"/>
        </w:rPr>
        <w:t xml:space="preserve">Forward </w:t>
      </w:r>
      <w:r w:rsidRPr="00D31094">
        <w:rPr>
          <w:rFonts w:ascii="Angsana New" w:hAnsi="Angsana New"/>
          <w:sz w:val="30"/>
          <w:szCs w:val="30"/>
          <w:cs/>
        </w:rPr>
        <w:t>รวม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 xml:space="preserve">จำนวน </w:t>
      </w:r>
      <w:r w:rsidRPr="00D31094">
        <w:rPr>
          <w:rFonts w:ascii="Angsana New" w:hAnsi="Angsana New"/>
          <w:sz w:val="30"/>
          <w:szCs w:val="30"/>
        </w:rPr>
        <w:t>128</w:t>
      </w:r>
      <w:r w:rsidRPr="00D31094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31094">
        <w:rPr>
          <w:rFonts w:ascii="Angsana New" w:hAnsi="Angsana New" w:hint="cs"/>
          <w:sz w:val="30"/>
          <w:szCs w:val="30"/>
          <w:cs/>
        </w:rPr>
        <w:t xml:space="preserve">(เฉพาะบริษัทฯ </w:t>
      </w:r>
      <w:r w:rsidRPr="00D31094">
        <w:rPr>
          <w:rFonts w:ascii="Angsana New" w:hAnsi="Angsana New"/>
          <w:sz w:val="30"/>
          <w:szCs w:val="30"/>
        </w:rPr>
        <w:t xml:space="preserve">115 </w:t>
      </w:r>
      <w:r w:rsidRPr="00D31094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Pr="00D31094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ภาระผูกพันดังกล่าวค้ำประกันโดยที่ดินและสิ่งปลูกสร้างกรรมสิทธิ์ของบริษัทฯ และค้ำประกันโดย</w:t>
      </w:r>
      <w:r w:rsidRPr="00D31094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Pr="00D31094">
        <w:rPr>
          <w:rFonts w:ascii="Angsana New" w:hAnsi="Angsana New"/>
          <w:sz w:val="30"/>
          <w:szCs w:val="30"/>
          <w:cs/>
        </w:rPr>
        <w:t>เต็มจำนวน</w:t>
      </w:r>
    </w:p>
    <w:p w:rsidR="008B410A" w:rsidRPr="00D31094" w:rsidRDefault="008B410A" w:rsidP="00841AB3">
      <w:pPr>
        <w:numPr>
          <w:ilvl w:val="0"/>
          <w:numId w:val="7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31094">
        <w:rPr>
          <w:rFonts w:ascii="Angsana New" w:hAnsi="Angsana New"/>
          <w:sz w:val="30"/>
          <w:szCs w:val="30"/>
        </w:rPr>
        <w:t>3</w:t>
      </w:r>
      <w:r w:rsidR="000036C3"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1E288D"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>256</w:t>
      </w:r>
      <w:r w:rsidR="00B80FFF" w:rsidRPr="00D31094">
        <w:rPr>
          <w:rFonts w:ascii="Angsana New" w:hAnsi="Angsana New"/>
          <w:sz w:val="30"/>
          <w:szCs w:val="30"/>
          <w:lang w:val="en-US"/>
        </w:rPr>
        <w:t>2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B80FFF" w:rsidRPr="00D31094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0FFF" w:rsidRPr="00D31094">
        <w:rPr>
          <w:rFonts w:ascii="Angsana New" w:hAnsi="Angsana New"/>
          <w:sz w:val="30"/>
          <w:szCs w:val="30"/>
          <w:lang w:val="en-US"/>
        </w:rPr>
        <w:t xml:space="preserve">31 </w:t>
      </w:r>
      <w:r w:rsidR="00B80FFF"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B80FFF" w:rsidRPr="00D31094">
        <w:rPr>
          <w:rFonts w:ascii="Angsana New" w:hAnsi="Angsana New"/>
          <w:sz w:val="30"/>
          <w:szCs w:val="30"/>
          <w:lang w:val="en-US"/>
        </w:rPr>
        <w:t xml:space="preserve">31 </w:t>
      </w:r>
      <w:r w:rsidR="00B80FFF"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80FFF" w:rsidRPr="00D31094">
        <w:rPr>
          <w:rFonts w:ascii="Angsana New" w:hAnsi="Angsana New"/>
          <w:sz w:val="30"/>
          <w:szCs w:val="30"/>
          <w:lang w:val="en-US"/>
        </w:rPr>
        <w:t xml:space="preserve">2561 </w:t>
      </w:r>
      <w:r w:rsidRPr="00D31094">
        <w:rPr>
          <w:rFonts w:ascii="Angsana New" w:hAnsi="Angsana New"/>
          <w:sz w:val="30"/>
          <w:szCs w:val="30"/>
          <w:cs/>
        </w:rPr>
        <w:t xml:space="preserve">บริษัทฯ มีภาระผูกพันจากการให้ธนาคารพาณิชย์ในประเทศแห่งหนึ่ง ออกหนังสือค้ำประกันการปฏิบัติงานตามสัญญา เป็นจำนวน </w:t>
      </w:r>
      <w:r w:rsidRPr="00D31094">
        <w:rPr>
          <w:rFonts w:ascii="Angsana New" w:hAnsi="Angsana New"/>
          <w:sz w:val="30"/>
          <w:szCs w:val="30"/>
        </w:rPr>
        <w:t>1.</w:t>
      </w:r>
      <w:r w:rsidR="00B80FFF" w:rsidRPr="00D31094">
        <w:rPr>
          <w:rFonts w:ascii="Angsana New" w:hAnsi="Angsana New"/>
          <w:sz w:val="30"/>
          <w:szCs w:val="30"/>
        </w:rPr>
        <w:t>01</w:t>
      </w:r>
      <w:r w:rsidRPr="00D31094">
        <w:rPr>
          <w:rFonts w:ascii="Angsana New" w:hAnsi="Angsana New"/>
          <w:sz w:val="30"/>
          <w:szCs w:val="30"/>
          <w:cs/>
        </w:rPr>
        <w:t xml:space="preserve"> ล้านบาท </w:t>
      </w:r>
      <w:r w:rsidR="00B80FFF" w:rsidRPr="00D31094">
        <w:rPr>
          <w:rFonts w:ascii="Angsana New" w:hAnsi="Angsana New" w:hint="cs"/>
          <w:sz w:val="30"/>
          <w:szCs w:val="30"/>
          <w:cs/>
        </w:rPr>
        <w:t>แ</w:t>
      </w:r>
      <w:r w:rsidR="00CE07B9" w:rsidRPr="00D31094">
        <w:rPr>
          <w:rFonts w:ascii="Angsana New" w:hAnsi="Angsana New" w:hint="cs"/>
          <w:sz w:val="30"/>
          <w:szCs w:val="30"/>
          <w:cs/>
        </w:rPr>
        <w:t xml:space="preserve">ละ </w:t>
      </w:r>
      <w:r w:rsidR="00CE07B9" w:rsidRPr="00D31094">
        <w:rPr>
          <w:rFonts w:ascii="Angsana New" w:hAnsi="Angsana New"/>
          <w:sz w:val="30"/>
          <w:szCs w:val="30"/>
          <w:lang w:val="en-US"/>
        </w:rPr>
        <w:t xml:space="preserve">1.18 </w:t>
      </w:r>
      <w:r w:rsidR="00CE07B9"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D31094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ภาระผูกพันดังกล่าวค้ำประกันโดยบัญชีเงินฝาก</w:t>
      </w:r>
      <w:r w:rsidRPr="00D31094">
        <w:rPr>
          <w:rFonts w:ascii="Angsana New" w:hAnsi="Angsana New" w:hint="cs"/>
          <w:sz w:val="30"/>
          <w:szCs w:val="30"/>
          <w:cs/>
        </w:rPr>
        <w:t>กระแสรายวัน</w:t>
      </w:r>
      <w:r w:rsidR="00CE07B9" w:rsidRPr="00D31094">
        <w:rPr>
          <w:rFonts w:ascii="Angsana New" w:hAnsi="Angsana New" w:hint="cs"/>
          <w:sz w:val="30"/>
          <w:szCs w:val="30"/>
          <w:cs/>
        </w:rPr>
        <w:t>เต็มจำนวน</w:t>
      </w:r>
    </w:p>
    <w:p w:rsidR="008B410A" w:rsidRPr="00D31094" w:rsidRDefault="008B410A" w:rsidP="00841AB3">
      <w:pPr>
        <w:numPr>
          <w:ilvl w:val="0"/>
          <w:numId w:val="7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31094">
        <w:rPr>
          <w:rFonts w:ascii="Angsana New" w:hAnsi="Angsana New"/>
          <w:sz w:val="30"/>
          <w:szCs w:val="30"/>
        </w:rPr>
        <w:t>3</w:t>
      </w:r>
      <w:r w:rsidR="000036C3"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1E288D"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>256</w:t>
      </w:r>
      <w:r w:rsidR="0030065A" w:rsidRPr="00D31094">
        <w:rPr>
          <w:rFonts w:ascii="Angsana New" w:hAnsi="Angsana New"/>
          <w:sz w:val="30"/>
          <w:szCs w:val="30"/>
        </w:rPr>
        <w:t>2</w:t>
      </w:r>
      <w:r w:rsidRPr="00D31094">
        <w:rPr>
          <w:rFonts w:ascii="Angsana New" w:hAnsi="Angsana New" w:hint="cs"/>
          <w:sz w:val="30"/>
          <w:szCs w:val="30"/>
          <w:cs/>
        </w:rPr>
        <w:t xml:space="preserve"> และ</w:t>
      </w:r>
      <w:r w:rsidR="0030065A" w:rsidRPr="00D31094">
        <w:rPr>
          <w:rFonts w:ascii="Angsana New" w:hAnsi="Angsana New" w:hint="cs"/>
          <w:sz w:val="30"/>
          <w:szCs w:val="30"/>
          <w:cs/>
        </w:rPr>
        <w:t>วันที่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30065A" w:rsidRPr="00D31094">
        <w:rPr>
          <w:rFonts w:ascii="Angsana New" w:hAnsi="Angsana New"/>
          <w:sz w:val="30"/>
          <w:szCs w:val="30"/>
          <w:lang w:val="en-US"/>
        </w:rPr>
        <w:t xml:space="preserve">31 </w:t>
      </w:r>
      <w:r w:rsidR="0030065A"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D31094">
        <w:rPr>
          <w:rFonts w:ascii="Angsana New" w:hAnsi="Angsana New"/>
          <w:sz w:val="30"/>
          <w:szCs w:val="30"/>
        </w:rPr>
        <w:t>256</w:t>
      </w:r>
      <w:r w:rsidR="0030065A" w:rsidRPr="00D31094">
        <w:rPr>
          <w:rFonts w:ascii="Angsana New" w:hAnsi="Angsana New"/>
          <w:sz w:val="30"/>
          <w:szCs w:val="30"/>
        </w:rPr>
        <w:t>1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>กลุ่มบริษัทมีภาระผูกพันที่จะต้องจ่ายตามสัญญาเช่าระยะยาว รายละเอียด ดังต่อไปนี้</w:t>
      </w:r>
    </w:p>
    <w:tbl>
      <w:tblPr>
        <w:tblW w:w="9502" w:type="dxa"/>
        <w:tblInd w:w="738" w:type="dxa"/>
        <w:tblLook w:val="04A0" w:firstRow="1" w:lastRow="0" w:firstColumn="1" w:lastColumn="0" w:noHBand="0" w:noVBand="1"/>
      </w:tblPr>
      <w:tblGrid>
        <w:gridCol w:w="2479"/>
        <w:gridCol w:w="1571"/>
        <w:gridCol w:w="284"/>
        <w:gridCol w:w="1516"/>
        <w:gridCol w:w="284"/>
        <w:gridCol w:w="1606"/>
        <w:gridCol w:w="244"/>
        <w:gridCol w:w="1518"/>
      </w:tblGrid>
      <w:tr w:rsidR="008B410A" w:rsidRPr="00D31094" w:rsidTr="00CB125F">
        <w:tc>
          <w:tcPr>
            <w:tcW w:w="2479" w:type="dxa"/>
            <w:shd w:val="clear" w:color="auto" w:fill="auto"/>
          </w:tcPr>
          <w:p w:rsidR="008B410A" w:rsidRPr="00D31094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B410A" w:rsidRPr="00D31094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shd w:val="clear" w:color="auto" w:fill="auto"/>
          </w:tcPr>
          <w:p w:rsidR="008B410A" w:rsidRPr="00D31094" w:rsidRDefault="008B410A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8B410A" w:rsidRPr="00D31094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</w:tcPr>
          <w:p w:rsidR="008B410A" w:rsidRPr="00D31094" w:rsidRDefault="008B410A" w:rsidP="003502E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410A" w:rsidRPr="00D31094" w:rsidTr="00CB125F">
        <w:tc>
          <w:tcPr>
            <w:tcW w:w="2479" w:type="dxa"/>
            <w:shd w:val="clear" w:color="auto" w:fill="auto"/>
          </w:tcPr>
          <w:p w:rsidR="008B410A" w:rsidRPr="00D31094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410A" w:rsidRPr="00D31094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:rsidR="008B410A" w:rsidRPr="00D31094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410A" w:rsidRPr="00D31094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288D" w:rsidRPr="00D31094" w:rsidTr="00CB125F">
        <w:tc>
          <w:tcPr>
            <w:tcW w:w="2479" w:type="dxa"/>
            <w:shd w:val="clear" w:color="auto" w:fill="auto"/>
          </w:tcPr>
          <w:p w:rsidR="001E288D" w:rsidRPr="00D31094" w:rsidRDefault="001E288D" w:rsidP="001E288D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288D" w:rsidRPr="00D31094" w:rsidRDefault="001E288D" w:rsidP="001E288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>30</w:t>
            </w:r>
            <w:r w:rsidRPr="00D31094">
              <w:rPr>
                <w:sz w:val="28"/>
                <w:szCs w:val="28"/>
                <w:cs/>
              </w:rPr>
              <w:t xml:space="preserve"> </w:t>
            </w:r>
            <w:r w:rsidRPr="00D31094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D31094">
              <w:rPr>
                <w:sz w:val="28"/>
                <w:szCs w:val="28"/>
                <w:cs/>
              </w:rPr>
              <w:t xml:space="preserve"> </w:t>
            </w:r>
            <w:r w:rsidRPr="00D31094">
              <w:rPr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1E288D" w:rsidRPr="00D31094" w:rsidRDefault="001E288D" w:rsidP="001E288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288D" w:rsidRPr="00D31094" w:rsidRDefault="001E288D" w:rsidP="001E288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>31</w:t>
            </w:r>
            <w:r w:rsidRPr="00D31094">
              <w:rPr>
                <w:sz w:val="28"/>
                <w:szCs w:val="28"/>
                <w:cs/>
              </w:rPr>
              <w:t xml:space="preserve"> ธันวาคม </w:t>
            </w:r>
            <w:r w:rsidRPr="00D31094">
              <w:rPr>
                <w:sz w:val="28"/>
                <w:szCs w:val="28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1E288D" w:rsidRPr="00D31094" w:rsidRDefault="001E288D" w:rsidP="001E288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288D" w:rsidRPr="00D31094" w:rsidRDefault="001E288D" w:rsidP="001E288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>30</w:t>
            </w:r>
            <w:r w:rsidRPr="00D31094">
              <w:rPr>
                <w:sz w:val="28"/>
                <w:szCs w:val="28"/>
                <w:cs/>
              </w:rPr>
              <w:t xml:space="preserve"> </w:t>
            </w:r>
            <w:r w:rsidRPr="00D31094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D31094">
              <w:rPr>
                <w:sz w:val="28"/>
                <w:szCs w:val="28"/>
                <w:cs/>
              </w:rPr>
              <w:t xml:space="preserve"> </w:t>
            </w:r>
            <w:r w:rsidRPr="00D31094">
              <w:rPr>
                <w:sz w:val="28"/>
                <w:szCs w:val="28"/>
              </w:rPr>
              <w:t>2562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288D" w:rsidRPr="00D31094" w:rsidRDefault="001E288D" w:rsidP="001E288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288D" w:rsidRPr="00D31094" w:rsidRDefault="001E288D" w:rsidP="001E288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</w:rPr>
              <w:t>31</w:t>
            </w:r>
            <w:r w:rsidRPr="00D31094">
              <w:rPr>
                <w:sz w:val="28"/>
                <w:szCs w:val="28"/>
                <w:cs/>
              </w:rPr>
              <w:t xml:space="preserve"> ธันวาคม </w:t>
            </w:r>
            <w:r w:rsidRPr="00D31094">
              <w:rPr>
                <w:sz w:val="28"/>
                <w:szCs w:val="28"/>
              </w:rPr>
              <w:t>2561</w:t>
            </w:r>
          </w:p>
        </w:tc>
      </w:tr>
      <w:tr w:rsidR="00EB7202" w:rsidRPr="00D31094" w:rsidTr="00D62713">
        <w:tc>
          <w:tcPr>
            <w:tcW w:w="2479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7202" w:rsidRPr="00D31094" w:rsidRDefault="00201BFE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1,622,700.00</w:t>
            </w:r>
          </w:p>
        </w:tc>
        <w:tc>
          <w:tcPr>
            <w:tcW w:w="284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 1,760,400.00 </w:t>
            </w:r>
          </w:p>
        </w:tc>
        <w:tc>
          <w:tcPr>
            <w:tcW w:w="284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:rsidR="00EB7202" w:rsidRPr="00D31094" w:rsidRDefault="00201BFE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560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44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1,560,000.00</w:t>
            </w:r>
          </w:p>
        </w:tc>
      </w:tr>
      <w:tr w:rsidR="00EB7202" w:rsidRPr="00D31094" w:rsidTr="00D62713">
        <w:tc>
          <w:tcPr>
            <w:tcW w:w="2479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71" w:type="dxa"/>
            <w:shd w:val="clear" w:color="auto" w:fill="auto"/>
            <w:vAlign w:val="bottom"/>
          </w:tcPr>
          <w:p w:rsidR="00EB7202" w:rsidRPr="00D31094" w:rsidRDefault="00201BFE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6,288,000.00</w:t>
            </w:r>
          </w:p>
        </w:tc>
        <w:tc>
          <w:tcPr>
            <w:tcW w:w="284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 7,812,000.00 </w:t>
            </w:r>
          </w:p>
        </w:tc>
        <w:tc>
          <w:tcPr>
            <w:tcW w:w="284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shd w:val="clear" w:color="auto" w:fill="auto"/>
          </w:tcPr>
          <w:p w:rsidR="00EB7202" w:rsidRPr="00D31094" w:rsidRDefault="00201BFE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240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44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7,800,000.00</w:t>
            </w:r>
          </w:p>
        </w:tc>
      </w:tr>
      <w:tr w:rsidR="00EB7202" w:rsidRPr="00D31094" w:rsidTr="00D62713">
        <w:tc>
          <w:tcPr>
            <w:tcW w:w="2479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 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D310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7202" w:rsidRPr="00D31094" w:rsidRDefault="00201BFE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7,180,000.00</w:t>
            </w:r>
          </w:p>
        </w:tc>
        <w:tc>
          <w:tcPr>
            <w:tcW w:w="284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 6,790,000.00 </w:t>
            </w:r>
          </w:p>
        </w:tc>
        <w:tc>
          <w:tcPr>
            <w:tcW w:w="284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:rsidR="00EB7202" w:rsidRPr="00D31094" w:rsidRDefault="00201BFE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180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44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6,790,000.00</w:t>
            </w:r>
          </w:p>
        </w:tc>
      </w:tr>
      <w:tr w:rsidR="00EB7202" w:rsidRPr="00D31094" w:rsidTr="00D62713">
        <w:tc>
          <w:tcPr>
            <w:tcW w:w="2479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7202" w:rsidRPr="00D31094" w:rsidRDefault="00201BFE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15,090,700.00</w:t>
            </w:r>
          </w:p>
        </w:tc>
        <w:tc>
          <w:tcPr>
            <w:tcW w:w="284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 xml:space="preserve"> 16,362,400.00 </w:t>
            </w:r>
          </w:p>
        </w:tc>
        <w:tc>
          <w:tcPr>
            <w:tcW w:w="284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202" w:rsidRPr="00D31094" w:rsidRDefault="00201BFE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14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980</w:t>
            </w: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44" w:type="dxa"/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202" w:rsidRPr="00D31094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lang w:val="en-US"/>
              </w:rPr>
              <w:t>16,150,000.00</w:t>
            </w:r>
          </w:p>
        </w:tc>
      </w:tr>
    </w:tbl>
    <w:p w:rsidR="004666DB" w:rsidRPr="00D31094" w:rsidRDefault="004666DB" w:rsidP="004666DB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47976" w:rsidRPr="00D31094" w:rsidRDefault="00847976" w:rsidP="00841AB3">
      <w:pPr>
        <w:numPr>
          <w:ilvl w:val="0"/>
          <w:numId w:val="31"/>
        </w:numPr>
        <w:tabs>
          <w:tab w:val="left" w:pos="513"/>
          <w:tab w:val="decimal" w:pos="7920"/>
        </w:tabs>
        <w:spacing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905C33" w:rsidRPr="00D31094" w:rsidRDefault="00905C33" w:rsidP="002442C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D31094">
        <w:rPr>
          <w:rFonts w:ascii="Angsana New" w:hAnsi="Angsana New"/>
          <w:sz w:val="30"/>
          <w:szCs w:val="30"/>
          <w:u w:val="single"/>
          <w:cs/>
        </w:rPr>
        <w:t>นโยบายการจัดการความเสี่ยงทางด้านการเงิน</w:t>
      </w:r>
    </w:p>
    <w:p w:rsidR="00905C33" w:rsidRPr="00D31094" w:rsidRDefault="00905C33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31094">
        <w:rPr>
          <w:rFonts w:ascii="Angsana New" w:hAnsi="Angsana New"/>
          <w:sz w:val="30"/>
          <w:szCs w:val="30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และจากการไม่ปฏิบัติตามข้อกำหนดตามสัญญาของคู่สัญญา </w:t>
      </w:r>
      <w:r w:rsidRPr="00D3109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31094">
        <w:rPr>
          <w:rFonts w:ascii="Angsana New" w:hAnsi="Angsana New"/>
          <w:sz w:val="30"/>
          <w:szCs w:val="30"/>
          <w:cs/>
        </w:rPr>
        <w:t>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:rsidR="00905C33" w:rsidRPr="00D31094" w:rsidRDefault="00905C33" w:rsidP="002442C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D31094">
        <w:rPr>
          <w:rFonts w:ascii="Angsana New" w:hAnsi="Angsana New" w:hint="cs"/>
          <w:sz w:val="30"/>
          <w:szCs w:val="30"/>
          <w:u w:val="single"/>
          <w:cs/>
        </w:rPr>
        <w:t>การบริหารจัดการทุน</w:t>
      </w:r>
    </w:p>
    <w:p w:rsidR="00905C33" w:rsidRPr="00D31094" w:rsidRDefault="00905C33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 w:hint="cs"/>
          <w:sz w:val="30"/>
          <w:szCs w:val="30"/>
          <w:cs/>
        </w:rPr>
        <w:t xml:space="preserve">นโยบายของคณะกรรมการกลุ่มบริษัท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:rsidR="007415C5" w:rsidRPr="00D31094" w:rsidRDefault="007415C5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841AB3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D31094">
        <w:rPr>
          <w:rFonts w:ascii="Angsana New" w:hAnsi="Angsana New"/>
          <w:b/>
          <w:bCs/>
          <w:sz w:val="30"/>
          <w:szCs w:val="30"/>
        </w:rPr>
        <w:t xml:space="preserve"> 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847976" w:rsidRPr="00D31094" w:rsidRDefault="00847976" w:rsidP="003E4C1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D31094">
        <w:rPr>
          <w:rFonts w:ascii="Angsana New" w:hAnsi="Angsana New"/>
          <w:sz w:val="30"/>
          <w:szCs w:val="30"/>
          <w:u w:val="single"/>
          <w:cs/>
        </w:rPr>
        <w:t>ความเสี่ยงด้านอัตราดอกเบี้ย</w:t>
      </w:r>
    </w:p>
    <w:p w:rsidR="00847976" w:rsidRPr="00D31094" w:rsidRDefault="00847976" w:rsidP="003E4C17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 w:rsidR="00905C33" w:rsidRPr="00D31094">
        <w:rPr>
          <w:rFonts w:ascii="Angsana New" w:hAnsi="Angsana New" w:hint="cs"/>
          <w:sz w:val="30"/>
          <w:szCs w:val="30"/>
          <w:cs/>
        </w:rPr>
        <w:t>กลุ่ม</w:t>
      </w:r>
      <w:r w:rsidRPr="00D31094">
        <w:rPr>
          <w:rFonts w:ascii="Angsana New" w:hAnsi="Angsana New"/>
          <w:sz w:val="30"/>
          <w:szCs w:val="30"/>
          <w:cs/>
        </w:rPr>
        <w:t>บริษัท</w:t>
      </w:r>
    </w:p>
    <w:p w:rsidR="00847976" w:rsidRPr="00D31094" w:rsidRDefault="00905C33" w:rsidP="006C2BF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31094">
        <w:rPr>
          <w:rFonts w:ascii="Angsana New" w:hAnsi="Angsana New"/>
          <w:sz w:val="30"/>
          <w:szCs w:val="30"/>
          <w:lang w:val="en-US"/>
        </w:rPr>
        <w:t>3</w:t>
      </w:r>
      <w:r w:rsidR="000036C3"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="001E288D" w:rsidRPr="00D31094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lang w:val="en-US"/>
        </w:rPr>
        <w:t>256</w:t>
      </w:r>
      <w:r w:rsidR="001C4624" w:rsidRPr="00D31094">
        <w:rPr>
          <w:rFonts w:ascii="Angsana New" w:hAnsi="Angsana New"/>
          <w:sz w:val="30"/>
          <w:szCs w:val="30"/>
          <w:lang w:val="en-US"/>
        </w:rPr>
        <w:t>2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9F4E32" w:rsidRPr="00D31094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C4624" w:rsidRPr="00D31094">
        <w:rPr>
          <w:rFonts w:ascii="Angsana New" w:hAnsi="Angsana New"/>
          <w:sz w:val="30"/>
          <w:szCs w:val="30"/>
          <w:lang w:val="en-US"/>
        </w:rPr>
        <w:t xml:space="preserve">31 </w:t>
      </w:r>
      <w:r w:rsidR="001C4624"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D31094">
        <w:rPr>
          <w:rFonts w:ascii="Angsana New" w:hAnsi="Angsana New"/>
          <w:sz w:val="30"/>
          <w:szCs w:val="30"/>
          <w:lang w:val="en-US"/>
        </w:rPr>
        <w:t>256</w:t>
      </w:r>
      <w:r w:rsidR="001C4624" w:rsidRPr="00D31094">
        <w:rPr>
          <w:rFonts w:ascii="Angsana New" w:hAnsi="Angsana New"/>
          <w:sz w:val="30"/>
          <w:szCs w:val="30"/>
          <w:lang w:val="en-US"/>
        </w:rPr>
        <w:t>1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D31094">
        <w:rPr>
          <w:rFonts w:ascii="Angsana New" w:hAnsi="Angsana New"/>
          <w:sz w:val="30"/>
          <w:szCs w:val="30"/>
          <w:cs/>
        </w:rPr>
        <w:t xml:space="preserve">อัตราส่วนหนี้สินรวมต่อส่วนของผู้ถือหุ้นเท่ากับ </w:t>
      </w:r>
      <w:r w:rsidR="001C4624" w:rsidRPr="00D31094">
        <w:rPr>
          <w:rFonts w:ascii="Angsana New" w:hAnsi="Angsana New"/>
          <w:sz w:val="30"/>
          <w:szCs w:val="30"/>
        </w:rPr>
        <w:br/>
      </w:r>
      <w:r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/>
          <w:sz w:val="30"/>
          <w:szCs w:val="30"/>
        </w:rPr>
        <w:t>.</w:t>
      </w:r>
      <w:r w:rsidR="0005160C" w:rsidRPr="00D31094">
        <w:rPr>
          <w:rFonts w:ascii="Angsana New" w:hAnsi="Angsana New"/>
          <w:sz w:val="30"/>
          <w:szCs w:val="30"/>
        </w:rPr>
        <w:t>20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1</w:t>
      </w:r>
      <w:r w:rsidRPr="00D31094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31094">
        <w:rPr>
          <w:rFonts w:ascii="Angsana New" w:hAnsi="Angsana New"/>
          <w:sz w:val="30"/>
          <w:szCs w:val="30"/>
        </w:rPr>
        <w:t>0.2</w:t>
      </w:r>
      <w:r w:rsidR="00402824" w:rsidRPr="00D31094">
        <w:rPr>
          <w:rFonts w:ascii="Angsana New" w:hAnsi="Angsana New"/>
          <w:sz w:val="30"/>
          <w:szCs w:val="30"/>
        </w:rPr>
        <w:t>6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>ต่อ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1 </w:t>
      </w:r>
      <w:r w:rsidRPr="00D31094">
        <w:rPr>
          <w:rFonts w:ascii="Angsana New" w:hAnsi="Angsana New" w:hint="cs"/>
          <w:sz w:val="30"/>
          <w:szCs w:val="30"/>
          <w:cs/>
        </w:rPr>
        <w:t>ตามลำดับ (เฉพาะบริษัทฯ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D31094">
        <w:rPr>
          <w:rFonts w:ascii="Angsana New" w:hAnsi="Angsana New"/>
          <w:sz w:val="30"/>
          <w:szCs w:val="30"/>
          <w:cs/>
        </w:rPr>
        <w:t>อัตราส่วนหนี้สินรวมต่อส่วนของผู้ถือหุ้นเท่ากับ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lang w:val="en-US"/>
        </w:rPr>
        <w:t>0.</w:t>
      </w:r>
      <w:r w:rsidR="00EB11B5" w:rsidRPr="00D31094">
        <w:rPr>
          <w:rFonts w:ascii="Angsana New" w:hAnsi="Angsana New"/>
          <w:sz w:val="30"/>
          <w:szCs w:val="30"/>
          <w:lang w:val="en-US"/>
        </w:rPr>
        <w:t>19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1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0.2</w:t>
      </w:r>
      <w:r w:rsidR="00402824" w:rsidRPr="00D31094">
        <w:rPr>
          <w:rFonts w:ascii="Angsana New" w:hAnsi="Angsana New"/>
          <w:sz w:val="30"/>
          <w:szCs w:val="30"/>
          <w:lang w:val="en-US"/>
        </w:rPr>
        <w:t>6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ต่อ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1</w:t>
      </w:r>
      <w:r w:rsidR="001C4624"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D31094">
        <w:rPr>
          <w:rFonts w:ascii="Angsana New" w:hAnsi="Angsana New"/>
          <w:sz w:val="30"/>
          <w:szCs w:val="30"/>
          <w:lang w:val="en-US"/>
        </w:rPr>
        <w:t>)</w:t>
      </w:r>
      <w:r w:rsidRPr="00D31094">
        <w:rPr>
          <w:rFonts w:ascii="Angsana New" w:hAnsi="Angsana New"/>
          <w:sz w:val="30"/>
          <w:szCs w:val="30"/>
          <w:cs/>
        </w:rPr>
        <w:t xml:space="preserve"> แสดงว่า</w:t>
      </w:r>
      <w:r w:rsidRPr="00D31094">
        <w:rPr>
          <w:rFonts w:ascii="Angsana New" w:hAnsi="Angsana New" w:hint="cs"/>
          <w:sz w:val="30"/>
          <w:szCs w:val="30"/>
          <w:cs/>
        </w:rPr>
        <w:t>กลุ่ม</w:t>
      </w:r>
      <w:r w:rsidRPr="00D31094">
        <w:rPr>
          <w:rFonts w:ascii="Angsana New" w:hAnsi="Angsana New"/>
          <w:sz w:val="30"/>
          <w:szCs w:val="30"/>
          <w:cs/>
        </w:rPr>
        <w:t>บริษัทมีการกู้ยืมเงินในอัตราที่ต่ำ จึงมีผลกระทบต่ออัตราดอกเบี้ยเพียงเล็กน้อย ซึ่งไม่เป็นสาระสำคัญ และใช้นโยบายการกู้ยืมส่วนใหญ่เป็นเงิน</w:t>
      </w:r>
      <w:r w:rsidR="00166C15" w:rsidRPr="00D31094">
        <w:rPr>
          <w:rFonts w:ascii="Angsana New" w:hAnsi="Angsana New" w:hint="cs"/>
          <w:sz w:val="30"/>
          <w:szCs w:val="30"/>
          <w:cs/>
        </w:rPr>
        <w:t>กู้</w:t>
      </w:r>
      <w:r w:rsidRPr="00D31094">
        <w:rPr>
          <w:rFonts w:ascii="Angsana New" w:hAnsi="Angsana New"/>
          <w:sz w:val="30"/>
          <w:szCs w:val="30"/>
          <w:cs/>
        </w:rPr>
        <w:t>จากสถาบันการเงิน ซึ่งเป็นผู้เสนออัตราดอกเบี้ยที่ดีที่สุด</w:t>
      </w:r>
    </w:p>
    <w:p w:rsidR="00847976" w:rsidRPr="00D31094" w:rsidRDefault="001539B8" w:rsidP="006C2BF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D31094">
        <w:rPr>
          <w:rFonts w:ascii="Angsana New" w:hAnsi="Angsana New"/>
          <w:sz w:val="30"/>
          <w:szCs w:val="30"/>
        </w:rPr>
        <w:t>3</w:t>
      </w:r>
      <w:r w:rsidR="000036C3"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1E288D"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</w:rPr>
        <w:t>256</w:t>
      </w:r>
      <w:r w:rsidR="00905C33" w:rsidRPr="00D31094">
        <w:rPr>
          <w:rFonts w:ascii="Angsana New" w:hAnsi="Angsana New"/>
          <w:sz w:val="30"/>
          <w:szCs w:val="30"/>
        </w:rPr>
        <w:t>2</w:t>
      </w:r>
      <w:r w:rsidRPr="00D31094">
        <w:rPr>
          <w:rFonts w:ascii="Angsana New" w:hAnsi="Angsana New"/>
          <w:sz w:val="30"/>
          <w:szCs w:val="30"/>
          <w:cs/>
        </w:rPr>
        <w:t xml:space="preserve"> และ</w:t>
      </w:r>
      <w:r w:rsidR="00D94757" w:rsidRPr="00D31094">
        <w:rPr>
          <w:rFonts w:ascii="Angsana New" w:hAnsi="Angsana New" w:hint="cs"/>
          <w:sz w:val="30"/>
          <w:szCs w:val="30"/>
          <w:cs/>
        </w:rPr>
        <w:t>วันที่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C07195" w:rsidRPr="00D31094">
        <w:rPr>
          <w:rFonts w:ascii="Angsana New" w:hAnsi="Angsana New"/>
          <w:sz w:val="30"/>
          <w:szCs w:val="30"/>
        </w:rPr>
        <w:t xml:space="preserve">31 </w:t>
      </w:r>
      <w:r w:rsidR="00C07195" w:rsidRPr="00D3109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31094">
        <w:rPr>
          <w:rFonts w:ascii="Angsana New" w:hAnsi="Angsana New"/>
          <w:sz w:val="30"/>
          <w:szCs w:val="30"/>
        </w:rPr>
        <w:t>25</w:t>
      </w:r>
      <w:r w:rsidR="00C07195" w:rsidRPr="00D31094">
        <w:rPr>
          <w:rFonts w:ascii="Angsana New" w:hAnsi="Angsana New"/>
          <w:sz w:val="30"/>
          <w:szCs w:val="30"/>
          <w:lang w:val="en-US"/>
        </w:rPr>
        <w:t>6</w:t>
      </w:r>
      <w:r w:rsidR="00905C33" w:rsidRPr="00D31094">
        <w:rPr>
          <w:rFonts w:ascii="Angsana New" w:hAnsi="Angsana New"/>
          <w:sz w:val="30"/>
          <w:szCs w:val="30"/>
          <w:lang w:val="en-US"/>
        </w:rPr>
        <w:t>1</w:t>
      </w:r>
      <w:r w:rsidRPr="00D31094">
        <w:rPr>
          <w:rFonts w:ascii="Angsana New" w:hAnsi="Angsana New"/>
          <w:sz w:val="30"/>
          <w:szCs w:val="30"/>
          <w:cs/>
        </w:rPr>
        <w:t xml:space="preserve"> ระยะที่ครบกำหนดชำระหรือกำหนดอัตราใหม่มีดังนี้</w:t>
      </w:r>
    </w:p>
    <w:tbl>
      <w:tblPr>
        <w:tblW w:w="10460" w:type="dxa"/>
        <w:tblInd w:w="-180" w:type="dxa"/>
        <w:tblLook w:val="04A0" w:firstRow="1" w:lastRow="0" w:firstColumn="1" w:lastColumn="0" w:noHBand="0" w:noVBand="1"/>
      </w:tblPr>
      <w:tblGrid>
        <w:gridCol w:w="2953"/>
        <w:gridCol w:w="1256"/>
        <w:gridCol w:w="1373"/>
        <w:gridCol w:w="222"/>
        <w:gridCol w:w="1397"/>
        <w:gridCol w:w="222"/>
        <w:gridCol w:w="1416"/>
        <w:gridCol w:w="240"/>
        <w:gridCol w:w="1381"/>
      </w:tblGrid>
      <w:tr w:rsidR="00905C33" w:rsidRPr="00D31094" w:rsidTr="00CB125F">
        <w:tc>
          <w:tcPr>
            <w:tcW w:w="2970" w:type="dxa"/>
            <w:shd w:val="clear" w:color="auto" w:fill="auto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05C33" w:rsidRPr="00D31094" w:rsidRDefault="00905C33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09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905C33" w:rsidRPr="00D31094" w:rsidRDefault="00905C33" w:rsidP="003502E7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1094">
              <w:rPr>
                <w:rFonts w:ascii="Angsana New" w:hAnsi="Angsana New"/>
                <w:sz w:val="28"/>
                <w:szCs w:val="28"/>
              </w:rPr>
              <w:t>(</w:t>
            </w:r>
            <w:r w:rsidRPr="00D3109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3109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109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3109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5C33" w:rsidRPr="00D31094" w:rsidTr="00CB125F">
        <w:tc>
          <w:tcPr>
            <w:tcW w:w="2970" w:type="dxa"/>
            <w:shd w:val="clear" w:color="auto" w:fill="auto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05C33" w:rsidRPr="00D31094" w:rsidRDefault="00905C33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094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905C33" w:rsidRPr="00D31094" w:rsidRDefault="00905C33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109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3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05C33" w:rsidRPr="00D31094" w:rsidRDefault="00905C33" w:rsidP="003502E7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09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C33" w:rsidRPr="00D31094" w:rsidTr="00CB125F">
        <w:tc>
          <w:tcPr>
            <w:tcW w:w="2970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05C33" w:rsidRPr="00D31094" w:rsidRDefault="00905C33" w:rsidP="00905C33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094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C33" w:rsidRPr="00D31094" w:rsidRDefault="00CB125F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 w:rsidRPr="00D31094">
              <w:rPr>
                <w:sz w:val="24"/>
                <w:cs/>
              </w:rPr>
              <w:t xml:space="preserve">30 </w:t>
            </w:r>
            <w:r w:rsidR="001E288D" w:rsidRPr="00D31094">
              <w:rPr>
                <w:rFonts w:hint="cs"/>
                <w:sz w:val="24"/>
                <w:cs/>
              </w:rPr>
              <w:t>กันยายน</w:t>
            </w:r>
            <w:r w:rsidRPr="00D31094">
              <w:rPr>
                <w:sz w:val="24"/>
                <w:cs/>
              </w:rPr>
              <w:t xml:space="preserve"> 2562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:rsidR="00905C33" w:rsidRPr="00D3109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C33" w:rsidRPr="00D3109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 w:rsidRPr="00D31094">
              <w:rPr>
                <w:sz w:val="24"/>
                <w:cs/>
              </w:rPr>
              <w:t>31 ธันวาคม 2561</w:t>
            </w:r>
          </w:p>
        </w:tc>
        <w:tc>
          <w:tcPr>
            <w:tcW w:w="222" w:type="dxa"/>
          </w:tcPr>
          <w:p w:rsidR="00905C33" w:rsidRPr="00D3109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5C33" w:rsidRPr="00D31094" w:rsidRDefault="00CB125F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 w:rsidRPr="00D31094">
              <w:rPr>
                <w:sz w:val="24"/>
                <w:cs/>
              </w:rPr>
              <w:t xml:space="preserve">30 </w:t>
            </w:r>
            <w:r w:rsidR="00A14A73" w:rsidRPr="00D31094">
              <w:rPr>
                <w:rFonts w:hint="cs"/>
                <w:sz w:val="24"/>
                <w:cs/>
              </w:rPr>
              <w:t>กันยายน</w:t>
            </w:r>
            <w:r w:rsidRPr="00D31094">
              <w:rPr>
                <w:sz w:val="24"/>
                <w:cs/>
              </w:rPr>
              <w:t xml:space="preserve"> 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:rsidR="00905C33" w:rsidRPr="00D3109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5C33" w:rsidRPr="00D3109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 w:rsidRPr="00D31094">
              <w:rPr>
                <w:sz w:val="24"/>
                <w:cs/>
              </w:rPr>
              <w:t>31 ธันวาคม 2561</w:t>
            </w:r>
          </w:p>
        </w:tc>
      </w:tr>
      <w:tr w:rsidR="00905C33" w:rsidRPr="00D31094" w:rsidTr="00D31094">
        <w:tc>
          <w:tcPr>
            <w:tcW w:w="2970" w:type="dxa"/>
            <w:shd w:val="clear" w:color="auto" w:fill="auto"/>
            <w:vAlign w:val="center"/>
          </w:tcPr>
          <w:p w:rsidR="00905C33" w:rsidRPr="00D31094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1094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vAlign w:val="center"/>
          </w:tcPr>
          <w:p w:rsidR="00905C33" w:rsidRPr="00D31094" w:rsidRDefault="00905C33" w:rsidP="00905C33">
            <w:pP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905C33" w:rsidRPr="00D31094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:rsidR="00905C33" w:rsidRPr="00D31094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905C33" w:rsidRPr="00D31094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:rsidR="00905C33" w:rsidRPr="00D31094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905C33" w:rsidRPr="00D31094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905C33" w:rsidRPr="00D31094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56204" w:rsidRPr="00D31094" w:rsidTr="001C22B4">
        <w:tc>
          <w:tcPr>
            <w:tcW w:w="2970" w:type="dxa"/>
            <w:shd w:val="clear" w:color="auto" w:fill="auto"/>
            <w:vAlign w:val="center"/>
          </w:tcPr>
          <w:p w:rsidR="00256204" w:rsidRPr="00D31094" w:rsidRDefault="00256204" w:rsidP="0025620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109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center"/>
          </w:tcPr>
          <w:p w:rsidR="00256204" w:rsidRPr="00D31094" w:rsidRDefault="00256204" w:rsidP="00256204">
            <w:pP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31094">
              <w:rPr>
                <w:rFonts w:ascii="Angsana New" w:hAnsi="Angsana New"/>
                <w:sz w:val="28"/>
                <w:szCs w:val="28"/>
              </w:rPr>
              <w:t>5.025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256204" w:rsidRPr="00D31094" w:rsidRDefault="0005160C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48</w:t>
            </w:r>
            <w:r w:rsidRPr="00D31094">
              <w:rPr>
                <w:rFonts w:ascii="Angsana New" w:hAnsi="Angsana New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779</w:t>
            </w:r>
            <w:r w:rsidRPr="00D31094">
              <w:rPr>
                <w:rFonts w:ascii="Angsana New" w:hAnsi="Angsana New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563.05</w:t>
            </w:r>
          </w:p>
        </w:tc>
        <w:tc>
          <w:tcPr>
            <w:tcW w:w="222" w:type="dxa"/>
            <w:shd w:val="clear" w:color="auto" w:fill="auto"/>
          </w:tcPr>
          <w:p w:rsidR="00256204" w:rsidRPr="00D31094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:rsidR="00256204" w:rsidRPr="00D31094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29,000,000.00</w:t>
            </w:r>
          </w:p>
        </w:tc>
        <w:tc>
          <w:tcPr>
            <w:tcW w:w="222" w:type="dxa"/>
            <w:shd w:val="clear" w:color="auto" w:fill="auto"/>
          </w:tcPr>
          <w:p w:rsidR="00256204" w:rsidRPr="00D31094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256204" w:rsidRPr="00D31094" w:rsidRDefault="0005160C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48</w:t>
            </w:r>
            <w:r w:rsidRPr="00D31094">
              <w:rPr>
                <w:rFonts w:ascii="Angsana New" w:hAnsi="Angsana New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779</w:t>
            </w:r>
            <w:r w:rsidRPr="00D31094">
              <w:rPr>
                <w:rFonts w:ascii="Angsana New" w:hAnsi="Angsana New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563.05</w:t>
            </w:r>
          </w:p>
        </w:tc>
        <w:tc>
          <w:tcPr>
            <w:tcW w:w="240" w:type="dxa"/>
            <w:shd w:val="clear" w:color="auto" w:fill="auto"/>
          </w:tcPr>
          <w:p w:rsidR="00256204" w:rsidRPr="00D31094" w:rsidRDefault="00256204" w:rsidP="00256204">
            <w:pPr>
              <w:tabs>
                <w:tab w:val="decimal" w:pos="13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204" w:rsidRPr="00D31094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29,000,000.00</w:t>
            </w:r>
          </w:p>
        </w:tc>
      </w:tr>
      <w:tr w:rsidR="00256204" w:rsidRPr="00D31094" w:rsidTr="001C22B4">
        <w:tc>
          <w:tcPr>
            <w:tcW w:w="2970" w:type="dxa"/>
            <w:shd w:val="clear" w:color="auto" w:fill="auto"/>
            <w:vAlign w:val="center"/>
          </w:tcPr>
          <w:p w:rsidR="00256204" w:rsidRPr="00D31094" w:rsidRDefault="00256204" w:rsidP="009E4803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109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256204" w:rsidRPr="00D31094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6204" w:rsidRPr="00D31094" w:rsidRDefault="0005160C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48</w:t>
            </w:r>
            <w:r w:rsidRPr="00D31094">
              <w:rPr>
                <w:rFonts w:ascii="Angsana New" w:hAnsi="Angsana New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779</w:t>
            </w:r>
            <w:r w:rsidRPr="00D31094">
              <w:rPr>
                <w:rFonts w:ascii="Angsana New" w:hAnsi="Angsana New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563.05</w:t>
            </w:r>
          </w:p>
        </w:tc>
        <w:tc>
          <w:tcPr>
            <w:tcW w:w="222" w:type="dxa"/>
            <w:shd w:val="clear" w:color="auto" w:fill="auto"/>
          </w:tcPr>
          <w:p w:rsidR="00256204" w:rsidRPr="00D31094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6204" w:rsidRPr="00D31094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29,000,000.00</w:t>
            </w:r>
          </w:p>
        </w:tc>
        <w:tc>
          <w:tcPr>
            <w:tcW w:w="222" w:type="dxa"/>
            <w:shd w:val="clear" w:color="auto" w:fill="auto"/>
          </w:tcPr>
          <w:p w:rsidR="00256204" w:rsidRPr="00D31094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6204" w:rsidRPr="00D31094" w:rsidRDefault="0005160C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31094">
              <w:rPr>
                <w:rFonts w:ascii="Angsana New" w:hAnsi="Angsana New"/>
                <w:sz w:val="30"/>
                <w:szCs w:val="30"/>
                <w:cs/>
              </w:rPr>
              <w:t>48</w:t>
            </w:r>
            <w:r w:rsidRPr="00D31094">
              <w:rPr>
                <w:rFonts w:ascii="Angsana New" w:hAnsi="Angsana New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779</w:t>
            </w:r>
            <w:r w:rsidRPr="00D31094">
              <w:rPr>
                <w:rFonts w:ascii="Angsana New" w:hAnsi="Angsana New"/>
                <w:sz w:val="30"/>
                <w:szCs w:val="30"/>
              </w:rPr>
              <w:t>,</w:t>
            </w:r>
            <w:r w:rsidRPr="00D31094">
              <w:rPr>
                <w:rFonts w:ascii="Angsana New" w:hAnsi="Angsana New"/>
                <w:sz w:val="30"/>
                <w:szCs w:val="30"/>
                <w:cs/>
              </w:rPr>
              <w:t>563.05</w:t>
            </w:r>
          </w:p>
        </w:tc>
        <w:tc>
          <w:tcPr>
            <w:tcW w:w="240" w:type="dxa"/>
            <w:shd w:val="clear" w:color="auto" w:fill="auto"/>
          </w:tcPr>
          <w:p w:rsidR="00256204" w:rsidRPr="00D31094" w:rsidRDefault="00256204" w:rsidP="00256204">
            <w:pPr>
              <w:tabs>
                <w:tab w:val="decimal" w:pos="13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6204" w:rsidRPr="00D31094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29,000,000.00</w:t>
            </w:r>
          </w:p>
        </w:tc>
      </w:tr>
    </w:tbl>
    <w:p w:rsidR="00045F90" w:rsidRPr="00D31094" w:rsidRDefault="00045F90" w:rsidP="00045F90">
      <w:pPr>
        <w:spacing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p w:rsidR="00847976" w:rsidRPr="00D31094" w:rsidRDefault="00847976" w:rsidP="008B6A2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D31094">
        <w:rPr>
          <w:rFonts w:ascii="Angsana New" w:hAnsi="Angsana New"/>
          <w:sz w:val="30"/>
          <w:szCs w:val="30"/>
          <w:u w:val="single"/>
          <w:cs/>
        </w:rPr>
        <w:t>ความเสี่ยงจากเงินตราต่างประเทศ</w:t>
      </w:r>
    </w:p>
    <w:p w:rsidR="00847976" w:rsidRPr="00D31094" w:rsidRDefault="00905C33" w:rsidP="008B6A2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การขายสินค้าที่เป็นเงินตราต่างประเทศ</w:t>
      </w:r>
    </w:p>
    <w:p w:rsidR="00081446" w:rsidRPr="00D31094" w:rsidRDefault="00847976" w:rsidP="004666D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31094">
        <w:rPr>
          <w:rFonts w:ascii="Angsana New" w:hAnsi="Angsana New"/>
          <w:sz w:val="30"/>
          <w:szCs w:val="30"/>
        </w:rPr>
        <w:t>3</w:t>
      </w:r>
      <w:r w:rsidR="000036C3"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A14A73" w:rsidRPr="00D31094">
        <w:rPr>
          <w:rFonts w:ascii="Angsana New" w:hAnsi="Angsana New" w:hint="cs"/>
          <w:sz w:val="30"/>
          <w:szCs w:val="30"/>
          <w:cs/>
        </w:rPr>
        <w:t>กันยายน</w:t>
      </w:r>
      <w:r w:rsidRPr="00D31094">
        <w:rPr>
          <w:rFonts w:ascii="Angsana New" w:hAnsi="Angsana New"/>
          <w:sz w:val="30"/>
          <w:szCs w:val="30"/>
          <w:cs/>
        </w:rPr>
        <w:t xml:space="preserve"> </w:t>
      </w:r>
      <w:r w:rsidR="001C436E" w:rsidRPr="00D31094">
        <w:rPr>
          <w:rFonts w:ascii="Angsana New" w:hAnsi="Angsana New"/>
          <w:sz w:val="30"/>
          <w:szCs w:val="30"/>
        </w:rPr>
        <w:t>256</w:t>
      </w:r>
      <w:r w:rsidR="00905C33" w:rsidRPr="00D31094">
        <w:rPr>
          <w:rFonts w:ascii="Angsana New" w:hAnsi="Angsana New"/>
          <w:sz w:val="30"/>
          <w:szCs w:val="30"/>
          <w:lang w:val="en-US"/>
        </w:rPr>
        <w:t>2</w:t>
      </w:r>
      <w:r w:rsidR="00081446" w:rsidRPr="00D31094">
        <w:rPr>
          <w:rFonts w:ascii="Angsana New" w:hAnsi="Angsana New"/>
          <w:sz w:val="30"/>
          <w:szCs w:val="30"/>
        </w:rPr>
        <w:t xml:space="preserve"> </w:t>
      </w:r>
      <w:r w:rsidR="00081446" w:rsidRPr="00D31094">
        <w:rPr>
          <w:rFonts w:ascii="Angsana New" w:hAnsi="Angsana New" w:hint="cs"/>
          <w:sz w:val="30"/>
          <w:szCs w:val="30"/>
          <w:cs/>
        </w:rPr>
        <w:t>และ</w:t>
      </w:r>
      <w:r w:rsidR="00D94757" w:rsidRPr="00D31094">
        <w:rPr>
          <w:rFonts w:ascii="Angsana New" w:hAnsi="Angsana New" w:hint="cs"/>
          <w:sz w:val="30"/>
          <w:szCs w:val="30"/>
          <w:cs/>
        </w:rPr>
        <w:t>วันที่</w:t>
      </w:r>
      <w:r w:rsidR="00081446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="00A91901" w:rsidRPr="00D31094">
        <w:rPr>
          <w:rFonts w:ascii="Angsana New" w:hAnsi="Angsana New"/>
          <w:sz w:val="30"/>
          <w:szCs w:val="30"/>
        </w:rPr>
        <w:t>31</w:t>
      </w:r>
      <w:r w:rsidR="00A91901" w:rsidRPr="00D3109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1901" w:rsidRPr="00D31094">
        <w:rPr>
          <w:rFonts w:ascii="Angsana New" w:hAnsi="Angsana New"/>
          <w:sz w:val="30"/>
          <w:szCs w:val="30"/>
        </w:rPr>
        <w:t>256</w:t>
      </w:r>
      <w:r w:rsidR="00905C33" w:rsidRPr="00D31094">
        <w:rPr>
          <w:rFonts w:ascii="Angsana New" w:hAnsi="Angsana New"/>
          <w:sz w:val="30"/>
          <w:szCs w:val="30"/>
        </w:rPr>
        <w:t>1</w:t>
      </w:r>
      <w:r w:rsidR="00081446"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</w:t>
      </w:r>
      <w:r w:rsidR="00D94757"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อันเป็นผลมาจากการมีสินทรัพย์และหนี้สินทางการเงินที่เป็นเงินตราต่างประเทศ มีดังนี้</w:t>
      </w:r>
    </w:p>
    <w:tbl>
      <w:tblPr>
        <w:tblW w:w="95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430"/>
        <w:gridCol w:w="1418"/>
        <w:gridCol w:w="236"/>
        <w:gridCol w:w="1091"/>
        <w:gridCol w:w="610"/>
        <w:gridCol w:w="1728"/>
        <w:gridCol w:w="270"/>
        <w:gridCol w:w="1732"/>
      </w:tblGrid>
      <w:tr w:rsidR="00905C33" w:rsidRPr="00D31094" w:rsidTr="003502E7">
        <w:trPr>
          <w:cantSplit/>
          <w:tblHeader/>
        </w:trPr>
        <w:tc>
          <w:tcPr>
            <w:tcW w:w="2430" w:type="dxa"/>
            <w:shd w:val="clear" w:color="auto" w:fill="auto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:rsidR="00905C33" w:rsidRPr="00D31094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D31094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905C33" w:rsidRPr="00D31094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905C33" w:rsidRPr="00D31094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:rsidR="00905C33" w:rsidRPr="00D31094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905C33" w:rsidRPr="00D31094" w:rsidTr="003502E7">
        <w:trPr>
          <w:cantSplit/>
          <w:tblHeader/>
        </w:trPr>
        <w:tc>
          <w:tcPr>
            <w:tcW w:w="2430" w:type="dxa"/>
            <w:shd w:val="clear" w:color="auto" w:fill="auto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shd w:val="clear" w:color="auto" w:fill="auto"/>
          </w:tcPr>
          <w:p w:rsidR="00905C33" w:rsidRPr="00D31094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D31094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05C33" w:rsidRPr="00D31094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05C33" w:rsidRPr="00D31094" w:rsidTr="003502E7">
        <w:trPr>
          <w:cantSplit/>
          <w:tblHeader/>
        </w:trPr>
        <w:tc>
          <w:tcPr>
            <w:tcW w:w="2430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905C33" w:rsidRPr="00D3109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5C33" w:rsidRPr="00D3109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905C33" w:rsidRPr="00D3109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D3109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C33" w:rsidRPr="00D31094" w:rsidRDefault="00A00617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  <w:cs/>
              </w:rPr>
              <w:t xml:space="preserve">30 </w:t>
            </w:r>
            <w:r w:rsidR="00A14A73" w:rsidRPr="00D31094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D31094">
              <w:rPr>
                <w:sz w:val="28"/>
                <w:szCs w:val="28"/>
                <w:cs/>
              </w:rPr>
              <w:t xml:space="preserve"> 2562</w:t>
            </w:r>
          </w:p>
        </w:tc>
        <w:tc>
          <w:tcPr>
            <w:tcW w:w="270" w:type="dxa"/>
            <w:shd w:val="clear" w:color="auto" w:fill="auto"/>
          </w:tcPr>
          <w:p w:rsidR="00905C33" w:rsidRPr="00D3109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C33" w:rsidRPr="00D3109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D31094">
              <w:rPr>
                <w:sz w:val="28"/>
                <w:szCs w:val="28"/>
                <w:cs/>
              </w:rPr>
              <w:t>31 ธันวาคม 2561</w:t>
            </w:r>
          </w:p>
        </w:tc>
      </w:tr>
      <w:tr w:rsidR="00905C33" w:rsidRPr="00D31094" w:rsidTr="003502E7">
        <w:trPr>
          <w:cantSplit/>
        </w:trPr>
        <w:tc>
          <w:tcPr>
            <w:tcW w:w="2430" w:type="dxa"/>
            <w:shd w:val="clear" w:color="auto" w:fill="auto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18" w:type="dxa"/>
            <w:shd w:val="clear" w:color="auto" w:fill="auto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905C33" w:rsidRPr="00D31094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:rsidR="00905C33" w:rsidRPr="00D31094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D31094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905C33" w:rsidRPr="00D31094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05C33" w:rsidRPr="00D31094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</w:tcPr>
          <w:p w:rsidR="00905C33" w:rsidRPr="00D31094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C33" w:rsidRPr="00D31094" w:rsidTr="00D62713">
        <w:trPr>
          <w:cantSplit/>
        </w:trPr>
        <w:tc>
          <w:tcPr>
            <w:tcW w:w="2430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05C33" w:rsidRPr="00D31094" w:rsidRDefault="001A4FD1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11,994,601.40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05C33" w:rsidRPr="00D31094" w:rsidRDefault="00905C33" w:rsidP="00905C3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:rsidR="00905C33" w:rsidRPr="00D31094" w:rsidRDefault="00905C33" w:rsidP="00CC260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CC2609"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CC2609"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114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CC2609"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523.18</w:t>
            </w:r>
          </w:p>
        </w:tc>
      </w:tr>
      <w:tr w:rsidR="00905C33" w:rsidRPr="00D31094" w:rsidTr="00D62713">
        <w:trPr>
          <w:cantSplit/>
        </w:trPr>
        <w:tc>
          <w:tcPr>
            <w:tcW w:w="2430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5C33" w:rsidRPr="00D31094" w:rsidRDefault="00201BFE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05C33" w:rsidRPr="00D31094" w:rsidRDefault="00905C33" w:rsidP="00905C3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5C33" w:rsidRPr="00D31094" w:rsidRDefault="00905C33" w:rsidP="00CC260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CC2609"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CC2609"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746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CC2609"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756.49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905C33" w:rsidRPr="00D31094" w:rsidTr="00D62713">
        <w:trPr>
          <w:cantSplit/>
        </w:trPr>
        <w:tc>
          <w:tcPr>
            <w:tcW w:w="4084" w:type="dxa"/>
            <w:gridSpan w:val="3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ยอดบัญชีในงบ</w:t>
            </w:r>
            <w:r w:rsidRPr="00D310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แสดงฐานะการเงิน</w:t>
            </w:r>
            <w:r w:rsidRPr="00D310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091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D31094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5C33" w:rsidRPr="00D31094" w:rsidRDefault="001A4FD1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11,994,601.40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05C33" w:rsidRPr="00D31094" w:rsidRDefault="00905C33" w:rsidP="00905C3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5C33" w:rsidRPr="00D31094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31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8,367,766.69</w:t>
            </w:r>
          </w:p>
        </w:tc>
      </w:tr>
    </w:tbl>
    <w:p w:rsidR="00905C33" w:rsidRPr="00D31094" w:rsidRDefault="00905C33" w:rsidP="004666D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4666D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4666D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022CD6" w:rsidRPr="00D31094" w:rsidRDefault="00022CD6" w:rsidP="00841AB3">
      <w:pPr>
        <w:numPr>
          <w:ilvl w:val="0"/>
          <w:numId w:val="33"/>
        </w:numPr>
        <w:tabs>
          <w:tab w:val="left" w:pos="513"/>
        </w:tabs>
        <w:spacing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D31094">
        <w:rPr>
          <w:rFonts w:ascii="Angsana New" w:hAnsi="Angsana New"/>
          <w:b/>
          <w:bCs/>
          <w:sz w:val="30"/>
          <w:szCs w:val="30"/>
        </w:rPr>
        <w:t xml:space="preserve"> </w:t>
      </w:r>
      <w:r w:rsidRPr="00D3109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7734AB" w:rsidRPr="00D31094" w:rsidRDefault="007734AB" w:rsidP="008F628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D31094">
        <w:rPr>
          <w:rFonts w:ascii="Angsana New" w:hAnsi="Angsana New"/>
          <w:sz w:val="30"/>
          <w:szCs w:val="30"/>
          <w:u w:val="single"/>
          <w:cs/>
        </w:rPr>
        <w:t>ความเสี่ยงด้านสินเชื่อ</w:t>
      </w:r>
    </w:p>
    <w:p w:rsidR="007734AB" w:rsidRPr="00D31094" w:rsidRDefault="007734AB" w:rsidP="008F628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 เมื่อครบกำหนด</w:t>
      </w:r>
    </w:p>
    <w:p w:rsidR="007734AB" w:rsidRPr="00D31094" w:rsidRDefault="007734AB" w:rsidP="008F628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/>
          <w:sz w:val="30"/>
          <w:szCs w:val="30"/>
          <w:cs/>
        </w:rPr>
        <w:t>ฝ่ายบริหารได้กำหนดนโยบายการให้สินเชื่อที่ระมัดระวังและขายสินค้าให้กับลูกค้าที่ได้มีการอนุมัติวงเงินสินเชื่อแล้วว่ามีฐานะการเงินดีแ</w:t>
      </w:r>
      <w:r w:rsidR="008F6283" w:rsidRPr="00D31094">
        <w:rPr>
          <w:rFonts w:ascii="Angsana New" w:hAnsi="Angsana New"/>
          <w:sz w:val="30"/>
          <w:szCs w:val="30"/>
          <w:cs/>
        </w:rPr>
        <w:t xml:space="preserve">ละมีความสามารถในการชำระหนี้ได้ </w:t>
      </w:r>
      <w:r w:rsidRPr="00D31094">
        <w:rPr>
          <w:rFonts w:ascii="Angsana New" w:hAnsi="Angsana New"/>
          <w:sz w:val="30"/>
          <w:szCs w:val="30"/>
          <w:cs/>
        </w:rPr>
        <w:t>ดังนั้นบริษัทจึงไม่คาดว่าจะได้รับความเสียหายจากการเรียกชำระหนี้จากลูกหนี้เหล่านั้นเกินกว่าจำนวนที่ได้ตั้งค่าเผื่อหนี้สงสัยจะสูญแล้ว</w:t>
      </w:r>
    </w:p>
    <w:p w:rsidR="007734AB" w:rsidRPr="00D31094" w:rsidRDefault="007734AB" w:rsidP="00F25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D31094">
        <w:rPr>
          <w:rFonts w:ascii="Angsana New" w:hAnsi="Angsana New"/>
          <w:sz w:val="30"/>
          <w:szCs w:val="30"/>
          <w:u w:val="single"/>
          <w:cs/>
        </w:rPr>
        <w:t>ความเสี่ยงจากสภาพคล่อง</w:t>
      </w:r>
    </w:p>
    <w:p w:rsidR="007734AB" w:rsidRPr="00D31094" w:rsidRDefault="00905C33" w:rsidP="00F25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31094">
        <w:rPr>
          <w:rFonts w:ascii="Angsana New" w:hAnsi="Angsana New" w:hint="cs"/>
          <w:sz w:val="30"/>
          <w:szCs w:val="30"/>
          <w:cs/>
        </w:rPr>
        <w:t>กลุ่ม</w:t>
      </w:r>
      <w:r w:rsidRPr="00D31094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D31094">
        <w:rPr>
          <w:rFonts w:ascii="Angsana New" w:hAnsi="Angsana New" w:hint="cs"/>
          <w:sz w:val="30"/>
          <w:szCs w:val="30"/>
          <w:cs/>
        </w:rPr>
        <w:t>กลุ่ม</w:t>
      </w:r>
      <w:r w:rsidRPr="00D31094">
        <w:rPr>
          <w:rFonts w:ascii="Angsana New" w:hAnsi="Angsana New"/>
          <w:sz w:val="30"/>
          <w:szCs w:val="30"/>
          <w:cs/>
        </w:rPr>
        <w:t>บริษัทและเพื่อทำให้ผลกระทบจากความผันผวนของกระแสเงินสดลดลง</w:t>
      </w:r>
    </w:p>
    <w:p w:rsidR="007734AB" w:rsidRPr="00D31094" w:rsidRDefault="007734AB" w:rsidP="00F25A47">
      <w:pPr>
        <w:spacing w:before="240"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D31094">
        <w:rPr>
          <w:rFonts w:ascii="Angsana New" w:hAnsi="Angsana New"/>
          <w:sz w:val="30"/>
          <w:szCs w:val="30"/>
          <w:u w:val="single"/>
          <w:cs/>
        </w:rPr>
        <w:t>มูลค่ายุติธรรมของสินทรัพย์และหนี้สินทางการเงิน</w:t>
      </w:r>
    </w:p>
    <w:p w:rsidR="009E5FFC" w:rsidRPr="00D31094" w:rsidRDefault="00905C33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31094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และอัตราดอกเบี้ยเป็นไปตามอัตราตลาด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ฝ่ายบริหารเชื่อว่ามูลค่ายุติธรรมของสินทรัพย์ทางการเงินและหนี้สินทางการเงิน ณ วันที่</w:t>
      </w:r>
      <w:r w:rsidRPr="00D31094">
        <w:rPr>
          <w:rFonts w:ascii="Angsana New" w:hAnsi="Angsana New"/>
          <w:sz w:val="30"/>
          <w:szCs w:val="30"/>
        </w:rPr>
        <w:br/>
      </w:r>
      <w:r w:rsidRPr="00D31094">
        <w:rPr>
          <w:rFonts w:ascii="Angsana New" w:hAnsi="Angsana New"/>
          <w:sz w:val="30"/>
          <w:szCs w:val="30"/>
          <w:lang w:val="en-US"/>
        </w:rPr>
        <w:t>3</w:t>
      </w:r>
      <w:r w:rsidR="000036C3" w:rsidRPr="00D31094">
        <w:rPr>
          <w:rFonts w:ascii="Angsana New" w:hAnsi="Angsana New"/>
          <w:sz w:val="30"/>
          <w:szCs w:val="30"/>
          <w:lang w:val="en-US"/>
        </w:rPr>
        <w:t>0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="00A14A73" w:rsidRPr="00D31094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D31094">
        <w:rPr>
          <w:rFonts w:ascii="Angsana New" w:hAnsi="Angsana New"/>
          <w:sz w:val="30"/>
          <w:szCs w:val="30"/>
          <w:lang w:val="en-US"/>
        </w:rPr>
        <w:t xml:space="preserve">31 </w:t>
      </w:r>
      <w:r w:rsidRPr="00D3109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D31094">
        <w:rPr>
          <w:rFonts w:ascii="Angsana New" w:hAnsi="Angsana New"/>
          <w:sz w:val="30"/>
          <w:szCs w:val="30"/>
        </w:rPr>
        <w:t>256</w:t>
      </w:r>
      <w:r w:rsidRPr="00D31094">
        <w:rPr>
          <w:rFonts w:ascii="Angsana New" w:hAnsi="Angsana New"/>
          <w:sz w:val="30"/>
          <w:szCs w:val="30"/>
          <w:lang w:val="en-US"/>
        </w:rPr>
        <w:t>1</w:t>
      </w:r>
      <w:r w:rsidRPr="00D31094">
        <w:rPr>
          <w:rFonts w:ascii="Angsana New" w:hAnsi="Angsana New" w:hint="cs"/>
          <w:sz w:val="30"/>
          <w:szCs w:val="30"/>
          <w:cs/>
        </w:rPr>
        <w:t xml:space="preserve"> </w:t>
      </w:r>
      <w:r w:rsidRPr="00D31094">
        <w:rPr>
          <w:rFonts w:ascii="Angsana New" w:hAnsi="Angsana New"/>
          <w:sz w:val="30"/>
          <w:szCs w:val="30"/>
          <w:cs/>
        </w:rPr>
        <w:t>จะไม่แตกต่างอย่างเป็นสาระสำคัญกับมูลค่าตามบัญชี</w:t>
      </w:r>
    </w:p>
    <w:p w:rsidR="001E11E6" w:rsidRPr="00D31094" w:rsidRDefault="001E11E6" w:rsidP="00841AB3">
      <w:pPr>
        <w:numPr>
          <w:ilvl w:val="0"/>
          <w:numId w:val="33"/>
        </w:numPr>
        <w:tabs>
          <w:tab w:val="left" w:pos="513"/>
        </w:tabs>
        <w:spacing w:before="240"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</w:rPr>
      </w:pPr>
      <w:r w:rsidRPr="00D31094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:rsidR="001E11E6" w:rsidRPr="00905C33" w:rsidRDefault="001E11E6" w:rsidP="00F25A47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D31094">
        <w:rPr>
          <w:rFonts w:ascii="Angsana New" w:hAnsi="Angsana New"/>
          <w:sz w:val="30"/>
          <w:szCs w:val="30"/>
          <w:cs/>
        </w:rPr>
        <w:t>กรรมการผู้มีอำนาจของบริษัทได้อนุมัติให้ออกงบการเงินนี้แล้วเมื่อวันที่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="001C4624" w:rsidRPr="00D31094">
        <w:rPr>
          <w:rFonts w:ascii="Angsana New" w:hAnsi="Angsana New"/>
          <w:sz w:val="30"/>
          <w:szCs w:val="30"/>
        </w:rPr>
        <w:t>1</w:t>
      </w:r>
      <w:r w:rsidR="00A30E46" w:rsidRPr="00D31094">
        <w:rPr>
          <w:rFonts w:ascii="Angsana New" w:hAnsi="Angsana New"/>
          <w:sz w:val="30"/>
          <w:szCs w:val="30"/>
        </w:rPr>
        <w:t>2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="00A30E46" w:rsidRPr="00D31094">
        <w:rPr>
          <w:rFonts w:ascii="Angsana New" w:hAnsi="Angsana New" w:hint="cs"/>
          <w:sz w:val="30"/>
          <w:szCs w:val="30"/>
          <w:cs/>
        </w:rPr>
        <w:t>พฤศจิกายน</w:t>
      </w:r>
      <w:r w:rsidRPr="00D31094">
        <w:rPr>
          <w:rFonts w:ascii="Angsana New" w:hAnsi="Angsana New"/>
          <w:sz w:val="30"/>
          <w:szCs w:val="30"/>
        </w:rPr>
        <w:t xml:space="preserve"> </w:t>
      </w:r>
      <w:r w:rsidRPr="00D31094">
        <w:rPr>
          <w:rFonts w:ascii="Angsana New" w:hAnsi="Angsana New" w:hint="cs"/>
          <w:sz w:val="30"/>
          <w:szCs w:val="30"/>
          <w:cs/>
        </w:rPr>
        <w:t>25</w:t>
      </w:r>
      <w:r w:rsidR="00A748FF" w:rsidRPr="00D31094">
        <w:rPr>
          <w:rFonts w:ascii="Angsana New" w:hAnsi="Angsana New"/>
          <w:sz w:val="30"/>
          <w:szCs w:val="30"/>
        </w:rPr>
        <w:t>6</w:t>
      </w:r>
      <w:r w:rsidR="00905C33" w:rsidRPr="00D31094">
        <w:rPr>
          <w:rFonts w:ascii="Angsana New" w:hAnsi="Angsana New"/>
          <w:sz w:val="30"/>
          <w:szCs w:val="30"/>
          <w:lang w:val="en-US"/>
        </w:rPr>
        <w:t>2</w:t>
      </w:r>
    </w:p>
    <w:p w:rsidR="00296204" w:rsidRDefault="00296204" w:rsidP="001E11E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4342F" w:rsidRPr="00E4342F" w:rsidRDefault="00E4342F" w:rsidP="00E4342F">
      <w:pPr>
        <w:rPr>
          <w:rFonts w:ascii="Angsana New" w:hAnsi="Angsana New"/>
          <w:sz w:val="30"/>
          <w:szCs w:val="30"/>
        </w:rPr>
      </w:pPr>
    </w:p>
    <w:p w:rsidR="00E4342F" w:rsidRPr="00E4342F" w:rsidRDefault="00E4342F" w:rsidP="00E4342F">
      <w:pPr>
        <w:rPr>
          <w:rFonts w:ascii="Angsana New" w:hAnsi="Angsana New"/>
          <w:sz w:val="30"/>
          <w:szCs w:val="30"/>
        </w:rPr>
      </w:pPr>
    </w:p>
    <w:p w:rsidR="00E4342F" w:rsidRPr="00E4342F" w:rsidRDefault="00E4342F" w:rsidP="00E4342F">
      <w:pPr>
        <w:rPr>
          <w:rFonts w:ascii="Angsana New" w:hAnsi="Angsana New"/>
          <w:sz w:val="30"/>
          <w:szCs w:val="30"/>
        </w:rPr>
      </w:pPr>
    </w:p>
    <w:p w:rsidR="00E4342F" w:rsidRPr="00E4342F" w:rsidRDefault="00E4342F" w:rsidP="00E4342F">
      <w:pPr>
        <w:rPr>
          <w:rFonts w:ascii="Angsana New" w:hAnsi="Angsana New"/>
          <w:sz w:val="30"/>
          <w:szCs w:val="30"/>
        </w:rPr>
      </w:pPr>
    </w:p>
    <w:p w:rsidR="00E4342F" w:rsidRPr="00E4342F" w:rsidRDefault="00E4342F" w:rsidP="00E4342F">
      <w:pPr>
        <w:rPr>
          <w:rFonts w:ascii="Angsana New" w:hAnsi="Angsana New"/>
          <w:sz w:val="30"/>
          <w:szCs w:val="30"/>
        </w:rPr>
      </w:pPr>
    </w:p>
    <w:p w:rsidR="00E4342F" w:rsidRPr="00E4342F" w:rsidRDefault="00E4342F" w:rsidP="00E4342F">
      <w:pPr>
        <w:rPr>
          <w:rFonts w:ascii="Angsana New" w:hAnsi="Angsana New"/>
          <w:sz w:val="30"/>
          <w:szCs w:val="30"/>
        </w:rPr>
      </w:pPr>
    </w:p>
    <w:p w:rsidR="00E4342F" w:rsidRDefault="00E4342F" w:rsidP="00E4342F">
      <w:pPr>
        <w:rPr>
          <w:rFonts w:ascii="Angsana New" w:hAnsi="Angsana New"/>
          <w:sz w:val="30"/>
          <w:szCs w:val="30"/>
        </w:rPr>
      </w:pPr>
    </w:p>
    <w:p w:rsidR="00E4342F" w:rsidRPr="00E4342F" w:rsidRDefault="00E4342F" w:rsidP="00E4342F">
      <w:pPr>
        <w:tabs>
          <w:tab w:val="left" w:pos="627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sectPr w:rsidR="00E4342F" w:rsidRPr="00E4342F" w:rsidSect="00D407C8">
      <w:footerReference w:type="default" r:id="rId14"/>
      <w:pgSz w:w="11907" w:h="16840" w:code="9"/>
      <w:pgMar w:top="691" w:right="1152" w:bottom="576" w:left="1152" w:header="720" w:footer="720" w:gutter="0"/>
      <w:paperSrc w:first="15" w:other="15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6799" w:rsidRDefault="006D6799">
      <w:r>
        <w:separator/>
      </w:r>
    </w:p>
  </w:endnote>
  <w:endnote w:type="continuationSeparator" w:id="0">
    <w:p w:rsidR="006D6799" w:rsidRDefault="006D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41C" w:rsidRPr="008C31D3" w:rsidRDefault="004D341C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4D341C" w:rsidRPr="008C31D3" w:rsidRDefault="004D341C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E4342F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41C" w:rsidRPr="008C31D3" w:rsidRDefault="004D341C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4D341C" w:rsidRPr="008C31D3" w:rsidRDefault="004D341C" w:rsidP="008C31D3">
    <w:pPr>
      <w:pStyle w:val="Footer"/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</w:t>
    </w:r>
    <w:r>
      <w:rPr>
        <w:rFonts w:ascii="Angsana New" w:hAnsi="Angsana New" w:cs="Angsana New"/>
        <w:sz w:val="30"/>
        <w:szCs w:val="30"/>
        <w:cs/>
        <w:lang w:val="en-US"/>
      </w:rPr>
      <w:t xml:space="preserve">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(              นายบุญศักดิ์  เกียรติจรูญเลิศ       </w:t>
    </w:r>
    <w:r w:rsidRPr="00E4342F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 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41C" w:rsidRDefault="004D341C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4D341C" w:rsidRPr="008C31D3" w:rsidRDefault="004D341C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E4342F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41C" w:rsidRDefault="004D341C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4D341C" w:rsidRPr="008C31D3" w:rsidRDefault="004D341C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E4342F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41C" w:rsidRDefault="004D341C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4D341C" w:rsidRPr="008C31D3" w:rsidRDefault="004D341C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E4342F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6799" w:rsidRDefault="006D6799">
      <w:r>
        <w:separator/>
      </w:r>
    </w:p>
  </w:footnote>
  <w:footnote w:type="continuationSeparator" w:id="0">
    <w:p w:rsidR="006D6799" w:rsidRDefault="006D6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41C" w:rsidRDefault="004D341C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 w:rsidR="00B6009A"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 w:rsidR="00B6009A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872DD5">
      <w:rPr>
        <w:rStyle w:val="PageNumber"/>
        <w:rFonts w:ascii="Angsana New" w:hAnsi="Angsana New" w:cs="Angsana New"/>
        <w:noProof/>
        <w:sz w:val="28"/>
        <w:szCs w:val="28"/>
      </w:rPr>
      <w:t>1</w:t>
    </w:r>
    <w:r w:rsidR="00B6009A"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:rsidR="004D341C" w:rsidRDefault="004D341C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41C" w:rsidRDefault="004D341C" w:rsidP="000A1E0A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 w:rsidR="00B6009A"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 w:rsidR="00B6009A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872DD5">
      <w:rPr>
        <w:rStyle w:val="PageNumber"/>
        <w:rFonts w:ascii="Angsana New" w:hAnsi="Angsana New" w:cs="Angsana New"/>
        <w:noProof/>
        <w:sz w:val="28"/>
        <w:szCs w:val="28"/>
      </w:rPr>
      <w:t>38</w:t>
    </w:r>
    <w:r w:rsidR="00B6009A"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:rsidR="004D341C" w:rsidRPr="00AC69F6" w:rsidRDefault="004D341C" w:rsidP="00AC6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566D5"/>
    <w:multiLevelType w:val="hybridMultilevel"/>
    <w:tmpl w:val="A1B2B1AE"/>
    <w:lvl w:ilvl="0" w:tplc="8746F6DC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566EE"/>
    <w:multiLevelType w:val="hybridMultilevel"/>
    <w:tmpl w:val="EC02981A"/>
    <w:lvl w:ilvl="0" w:tplc="93D28970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96D0C"/>
    <w:multiLevelType w:val="hybridMultilevel"/>
    <w:tmpl w:val="589AA78C"/>
    <w:lvl w:ilvl="0" w:tplc="580078B4">
      <w:start w:val="2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D16D9"/>
    <w:multiLevelType w:val="hybridMultilevel"/>
    <w:tmpl w:val="8494C1F4"/>
    <w:lvl w:ilvl="0" w:tplc="73D2DF2C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25400"/>
    <w:multiLevelType w:val="hybridMultilevel"/>
    <w:tmpl w:val="99CA75E4"/>
    <w:lvl w:ilvl="0" w:tplc="08062664">
      <w:start w:val="2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53D78E1"/>
    <w:multiLevelType w:val="hybridMultilevel"/>
    <w:tmpl w:val="27A42CCA"/>
    <w:lvl w:ilvl="0" w:tplc="05144EC4">
      <w:start w:val="2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466EA"/>
    <w:multiLevelType w:val="hybridMultilevel"/>
    <w:tmpl w:val="EB7EDCA6"/>
    <w:lvl w:ilvl="0" w:tplc="0AF6EA12">
      <w:start w:val="9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D5812"/>
    <w:multiLevelType w:val="hybridMultilevel"/>
    <w:tmpl w:val="FF028612"/>
    <w:lvl w:ilvl="0" w:tplc="EB025DB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47F5406"/>
    <w:multiLevelType w:val="hybridMultilevel"/>
    <w:tmpl w:val="4088FBDE"/>
    <w:lvl w:ilvl="0" w:tplc="E2743CDC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34945"/>
    <w:multiLevelType w:val="hybridMultilevel"/>
    <w:tmpl w:val="3424AAF2"/>
    <w:lvl w:ilvl="0" w:tplc="91365146">
      <w:start w:val="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86917"/>
    <w:multiLevelType w:val="hybridMultilevel"/>
    <w:tmpl w:val="A97EEAD0"/>
    <w:lvl w:ilvl="0" w:tplc="992CD644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60006"/>
    <w:multiLevelType w:val="hybridMultilevel"/>
    <w:tmpl w:val="08D054DA"/>
    <w:lvl w:ilvl="0" w:tplc="EE6EB7CC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51CF9"/>
    <w:multiLevelType w:val="hybridMultilevel"/>
    <w:tmpl w:val="3B0464CE"/>
    <w:lvl w:ilvl="0" w:tplc="AF3C1B2E">
      <w:start w:val="31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5" w15:restartNumberingAfterBreak="0">
    <w:nsid w:val="43C105BE"/>
    <w:multiLevelType w:val="hybridMultilevel"/>
    <w:tmpl w:val="0470C0CE"/>
    <w:lvl w:ilvl="0" w:tplc="BDEEE0B8">
      <w:start w:val="1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D1C61"/>
    <w:multiLevelType w:val="hybridMultilevel"/>
    <w:tmpl w:val="C310C36E"/>
    <w:lvl w:ilvl="0" w:tplc="C7F6B3B4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535FE"/>
    <w:multiLevelType w:val="hybridMultilevel"/>
    <w:tmpl w:val="3F96EB00"/>
    <w:lvl w:ilvl="0" w:tplc="E95891CA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5880"/>
    <w:multiLevelType w:val="hybridMultilevel"/>
    <w:tmpl w:val="BBB0F5C0"/>
    <w:lvl w:ilvl="0" w:tplc="61A0C75C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45570"/>
    <w:multiLevelType w:val="hybridMultilevel"/>
    <w:tmpl w:val="F9A4BEB0"/>
    <w:lvl w:ilvl="0" w:tplc="6D421F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CD0EE8"/>
    <w:multiLevelType w:val="hybridMultilevel"/>
    <w:tmpl w:val="3CC01B0C"/>
    <w:lvl w:ilvl="0" w:tplc="FD3A2DEE">
      <w:start w:val="1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96C8C"/>
    <w:multiLevelType w:val="hybridMultilevel"/>
    <w:tmpl w:val="074C7156"/>
    <w:lvl w:ilvl="0" w:tplc="FA10C928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CA1920"/>
    <w:multiLevelType w:val="hybridMultilevel"/>
    <w:tmpl w:val="2190F50E"/>
    <w:lvl w:ilvl="0" w:tplc="174E8F1C">
      <w:start w:val="2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4B610D"/>
    <w:multiLevelType w:val="hybridMultilevel"/>
    <w:tmpl w:val="6B588908"/>
    <w:lvl w:ilvl="0" w:tplc="2E8E4786">
      <w:start w:val="1"/>
      <w:numFmt w:val="decimal"/>
      <w:lvlText w:val="26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3466F02"/>
    <w:multiLevelType w:val="hybridMultilevel"/>
    <w:tmpl w:val="E86407EE"/>
    <w:lvl w:ilvl="0" w:tplc="4E0C711C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0779A"/>
    <w:multiLevelType w:val="hybridMultilevel"/>
    <w:tmpl w:val="22DCA136"/>
    <w:lvl w:ilvl="0" w:tplc="59E04F96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408"/>
    <w:multiLevelType w:val="hybridMultilevel"/>
    <w:tmpl w:val="52DC2FA0"/>
    <w:lvl w:ilvl="0" w:tplc="D2B0496A">
      <w:start w:val="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4B5DC8"/>
    <w:multiLevelType w:val="hybridMultilevel"/>
    <w:tmpl w:val="3D0445C0"/>
    <w:lvl w:ilvl="0" w:tplc="7714A8C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036F8"/>
    <w:multiLevelType w:val="hybridMultilevel"/>
    <w:tmpl w:val="F9A4BEB0"/>
    <w:lvl w:ilvl="0" w:tplc="6D421F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26DDC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C0F99"/>
    <w:multiLevelType w:val="hybridMultilevel"/>
    <w:tmpl w:val="90D26BD4"/>
    <w:lvl w:ilvl="0" w:tplc="16C261CA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473E0A"/>
    <w:multiLevelType w:val="hybridMultilevel"/>
    <w:tmpl w:val="78BC1EF4"/>
    <w:lvl w:ilvl="0" w:tplc="CEEE2F0A">
      <w:start w:val="2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C97140"/>
    <w:multiLevelType w:val="hybridMultilevel"/>
    <w:tmpl w:val="EEEEC492"/>
    <w:lvl w:ilvl="0" w:tplc="1020E288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0"/>
  </w:num>
  <w:num w:numId="4">
    <w:abstractNumId w:val="31"/>
  </w:num>
  <w:num w:numId="5">
    <w:abstractNumId w:val="11"/>
  </w:num>
  <w:num w:numId="6">
    <w:abstractNumId w:val="28"/>
  </w:num>
  <w:num w:numId="7">
    <w:abstractNumId w:val="24"/>
  </w:num>
  <w:num w:numId="8">
    <w:abstractNumId w:val="26"/>
  </w:num>
  <w:num w:numId="9">
    <w:abstractNumId w:val="8"/>
  </w:num>
  <w:num w:numId="10">
    <w:abstractNumId w:val="30"/>
  </w:num>
  <w:num w:numId="11">
    <w:abstractNumId w:val="19"/>
  </w:num>
  <w:num w:numId="12">
    <w:abstractNumId w:val="7"/>
  </w:num>
  <w:num w:numId="13">
    <w:abstractNumId w:val="15"/>
  </w:num>
  <w:num w:numId="14">
    <w:abstractNumId w:val="29"/>
  </w:num>
  <w:num w:numId="15">
    <w:abstractNumId w:val="20"/>
  </w:num>
  <w:num w:numId="16">
    <w:abstractNumId w:val="32"/>
  </w:num>
  <w:num w:numId="17">
    <w:abstractNumId w:val="27"/>
  </w:num>
  <w:num w:numId="18">
    <w:abstractNumId w:val="16"/>
  </w:num>
  <w:num w:numId="19">
    <w:abstractNumId w:val="18"/>
  </w:num>
  <w:num w:numId="20">
    <w:abstractNumId w:val="0"/>
  </w:num>
  <w:num w:numId="21">
    <w:abstractNumId w:val="23"/>
  </w:num>
  <w:num w:numId="22">
    <w:abstractNumId w:val="2"/>
  </w:num>
  <w:num w:numId="23">
    <w:abstractNumId w:val="3"/>
  </w:num>
  <w:num w:numId="24">
    <w:abstractNumId w:val="1"/>
  </w:num>
  <w:num w:numId="25">
    <w:abstractNumId w:val="9"/>
  </w:num>
  <w:num w:numId="26">
    <w:abstractNumId w:val="13"/>
  </w:num>
  <w:num w:numId="27">
    <w:abstractNumId w:val="12"/>
  </w:num>
  <w:num w:numId="28">
    <w:abstractNumId w:val="34"/>
  </w:num>
  <w:num w:numId="29">
    <w:abstractNumId w:val="21"/>
  </w:num>
  <w:num w:numId="30">
    <w:abstractNumId w:val="17"/>
  </w:num>
  <w:num w:numId="31">
    <w:abstractNumId w:val="4"/>
  </w:num>
  <w:num w:numId="32">
    <w:abstractNumId w:val="6"/>
  </w:num>
  <w:num w:numId="33">
    <w:abstractNumId w:val="33"/>
  </w:num>
  <w:num w:numId="34">
    <w:abstractNumId w:val="14"/>
  </w:num>
  <w:num w:numId="35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75F"/>
    <w:rsid w:val="000027B7"/>
    <w:rsid w:val="00002BEF"/>
    <w:rsid w:val="000036C3"/>
    <w:rsid w:val="00003B9C"/>
    <w:rsid w:val="00003BA3"/>
    <w:rsid w:val="00004D06"/>
    <w:rsid w:val="00005035"/>
    <w:rsid w:val="000055D8"/>
    <w:rsid w:val="00006366"/>
    <w:rsid w:val="00006754"/>
    <w:rsid w:val="00006D44"/>
    <w:rsid w:val="000070CB"/>
    <w:rsid w:val="000076FB"/>
    <w:rsid w:val="00007BA0"/>
    <w:rsid w:val="00010209"/>
    <w:rsid w:val="000106F7"/>
    <w:rsid w:val="000107B8"/>
    <w:rsid w:val="00010B54"/>
    <w:rsid w:val="00010E97"/>
    <w:rsid w:val="000123D0"/>
    <w:rsid w:val="00012647"/>
    <w:rsid w:val="00012CC3"/>
    <w:rsid w:val="00013450"/>
    <w:rsid w:val="00013C3C"/>
    <w:rsid w:val="0001477B"/>
    <w:rsid w:val="000147ED"/>
    <w:rsid w:val="00015E3B"/>
    <w:rsid w:val="000160E4"/>
    <w:rsid w:val="00016248"/>
    <w:rsid w:val="00016765"/>
    <w:rsid w:val="00016F20"/>
    <w:rsid w:val="00020364"/>
    <w:rsid w:val="00020D9A"/>
    <w:rsid w:val="00020FCA"/>
    <w:rsid w:val="00022CD6"/>
    <w:rsid w:val="00022E54"/>
    <w:rsid w:val="00023CBB"/>
    <w:rsid w:val="00023D7D"/>
    <w:rsid w:val="00023E09"/>
    <w:rsid w:val="00024109"/>
    <w:rsid w:val="000246D4"/>
    <w:rsid w:val="000256AD"/>
    <w:rsid w:val="000258DC"/>
    <w:rsid w:val="00026B9B"/>
    <w:rsid w:val="00026F5D"/>
    <w:rsid w:val="0002729C"/>
    <w:rsid w:val="000272BF"/>
    <w:rsid w:val="000275E9"/>
    <w:rsid w:val="0002769D"/>
    <w:rsid w:val="00027CB9"/>
    <w:rsid w:val="00030F23"/>
    <w:rsid w:val="0003106B"/>
    <w:rsid w:val="00031DB8"/>
    <w:rsid w:val="00031EA7"/>
    <w:rsid w:val="000332FC"/>
    <w:rsid w:val="000345C1"/>
    <w:rsid w:val="000349C4"/>
    <w:rsid w:val="0003545E"/>
    <w:rsid w:val="000355B3"/>
    <w:rsid w:val="000357E3"/>
    <w:rsid w:val="000359D6"/>
    <w:rsid w:val="00037859"/>
    <w:rsid w:val="00040BA9"/>
    <w:rsid w:val="00040CAD"/>
    <w:rsid w:val="00041027"/>
    <w:rsid w:val="00041A52"/>
    <w:rsid w:val="00043E84"/>
    <w:rsid w:val="000440C5"/>
    <w:rsid w:val="00045512"/>
    <w:rsid w:val="00045F90"/>
    <w:rsid w:val="000464A7"/>
    <w:rsid w:val="00046C7F"/>
    <w:rsid w:val="000475D6"/>
    <w:rsid w:val="000478AD"/>
    <w:rsid w:val="000500AD"/>
    <w:rsid w:val="000507E1"/>
    <w:rsid w:val="00050B11"/>
    <w:rsid w:val="00050DB3"/>
    <w:rsid w:val="00050DBA"/>
    <w:rsid w:val="0005143D"/>
    <w:rsid w:val="0005158B"/>
    <w:rsid w:val="0005160C"/>
    <w:rsid w:val="00051EDC"/>
    <w:rsid w:val="0005276E"/>
    <w:rsid w:val="00052D9E"/>
    <w:rsid w:val="00052F97"/>
    <w:rsid w:val="00053BF3"/>
    <w:rsid w:val="00054528"/>
    <w:rsid w:val="00054716"/>
    <w:rsid w:val="00055075"/>
    <w:rsid w:val="00055ED7"/>
    <w:rsid w:val="00056CE1"/>
    <w:rsid w:val="00056E08"/>
    <w:rsid w:val="0005726C"/>
    <w:rsid w:val="000572D0"/>
    <w:rsid w:val="00057447"/>
    <w:rsid w:val="00060C27"/>
    <w:rsid w:val="000612EC"/>
    <w:rsid w:val="000616CB"/>
    <w:rsid w:val="00061BB8"/>
    <w:rsid w:val="00063062"/>
    <w:rsid w:val="0006394B"/>
    <w:rsid w:val="00065412"/>
    <w:rsid w:val="000659EC"/>
    <w:rsid w:val="00065BE6"/>
    <w:rsid w:val="00065EE6"/>
    <w:rsid w:val="0006698D"/>
    <w:rsid w:val="000669EB"/>
    <w:rsid w:val="00066B80"/>
    <w:rsid w:val="000715D6"/>
    <w:rsid w:val="0007242D"/>
    <w:rsid w:val="00072814"/>
    <w:rsid w:val="00072948"/>
    <w:rsid w:val="00072F22"/>
    <w:rsid w:val="00072FD7"/>
    <w:rsid w:val="00073409"/>
    <w:rsid w:val="00074B7D"/>
    <w:rsid w:val="00074FAA"/>
    <w:rsid w:val="0007647B"/>
    <w:rsid w:val="0007728E"/>
    <w:rsid w:val="00077BB2"/>
    <w:rsid w:val="0008026E"/>
    <w:rsid w:val="000802CF"/>
    <w:rsid w:val="000809A3"/>
    <w:rsid w:val="00080C3A"/>
    <w:rsid w:val="00080F3B"/>
    <w:rsid w:val="00081153"/>
    <w:rsid w:val="00081446"/>
    <w:rsid w:val="00081695"/>
    <w:rsid w:val="00081C1F"/>
    <w:rsid w:val="000837E5"/>
    <w:rsid w:val="00083F0C"/>
    <w:rsid w:val="00083F73"/>
    <w:rsid w:val="0008512B"/>
    <w:rsid w:val="00085750"/>
    <w:rsid w:val="00085DC8"/>
    <w:rsid w:val="00085DEC"/>
    <w:rsid w:val="0008668F"/>
    <w:rsid w:val="000876A9"/>
    <w:rsid w:val="00087D19"/>
    <w:rsid w:val="00087E62"/>
    <w:rsid w:val="000900B5"/>
    <w:rsid w:val="00090920"/>
    <w:rsid w:val="00091199"/>
    <w:rsid w:val="00091361"/>
    <w:rsid w:val="00091BD5"/>
    <w:rsid w:val="00091CD2"/>
    <w:rsid w:val="00091F28"/>
    <w:rsid w:val="000928AE"/>
    <w:rsid w:val="00094152"/>
    <w:rsid w:val="00094443"/>
    <w:rsid w:val="0009448E"/>
    <w:rsid w:val="00094BC2"/>
    <w:rsid w:val="00094CBE"/>
    <w:rsid w:val="00094E64"/>
    <w:rsid w:val="000950F2"/>
    <w:rsid w:val="00095C08"/>
    <w:rsid w:val="0009636A"/>
    <w:rsid w:val="00096468"/>
    <w:rsid w:val="00096544"/>
    <w:rsid w:val="00096AE7"/>
    <w:rsid w:val="00096B60"/>
    <w:rsid w:val="00097A60"/>
    <w:rsid w:val="00097B7C"/>
    <w:rsid w:val="000A079C"/>
    <w:rsid w:val="000A1AB7"/>
    <w:rsid w:val="000A1C7D"/>
    <w:rsid w:val="000A1E0A"/>
    <w:rsid w:val="000A2459"/>
    <w:rsid w:val="000A2628"/>
    <w:rsid w:val="000A26A2"/>
    <w:rsid w:val="000A341C"/>
    <w:rsid w:val="000A399E"/>
    <w:rsid w:val="000A3AD8"/>
    <w:rsid w:val="000A411A"/>
    <w:rsid w:val="000A43D7"/>
    <w:rsid w:val="000A4DEB"/>
    <w:rsid w:val="000A636E"/>
    <w:rsid w:val="000A65A7"/>
    <w:rsid w:val="000A7459"/>
    <w:rsid w:val="000A7A9C"/>
    <w:rsid w:val="000B04ED"/>
    <w:rsid w:val="000B09CD"/>
    <w:rsid w:val="000B2164"/>
    <w:rsid w:val="000B21E8"/>
    <w:rsid w:val="000B281D"/>
    <w:rsid w:val="000B2872"/>
    <w:rsid w:val="000B362C"/>
    <w:rsid w:val="000B369D"/>
    <w:rsid w:val="000B3B58"/>
    <w:rsid w:val="000B4048"/>
    <w:rsid w:val="000B541E"/>
    <w:rsid w:val="000B72DA"/>
    <w:rsid w:val="000C05D4"/>
    <w:rsid w:val="000C0849"/>
    <w:rsid w:val="000C13EB"/>
    <w:rsid w:val="000C189F"/>
    <w:rsid w:val="000C2BD4"/>
    <w:rsid w:val="000C3966"/>
    <w:rsid w:val="000C529A"/>
    <w:rsid w:val="000C5B1B"/>
    <w:rsid w:val="000C5C6A"/>
    <w:rsid w:val="000C6DA9"/>
    <w:rsid w:val="000C72A6"/>
    <w:rsid w:val="000C74A1"/>
    <w:rsid w:val="000C7FEF"/>
    <w:rsid w:val="000D0FD6"/>
    <w:rsid w:val="000D135E"/>
    <w:rsid w:val="000D13CC"/>
    <w:rsid w:val="000D146D"/>
    <w:rsid w:val="000D1E5C"/>
    <w:rsid w:val="000D1E6C"/>
    <w:rsid w:val="000D2641"/>
    <w:rsid w:val="000D329B"/>
    <w:rsid w:val="000D40E5"/>
    <w:rsid w:val="000D42E7"/>
    <w:rsid w:val="000D6098"/>
    <w:rsid w:val="000D64D0"/>
    <w:rsid w:val="000D6961"/>
    <w:rsid w:val="000D71C6"/>
    <w:rsid w:val="000D73A1"/>
    <w:rsid w:val="000D7431"/>
    <w:rsid w:val="000D7BDC"/>
    <w:rsid w:val="000D7CC1"/>
    <w:rsid w:val="000D7EEF"/>
    <w:rsid w:val="000E0CDE"/>
    <w:rsid w:val="000E11CA"/>
    <w:rsid w:val="000E11EA"/>
    <w:rsid w:val="000E14BF"/>
    <w:rsid w:val="000E1546"/>
    <w:rsid w:val="000E1EA5"/>
    <w:rsid w:val="000E1F62"/>
    <w:rsid w:val="000E276E"/>
    <w:rsid w:val="000E28EE"/>
    <w:rsid w:val="000E28F8"/>
    <w:rsid w:val="000E298F"/>
    <w:rsid w:val="000E34FE"/>
    <w:rsid w:val="000E49F1"/>
    <w:rsid w:val="000E4A04"/>
    <w:rsid w:val="000E6294"/>
    <w:rsid w:val="000E6951"/>
    <w:rsid w:val="000E6E70"/>
    <w:rsid w:val="000E6F6C"/>
    <w:rsid w:val="000E7C43"/>
    <w:rsid w:val="000F047C"/>
    <w:rsid w:val="000F05CA"/>
    <w:rsid w:val="000F110C"/>
    <w:rsid w:val="000F1767"/>
    <w:rsid w:val="000F2D3A"/>
    <w:rsid w:val="000F3433"/>
    <w:rsid w:val="000F4DF6"/>
    <w:rsid w:val="000F50E2"/>
    <w:rsid w:val="000F5990"/>
    <w:rsid w:val="000F5BE4"/>
    <w:rsid w:val="000F6568"/>
    <w:rsid w:val="000F6F61"/>
    <w:rsid w:val="000F737E"/>
    <w:rsid w:val="000F796E"/>
    <w:rsid w:val="000F7B51"/>
    <w:rsid w:val="000F7BB5"/>
    <w:rsid w:val="000F7E01"/>
    <w:rsid w:val="00100EC3"/>
    <w:rsid w:val="0010246E"/>
    <w:rsid w:val="0010339A"/>
    <w:rsid w:val="00103ED3"/>
    <w:rsid w:val="001064AD"/>
    <w:rsid w:val="0010660F"/>
    <w:rsid w:val="00107902"/>
    <w:rsid w:val="00110629"/>
    <w:rsid w:val="001117D4"/>
    <w:rsid w:val="001119E2"/>
    <w:rsid w:val="0011227F"/>
    <w:rsid w:val="00112EA4"/>
    <w:rsid w:val="001134A6"/>
    <w:rsid w:val="0011493A"/>
    <w:rsid w:val="00115CE5"/>
    <w:rsid w:val="0011690B"/>
    <w:rsid w:val="00117260"/>
    <w:rsid w:val="00117B13"/>
    <w:rsid w:val="00117C71"/>
    <w:rsid w:val="00117F1F"/>
    <w:rsid w:val="00120267"/>
    <w:rsid w:val="0012070F"/>
    <w:rsid w:val="00120A92"/>
    <w:rsid w:val="001216E8"/>
    <w:rsid w:val="00121DD0"/>
    <w:rsid w:val="001232EF"/>
    <w:rsid w:val="0012358E"/>
    <w:rsid w:val="001237B0"/>
    <w:rsid w:val="00123BE0"/>
    <w:rsid w:val="00123CD0"/>
    <w:rsid w:val="00124312"/>
    <w:rsid w:val="001247C1"/>
    <w:rsid w:val="0012506A"/>
    <w:rsid w:val="001250F6"/>
    <w:rsid w:val="00125B22"/>
    <w:rsid w:val="00125D14"/>
    <w:rsid w:val="0012646A"/>
    <w:rsid w:val="0012672F"/>
    <w:rsid w:val="001267F4"/>
    <w:rsid w:val="00126ACF"/>
    <w:rsid w:val="00126FAD"/>
    <w:rsid w:val="0013022E"/>
    <w:rsid w:val="00130F4A"/>
    <w:rsid w:val="00131132"/>
    <w:rsid w:val="001311A1"/>
    <w:rsid w:val="001318D4"/>
    <w:rsid w:val="00131AFD"/>
    <w:rsid w:val="00132593"/>
    <w:rsid w:val="0013307F"/>
    <w:rsid w:val="001331E2"/>
    <w:rsid w:val="001338EF"/>
    <w:rsid w:val="00133C16"/>
    <w:rsid w:val="0013462D"/>
    <w:rsid w:val="001347D4"/>
    <w:rsid w:val="00134A8C"/>
    <w:rsid w:val="00135712"/>
    <w:rsid w:val="0013632B"/>
    <w:rsid w:val="00136474"/>
    <w:rsid w:val="00137EA6"/>
    <w:rsid w:val="00137F97"/>
    <w:rsid w:val="001406A1"/>
    <w:rsid w:val="00143B5D"/>
    <w:rsid w:val="00143C29"/>
    <w:rsid w:val="00144908"/>
    <w:rsid w:val="00145761"/>
    <w:rsid w:val="00145FE8"/>
    <w:rsid w:val="00146DB1"/>
    <w:rsid w:val="00147250"/>
    <w:rsid w:val="0014783A"/>
    <w:rsid w:val="00147CFD"/>
    <w:rsid w:val="00147FF1"/>
    <w:rsid w:val="0015025B"/>
    <w:rsid w:val="00151864"/>
    <w:rsid w:val="00152B1B"/>
    <w:rsid w:val="0015325C"/>
    <w:rsid w:val="001539B8"/>
    <w:rsid w:val="00153A1C"/>
    <w:rsid w:val="00153D04"/>
    <w:rsid w:val="00153DB4"/>
    <w:rsid w:val="001540DC"/>
    <w:rsid w:val="001548CE"/>
    <w:rsid w:val="00154F5E"/>
    <w:rsid w:val="00155837"/>
    <w:rsid w:val="00156AF2"/>
    <w:rsid w:val="00156E8F"/>
    <w:rsid w:val="00157FAB"/>
    <w:rsid w:val="001604CB"/>
    <w:rsid w:val="001616C1"/>
    <w:rsid w:val="00162635"/>
    <w:rsid w:val="00162BE3"/>
    <w:rsid w:val="00163657"/>
    <w:rsid w:val="0016487B"/>
    <w:rsid w:val="00164A19"/>
    <w:rsid w:val="00165123"/>
    <w:rsid w:val="001657B5"/>
    <w:rsid w:val="00165CD4"/>
    <w:rsid w:val="00166C15"/>
    <w:rsid w:val="00167443"/>
    <w:rsid w:val="0017015C"/>
    <w:rsid w:val="00170D33"/>
    <w:rsid w:val="0017146D"/>
    <w:rsid w:val="001716E3"/>
    <w:rsid w:val="001716EF"/>
    <w:rsid w:val="00171C77"/>
    <w:rsid w:val="00171F6E"/>
    <w:rsid w:val="00172B2A"/>
    <w:rsid w:val="0017381A"/>
    <w:rsid w:val="0017453D"/>
    <w:rsid w:val="001747EE"/>
    <w:rsid w:val="00174E44"/>
    <w:rsid w:val="00174EB6"/>
    <w:rsid w:val="00175C24"/>
    <w:rsid w:val="0017624B"/>
    <w:rsid w:val="001766EB"/>
    <w:rsid w:val="001776EE"/>
    <w:rsid w:val="001807D5"/>
    <w:rsid w:val="001810A1"/>
    <w:rsid w:val="00182A7E"/>
    <w:rsid w:val="00183455"/>
    <w:rsid w:val="00183671"/>
    <w:rsid w:val="001838D5"/>
    <w:rsid w:val="00183E44"/>
    <w:rsid w:val="001840A9"/>
    <w:rsid w:val="001842BA"/>
    <w:rsid w:val="00185C6D"/>
    <w:rsid w:val="0018601C"/>
    <w:rsid w:val="00187570"/>
    <w:rsid w:val="0019090D"/>
    <w:rsid w:val="00191010"/>
    <w:rsid w:val="00191089"/>
    <w:rsid w:val="00191431"/>
    <w:rsid w:val="001924A0"/>
    <w:rsid w:val="001927B9"/>
    <w:rsid w:val="00192C55"/>
    <w:rsid w:val="00192EFF"/>
    <w:rsid w:val="00193BD9"/>
    <w:rsid w:val="00193DC6"/>
    <w:rsid w:val="00193FDB"/>
    <w:rsid w:val="001943C2"/>
    <w:rsid w:val="0019464A"/>
    <w:rsid w:val="00194F1E"/>
    <w:rsid w:val="00195B74"/>
    <w:rsid w:val="001966DB"/>
    <w:rsid w:val="00196794"/>
    <w:rsid w:val="001969E0"/>
    <w:rsid w:val="00196ABA"/>
    <w:rsid w:val="001975E7"/>
    <w:rsid w:val="001A1494"/>
    <w:rsid w:val="001A4E1E"/>
    <w:rsid w:val="001A4FD1"/>
    <w:rsid w:val="001A505B"/>
    <w:rsid w:val="001A529B"/>
    <w:rsid w:val="001A5B43"/>
    <w:rsid w:val="001B0412"/>
    <w:rsid w:val="001B15D6"/>
    <w:rsid w:val="001B19C3"/>
    <w:rsid w:val="001B225A"/>
    <w:rsid w:val="001B2559"/>
    <w:rsid w:val="001B2D62"/>
    <w:rsid w:val="001B3439"/>
    <w:rsid w:val="001B3C31"/>
    <w:rsid w:val="001B469A"/>
    <w:rsid w:val="001B5992"/>
    <w:rsid w:val="001B5E90"/>
    <w:rsid w:val="001B6838"/>
    <w:rsid w:val="001B6EA1"/>
    <w:rsid w:val="001B74A3"/>
    <w:rsid w:val="001B7829"/>
    <w:rsid w:val="001B7CF3"/>
    <w:rsid w:val="001B7DF5"/>
    <w:rsid w:val="001C0395"/>
    <w:rsid w:val="001C22B4"/>
    <w:rsid w:val="001C2650"/>
    <w:rsid w:val="001C288C"/>
    <w:rsid w:val="001C2892"/>
    <w:rsid w:val="001C2D85"/>
    <w:rsid w:val="001C2E30"/>
    <w:rsid w:val="001C3216"/>
    <w:rsid w:val="001C40DE"/>
    <w:rsid w:val="001C436E"/>
    <w:rsid w:val="001C4624"/>
    <w:rsid w:val="001C4A22"/>
    <w:rsid w:val="001C53E7"/>
    <w:rsid w:val="001C551B"/>
    <w:rsid w:val="001C5A2F"/>
    <w:rsid w:val="001C5A94"/>
    <w:rsid w:val="001C669B"/>
    <w:rsid w:val="001C7227"/>
    <w:rsid w:val="001D011F"/>
    <w:rsid w:val="001D01E8"/>
    <w:rsid w:val="001D2B2C"/>
    <w:rsid w:val="001D3470"/>
    <w:rsid w:val="001D35B7"/>
    <w:rsid w:val="001D3C67"/>
    <w:rsid w:val="001D45CC"/>
    <w:rsid w:val="001D547F"/>
    <w:rsid w:val="001D68E0"/>
    <w:rsid w:val="001D6AC3"/>
    <w:rsid w:val="001D6D8A"/>
    <w:rsid w:val="001D6E58"/>
    <w:rsid w:val="001D7431"/>
    <w:rsid w:val="001D7AC6"/>
    <w:rsid w:val="001D7E8E"/>
    <w:rsid w:val="001E08BB"/>
    <w:rsid w:val="001E1060"/>
    <w:rsid w:val="001E109E"/>
    <w:rsid w:val="001E11E6"/>
    <w:rsid w:val="001E125D"/>
    <w:rsid w:val="001E190D"/>
    <w:rsid w:val="001E1CD6"/>
    <w:rsid w:val="001E21AF"/>
    <w:rsid w:val="001E288D"/>
    <w:rsid w:val="001E297D"/>
    <w:rsid w:val="001E337E"/>
    <w:rsid w:val="001E3753"/>
    <w:rsid w:val="001E5A89"/>
    <w:rsid w:val="001E6CE6"/>
    <w:rsid w:val="001E6E2A"/>
    <w:rsid w:val="001E7665"/>
    <w:rsid w:val="001E7AB4"/>
    <w:rsid w:val="001F0789"/>
    <w:rsid w:val="001F153E"/>
    <w:rsid w:val="001F1682"/>
    <w:rsid w:val="001F33C9"/>
    <w:rsid w:val="001F3FE8"/>
    <w:rsid w:val="001F42AC"/>
    <w:rsid w:val="001F438F"/>
    <w:rsid w:val="001F5AA8"/>
    <w:rsid w:val="001F5B9A"/>
    <w:rsid w:val="001F6C7D"/>
    <w:rsid w:val="001F6CF3"/>
    <w:rsid w:val="001F6FB6"/>
    <w:rsid w:val="001F707B"/>
    <w:rsid w:val="001F7409"/>
    <w:rsid w:val="001F7CF5"/>
    <w:rsid w:val="00200FB7"/>
    <w:rsid w:val="00201347"/>
    <w:rsid w:val="00201758"/>
    <w:rsid w:val="00201ABB"/>
    <w:rsid w:val="00201BFE"/>
    <w:rsid w:val="00202912"/>
    <w:rsid w:val="00202B72"/>
    <w:rsid w:val="00203DC7"/>
    <w:rsid w:val="0020448F"/>
    <w:rsid w:val="00205100"/>
    <w:rsid w:val="002051C4"/>
    <w:rsid w:val="002056EB"/>
    <w:rsid w:val="002058B8"/>
    <w:rsid w:val="00206EB5"/>
    <w:rsid w:val="002072C8"/>
    <w:rsid w:val="0020730B"/>
    <w:rsid w:val="002076EE"/>
    <w:rsid w:val="00210359"/>
    <w:rsid w:val="002103AE"/>
    <w:rsid w:val="0021051B"/>
    <w:rsid w:val="00210B3B"/>
    <w:rsid w:val="00210D2C"/>
    <w:rsid w:val="00210F69"/>
    <w:rsid w:val="0021106F"/>
    <w:rsid w:val="00211949"/>
    <w:rsid w:val="00211BA6"/>
    <w:rsid w:val="002137C9"/>
    <w:rsid w:val="00213C50"/>
    <w:rsid w:val="00213CA4"/>
    <w:rsid w:val="00214377"/>
    <w:rsid w:val="002145EE"/>
    <w:rsid w:val="002155C7"/>
    <w:rsid w:val="00215A60"/>
    <w:rsid w:val="002162E7"/>
    <w:rsid w:val="00216682"/>
    <w:rsid w:val="00216C5F"/>
    <w:rsid w:val="00217A0C"/>
    <w:rsid w:val="00217ADF"/>
    <w:rsid w:val="00220E48"/>
    <w:rsid w:val="00221560"/>
    <w:rsid w:val="00222207"/>
    <w:rsid w:val="00223097"/>
    <w:rsid w:val="0022348E"/>
    <w:rsid w:val="0022425F"/>
    <w:rsid w:val="00225581"/>
    <w:rsid w:val="00225DC8"/>
    <w:rsid w:val="00226D26"/>
    <w:rsid w:val="002270E1"/>
    <w:rsid w:val="00230DB1"/>
    <w:rsid w:val="00231267"/>
    <w:rsid w:val="00231EE4"/>
    <w:rsid w:val="00231FD8"/>
    <w:rsid w:val="00232854"/>
    <w:rsid w:val="0023357F"/>
    <w:rsid w:val="0023467E"/>
    <w:rsid w:val="002348F1"/>
    <w:rsid w:val="002354AF"/>
    <w:rsid w:val="002364B5"/>
    <w:rsid w:val="00237B82"/>
    <w:rsid w:val="0024054D"/>
    <w:rsid w:val="00240D10"/>
    <w:rsid w:val="00241553"/>
    <w:rsid w:val="002417BD"/>
    <w:rsid w:val="002417F4"/>
    <w:rsid w:val="00241908"/>
    <w:rsid w:val="0024214F"/>
    <w:rsid w:val="00242B1F"/>
    <w:rsid w:val="00243E81"/>
    <w:rsid w:val="002442CB"/>
    <w:rsid w:val="002444FB"/>
    <w:rsid w:val="00244C74"/>
    <w:rsid w:val="00245ED5"/>
    <w:rsid w:val="002460D0"/>
    <w:rsid w:val="00246197"/>
    <w:rsid w:val="0024657E"/>
    <w:rsid w:val="00246AAE"/>
    <w:rsid w:val="0024770B"/>
    <w:rsid w:val="00247C69"/>
    <w:rsid w:val="002504D5"/>
    <w:rsid w:val="00250624"/>
    <w:rsid w:val="00250D35"/>
    <w:rsid w:val="00250E69"/>
    <w:rsid w:val="00250FDF"/>
    <w:rsid w:val="00252ADB"/>
    <w:rsid w:val="002532EF"/>
    <w:rsid w:val="0025590F"/>
    <w:rsid w:val="00255EA7"/>
    <w:rsid w:val="00256204"/>
    <w:rsid w:val="0025723D"/>
    <w:rsid w:val="00260556"/>
    <w:rsid w:val="00260FD7"/>
    <w:rsid w:val="002610BB"/>
    <w:rsid w:val="0026164E"/>
    <w:rsid w:val="00261BC5"/>
    <w:rsid w:val="0026224A"/>
    <w:rsid w:val="0026271C"/>
    <w:rsid w:val="00262B5A"/>
    <w:rsid w:val="002636A3"/>
    <w:rsid w:val="0026386F"/>
    <w:rsid w:val="00263A2F"/>
    <w:rsid w:val="00264423"/>
    <w:rsid w:val="002646AD"/>
    <w:rsid w:val="00265FFF"/>
    <w:rsid w:val="0026669C"/>
    <w:rsid w:val="002705DA"/>
    <w:rsid w:val="0027064F"/>
    <w:rsid w:val="00271304"/>
    <w:rsid w:val="0027160A"/>
    <w:rsid w:val="00271635"/>
    <w:rsid w:val="00271B83"/>
    <w:rsid w:val="00271DCE"/>
    <w:rsid w:val="00272741"/>
    <w:rsid w:val="00273969"/>
    <w:rsid w:val="00275217"/>
    <w:rsid w:val="00276D39"/>
    <w:rsid w:val="0027759A"/>
    <w:rsid w:val="00277F46"/>
    <w:rsid w:val="002805B3"/>
    <w:rsid w:val="00280C17"/>
    <w:rsid w:val="00280EC0"/>
    <w:rsid w:val="0028102A"/>
    <w:rsid w:val="00281107"/>
    <w:rsid w:val="00281427"/>
    <w:rsid w:val="00282299"/>
    <w:rsid w:val="00282D7A"/>
    <w:rsid w:val="00282EB1"/>
    <w:rsid w:val="00285340"/>
    <w:rsid w:val="0028568E"/>
    <w:rsid w:val="00285927"/>
    <w:rsid w:val="00287346"/>
    <w:rsid w:val="00287350"/>
    <w:rsid w:val="00287FA7"/>
    <w:rsid w:val="00291E42"/>
    <w:rsid w:val="002924CC"/>
    <w:rsid w:val="002928D8"/>
    <w:rsid w:val="002929A9"/>
    <w:rsid w:val="00292F81"/>
    <w:rsid w:val="00293895"/>
    <w:rsid w:val="00293C44"/>
    <w:rsid w:val="0029439D"/>
    <w:rsid w:val="002952C4"/>
    <w:rsid w:val="0029555F"/>
    <w:rsid w:val="0029575B"/>
    <w:rsid w:val="00295773"/>
    <w:rsid w:val="00296204"/>
    <w:rsid w:val="0029736F"/>
    <w:rsid w:val="00297CD8"/>
    <w:rsid w:val="002A014E"/>
    <w:rsid w:val="002A05F9"/>
    <w:rsid w:val="002A0779"/>
    <w:rsid w:val="002A0C2E"/>
    <w:rsid w:val="002A0E63"/>
    <w:rsid w:val="002A236A"/>
    <w:rsid w:val="002A256C"/>
    <w:rsid w:val="002A2943"/>
    <w:rsid w:val="002A2BE2"/>
    <w:rsid w:val="002A2F6A"/>
    <w:rsid w:val="002A329B"/>
    <w:rsid w:val="002A32EB"/>
    <w:rsid w:val="002A37B2"/>
    <w:rsid w:val="002A397F"/>
    <w:rsid w:val="002A4654"/>
    <w:rsid w:val="002A489E"/>
    <w:rsid w:val="002A6135"/>
    <w:rsid w:val="002A62B8"/>
    <w:rsid w:val="002A6673"/>
    <w:rsid w:val="002A77C0"/>
    <w:rsid w:val="002A7808"/>
    <w:rsid w:val="002A7AA8"/>
    <w:rsid w:val="002B0B55"/>
    <w:rsid w:val="002B1C95"/>
    <w:rsid w:val="002B2B3C"/>
    <w:rsid w:val="002B4962"/>
    <w:rsid w:val="002B4BBC"/>
    <w:rsid w:val="002B5508"/>
    <w:rsid w:val="002B5DB9"/>
    <w:rsid w:val="002B682C"/>
    <w:rsid w:val="002B6B97"/>
    <w:rsid w:val="002B71BB"/>
    <w:rsid w:val="002B78C2"/>
    <w:rsid w:val="002B7E55"/>
    <w:rsid w:val="002C0AA4"/>
    <w:rsid w:val="002C0D56"/>
    <w:rsid w:val="002C12A0"/>
    <w:rsid w:val="002C17AC"/>
    <w:rsid w:val="002C1CC0"/>
    <w:rsid w:val="002C357F"/>
    <w:rsid w:val="002C3699"/>
    <w:rsid w:val="002C48CA"/>
    <w:rsid w:val="002C4E93"/>
    <w:rsid w:val="002C4F38"/>
    <w:rsid w:val="002C6254"/>
    <w:rsid w:val="002C6585"/>
    <w:rsid w:val="002C7BB4"/>
    <w:rsid w:val="002D0D73"/>
    <w:rsid w:val="002D175B"/>
    <w:rsid w:val="002D2252"/>
    <w:rsid w:val="002D2E65"/>
    <w:rsid w:val="002D30D6"/>
    <w:rsid w:val="002D3451"/>
    <w:rsid w:val="002D4416"/>
    <w:rsid w:val="002D4772"/>
    <w:rsid w:val="002D6008"/>
    <w:rsid w:val="002D63D5"/>
    <w:rsid w:val="002D6AB0"/>
    <w:rsid w:val="002D7273"/>
    <w:rsid w:val="002D7316"/>
    <w:rsid w:val="002D7C75"/>
    <w:rsid w:val="002D7E04"/>
    <w:rsid w:val="002E0080"/>
    <w:rsid w:val="002E05C3"/>
    <w:rsid w:val="002E0848"/>
    <w:rsid w:val="002E0AA5"/>
    <w:rsid w:val="002E0DA9"/>
    <w:rsid w:val="002E1657"/>
    <w:rsid w:val="002E1AA5"/>
    <w:rsid w:val="002E1D62"/>
    <w:rsid w:val="002E1DC4"/>
    <w:rsid w:val="002E2099"/>
    <w:rsid w:val="002E2CE8"/>
    <w:rsid w:val="002E3CF6"/>
    <w:rsid w:val="002E4DFB"/>
    <w:rsid w:val="002E54A7"/>
    <w:rsid w:val="002E5681"/>
    <w:rsid w:val="002E67CF"/>
    <w:rsid w:val="002E6AD4"/>
    <w:rsid w:val="002F051D"/>
    <w:rsid w:val="002F067B"/>
    <w:rsid w:val="002F266E"/>
    <w:rsid w:val="002F277E"/>
    <w:rsid w:val="002F2973"/>
    <w:rsid w:val="002F2ACA"/>
    <w:rsid w:val="002F31B3"/>
    <w:rsid w:val="002F33E0"/>
    <w:rsid w:val="002F34BE"/>
    <w:rsid w:val="002F39AB"/>
    <w:rsid w:val="002F3D01"/>
    <w:rsid w:val="002F4438"/>
    <w:rsid w:val="002F4B37"/>
    <w:rsid w:val="002F5220"/>
    <w:rsid w:val="002F57AB"/>
    <w:rsid w:val="002F6130"/>
    <w:rsid w:val="002F6329"/>
    <w:rsid w:val="002F6549"/>
    <w:rsid w:val="002F662B"/>
    <w:rsid w:val="002F71AD"/>
    <w:rsid w:val="0030065A"/>
    <w:rsid w:val="003010CA"/>
    <w:rsid w:val="00301F78"/>
    <w:rsid w:val="00302721"/>
    <w:rsid w:val="00302EA0"/>
    <w:rsid w:val="0030397A"/>
    <w:rsid w:val="00303B37"/>
    <w:rsid w:val="00304585"/>
    <w:rsid w:val="00306002"/>
    <w:rsid w:val="003062F3"/>
    <w:rsid w:val="0030713A"/>
    <w:rsid w:val="0030775F"/>
    <w:rsid w:val="003078ED"/>
    <w:rsid w:val="00307F21"/>
    <w:rsid w:val="00311644"/>
    <w:rsid w:val="00311ECB"/>
    <w:rsid w:val="0031215B"/>
    <w:rsid w:val="00312614"/>
    <w:rsid w:val="00312A2E"/>
    <w:rsid w:val="003132B9"/>
    <w:rsid w:val="00313934"/>
    <w:rsid w:val="00313AB2"/>
    <w:rsid w:val="00313CCF"/>
    <w:rsid w:val="00313E3B"/>
    <w:rsid w:val="00314038"/>
    <w:rsid w:val="00314BE9"/>
    <w:rsid w:val="00315878"/>
    <w:rsid w:val="00316380"/>
    <w:rsid w:val="00316EF8"/>
    <w:rsid w:val="00317188"/>
    <w:rsid w:val="0031756F"/>
    <w:rsid w:val="003202AE"/>
    <w:rsid w:val="003202CA"/>
    <w:rsid w:val="003207D3"/>
    <w:rsid w:val="0032115D"/>
    <w:rsid w:val="00321848"/>
    <w:rsid w:val="00321AB0"/>
    <w:rsid w:val="0032208E"/>
    <w:rsid w:val="003220C1"/>
    <w:rsid w:val="00323A51"/>
    <w:rsid w:val="00323B72"/>
    <w:rsid w:val="00324373"/>
    <w:rsid w:val="00324B76"/>
    <w:rsid w:val="00324C52"/>
    <w:rsid w:val="00324CCB"/>
    <w:rsid w:val="003250B4"/>
    <w:rsid w:val="003253FF"/>
    <w:rsid w:val="00325B20"/>
    <w:rsid w:val="00326C50"/>
    <w:rsid w:val="00326D29"/>
    <w:rsid w:val="00326E86"/>
    <w:rsid w:val="0032760C"/>
    <w:rsid w:val="00327975"/>
    <w:rsid w:val="00331306"/>
    <w:rsid w:val="00332B35"/>
    <w:rsid w:val="00332B88"/>
    <w:rsid w:val="00332DF6"/>
    <w:rsid w:val="00333676"/>
    <w:rsid w:val="00333741"/>
    <w:rsid w:val="00333C76"/>
    <w:rsid w:val="0033409A"/>
    <w:rsid w:val="003344D3"/>
    <w:rsid w:val="00334D5C"/>
    <w:rsid w:val="00336B6C"/>
    <w:rsid w:val="00336EF0"/>
    <w:rsid w:val="0033796B"/>
    <w:rsid w:val="00337D15"/>
    <w:rsid w:val="00340206"/>
    <w:rsid w:val="00340331"/>
    <w:rsid w:val="00340FAB"/>
    <w:rsid w:val="0034100A"/>
    <w:rsid w:val="003419DA"/>
    <w:rsid w:val="0034204B"/>
    <w:rsid w:val="003430BE"/>
    <w:rsid w:val="00343170"/>
    <w:rsid w:val="00343448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B4"/>
    <w:rsid w:val="003502E7"/>
    <w:rsid w:val="00350FC1"/>
    <w:rsid w:val="00351580"/>
    <w:rsid w:val="00351843"/>
    <w:rsid w:val="00351963"/>
    <w:rsid w:val="00353B4F"/>
    <w:rsid w:val="00353C96"/>
    <w:rsid w:val="00354A71"/>
    <w:rsid w:val="00354F60"/>
    <w:rsid w:val="003552D4"/>
    <w:rsid w:val="003554DE"/>
    <w:rsid w:val="003558BE"/>
    <w:rsid w:val="00355BC7"/>
    <w:rsid w:val="00355E16"/>
    <w:rsid w:val="003566AB"/>
    <w:rsid w:val="003566E4"/>
    <w:rsid w:val="003574D4"/>
    <w:rsid w:val="00357CA2"/>
    <w:rsid w:val="00360127"/>
    <w:rsid w:val="00360557"/>
    <w:rsid w:val="0036061E"/>
    <w:rsid w:val="00361128"/>
    <w:rsid w:val="00361F7C"/>
    <w:rsid w:val="003622A5"/>
    <w:rsid w:val="0036293C"/>
    <w:rsid w:val="00362B7A"/>
    <w:rsid w:val="0036324A"/>
    <w:rsid w:val="003639C4"/>
    <w:rsid w:val="00363B87"/>
    <w:rsid w:val="00363D02"/>
    <w:rsid w:val="0036434C"/>
    <w:rsid w:val="00364BC0"/>
    <w:rsid w:val="00365422"/>
    <w:rsid w:val="0036574C"/>
    <w:rsid w:val="00365AE1"/>
    <w:rsid w:val="00367C08"/>
    <w:rsid w:val="00367C68"/>
    <w:rsid w:val="003703A9"/>
    <w:rsid w:val="00371400"/>
    <w:rsid w:val="00371BBF"/>
    <w:rsid w:val="00372772"/>
    <w:rsid w:val="00373547"/>
    <w:rsid w:val="00373B2E"/>
    <w:rsid w:val="00373C3A"/>
    <w:rsid w:val="00375769"/>
    <w:rsid w:val="00376019"/>
    <w:rsid w:val="00376056"/>
    <w:rsid w:val="003769C5"/>
    <w:rsid w:val="00376EE2"/>
    <w:rsid w:val="00376F49"/>
    <w:rsid w:val="003770D7"/>
    <w:rsid w:val="0037750C"/>
    <w:rsid w:val="00377703"/>
    <w:rsid w:val="003812F8"/>
    <w:rsid w:val="00381642"/>
    <w:rsid w:val="00382167"/>
    <w:rsid w:val="00382571"/>
    <w:rsid w:val="00383E13"/>
    <w:rsid w:val="0038474D"/>
    <w:rsid w:val="0038504F"/>
    <w:rsid w:val="003860D0"/>
    <w:rsid w:val="00386DC8"/>
    <w:rsid w:val="00387DCF"/>
    <w:rsid w:val="00390130"/>
    <w:rsid w:val="003909FC"/>
    <w:rsid w:val="0039217C"/>
    <w:rsid w:val="00392187"/>
    <w:rsid w:val="00392414"/>
    <w:rsid w:val="00393CB4"/>
    <w:rsid w:val="00393D6A"/>
    <w:rsid w:val="003948A1"/>
    <w:rsid w:val="00394FCE"/>
    <w:rsid w:val="00397999"/>
    <w:rsid w:val="003A1CB9"/>
    <w:rsid w:val="003A26F5"/>
    <w:rsid w:val="003A274F"/>
    <w:rsid w:val="003A3515"/>
    <w:rsid w:val="003A394B"/>
    <w:rsid w:val="003A4343"/>
    <w:rsid w:val="003A46A2"/>
    <w:rsid w:val="003A4AC8"/>
    <w:rsid w:val="003A4E6E"/>
    <w:rsid w:val="003A5015"/>
    <w:rsid w:val="003A5652"/>
    <w:rsid w:val="003A66D8"/>
    <w:rsid w:val="003A6BDF"/>
    <w:rsid w:val="003A6BF2"/>
    <w:rsid w:val="003A731F"/>
    <w:rsid w:val="003A7373"/>
    <w:rsid w:val="003A7488"/>
    <w:rsid w:val="003A78E9"/>
    <w:rsid w:val="003A795C"/>
    <w:rsid w:val="003B0965"/>
    <w:rsid w:val="003B0A34"/>
    <w:rsid w:val="003B0FAB"/>
    <w:rsid w:val="003B1A45"/>
    <w:rsid w:val="003B1E35"/>
    <w:rsid w:val="003B25AE"/>
    <w:rsid w:val="003B29F8"/>
    <w:rsid w:val="003B35A6"/>
    <w:rsid w:val="003B3ED9"/>
    <w:rsid w:val="003B4CB2"/>
    <w:rsid w:val="003B534F"/>
    <w:rsid w:val="003B535D"/>
    <w:rsid w:val="003B5989"/>
    <w:rsid w:val="003B6753"/>
    <w:rsid w:val="003B7150"/>
    <w:rsid w:val="003B71B9"/>
    <w:rsid w:val="003B7E8A"/>
    <w:rsid w:val="003C0992"/>
    <w:rsid w:val="003C0A61"/>
    <w:rsid w:val="003C0F27"/>
    <w:rsid w:val="003C15BC"/>
    <w:rsid w:val="003C1870"/>
    <w:rsid w:val="003C4151"/>
    <w:rsid w:val="003C482C"/>
    <w:rsid w:val="003C4DA3"/>
    <w:rsid w:val="003C4EE8"/>
    <w:rsid w:val="003C640A"/>
    <w:rsid w:val="003C65C7"/>
    <w:rsid w:val="003C71B5"/>
    <w:rsid w:val="003D007C"/>
    <w:rsid w:val="003D03C1"/>
    <w:rsid w:val="003D03DB"/>
    <w:rsid w:val="003D111A"/>
    <w:rsid w:val="003D14BF"/>
    <w:rsid w:val="003D1C3E"/>
    <w:rsid w:val="003D1EDC"/>
    <w:rsid w:val="003D2C96"/>
    <w:rsid w:val="003D3190"/>
    <w:rsid w:val="003D3C50"/>
    <w:rsid w:val="003D4437"/>
    <w:rsid w:val="003D4ADE"/>
    <w:rsid w:val="003D5E5D"/>
    <w:rsid w:val="003D61A5"/>
    <w:rsid w:val="003D67A0"/>
    <w:rsid w:val="003D6D6A"/>
    <w:rsid w:val="003E0340"/>
    <w:rsid w:val="003E0F2F"/>
    <w:rsid w:val="003E1124"/>
    <w:rsid w:val="003E159B"/>
    <w:rsid w:val="003E2522"/>
    <w:rsid w:val="003E258D"/>
    <w:rsid w:val="003E25F8"/>
    <w:rsid w:val="003E2A53"/>
    <w:rsid w:val="003E2D4E"/>
    <w:rsid w:val="003E47E1"/>
    <w:rsid w:val="003E4C17"/>
    <w:rsid w:val="003E5033"/>
    <w:rsid w:val="003E7045"/>
    <w:rsid w:val="003E78CE"/>
    <w:rsid w:val="003E7DDF"/>
    <w:rsid w:val="003F0C14"/>
    <w:rsid w:val="003F1200"/>
    <w:rsid w:val="003F2581"/>
    <w:rsid w:val="003F25E0"/>
    <w:rsid w:val="003F27AA"/>
    <w:rsid w:val="003F32A4"/>
    <w:rsid w:val="003F4386"/>
    <w:rsid w:val="003F4AF5"/>
    <w:rsid w:val="003F4F24"/>
    <w:rsid w:val="003F5988"/>
    <w:rsid w:val="003F5C85"/>
    <w:rsid w:val="003F5C87"/>
    <w:rsid w:val="003F7A8A"/>
    <w:rsid w:val="003F7C69"/>
    <w:rsid w:val="00400339"/>
    <w:rsid w:val="004011C9"/>
    <w:rsid w:val="00401F7D"/>
    <w:rsid w:val="00402824"/>
    <w:rsid w:val="00402F5A"/>
    <w:rsid w:val="004034D2"/>
    <w:rsid w:val="00403641"/>
    <w:rsid w:val="00403A26"/>
    <w:rsid w:val="00404440"/>
    <w:rsid w:val="00405DE2"/>
    <w:rsid w:val="00407319"/>
    <w:rsid w:val="00407EA1"/>
    <w:rsid w:val="00410D96"/>
    <w:rsid w:val="0041226B"/>
    <w:rsid w:val="00412D96"/>
    <w:rsid w:val="004144CD"/>
    <w:rsid w:val="004151A0"/>
    <w:rsid w:val="004151A1"/>
    <w:rsid w:val="0041521B"/>
    <w:rsid w:val="004154A0"/>
    <w:rsid w:val="00415586"/>
    <w:rsid w:val="0041611A"/>
    <w:rsid w:val="00416213"/>
    <w:rsid w:val="004208DC"/>
    <w:rsid w:val="00422A23"/>
    <w:rsid w:val="00423421"/>
    <w:rsid w:val="00423CCF"/>
    <w:rsid w:val="00424539"/>
    <w:rsid w:val="00424806"/>
    <w:rsid w:val="00424CCC"/>
    <w:rsid w:val="00424E80"/>
    <w:rsid w:val="004252B7"/>
    <w:rsid w:val="00427D4C"/>
    <w:rsid w:val="00430357"/>
    <w:rsid w:val="004307AB"/>
    <w:rsid w:val="004308F1"/>
    <w:rsid w:val="00430CB3"/>
    <w:rsid w:val="0043280A"/>
    <w:rsid w:val="00433090"/>
    <w:rsid w:val="00435D74"/>
    <w:rsid w:val="00435DBE"/>
    <w:rsid w:val="00435F47"/>
    <w:rsid w:val="0043667A"/>
    <w:rsid w:val="00436A31"/>
    <w:rsid w:val="004372AE"/>
    <w:rsid w:val="004373A0"/>
    <w:rsid w:val="00440096"/>
    <w:rsid w:val="00440619"/>
    <w:rsid w:val="004413C2"/>
    <w:rsid w:val="00441FD4"/>
    <w:rsid w:val="004420CC"/>
    <w:rsid w:val="0044216A"/>
    <w:rsid w:val="0044281F"/>
    <w:rsid w:val="00442F9D"/>
    <w:rsid w:val="0044378D"/>
    <w:rsid w:val="004437B7"/>
    <w:rsid w:val="00443993"/>
    <w:rsid w:val="00443B86"/>
    <w:rsid w:val="00443D17"/>
    <w:rsid w:val="00443FE1"/>
    <w:rsid w:val="004444AE"/>
    <w:rsid w:val="004449B6"/>
    <w:rsid w:val="00445121"/>
    <w:rsid w:val="00445B6F"/>
    <w:rsid w:val="00445C78"/>
    <w:rsid w:val="00446814"/>
    <w:rsid w:val="00446C7F"/>
    <w:rsid w:val="00446F96"/>
    <w:rsid w:val="00447088"/>
    <w:rsid w:val="00447373"/>
    <w:rsid w:val="00447522"/>
    <w:rsid w:val="00452B7A"/>
    <w:rsid w:val="00452DBF"/>
    <w:rsid w:val="00453169"/>
    <w:rsid w:val="00453B46"/>
    <w:rsid w:val="00453CD0"/>
    <w:rsid w:val="00454120"/>
    <w:rsid w:val="004541A4"/>
    <w:rsid w:val="00454200"/>
    <w:rsid w:val="00454BAE"/>
    <w:rsid w:val="00455EEB"/>
    <w:rsid w:val="004560E4"/>
    <w:rsid w:val="00456BB5"/>
    <w:rsid w:val="00457A2F"/>
    <w:rsid w:val="00460120"/>
    <w:rsid w:val="00460D8B"/>
    <w:rsid w:val="00461669"/>
    <w:rsid w:val="00461DC3"/>
    <w:rsid w:val="00461FE1"/>
    <w:rsid w:val="00463E04"/>
    <w:rsid w:val="004652FC"/>
    <w:rsid w:val="00465F82"/>
    <w:rsid w:val="004666DB"/>
    <w:rsid w:val="004667E5"/>
    <w:rsid w:val="00466A1C"/>
    <w:rsid w:val="00466E81"/>
    <w:rsid w:val="00467C61"/>
    <w:rsid w:val="00470232"/>
    <w:rsid w:val="004714C1"/>
    <w:rsid w:val="00471B75"/>
    <w:rsid w:val="00471E3C"/>
    <w:rsid w:val="00472D80"/>
    <w:rsid w:val="00472F5C"/>
    <w:rsid w:val="0047398A"/>
    <w:rsid w:val="00473A2D"/>
    <w:rsid w:val="00473AE6"/>
    <w:rsid w:val="00473D78"/>
    <w:rsid w:val="004744B4"/>
    <w:rsid w:val="0047466F"/>
    <w:rsid w:val="00474987"/>
    <w:rsid w:val="00475B20"/>
    <w:rsid w:val="00476231"/>
    <w:rsid w:val="004768D4"/>
    <w:rsid w:val="00477159"/>
    <w:rsid w:val="00480EF1"/>
    <w:rsid w:val="0048151A"/>
    <w:rsid w:val="00482134"/>
    <w:rsid w:val="0048336F"/>
    <w:rsid w:val="00483C4C"/>
    <w:rsid w:val="0048448B"/>
    <w:rsid w:val="00485286"/>
    <w:rsid w:val="004861C4"/>
    <w:rsid w:val="00486627"/>
    <w:rsid w:val="00487F2F"/>
    <w:rsid w:val="0049064E"/>
    <w:rsid w:val="004907F1"/>
    <w:rsid w:val="00491108"/>
    <w:rsid w:val="00491ADA"/>
    <w:rsid w:val="00491F8C"/>
    <w:rsid w:val="004928E0"/>
    <w:rsid w:val="00493491"/>
    <w:rsid w:val="00493E37"/>
    <w:rsid w:val="00493FB4"/>
    <w:rsid w:val="004940A2"/>
    <w:rsid w:val="0049417C"/>
    <w:rsid w:val="00494308"/>
    <w:rsid w:val="0049446A"/>
    <w:rsid w:val="00494BCA"/>
    <w:rsid w:val="00495007"/>
    <w:rsid w:val="00495122"/>
    <w:rsid w:val="00496242"/>
    <w:rsid w:val="0049676E"/>
    <w:rsid w:val="00497ABE"/>
    <w:rsid w:val="004A052D"/>
    <w:rsid w:val="004A2068"/>
    <w:rsid w:val="004A29D9"/>
    <w:rsid w:val="004A3A60"/>
    <w:rsid w:val="004A4B11"/>
    <w:rsid w:val="004A4E48"/>
    <w:rsid w:val="004A5132"/>
    <w:rsid w:val="004A54FC"/>
    <w:rsid w:val="004A59CA"/>
    <w:rsid w:val="004A6315"/>
    <w:rsid w:val="004A65C5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3F4B"/>
    <w:rsid w:val="004B4387"/>
    <w:rsid w:val="004B78AD"/>
    <w:rsid w:val="004C0B4A"/>
    <w:rsid w:val="004C0E0B"/>
    <w:rsid w:val="004C105D"/>
    <w:rsid w:val="004C1C25"/>
    <w:rsid w:val="004C1E58"/>
    <w:rsid w:val="004C1F0D"/>
    <w:rsid w:val="004C239C"/>
    <w:rsid w:val="004C2A86"/>
    <w:rsid w:val="004C2EAF"/>
    <w:rsid w:val="004C35DE"/>
    <w:rsid w:val="004C383E"/>
    <w:rsid w:val="004C3F32"/>
    <w:rsid w:val="004C5222"/>
    <w:rsid w:val="004C5284"/>
    <w:rsid w:val="004C5344"/>
    <w:rsid w:val="004C537E"/>
    <w:rsid w:val="004C53CB"/>
    <w:rsid w:val="004C6DB9"/>
    <w:rsid w:val="004C7047"/>
    <w:rsid w:val="004D07E1"/>
    <w:rsid w:val="004D21FF"/>
    <w:rsid w:val="004D25BA"/>
    <w:rsid w:val="004D2A69"/>
    <w:rsid w:val="004D2B98"/>
    <w:rsid w:val="004D3047"/>
    <w:rsid w:val="004D3118"/>
    <w:rsid w:val="004D341C"/>
    <w:rsid w:val="004D3B8F"/>
    <w:rsid w:val="004D480D"/>
    <w:rsid w:val="004D482E"/>
    <w:rsid w:val="004D4E63"/>
    <w:rsid w:val="004D52FE"/>
    <w:rsid w:val="004D6086"/>
    <w:rsid w:val="004D6504"/>
    <w:rsid w:val="004D6E4C"/>
    <w:rsid w:val="004D6E7F"/>
    <w:rsid w:val="004D7BCA"/>
    <w:rsid w:val="004D7C2A"/>
    <w:rsid w:val="004E0B90"/>
    <w:rsid w:val="004E0DC0"/>
    <w:rsid w:val="004E12A6"/>
    <w:rsid w:val="004E17A2"/>
    <w:rsid w:val="004E1B8D"/>
    <w:rsid w:val="004E1D39"/>
    <w:rsid w:val="004E241E"/>
    <w:rsid w:val="004E435A"/>
    <w:rsid w:val="004E4FDC"/>
    <w:rsid w:val="004E5886"/>
    <w:rsid w:val="004E5973"/>
    <w:rsid w:val="004E5A45"/>
    <w:rsid w:val="004E5DFF"/>
    <w:rsid w:val="004E5FF7"/>
    <w:rsid w:val="004E6483"/>
    <w:rsid w:val="004E6BE5"/>
    <w:rsid w:val="004E7377"/>
    <w:rsid w:val="004E7917"/>
    <w:rsid w:val="004F1443"/>
    <w:rsid w:val="004F1CB3"/>
    <w:rsid w:val="004F2308"/>
    <w:rsid w:val="004F2820"/>
    <w:rsid w:val="004F2860"/>
    <w:rsid w:val="004F2ABA"/>
    <w:rsid w:val="004F36F0"/>
    <w:rsid w:val="004F3D0C"/>
    <w:rsid w:val="004F4A92"/>
    <w:rsid w:val="004F4E00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AAD"/>
    <w:rsid w:val="005017FD"/>
    <w:rsid w:val="00502320"/>
    <w:rsid w:val="0050232E"/>
    <w:rsid w:val="00502525"/>
    <w:rsid w:val="00502D89"/>
    <w:rsid w:val="005037B8"/>
    <w:rsid w:val="00503D25"/>
    <w:rsid w:val="005046F0"/>
    <w:rsid w:val="0050537E"/>
    <w:rsid w:val="00505987"/>
    <w:rsid w:val="00505B1D"/>
    <w:rsid w:val="0050650D"/>
    <w:rsid w:val="00506C1C"/>
    <w:rsid w:val="00506E54"/>
    <w:rsid w:val="00507579"/>
    <w:rsid w:val="00510832"/>
    <w:rsid w:val="0051126E"/>
    <w:rsid w:val="005112E2"/>
    <w:rsid w:val="00511F26"/>
    <w:rsid w:val="0051276C"/>
    <w:rsid w:val="00512859"/>
    <w:rsid w:val="00512CF5"/>
    <w:rsid w:val="00513FEA"/>
    <w:rsid w:val="005141EE"/>
    <w:rsid w:val="005148C3"/>
    <w:rsid w:val="005150A2"/>
    <w:rsid w:val="00516CA7"/>
    <w:rsid w:val="005172BD"/>
    <w:rsid w:val="00517CF3"/>
    <w:rsid w:val="00520314"/>
    <w:rsid w:val="00520582"/>
    <w:rsid w:val="005205BC"/>
    <w:rsid w:val="0052078E"/>
    <w:rsid w:val="00520B85"/>
    <w:rsid w:val="005211D0"/>
    <w:rsid w:val="005215C0"/>
    <w:rsid w:val="0052180B"/>
    <w:rsid w:val="00522B90"/>
    <w:rsid w:val="005230B2"/>
    <w:rsid w:val="005230DA"/>
    <w:rsid w:val="005231CA"/>
    <w:rsid w:val="0052354F"/>
    <w:rsid w:val="00523917"/>
    <w:rsid w:val="005243AE"/>
    <w:rsid w:val="005244B1"/>
    <w:rsid w:val="00524BD4"/>
    <w:rsid w:val="00525252"/>
    <w:rsid w:val="00525BEA"/>
    <w:rsid w:val="005260C1"/>
    <w:rsid w:val="00526F8E"/>
    <w:rsid w:val="00527520"/>
    <w:rsid w:val="00527745"/>
    <w:rsid w:val="00527D98"/>
    <w:rsid w:val="005308F5"/>
    <w:rsid w:val="00531330"/>
    <w:rsid w:val="00531905"/>
    <w:rsid w:val="005319FC"/>
    <w:rsid w:val="00531A07"/>
    <w:rsid w:val="00532D98"/>
    <w:rsid w:val="00532F9E"/>
    <w:rsid w:val="00532FBA"/>
    <w:rsid w:val="00533250"/>
    <w:rsid w:val="00533BFC"/>
    <w:rsid w:val="00534121"/>
    <w:rsid w:val="00534D92"/>
    <w:rsid w:val="00535CFC"/>
    <w:rsid w:val="00535D05"/>
    <w:rsid w:val="00535DC1"/>
    <w:rsid w:val="005362E7"/>
    <w:rsid w:val="00536978"/>
    <w:rsid w:val="00536C98"/>
    <w:rsid w:val="00536CD7"/>
    <w:rsid w:val="00536FD2"/>
    <w:rsid w:val="005378D3"/>
    <w:rsid w:val="005379BF"/>
    <w:rsid w:val="00537FC9"/>
    <w:rsid w:val="0054000E"/>
    <w:rsid w:val="005406D5"/>
    <w:rsid w:val="00540C6E"/>
    <w:rsid w:val="0054227D"/>
    <w:rsid w:val="0054242A"/>
    <w:rsid w:val="00542927"/>
    <w:rsid w:val="00542C30"/>
    <w:rsid w:val="00542E96"/>
    <w:rsid w:val="00542F93"/>
    <w:rsid w:val="005430E5"/>
    <w:rsid w:val="0054336C"/>
    <w:rsid w:val="0054343B"/>
    <w:rsid w:val="005436B0"/>
    <w:rsid w:val="00543762"/>
    <w:rsid w:val="005438A8"/>
    <w:rsid w:val="0054497B"/>
    <w:rsid w:val="00544B62"/>
    <w:rsid w:val="00544E70"/>
    <w:rsid w:val="00544EF1"/>
    <w:rsid w:val="005450F3"/>
    <w:rsid w:val="00545CDE"/>
    <w:rsid w:val="005466D7"/>
    <w:rsid w:val="00546840"/>
    <w:rsid w:val="00546F45"/>
    <w:rsid w:val="00546FC9"/>
    <w:rsid w:val="00546FDB"/>
    <w:rsid w:val="00550886"/>
    <w:rsid w:val="00550A72"/>
    <w:rsid w:val="005521A6"/>
    <w:rsid w:val="00552A4F"/>
    <w:rsid w:val="00552C97"/>
    <w:rsid w:val="0055304B"/>
    <w:rsid w:val="005532F4"/>
    <w:rsid w:val="00553F7A"/>
    <w:rsid w:val="005542C9"/>
    <w:rsid w:val="00554452"/>
    <w:rsid w:val="00556790"/>
    <w:rsid w:val="00556CB1"/>
    <w:rsid w:val="0055707D"/>
    <w:rsid w:val="0056198F"/>
    <w:rsid w:val="00562261"/>
    <w:rsid w:val="00562DA3"/>
    <w:rsid w:val="005632A7"/>
    <w:rsid w:val="00563402"/>
    <w:rsid w:val="005638B7"/>
    <w:rsid w:val="0056418A"/>
    <w:rsid w:val="0056485A"/>
    <w:rsid w:val="00564C8B"/>
    <w:rsid w:val="0056513D"/>
    <w:rsid w:val="0056554B"/>
    <w:rsid w:val="005656B7"/>
    <w:rsid w:val="00565B41"/>
    <w:rsid w:val="00565E9C"/>
    <w:rsid w:val="005672E4"/>
    <w:rsid w:val="00567325"/>
    <w:rsid w:val="00567CBC"/>
    <w:rsid w:val="00570219"/>
    <w:rsid w:val="005703E2"/>
    <w:rsid w:val="00570431"/>
    <w:rsid w:val="00570585"/>
    <w:rsid w:val="005733DD"/>
    <w:rsid w:val="00573CCE"/>
    <w:rsid w:val="00573EAC"/>
    <w:rsid w:val="0057416E"/>
    <w:rsid w:val="00574C58"/>
    <w:rsid w:val="00574C9A"/>
    <w:rsid w:val="0057592F"/>
    <w:rsid w:val="00575A06"/>
    <w:rsid w:val="005760DC"/>
    <w:rsid w:val="00576251"/>
    <w:rsid w:val="00576B83"/>
    <w:rsid w:val="00580000"/>
    <w:rsid w:val="005809EC"/>
    <w:rsid w:val="00580B0D"/>
    <w:rsid w:val="00580FBC"/>
    <w:rsid w:val="005815CB"/>
    <w:rsid w:val="005820CA"/>
    <w:rsid w:val="005821D0"/>
    <w:rsid w:val="00582AF9"/>
    <w:rsid w:val="00582E8D"/>
    <w:rsid w:val="005838DE"/>
    <w:rsid w:val="00584080"/>
    <w:rsid w:val="00584AE0"/>
    <w:rsid w:val="00585596"/>
    <w:rsid w:val="005858A6"/>
    <w:rsid w:val="00585EF8"/>
    <w:rsid w:val="005864BE"/>
    <w:rsid w:val="00586B27"/>
    <w:rsid w:val="00586EA7"/>
    <w:rsid w:val="00586FBF"/>
    <w:rsid w:val="005901C7"/>
    <w:rsid w:val="00590462"/>
    <w:rsid w:val="00590D03"/>
    <w:rsid w:val="00590D4B"/>
    <w:rsid w:val="005911A7"/>
    <w:rsid w:val="00591275"/>
    <w:rsid w:val="005919FE"/>
    <w:rsid w:val="00592134"/>
    <w:rsid w:val="00593457"/>
    <w:rsid w:val="00593C87"/>
    <w:rsid w:val="005945E1"/>
    <w:rsid w:val="005947C7"/>
    <w:rsid w:val="00595411"/>
    <w:rsid w:val="00595625"/>
    <w:rsid w:val="00595914"/>
    <w:rsid w:val="00595932"/>
    <w:rsid w:val="00595EFA"/>
    <w:rsid w:val="00595FDB"/>
    <w:rsid w:val="0059632F"/>
    <w:rsid w:val="00596E12"/>
    <w:rsid w:val="005976CC"/>
    <w:rsid w:val="005A02A8"/>
    <w:rsid w:val="005A0E7A"/>
    <w:rsid w:val="005A114B"/>
    <w:rsid w:val="005A1516"/>
    <w:rsid w:val="005A1A3E"/>
    <w:rsid w:val="005A2794"/>
    <w:rsid w:val="005A3266"/>
    <w:rsid w:val="005A33D5"/>
    <w:rsid w:val="005A3F80"/>
    <w:rsid w:val="005A423E"/>
    <w:rsid w:val="005A4B05"/>
    <w:rsid w:val="005A4EDC"/>
    <w:rsid w:val="005A4FB2"/>
    <w:rsid w:val="005A5F99"/>
    <w:rsid w:val="005A6685"/>
    <w:rsid w:val="005A6A9E"/>
    <w:rsid w:val="005A7813"/>
    <w:rsid w:val="005B02E3"/>
    <w:rsid w:val="005B12E9"/>
    <w:rsid w:val="005B1EAD"/>
    <w:rsid w:val="005B207A"/>
    <w:rsid w:val="005B2C35"/>
    <w:rsid w:val="005B4220"/>
    <w:rsid w:val="005B55B6"/>
    <w:rsid w:val="005B5A9F"/>
    <w:rsid w:val="005B5F0B"/>
    <w:rsid w:val="005B652F"/>
    <w:rsid w:val="005B6DBC"/>
    <w:rsid w:val="005B75B1"/>
    <w:rsid w:val="005B7BD7"/>
    <w:rsid w:val="005B7C81"/>
    <w:rsid w:val="005B7EBA"/>
    <w:rsid w:val="005C0E7E"/>
    <w:rsid w:val="005C2319"/>
    <w:rsid w:val="005C2B69"/>
    <w:rsid w:val="005C2E9B"/>
    <w:rsid w:val="005C3647"/>
    <w:rsid w:val="005C3EDA"/>
    <w:rsid w:val="005C438A"/>
    <w:rsid w:val="005C4911"/>
    <w:rsid w:val="005C4CFB"/>
    <w:rsid w:val="005C520C"/>
    <w:rsid w:val="005C5BC6"/>
    <w:rsid w:val="005C6376"/>
    <w:rsid w:val="005C63BF"/>
    <w:rsid w:val="005C69DC"/>
    <w:rsid w:val="005C6F5E"/>
    <w:rsid w:val="005C76E6"/>
    <w:rsid w:val="005C76F3"/>
    <w:rsid w:val="005D0452"/>
    <w:rsid w:val="005D0483"/>
    <w:rsid w:val="005D074F"/>
    <w:rsid w:val="005D0E00"/>
    <w:rsid w:val="005D0E36"/>
    <w:rsid w:val="005D1027"/>
    <w:rsid w:val="005D19E8"/>
    <w:rsid w:val="005D1D68"/>
    <w:rsid w:val="005D215F"/>
    <w:rsid w:val="005D26DC"/>
    <w:rsid w:val="005D27E3"/>
    <w:rsid w:val="005D333F"/>
    <w:rsid w:val="005D3DBB"/>
    <w:rsid w:val="005D4A89"/>
    <w:rsid w:val="005D4D31"/>
    <w:rsid w:val="005D5146"/>
    <w:rsid w:val="005D58D0"/>
    <w:rsid w:val="005D5E28"/>
    <w:rsid w:val="005D611E"/>
    <w:rsid w:val="005D643D"/>
    <w:rsid w:val="005D7249"/>
    <w:rsid w:val="005D7B6D"/>
    <w:rsid w:val="005E040C"/>
    <w:rsid w:val="005E3201"/>
    <w:rsid w:val="005E4827"/>
    <w:rsid w:val="005E4E86"/>
    <w:rsid w:val="005E5456"/>
    <w:rsid w:val="005E5719"/>
    <w:rsid w:val="005E5804"/>
    <w:rsid w:val="005E5B70"/>
    <w:rsid w:val="005E5E76"/>
    <w:rsid w:val="005E604B"/>
    <w:rsid w:val="005E60F2"/>
    <w:rsid w:val="005E616B"/>
    <w:rsid w:val="005E634A"/>
    <w:rsid w:val="005E6BAD"/>
    <w:rsid w:val="005E6C2C"/>
    <w:rsid w:val="005F0DB0"/>
    <w:rsid w:val="005F260F"/>
    <w:rsid w:val="005F2833"/>
    <w:rsid w:val="005F2F45"/>
    <w:rsid w:val="005F37B8"/>
    <w:rsid w:val="005F3EBF"/>
    <w:rsid w:val="005F4B06"/>
    <w:rsid w:val="005F52B8"/>
    <w:rsid w:val="005F53AA"/>
    <w:rsid w:val="005F54E7"/>
    <w:rsid w:val="005F5723"/>
    <w:rsid w:val="005F5B36"/>
    <w:rsid w:val="005F6529"/>
    <w:rsid w:val="005F6CA7"/>
    <w:rsid w:val="005F7340"/>
    <w:rsid w:val="00600892"/>
    <w:rsid w:val="0060096B"/>
    <w:rsid w:val="00600C77"/>
    <w:rsid w:val="00601228"/>
    <w:rsid w:val="00601346"/>
    <w:rsid w:val="00601F4E"/>
    <w:rsid w:val="00602835"/>
    <w:rsid w:val="006038AD"/>
    <w:rsid w:val="00603AD6"/>
    <w:rsid w:val="00604083"/>
    <w:rsid w:val="0060480D"/>
    <w:rsid w:val="00607717"/>
    <w:rsid w:val="0061034C"/>
    <w:rsid w:val="006104C0"/>
    <w:rsid w:val="00610753"/>
    <w:rsid w:val="00610C60"/>
    <w:rsid w:val="00610C9A"/>
    <w:rsid w:val="006120A9"/>
    <w:rsid w:val="00612240"/>
    <w:rsid w:val="0061299C"/>
    <w:rsid w:val="00612A63"/>
    <w:rsid w:val="00612C4F"/>
    <w:rsid w:val="00612C7A"/>
    <w:rsid w:val="00612CC4"/>
    <w:rsid w:val="00612EB2"/>
    <w:rsid w:val="00614B1B"/>
    <w:rsid w:val="00614BF1"/>
    <w:rsid w:val="006154DB"/>
    <w:rsid w:val="006159AE"/>
    <w:rsid w:val="00615A2F"/>
    <w:rsid w:val="00615CA3"/>
    <w:rsid w:val="0061614F"/>
    <w:rsid w:val="006163D8"/>
    <w:rsid w:val="0061674E"/>
    <w:rsid w:val="00616FB6"/>
    <w:rsid w:val="0061797B"/>
    <w:rsid w:val="0062106E"/>
    <w:rsid w:val="00621CF2"/>
    <w:rsid w:val="0062232C"/>
    <w:rsid w:val="006244E0"/>
    <w:rsid w:val="00624B0A"/>
    <w:rsid w:val="00624FC5"/>
    <w:rsid w:val="00625127"/>
    <w:rsid w:val="00625E9E"/>
    <w:rsid w:val="00626CD9"/>
    <w:rsid w:val="00627350"/>
    <w:rsid w:val="00627455"/>
    <w:rsid w:val="00630437"/>
    <w:rsid w:val="0063155D"/>
    <w:rsid w:val="006328D2"/>
    <w:rsid w:val="006329C0"/>
    <w:rsid w:val="00634817"/>
    <w:rsid w:val="00634D08"/>
    <w:rsid w:val="0063527E"/>
    <w:rsid w:val="00635998"/>
    <w:rsid w:val="00635F1D"/>
    <w:rsid w:val="00636281"/>
    <w:rsid w:val="00636534"/>
    <w:rsid w:val="00636807"/>
    <w:rsid w:val="006375B6"/>
    <w:rsid w:val="00637A52"/>
    <w:rsid w:val="00640214"/>
    <w:rsid w:val="006413A4"/>
    <w:rsid w:val="00643C82"/>
    <w:rsid w:val="00644E33"/>
    <w:rsid w:val="00645F8E"/>
    <w:rsid w:val="00645FA4"/>
    <w:rsid w:val="006461A0"/>
    <w:rsid w:val="006464DD"/>
    <w:rsid w:val="00646B8A"/>
    <w:rsid w:val="00646EF0"/>
    <w:rsid w:val="006470C0"/>
    <w:rsid w:val="0064767D"/>
    <w:rsid w:val="00647EF4"/>
    <w:rsid w:val="0065079A"/>
    <w:rsid w:val="00650A11"/>
    <w:rsid w:val="00650CEF"/>
    <w:rsid w:val="00650E0E"/>
    <w:rsid w:val="00651455"/>
    <w:rsid w:val="0065183E"/>
    <w:rsid w:val="006518BB"/>
    <w:rsid w:val="00652280"/>
    <w:rsid w:val="00653269"/>
    <w:rsid w:val="00653335"/>
    <w:rsid w:val="00653AF5"/>
    <w:rsid w:val="00653EC2"/>
    <w:rsid w:val="00657180"/>
    <w:rsid w:val="006575AD"/>
    <w:rsid w:val="006578F7"/>
    <w:rsid w:val="00657C51"/>
    <w:rsid w:val="00657F75"/>
    <w:rsid w:val="006601AD"/>
    <w:rsid w:val="00661B67"/>
    <w:rsid w:val="00661DC4"/>
    <w:rsid w:val="00662454"/>
    <w:rsid w:val="00662A3E"/>
    <w:rsid w:val="006632F8"/>
    <w:rsid w:val="00663EA7"/>
    <w:rsid w:val="0066467C"/>
    <w:rsid w:val="00664F3A"/>
    <w:rsid w:val="00666DC5"/>
    <w:rsid w:val="00667085"/>
    <w:rsid w:val="00667265"/>
    <w:rsid w:val="006676BA"/>
    <w:rsid w:val="0067031B"/>
    <w:rsid w:val="006704EF"/>
    <w:rsid w:val="006709A3"/>
    <w:rsid w:val="006709E6"/>
    <w:rsid w:val="00670CED"/>
    <w:rsid w:val="006713BC"/>
    <w:rsid w:val="00671D4D"/>
    <w:rsid w:val="00672307"/>
    <w:rsid w:val="006727BC"/>
    <w:rsid w:val="0067377C"/>
    <w:rsid w:val="00675B3F"/>
    <w:rsid w:val="00675C5A"/>
    <w:rsid w:val="00675DD4"/>
    <w:rsid w:val="0067686D"/>
    <w:rsid w:val="00676898"/>
    <w:rsid w:val="00676CED"/>
    <w:rsid w:val="00676F0B"/>
    <w:rsid w:val="00677707"/>
    <w:rsid w:val="006777C0"/>
    <w:rsid w:val="0068086E"/>
    <w:rsid w:val="00680917"/>
    <w:rsid w:val="006809E7"/>
    <w:rsid w:val="00681F26"/>
    <w:rsid w:val="006825F4"/>
    <w:rsid w:val="00683B2A"/>
    <w:rsid w:val="00684B42"/>
    <w:rsid w:val="00685CAC"/>
    <w:rsid w:val="00686F15"/>
    <w:rsid w:val="00687051"/>
    <w:rsid w:val="00687FB3"/>
    <w:rsid w:val="006915FB"/>
    <w:rsid w:val="0069323A"/>
    <w:rsid w:val="00693AA1"/>
    <w:rsid w:val="00695FF7"/>
    <w:rsid w:val="006960AD"/>
    <w:rsid w:val="00696D2C"/>
    <w:rsid w:val="006975F7"/>
    <w:rsid w:val="00697F4C"/>
    <w:rsid w:val="006A03FC"/>
    <w:rsid w:val="006A0C3B"/>
    <w:rsid w:val="006A187B"/>
    <w:rsid w:val="006A3C57"/>
    <w:rsid w:val="006A3CFE"/>
    <w:rsid w:val="006A5F6A"/>
    <w:rsid w:val="006A75FE"/>
    <w:rsid w:val="006B04A9"/>
    <w:rsid w:val="006B1090"/>
    <w:rsid w:val="006B1B3F"/>
    <w:rsid w:val="006B1DF5"/>
    <w:rsid w:val="006B1F53"/>
    <w:rsid w:val="006B2477"/>
    <w:rsid w:val="006B2A19"/>
    <w:rsid w:val="006B4409"/>
    <w:rsid w:val="006B4BAB"/>
    <w:rsid w:val="006B5217"/>
    <w:rsid w:val="006B52AD"/>
    <w:rsid w:val="006B5472"/>
    <w:rsid w:val="006B5EAE"/>
    <w:rsid w:val="006B5F92"/>
    <w:rsid w:val="006B7DC0"/>
    <w:rsid w:val="006C0B23"/>
    <w:rsid w:val="006C0F2A"/>
    <w:rsid w:val="006C1503"/>
    <w:rsid w:val="006C21F2"/>
    <w:rsid w:val="006C2BF4"/>
    <w:rsid w:val="006C302E"/>
    <w:rsid w:val="006C33A8"/>
    <w:rsid w:val="006C3C86"/>
    <w:rsid w:val="006C4726"/>
    <w:rsid w:val="006C4875"/>
    <w:rsid w:val="006C51E0"/>
    <w:rsid w:val="006C59CD"/>
    <w:rsid w:val="006C5DEF"/>
    <w:rsid w:val="006C6D28"/>
    <w:rsid w:val="006C7137"/>
    <w:rsid w:val="006C7BC9"/>
    <w:rsid w:val="006D0C3B"/>
    <w:rsid w:val="006D15DD"/>
    <w:rsid w:val="006D2B77"/>
    <w:rsid w:val="006D2C0C"/>
    <w:rsid w:val="006D301C"/>
    <w:rsid w:val="006D41AB"/>
    <w:rsid w:val="006D44B0"/>
    <w:rsid w:val="006D5272"/>
    <w:rsid w:val="006D5859"/>
    <w:rsid w:val="006D6034"/>
    <w:rsid w:val="006D6799"/>
    <w:rsid w:val="006E0806"/>
    <w:rsid w:val="006E08B7"/>
    <w:rsid w:val="006E1204"/>
    <w:rsid w:val="006E15A4"/>
    <w:rsid w:val="006E17AF"/>
    <w:rsid w:val="006E1A7E"/>
    <w:rsid w:val="006E1AA2"/>
    <w:rsid w:val="006E1B06"/>
    <w:rsid w:val="006E1FCD"/>
    <w:rsid w:val="006E1FEF"/>
    <w:rsid w:val="006E2288"/>
    <w:rsid w:val="006E2A40"/>
    <w:rsid w:val="006E2C14"/>
    <w:rsid w:val="006E2DFC"/>
    <w:rsid w:val="006E4CC0"/>
    <w:rsid w:val="006E6249"/>
    <w:rsid w:val="006E6D3E"/>
    <w:rsid w:val="006E7321"/>
    <w:rsid w:val="006E7EF1"/>
    <w:rsid w:val="006F0481"/>
    <w:rsid w:val="006F0665"/>
    <w:rsid w:val="006F09D2"/>
    <w:rsid w:val="006F1691"/>
    <w:rsid w:val="006F2959"/>
    <w:rsid w:val="006F30AD"/>
    <w:rsid w:val="006F3DC7"/>
    <w:rsid w:val="006F40A1"/>
    <w:rsid w:val="006F4DB5"/>
    <w:rsid w:val="006F501E"/>
    <w:rsid w:val="006F57A8"/>
    <w:rsid w:val="006F5D9E"/>
    <w:rsid w:val="006F6328"/>
    <w:rsid w:val="006F6F06"/>
    <w:rsid w:val="006F76BD"/>
    <w:rsid w:val="006F78B9"/>
    <w:rsid w:val="006F7EF3"/>
    <w:rsid w:val="00700B09"/>
    <w:rsid w:val="00700B57"/>
    <w:rsid w:val="0070147C"/>
    <w:rsid w:val="00701D15"/>
    <w:rsid w:val="00702663"/>
    <w:rsid w:val="00702837"/>
    <w:rsid w:val="00702A1D"/>
    <w:rsid w:val="007034A3"/>
    <w:rsid w:val="00703923"/>
    <w:rsid w:val="00703FD0"/>
    <w:rsid w:val="00705A69"/>
    <w:rsid w:val="0070688F"/>
    <w:rsid w:val="00707435"/>
    <w:rsid w:val="00707BDB"/>
    <w:rsid w:val="00707E36"/>
    <w:rsid w:val="007100E2"/>
    <w:rsid w:val="00710F6D"/>
    <w:rsid w:val="00711D9E"/>
    <w:rsid w:val="007131C7"/>
    <w:rsid w:val="007140C0"/>
    <w:rsid w:val="00715906"/>
    <w:rsid w:val="00715A06"/>
    <w:rsid w:val="00715A45"/>
    <w:rsid w:val="00715ED6"/>
    <w:rsid w:val="00716165"/>
    <w:rsid w:val="007169FD"/>
    <w:rsid w:val="007170D0"/>
    <w:rsid w:val="007172E2"/>
    <w:rsid w:val="00717DB3"/>
    <w:rsid w:val="0072008B"/>
    <w:rsid w:val="007201B4"/>
    <w:rsid w:val="00720DDB"/>
    <w:rsid w:val="0072124E"/>
    <w:rsid w:val="00721D6E"/>
    <w:rsid w:val="00721F89"/>
    <w:rsid w:val="007223E6"/>
    <w:rsid w:val="007223F4"/>
    <w:rsid w:val="0072253D"/>
    <w:rsid w:val="00722A92"/>
    <w:rsid w:val="00723397"/>
    <w:rsid w:val="007238BC"/>
    <w:rsid w:val="00723A55"/>
    <w:rsid w:val="00723AF9"/>
    <w:rsid w:val="00723E41"/>
    <w:rsid w:val="00724569"/>
    <w:rsid w:val="00724AE7"/>
    <w:rsid w:val="0072547A"/>
    <w:rsid w:val="0072612D"/>
    <w:rsid w:val="0072682A"/>
    <w:rsid w:val="00727766"/>
    <w:rsid w:val="00727CF3"/>
    <w:rsid w:val="00730747"/>
    <w:rsid w:val="00730A81"/>
    <w:rsid w:val="00730D0B"/>
    <w:rsid w:val="00731189"/>
    <w:rsid w:val="00731261"/>
    <w:rsid w:val="007317FB"/>
    <w:rsid w:val="00731E07"/>
    <w:rsid w:val="007325D9"/>
    <w:rsid w:val="00732BD9"/>
    <w:rsid w:val="007333DB"/>
    <w:rsid w:val="00735849"/>
    <w:rsid w:val="0073598B"/>
    <w:rsid w:val="007368AA"/>
    <w:rsid w:val="0074005C"/>
    <w:rsid w:val="00740918"/>
    <w:rsid w:val="00740D36"/>
    <w:rsid w:val="007415C5"/>
    <w:rsid w:val="007417D6"/>
    <w:rsid w:val="00741AC4"/>
    <w:rsid w:val="00742094"/>
    <w:rsid w:val="007423E7"/>
    <w:rsid w:val="00742B0F"/>
    <w:rsid w:val="0074325C"/>
    <w:rsid w:val="00743DBE"/>
    <w:rsid w:val="00744302"/>
    <w:rsid w:val="00744DEC"/>
    <w:rsid w:val="00744EC1"/>
    <w:rsid w:val="007459AE"/>
    <w:rsid w:val="007459DB"/>
    <w:rsid w:val="00745F6F"/>
    <w:rsid w:val="00746DB9"/>
    <w:rsid w:val="00746F89"/>
    <w:rsid w:val="0074742A"/>
    <w:rsid w:val="007474D3"/>
    <w:rsid w:val="007476B1"/>
    <w:rsid w:val="00747EDB"/>
    <w:rsid w:val="0075044B"/>
    <w:rsid w:val="00750B00"/>
    <w:rsid w:val="00750E19"/>
    <w:rsid w:val="007515A9"/>
    <w:rsid w:val="007516C7"/>
    <w:rsid w:val="007518FF"/>
    <w:rsid w:val="007524D5"/>
    <w:rsid w:val="00752FD3"/>
    <w:rsid w:val="00753692"/>
    <w:rsid w:val="00753899"/>
    <w:rsid w:val="00753FA1"/>
    <w:rsid w:val="00754239"/>
    <w:rsid w:val="00754ED1"/>
    <w:rsid w:val="007570D0"/>
    <w:rsid w:val="00757215"/>
    <w:rsid w:val="00757DF3"/>
    <w:rsid w:val="00760107"/>
    <w:rsid w:val="0076023E"/>
    <w:rsid w:val="00760407"/>
    <w:rsid w:val="00760DDF"/>
    <w:rsid w:val="0076119C"/>
    <w:rsid w:val="007612C1"/>
    <w:rsid w:val="007615C9"/>
    <w:rsid w:val="00762E8F"/>
    <w:rsid w:val="00763229"/>
    <w:rsid w:val="007632C5"/>
    <w:rsid w:val="00763F1F"/>
    <w:rsid w:val="00764166"/>
    <w:rsid w:val="007645D1"/>
    <w:rsid w:val="0076482E"/>
    <w:rsid w:val="00765697"/>
    <w:rsid w:val="007657EB"/>
    <w:rsid w:val="007665AD"/>
    <w:rsid w:val="00767B0C"/>
    <w:rsid w:val="007701CB"/>
    <w:rsid w:val="00770E05"/>
    <w:rsid w:val="007714B9"/>
    <w:rsid w:val="00771B99"/>
    <w:rsid w:val="007734AB"/>
    <w:rsid w:val="00774108"/>
    <w:rsid w:val="00774CD8"/>
    <w:rsid w:val="007751CE"/>
    <w:rsid w:val="00775AFF"/>
    <w:rsid w:val="007767AD"/>
    <w:rsid w:val="0077708B"/>
    <w:rsid w:val="00777301"/>
    <w:rsid w:val="00777428"/>
    <w:rsid w:val="007801E7"/>
    <w:rsid w:val="00780834"/>
    <w:rsid w:val="00781CA8"/>
    <w:rsid w:val="00782307"/>
    <w:rsid w:val="00782860"/>
    <w:rsid w:val="007829E5"/>
    <w:rsid w:val="00782D09"/>
    <w:rsid w:val="00783250"/>
    <w:rsid w:val="007833D8"/>
    <w:rsid w:val="00783A26"/>
    <w:rsid w:val="00783C0D"/>
    <w:rsid w:val="00784489"/>
    <w:rsid w:val="00784CB2"/>
    <w:rsid w:val="00785CFB"/>
    <w:rsid w:val="00786927"/>
    <w:rsid w:val="00786EAF"/>
    <w:rsid w:val="007903AA"/>
    <w:rsid w:val="00790449"/>
    <w:rsid w:val="00790CB7"/>
    <w:rsid w:val="00790E92"/>
    <w:rsid w:val="007912A0"/>
    <w:rsid w:val="007916C1"/>
    <w:rsid w:val="0079191F"/>
    <w:rsid w:val="00791BF3"/>
    <w:rsid w:val="0079271F"/>
    <w:rsid w:val="007936C7"/>
    <w:rsid w:val="00793BC0"/>
    <w:rsid w:val="00793FBA"/>
    <w:rsid w:val="00794276"/>
    <w:rsid w:val="0079492D"/>
    <w:rsid w:val="00794B25"/>
    <w:rsid w:val="00795891"/>
    <w:rsid w:val="00795E48"/>
    <w:rsid w:val="00796DD3"/>
    <w:rsid w:val="00797189"/>
    <w:rsid w:val="00797227"/>
    <w:rsid w:val="00797B78"/>
    <w:rsid w:val="007A0208"/>
    <w:rsid w:val="007A1124"/>
    <w:rsid w:val="007A11FE"/>
    <w:rsid w:val="007A2048"/>
    <w:rsid w:val="007A2571"/>
    <w:rsid w:val="007A26C3"/>
    <w:rsid w:val="007A27BC"/>
    <w:rsid w:val="007A38EB"/>
    <w:rsid w:val="007A427C"/>
    <w:rsid w:val="007A42DD"/>
    <w:rsid w:val="007A4345"/>
    <w:rsid w:val="007A4D0E"/>
    <w:rsid w:val="007A53B5"/>
    <w:rsid w:val="007A54B5"/>
    <w:rsid w:val="007A6708"/>
    <w:rsid w:val="007A6917"/>
    <w:rsid w:val="007B0225"/>
    <w:rsid w:val="007B0B42"/>
    <w:rsid w:val="007B0BB9"/>
    <w:rsid w:val="007B18B0"/>
    <w:rsid w:val="007B1AC8"/>
    <w:rsid w:val="007B1FBD"/>
    <w:rsid w:val="007B3024"/>
    <w:rsid w:val="007B355A"/>
    <w:rsid w:val="007B3C9A"/>
    <w:rsid w:val="007B515F"/>
    <w:rsid w:val="007B55AE"/>
    <w:rsid w:val="007B5E40"/>
    <w:rsid w:val="007B6EF5"/>
    <w:rsid w:val="007C0945"/>
    <w:rsid w:val="007C0DA9"/>
    <w:rsid w:val="007C1EB8"/>
    <w:rsid w:val="007C20EB"/>
    <w:rsid w:val="007C2507"/>
    <w:rsid w:val="007C2BC2"/>
    <w:rsid w:val="007C2D2C"/>
    <w:rsid w:val="007C314D"/>
    <w:rsid w:val="007C32C7"/>
    <w:rsid w:val="007C341A"/>
    <w:rsid w:val="007C342C"/>
    <w:rsid w:val="007C3FF9"/>
    <w:rsid w:val="007C4138"/>
    <w:rsid w:val="007C46E6"/>
    <w:rsid w:val="007C49E4"/>
    <w:rsid w:val="007C53E0"/>
    <w:rsid w:val="007C5466"/>
    <w:rsid w:val="007C63E1"/>
    <w:rsid w:val="007C79CA"/>
    <w:rsid w:val="007D092F"/>
    <w:rsid w:val="007D10D0"/>
    <w:rsid w:val="007D1607"/>
    <w:rsid w:val="007D173F"/>
    <w:rsid w:val="007D28AD"/>
    <w:rsid w:val="007D2CC1"/>
    <w:rsid w:val="007D2F5D"/>
    <w:rsid w:val="007D36C0"/>
    <w:rsid w:val="007D3A41"/>
    <w:rsid w:val="007D4E04"/>
    <w:rsid w:val="007D5132"/>
    <w:rsid w:val="007D5AE8"/>
    <w:rsid w:val="007D5CF1"/>
    <w:rsid w:val="007D5DAC"/>
    <w:rsid w:val="007D7211"/>
    <w:rsid w:val="007D7635"/>
    <w:rsid w:val="007D7845"/>
    <w:rsid w:val="007E0598"/>
    <w:rsid w:val="007E0B68"/>
    <w:rsid w:val="007E11AE"/>
    <w:rsid w:val="007E1464"/>
    <w:rsid w:val="007E1BA4"/>
    <w:rsid w:val="007E1DBA"/>
    <w:rsid w:val="007E1F63"/>
    <w:rsid w:val="007E22DF"/>
    <w:rsid w:val="007E24B5"/>
    <w:rsid w:val="007E3647"/>
    <w:rsid w:val="007E48ED"/>
    <w:rsid w:val="007E4FCB"/>
    <w:rsid w:val="007E57C8"/>
    <w:rsid w:val="007E6E57"/>
    <w:rsid w:val="007F0268"/>
    <w:rsid w:val="007F02F8"/>
    <w:rsid w:val="007F035B"/>
    <w:rsid w:val="007F1BF1"/>
    <w:rsid w:val="007F3B4B"/>
    <w:rsid w:val="007F43E0"/>
    <w:rsid w:val="007F5799"/>
    <w:rsid w:val="007F5B3D"/>
    <w:rsid w:val="007F644B"/>
    <w:rsid w:val="007F73C6"/>
    <w:rsid w:val="00800F73"/>
    <w:rsid w:val="00801338"/>
    <w:rsid w:val="008013A8"/>
    <w:rsid w:val="008013FE"/>
    <w:rsid w:val="00801AC8"/>
    <w:rsid w:val="00801B8D"/>
    <w:rsid w:val="00801E41"/>
    <w:rsid w:val="008023EC"/>
    <w:rsid w:val="00802749"/>
    <w:rsid w:val="00802AE6"/>
    <w:rsid w:val="00802EA9"/>
    <w:rsid w:val="0080327A"/>
    <w:rsid w:val="0080336B"/>
    <w:rsid w:val="00803AE6"/>
    <w:rsid w:val="0080653F"/>
    <w:rsid w:val="00806699"/>
    <w:rsid w:val="00806C28"/>
    <w:rsid w:val="00806F41"/>
    <w:rsid w:val="00806FD6"/>
    <w:rsid w:val="008072AC"/>
    <w:rsid w:val="00807461"/>
    <w:rsid w:val="008075C7"/>
    <w:rsid w:val="0080787F"/>
    <w:rsid w:val="00810674"/>
    <w:rsid w:val="00810B0D"/>
    <w:rsid w:val="00810C9B"/>
    <w:rsid w:val="0081110F"/>
    <w:rsid w:val="00812036"/>
    <w:rsid w:val="008123C0"/>
    <w:rsid w:val="00812C95"/>
    <w:rsid w:val="00813655"/>
    <w:rsid w:val="00814369"/>
    <w:rsid w:val="00814383"/>
    <w:rsid w:val="00814F13"/>
    <w:rsid w:val="00815070"/>
    <w:rsid w:val="0081609C"/>
    <w:rsid w:val="008170D1"/>
    <w:rsid w:val="00817420"/>
    <w:rsid w:val="00817679"/>
    <w:rsid w:val="00817E54"/>
    <w:rsid w:val="00817F98"/>
    <w:rsid w:val="008200D3"/>
    <w:rsid w:val="008200D6"/>
    <w:rsid w:val="008204BD"/>
    <w:rsid w:val="00821505"/>
    <w:rsid w:val="0082160E"/>
    <w:rsid w:val="00822541"/>
    <w:rsid w:val="00822A5E"/>
    <w:rsid w:val="00823A46"/>
    <w:rsid w:val="00823B4D"/>
    <w:rsid w:val="00823FA3"/>
    <w:rsid w:val="0082435B"/>
    <w:rsid w:val="00824A4D"/>
    <w:rsid w:val="00824C30"/>
    <w:rsid w:val="00825E5C"/>
    <w:rsid w:val="00827E69"/>
    <w:rsid w:val="008306ED"/>
    <w:rsid w:val="00830930"/>
    <w:rsid w:val="00830CB9"/>
    <w:rsid w:val="00830CC5"/>
    <w:rsid w:val="00830EAB"/>
    <w:rsid w:val="008322DB"/>
    <w:rsid w:val="0083251E"/>
    <w:rsid w:val="008325C6"/>
    <w:rsid w:val="008325F8"/>
    <w:rsid w:val="00833CBE"/>
    <w:rsid w:val="00834212"/>
    <w:rsid w:val="00835C40"/>
    <w:rsid w:val="00836743"/>
    <w:rsid w:val="008367C1"/>
    <w:rsid w:val="008371FE"/>
    <w:rsid w:val="0083774E"/>
    <w:rsid w:val="00840621"/>
    <w:rsid w:val="00840740"/>
    <w:rsid w:val="008416A8"/>
    <w:rsid w:val="00841AB3"/>
    <w:rsid w:val="00841B7F"/>
    <w:rsid w:val="008424AF"/>
    <w:rsid w:val="00842DBD"/>
    <w:rsid w:val="00842FCB"/>
    <w:rsid w:val="00843303"/>
    <w:rsid w:val="00843C87"/>
    <w:rsid w:val="00843EF9"/>
    <w:rsid w:val="00844211"/>
    <w:rsid w:val="008442C5"/>
    <w:rsid w:val="008448CE"/>
    <w:rsid w:val="00845022"/>
    <w:rsid w:val="0084625C"/>
    <w:rsid w:val="008465F2"/>
    <w:rsid w:val="00846CCA"/>
    <w:rsid w:val="00847690"/>
    <w:rsid w:val="008477C6"/>
    <w:rsid w:val="008478DB"/>
    <w:rsid w:val="00847976"/>
    <w:rsid w:val="00847FD2"/>
    <w:rsid w:val="008504D1"/>
    <w:rsid w:val="008504D2"/>
    <w:rsid w:val="008511D7"/>
    <w:rsid w:val="008517F5"/>
    <w:rsid w:val="00851C98"/>
    <w:rsid w:val="00852999"/>
    <w:rsid w:val="00853463"/>
    <w:rsid w:val="00853D0C"/>
    <w:rsid w:val="0085543F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31E"/>
    <w:rsid w:val="008600F6"/>
    <w:rsid w:val="00862640"/>
    <w:rsid w:val="0086486E"/>
    <w:rsid w:val="008650CA"/>
    <w:rsid w:val="00865112"/>
    <w:rsid w:val="00865152"/>
    <w:rsid w:val="0086517C"/>
    <w:rsid w:val="00865658"/>
    <w:rsid w:val="0086622A"/>
    <w:rsid w:val="00866360"/>
    <w:rsid w:val="0086754D"/>
    <w:rsid w:val="0087085E"/>
    <w:rsid w:val="00871208"/>
    <w:rsid w:val="00871946"/>
    <w:rsid w:val="00871B45"/>
    <w:rsid w:val="00872DD5"/>
    <w:rsid w:val="0087365C"/>
    <w:rsid w:val="00873CB0"/>
    <w:rsid w:val="00873FFB"/>
    <w:rsid w:val="00875E0B"/>
    <w:rsid w:val="00876858"/>
    <w:rsid w:val="0087699B"/>
    <w:rsid w:val="00877E39"/>
    <w:rsid w:val="00877FE1"/>
    <w:rsid w:val="00881ED7"/>
    <w:rsid w:val="008822DA"/>
    <w:rsid w:val="008830B0"/>
    <w:rsid w:val="008841B8"/>
    <w:rsid w:val="00885100"/>
    <w:rsid w:val="00885711"/>
    <w:rsid w:val="008864DA"/>
    <w:rsid w:val="00887897"/>
    <w:rsid w:val="008907DE"/>
    <w:rsid w:val="00891218"/>
    <w:rsid w:val="00891479"/>
    <w:rsid w:val="008921A7"/>
    <w:rsid w:val="00893358"/>
    <w:rsid w:val="00893632"/>
    <w:rsid w:val="00893921"/>
    <w:rsid w:val="0089455A"/>
    <w:rsid w:val="00894C27"/>
    <w:rsid w:val="00894CD8"/>
    <w:rsid w:val="0089515B"/>
    <w:rsid w:val="00895F53"/>
    <w:rsid w:val="008963C5"/>
    <w:rsid w:val="00896D48"/>
    <w:rsid w:val="00896DF2"/>
    <w:rsid w:val="008A09BD"/>
    <w:rsid w:val="008A0A26"/>
    <w:rsid w:val="008A1A1B"/>
    <w:rsid w:val="008A1A24"/>
    <w:rsid w:val="008A1A41"/>
    <w:rsid w:val="008A22B2"/>
    <w:rsid w:val="008A2417"/>
    <w:rsid w:val="008A256D"/>
    <w:rsid w:val="008A3174"/>
    <w:rsid w:val="008A324B"/>
    <w:rsid w:val="008A35E8"/>
    <w:rsid w:val="008A3FA5"/>
    <w:rsid w:val="008A4428"/>
    <w:rsid w:val="008A4679"/>
    <w:rsid w:val="008A46E8"/>
    <w:rsid w:val="008A52E9"/>
    <w:rsid w:val="008A533C"/>
    <w:rsid w:val="008A58F6"/>
    <w:rsid w:val="008A6325"/>
    <w:rsid w:val="008A731D"/>
    <w:rsid w:val="008A750A"/>
    <w:rsid w:val="008A7BF5"/>
    <w:rsid w:val="008A7D74"/>
    <w:rsid w:val="008B0FA7"/>
    <w:rsid w:val="008B139F"/>
    <w:rsid w:val="008B1D0F"/>
    <w:rsid w:val="008B1D1B"/>
    <w:rsid w:val="008B2900"/>
    <w:rsid w:val="008B31E8"/>
    <w:rsid w:val="008B31FF"/>
    <w:rsid w:val="008B410A"/>
    <w:rsid w:val="008B57B0"/>
    <w:rsid w:val="008B5AD5"/>
    <w:rsid w:val="008B6A20"/>
    <w:rsid w:val="008B717A"/>
    <w:rsid w:val="008B724C"/>
    <w:rsid w:val="008B74B3"/>
    <w:rsid w:val="008B74CB"/>
    <w:rsid w:val="008B7D04"/>
    <w:rsid w:val="008C023D"/>
    <w:rsid w:val="008C0251"/>
    <w:rsid w:val="008C08E2"/>
    <w:rsid w:val="008C14D2"/>
    <w:rsid w:val="008C2846"/>
    <w:rsid w:val="008C28F3"/>
    <w:rsid w:val="008C2C7C"/>
    <w:rsid w:val="008C31D3"/>
    <w:rsid w:val="008C3275"/>
    <w:rsid w:val="008C47C2"/>
    <w:rsid w:val="008C488B"/>
    <w:rsid w:val="008C59E5"/>
    <w:rsid w:val="008C5E8C"/>
    <w:rsid w:val="008C6031"/>
    <w:rsid w:val="008C63D6"/>
    <w:rsid w:val="008C68C6"/>
    <w:rsid w:val="008C6FA0"/>
    <w:rsid w:val="008C7000"/>
    <w:rsid w:val="008C7D92"/>
    <w:rsid w:val="008D07B0"/>
    <w:rsid w:val="008D1150"/>
    <w:rsid w:val="008D11E5"/>
    <w:rsid w:val="008D1C27"/>
    <w:rsid w:val="008D1D6A"/>
    <w:rsid w:val="008D236B"/>
    <w:rsid w:val="008D2386"/>
    <w:rsid w:val="008D3A7D"/>
    <w:rsid w:val="008D4B6E"/>
    <w:rsid w:val="008D5082"/>
    <w:rsid w:val="008D56F3"/>
    <w:rsid w:val="008D5AEF"/>
    <w:rsid w:val="008D5DB7"/>
    <w:rsid w:val="008D6F55"/>
    <w:rsid w:val="008D7125"/>
    <w:rsid w:val="008D7307"/>
    <w:rsid w:val="008E04DF"/>
    <w:rsid w:val="008E05CC"/>
    <w:rsid w:val="008E076F"/>
    <w:rsid w:val="008E14E1"/>
    <w:rsid w:val="008E1758"/>
    <w:rsid w:val="008E175D"/>
    <w:rsid w:val="008E20A5"/>
    <w:rsid w:val="008E3179"/>
    <w:rsid w:val="008E3322"/>
    <w:rsid w:val="008E3326"/>
    <w:rsid w:val="008E35F7"/>
    <w:rsid w:val="008E3F73"/>
    <w:rsid w:val="008E40FC"/>
    <w:rsid w:val="008E4279"/>
    <w:rsid w:val="008E4C85"/>
    <w:rsid w:val="008E514F"/>
    <w:rsid w:val="008E54C7"/>
    <w:rsid w:val="008E639E"/>
    <w:rsid w:val="008E64E2"/>
    <w:rsid w:val="008E6F13"/>
    <w:rsid w:val="008E6FCC"/>
    <w:rsid w:val="008E7796"/>
    <w:rsid w:val="008E7D1F"/>
    <w:rsid w:val="008E7D28"/>
    <w:rsid w:val="008F06F2"/>
    <w:rsid w:val="008F1633"/>
    <w:rsid w:val="008F16F6"/>
    <w:rsid w:val="008F1817"/>
    <w:rsid w:val="008F2E0B"/>
    <w:rsid w:val="008F309F"/>
    <w:rsid w:val="008F3F4A"/>
    <w:rsid w:val="008F4F07"/>
    <w:rsid w:val="008F5AEA"/>
    <w:rsid w:val="008F6283"/>
    <w:rsid w:val="008F62B3"/>
    <w:rsid w:val="008F69D0"/>
    <w:rsid w:val="008F6D6F"/>
    <w:rsid w:val="008F74BC"/>
    <w:rsid w:val="00900968"/>
    <w:rsid w:val="00901BD9"/>
    <w:rsid w:val="0090219A"/>
    <w:rsid w:val="0090394D"/>
    <w:rsid w:val="00903D65"/>
    <w:rsid w:val="009044AB"/>
    <w:rsid w:val="009044E7"/>
    <w:rsid w:val="00904C94"/>
    <w:rsid w:val="0090563A"/>
    <w:rsid w:val="0090571C"/>
    <w:rsid w:val="00905939"/>
    <w:rsid w:val="00905C33"/>
    <w:rsid w:val="00905E6C"/>
    <w:rsid w:val="00905FAC"/>
    <w:rsid w:val="00906434"/>
    <w:rsid w:val="00907915"/>
    <w:rsid w:val="00907A20"/>
    <w:rsid w:val="00910403"/>
    <w:rsid w:val="00910A12"/>
    <w:rsid w:val="00910E71"/>
    <w:rsid w:val="00911071"/>
    <w:rsid w:val="00911796"/>
    <w:rsid w:val="00912575"/>
    <w:rsid w:val="009127B5"/>
    <w:rsid w:val="009128E1"/>
    <w:rsid w:val="00912A88"/>
    <w:rsid w:val="00913A0B"/>
    <w:rsid w:val="00915CF5"/>
    <w:rsid w:val="00915D73"/>
    <w:rsid w:val="00916276"/>
    <w:rsid w:val="009172BE"/>
    <w:rsid w:val="009176FB"/>
    <w:rsid w:val="00920391"/>
    <w:rsid w:val="00920B74"/>
    <w:rsid w:val="009217A4"/>
    <w:rsid w:val="00921A4E"/>
    <w:rsid w:val="00921CD1"/>
    <w:rsid w:val="00922500"/>
    <w:rsid w:val="00923010"/>
    <w:rsid w:val="0092330E"/>
    <w:rsid w:val="00923525"/>
    <w:rsid w:val="009240B3"/>
    <w:rsid w:val="00924347"/>
    <w:rsid w:val="0092459A"/>
    <w:rsid w:val="00924E10"/>
    <w:rsid w:val="00925612"/>
    <w:rsid w:val="009258CC"/>
    <w:rsid w:val="00925AE1"/>
    <w:rsid w:val="00926059"/>
    <w:rsid w:val="00926431"/>
    <w:rsid w:val="009266EC"/>
    <w:rsid w:val="00926A2B"/>
    <w:rsid w:val="009272DE"/>
    <w:rsid w:val="00927A5C"/>
    <w:rsid w:val="00930546"/>
    <w:rsid w:val="009313FA"/>
    <w:rsid w:val="009318B1"/>
    <w:rsid w:val="00932ACB"/>
    <w:rsid w:val="00932D0E"/>
    <w:rsid w:val="00933C24"/>
    <w:rsid w:val="009343C3"/>
    <w:rsid w:val="00936A63"/>
    <w:rsid w:val="009370E6"/>
    <w:rsid w:val="0093719F"/>
    <w:rsid w:val="00940339"/>
    <w:rsid w:val="00940998"/>
    <w:rsid w:val="00942AA0"/>
    <w:rsid w:val="009431C2"/>
    <w:rsid w:val="00943500"/>
    <w:rsid w:val="00943A68"/>
    <w:rsid w:val="00944BA2"/>
    <w:rsid w:val="009454C1"/>
    <w:rsid w:val="00945974"/>
    <w:rsid w:val="00946418"/>
    <w:rsid w:val="00946D16"/>
    <w:rsid w:val="0094759F"/>
    <w:rsid w:val="00947AD9"/>
    <w:rsid w:val="00950469"/>
    <w:rsid w:val="009522C8"/>
    <w:rsid w:val="0095239F"/>
    <w:rsid w:val="009523D0"/>
    <w:rsid w:val="009528E6"/>
    <w:rsid w:val="00952ECD"/>
    <w:rsid w:val="00952FA1"/>
    <w:rsid w:val="0095333F"/>
    <w:rsid w:val="009533CF"/>
    <w:rsid w:val="00953681"/>
    <w:rsid w:val="009537AC"/>
    <w:rsid w:val="00953EF1"/>
    <w:rsid w:val="00954096"/>
    <w:rsid w:val="009540C2"/>
    <w:rsid w:val="00954366"/>
    <w:rsid w:val="00954C7E"/>
    <w:rsid w:val="00954FAC"/>
    <w:rsid w:val="00955D13"/>
    <w:rsid w:val="00955DF5"/>
    <w:rsid w:val="00956A83"/>
    <w:rsid w:val="00957DC1"/>
    <w:rsid w:val="00963592"/>
    <w:rsid w:val="00963A71"/>
    <w:rsid w:val="00963C7B"/>
    <w:rsid w:val="00965382"/>
    <w:rsid w:val="00965D64"/>
    <w:rsid w:val="0096639E"/>
    <w:rsid w:val="009670E2"/>
    <w:rsid w:val="009676AA"/>
    <w:rsid w:val="00967741"/>
    <w:rsid w:val="00970076"/>
    <w:rsid w:val="00971B72"/>
    <w:rsid w:val="00971DCF"/>
    <w:rsid w:val="00972219"/>
    <w:rsid w:val="00972AD0"/>
    <w:rsid w:val="00972FD9"/>
    <w:rsid w:val="0097304B"/>
    <w:rsid w:val="009741C0"/>
    <w:rsid w:val="0097466B"/>
    <w:rsid w:val="009748EC"/>
    <w:rsid w:val="00977414"/>
    <w:rsid w:val="00977802"/>
    <w:rsid w:val="00977A3B"/>
    <w:rsid w:val="00980281"/>
    <w:rsid w:val="00980E46"/>
    <w:rsid w:val="009813BA"/>
    <w:rsid w:val="009814E4"/>
    <w:rsid w:val="00981DFF"/>
    <w:rsid w:val="0098209D"/>
    <w:rsid w:val="0098271A"/>
    <w:rsid w:val="009829A6"/>
    <w:rsid w:val="009829EE"/>
    <w:rsid w:val="009834C5"/>
    <w:rsid w:val="00984602"/>
    <w:rsid w:val="009850C6"/>
    <w:rsid w:val="009852DF"/>
    <w:rsid w:val="009854B3"/>
    <w:rsid w:val="00985B91"/>
    <w:rsid w:val="00985E6C"/>
    <w:rsid w:val="00985EFD"/>
    <w:rsid w:val="009860B7"/>
    <w:rsid w:val="0098674E"/>
    <w:rsid w:val="009874BF"/>
    <w:rsid w:val="00987884"/>
    <w:rsid w:val="009900E8"/>
    <w:rsid w:val="009902E7"/>
    <w:rsid w:val="00990AEC"/>
    <w:rsid w:val="009918B0"/>
    <w:rsid w:val="00991CFA"/>
    <w:rsid w:val="00992D07"/>
    <w:rsid w:val="00993631"/>
    <w:rsid w:val="00993DCD"/>
    <w:rsid w:val="00994DAB"/>
    <w:rsid w:val="009956E8"/>
    <w:rsid w:val="0099692A"/>
    <w:rsid w:val="009A0032"/>
    <w:rsid w:val="009A06CF"/>
    <w:rsid w:val="009A06EE"/>
    <w:rsid w:val="009A178A"/>
    <w:rsid w:val="009A329F"/>
    <w:rsid w:val="009A34D6"/>
    <w:rsid w:val="009A4CA4"/>
    <w:rsid w:val="009A5439"/>
    <w:rsid w:val="009A563C"/>
    <w:rsid w:val="009A5C4E"/>
    <w:rsid w:val="009A5DE3"/>
    <w:rsid w:val="009A6072"/>
    <w:rsid w:val="009A6307"/>
    <w:rsid w:val="009A6CA5"/>
    <w:rsid w:val="009B0C7A"/>
    <w:rsid w:val="009B2797"/>
    <w:rsid w:val="009B2BC4"/>
    <w:rsid w:val="009B2C6D"/>
    <w:rsid w:val="009B3B71"/>
    <w:rsid w:val="009B3C25"/>
    <w:rsid w:val="009B43F3"/>
    <w:rsid w:val="009B4869"/>
    <w:rsid w:val="009B5A2A"/>
    <w:rsid w:val="009B5D5C"/>
    <w:rsid w:val="009B6CBE"/>
    <w:rsid w:val="009B741B"/>
    <w:rsid w:val="009B7DCA"/>
    <w:rsid w:val="009C040F"/>
    <w:rsid w:val="009C1748"/>
    <w:rsid w:val="009C1E77"/>
    <w:rsid w:val="009C35A1"/>
    <w:rsid w:val="009C3C50"/>
    <w:rsid w:val="009C42BA"/>
    <w:rsid w:val="009C4E21"/>
    <w:rsid w:val="009C73C7"/>
    <w:rsid w:val="009C7502"/>
    <w:rsid w:val="009D021D"/>
    <w:rsid w:val="009D056A"/>
    <w:rsid w:val="009D0693"/>
    <w:rsid w:val="009D15C4"/>
    <w:rsid w:val="009D1665"/>
    <w:rsid w:val="009D1743"/>
    <w:rsid w:val="009D1B93"/>
    <w:rsid w:val="009D1C7B"/>
    <w:rsid w:val="009D299A"/>
    <w:rsid w:val="009D40C7"/>
    <w:rsid w:val="009D4312"/>
    <w:rsid w:val="009D52A3"/>
    <w:rsid w:val="009D5749"/>
    <w:rsid w:val="009D6B4E"/>
    <w:rsid w:val="009D6CF1"/>
    <w:rsid w:val="009D75C8"/>
    <w:rsid w:val="009E06C7"/>
    <w:rsid w:val="009E0BD2"/>
    <w:rsid w:val="009E3352"/>
    <w:rsid w:val="009E3BA6"/>
    <w:rsid w:val="009E3FBD"/>
    <w:rsid w:val="009E41BD"/>
    <w:rsid w:val="009E41DC"/>
    <w:rsid w:val="009E463B"/>
    <w:rsid w:val="009E4803"/>
    <w:rsid w:val="009E5073"/>
    <w:rsid w:val="009E5AF1"/>
    <w:rsid w:val="009E5FFC"/>
    <w:rsid w:val="009E664E"/>
    <w:rsid w:val="009E6817"/>
    <w:rsid w:val="009E6D54"/>
    <w:rsid w:val="009E707A"/>
    <w:rsid w:val="009F0483"/>
    <w:rsid w:val="009F0A9F"/>
    <w:rsid w:val="009F1240"/>
    <w:rsid w:val="009F1809"/>
    <w:rsid w:val="009F1955"/>
    <w:rsid w:val="009F19EA"/>
    <w:rsid w:val="009F1B85"/>
    <w:rsid w:val="009F1FAF"/>
    <w:rsid w:val="009F275B"/>
    <w:rsid w:val="009F2DE7"/>
    <w:rsid w:val="009F30B1"/>
    <w:rsid w:val="009F3764"/>
    <w:rsid w:val="009F3866"/>
    <w:rsid w:val="009F3BFB"/>
    <w:rsid w:val="009F40BB"/>
    <w:rsid w:val="009F4E32"/>
    <w:rsid w:val="009F50BB"/>
    <w:rsid w:val="009F5EC9"/>
    <w:rsid w:val="009F6003"/>
    <w:rsid w:val="009F61C9"/>
    <w:rsid w:val="009F62AB"/>
    <w:rsid w:val="009F653D"/>
    <w:rsid w:val="009F691B"/>
    <w:rsid w:val="009F691C"/>
    <w:rsid w:val="009F7C49"/>
    <w:rsid w:val="00A000A3"/>
    <w:rsid w:val="00A00617"/>
    <w:rsid w:val="00A0063A"/>
    <w:rsid w:val="00A00F9E"/>
    <w:rsid w:val="00A0119C"/>
    <w:rsid w:val="00A013DB"/>
    <w:rsid w:val="00A021F1"/>
    <w:rsid w:val="00A02359"/>
    <w:rsid w:val="00A024AB"/>
    <w:rsid w:val="00A02A2E"/>
    <w:rsid w:val="00A03D23"/>
    <w:rsid w:val="00A05CA6"/>
    <w:rsid w:val="00A0632F"/>
    <w:rsid w:val="00A0678E"/>
    <w:rsid w:val="00A07230"/>
    <w:rsid w:val="00A10E4E"/>
    <w:rsid w:val="00A11920"/>
    <w:rsid w:val="00A11D1E"/>
    <w:rsid w:val="00A12231"/>
    <w:rsid w:val="00A128FA"/>
    <w:rsid w:val="00A1391F"/>
    <w:rsid w:val="00A13B10"/>
    <w:rsid w:val="00A14454"/>
    <w:rsid w:val="00A14A73"/>
    <w:rsid w:val="00A14ABE"/>
    <w:rsid w:val="00A1530F"/>
    <w:rsid w:val="00A168B4"/>
    <w:rsid w:val="00A16EF1"/>
    <w:rsid w:val="00A20042"/>
    <w:rsid w:val="00A203CC"/>
    <w:rsid w:val="00A20CDC"/>
    <w:rsid w:val="00A21070"/>
    <w:rsid w:val="00A214C4"/>
    <w:rsid w:val="00A21EF0"/>
    <w:rsid w:val="00A21FC9"/>
    <w:rsid w:val="00A223E2"/>
    <w:rsid w:val="00A2316F"/>
    <w:rsid w:val="00A24A41"/>
    <w:rsid w:val="00A255F7"/>
    <w:rsid w:val="00A2621B"/>
    <w:rsid w:val="00A26B95"/>
    <w:rsid w:val="00A30E46"/>
    <w:rsid w:val="00A31438"/>
    <w:rsid w:val="00A31854"/>
    <w:rsid w:val="00A318FF"/>
    <w:rsid w:val="00A32218"/>
    <w:rsid w:val="00A322DD"/>
    <w:rsid w:val="00A32F85"/>
    <w:rsid w:val="00A33503"/>
    <w:rsid w:val="00A33AD3"/>
    <w:rsid w:val="00A33B01"/>
    <w:rsid w:val="00A34192"/>
    <w:rsid w:val="00A34580"/>
    <w:rsid w:val="00A345E0"/>
    <w:rsid w:val="00A358FB"/>
    <w:rsid w:val="00A36702"/>
    <w:rsid w:val="00A3672F"/>
    <w:rsid w:val="00A36E54"/>
    <w:rsid w:val="00A36FBD"/>
    <w:rsid w:val="00A3707E"/>
    <w:rsid w:val="00A371C8"/>
    <w:rsid w:val="00A37345"/>
    <w:rsid w:val="00A40350"/>
    <w:rsid w:val="00A40B51"/>
    <w:rsid w:val="00A40B98"/>
    <w:rsid w:val="00A41164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193"/>
    <w:rsid w:val="00A45210"/>
    <w:rsid w:val="00A45B02"/>
    <w:rsid w:val="00A45E42"/>
    <w:rsid w:val="00A461A3"/>
    <w:rsid w:val="00A474D6"/>
    <w:rsid w:val="00A476A3"/>
    <w:rsid w:val="00A500E5"/>
    <w:rsid w:val="00A50A1A"/>
    <w:rsid w:val="00A51503"/>
    <w:rsid w:val="00A5179E"/>
    <w:rsid w:val="00A51FF2"/>
    <w:rsid w:val="00A525D2"/>
    <w:rsid w:val="00A525F9"/>
    <w:rsid w:val="00A534BC"/>
    <w:rsid w:val="00A535E8"/>
    <w:rsid w:val="00A54410"/>
    <w:rsid w:val="00A5479D"/>
    <w:rsid w:val="00A54D47"/>
    <w:rsid w:val="00A55A28"/>
    <w:rsid w:val="00A55C65"/>
    <w:rsid w:val="00A563BB"/>
    <w:rsid w:val="00A563C5"/>
    <w:rsid w:val="00A57375"/>
    <w:rsid w:val="00A5743B"/>
    <w:rsid w:val="00A5746F"/>
    <w:rsid w:val="00A60130"/>
    <w:rsid w:val="00A6042B"/>
    <w:rsid w:val="00A60BDA"/>
    <w:rsid w:val="00A61128"/>
    <w:rsid w:val="00A61960"/>
    <w:rsid w:val="00A61F3C"/>
    <w:rsid w:val="00A6204F"/>
    <w:rsid w:val="00A626E3"/>
    <w:rsid w:val="00A627B9"/>
    <w:rsid w:val="00A63FD4"/>
    <w:rsid w:val="00A6466F"/>
    <w:rsid w:val="00A655F3"/>
    <w:rsid w:val="00A65845"/>
    <w:rsid w:val="00A65A04"/>
    <w:rsid w:val="00A6604D"/>
    <w:rsid w:val="00A6675A"/>
    <w:rsid w:val="00A6676A"/>
    <w:rsid w:val="00A669E7"/>
    <w:rsid w:val="00A674A5"/>
    <w:rsid w:val="00A67673"/>
    <w:rsid w:val="00A679E2"/>
    <w:rsid w:val="00A7033F"/>
    <w:rsid w:val="00A718B8"/>
    <w:rsid w:val="00A71C87"/>
    <w:rsid w:val="00A71D53"/>
    <w:rsid w:val="00A725CF"/>
    <w:rsid w:val="00A72FCE"/>
    <w:rsid w:val="00A732A5"/>
    <w:rsid w:val="00A73B77"/>
    <w:rsid w:val="00A74434"/>
    <w:rsid w:val="00A74759"/>
    <w:rsid w:val="00A748FF"/>
    <w:rsid w:val="00A7589B"/>
    <w:rsid w:val="00A75ECA"/>
    <w:rsid w:val="00A768BB"/>
    <w:rsid w:val="00A7726D"/>
    <w:rsid w:val="00A7753A"/>
    <w:rsid w:val="00A7774C"/>
    <w:rsid w:val="00A77DF4"/>
    <w:rsid w:val="00A77E7F"/>
    <w:rsid w:val="00A80093"/>
    <w:rsid w:val="00A80BFA"/>
    <w:rsid w:val="00A81373"/>
    <w:rsid w:val="00A815DB"/>
    <w:rsid w:val="00A81A9D"/>
    <w:rsid w:val="00A8300D"/>
    <w:rsid w:val="00A83013"/>
    <w:rsid w:val="00A835D9"/>
    <w:rsid w:val="00A83CD0"/>
    <w:rsid w:val="00A843D7"/>
    <w:rsid w:val="00A8454F"/>
    <w:rsid w:val="00A84962"/>
    <w:rsid w:val="00A858D2"/>
    <w:rsid w:val="00A86C34"/>
    <w:rsid w:val="00A87097"/>
    <w:rsid w:val="00A87199"/>
    <w:rsid w:val="00A87685"/>
    <w:rsid w:val="00A878AF"/>
    <w:rsid w:val="00A879BC"/>
    <w:rsid w:val="00A908CF"/>
    <w:rsid w:val="00A90DA3"/>
    <w:rsid w:val="00A913B6"/>
    <w:rsid w:val="00A916AB"/>
    <w:rsid w:val="00A91901"/>
    <w:rsid w:val="00A91C93"/>
    <w:rsid w:val="00A91FCB"/>
    <w:rsid w:val="00A92EF6"/>
    <w:rsid w:val="00A93881"/>
    <w:rsid w:val="00A93D66"/>
    <w:rsid w:val="00A94B9C"/>
    <w:rsid w:val="00A94F91"/>
    <w:rsid w:val="00A959F1"/>
    <w:rsid w:val="00A96515"/>
    <w:rsid w:val="00AA0101"/>
    <w:rsid w:val="00AA0575"/>
    <w:rsid w:val="00AA05DE"/>
    <w:rsid w:val="00AA0C5C"/>
    <w:rsid w:val="00AA1432"/>
    <w:rsid w:val="00AA19E0"/>
    <w:rsid w:val="00AA1A22"/>
    <w:rsid w:val="00AA20EB"/>
    <w:rsid w:val="00AA21D8"/>
    <w:rsid w:val="00AA21EE"/>
    <w:rsid w:val="00AA2679"/>
    <w:rsid w:val="00AA273D"/>
    <w:rsid w:val="00AA2776"/>
    <w:rsid w:val="00AA2B8D"/>
    <w:rsid w:val="00AA32CD"/>
    <w:rsid w:val="00AA4598"/>
    <w:rsid w:val="00AA5C85"/>
    <w:rsid w:val="00AA63D7"/>
    <w:rsid w:val="00AA6A28"/>
    <w:rsid w:val="00AA6D81"/>
    <w:rsid w:val="00AB019E"/>
    <w:rsid w:val="00AB0846"/>
    <w:rsid w:val="00AB0B75"/>
    <w:rsid w:val="00AB1BE6"/>
    <w:rsid w:val="00AB1E7F"/>
    <w:rsid w:val="00AB3F27"/>
    <w:rsid w:val="00AB4463"/>
    <w:rsid w:val="00AB529A"/>
    <w:rsid w:val="00AB56D1"/>
    <w:rsid w:val="00AB63E2"/>
    <w:rsid w:val="00AB70D8"/>
    <w:rsid w:val="00AB71FE"/>
    <w:rsid w:val="00AB721C"/>
    <w:rsid w:val="00AC1C94"/>
    <w:rsid w:val="00AC1E2A"/>
    <w:rsid w:val="00AC1EC4"/>
    <w:rsid w:val="00AC3B39"/>
    <w:rsid w:val="00AC418C"/>
    <w:rsid w:val="00AC4585"/>
    <w:rsid w:val="00AC4796"/>
    <w:rsid w:val="00AC492F"/>
    <w:rsid w:val="00AC4F78"/>
    <w:rsid w:val="00AC5826"/>
    <w:rsid w:val="00AC65F7"/>
    <w:rsid w:val="00AC6900"/>
    <w:rsid w:val="00AC69F6"/>
    <w:rsid w:val="00AC6E88"/>
    <w:rsid w:val="00AC6EC5"/>
    <w:rsid w:val="00AC703A"/>
    <w:rsid w:val="00AC7A84"/>
    <w:rsid w:val="00AC7D21"/>
    <w:rsid w:val="00AC7D34"/>
    <w:rsid w:val="00AD049A"/>
    <w:rsid w:val="00AD141F"/>
    <w:rsid w:val="00AD1572"/>
    <w:rsid w:val="00AD24E4"/>
    <w:rsid w:val="00AD321E"/>
    <w:rsid w:val="00AD3391"/>
    <w:rsid w:val="00AD34AF"/>
    <w:rsid w:val="00AD3871"/>
    <w:rsid w:val="00AD38D8"/>
    <w:rsid w:val="00AD5ACC"/>
    <w:rsid w:val="00AD61DD"/>
    <w:rsid w:val="00AD6A01"/>
    <w:rsid w:val="00AD6BC6"/>
    <w:rsid w:val="00AD762D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844"/>
    <w:rsid w:val="00AE2369"/>
    <w:rsid w:val="00AE2643"/>
    <w:rsid w:val="00AE2919"/>
    <w:rsid w:val="00AE3294"/>
    <w:rsid w:val="00AE37F1"/>
    <w:rsid w:val="00AE3B6A"/>
    <w:rsid w:val="00AE3D71"/>
    <w:rsid w:val="00AE40CC"/>
    <w:rsid w:val="00AE4D92"/>
    <w:rsid w:val="00AE4E49"/>
    <w:rsid w:val="00AE5143"/>
    <w:rsid w:val="00AE5F89"/>
    <w:rsid w:val="00AE6112"/>
    <w:rsid w:val="00AE62C9"/>
    <w:rsid w:val="00AE6628"/>
    <w:rsid w:val="00AE69DB"/>
    <w:rsid w:val="00AE69F0"/>
    <w:rsid w:val="00AE6A34"/>
    <w:rsid w:val="00AE77FC"/>
    <w:rsid w:val="00AE7A75"/>
    <w:rsid w:val="00AF0198"/>
    <w:rsid w:val="00AF034B"/>
    <w:rsid w:val="00AF0939"/>
    <w:rsid w:val="00AF0FB6"/>
    <w:rsid w:val="00AF1274"/>
    <w:rsid w:val="00AF132D"/>
    <w:rsid w:val="00AF1769"/>
    <w:rsid w:val="00AF1B54"/>
    <w:rsid w:val="00AF1E14"/>
    <w:rsid w:val="00AF2354"/>
    <w:rsid w:val="00AF3EE0"/>
    <w:rsid w:val="00AF4573"/>
    <w:rsid w:val="00AF47EA"/>
    <w:rsid w:val="00AF4B32"/>
    <w:rsid w:val="00AF531C"/>
    <w:rsid w:val="00AF5511"/>
    <w:rsid w:val="00AF5624"/>
    <w:rsid w:val="00AF5AA3"/>
    <w:rsid w:val="00B002D7"/>
    <w:rsid w:val="00B00653"/>
    <w:rsid w:val="00B006D0"/>
    <w:rsid w:val="00B01269"/>
    <w:rsid w:val="00B01E9A"/>
    <w:rsid w:val="00B02E1C"/>
    <w:rsid w:val="00B02F88"/>
    <w:rsid w:val="00B03EE7"/>
    <w:rsid w:val="00B03FF0"/>
    <w:rsid w:val="00B04912"/>
    <w:rsid w:val="00B05115"/>
    <w:rsid w:val="00B0521B"/>
    <w:rsid w:val="00B05776"/>
    <w:rsid w:val="00B067B1"/>
    <w:rsid w:val="00B07CB5"/>
    <w:rsid w:val="00B07E7C"/>
    <w:rsid w:val="00B1022D"/>
    <w:rsid w:val="00B1039C"/>
    <w:rsid w:val="00B12C49"/>
    <w:rsid w:val="00B14133"/>
    <w:rsid w:val="00B143C6"/>
    <w:rsid w:val="00B15B9D"/>
    <w:rsid w:val="00B15CCF"/>
    <w:rsid w:val="00B16618"/>
    <w:rsid w:val="00B17072"/>
    <w:rsid w:val="00B2025A"/>
    <w:rsid w:val="00B2061B"/>
    <w:rsid w:val="00B2151D"/>
    <w:rsid w:val="00B220E8"/>
    <w:rsid w:val="00B22256"/>
    <w:rsid w:val="00B22304"/>
    <w:rsid w:val="00B225FB"/>
    <w:rsid w:val="00B22D96"/>
    <w:rsid w:val="00B22EDC"/>
    <w:rsid w:val="00B22EF1"/>
    <w:rsid w:val="00B23724"/>
    <w:rsid w:val="00B2381D"/>
    <w:rsid w:val="00B23D4F"/>
    <w:rsid w:val="00B257C7"/>
    <w:rsid w:val="00B2602F"/>
    <w:rsid w:val="00B26EBA"/>
    <w:rsid w:val="00B272F5"/>
    <w:rsid w:val="00B3067E"/>
    <w:rsid w:val="00B31F06"/>
    <w:rsid w:val="00B31F0C"/>
    <w:rsid w:val="00B32FFF"/>
    <w:rsid w:val="00B33341"/>
    <w:rsid w:val="00B33649"/>
    <w:rsid w:val="00B34781"/>
    <w:rsid w:val="00B3478F"/>
    <w:rsid w:val="00B34DE1"/>
    <w:rsid w:val="00B36151"/>
    <w:rsid w:val="00B367AF"/>
    <w:rsid w:val="00B36AC4"/>
    <w:rsid w:val="00B37689"/>
    <w:rsid w:val="00B405D8"/>
    <w:rsid w:val="00B40C73"/>
    <w:rsid w:val="00B411F5"/>
    <w:rsid w:val="00B4134E"/>
    <w:rsid w:val="00B41BD2"/>
    <w:rsid w:val="00B41E99"/>
    <w:rsid w:val="00B42919"/>
    <w:rsid w:val="00B42AE9"/>
    <w:rsid w:val="00B43138"/>
    <w:rsid w:val="00B43C41"/>
    <w:rsid w:val="00B44BA9"/>
    <w:rsid w:val="00B45AF4"/>
    <w:rsid w:val="00B45C6D"/>
    <w:rsid w:val="00B463A3"/>
    <w:rsid w:val="00B46F0D"/>
    <w:rsid w:val="00B470CB"/>
    <w:rsid w:val="00B474B1"/>
    <w:rsid w:val="00B47894"/>
    <w:rsid w:val="00B4791F"/>
    <w:rsid w:val="00B50858"/>
    <w:rsid w:val="00B50931"/>
    <w:rsid w:val="00B50F81"/>
    <w:rsid w:val="00B51400"/>
    <w:rsid w:val="00B51986"/>
    <w:rsid w:val="00B52E1E"/>
    <w:rsid w:val="00B52FC8"/>
    <w:rsid w:val="00B53747"/>
    <w:rsid w:val="00B53A8D"/>
    <w:rsid w:val="00B53E35"/>
    <w:rsid w:val="00B54361"/>
    <w:rsid w:val="00B548AC"/>
    <w:rsid w:val="00B54AC1"/>
    <w:rsid w:val="00B54AE1"/>
    <w:rsid w:val="00B55D53"/>
    <w:rsid w:val="00B6009A"/>
    <w:rsid w:val="00B60CBD"/>
    <w:rsid w:val="00B60F14"/>
    <w:rsid w:val="00B61962"/>
    <w:rsid w:val="00B62B07"/>
    <w:rsid w:val="00B63570"/>
    <w:rsid w:val="00B64C14"/>
    <w:rsid w:val="00B65031"/>
    <w:rsid w:val="00B65863"/>
    <w:rsid w:val="00B65905"/>
    <w:rsid w:val="00B66843"/>
    <w:rsid w:val="00B66ACC"/>
    <w:rsid w:val="00B679BC"/>
    <w:rsid w:val="00B70099"/>
    <w:rsid w:val="00B710CA"/>
    <w:rsid w:val="00B718D2"/>
    <w:rsid w:val="00B72126"/>
    <w:rsid w:val="00B726ED"/>
    <w:rsid w:val="00B72FDD"/>
    <w:rsid w:val="00B73BFF"/>
    <w:rsid w:val="00B73F3A"/>
    <w:rsid w:val="00B74B24"/>
    <w:rsid w:val="00B74BC1"/>
    <w:rsid w:val="00B754D9"/>
    <w:rsid w:val="00B755AA"/>
    <w:rsid w:val="00B756AA"/>
    <w:rsid w:val="00B756BB"/>
    <w:rsid w:val="00B75B48"/>
    <w:rsid w:val="00B767C9"/>
    <w:rsid w:val="00B77519"/>
    <w:rsid w:val="00B77717"/>
    <w:rsid w:val="00B77727"/>
    <w:rsid w:val="00B77E0B"/>
    <w:rsid w:val="00B80691"/>
    <w:rsid w:val="00B808FE"/>
    <w:rsid w:val="00B80FFF"/>
    <w:rsid w:val="00B8102A"/>
    <w:rsid w:val="00B81126"/>
    <w:rsid w:val="00B81BEA"/>
    <w:rsid w:val="00B81E56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657"/>
    <w:rsid w:val="00B83A0B"/>
    <w:rsid w:val="00B84C9E"/>
    <w:rsid w:val="00B85866"/>
    <w:rsid w:val="00B85C7A"/>
    <w:rsid w:val="00B86DBC"/>
    <w:rsid w:val="00B86E74"/>
    <w:rsid w:val="00B87164"/>
    <w:rsid w:val="00B90271"/>
    <w:rsid w:val="00B92275"/>
    <w:rsid w:val="00B92472"/>
    <w:rsid w:val="00B93993"/>
    <w:rsid w:val="00B944CE"/>
    <w:rsid w:val="00B945F5"/>
    <w:rsid w:val="00B9662B"/>
    <w:rsid w:val="00B967ED"/>
    <w:rsid w:val="00B96E15"/>
    <w:rsid w:val="00BA08CC"/>
    <w:rsid w:val="00BA1041"/>
    <w:rsid w:val="00BA1CBE"/>
    <w:rsid w:val="00BA261F"/>
    <w:rsid w:val="00BA26E1"/>
    <w:rsid w:val="00BA366A"/>
    <w:rsid w:val="00BA3A3C"/>
    <w:rsid w:val="00BA3A8D"/>
    <w:rsid w:val="00BA4D6F"/>
    <w:rsid w:val="00BA5EF6"/>
    <w:rsid w:val="00BA6552"/>
    <w:rsid w:val="00BA6E3E"/>
    <w:rsid w:val="00BA7007"/>
    <w:rsid w:val="00BA71AC"/>
    <w:rsid w:val="00BA71EB"/>
    <w:rsid w:val="00BB0E64"/>
    <w:rsid w:val="00BB10CB"/>
    <w:rsid w:val="00BB128B"/>
    <w:rsid w:val="00BB2322"/>
    <w:rsid w:val="00BB32A9"/>
    <w:rsid w:val="00BB343C"/>
    <w:rsid w:val="00BB3984"/>
    <w:rsid w:val="00BB3C67"/>
    <w:rsid w:val="00BB4777"/>
    <w:rsid w:val="00BB51D1"/>
    <w:rsid w:val="00BB5CB2"/>
    <w:rsid w:val="00BB5E4C"/>
    <w:rsid w:val="00BB6666"/>
    <w:rsid w:val="00BC0D8B"/>
    <w:rsid w:val="00BC1661"/>
    <w:rsid w:val="00BC1C6E"/>
    <w:rsid w:val="00BC20EB"/>
    <w:rsid w:val="00BC21E0"/>
    <w:rsid w:val="00BC31B3"/>
    <w:rsid w:val="00BC359C"/>
    <w:rsid w:val="00BC4452"/>
    <w:rsid w:val="00BC4C8B"/>
    <w:rsid w:val="00BC4E8C"/>
    <w:rsid w:val="00BC5297"/>
    <w:rsid w:val="00BC5492"/>
    <w:rsid w:val="00BC5E05"/>
    <w:rsid w:val="00BC60B3"/>
    <w:rsid w:val="00BC7C53"/>
    <w:rsid w:val="00BD1B60"/>
    <w:rsid w:val="00BD1E80"/>
    <w:rsid w:val="00BD24A8"/>
    <w:rsid w:val="00BD2980"/>
    <w:rsid w:val="00BD2C5A"/>
    <w:rsid w:val="00BD37BC"/>
    <w:rsid w:val="00BD505B"/>
    <w:rsid w:val="00BD5934"/>
    <w:rsid w:val="00BD5DC8"/>
    <w:rsid w:val="00BD61DA"/>
    <w:rsid w:val="00BD6C68"/>
    <w:rsid w:val="00BD7016"/>
    <w:rsid w:val="00BD70FA"/>
    <w:rsid w:val="00BD74B8"/>
    <w:rsid w:val="00BD7A32"/>
    <w:rsid w:val="00BD7D64"/>
    <w:rsid w:val="00BE03AB"/>
    <w:rsid w:val="00BE16D1"/>
    <w:rsid w:val="00BE1A82"/>
    <w:rsid w:val="00BE1EC6"/>
    <w:rsid w:val="00BE1F73"/>
    <w:rsid w:val="00BE21C9"/>
    <w:rsid w:val="00BE3135"/>
    <w:rsid w:val="00BE3435"/>
    <w:rsid w:val="00BE3F20"/>
    <w:rsid w:val="00BE4217"/>
    <w:rsid w:val="00BE498E"/>
    <w:rsid w:val="00BE50A2"/>
    <w:rsid w:val="00BE5DE3"/>
    <w:rsid w:val="00BE6838"/>
    <w:rsid w:val="00BE6F8C"/>
    <w:rsid w:val="00BE7429"/>
    <w:rsid w:val="00BE7AD8"/>
    <w:rsid w:val="00BF0021"/>
    <w:rsid w:val="00BF00F5"/>
    <w:rsid w:val="00BF0727"/>
    <w:rsid w:val="00BF072D"/>
    <w:rsid w:val="00BF20CF"/>
    <w:rsid w:val="00BF35FF"/>
    <w:rsid w:val="00BF373B"/>
    <w:rsid w:val="00BF38AA"/>
    <w:rsid w:val="00BF4757"/>
    <w:rsid w:val="00BF6342"/>
    <w:rsid w:val="00BF6C33"/>
    <w:rsid w:val="00BF732F"/>
    <w:rsid w:val="00BF7A09"/>
    <w:rsid w:val="00C00921"/>
    <w:rsid w:val="00C01770"/>
    <w:rsid w:val="00C0225E"/>
    <w:rsid w:val="00C02D10"/>
    <w:rsid w:val="00C034C6"/>
    <w:rsid w:val="00C03586"/>
    <w:rsid w:val="00C0360C"/>
    <w:rsid w:val="00C03642"/>
    <w:rsid w:val="00C03A98"/>
    <w:rsid w:val="00C03E44"/>
    <w:rsid w:val="00C0419A"/>
    <w:rsid w:val="00C04742"/>
    <w:rsid w:val="00C048BB"/>
    <w:rsid w:val="00C0572A"/>
    <w:rsid w:val="00C05C62"/>
    <w:rsid w:val="00C05C65"/>
    <w:rsid w:val="00C05E57"/>
    <w:rsid w:val="00C07195"/>
    <w:rsid w:val="00C072FB"/>
    <w:rsid w:val="00C07921"/>
    <w:rsid w:val="00C104FB"/>
    <w:rsid w:val="00C12870"/>
    <w:rsid w:val="00C136F8"/>
    <w:rsid w:val="00C13DA6"/>
    <w:rsid w:val="00C148C5"/>
    <w:rsid w:val="00C14BB2"/>
    <w:rsid w:val="00C15566"/>
    <w:rsid w:val="00C15729"/>
    <w:rsid w:val="00C16C4E"/>
    <w:rsid w:val="00C16CCB"/>
    <w:rsid w:val="00C16D94"/>
    <w:rsid w:val="00C178B3"/>
    <w:rsid w:val="00C178F9"/>
    <w:rsid w:val="00C17F6C"/>
    <w:rsid w:val="00C214F1"/>
    <w:rsid w:val="00C22678"/>
    <w:rsid w:val="00C22D66"/>
    <w:rsid w:val="00C23126"/>
    <w:rsid w:val="00C232FE"/>
    <w:rsid w:val="00C23760"/>
    <w:rsid w:val="00C23E45"/>
    <w:rsid w:val="00C240EB"/>
    <w:rsid w:val="00C245A3"/>
    <w:rsid w:val="00C24FD2"/>
    <w:rsid w:val="00C25060"/>
    <w:rsid w:val="00C25135"/>
    <w:rsid w:val="00C25383"/>
    <w:rsid w:val="00C26037"/>
    <w:rsid w:val="00C266EB"/>
    <w:rsid w:val="00C26ABD"/>
    <w:rsid w:val="00C275D7"/>
    <w:rsid w:val="00C30DCD"/>
    <w:rsid w:val="00C31D7E"/>
    <w:rsid w:val="00C32423"/>
    <w:rsid w:val="00C3261B"/>
    <w:rsid w:val="00C33A74"/>
    <w:rsid w:val="00C34114"/>
    <w:rsid w:val="00C34EFD"/>
    <w:rsid w:val="00C35911"/>
    <w:rsid w:val="00C35F70"/>
    <w:rsid w:val="00C36B06"/>
    <w:rsid w:val="00C3735F"/>
    <w:rsid w:val="00C41132"/>
    <w:rsid w:val="00C4128B"/>
    <w:rsid w:val="00C41526"/>
    <w:rsid w:val="00C41A19"/>
    <w:rsid w:val="00C41E8A"/>
    <w:rsid w:val="00C42FAE"/>
    <w:rsid w:val="00C43059"/>
    <w:rsid w:val="00C43334"/>
    <w:rsid w:val="00C433F9"/>
    <w:rsid w:val="00C45403"/>
    <w:rsid w:val="00C45D54"/>
    <w:rsid w:val="00C464DB"/>
    <w:rsid w:val="00C46D1D"/>
    <w:rsid w:val="00C47606"/>
    <w:rsid w:val="00C479C3"/>
    <w:rsid w:val="00C506BE"/>
    <w:rsid w:val="00C50DBF"/>
    <w:rsid w:val="00C50FB7"/>
    <w:rsid w:val="00C50FFB"/>
    <w:rsid w:val="00C51377"/>
    <w:rsid w:val="00C51B58"/>
    <w:rsid w:val="00C51DD4"/>
    <w:rsid w:val="00C53617"/>
    <w:rsid w:val="00C53833"/>
    <w:rsid w:val="00C54672"/>
    <w:rsid w:val="00C54C95"/>
    <w:rsid w:val="00C55A3F"/>
    <w:rsid w:val="00C5757C"/>
    <w:rsid w:val="00C57E6F"/>
    <w:rsid w:val="00C60C77"/>
    <w:rsid w:val="00C612BE"/>
    <w:rsid w:val="00C62CA1"/>
    <w:rsid w:val="00C63744"/>
    <w:rsid w:val="00C63CA7"/>
    <w:rsid w:val="00C65A40"/>
    <w:rsid w:val="00C65D62"/>
    <w:rsid w:val="00C66440"/>
    <w:rsid w:val="00C66897"/>
    <w:rsid w:val="00C66C29"/>
    <w:rsid w:val="00C67127"/>
    <w:rsid w:val="00C672DA"/>
    <w:rsid w:val="00C673F9"/>
    <w:rsid w:val="00C679C4"/>
    <w:rsid w:val="00C703A3"/>
    <w:rsid w:val="00C707CE"/>
    <w:rsid w:val="00C70981"/>
    <w:rsid w:val="00C711CB"/>
    <w:rsid w:val="00C71503"/>
    <w:rsid w:val="00C72179"/>
    <w:rsid w:val="00C732CC"/>
    <w:rsid w:val="00C73AC5"/>
    <w:rsid w:val="00C740FB"/>
    <w:rsid w:val="00C7442D"/>
    <w:rsid w:val="00C746D8"/>
    <w:rsid w:val="00C75391"/>
    <w:rsid w:val="00C7540A"/>
    <w:rsid w:val="00C756D9"/>
    <w:rsid w:val="00C7591E"/>
    <w:rsid w:val="00C7642B"/>
    <w:rsid w:val="00C764C3"/>
    <w:rsid w:val="00C769C0"/>
    <w:rsid w:val="00C76F89"/>
    <w:rsid w:val="00C805A6"/>
    <w:rsid w:val="00C80C44"/>
    <w:rsid w:val="00C80C9A"/>
    <w:rsid w:val="00C81759"/>
    <w:rsid w:val="00C820D0"/>
    <w:rsid w:val="00C82368"/>
    <w:rsid w:val="00C823E3"/>
    <w:rsid w:val="00C82776"/>
    <w:rsid w:val="00C836E0"/>
    <w:rsid w:val="00C83898"/>
    <w:rsid w:val="00C84521"/>
    <w:rsid w:val="00C85B27"/>
    <w:rsid w:val="00C86565"/>
    <w:rsid w:val="00C86EE4"/>
    <w:rsid w:val="00C877AA"/>
    <w:rsid w:val="00C90E2C"/>
    <w:rsid w:val="00C92D1D"/>
    <w:rsid w:val="00C93369"/>
    <w:rsid w:val="00C93731"/>
    <w:rsid w:val="00C9385C"/>
    <w:rsid w:val="00C93919"/>
    <w:rsid w:val="00C943C8"/>
    <w:rsid w:val="00C94A3B"/>
    <w:rsid w:val="00C95343"/>
    <w:rsid w:val="00C96514"/>
    <w:rsid w:val="00C969A0"/>
    <w:rsid w:val="00C974A5"/>
    <w:rsid w:val="00CA0394"/>
    <w:rsid w:val="00CA0BE3"/>
    <w:rsid w:val="00CA0DFA"/>
    <w:rsid w:val="00CA0ED9"/>
    <w:rsid w:val="00CA1DE8"/>
    <w:rsid w:val="00CA33B5"/>
    <w:rsid w:val="00CA5A5B"/>
    <w:rsid w:val="00CB004E"/>
    <w:rsid w:val="00CB05A8"/>
    <w:rsid w:val="00CB05BB"/>
    <w:rsid w:val="00CB0AE0"/>
    <w:rsid w:val="00CB125F"/>
    <w:rsid w:val="00CB17BB"/>
    <w:rsid w:val="00CB1CC8"/>
    <w:rsid w:val="00CB23D8"/>
    <w:rsid w:val="00CB2832"/>
    <w:rsid w:val="00CB30AE"/>
    <w:rsid w:val="00CB3280"/>
    <w:rsid w:val="00CB3983"/>
    <w:rsid w:val="00CB40CF"/>
    <w:rsid w:val="00CB47EE"/>
    <w:rsid w:val="00CB4C77"/>
    <w:rsid w:val="00CB52EA"/>
    <w:rsid w:val="00CB5454"/>
    <w:rsid w:val="00CB5AAD"/>
    <w:rsid w:val="00CB5E64"/>
    <w:rsid w:val="00CB6AE6"/>
    <w:rsid w:val="00CB70AD"/>
    <w:rsid w:val="00CB733C"/>
    <w:rsid w:val="00CB74CA"/>
    <w:rsid w:val="00CC02BA"/>
    <w:rsid w:val="00CC0357"/>
    <w:rsid w:val="00CC0BF6"/>
    <w:rsid w:val="00CC1233"/>
    <w:rsid w:val="00CC1276"/>
    <w:rsid w:val="00CC1353"/>
    <w:rsid w:val="00CC1F2E"/>
    <w:rsid w:val="00CC2609"/>
    <w:rsid w:val="00CC2AAD"/>
    <w:rsid w:val="00CC2B93"/>
    <w:rsid w:val="00CC360B"/>
    <w:rsid w:val="00CC3BFD"/>
    <w:rsid w:val="00CC3FF3"/>
    <w:rsid w:val="00CC648B"/>
    <w:rsid w:val="00CC65EA"/>
    <w:rsid w:val="00CC6D64"/>
    <w:rsid w:val="00CC713B"/>
    <w:rsid w:val="00CD0200"/>
    <w:rsid w:val="00CD0283"/>
    <w:rsid w:val="00CD048B"/>
    <w:rsid w:val="00CD248B"/>
    <w:rsid w:val="00CD30FD"/>
    <w:rsid w:val="00CD32B8"/>
    <w:rsid w:val="00CD40A2"/>
    <w:rsid w:val="00CD430A"/>
    <w:rsid w:val="00CD431F"/>
    <w:rsid w:val="00CD4A67"/>
    <w:rsid w:val="00CD4BA4"/>
    <w:rsid w:val="00CD4C54"/>
    <w:rsid w:val="00CD5513"/>
    <w:rsid w:val="00CD61EF"/>
    <w:rsid w:val="00CD6563"/>
    <w:rsid w:val="00CE043F"/>
    <w:rsid w:val="00CE07B9"/>
    <w:rsid w:val="00CE0841"/>
    <w:rsid w:val="00CE0B68"/>
    <w:rsid w:val="00CE0C5B"/>
    <w:rsid w:val="00CE237B"/>
    <w:rsid w:val="00CE2AFE"/>
    <w:rsid w:val="00CE2B30"/>
    <w:rsid w:val="00CE339A"/>
    <w:rsid w:val="00CE39F7"/>
    <w:rsid w:val="00CE43B3"/>
    <w:rsid w:val="00CE4A33"/>
    <w:rsid w:val="00CE6620"/>
    <w:rsid w:val="00CE6947"/>
    <w:rsid w:val="00CE766D"/>
    <w:rsid w:val="00CE7834"/>
    <w:rsid w:val="00CE7F6A"/>
    <w:rsid w:val="00CF002F"/>
    <w:rsid w:val="00CF0958"/>
    <w:rsid w:val="00CF191F"/>
    <w:rsid w:val="00CF1E4A"/>
    <w:rsid w:val="00CF2A46"/>
    <w:rsid w:val="00CF3E03"/>
    <w:rsid w:val="00CF4FBE"/>
    <w:rsid w:val="00CF4FFF"/>
    <w:rsid w:val="00CF5B33"/>
    <w:rsid w:val="00CF7581"/>
    <w:rsid w:val="00CF7787"/>
    <w:rsid w:val="00CF7FAB"/>
    <w:rsid w:val="00D004F5"/>
    <w:rsid w:val="00D00C02"/>
    <w:rsid w:val="00D01039"/>
    <w:rsid w:val="00D010AA"/>
    <w:rsid w:val="00D01DE3"/>
    <w:rsid w:val="00D02BE3"/>
    <w:rsid w:val="00D04CA4"/>
    <w:rsid w:val="00D053A7"/>
    <w:rsid w:val="00D05730"/>
    <w:rsid w:val="00D05D21"/>
    <w:rsid w:val="00D06970"/>
    <w:rsid w:val="00D06D3C"/>
    <w:rsid w:val="00D072DF"/>
    <w:rsid w:val="00D07BF3"/>
    <w:rsid w:val="00D07C15"/>
    <w:rsid w:val="00D1050B"/>
    <w:rsid w:val="00D1091D"/>
    <w:rsid w:val="00D10DD9"/>
    <w:rsid w:val="00D111C1"/>
    <w:rsid w:val="00D114DF"/>
    <w:rsid w:val="00D11802"/>
    <w:rsid w:val="00D11AB6"/>
    <w:rsid w:val="00D13758"/>
    <w:rsid w:val="00D1437A"/>
    <w:rsid w:val="00D147D7"/>
    <w:rsid w:val="00D14BCA"/>
    <w:rsid w:val="00D14C3B"/>
    <w:rsid w:val="00D1536B"/>
    <w:rsid w:val="00D164D1"/>
    <w:rsid w:val="00D16F35"/>
    <w:rsid w:val="00D170ED"/>
    <w:rsid w:val="00D17EFD"/>
    <w:rsid w:val="00D17F3F"/>
    <w:rsid w:val="00D204BB"/>
    <w:rsid w:val="00D20C60"/>
    <w:rsid w:val="00D21433"/>
    <w:rsid w:val="00D21645"/>
    <w:rsid w:val="00D219A3"/>
    <w:rsid w:val="00D220C3"/>
    <w:rsid w:val="00D227CB"/>
    <w:rsid w:val="00D22E36"/>
    <w:rsid w:val="00D23B8A"/>
    <w:rsid w:val="00D23DBB"/>
    <w:rsid w:val="00D24148"/>
    <w:rsid w:val="00D25D6E"/>
    <w:rsid w:val="00D26168"/>
    <w:rsid w:val="00D26AB3"/>
    <w:rsid w:val="00D26E70"/>
    <w:rsid w:val="00D2715B"/>
    <w:rsid w:val="00D27440"/>
    <w:rsid w:val="00D276B5"/>
    <w:rsid w:val="00D27C51"/>
    <w:rsid w:val="00D31094"/>
    <w:rsid w:val="00D3154B"/>
    <w:rsid w:val="00D31EF5"/>
    <w:rsid w:val="00D327BA"/>
    <w:rsid w:val="00D32990"/>
    <w:rsid w:val="00D33BD0"/>
    <w:rsid w:val="00D33DC8"/>
    <w:rsid w:val="00D340AE"/>
    <w:rsid w:val="00D34525"/>
    <w:rsid w:val="00D34E32"/>
    <w:rsid w:val="00D34F3A"/>
    <w:rsid w:val="00D35F5B"/>
    <w:rsid w:val="00D36224"/>
    <w:rsid w:val="00D3657B"/>
    <w:rsid w:val="00D36667"/>
    <w:rsid w:val="00D3681A"/>
    <w:rsid w:val="00D36F64"/>
    <w:rsid w:val="00D3730B"/>
    <w:rsid w:val="00D37340"/>
    <w:rsid w:val="00D375EC"/>
    <w:rsid w:val="00D37F73"/>
    <w:rsid w:val="00D40428"/>
    <w:rsid w:val="00D406FE"/>
    <w:rsid w:val="00D407C8"/>
    <w:rsid w:val="00D410A9"/>
    <w:rsid w:val="00D4145A"/>
    <w:rsid w:val="00D41EED"/>
    <w:rsid w:val="00D4222D"/>
    <w:rsid w:val="00D428A0"/>
    <w:rsid w:val="00D42FCB"/>
    <w:rsid w:val="00D439A5"/>
    <w:rsid w:val="00D4404D"/>
    <w:rsid w:val="00D44203"/>
    <w:rsid w:val="00D44A9F"/>
    <w:rsid w:val="00D45499"/>
    <w:rsid w:val="00D45ECA"/>
    <w:rsid w:val="00D46454"/>
    <w:rsid w:val="00D4653C"/>
    <w:rsid w:val="00D46E65"/>
    <w:rsid w:val="00D47C8E"/>
    <w:rsid w:val="00D50796"/>
    <w:rsid w:val="00D51555"/>
    <w:rsid w:val="00D517C7"/>
    <w:rsid w:val="00D52101"/>
    <w:rsid w:val="00D524CD"/>
    <w:rsid w:val="00D527CA"/>
    <w:rsid w:val="00D52E36"/>
    <w:rsid w:val="00D5309D"/>
    <w:rsid w:val="00D53D71"/>
    <w:rsid w:val="00D54056"/>
    <w:rsid w:val="00D54265"/>
    <w:rsid w:val="00D544F1"/>
    <w:rsid w:val="00D54A1C"/>
    <w:rsid w:val="00D55C0B"/>
    <w:rsid w:val="00D55EA4"/>
    <w:rsid w:val="00D56026"/>
    <w:rsid w:val="00D5741B"/>
    <w:rsid w:val="00D575DE"/>
    <w:rsid w:val="00D57B9F"/>
    <w:rsid w:val="00D60510"/>
    <w:rsid w:val="00D60F94"/>
    <w:rsid w:val="00D62527"/>
    <w:rsid w:val="00D62713"/>
    <w:rsid w:val="00D62873"/>
    <w:rsid w:val="00D628A0"/>
    <w:rsid w:val="00D62AF6"/>
    <w:rsid w:val="00D63425"/>
    <w:rsid w:val="00D63CD8"/>
    <w:rsid w:val="00D64412"/>
    <w:rsid w:val="00D653D1"/>
    <w:rsid w:val="00D6711D"/>
    <w:rsid w:val="00D6747C"/>
    <w:rsid w:val="00D700F7"/>
    <w:rsid w:val="00D70C55"/>
    <w:rsid w:val="00D71008"/>
    <w:rsid w:val="00D71292"/>
    <w:rsid w:val="00D72037"/>
    <w:rsid w:val="00D72354"/>
    <w:rsid w:val="00D72C4F"/>
    <w:rsid w:val="00D73AA6"/>
    <w:rsid w:val="00D73E71"/>
    <w:rsid w:val="00D73E93"/>
    <w:rsid w:val="00D747BF"/>
    <w:rsid w:val="00D756A1"/>
    <w:rsid w:val="00D75F96"/>
    <w:rsid w:val="00D76558"/>
    <w:rsid w:val="00D767F6"/>
    <w:rsid w:val="00D77101"/>
    <w:rsid w:val="00D778EC"/>
    <w:rsid w:val="00D80555"/>
    <w:rsid w:val="00D8076E"/>
    <w:rsid w:val="00D813F0"/>
    <w:rsid w:val="00D81AC3"/>
    <w:rsid w:val="00D82414"/>
    <w:rsid w:val="00D826B1"/>
    <w:rsid w:val="00D8350B"/>
    <w:rsid w:val="00D84157"/>
    <w:rsid w:val="00D842EA"/>
    <w:rsid w:val="00D85107"/>
    <w:rsid w:val="00D85861"/>
    <w:rsid w:val="00D859FD"/>
    <w:rsid w:val="00D85ADE"/>
    <w:rsid w:val="00D862C2"/>
    <w:rsid w:val="00D875D0"/>
    <w:rsid w:val="00D876E5"/>
    <w:rsid w:val="00D87875"/>
    <w:rsid w:val="00D87E28"/>
    <w:rsid w:val="00D911E8"/>
    <w:rsid w:val="00D916A6"/>
    <w:rsid w:val="00D91FDE"/>
    <w:rsid w:val="00D924C2"/>
    <w:rsid w:val="00D92971"/>
    <w:rsid w:val="00D93CEB"/>
    <w:rsid w:val="00D94757"/>
    <w:rsid w:val="00D94D01"/>
    <w:rsid w:val="00D95537"/>
    <w:rsid w:val="00D95A22"/>
    <w:rsid w:val="00D96CA2"/>
    <w:rsid w:val="00D974F8"/>
    <w:rsid w:val="00D97B3F"/>
    <w:rsid w:val="00DA079F"/>
    <w:rsid w:val="00DA0BD1"/>
    <w:rsid w:val="00DA13A7"/>
    <w:rsid w:val="00DA1A2D"/>
    <w:rsid w:val="00DA1F48"/>
    <w:rsid w:val="00DA2EB7"/>
    <w:rsid w:val="00DA2F77"/>
    <w:rsid w:val="00DA3E7F"/>
    <w:rsid w:val="00DA40A6"/>
    <w:rsid w:val="00DA48A3"/>
    <w:rsid w:val="00DA48DF"/>
    <w:rsid w:val="00DA4FF6"/>
    <w:rsid w:val="00DA50D1"/>
    <w:rsid w:val="00DA6407"/>
    <w:rsid w:val="00DA66A7"/>
    <w:rsid w:val="00DA6843"/>
    <w:rsid w:val="00DA76D7"/>
    <w:rsid w:val="00DB0C57"/>
    <w:rsid w:val="00DB226F"/>
    <w:rsid w:val="00DB359E"/>
    <w:rsid w:val="00DB4289"/>
    <w:rsid w:val="00DB4C72"/>
    <w:rsid w:val="00DB553F"/>
    <w:rsid w:val="00DB5969"/>
    <w:rsid w:val="00DB5F1E"/>
    <w:rsid w:val="00DB6268"/>
    <w:rsid w:val="00DB6E4C"/>
    <w:rsid w:val="00DB7A30"/>
    <w:rsid w:val="00DC1BFF"/>
    <w:rsid w:val="00DC220B"/>
    <w:rsid w:val="00DC344F"/>
    <w:rsid w:val="00DC419C"/>
    <w:rsid w:val="00DC41E8"/>
    <w:rsid w:val="00DC49F5"/>
    <w:rsid w:val="00DC610F"/>
    <w:rsid w:val="00DC6A92"/>
    <w:rsid w:val="00DC6AD2"/>
    <w:rsid w:val="00DC779A"/>
    <w:rsid w:val="00DC7B2C"/>
    <w:rsid w:val="00DD05FD"/>
    <w:rsid w:val="00DD099D"/>
    <w:rsid w:val="00DD0E81"/>
    <w:rsid w:val="00DD11A9"/>
    <w:rsid w:val="00DD1959"/>
    <w:rsid w:val="00DD1A1B"/>
    <w:rsid w:val="00DD1AC6"/>
    <w:rsid w:val="00DD239C"/>
    <w:rsid w:val="00DD23D9"/>
    <w:rsid w:val="00DD4A37"/>
    <w:rsid w:val="00DD4CF1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DDA"/>
    <w:rsid w:val="00DD7E8E"/>
    <w:rsid w:val="00DD7FA3"/>
    <w:rsid w:val="00DE0E19"/>
    <w:rsid w:val="00DE11C3"/>
    <w:rsid w:val="00DE1F54"/>
    <w:rsid w:val="00DE2F38"/>
    <w:rsid w:val="00DE3060"/>
    <w:rsid w:val="00DE56B9"/>
    <w:rsid w:val="00DE57BA"/>
    <w:rsid w:val="00DE592F"/>
    <w:rsid w:val="00DE5E47"/>
    <w:rsid w:val="00DE6710"/>
    <w:rsid w:val="00DE6B4A"/>
    <w:rsid w:val="00DE701A"/>
    <w:rsid w:val="00DE74F4"/>
    <w:rsid w:val="00DF0194"/>
    <w:rsid w:val="00DF0281"/>
    <w:rsid w:val="00DF0444"/>
    <w:rsid w:val="00DF0A03"/>
    <w:rsid w:val="00DF1453"/>
    <w:rsid w:val="00DF17DF"/>
    <w:rsid w:val="00DF1BE0"/>
    <w:rsid w:val="00DF32B4"/>
    <w:rsid w:val="00DF330A"/>
    <w:rsid w:val="00DF343F"/>
    <w:rsid w:val="00DF3CCF"/>
    <w:rsid w:val="00DF3E42"/>
    <w:rsid w:val="00DF43D8"/>
    <w:rsid w:val="00DF5AC5"/>
    <w:rsid w:val="00DF6397"/>
    <w:rsid w:val="00DF68D8"/>
    <w:rsid w:val="00DF6FCE"/>
    <w:rsid w:val="00DF768D"/>
    <w:rsid w:val="00DF787D"/>
    <w:rsid w:val="00E0072E"/>
    <w:rsid w:val="00E00BA4"/>
    <w:rsid w:val="00E01169"/>
    <w:rsid w:val="00E012CE"/>
    <w:rsid w:val="00E01513"/>
    <w:rsid w:val="00E01938"/>
    <w:rsid w:val="00E01CB5"/>
    <w:rsid w:val="00E0330D"/>
    <w:rsid w:val="00E0345A"/>
    <w:rsid w:val="00E041A3"/>
    <w:rsid w:val="00E04544"/>
    <w:rsid w:val="00E04DD7"/>
    <w:rsid w:val="00E057C2"/>
    <w:rsid w:val="00E05F25"/>
    <w:rsid w:val="00E05F90"/>
    <w:rsid w:val="00E06289"/>
    <w:rsid w:val="00E06CED"/>
    <w:rsid w:val="00E073DA"/>
    <w:rsid w:val="00E074CE"/>
    <w:rsid w:val="00E079DA"/>
    <w:rsid w:val="00E1059C"/>
    <w:rsid w:val="00E10C2B"/>
    <w:rsid w:val="00E11000"/>
    <w:rsid w:val="00E1132D"/>
    <w:rsid w:val="00E11652"/>
    <w:rsid w:val="00E11AA7"/>
    <w:rsid w:val="00E122BC"/>
    <w:rsid w:val="00E1363A"/>
    <w:rsid w:val="00E13985"/>
    <w:rsid w:val="00E1419B"/>
    <w:rsid w:val="00E149B5"/>
    <w:rsid w:val="00E14BE3"/>
    <w:rsid w:val="00E14F1E"/>
    <w:rsid w:val="00E16484"/>
    <w:rsid w:val="00E175F9"/>
    <w:rsid w:val="00E17798"/>
    <w:rsid w:val="00E17E64"/>
    <w:rsid w:val="00E203D1"/>
    <w:rsid w:val="00E20EB6"/>
    <w:rsid w:val="00E2150F"/>
    <w:rsid w:val="00E2158C"/>
    <w:rsid w:val="00E21DE0"/>
    <w:rsid w:val="00E223CA"/>
    <w:rsid w:val="00E225CC"/>
    <w:rsid w:val="00E228B2"/>
    <w:rsid w:val="00E2294D"/>
    <w:rsid w:val="00E22E46"/>
    <w:rsid w:val="00E239A9"/>
    <w:rsid w:val="00E23ABA"/>
    <w:rsid w:val="00E23FC7"/>
    <w:rsid w:val="00E240F3"/>
    <w:rsid w:val="00E244F6"/>
    <w:rsid w:val="00E24546"/>
    <w:rsid w:val="00E24AA9"/>
    <w:rsid w:val="00E2503A"/>
    <w:rsid w:val="00E25D76"/>
    <w:rsid w:val="00E26698"/>
    <w:rsid w:val="00E26792"/>
    <w:rsid w:val="00E274F8"/>
    <w:rsid w:val="00E27FE0"/>
    <w:rsid w:val="00E30146"/>
    <w:rsid w:val="00E3105E"/>
    <w:rsid w:val="00E315AB"/>
    <w:rsid w:val="00E319FD"/>
    <w:rsid w:val="00E3284D"/>
    <w:rsid w:val="00E3313F"/>
    <w:rsid w:val="00E337DF"/>
    <w:rsid w:val="00E338A1"/>
    <w:rsid w:val="00E339DF"/>
    <w:rsid w:val="00E33D5F"/>
    <w:rsid w:val="00E33EAD"/>
    <w:rsid w:val="00E33EE1"/>
    <w:rsid w:val="00E34035"/>
    <w:rsid w:val="00E35179"/>
    <w:rsid w:val="00E3545A"/>
    <w:rsid w:val="00E3611E"/>
    <w:rsid w:val="00E37C47"/>
    <w:rsid w:val="00E41B43"/>
    <w:rsid w:val="00E42460"/>
    <w:rsid w:val="00E42E3C"/>
    <w:rsid w:val="00E4342F"/>
    <w:rsid w:val="00E43824"/>
    <w:rsid w:val="00E44B16"/>
    <w:rsid w:val="00E454E7"/>
    <w:rsid w:val="00E45619"/>
    <w:rsid w:val="00E45DB1"/>
    <w:rsid w:val="00E45DBB"/>
    <w:rsid w:val="00E46574"/>
    <w:rsid w:val="00E47571"/>
    <w:rsid w:val="00E501F0"/>
    <w:rsid w:val="00E507B8"/>
    <w:rsid w:val="00E51706"/>
    <w:rsid w:val="00E520EE"/>
    <w:rsid w:val="00E52D20"/>
    <w:rsid w:val="00E52E20"/>
    <w:rsid w:val="00E53408"/>
    <w:rsid w:val="00E544DB"/>
    <w:rsid w:val="00E54749"/>
    <w:rsid w:val="00E54A6E"/>
    <w:rsid w:val="00E54CCF"/>
    <w:rsid w:val="00E55CA5"/>
    <w:rsid w:val="00E568AD"/>
    <w:rsid w:val="00E569FF"/>
    <w:rsid w:val="00E61A65"/>
    <w:rsid w:val="00E620E5"/>
    <w:rsid w:val="00E62B51"/>
    <w:rsid w:val="00E63BEF"/>
    <w:rsid w:val="00E64B0E"/>
    <w:rsid w:val="00E64E19"/>
    <w:rsid w:val="00E6540D"/>
    <w:rsid w:val="00E65744"/>
    <w:rsid w:val="00E65A9E"/>
    <w:rsid w:val="00E6639E"/>
    <w:rsid w:val="00E675AD"/>
    <w:rsid w:val="00E6786C"/>
    <w:rsid w:val="00E720AA"/>
    <w:rsid w:val="00E7348A"/>
    <w:rsid w:val="00E73DD3"/>
    <w:rsid w:val="00E750E5"/>
    <w:rsid w:val="00E77C25"/>
    <w:rsid w:val="00E8018A"/>
    <w:rsid w:val="00E80B36"/>
    <w:rsid w:val="00E82474"/>
    <w:rsid w:val="00E824D8"/>
    <w:rsid w:val="00E82E49"/>
    <w:rsid w:val="00E83C3F"/>
    <w:rsid w:val="00E8406B"/>
    <w:rsid w:val="00E8457A"/>
    <w:rsid w:val="00E848C8"/>
    <w:rsid w:val="00E85C77"/>
    <w:rsid w:val="00E86E9E"/>
    <w:rsid w:val="00E8764E"/>
    <w:rsid w:val="00E900D1"/>
    <w:rsid w:val="00E90339"/>
    <w:rsid w:val="00E90505"/>
    <w:rsid w:val="00E91381"/>
    <w:rsid w:val="00E913FF"/>
    <w:rsid w:val="00E9316B"/>
    <w:rsid w:val="00E93539"/>
    <w:rsid w:val="00E9371E"/>
    <w:rsid w:val="00E9399D"/>
    <w:rsid w:val="00E93BAB"/>
    <w:rsid w:val="00E94115"/>
    <w:rsid w:val="00E946D3"/>
    <w:rsid w:val="00E94C7F"/>
    <w:rsid w:val="00E94D5C"/>
    <w:rsid w:val="00E94FE7"/>
    <w:rsid w:val="00E95191"/>
    <w:rsid w:val="00E95409"/>
    <w:rsid w:val="00E9678E"/>
    <w:rsid w:val="00E97697"/>
    <w:rsid w:val="00EA0858"/>
    <w:rsid w:val="00EA1654"/>
    <w:rsid w:val="00EA1675"/>
    <w:rsid w:val="00EA2959"/>
    <w:rsid w:val="00EA2B5A"/>
    <w:rsid w:val="00EA34BE"/>
    <w:rsid w:val="00EA373F"/>
    <w:rsid w:val="00EA3B1B"/>
    <w:rsid w:val="00EA3E64"/>
    <w:rsid w:val="00EA4315"/>
    <w:rsid w:val="00EA45DB"/>
    <w:rsid w:val="00EA4943"/>
    <w:rsid w:val="00EA4A35"/>
    <w:rsid w:val="00EA4FA9"/>
    <w:rsid w:val="00EA54E6"/>
    <w:rsid w:val="00EA5559"/>
    <w:rsid w:val="00EA5B80"/>
    <w:rsid w:val="00EA6027"/>
    <w:rsid w:val="00EA6A92"/>
    <w:rsid w:val="00EB01A5"/>
    <w:rsid w:val="00EB0817"/>
    <w:rsid w:val="00EB0DBD"/>
    <w:rsid w:val="00EB11B5"/>
    <w:rsid w:val="00EB2445"/>
    <w:rsid w:val="00EB3107"/>
    <w:rsid w:val="00EB35CA"/>
    <w:rsid w:val="00EB39B4"/>
    <w:rsid w:val="00EB3AA7"/>
    <w:rsid w:val="00EB4051"/>
    <w:rsid w:val="00EB453D"/>
    <w:rsid w:val="00EB5785"/>
    <w:rsid w:val="00EB5996"/>
    <w:rsid w:val="00EB59B6"/>
    <w:rsid w:val="00EB6539"/>
    <w:rsid w:val="00EB66CA"/>
    <w:rsid w:val="00EB7202"/>
    <w:rsid w:val="00EB75E5"/>
    <w:rsid w:val="00EB7807"/>
    <w:rsid w:val="00EB780A"/>
    <w:rsid w:val="00EB7DE1"/>
    <w:rsid w:val="00EC058B"/>
    <w:rsid w:val="00EC0E9F"/>
    <w:rsid w:val="00EC1120"/>
    <w:rsid w:val="00EC1B83"/>
    <w:rsid w:val="00EC1C62"/>
    <w:rsid w:val="00EC2CBD"/>
    <w:rsid w:val="00EC3B9C"/>
    <w:rsid w:val="00EC3DE2"/>
    <w:rsid w:val="00EC56C2"/>
    <w:rsid w:val="00EC56D4"/>
    <w:rsid w:val="00EC5C78"/>
    <w:rsid w:val="00EC616C"/>
    <w:rsid w:val="00EC6F56"/>
    <w:rsid w:val="00EC7206"/>
    <w:rsid w:val="00ED018F"/>
    <w:rsid w:val="00ED05F9"/>
    <w:rsid w:val="00ED15BF"/>
    <w:rsid w:val="00ED2987"/>
    <w:rsid w:val="00ED2F49"/>
    <w:rsid w:val="00ED2F51"/>
    <w:rsid w:val="00ED3139"/>
    <w:rsid w:val="00ED3367"/>
    <w:rsid w:val="00ED3CD1"/>
    <w:rsid w:val="00ED3CF9"/>
    <w:rsid w:val="00ED4562"/>
    <w:rsid w:val="00ED4ABA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B31"/>
    <w:rsid w:val="00EE1321"/>
    <w:rsid w:val="00EE146D"/>
    <w:rsid w:val="00EE17C5"/>
    <w:rsid w:val="00EE1C97"/>
    <w:rsid w:val="00EE1F75"/>
    <w:rsid w:val="00EE25B6"/>
    <w:rsid w:val="00EE291C"/>
    <w:rsid w:val="00EE2E13"/>
    <w:rsid w:val="00EE305E"/>
    <w:rsid w:val="00EE347A"/>
    <w:rsid w:val="00EE36A2"/>
    <w:rsid w:val="00EE42BE"/>
    <w:rsid w:val="00EE42D7"/>
    <w:rsid w:val="00EE4470"/>
    <w:rsid w:val="00EE4B39"/>
    <w:rsid w:val="00EE5084"/>
    <w:rsid w:val="00EE5652"/>
    <w:rsid w:val="00EE6729"/>
    <w:rsid w:val="00EE67C1"/>
    <w:rsid w:val="00EE6C71"/>
    <w:rsid w:val="00EE7208"/>
    <w:rsid w:val="00EE7558"/>
    <w:rsid w:val="00EE7F27"/>
    <w:rsid w:val="00EF0010"/>
    <w:rsid w:val="00EF0586"/>
    <w:rsid w:val="00EF176C"/>
    <w:rsid w:val="00EF1B80"/>
    <w:rsid w:val="00EF3B32"/>
    <w:rsid w:val="00EF40B5"/>
    <w:rsid w:val="00EF471D"/>
    <w:rsid w:val="00EF4873"/>
    <w:rsid w:val="00EF79C3"/>
    <w:rsid w:val="00F007F7"/>
    <w:rsid w:val="00F00CA9"/>
    <w:rsid w:val="00F00D84"/>
    <w:rsid w:val="00F010AB"/>
    <w:rsid w:val="00F01475"/>
    <w:rsid w:val="00F0178A"/>
    <w:rsid w:val="00F0354F"/>
    <w:rsid w:val="00F038D4"/>
    <w:rsid w:val="00F03900"/>
    <w:rsid w:val="00F04AC1"/>
    <w:rsid w:val="00F05035"/>
    <w:rsid w:val="00F0634E"/>
    <w:rsid w:val="00F066F2"/>
    <w:rsid w:val="00F06C1E"/>
    <w:rsid w:val="00F10F1A"/>
    <w:rsid w:val="00F11128"/>
    <w:rsid w:val="00F11203"/>
    <w:rsid w:val="00F1229C"/>
    <w:rsid w:val="00F122F3"/>
    <w:rsid w:val="00F128F0"/>
    <w:rsid w:val="00F12BD6"/>
    <w:rsid w:val="00F1300F"/>
    <w:rsid w:val="00F134B3"/>
    <w:rsid w:val="00F13A37"/>
    <w:rsid w:val="00F1480A"/>
    <w:rsid w:val="00F14C6E"/>
    <w:rsid w:val="00F151F6"/>
    <w:rsid w:val="00F15C26"/>
    <w:rsid w:val="00F163AB"/>
    <w:rsid w:val="00F16CF8"/>
    <w:rsid w:val="00F1730A"/>
    <w:rsid w:val="00F17529"/>
    <w:rsid w:val="00F20022"/>
    <w:rsid w:val="00F208EC"/>
    <w:rsid w:val="00F20B63"/>
    <w:rsid w:val="00F2129E"/>
    <w:rsid w:val="00F213AD"/>
    <w:rsid w:val="00F2176B"/>
    <w:rsid w:val="00F227A8"/>
    <w:rsid w:val="00F23053"/>
    <w:rsid w:val="00F23C84"/>
    <w:rsid w:val="00F24041"/>
    <w:rsid w:val="00F2527A"/>
    <w:rsid w:val="00F2591E"/>
    <w:rsid w:val="00F25A47"/>
    <w:rsid w:val="00F2665D"/>
    <w:rsid w:val="00F26D81"/>
    <w:rsid w:val="00F30526"/>
    <w:rsid w:val="00F30CDC"/>
    <w:rsid w:val="00F312DB"/>
    <w:rsid w:val="00F3180F"/>
    <w:rsid w:val="00F326A2"/>
    <w:rsid w:val="00F327FC"/>
    <w:rsid w:val="00F35C86"/>
    <w:rsid w:val="00F36BDC"/>
    <w:rsid w:val="00F36EC3"/>
    <w:rsid w:val="00F3705E"/>
    <w:rsid w:val="00F37378"/>
    <w:rsid w:val="00F376BC"/>
    <w:rsid w:val="00F3784C"/>
    <w:rsid w:val="00F37971"/>
    <w:rsid w:val="00F379B1"/>
    <w:rsid w:val="00F40325"/>
    <w:rsid w:val="00F4252F"/>
    <w:rsid w:val="00F42798"/>
    <w:rsid w:val="00F429D3"/>
    <w:rsid w:val="00F42B13"/>
    <w:rsid w:val="00F43296"/>
    <w:rsid w:val="00F4365E"/>
    <w:rsid w:val="00F439DF"/>
    <w:rsid w:val="00F45C50"/>
    <w:rsid w:val="00F45EB2"/>
    <w:rsid w:val="00F47F6D"/>
    <w:rsid w:val="00F51518"/>
    <w:rsid w:val="00F52699"/>
    <w:rsid w:val="00F53E26"/>
    <w:rsid w:val="00F54963"/>
    <w:rsid w:val="00F55BD0"/>
    <w:rsid w:val="00F55BDA"/>
    <w:rsid w:val="00F5733F"/>
    <w:rsid w:val="00F57942"/>
    <w:rsid w:val="00F60345"/>
    <w:rsid w:val="00F60957"/>
    <w:rsid w:val="00F61797"/>
    <w:rsid w:val="00F619D0"/>
    <w:rsid w:val="00F61C5C"/>
    <w:rsid w:val="00F61F50"/>
    <w:rsid w:val="00F62522"/>
    <w:rsid w:val="00F64282"/>
    <w:rsid w:val="00F6431A"/>
    <w:rsid w:val="00F64CF4"/>
    <w:rsid w:val="00F64FB9"/>
    <w:rsid w:val="00F65E4D"/>
    <w:rsid w:val="00F66E34"/>
    <w:rsid w:val="00F66E66"/>
    <w:rsid w:val="00F67388"/>
    <w:rsid w:val="00F709DB"/>
    <w:rsid w:val="00F70A8D"/>
    <w:rsid w:val="00F71103"/>
    <w:rsid w:val="00F714A1"/>
    <w:rsid w:val="00F71B82"/>
    <w:rsid w:val="00F7254D"/>
    <w:rsid w:val="00F72CB1"/>
    <w:rsid w:val="00F73ABB"/>
    <w:rsid w:val="00F73DC9"/>
    <w:rsid w:val="00F73E35"/>
    <w:rsid w:val="00F740BE"/>
    <w:rsid w:val="00F7473E"/>
    <w:rsid w:val="00F747D4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734F"/>
    <w:rsid w:val="00F806C5"/>
    <w:rsid w:val="00F80A37"/>
    <w:rsid w:val="00F814AC"/>
    <w:rsid w:val="00F81A66"/>
    <w:rsid w:val="00F81AAE"/>
    <w:rsid w:val="00F81BB0"/>
    <w:rsid w:val="00F81E6B"/>
    <w:rsid w:val="00F8208A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5A2"/>
    <w:rsid w:val="00F86886"/>
    <w:rsid w:val="00F86ED4"/>
    <w:rsid w:val="00F87E9B"/>
    <w:rsid w:val="00F9030C"/>
    <w:rsid w:val="00F9237E"/>
    <w:rsid w:val="00F95260"/>
    <w:rsid w:val="00F9564D"/>
    <w:rsid w:val="00F969C4"/>
    <w:rsid w:val="00F97B11"/>
    <w:rsid w:val="00F97F10"/>
    <w:rsid w:val="00FA0106"/>
    <w:rsid w:val="00FA23C0"/>
    <w:rsid w:val="00FA26D6"/>
    <w:rsid w:val="00FA28F7"/>
    <w:rsid w:val="00FA2929"/>
    <w:rsid w:val="00FA3063"/>
    <w:rsid w:val="00FA37A0"/>
    <w:rsid w:val="00FA53F7"/>
    <w:rsid w:val="00FA56E8"/>
    <w:rsid w:val="00FB01B7"/>
    <w:rsid w:val="00FB071D"/>
    <w:rsid w:val="00FB0918"/>
    <w:rsid w:val="00FB0B5A"/>
    <w:rsid w:val="00FB0DA2"/>
    <w:rsid w:val="00FB1867"/>
    <w:rsid w:val="00FB1ACA"/>
    <w:rsid w:val="00FB1DC9"/>
    <w:rsid w:val="00FB26D9"/>
    <w:rsid w:val="00FB2A96"/>
    <w:rsid w:val="00FB2AE4"/>
    <w:rsid w:val="00FB30C7"/>
    <w:rsid w:val="00FB30E5"/>
    <w:rsid w:val="00FB31B0"/>
    <w:rsid w:val="00FB3B74"/>
    <w:rsid w:val="00FB3CF9"/>
    <w:rsid w:val="00FB426B"/>
    <w:rsid w:val="00FB5265"/>
    <w:rsid w:val="00FB53E9"/>
    <w:rsid w:val="00FB540C"/>
    <w:rsid w:val="00FB5ACD"/>
    <w:rsid w:val="00FB78DC"/>
    <w:rsid w:val="00FB7C83"/>
    <w:rsid w:val="00FB7D12"/>
    <w:rsid w:val="00FB7E04"/>
    <w:rsid w:val="00FC045D"/>
    <w:rsid w:val="00FC14D7"/>
    <w:rsid w:val="00FC17AB"/>
    <w:rsid w:val="00FC1CBB"/>
    <w:rsid w:val="00FC2199"/>
    <w:rsid w:val="00FC223B"/>
    <w:rsid w:val="00FC45CF"/>
    <w:rsid w:val="00FC5281"/>
    <w:rsid w:val="00FC5A39"/>
    <w:rsid w:val="00FC64EE"/>
    <w:rsid w:val="00FC7234"/>
    <w:rsid w:val="00FC755C"/>
    <w:rsid w:val="00FC782E"/>
    <w:rsid w:val="00FC7ED0"/>
    <w:rsid w:val="00FD1EF0"/>
    <w:rsid w:val="00FD3645"/>
    <w:rsid w:val="00FD4344"/>
    <w:rsid w:val="00FD5774"/>
    <w:rsid w:val="00FD5C12"/>
    <w:rsid w:val="00FD64AE"/>
    <w:rsid w:val="00FD6944"/>
    <w:rsid w:val="00FD6C3C"/>
    <w:rsid w:val="00FD795A"/>
    <w:rsid w:val="00FD798C"/>
    <w:rsid w:val="00FD7B3F"/>
    <w:rsid w:val="00FE0094"/>
    <w:rsid w:val="00FE082D"/>
    <w:rsid w:val="00FE08F2"/>
    <w:rsid w:val="00FE150A"/>
    <w:rsid w:val="00FE1FD7"/>
    <w:rsid w:val="00FE25E6"/>
    <w:rsid w:val="00FE2EBD"/>
    <w:rsid w:val="00FE3BF7"/>
    <w:rsid w:val="00FE43CB"/>
    <w:rsid w:val="00FE4B9B"/>
    <w:rsid w:val="00FE502F"/>
    <w:rsid w:val="00FE5419"/>
    <w:rsid w:val="00FE58B9"/>
    <w:rsid w:val="00FE6326"/>
    <w:rsid w:val="00FF1112"/>
    <w:rsid w:val="00FF28B4"/>
    <w:rsid w:val="00FF29BA"/>
    <w:rsid w:val="00FF3DED"/>
    <w:rsid w:val="00FF4ACB"/>
    <w:rsid w:val="00FF505D"/>
    <w:rsid w:val="00FF64BE"/>
    <w:rsid w:val="00FF6D0C"/>
    <w:rsid w:val="00FF715E"/>
    <w:rsid w:val="00FF71BC"/>
    <w:rsid w:val="00FF73FE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06EBCE27-D88F-4A6F-A619-06E4FF6E4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A60EF-11C9-4577-9414-8E8443FB2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10</Pages>
  <Words>8102</Words>
  <Characters>46182</Characters>
  <Application>Microsoft Office Word</Application>
  <DocSecurity>4</DocSecurity>
  <Lines>384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54176</CharactersWithSpaces>
  <SharedDoc>false</SharedDoc>
  <HLinks>
    <vt:vector size="102" baseType="variant">
      <vt:variant>
        <vt:i4>3407962</vt:i4>
      </vt:variant>
      <vt:variant>
        <vt:i4>48</vt:i4>
      </vt:variant>
      <vt:variant>
        <vt:i4>0</vt:i4>
      </vt:variant>
      <vt:variant>
        <vt:i4>5</vt:i4>
      </vt:variant>
      <vt:variant>
        <vt:lpwstr>http://www.fap.or.th/images/column_1450924281/TFRIC 21.pdf</vt:lpwstr>
      </vt:variant>
      <vt:variant>
        <vt:lpwstr/>
      </vt:variant>
      <vt:variant>
        <vt:i4>5373985</vt:i4>
      </vt:variant>
      <vt:variant>
        <vt:i4>45</vt:i4>
      </vt:variant>
      <vt:variant>
        <vt:i4>0</vt:i4>
      </vt:variant>
      <vt:variant>
        <vt:i4>5</vt:i4>
      </vt:variant>
      <vt:variant>
        <vt:lpwstr>http://www.fap.or.th/images/column_1450924281/TFRS 10.pdf</vt:lpwstr>
      </vt:variant>
      <vt:variant>
        <vt:lpwstr/>
      </vt:variant>
      <vt:variant>
        <vt:i4>852011</vt:i4>
      </vt:variant>
      <vt:variant>
        <vt:i4>42</vt:i4>
      </vt:variant>
      <vt:variant>
        <vt:i4>0</vt:i4>
      </vt:variant>
      <vt:variant>
        <vt:i4>5</vt:i4>
      </vt:variant>
      <vt:variant>
        <vt:lpwstr>http://www.fap.or.th/images/column_1450924281/TFRS 2.pdf</vt:lpwstr>
      </vt:variant>
      <vt:variant>
        <vt:lpwstr/>
      </vt:variant>
      <vt:variant>
        <vt:i4>5898302</vt:i4>
      </vt:variant>
      <vt:variant>
        <vt:i4>39</vt:i4>
      </vt:variant>
      <vt:variant>
        <vt:i4>0</vt:i4>
      </vt:variant>
      <vt:variant>
        <vt:i4>5</vt:i4>
      </vt:variant>
      <vt:variant>
        <vt:lpwstr>http://www.fap.or.th/images/column_1450924281/TAS 41.pdf</vt:lpwstr>
      </vt:variant>
      <vt:variant>
        <vt:lpwstr/>
      </vt:variant>
      <vt:variant>
        <vt:i4>5439545</vt:i4>
      </vt:variant>
      <vt:variant>
        <vt:i4>36</vt:i4>
      </vt:variant>
      <vt:variant>
        <vt:i4>0</vt:i4>
      </vt:variant>
      <vt:variant>
        <vt:i4>5</vt:i4>
      </vt:variant>
      <vt:variant>
        <vt:lpwstr>http://www.fap.or.th/images/column_1450924281/TAS 38.pdf</vt:lpwstr>
      </vt:variant>
      <vt:variant>
        <vt:lpwstr/>
      </vt:variant>
      <vt:variant>
        <vt:i4>6094905</vt:i4>
      </vt:variant>
      <vt:variant>
        <vt:i4>33</vt:i4>
      </vt:variant>
      <vt:variant>
        <vt:i4>0</vt:i4>
      </vt:variant>
      <vt:variant>
        <vt:i4>5</vt:i4>
      </vt:variant>
      <vt:variant>
        <vt:lpwstr>http://www.fap.or.th/images/column_1450924281/TAS 36.pdf</vt:lpwstr>
      </vt:variant>
      <vt:variant>
        <vt:lpwstr/>
      </vt:variant>
      <vt:variant>
        <vt:i4>5374011</vt:i4>
      </vt:variant>
      <vt:variant>
        <vt:i4>30</vt:i4>
      </vt:variant>
      <vt:variant>
        <vt:i4>0</vt:i4>
      </vt:variant>
      <vt:variant>
        <vt:i4>5</vt:i4>
      </vt:variant>
      <vt:variant>
        <vt:lpwstr>http://www.fap.or.th/images/column_1450924281/TAS 19.pdf</vt:lpwstr>
      </vt:variant>
      <vt:variant>
        <vt:lpwstr/>
      </vt:variant>
      <vt:variant>
        <vt:i4>6553695</vt:i4>
      </vt:variant>
      <vt:variant>
        <vt:i4>27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3407962</vt:i4>
      </vt:variant>
      <vt:variant>
        <vt:i4>24</vt:i4>
      </vt:variant>
      <vt:variant>
        <vt:i4>0</vt:i4>
      </vt:variant>
      <vt:variant>
        <vt:i4>5</vt:i4>
      </vt:variant>
      <vt:variant>
        <vt:lpwstr>http://www.fap.or.th/images/column_1450924281/TFRIC 21.pdf</vt:lpwstr>
      </vt:variant>
      <vt:variant>
        <vt:lpwstr/>
      </vt:variant>
      <vt:variant>
        <vt:i4>5373985</vt:i4>
      </vt:variant>
      <vt:variant>
        <vt:i4>21</vt:i4>
      </vt:variant>
      <vt:variant>
        <vt:i4>0</vt:i4>
      </vt:variant>
      <vt:variant>
        <vt:i4>5</vt:i4>
      </vt:variant>
      <vt:variant>
        <vt:lpwstr>http://www.fap.or.th/images/column_1450924281/TFRS 10.pdf</vt:lpwstr>
      </vt:variant>
      <vt:variant>
        <vt:lpwstr/>
      </vt:variant>
      <vt:variant>
        <vt:i4>852011</vt:i4>
      </vt:variant>
      <vt:variant>
        <vt:i4>18</vt:i4>
      </vt:variant>
      <vt:variant>
        <vt:i4>0</vt:i4>
      </vt:variant>
      <vt:variant>
        <vt:i4>5</vt:i4>
      </vt:variant>
      <vt:variant>
        <vt:lpwstr>http://www.fap.or.th/images/column_1450924281/TFRS 2.pdf</vt:lpwstr>
      </vt:variant>
      <vt:variant>
        <vt:lpwstr/>
      </vt:variant>
      <vt:variant>
        <vt:i4>5898302</vt:i4>
      </vt:variant>
      <vt:variant>
        <vt:i4>15</vt:i4>
      </vt:variant>
      <vt:variant>
        <vt:i4>0</vt:i4>
      </vt:variant>
      <vt:variant>
        <vt:i4>5</vt:i4>
      </vt:variant>
      <vt:variant>
        <vt:lpwstr>http://www.fap.or.th/images/column_1450924281/TAS 41.pdf</vt:lpwstr>
      </vt:variant>
      <vt:variant>
        <vt:lpwstr/>
      </vt:variant>
      <vt:variant>
        <vt:i4>5439545</vt:i4>
      </vt:variant>
      <vt:variant>
        <vt:i4>12</vt:i4>
      </vt:variant>
      <vt:variant>
        <vt:i4>0</vt:i4>
      </vt:variant>
      <vt:variant>
        <vt:i4>5</vt:i4>
      </vt:variant>
      <vt:variant>
        <vt:lpwstr>http://www.fap.or.th/images/column_1450924281/TAS 38.pdf</vt:lpwstr>
      </vt:variant>
      <vt:variant>
        <vt:lpwstr/>
      </vt:variant>
      <vt:variant>
        <vt:i4>6094905</vt:i4>
      </vt:variant>
      <vt:variant>
        <vt:i4>9</vt:i4>
      </vt:variant>
      <vt:variant>
        <vt:i4>0</vt:i4>
      </vt:variant>
      <vt:variant>
        <vt:i4>5</vt:i4>
      </vt:variant>
      <vt:variant>
        <vt:lpwstr>http://www.fap.or.th/images/column_1450924281/TAS 36.pdf</vt:lpwstr>
      </vt:variant>
      <vt:variant>
        <vt:lpwstr/>
      </vt:variant>
      <vt:variant>
        <vt:i4>5374011</vt:i4>
      </vt:variant>
      <vt:variant>
        <vt:i4>6</vt:i4>
      </vt:variant>
      <vt:variant>
        <vt:i4>0</vt:i4>
      </vt:variant>
      <vt:variant>
        <vt:i4>5</vt:i4>
      </vt:variant>
      <vt:variant>
        <vt:lpwstr>http://www.fap.or.th/images/column_1450924281/TAS 19.pdf</vt:lpwstr>
      </vt:variant>
      <vt:variant>
        <vt:lpwstr/>
      </vt:variant>
      <vt:variant>
        <vt:i4>6553695</vt:i4>
      </vt:variant>
      <vt:variant>
        <vt:i4>3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7077969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http://www.fap.or.th/images/column_1450924281/Framework.pdf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kiattichai songin</cp:lastModifiedBy>
  <cp:revision>2</cp:revision>
  <cp:lastPrinted>2019-11-13T07:30:00Z</cp:lastPrinted>
  <dcterms:created xsi:type="dcterms:W3CDTF">2019-11-13T10:00:00Z</dcterms:created>
  <dcterms:modified xsi:type="dcterms:W3CDTF">2019-11-13T10:00:00Z</dcterms:modified>
</cp:coreProperties>
</file>