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D4869">
        <w:rPr>
          <w:rFonts w:ascii="Angsana New" w:hAnsi="Angsana New"/>
          <w:sz w:val="30"/>
          <w:szCs w:val="30"/>
        </w:rPr>
        <w:t xml:space="preserve">34 </w:t>
      </w:r>
      <w:r w:rsidRPr="007D4869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876B83">
        <w:rPr>
          <w:rFonts w:ascii="Angsana New" w:hAnsi="Angsana New"/>
          <w:sz w:val="30"/>
          <w:szCs w:val="30"/>
        </w:rPr>
        <w:t>2561</w:t>
      </w:r>
      <w:r w:rsidRPr="007D4869">
        <w:rPr>
          <w:rFonts w:ascii="Angsana New" w:hAnsi="Angsana New"/>
          <w:sz w:val="30"/>
          <w:szCs w:val="30"/>
        </w:rPr>
        <w:t xml:space="preserve">)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D486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D4869">
        <w:rPr>
          <w:rFonts w:ascii="Angsana New" w:hAnsi="Angsana New"/>
          <w:sz w:val="30"/>
          <w:szCs w:val="30"/>
        </w:rPr>
        <w:t xml:space="preserve">31 </w:t>
      </w:r>
      <w:r w:rsidR="00126CF3">
        <w:rPr>
          <w:rFonts w:ascii="Angsana New" w:hAnsi="Angsana New"/>
          <w:sz w:val="30"/>
          <w:szCs w:val="30"/>
          <w:cs/>
        </w:rPr>
        <w:t>ธันวาคม 25</w:t>
      </w:r>
      <w:r w:rsidR="00876B83">
        <w:rPr>
          <w:rFonts w:ascii="Angsana New" w:hAnsi="Angsana New" w:hint="cs"/>
          <w:sz w:val="30"/>
          <w:szCs w:val="30"/>
          <w:cs/>
        </w:rPr>
        <w:t>61</w:t>
      </w:r>
      <w:r w:rsidRPr="007D48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การอ่านข้อมูลทางการเงินระหว่างกาลนี้จึงควรอ่านควบคู่กับงบการเงินสำหรับปีสิ้นสุดวันที่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="00126CF3">
        <w:rPr>
          <w:rFonts w:ascii="Angsana New" w:hAnsi="Angsana New"/>
          <w:sz w:val="30"/>
          <w:szCs w:val="30"/>
          <w:cs/>
        </w:rPr>
        <w:t>31 ธันวาคม 25</w:t>
      </w:r>
      <w:r w:rsidR="00876B83">
        <w:rPr>
          <w:rFonts w:ascii="Angsana New" w:hAnsi="Angsana New" w:hint="cs"/>
          <w:sz w:val="30"/>
          <w:szCs w:val="30"/>
          <w:cs/>
        </w:rPr>
        <w:t>61</w:t>
      </w:r>
      <w:r w:rsidR="009214A9">
        <w:rPr>
          <w:rFonts w:ascii="Angsana New" w:hAnsi="Angsana New"/>
          <w:sz w:val="30"/>
          <w:szCs w:val="30"/>
        </w:rPr>
        <w:t xml:space="preserve"> 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 w:rsidRPr="007D4869">
        <w:rPr>
          <w:rFonts w:ascii="Angsana New" w:hAnsi="Angsana New"/>
          <w:cs/>
        </w:rPr>
        <w:t>งบการเงินระหว่างกาลรวมของบริษัท ประกอบด้วยงบการเงินของบริษัทและบริษัทย่อย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B259D0" w:rsidP="00CB116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281E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B11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876B8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876B8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D1494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942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D14942" w:rsidRDefault="00EB666A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B666A" w:rsidRPr="00D1494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942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2D34A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98492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EB666A" w:rsidRPr="0098492B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B666A" w:rsidRPr="00D1494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1494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942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876B83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876B83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5797F" w:rsidRDefault="0025797F">
      <w:r>
        <w:br w:type="page"/>
      </w: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:rsidTr="008F6A38">
        <w:tc>
          <w:tcPr>
            <w:tcW w:w="2942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797F" w:rsidRPr="00E66787" w:rsidRDefault="0025797F" w:rsidP="00CB116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B259D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B11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5797F" w:rsidRPr="00E66787" w:rsidTr="008F6A38">
        <w:tc>
          <w:tcPr>
            <w:tcW w:w="2942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55FF6" w:rsidRPr="00E66787" w:rsidTr="007F05B0">
        <w:tc>
          <w:tcPr>
            <w:tcW w:w="2942" w:type="dxa"/>
            <w:vAlign w:val="center"/>
          </w:tcPr>
          <w:p w:rsidR="00155FF6" w:rsidRDefault="00155FF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155FF6" w:rsidRPr="00E66787" w:rsidRDefault="00155FF6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155FF6" w:rsidRDefault="00155FF6" w:rsidP="007440C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  <w:r w:rsidR="007440C3">
              <w:rPr>
                <w:rFonts w:ascii="Angsana New" w:hAnsi="Angsana New" w:hint="cs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83" w:type="dxa"/>
            <w:vAlign w:val="center"/>
          </w:tcPr>
          <w:p w:rsidR="00155FF6" w:rsidRPr="00E66787" w:rsidRDefault="00155FF6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155FF6" w:rsidRPr="00E66787" w:rsidRDefault="00155FF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155FF6" w:rsidRPr="00E66787" w:rsidRDefault="00155FF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55FF6" w:rsidRPr="00D14942" w:rsidRDefault="00155FF6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942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155FF6" w:rsidRPr="00E66787" w:rsidRDefault="00155FF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155FF6" w:rsidRPr="00EB666A" w:rsidRDefault="00155FF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7440C3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เกี่ยวกับคอนกรีต</w:t>
            </w:r>
            <w:r w:rsidR="00EB666A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1494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E66787" w:rsidTr="007F05B0">
        <w:tc>
          <w:tcPr>
            <w:tcW w:w="2942" w:type="dxa"/>
            <w:vAlign w:val="center"/>
          </w:tcPr>
          <w:p w:rsidR="00EB666A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1494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1494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EB666A" w:rsidRPr="002B676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1494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98492B" w:rsidTr="007F05B0">
        <w:tc>
          <w:tcPr>
            <w:tcW w:w="2942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98492B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EB666A" w:rsidRPr="0098492B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EB666A" w:rsidRPr="00D14942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EB666A" w:rsidRPr="0098492B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AC3902" w:rsidTr="007F05B0">
        <w:tc>
          <w:tcPr>
            <w:tcW w:w="2942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967F4" w:rsidRPr="00D14942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942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3" w:type="dxa"/>
          </w:tcPr>
          <w:p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:rsidTr="007F05B0">
        <w:tc>
          <w:tcPr>
            <w:tcW w:w="2942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EB666A" w:rsidRPr="00D14942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:rsidR="00457F5D" w:rsidRPr="00457F5D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ที่มีนัยสำคัญระหว่างบริษัทกับบริษัทย่อยได้ถูกตัดรายการในการทำงบการเงินรวม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C25EA7" w:rsidRDefault="00C25EA7" w:rsidP="00C25EA7">
      <w:pPr>
        <w:jc w:val="thaiDistribute"/>
        <w:rPr>
          <w:rFonts w:ascii="Angsana New" w:hAnsi="Angsana New"/>
          <w:sz w:val="30"/>
          <w:szCs w:val="30"/>
        </w:rPr>
      </w:pPr>
      <w:r w:rsidRPr="00B32B18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="005967F4">
        <w:rPr>
          <w:rFonts w:ascii="Angsana New" w:hAnsi="Angsana New" w:hint="cs"/>
          <w:sz w:val="30"/>
          <w:szCs w:val="30"/>
          <w:cs/>
        </w:rPr>
        <w:t>กลุ่ม</w:t>
      </w:r>
      <w:r w:rsidRPr="00B32B18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บริษัทได้จัดทำงบการเงินฉบับภาษาอังกฤษขึ้นจากงบการเงินฉบับภาษาไทยนี้</w:t>
      </w:r>
      <w:r w:rsidRPr="00B32B18">
        <w:rPr>
          <w:rFonts w:ascii="Angsana New" w:hAnsi="Angsana New" w:hint="cs"/>
          <w:sz w:val="30"/>
          <w:szCs w:val="30"/>
          <w:cs/>
        </w:rPr>
        <w:t xml:space="preserve"> </w:t>
      </w:r>
      <w:r w:rsidRPr="00B32B18">
        <w:rPr>
          <w:rFonts w:ascii="Angsana New" w:hAnsi="Angsana New"/>
          <w:sz w:val="30"/>
          <w:szCs w:val="30"/>
          <w:cs/>
        </w:rPr>
        <w:t>ซึ่ง</w:t>
      </w:r>
      <w:r w:rsidRPr="00B32B18">
        <w:rPr>
          <w:rFonts w:ascii="Angsana New" w:hAnsi="Angsana New" w:hint="cs"/>
          <w:sz w:val="30"/>
          <w:szCs w:val="30"/>
          <w:cs/>
        </w:rPr>
        <w:t>ได้</w:t>
      </w:r>
      <w:r w:rsidRPr="00B32B18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:rsidR="008409F9" w:rsidRPr="00047C16" w:rsidRDefault="008409F9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และ</w:t>
      </w:r>
      <w:r w:rsidR="00CB1166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CB1166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และ 256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เช่นเดียวกับที่ใช้สำหรับการจัดทำงบการเงินสำหรับปีสิ้นสุด</w:t>
      </w:r>
      <w:r w:rsidRPr="00EE1E5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EE1E5C">
        <w:rPr>
          <w:rFonts w:ascii="Angsana New" w:hAnsi="Angsana New"/>
          <w:sz w:val="30"/>
          <w:szCs w:val="30"/>
        </w:rPr>
        <w:t>31</w:t>
      </w:r>
      <w:r w:rsidRPr="00EE1E5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EE1E5C">
        <w:rPr>
          <w:rFonts w:ascii="Angsana New" w:hAnsi="Angsana New"/>
          <w:sz w:val="30"/>
          <w:szCs w:val="30"/>
        </w:rPr>
        <w:t xml:space="preserve">2561 </w:t>
      </w:r>
      <w:r w:rsidRPr="00EE1E5C">
        <w:rPr>
          <w:rFonts w:ascii="Angsana New" w:hAnsi="Angsana New" w:hint="cs"/>
          <w:sz w:val="30"/>
          <w:szCs w:val="30"/>
          <w:cs/>
        </w:rPr>
        <w:t>ยกเว้นการนำ</w:t>
      </w:r>
      <w:r w:rsidR="00EE1E5C" w:rsidRPr="00EE1E5C">
        <w:rPr>
          <w:rFonts w:ascii="Angsana New" w:hAnsi="Angsana New"/>
          <w:sz w:val="30"/>
          <w:szCs w:val="30"/>
          <w:cs/>
        </w:rPr>
        <w:t>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ที่ออกและปรับปรุงใหม่ซึ่งมีผลบังคับใช้สำหรับรอบระยะเวลาบัญชีที่เริ่มในหรือหลังวันที่ 1 มกราคม 2562 มาเริ่มถือปฏิบัติ ซึ่งไม่มีผลกระทบที่เป็นสาระสำคัญ</w:t>
      </w:r>
    </w:p>
    <w:p w:rsidR="0025797F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09F9" w:rsidRDefault="008409F9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409F9">
        <w:rPr>
          <w:rFonts w:ascii="Angsana New" w:hAnsi="Angsana New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บริษัทนำ</w:t>
      </w:r>
      <w:r>
        <w:rPr>
          <w:rFonts w:ascii="Angsana New" w:hAnsi="Angsana New"/>
          <w:sz w:val="30"/>
          <w:szCs w:val="30"/>
          <w:cs/>
        </w:rPr>
        <w:t>มาตรฐาน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 ฉบับที่ 15 เรื่อง “รายได้จากสัญญาที่ทำกับลูกค้า” มาถือปฏิบัติเป็นครั้งแรกแทนมาตรฐานการบัญชี ฉบับที่ 18 เรื่อง “รายได้”</w:t>
      </w:r>
    </w:p>
    <w:p w:rsidR="008409F9" w:rsidRPr="00047C16" w:rsidRDefault="008409F9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09F9" w:rsidRPr="00B62B95" w:rsidRDefault="008409F9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ตามมาตรฐานการรายงานทางการเงิน ฉบับที่ 15 กลุ่มบริษัทรับรู้รายได้เมื่อลูกค้ามีอำนาจควบคุมในสินค้า ณ เวลาใดเวลาหนึ่งหรือตลอดช่วงเวลาหนึ่ง ในขณะที่มาตรฐานการบัญชี ฉบับที่ 18 กลุ่มบริษัทรับรู้รายได้จากการขายสินค้าเมื่อได้โอนความเสี่ยงและผลตอบแทนที่มีนัยสำคัญของความเป็นเจ้าของสินค้าให้กับผู้ซื้อแล้ว การเปลี่ยนแปลงนโยบายการบัญชีดังกล่าวไม่มีผลกระทบอย่างมีสาระสำคัญต่องบการเงิน</w:t>
      </w:r>
    </w:p>
    <w:p w:rsidR="008409F9" w:rsidRDefault="008409F9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EC1B42" w:rsidRDefault="00EC1B42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09F9" w:rsidRDefault="008409F9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409F9" w:rsidRPr="009214A9" w:rsidRDefault="008409F9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5797F" w:rsidRDefault="0025797F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/>
          <w:sz w:val="30"/>
          <w:szCs w:val="30"/>
          <w:cs/>
        </w:rPr>
        <w:lastRenderedPageBreak/>
        <w:t>ฝ่ายบริหารของ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 xml:space="preserve">บริษัทอยู่ระหว่างการประเมินและพิจารณาผลกระทบของการนำมาตรฐานการรายงานทางการเงิน (กลุ่มเครื่องมือทางการเงิน) จำนวน </w:t>
      </w:r>
      <w:r w:rsidRPr="00B62B95">
        <w:rPr>
          <w:rFonts w:ascii="Angsana New" w:hAnsi="Angsana New"/>
          <w:sz w:val="30"/>
          <w:szCs w:val="30"/>
        </w:rPr>
        <w:t xml:space="preserve">5 </w:t>
      </w:r>
      <w:r w:rsidRPr="00B62B95">
        <w:rPr>
          <w:rFonts w:ascii="Angsana New" w:hAnsi="Angsana New"/>
          <w:sz w:val="30"/>
          <w:szCs w:val="30"/>
          <w:cs/>
        </w:rPr>
        <w:t xml:space="preserve">ฉบับและมาตรฐานการรายงานทางการเงินฉบับที่ </w:t>
      </w:r>
      <w:r w:rsidRPr="00B62B95">
        <w:rPr>
          <w:rFonts w:ascii="Angsana New" w:hAnsi="Angsana New"/>
          <w:sz w:val="30"/>
          <w:szCs w:val="30"/>
        </w:rPr>
        <w:t>16 “</w:t>
      </w:r>
      <w:r w:rsidRPr="00B62B95">
        <w:rPr>
          <w:rFonts w:ascii="Angsana New" w:hAnsi="Angsana New"/>
          <w:sz w:val="30"/>
          <w:szCs w:val="30"/>
          <w:cs/>
        </w:rPr>
        <w:t>สัญญาเช่า</w:t>
      </w:r>
      <w:r w:rsidRPr="00B62B95">
        <w:rPr>
          <w:rFonts w:ascii="Angsana New" w:hAnsi="Angsana New"/>
          <w:sz w:val="30"/>
          <w:szCs w:val="30"/>
        </w:rPr>
        <w:t xml:space="preserve">” </w:t>
      </w:r>
      <w:r w:rsidRPr="00B62B95">
        <w:rPr>
          <w:rFonts w:ascii="Angsana New" w:hAnsi="Angsana New"/>
          <w:sz w:val="30"/>
          <w:szCs w:val="30"/>
          <w:cs/>
        </w:rPr>
        <w:t xml:space="preserve">ที่ออกใหม่ซึ่งจะมีผลบังคับใช้ในปี </w:t>
      </w:r>
      <w:r w:rsidRPr="00B62B95">
        <w:rPr>
          <w:rFonts w:ascii="Angsana New" w:hAnsi="Angsana New"/>
          <w:sz w:val="30"/>
          <w:szCs w:val="30"/>
        </w:rPr>
        <w:t xml:space="preserve">2563 </w:t>
      </w:r>
      <w:r w:rsidRPr="00B62B95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62B95">
        <w:rPr>
          <w:rFonts w:ascii="Angsana New" w:hAnsi="Angsana New"/>
          <w:sz w:val="30"/>
          <w:szCs w:val="30"/>
          <w:cs/>
        </w:rPr>
        <w:t>บริษัทยังไม่ได้นำมาเริ่มถือปฏิบัติในการจัดทำข้อมูลทางการเงินระหว่างกาลนี้และไม่มีนโยบายในการนำมาเริ่มถือปฏิบัติก่อนวันที่มีผลบังคับใช้</w:t>
      </w:r>
    </w:p>
    <w:p w:rsidR="009214A9" w:rsidRDefault="0092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12E93" w:rsidRDefault="002E5B19" w:rsidP="006150AC">
      <w:pPr>
        <w:pStyle w:val="a"/>
        <w:tabs>
          <w:tab w:val="clear" w:pos="1080"/>
          <w:tab w:val="left" w:pos="546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6150AC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B259D0">
        <w:rPr>
          <w:rFonts w:ascii="Angsana New" w:hAnsi="Angsana New" w:hint="cs"/>
          <w:sz w:val="30"/>
          <w:szCs w:val="30"/>
          <w:cs/>
        </w:rPr>
        <w:t>0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CB1166">
        <w:rPr>
          <w:rFonts w:ascii="Angsana New" w:hAnsi="Angsana New" w:hint="cs"/>
          <w:sz w:val="30"/>
          <w:szCs w:val="30"/>
          <w:cs/>
        </w:rPr>
        <w:t>กันยายน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8755D6">
        <w:rPr>
          <w:rFonts w:ascii="Angsana New" w:hAnsi="Angsana New" w:hint="cs"/>
          <w:sz w:val="30"/>
          <w:szCs w:val="30"/>
          <w:cs/>
        </w:rPr>
        <w:t>62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</w:t>
      </w:r>
      <w:r w:rsidR="008755D6">
        <w:rPr>
          <w:rFonts w:ascii="Angsana New" w:hAnsi="Angsana New" w:hint="cs"/>
          <w:sz w:val="30"/>
          <w:szCs w:val="30"/>
          <w:cs/>
        </w:rPr>
        <w:t>61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755D6" w:rsidRPr="00F51F88" w:rsidTr="00116893">
        <w:trPr>
          <w:cantSplit/>
        </w:trPr>
        <w:tc>
          <w:tcPr>
            <w:tcW w:w="3776" w:type="dxa"/>
          </w:tcPr>
          <w:p w:rsidR="008755D6" w:rsidRPr="00E9777E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F51F88" w:rsidRDefault="008755D6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8755D6" w:rsidRPr="00F51F88" w:rsidRDefault="008755D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55D6" w:rsidRPr="00F51F88" w:rsidRDefault="008755D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8755D6" w:rsidRPr="00F51F88" w:rsidRDefault="008755D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55D6" w:rsidRPr="00F51F88" w:rsidRDefault="008755D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126CF3" w:rsidRPr="00F51F88" w:rsidTr="00116893">
        <w:trPr>
          <w:cantSplit/>
        </w:trPr>
        <w:tc>
          <w:tcPr>
            <w:tcW w:w="3776" w:type="dxa"/>
          </w:tcPr>
          <w:p w:rsidR="00126CF3" w:rsidRPr="004A2990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26CF3" w:rsidRPr="00F51F88" w:rsidRDefault="00126CF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26CF3" w:rsidRPr="00F51F88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6CF3" w:rsidRDefault="00126CF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1166" w:rsidRPr="00F51F88" w:rsidTr="007F0A96">
        <w:trPr>
          <w:cantSplit/>
        </w:trPr>
        <w:tc>
          <w:tcPr>
            <w:tcW w:w="3776" w:type="dxa"/>
            <w:shd w:val="clear" w:color="auto" w:fill="auto"/>
          </w:tcPr>
          <w:p w:rsidR="00CB1166" w:rsidRPr="005373A3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CB1166" w:rsidRPr="000B7B4C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B4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B1166" w:rsidRPr="004A2990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CB1166" w:rsidRPr="004A2990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B1166" w:rsidRPr="00F51F88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CB1166" w:rsidRPr="00CB1166" w:rsidRDefault="00A350E1" w:rsidP="007D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5E3FD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84" w:type="dxa"/>
          </w:tcPr>
          <w:p w:rsidR="00CB1166" w:rsidRPr="00F51F88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B1166" w:rsidRPr="002018AF" w:rsidRDefault="007E1189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CB1166"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A350E1" w:rsidRPr="00F51F88" w:rsidTr="007F0A96">
        <w:trPr>
          <w:cantSplit/>
        </w:trPr>
        <w:tc>
          <w:tcPr>
            <w:tcW w:w="3776" w:type="dxa"/>
            <w:shd w:val="clear" w:color="auto" w:fill="auto"/>
          </w:tcPr>
          <w:p w:rsidR="00A350E1" w:rsidRPr="005373A3" w:rsidRDefault="00A350E1" w:rsidP="00A35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50E1" w:rsidRPr="004A2990" w:rsidRDefault="00A350E1" w:rsidP="005B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350E1" w:rsidRPr="004A2990" w:rsidRDefault="00A350E1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50E1" w:rsidRPr="004A2990" w:rsidRDefault="00A350E1" w:rsidP="005B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350E1" w:rsidRPr="00F5193E" w:rsidRDefault="00A350E1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350E1" w:rsidRPr="007D5A42" w:rsidRDefault="00A350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,778</w:t>
            </w:r>
          </w:p>
        </w:tc>
        <w:tc>
          <w:tcPr>
            <w:tcW w:w="284" w:type="dxa"/>
          </w:tcPr>
          <w:p w:rsidR="00A350E1" w:rsidRPr="00F5193E" w:rsidRDefault="00A350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350E1" w:rsidRDefault="007E1189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1,562</w:t>
            </w:r>
          </w:p>
        </w:tc>
      </w:tr>
      <w:tr w:rsidR="00CB1166" w:rsidRPr="00F51F88" w:rsidTr="007F0A96">
        <w:trPr>
          <w:cantSplit/>
        </w:trPr>
        <w:tc>
          <w:tcPr>
            <w:tcW w:w="3776" w:type="dxa"/>
            <w:shd w:val="clear" w:color="auto" w:fill="auto"/>
          </w:tcPr>
          <w:p w:rsidR="00CB1166" w:rsidRPr="005373A3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1166" w:rsidRPr="000B7B4C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B4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B1166" w:rsidRPr="004A2990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1166" w:rsidRPr="004A2990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B1166" w:rsidRPr="00F5193E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1166" w:rsidRPr="00CB1166" w:rsidRDefault="007D5A4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5A42">
              <w:rPr>
                <w:rFonts w:ascii="Angsana New" w:hAnsi="Angsana New"/>
                <w:sz w:val="30"/>
                <w:szCs w:val="30"/>
              </w:rPr>
              <w:t>1,293</w:t>
            </w:r>
          </w:p>
        </w:tc>
        <w:tc>
          <w:tcPr>
            <w:tcW w:w="284" w:type="dxa"/>
          </w:tcPr>
          <w:p w:rsidR="00CB1166" w:rsidRPr="00F5193E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B1166" w:rsidRPr="002018AF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</w:tr>
      <w:tr w:rsidR="00CB1166" w:rsidRPr="00F51F88" w:rsidTr="007F0A96">
        <w:trPr>
          <w:cantSplit/>
        </w:trPr>
        <w:tc>
          <w:tcPr>
            <w:tcW w:w="3776" w:type="dxa"/>
            <w:shd w:val="clear" w:color="auto" w:fill="auto"/>
          </w:tcPr>
          <w:p w:rsidR="00CB1166" w:rsidRPr="005373A3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1166" w:rsidRPr="000B7B4C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B4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B1166" w:rsidRPr="004A2990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1166" w:rsidRPr="004A2990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B1166" w:rsidRPr="00F51F88" w:rsidRDefault="00CB11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1166" w:rsidRPr="00CB1166" w:rsidRDefault="00A350E1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E3FD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284" w:type="dxa"/>
          </w:tcPr>
          <w:p w:rsidR="00CB1166" w:rsidRPr="00F51F88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B1166" w:rsidRPr="002018AF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</w:tr>
      <w:tr w:rsidR="00CB1166" w:rsidRPr="00F51F88" w:rsidTr="007F0A96">
        <w:trPr>
          <w:cantSplit/>
        </w:trPr>
        <w:tc>
          <w:tcPr>
            <w:tcW w:w="3776" w:type="dxa"/>
            <w:shd w:val="clear" w:color="auto" w:fill="auto"/>
          </w:tcPr>
          <w:p w:rsidR="00CB1166" w:rsidRPr="005373A3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CB1166" w:rsidRPr="000B7B4C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B4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B1166" w:rsidRPr="004A2990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CB1166" w:rsidRPr="004A2990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B1166" w:rsidRPr="00F5193E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CB1166" w:rsidRPr="00CB1166" w:rsidRDefault="007D5A4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5A42">
              <w:rPr>
                <w:rFonts w:ascii="Angsana New" w:hAnsi="Angsana New"/>
                <w:sz w:val="30"/>
                <w:szCs w:val="30"/>
              </w:rPr>
              <w:t>31,443</w:t>
            </w:r>
          </w:p>
        </w:tc>
        <w:tc>
          <w:tcPr>
            <w:tcW w:w="284" w:type="dxa"/>
          </w:tcPr>
          <w:p w:rsidR="00CB1166" w:rsidRPr="00F5193E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B1166" w:rsidRPr="002018AF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CB1166" w:rsidRPr="00F51F88" w:rsidTr="007F0A96">
        <w:trPr>
          <w:cantSplit/>
        </w:trPr>
        <w:tc>
          <w:tcPr>
            <w:tcW w:w="3776" w:type="dxa"/>
            <w:shd w:val="clear" w:color="auto" w:fill="auto"/>
          </w:tcPr>
          <w:p w:rsidR="00CB1166" w:rsidRPr="005373A3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1166" w:rsidRPr="000B7B4C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B4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CB1166" w:rsidRPr="004A2990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1166" w:rsidRPr="004A2990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CB1166" w:rsidRPr="00F5193E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1166" w:rsidRPr="00CB1166" w:rsidRDefault="007D5A4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84" w:type="dxa"/>
          </w:tcPr>
          <w:p w:rsidR="00CB1166" w:rsidRPr="00F5193E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B1166" w:rsidRPr="002018AF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CB1166" w:rsidRPr="00B14380" w:rsidTr="00116893">
        <w:trPr>
          <w:cantSplit/>
        </w:trPr>
        <w:tc>
          <w:tcPr>
            <w:tcW w:w="3776" w:type="dxa"/>
          </w:tcPr>
          <w:p w:rsidR="00CB1166" w:rsidRPr="00EC03C9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CB1166" w:rsidRPr="00EC03C9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CB1166" w:rsidRPr="00EC03C9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CB1166" w:rsidRPr="00EC03C9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CB1166" w:rsidRPr="00EC03C9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CB1166" w:rsidRPr="004C2E64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CB1166" w:rsidRPr="00EC03C9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CB1166" w:rsidRPr="00EC03C9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1166" w:rsidRPr="00B14380" w:rsidTr="00116893">
        <w:trPr>
          <w:cantSplit/>
        </w:trPr>
        <w:tc>
          <w:tcPr>
            <w:tcW w:w="3776" w:type="dxa"/>
          </w:tcPr>
          <w:p w:rsidR="00CB1166" w:rsidRPr="004A2990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76" w:type="dxa"/>
          </w:tcPr>
          <w:p w:rsidR="00CB1166" w:rsidRPr="00F5193E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CB1166" w:rsidRPr="00F5193E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CB1166" w:rsidRPr="00F5193E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B1166" w:rsidRPr="00F5193E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CB1166" w:rsidRPr="004C2E64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CB1166" w:rsidRPr="00F5193E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B1166" w:rsidRPr="00F5193E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166" w:rsidRPr="00B14380" w:rsidTr="00116893">
        <w:trPr>
          <w:cantSplit/>
        </w:trPr>
        <w:tc>
          <w:tcPr>
            <w:tcW w:w="3776" w:type="dxa"/>
          </w:tcPr>
          <w:p w:rsidR="00CB1166" w:rsidRPr="004A2990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:rsidR="00CB1166" w:rsidRPr="00F5193E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CB1166" w:rsidRPr="00F5193E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CB1166" w:rsidRPr="00F5193E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CB1166" w:rsidRPr="00F5193E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CB1166" w:rsidRPr="004C2E64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CB1166" w:rsidRPr="00F5193E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B1166" w:rsidRPr="00F5193E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166" w:rsidRPr="00B14380" w:rsidTr="007F0A96">
        <w:trPr>
          <w:cantSplit/>
        </w:trPr>
        <w:tc>
          <w:tcPr>
            <w:tcW w:w="3776" w:type="dxa"/>
          </w:tcPr>
          <w:p w:rsidR="00CB1166" w:rsidRPr="005373A3" w:rsidRDefault="00CB1166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CB1166" w:rsidRPr="005E3FD7" w:rsidRDefault="005E3FD7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FD7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84" w:type="dxa"/>
          </w:tcPr>
          <w:p w:rsidR="00CB1166" w:rsidRPr="00B14380" w:rsidRDefault="00CB1166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CB1166" w:rsidRPr="002018AF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3" w:type="dxa"/>
          </w:tcPr>
          <w:p w:rsidR="00CB1166" w:rsidRPr="00B14380" w:rsidRDefault="00CB1166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CB1166" w:rsidRPr="000B7B4C" w:rsidRDefault="007D5A42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84" w:type="dxa"/>
          </w:tcPr>
          <w:p w:rsidR="00CB1166" w:rsidRPr="00B14380" w:rsidRDefault="00CB1166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B1166" w:rsidRPr="00C56193" w:rsidRDefault="00CB116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B1166" w:rsidRPr="00B14380" w:rsidTr="007F0A96">
        <w:trPr>
          <w:cantSplit/>
        </w:trPr>
        <w:tc>
          <w:tcPr>
            <w:tcW w:w="3776" w:type="dxa"/>
          </w:tcPr>
          <w:p w:rsidR="00CB1166" w:rsidRPr="005373A3" w:rsidRDefault="00CB1166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CB1166" w:rsidRPr="005E3FD7" w:rsidRDefault="005E3FD7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FD7">
              <w:rPr>
                <w:rFonts w:ascii="Angsana New" w:hAnsi="Angsana New"/>
                <w:sz w:val="30"/>
                <w:szCs w:val="30"/>
              </w:rPr>
              <w:t>1,751</w:t>
            </w:r>
          </w:p>
        </w:tc>
        <w:tc>
          <w:tcPr>
            <w:tcW w:w="284" w:type="dxa"/>
          </w:tcPr>
          <w:p w:rsidR="00CB1166" w:rsidRPr="00EA5359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CB1166" w:rsidRPr="002018AF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83" w:type="dxa"/>
          </w:tcPr>
          <w:p w:rsidR="00CB1166" w:rsidRPr="00EA5359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CB1166" w:rsidRPr="000B7B4C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B4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CB1166" w:rsidRPr="00EA5359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B1166" w:rsidRPr="00C56193" w:rsidRDefault="00CB116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B1166" w:rsidRPr="00B14380" w:rsidTr="007F0A96">
        <w:trPr>
          <w:cantSplit/>
        </w:trPr>
        <w:tc>
          <w:tcPr>
            <w:tcW w:w="3776" w:type="dxa"/>
          </w:tcPr>
          <w:p w:rsidR="00CB1166" w:rsidRPr="00F37565" w:rsidRDefault="00CB1166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1166" w:rsidRPr="005E3FD7" w:rsidRDefault="00340A5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84" w:type="dxa"/>
          </w:tcPr>
          <w:p w:rsidR="00CB1166" w:rsidRPr="00EA5359" w:rsidRDefault="00CB1166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CB1166" w:rsidRPr="002018AF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3" w:type="dxa"/>
          </w:tcPr>
          <w:p w:rsidR="00CB1166" w:rsidRPr="00EA5359" w:rsidRDefault="00CB1166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1166" w:rsidRPr="000B7B4C" w:rsidRDefault="007D5A42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B7B4C" w:rsidRPr="000B7B4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CB1166" w:rsidRPr="00EA5359" w:rsidRDefault="00CB1166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B1166" w:rsidRPr="00C56193" w:rsidRDefault="00CB116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5632E" w:rsidRPr="00B14380" w:rsidTr="007F0A96">
        <w:trPr>
          <w:cantSplit/>
        </w:trPr>
        <w:tc>
          <w:tcPr>
            <w:tcW w:w="3776" w:type="dxa"/>
          </w:tcPr>
          <w:p w:rsidR="0055632E" w:rsidRDefault="0055632E" w:rsidP="0011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632E" w:rsidRPr="00CB1166" w:rsidRDefault="0026624A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="0055632E" w:rsidRPr="007D5A42">
              <w:rPr>
                <w:rFonts w:ascii="Angsana New" w:hAnsi="Angsana New"/>
                <w:sz w:val="30"/>
                <w:szCs w:val="30"/>
              </w:rPr>
              <w:t>,</w:t>
            </w:r>
            <w:r w:rsidR="003C0A7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4" w:type="dxa"/>
          </w:tcPr>
          <w:p w:rsidR="0055632E" w:rsidRPr="00B14380" w:rsidRDefault="0055632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5632E" w:rsidRPr="00C56193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5632E" w:rsidRPr="00B14380" w:rsidRDefault="0055632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632E" w:rsidRPr="00CB1166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Pr="007D5A42">
              <w:rPr>
                <w:rFonts w:ascii="Angsana New" w:hAnsi="Angsana New"/>
                <w:sz w:val="30"/>
                <w:szCs w:val="30"/>
              </w:rPr>
              <w:t>,</w:t>
            </w:r>
            <w:r w:rsidR="003C0A7C">
              <w:rPr>
                <w:rFonts w:ascii="Angsana New" w:hAnsi="Angsana New"/>
                <w:sz w:val="30"/>
                <w:szCs w:val="30"/>
              </w:rPr>
              <w:t>19</w:t>
            </w:r>
            <w:r w:rsidR="00CA1E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55632E" w:rsidRPr="00B14380" w:rsidRDefault="0055632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5632E" w:rsidRPr="00C56193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5632E" w:rsidRPr="00B14380" w:rsidTr="007F0A96">
        <w:trPr>
          <w:cantSplit/>
        </w:trPr>
        <w:tc>
          <w:tcPr>
            <w:tcW w:w="3776" w:type="dxa"/>
          </w:tcPr>
          <w:p w:rsidR="0055632E" w:rsidRPr="00F37565" w:rsidRDefault="0055632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632E" w:rsidRPr="00C56193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5632E" w:rsidRPr="00B14380" w:rsidRDefault="0055632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5632E" w:rsidRPr="002018AF" w:rsidRDefault="0055632E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3" w:type="dxa"/>
          </w:tcPr>
          <w:p w:rsidR="0055632E" w:rsidRPr="00B14380" w:rsidRDefault="0055632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632E" w:rsidRPr="000B7B4C" w:rsidRDefault="0055632E" w:rsidP="0076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B4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5632E" w:rsidRPr="00B14380" w:rsidRDefault="0055632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5632E" w:rsidRPr="00C56193" w:rsidRDefault="0055632E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619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B1166" w:rsidRPr="00BF2B9D" w:rsidTr="007F0A96">
        <w:trPr>
          <w:cantSplit/>
        </w:trPr>
        <w:tc>
          <w:tcPr>
            <w:tcW w:w="3776" w:type="dxa"/>
          </w:tcPr>
          <w:p w:rsidR="00CB1166" w:rsidRDefault="00CB1166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CB1166" w:rsidRPr="005E3FD7" w:rsidRDefault="003C0A7C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84" w:type="dxa"/>
          </w:tcPr>
          <w:p w:rsidR="00CB1166" w:rsidRPr="0066040A" w:rsidRDefault="00CB1166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CB1166" w:rsidRPr="002018AF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83" w:type="dxa"/>
          </w:tcPr>
          <w:p w:rsidR="00CB1166" w:rsidRPr="0066040A" w:rsidRDefault="00CB1166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CB1166" w:rsidRPr="000B7B4C" w:rsidRDefault="003C0A7C" w:rsidP="005E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84" w:type="dxa"/>
          </w:tcPr>
          <w:p w:rsidR="00CB1166" w:rsidRPr="00B14380" w:rsidRDefault="00CB1166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B1166" w:rsidRPr="002018AF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</w:tbl>
    <w:p w:rsidR="00A92FC6" w:rsidRDefault="00A92FC6">
      <w:r>
        <w:br w:type="page"/>
      </w: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4416F2" w:rsidRPr="00E24209" w:rsidTr="008F6A38">
        <w:trPr>
          <w:cantSplit/>
        </w:trPr>
        <w:tc>
          <w:tcPr>
            <w:tcW w:w="3776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416F2" w:rsidRPr="00E24209" w:rsidTr="008F6A38">
        <w:trPr>
          <w:cantSplit/>
        </w:trPr>
        <w:tc>
          <w:tcPr>
            <w:tcW w:w="3776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416F2" w:rsidRPr="00F51F88" w:rsidTr="008F6A38">
        <w:trPr>
          <w:cantSplit/>
        </w:trPr>
        <w:tc>
          <w:tcPr>
            <w:tcW w:w="3776" w:type="dxa"/>
          </w:tcPr>
          <w:p w:rsidR="004416F2" w:rsidRPr="00E9777E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16F2" w:rsidRPr="00F51F88" w:rsidRDefault="004416F2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B259D0" w:rsidRPr="00B14380" w:rsidTr="00B01F81">
        <w:trPr>
          <w:cantSplit/>
        </w:trPr>
        <w:tc>
          <w:tcPr>
            <w:tcW w:w="3776" w:type="dxa"/>
          </w:tcPr>
          <w:p w:rsidR="00B259D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B259D0" w:rsidRPr="00F96A6A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B259D0" w:rsidRPr="00B14380" w:rsidRDefault="00B259D0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259D0" w:rsidRPr="00F96A6A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259D0" w:rsidRPr="00B14380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259D0" w:rsidRPr="004C2E64" w:rsidRDefault="00B259D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CB1166" w:rsidRPr="00B14380" w:rsidTr="00BE175D">
        <w:trPr>
          <w:cantSplit/>
        </w:trPr>
        <w:tc>
          <w:tcPr>
            <w:tcW w:w="3776" w:type="dxa"/>
          </w:tcPr>
          <w:p w:rsidR="00CB1166" w:rsidRDefault="00CB1166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</w:tcPr>
          <w:p w:rsidR="00CB1166" w:rsidRPr="00C80826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826">
              <w:rPr>
                <w:rFonts w:ascii="Angsana New" w:hAnsi="Angsana New"/>
                <w:sz w:val="30"/>
                <w:szCs w:val="30"/>
              </w:rPr>
              <w:t>9,8</w:t>
            </w:r>
            <w:r w:rsidR="00C80826" w:rsidRPr="00C80826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84" w:type="dxa"/>
          </w:tcPr>
          <w:p w:rsidR="00CB1166" w:rsidRPr="006E327A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CB1166" w:rsidRPr="006728DD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8,955</w:t>
            </w:r>
          </w:p>
        </w:tc>
        <w:tc>
          <w:tcPr>
            <w:tcW w:w="283" w:type="dxa"/>
          </w:tcPr>
          <w:p w:rsidR="00CB1166" w:rsidRPr="00B14380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CB1166" w:rsidRPr="00CB1166" w:rsidRDefault="007D5A42" w:rsidP="007D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D5A4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284" w:type="dxa"/>
          </w:tcPr>
          <w:p w:rsidR="00CB1166" w:rsidRPr="00B14380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B1166" w:rsidRPr="006728DD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3,560</w:t>
            </w:r>
          </w:p>
        </w:tc>
      </w:tr>
      <w:tr w:rsidR="00CB1166" w:rsidRPr="00B14380" w:rsidTr="00BE175D">
        <w:trPr>
          <w:cantSplit/>
        </w:trPr>
        <w:tc>
          <w:tcPr>
            <w:tcW w:w="3776" w:type="dxa"/>
          </w:tcPr>
          <w:p w:rsidR="00CB1166" w:rsidRDefault="00CB1166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B1166" w:rsidRPr="00C80826" w:rsidRDefault="00C8082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826">
              <w:rPr>
                <w:rFonts w:ascii="Angsana New" w:hAnsi="Angsana New"/>
                <w:sz w:val="30"/>
                <w:szCs w:val="30"/>
              </w:rPr>
              <w:t>41</w:t>
            </w:r>
            <w:r w:rsidR="00CB1166" w:rsidRPr="00C808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CB1166" w:rsidRPr="00B43FA4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B1166" w:rsidRPr="006728DD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83" w:type="dxa"/>
          </w:tcPr>
          <w:p w:rsidR="00CB1166" w:rsidRPr="00B14380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B1166" w:rsidRPr="00CB1166" w:rsidRDefault="007D5A4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84" w:type="dxa"/>
          </w:tcPr>
          <w:p w:rsidR="00CB1166" w:rsidRPr="00B14380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1166" w:rsidRPr="006728DD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CB1166" w:rsidRPr="00B14380" w:rsidTr="00BE175D">
        <w:trPr>
          <w:cantSplit/>
        </w:trPr>
        <w:tc>
          <w:tcPr>
            <w:tcW w:w="3776" w:type="dxa"/>
          </w:tcPr>
          <w:p w:rsidR="00CB1166" w:rsidRPr="004C7AA6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1166" w:rsidRPr="00C80826" w:rsidRDefault="00CB1166" w:rsidP="00C8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826">
              <w:rPr>
                <w:rFonts w:ascii="Angsana New" w:hAnsi="Angsana New"/>
                <w:sz w:val="30"/>
                <w:szCs w:val="30"/>
              </w:rPr>
              <w:t>10,</w:t>
            </w:r>
            <w:r w:rsidR="00C80826" w:rsidRPr="00C80826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84" w:type="dxa"/>
          </w:tcPr>
          <w:p w:rsidR="00CB1166" w:rsidRPr="006E327A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B1166" w:rsidRPr="006728DD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28DD">
              <w:rPr>
                <w:rFonts w:ascii="Angsana New" w:hAnsi="Angsana New"/>
                <w:sz w:val="30"/>
                <w:szCs w:val="30"/>
              </w:rPr>
              <w:t>9,</w:t>
            </w: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83" w:type="dxa"/>
          </w:tcPr>
          <w:p w:rsidR="00CB1166" w:rsidRPr="00B14380" w:rsidRDefault="00CB1166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1166" w:rsidRPr="00CB1166" w:rsidRDefault="007D5A42" w:rsidP="007D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4,236</w:t>
            </w:r>
          </w:p>
        </w:tc>
        <w:tc>
          <w:tcPr>
            <w:tcW w:w="284" w:type="dxa"/>
          </w:tcPr>
          <w:p w:rsidR="00CB1166" w:rsidRPr="00B14380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1166" w:rsidRPr="006728DD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3,691</w:t>
            </w:r>
          </w:p>
        </w:tc>
      </w:tr>
    </w:tbl>
    <w:p w:rsidR="00B01F81" w:rsidRPr="00340A52" w:rsidRDefault="00B01F81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B259D0" w:rsidRDefault="00B259D0" w:rsidP="00B2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CB1166">
        <w:rPr>
          <w:rFonts w:ascii="Angsana New" w:hAnsi="Angsana New" w:hint="cs"/>
          <w:sz w:val="30"/>
          <w:szCs w:val="30"/>
          <w:cs/>
        </w:rPr>
        <w:t>งวดเก้า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CB1166">
        <w:rPr>
          <w:rFonts w:ascii="Angsana New" w:hAnsi="Angsana New" w:hint="cs"/>
          <w:sz w:val="30"/>
          <w:szCs w:val="30"/>
          <w:cs/>
        </w:rPr>
        <w:t>กันยายน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25</w:t>
      </w:r>
      <w:r w:rsidR="00E3160D">
        <w:rPr>
          <w:rFonts w:ascii="Angsana New" w:hAnsi="Angsana New" w:hint="cs"/>
          <w:sz w:val="30"/>
          <w:szCs w:val="30"/>
          <w:cs/>
        </w:rPr>
        <w:t>61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B259D0" w:rsidRPr="00340A52" w:rsidRDefault="00B259D0" w:rsidP="00B2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2"/>
        <w:gridCol w:w="1275"/>
        <w:gridCol w:w="284"/>
        <w:gridCol w:w="1275"/>
        <w:gridCol w:w="286"/>
        <w:gridCol w:w="1277"/>
        <w:gridCol w:w="284"/>
        <w:gridCol w:w="1276"/>
      </w:tblGrid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F51F88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:rsidR="00B259D0" w:rsidRPr="00E24209" w:rsidRDefault="00B259D0" w:rsidP="00B259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F51F88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59D0" w:rsidRPr="00E24209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</w:tcPr>
          <w:p w:rsidR="00B259D0" w:rsidRPr="00E24209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59D0" w:rsidRPr="00E24209" w:rsidRDefault="00B259D0" w:rsidP="00B259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E9777E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6" w:type="dxa"/>
          </w:tcPr>
          <w:p w:rsidR="00B259D0" w:rsidRPr="00F51F88" w:rsidRDefault="00B259D0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B259D0" w:rsidRPr="00F51F88" w:rsidTr="007F0A96">
        <w:trPr>
          <w:cantSplit/>
        </w:trPr>
        <w:tc>
          <w:tcPr>
            <w:tcW w:w="3772" w:type="dxa"/>
          </w:tcPr>
          <w:p w:rsidR="00B259D0" w:rsidRPr="004A299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259D0" w:rsidRPr="00F51F88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259D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:rsidR="00B259D0" w:rsidRPr="00F51F88" w:rsidRDefault="00B259D0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B259D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259D0" w:rsidRPr="00F51F88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259D0" w:rsidRDefault="00B259D0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60C4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7D60C4" w:rsidRPr="005373A3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7D60C4" w:rsidRPr="007D60C4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0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D60C4" w:rsidRPr="004A2990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7D60C4" w:rsidRPr="004A2990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7D60C4" w:rsidRPr="00F51F88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7D60C4" w:rsidRPr="00CB1166" w:rsidRDefault="000333D1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87,310</w:t>
            </w:r>
          </w:p>
        </w:tc>
        <w:tc>
          <w:tcPr>
            <w:tcW w:w="284" w:type="dxa"/>
          </w:tcPr>
          <w:p w:rsidR="007D60C4" w:rsidRPr="00F51F88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D60C4" w:rsidRPr="002018AF" w:rsidRDefault="007E1189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  <w:r w:rsidR="007D60C4"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7E1189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7E1189" w:rsidRPr="005373A3" w:rsidRDefault="007E1189" w:rsidP="005B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1189" w:rsidRPr="004A2990" w:rsidRDefault="007E1189" w:rsidP="005B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E1189" w:rsidRPr="004A2990" w:rsidRDefault="007E1189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1189" w:rsidRPr="004A2990" w:rsidRDefault="007E1189" w:rsidP="005B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7E1189" w:rsidRPr="00F51F88" w:rsidRDefault="007E1189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1189" w:rsidRPr="007D60C4" w:rsidRDefault="007E1189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9,204</w:t>
            </w:r>
          </w:p>
        </w:tc>
        <w:tc>
          <w:tcPr>
            <w:tcW w:w="284" w:type="dxa"/>
          </w:tcPr>
          <w:p w:rsidR="007E1189" w:rsidRPr="00F51F88" w:rsidRDefault="007E1189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E1189" w:rsidRPr="002018AF" w:rsidRDefault="007E1189" w:rsidP="005B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4,389</w:t>
            </w:r>
          </w:p>
        </w:tc>
      </w:tr>
      <w:tr w:rsidR="007D60C4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7D60C4" w:rsidRPr="005373A3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7D60C4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0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D60C4" w:rsidRPr="004A2990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4A2990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7D60C4" w:rsidRPr="00F51F88" w:rsidRDefault="007D60C4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CB1166" w:rsidRDefault="007D60C4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60C4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  <w:tc>
          <w:tcPr>
            <w:tcW w:w="284" w:type="dxa"/>
          </w:tcPr>
          <w:p w:rsidR="007D60C4" w:rsidRPr="00F51F88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D60C4" w:rsidRPr="002018AF" w:rsidRDefault="007D60C4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D60C4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7D60C4" w:rsidRPr="005373A3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7D60C4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0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D60C4" w:rsidRPr="004A2990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4A2990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7D60C4" w:rsidRPr="00F5193E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CB1166" w:rsidRDefault="007D60C4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B7B4C">
              <w:rPr>
                <w:rFonts w:ascii="Angsana New" w:hAnsi="Angsana New"/>
                <w:sz w:val="30"/>
                <w:szCs w:val="30"/>
              </w:rPr>
              <w:t>3,587</w:t>
            </w:r>
          </w:p>
        </w:tc>
        <w:tc>
          <w:tcPr>
            <w:tcW w:w="284" w:type="dxa"/>
          </w:tcPr>
          <w:p w:rsidR="007D60C4" w:rsidRPr="00F5193E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D60C4" w:rsidRPr="002018AF" w:rsidRDefault="007D60C4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1,234</w:t>
            </w:r>
          </w:p>
        </w:tc>
      </w:tr>
      <w:tr w:rsidR="007D60C4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7D60C4" w:rsidRPr="005373A3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7D60C4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0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D60C4" w:rsidRPr="004A2990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4A2990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7D60C4" w:rsidRPr="00F51F88" w:rsidRDefault="007D60C4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CB1166" w:rsidRDefault="007D5A42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5A42">
              <w:rPr>
                <w:rFonts w:ascii="Angsana New" w:hAnsi="Angsana New"/>
                <w:sz w:val="30"/>
                <w:szCs w:val="30"/>
              </w:rPr>
              <w:t>1</w:t>
            </w:r>
            <w:r w:rsidR="007E1189">
              <w:rPr>
                <w:rFonts w:ascii="Angsana New" w:hAnsi="Angsana New"/>
                <w:sz w:val="30"/>
                <w:szCs w:val="30"/>
              </w:rPr>
              <w:t>0</w:t>
            </w:r>
            <w:r w:rsidR="000333D1">
              <w:rPr>
                <w:rFonts w:ascii="Angsana New" w:hAnsi="Angsana New"/>
                <w:sz w:val="30"/>
                <w:szCs w:val="30"/>
              </w:rPr>
              <w:t>,</w:t>
            </w:r>
            <w:r w:rsidR="007E1189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84" w:type="dxa"/>
          </w:tcPr>
          <w:p w:rsidR="007D60C4" w:rsidRPr="00F51F88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D60C4" w:rsidRPr="002018AF" w:rsidRDefault="007D60C4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7D60C4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7D60C4" w:rsidRPr="005373A3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7D60C4" w:rsidRPr="007D60C4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0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D60C4" w:rsidRPr="004A2990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7D60C4" w:rsidRPr="004A2990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7D60C4" w:rsidRPr="00F5193E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7D60C4" w:rsidRPr="00CB1166" w:rsidRDefault="007D5A42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5A42">
              <w:rPr>
                <w:rFonts w:ascii="Angsana New" w:hAnsi="Angsana New"/>
                <w:sz w:val="30"/>
                <w:szCs w:val="30"/>
              </w:rPr>
              <w:t>88,606</w:t>
            </w:r>
          </w:p>
        </w:tc>
        <w:tc>
          <w:tcPr>
            <w:tcW w:w="284" w:type="dxa"/>
          </w:tcPr>
          <w:p w:rsidR="007D60C4" w:rsidRPr="00F5193E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D60C4" w:rsidRPr="002018AF" w:rsidRDefault="007D60C4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064</w:t>
            </w:r>
          </w:p>
        </w:tc>
      </w:tr>
      <w:tr w:rsidR="007D60C4" w:rsidRPr="00F51F88" w:rsidTr="007F0A96">
        <w:trPr>
          <w:cantSplit/>
        </w:trPr>
        <w:tc>
          <w:tcPr>
            <w:tcW w:w="3772" w:type="dxa"/>
            <w:shd w:val="clear" w:color="auto" w:fill="auto"/>
          </w:tcPr>
          <w:p w:rsidR="007D60C4" w:rsidRPr="005373A3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7D60C4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0C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D60C4" w:rsidRPr="004A2990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4A2990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7D60C4" w:rsidRPr="00F5193E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CB1166" w:rsidRDefault="007D5A42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5A42">
              <w:rPr>
                <w:rFonts w:ascii="Angsana New" w:hAnsi="Angsana New"/>
                <w:sz w:val="30"/>
                <w:szCs w:val="30"/>
              </w:rPr>
              <w:t>4,199</w:t>
            </w:r>
          </w:p>
        </w:tc>
        <w:tc>
          <w:tcPr>
            <w:tcW w:w="284" w:type="dxa"/>
          </w:tcPr>
          <w:p w:rsidR="007D60C4" w:rsidRPr="00F5193E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D60C4" w:rsidRPr="002018AF" w:rsidRDefault="007D60C4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7D60C4" w:rsidRPr="00B14380" w:rsidTr="007F0A96">
        <w:trPr>
          <w:cantSplit/>
          <w:trHeight w:val="189"/>
        </w:trPr>
        <w:tc>
          <w:tcPr>
            <w:tcW w:w="3772" w:type="dxa"/>
          </w:tcPr>
          <w:p w:rsidR="007D60C4" w:rsidRPr="00340A52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7D60C4" w:rsidRPr="00340A52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4" w:type="dxa"/>
          </w:tcPr>
          <w:p w:rsidR="007D60C4" w:rsidRPr="00340A52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7D60C4" w:rsidRPr="00340A52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6" w:type="dxa"/>
          </w:tcPr>
          <w:p w:rsidR="007D60C4" w:rsidRPr="00340A52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7D60C4" w:rsidRPr="00340A52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highlight w:val="lightGray"/>
              </w:rPr>
            </w:pPr>
          </w:p>
        </w:tc>
        <w:tc>
          <w:tcPr>
            <w:tcW w:w="284" w:type="dxa"/>
          </w:tcPr>
          <w:p w:rsidR="007D60C4" w:rsidRPr="00340A52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7D60C4" w:rsidRPr="00340A52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D60C4" w:rsidRPr="00B14380" w:rsidTr="007F0A96">
        <w:trPr>
          <w:cantSplit/>
        </w:trPr>
        <w:tc>
          <w:tcPr>
            <w:tcW w:w="3772" w:type="dxa"/>
          </w:tcPr>
          <w:p w:rsidR="007D60C4" w:rsidRPr="004A2990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5" w:type="dxa"/>
          </w:tcPr>
          <w:p w:rsidR="007D60C4" w:rsidRPr="00F5193E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D60C4" w:rsidRPr="00F5193E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D60C4" w:rsidRPr="00F5193E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:rsidR="007D60C4" w:rsidRPr="00F5193E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7D60C4" w:rsidRPr="004C2E64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7D60C4" w:rsidRPr="00F5193E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D60C4" w:rsidRPr="00F5193E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0C4" w:rsidRPr="00B14380" w:rsidTr="007F0A96">
        <w:trPr>
          <w:cantSplit/>
        </w:trPr>
        <w:tc>
          <w:tcPr>
            <w:tcW w:w="3772" w:type="dxa"/>
          </w:tcPr>
          <w:p w:rsidR="007D60C4" w:rsidRPr="005373A3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7D60C4" w:rsidRPr="006A5FE4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FE4">
              <w:rPr>
                <w:rFonts w:ascii="Angsana New" w:hAnsi="Angsana New"/>
                <w:sz w:val="30"/>
                <w:szCs w:val="30"/>
              </w:rPr>
              <w:t>1,</w:t>
            </w:r>
            <w:r w:rsidR="004A64E2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84" w:type="dxa"/>
          </w:tcPr>
          <w:p w:rsidR="007D60C4" w:rsidRPr="00B14380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7D60C4" w:rsidRPr="002018AF" w:rsidRDefault="007D60C4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86" w:type="dxa"/>
          </w:tcPr>
          <w:p w:rsidR="007D60C4" w:rsidRPr="00B14380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7D60C4" w:rsidRPr="000B7B4C" w:rsidRDefault="007D60C4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7B4C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84" w:type="dxa"/>
          </w:tcPr>
          <w:p w:rsidR="007D60C4" w:rsidRPr="00B14380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D60C4" w:rsidRPr="009776BE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D60C4" w:rsidRPr="00B14380" w:rsidTr="007F0A96">
        <w:trPr>
          <w:cantSplit/>
        </w:trPr>
        <w:tc>
          <w:tcPr>
            <w:tcW w:w="3772" w:type="dxa"/>
          </w:tcPr>
          <w:p w:rsidR="007D60C4" w:rsidRPr="005373A3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7D60C4" w:rsidRPr="006A5FE4" w:rsidRDefault="006A5FE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FE4">
              <w:rPr>
                <w:rFonts w:ascii="Angsana New" w:hAnsi="Angsana New"/>
                <w:sz w:val="30"/>
                <w:szCs w:val="30"/>
              </w:rPr>
              <w:t>4,432</w:t>
            </w:r>
          </w:p>
        </w:tc>
        <w:tc>
          <w:tcPr>
            <w:tcW w:w="284" w:type="dxa"/>
          </w:tcPr>
          <w:p w:rsidR="007D60C4" w:rsidRPr="00EA5359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7D60C4" w:rsidRPr="002018AF" w:rsidRDefault="007D60C4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86" w:type="dxa"/>
          </w:tcPr>
          <w:p w:rsidR="007D60C4" w:rsidRPr="00EA5359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7D60C4" w:rsidRPr="000B7B4C" w:rsidRDefault="007D60C4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B4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D60C4" w:rsidRPr="00EA5359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D60C4" w:rsidRPr="009776BE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D60C4" w:rsidRPr="00B14380" w:rsidTr="007F0A96">
        <w:trPr>
          <w:cantSplit/>
        </w:trPr>
        <w:tc>
          <w:tcPr>
            <w:tcW w:w="3772" w:type="dxa"/>
          </w:tcPr>
          <w:p w:rsidR="007D60C4" w:rsidRPr="00F37565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6A5FE4" w:rsidRDefault="004A64E2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40A52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84" w:type="dxa"/>
          </w:tcPr>
          <w:p w:rsidR="007D60C4" w:rsidRPr="00EA5359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7D60C4" w:rsidRPr="002018AF" w:rsidRDefault="007D60C4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86" w:type="dxa"/>
          </w:tcPr>
          <w:p w:rsidR="007D60C4" w:rsidRPr="00EA5359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60C4" w:rsidRPr="000B7B4C" w:rsidRDefault="007D60C4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7B4C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84" w:type="dxa"/>
          </w:tcPr>
          <w:p w:rsidR="007D60C4" w:rsidRPr="00EA5359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D60C4" w:rsidRPr="009776BE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5632E" w:rsidRPr="009776BE" w:rsidTr="007F0A96">
        <w:trPr>
          <w:cantSplit/>
        </w:trPr>
        <w:tc>
          <w:tcPr>
            <w:tcW w:w="3772" w:type="dxa"/>
          </w:tcPr>
          <w:p w:rsidR="0055632E" w:rsidRPr="00F37565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32E" w:rsidRPr="006A5FE4" w:rsidRDefault="008F31D5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84" w:type="dxa"/>
          </w:tcPr>
          <w:p w:rsidR="0055632E" w:rsidRPr="00B14380" w:rsidRDefault="0055632E" w:rsidP="00EA136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5632E" w:rsidRPr="002018AF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86" w:type="dxa"/>
          </w:tcPr>
          <w:p w:rsidR="0055632E" w:rsidRPr="00B14380" w:rsidRDefault="0055632E" w:rsidP="00EA136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32E" w:rsidRPr="000B7B4C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B4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5632E" w:rsidRPr="00B14380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5632E" w:rsidRPr="009776BE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5632E" w:rsidRPr="009776BE" w:rsidTr="007F0A96">
        <w:trPr>
          <w:cantSplit/>
        </w:trPr>
        <w:tc>
          <w:tcPr>
            <w:tcW w:w="3772" w:type="dxa"/>
          </w:tcPr>
          <w:p w:rsidR="0055632E" w:rsidRDefault="0055632E" w:rsidP="0011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32E" w:rsidRPr="006A5FE4" w:rsidRDefault="00F30FB5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  <w:r w:rsidR="005563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84" w:type="dxa"/>
          </w:tcPr>
          <w:p w:rsidR="0055632E" w:rsidRPr="0066040A" w:rsidRDefault="0055632E" w:rsidP="00B239F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5632E" w:rsidRPr="00DC3D77" w:rsidRDefault="0055632E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5632E" w:rsidRPr="0066040A" w:rsidRDefault="0055632E" w:rsidP="00B239F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32E" w:rsidRPr="006A5FE4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42,</w:t>
            </w:r>
            <w:r w:rsidR="003C0A7C">
              <w:rPr>
                <w:rFonts w:ascii="Angsana New" w:hAnsi="Angsana New"/>
                <w:sz w:val="30"/>
                <w:szCs w:val="30"/>
              </w:rPr>
              <w:t>73</w:t>
            </w:r>
            <w:r w:rsidR="00CA1E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55632E" w:rsidRPr="00B14380" w:rsidRDefault="0055632E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5632E" w:rsidRPr="00DC3D77" w:rsidRDefault="0055632E" w:rsidP="00B2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5632E" w:rsidRPr="009776BE" w:rsidTr="007F0A96">
        <w:trPr>
          <w:cantSplit/>
        </w:trPr>
        <w:tc>
          <w:tcPr>
            <w:tcW w:w="3772" w:type="dxa"/>
          </w:tcPr>
          <w:p w:rsidR="0055632E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32E" w:rsidRPr="006A5FE4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FE4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:rsidR="0055632E" w:rsidRPr="0066040A" w:rsidRDefault="0055632E" w:rsidP="00EA136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5632E" w:rsidRPr="00DC3D77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55632E" w:rsidRPr="0066040A" w:rsidRDefault="0055632E" w:rsidP="00EA136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32E" w:rsidRPr="000B7B4C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B4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55632E" w:rsidRPr="00B14380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5632E" w:rsidRPr="00DC3D77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5632E" w:rsidRPr="00BF2B9D" w:rsidTr="007F0A96">
        <w:trPr>
          <w:cantSplit/>
        </w:trPr>
        <w:tc>
          <w:tcPr>
            <w:tcW w:w="3772" w:type="dxa"/>
          </w:tcPr>
          <w:p w:rsidR="0055632E" w:rsidRDefault="0055632E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632E" w:rsidRPr="000B7B4C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C0A7C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84" w:type="dxa"/>
          </w:tcPr>
          <w:p w:rsidR="0055632E" w:rsidRPr="0066040A" w:rsidRDefault="0055632E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55632E" w:rsidRPr="002018AF" w:rsidRDefault="0055632E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2018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286" w:type="dxa"/>
          </w:tcPr>
          <w:p w:rsidR="0055632E" w:rsidRPr="0066040A" w:rsidRDefault="0055632E" w:rsidP="00806A7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5632E" w:rsidRPr="000B7B4C" w:rsidRDefault="003C0A7C" w:rsidP="00033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284" w:type="dxa"/>
          </w:tcPr>
          <w:p w:rsidR="0055632E" w:rsidRPr="00B14380" w:rsidRDefault="0055632E" w:rsidP="00806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55632E" w:rsidRPr="002018AF" w:rsidRDefault="0055632E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18AF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912</w:t>
            </w:r>
          </w:p>
        </w:tc>
      </w:tr>
      <w:tr w:rsidR="007D60C4" w:rsidRPr="00595E75" w:rsidTr="007F0A96">
        <w:trPr>
          <w:cantSplit/>
        </w:trPr>
        <w:tc>
          <w:tcPr>
            <w:tcW w:w="3772" w:type="dxa"/>
          </w:tcPr>
          <w:p w:rsidR="007D60C4" w:rsidRPr="00A55539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:rsidR="007D60C4" w:rsidRPr="00E24209" w:rsidRDefault="007D60C4" w:rsidP="00B259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D60C4" w:rsidRPr="00595E75" w:rsidTr="007F0A96">
        <w:trPr>
          <w:cantSplit/>
        </w:trPr>
        <w:tc>
          <w:tcPr>
            <w:tcW w:w="3772" w:type="dxa"/>
          </w:tcPr>
          <w:p w:rsidR="007D60C4" w:rsidRPr="00A55539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60C4" w:rsidRPr="00E24209" w:rsidRDefault="007D60C4" w:rsidP="00B259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7D60C4" w:rsidRPr="00A55539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60C4" w:rsidRPr="00E24209" w:rsidRDefault="007D60C4" w:rsidP="00B259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D60C4" w:rsidRPr="00595E75" w:rsidTr="007F0A96">
        <w:trPr>
          <w:cantSplit/>
        </w:trPr>
        <w:tc>
          <w:tcPr>
            <w:tcW w:w="3772" w:type="dxa"/>
          </w:tcPr>
          <w:p w:rsidR="007D60C4" w:rsidRPr="00A55539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D60C4" w:rsidRPr="00F51F88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D60C4" w:rsidRPr="00F51F88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D60C4" w:rsidRPr="00F51F88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6" w:type="dxa"/>
          </w:tcPr>
          <w:p w:rsidR="007D60C4" w:rsidRPr="00A55539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7D60C4" w:rsidRPr="00F51F88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D60C4" w:rsidRPr="00F51F88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D60C4" w:rsidRPr="00F51F88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7D60C4" w:rsidRPr="00B14380" w:rsidTr="007F0A96">
        <w:trPr>
          <w:cantSplit/>
        </w:trPr>
        <w:tc>
          <w:tcPr>
            <w:tcW w:w="3772" w:type="dxa"/>
          </w:tcPr>
          <w:p w:rsidR="007D60C4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7D60C4" w:rsidRPr="00F96A6A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D60C4" w:rsidRPr="00B14380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D60C4" w:rsidRPr="004C2E64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6" w:type="dxa"/>
          </w:tcPr>
          <w:p w:rsidR="007D60C4" w:rsidRPr="00B14380" w:rsidRDefault="007D60C4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7D60C4" w:rsidRPr="00F96A6A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7D60C4" w:rsidRPr="00B14380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D60C4" w:rsidRPr="004C2E64" w:rsidRDefault="007D60C4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7D5A42" w:rsidRPr="00B14380" w:rsidTr="007F0A96">
        <w:trPr>
          <w:cantSplit/>
        </w:trPr>
        <w:tc>
          <w:tcPr>
            <w:tcW w:w="3772" w:type="dxa"/>
          </w:tcPr>
          <w:p w:rsidR="007D5A42" w:rsidRDefault="007D5A42" w:rsidP="00B259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</w:tcPr>
          <w:p w:rsidR="007D5A42" w:rsidRPr="00C80826" w:rsidRDefault="00C80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826">
              <w:rPr>
                <w:rFonts w:ascii="Angsana New" w:hAnsi="Angsana New"/>
                <w:sz w:val="30"/>
                <w:szCs w:val="30"/>
              </w:rPr>
              <w:t>29,493</w:t>
            </w:r>
          </w:p>
        </w:tc>
        <w:tc>
          <w:tcPr>
            <w:tcW w:w="284" w:type="dxa"/>
          </w:tcPr>
          <w:p w:rsidR="007D5A42" w:rsidRPr="006E327A" w:rsidRDefault="007D5A42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D5A42" w:rsidRPr="006728DD" w:rsidRDefault="007D5A42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26,875</w:t>
            </w:r>
          </w:p>
        </w:tc>
        <w:tc>
          <w:tcPr>
            <w:tcW w:w="286" w:type="dxa"/>
          </w:tcPr>
          <w:p w:rsidR="007D5A42" w:rsidRPr="00B14380" w:rsidRDefault="007D5A42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D5A42" w:rsidRPr="00CB1166" w:rsidRDefault="007D5A42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5A42">
              <w:rPr>
                <w:rFonts w:ascii="Angsana New" w:hAnsi="Angsana New"/>
                <w:sz w:val="30"/>
                <w:szCs w:val="30"/>
              </w:rPr>
              <w:t>12,179</w:t>
            </w:r>
          </w:p>
        </w:tc>
        <w:tc>
          <w:tcPr>
            <w:tcW w:w="284" w:type="dxa"/>
          </w:tcPr>
          <w:p w:rsidR="007D5A42" w:rsidRPr="00B14380" w:rsidRDefault="007D5A42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D5A42" w:rsidRPr="006728DD" w:rsidRDefault="007D5A42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10,923</w:t>
            </w:r>
          </w:p>
        </w:tc>
      </w:tr>
      <w:tr w:rsidR="007D5A42" w:rsidRPr="00B14380" w:rsidTr="007F0A96">
        <w:trPr>
          <w:cantSplit/>
        </w:trPr>
        <w:tc>
          <w:tcPr>
            <w:tcW w:w="3772" w:type="dxa"/>
          </w:tcPr>
          <w:p w:rsidR="007D5A42" w:rsidRDefault="007D5A42" w:rsidP="00B259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D5A42" w:rsidRPr="00C80826" w:rsidRDefault="00C80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826">
              <w:rPr>
                <w:rFonts w:ascii="Angsana New" w:hAnsi="Angsana New"/>
                <w:sz w:val="30"/>
                <w:szCs w:val="30"/>
              </w:rPr>
              <w:t>1,397</w:t>
            </w:r>
          </w:p>
        </w:tc>
        <w:tc>
          <w:tcPr>
            <w:tcW w:w="284" w:type="dxa"/>
          </w:tcPr>
          <w:p w:rsidR="007D5A42" w:rsidRPr="00B43FA4" w:rsidRDefault="007D5A42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D5A42" w:rsidRPr="006728DD" w:rsidRDefault="007D5A42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86" w:type="dxa"/>
          </w:tcPr>
          <w:p w:rsidR="007D5A42" w:rsidRPr="00B14380" w:rsidRDefault="007D5A42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7D5A42" w:rsidRPr="00CB1166" w:rsidRDefault="007D5A42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5A42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84" w:type="dxa"/>
          </w:tcPr>
          <w:p w:rsidR="007D5A42" w:rsidRPr="00B14380" w:rsidRDefault="007D5A42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D5A42" w:rsidRPr="006728DD" w:rsidRDefault="007D5A42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7D5A42" w:rsidRPr="00B14380" w:rsidTr="007F0A96">
        <w:trPr>
          <w:cantSplit/>
        </w:trPr>
        <w:tc>
          <w:tcPr>
            <w:tcW w:w="3772" w:type="dxa"/>
          </w:tcPr>
          <w:p w:rsidR="007D5A42" w:rsidRPr="004C7AA6" w:rsidRDefault="007D5A42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5A42" w:rsidRPr="00C80826" w:rsidRDefault="00C8082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0826">
              <w:rPr>
                <w:rFonts w:ascii="Angsana New" w:hAnsi="Angsana New"/>
                <w:sz w:val="30"/>
                <w:szCs w:val="30"/>
              </w:rPr>
              <w:t>30,890</w:t>
            </w:r>
          </w:p>
        </w:tc>
        <w:tc>
          <w:tcPr>
            <w:tcW w:w="284" w:type="dxa"/>
          </w:tcPr>
          <w:p w:rsidR="007D5A42" w:rsidRPr="006E327A" w:rsidRDefault="007D5A42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D5A42" w:rsidRPr="006728DD" w:rsidRDefault="007D5A42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6728D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86" w:type="dxa"/>
          </w:tcPr>
          <w:p w:rsidR="007D5A42" w:rsidRPr="00B14380" w:rsidRDefault="007D5A42" w:rsidP="00B259D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5A42" w:rsidRPr="00CB1166" w:rsidRDefault="007D5A42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5A42">
              <w:rPr>
                <w:rFonts w:ascii="Angsana New" w:hAnsi="Angsana New"/>
                <w:sz w:val="30"/>
                <w:szCs w:val="30"/>
              </w:rPr>
              <w:t>12,</w:t>
            </w:r>
            <w:r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84" w:type="dxa"/>
          </w:tcPr>
          <w:p w:rsidR="007D5A42" w:rsidRPr="00B14380" w:rsidRDefault="007D5A42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D5A42" w:rsidRPr="006728DD" w:rsidRDefault="007D5A42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11,319</w:t>
            </w:r>
          </w:p>
        </w:tc>
      </w:tr>
    </w:tbl>
    <w:p w:rsidR="00B259D0" w:rsidRDefault="00B259D0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3</w:t>
      </w:r>
      <w:r w:rsidR="00575FDA">
        <w:rPr>
          <w:rFonts w:ascii="Angsana New" w:hAnsi="Angsana New" w:hint="cs"/>
          <w:sz w:val="30"/>
          <w:szCs w:val="30"/>
          <w:cs/>
        </w:rPr>
        <w:t>0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CB1166">
        <w:rPr>
          <w:rFonts w:ascii="Angsana New" w:hAnsi="Angsana New" w:hint="cs"/>
          <w:sz w:val="30"/>
          <w:szCs w:val="30"/>
          <w:cs/>
        </w:rPr>
        <w:t>กันยายน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256</w:t>
      </w:r>
      <w:r w:rsidR="008755D6">
        <w:rPr>
          <w:rFonts w:ascii="Angsana New" w:hAnsi="Angsana New"/>
          <w:sz w:val="30"/>
          <w:szCs w:val="30"/>
        </w:rPr>
        <w:t>2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</w:t>
      </w:r>
      <w:r w:rsidR="008755D6">
        <w:rPr>
          <w:rFonts w:ascii="Angsana New" w:hAnsi="Angsana New" w:hint="cs"/>
          <w:sz w:val="30"/>
          <w:szCs w:val="30"/>
          <w:cs/>
        </w:rPr>
        <w:t>61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25" w:type="dxa"/>
        <w:tblInd w:w="18" w:type="dxa"/>
        <w:tblLayout w:type="fixed"/>
        <w:tblLook w:val="0000"/>
      </w:tblPr>
      <w:tblGrid>
        <w:gridCol w:w="3755"/>
        <w:gridCol w:w="1275"/>
        <w:gridCol w:w="285"/>
        <w:gridCol w:w="1278"/>
        <w:gridCol w:w="290"/>
        <w:gridCol w:w="1272"/>
        <w:gridCol w:w="289"/>
        <w:gridCol w:w="1281"/>
      </w:tblGrid>
      <w:tr w:rsidR="001468CC" w:rsidRPr="00F51F88" w:rsidTr="00806A72">
        <w:trPr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806A72">
        <w:trPr>
          <w:cantSplit/>
        </w:trPr>
        <w:tc>
          <w:tcPr>
            <w:tcW w:w="375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B1166" w:rsidRPr="00F51F88" w:rsidTr="00806A72">
        <w:trPr>
          <w:cantSplit/>
        </w:trPr>
        <w:tc>
          <w:tcPr>
            <w:tcW w:w="3755" w:type="dxa"/>
          </w:tcPr>
          <w:p w:rsidR="00CB1166" w:rsidRPr="00F51F88" w:rsidRDefault="00CB11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B1166" w:rsidRPr="008F38E6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85" w:type="dxa"/>
          </w:tcPr>
          <w:p w:rsidR="00CB1166" w:rsidRPr="008F38E6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B1166" w:rsidRPr="008F38E6" w:rsidRDefault="00CB1166" w:rsidP="0012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90" w:type="dxa"/>
          </w:tcPr>
          <w:p w:rsidR="00CB1166" w:rsidRPr="008F38E6" w:rsidRDefault="00CB11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CB1166" w:rsidRPr="008F38E6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89" w:type="dxa"/>
          </w:tcPr>
          <w:p w:rsidR="00CB1166" w:rsidRPr="008F38E6" w:rsidRDefault="00CB116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CB1166" w:rsidRPr="008F38E6" w:rsidRDefault="00CB1166" w:rsidP="008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CB1166" w:rsidRPr="00E24209" w:rsidTr="00806A72">
        <w:trPr>
          <w:cantSplit/>
        </w:trPr>
        <w:tc>
          <w:tcPr>
            <w:tcW w:w="3755" w:type="dxa"/>
          </w:tcPr>
          <w:p w:rsidR="00CB1166" w:rsidRPr="00D9141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:rsidR="00CB1166" w:rsidRPr="004E4492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CB1166" w:rsidRPr="004E4492" w:rsidRDefault="00CB11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CB1166" w:rsidRPr="004E4492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CB1166" w:rsidRPr="004E4492" w:rsidRDefault="00CB11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B1166" w:rsidRPr="004E4492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:rsidR="00CB1166" w:rsidRPr="00E24209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CB1166" w:rsidRPr="00E24209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B1166" w:rsidRPr="00E24209" w:rsidTr="00100F3D">
        <w:trPr>
          <w:cantSplit/>
        </w:trPr>
        <w:tc>
          <w:tcPr>
            <w:tcW w:w="3755" w:type="dxa"/>
          </w:tcPr>
          <w:p w:rsidR="00CB1166" w:rsidRPr="00802B2B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CB1166" w:rsidRPr="00CB1166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8082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CB1166" w:rsidRPr="004E4492" w:rsidRDefault="00CB11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CB1166" w:rsidRPr="00962516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CB1166" w:rsidRPr="004E4492" w:rsidRDefault="00CB11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CB1166" w:rsidRPr="00083C7E" w:rsidRDefault="00083C7E" w:rsidP="00521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3C7E">
              <w:rPr>
                <w:rFonts w:ascii="Angsana New" w:hAnsi="Angsana New"/>
                <w:bCs/>
                <w:sz w:val="30"/>
                <w:szCs w:val="30"/>
              </w:rPr>
              <w:t>34,168</w:t>
            </w:r>
          </w:p>
        </w:tc>
        <w:tc>
          <w:tcPr>
            <w:tcW w:w="289" w:type="dxa"/>
          </w:tcPr>
          <w:p w:rsidR="00CB1166" w:rsidRPr="00E24209" w:rsidRDefault="00CB11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CB1166" w:rsidRPr="000348CE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  <w:tr w:rsidR="00CC2EEB" w:rsidRPr="00E24209" w:rsidTr="00100F3D">
        <w:trPr>
          <w:cantSplit/>
        </w:trPr>
        <w:tc>
          <w:tcPr>
            <w:tcW w:w="3755" w:type="dxa"/>
          </w:tcPr>
          <w:p w:rsidR="00CC2EEB" w:rsidRPr="0076366C" w:rsidRDefault="00CC2EE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auto"/>
          </w:tcPr>
          <w:p w:rsidR="00CC2EEB" w:rsidRPr="00CB1166" w:rsidRDefault="00CC2EEB" w:rsidP="00CC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8082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CC2EEB" w:rsidRPr="004E4492" w:rsidRDefault="00CC2EE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CC2EEB" w:rsidRPr="000348CE" w:rsidRDefault="00CC2EE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0" w:type="dxa"/>
          </w:tcPr>
          <w:p w:rsidR="00CC2EEB" w:rsidRPr="004E4492" w:rsidRDefault="00CC2EEB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CC2EEB" w:rsidRPr="00083C7E" w:rsidRDefault="00CC2EE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C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CC2EEB" w:rsidRPr="00E24209" w:rsidRDefault="00CC2EE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CC2EEB" w:rsidRPr="000348CE" w:rsidRDefault="00CC2EEB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48C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83C7E" w:rsidRPr="00E24209" w:rsidTr="00100F3D">
        <w:trPr>
          <w:cantSplit/>
        </w:trPr>
        <w:tc>
          <w:tcPr>
            <w:tcW w:w="3755" w:type="dxa"/>
          </w:tcPr>
          <w:p w:rsidR="00083C7E" w:rsidRPr="00802B2B" w:rsidRDefault="00083C7E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83C7E" w:rsidRPr="00CC2EEB" w:rsidRDefault="00CC2EEB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2EEB">
              <w:rPr>
                <w:rFonts w:ascii="Angsana New" w:hAnsi="Angsana New" w:hint="cs"/>
                <w:sz w:val="30"/>
                <w:szCs w:val="30"/>
                <w:cs/>
              </w:rPr>
              <w:t>169</w:t>
            </w:r>
          </w:p>
        </w:tc>
        <w:tc>
          <w:tcPr>
            <w:tcW w:w="285" w:type="dxa"/>
          </w:tcPr>
          <w:p w:rsidR="00083C7E" w:rsidRPr="00CC2EEB" w:rsidRDefault="00083C7E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83C7E" w:rsidRPr="000348CE" w:rsidRDefault="00083C7E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531</w:t>
            </w:r>
          </w:p>
        </w:tc>
        <w:tc>
          <w:tcPr>
            <w:tcW w:w="290" w:type="dxa"/>
          </w:tcPr>
          <w:p w:rsidR="00083C7E" w:rsidRPr="004E4492" w:rsidRDefault="00083C7E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083C7E" w:rsidRPr="00083C7E" w:rsidRDefault="00083C7E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C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083C7E" w:rsidRPr="00E24209" w:rsidRDefault="00083C7E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83C7E" w:rsidRPr="000348CE" w:rsidRDefault="00083C7E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8C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40C35" w:rsidRPr="00E24209" w:rsidTr="00100F3D">
        <w:trPr>
          <w:cantSplit/>
        </w:trPr>
        <w:tc>
          <w:tcPr>
            <w:tcW w:w="3755" w:type="dxa"/>
          </w:tcPr>
          <w:p w:rsidR="00940C35" w:rsidRDefault="00940C35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C35" w:rsidRPr="00C04327" w:rsidRDefault="00940C35" w:rsidP="00D1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169</w:t>
            </w:r>
          </w:p>
        </w:tc>
        <w:tc>
          <w:tcPr>
            <w:tcW w:w="285" w:type="dxa"/>
          </w:tcPr>
          <w:p w:rsidR="00940C35" w:rsidRPr="004E4492" w:rsidRDefault="00940C35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940C35" w:rsidRPr="000348CE" w:rsidRDefault="00940C35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536</w:t>
            </w:r>
          </w:p>
        </w:tc>
        <w:tc>
          <w:tcPr>
            <w:tcW w:w="290" w:type="dxa"/>
          </w:tcPr>
          <w:p w:rsidR="00940C35" w:rsidRPr="004E4492" w:rsidRDefault="00940C35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C35" w:rsidRPr="00083C7E" w:rsidRDefault="00940C35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3C7E">
              <w:rPr>
                <w:rFonts w:ascii="Angsana New" w:hAnsi="Angsana New"/>
                <w:bCs/>
                <w:sz w:val="30"/>
                <w:szCs w:val="30"/>
              </w:rPr>
              <w:t>34,168</w:t>
            </w:r>
          </w:p>
        </w:tc>
        <w:tc>
          <w:tcPr>
            <w:tcW w:w="289" w:type="dxa"/>
          </w:tcPr>
          <w:p w:rsidR="00940C35" w:rsidRPr="00E24209" w:rsidRDefault="00940C35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940C35" w:rsidRPr="000348CE" w:rsidRDefault="00940C35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  <w:tr w:rsidR="00CB1166" w:rsidRPr="00E24209" w:rsidTr="00806A72">
        <w:trPr>
          <w:cantSplit/>
        </w:trPr>
        <w:tc>
          <w:tcPr>
            <w:tcW w:w="3755" w:type="dxa"/>
          </w:tcPr>
          <w:p w:rsidR="00CB1166" w:rsidRPr="00C86109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CB1166" w:rsidRPr="00C86109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CB1166" w:rsidRPr="00C86109" w:rsidRDefault="00CB1166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CB1166" w:rsidRPr="00C86109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CB1166" w:rsidRPr="00C86109" w:rsidRDefault="00CB1166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shd w:val="clear" w:color="auto" w:fill="auto"/>
          </w:tcPr>
          <w:p w:rsidR="00CB1166" w:rsidRPr="00C86109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CB1166" w:rsidRPr="00C86109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CB1166" w:rsidRPr="00C86109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B1166" w:rsidRPr="001E6302" w:rsidTr="00806A72">
        <w:trPr>
          <w:cantSplit/>
        </w:trPr>
        <w:tc>
          <w:tcPr>
            <w:tcW w:w="5030" w:type="dxa"/>
            <w:gridSpan w:val="2"/>
          </w:tcPr>
          <w:p w:rsidR="00CB1166" w:rsidRPr="00AB61F4" w:rsidRDefault="00CB1166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:rsidR="00CB1166" w:rsidRPr="001E6302" w:rsidRDefault="00CB1166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CB1166" w:rsidRPr="001E6302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CB1166" w:rsidRPr="001E6302" w:rsidRDefault="00CB1166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CB1166" w:rsidRPr="001E6302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:rsidR="00CB1166" w:rsidRPr="001E6302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:rsidR="00CB1166" w:rsidRPr="001E6302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166" w:rsidRPr="001E6302" w:rsidTr="00806A72">
        <w:trPr>
          <w:cantSplit/>
        </w:trPr>
        <w:tc>
          <w:tcPr>
            <w:tcW w:w="3755" w:type="dxa"/>
          </w:tcPr>
          <w:p w:rsidR="00CB1166" w:rsidRPr="001E6302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CB1166" w:rsidRPr="001E6302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:rsidR="00CB1166" w:rsidRPr="001E6302" w:rsidRDefault="00CB1166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:rsidR="00CB1166" w:rsidRPr="001E6302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:rsidR="00CB1166" w:rsidRPr="001E6302" w:rsidRDefault="00CB1166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CB1166" w:rsidRPr="001E6302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9" w:type="dxa"/>
          </w:tcPr>
          <w:p w:rsidR="00CB1166" w:rsidRPr="001E6302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:rsidR="00CB1166" w:rsidRPr="001E6302" w:rsidRDefault="00CB1166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B1166" w:rsidRPr="001E6302" w:rsidTr="00100F3D">
        <w:trPr>
          <w:cantSplit/>
        </w:trPr>
        <w:tc>
          <w:tcPr>
            <w:tcW w:w="3755" w:type="dxa"/>
          </w:tcPr>
          <w:p w:rsidR="00CB1166" w:rsidRPr="00161CAE" w:rsidRDefault="00CB1166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:rsidR="00CB1166" w:rsidRPr="00C04327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327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85" w:type="dxa"/>
          </w:tcPr>
          <w:p w:rsidR="00CB1166" w:rsidRPr="007E2CE7" w:rsidRDefault="00CB1166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CB1166" w:rsidRPr="004F449E" w:rsidRDefault="00CB1166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511</w:t>
            </w:r>
          </w:p>
        </w:tc>
        <w:tc>
          <w:tcPr>
            <w:tcW w:w="290" w:type="dxa"/>
          </w:tcPr>
          <w:p w:rsidR="00CB1166" w:rsidRPr="000233DF" w:rsidRDefault="00CB1166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CB1166" w:rsidRPr="00083C7E" w:rsidRDefault="00083C7E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83C7E">
              <w:rPr>
                <w:rFonts w:ascii="Angsana New" w:hAnsi="Angsana New"/>
                <w:bCs/>
                <w:sz w:val="30"/>
                <w:szCs w:val="30"/>
              </w:rPr>
              <w:t>31,704</w:t>
            </w:r>
          </w:p>
        </w:tc>
        <w:tc>
          <w:tcPr>
            <w:tcW w:w="289" w:type="dxa"/>
          </w:tcPr>
          <w:p w:rsidR="00CB1166" w:rsidRPr="000233DF" w:rsidRDefault="00CB1166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:rsidR="00CB1166" w:rsidRPr="000348CE" w:rsidRDefault="00CB1166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</w:tr>
      <w:tr w:rsidR="00CB1166" w:rsidRPr="001E6302" w:rsidTr="00100F3D">
        <w:trPr>
          <w:cantSplit/>
        </w:trPr>
        <w:tc>
          <w:tcPr>
            <w:tcW w:w="3755" w:type="dxa"/>
          </w:tcPr>
          <w:p w:rsidR="00CB1166" w:rsidRPr="00161CAE" w:rsidRDefault="00CB1166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CB1166" w:rsidRPr="00C04327" w:rsidRDefault="00CB1166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CB1166" w:rsidRPr="007E2CE7" w:rsidRDefault="00CB1166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CB1166" w:rsidRPr="004F449E" w:rsidRDefault="00CB1166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:rsidR="00CB1166" w:rsidRPr="000233DF" w:rsidRDefault="00CB1166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CB1166" w:rsidRPr="00083C7E" w:rsidRDefault="00CB1166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CB1166" w:rsidRPr="000233DF" w:rsidRDefault="00CB1166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CB1166" w:rsidRPr="004F449E" w:rsidRDefault="00CB1166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B1166" w:rsidRPr="001E6302" w:rsidTr="00100F3D">
        <w:trPr>
          <w:cantSplit/>
        </w:trPr>
        <w:tc>
          <w:tcPr>
            <w:tcW w:w="3755" w:type="dxa"/>
          </w:tcPr>
          <w:p w:rsidR="00CB1166" w:rsidRPr="00161CAE" w:rsidRDefault="00CB1166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5" w:type="dxa"/>
            <w:shd w:val="clear" w:color="auto" w:fill="auto"/>
          </w:tcPr>
          <w:p w:rsidR="00CB1166" w:rsidRPr="00C04327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327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85" w:type="dxa"/>
          </w:tcPr>
          <w:p w:rsidR="00CB1166" w:rsidRPr="007E2CE7" w:rsidRDefault="00CB1166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CB1166" w:rsidRPr="004F449E" w:rsidRDefault="00CB1166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90" w:type="dxa"/>
          </w:tcPr>
          <w:p w:rsidR="00CB1166" w:rsidRPr="000233DF" w:rsidRDefault="00CB1166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CB1166" w:rsidRPr="00083C7E" w:rsidRDefault="00083C7E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3C7E">
              <w:rPr>
                <w:rFonts w:ascii="Angsana New" w:hAnsi="Angsana New"/>
                <w:sz w:val="30"/>
                <w:szCs w:val="30"/>
              </w:rPr>
              <w:t>2,464</w:t>
            </w:r>
          </w:p>
        </w:tc>
        <w:tc>
          <w:tcPr>
            <w:tcW w:w="289" w:type="dxa"/>
          </w:tcPr>
          <w:p w:rsidR="00CB1166" w:rsidRPr="000233DF" w:rsidRDefault="00CB1166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CB1166" w:rsidRPr="004F449E" w:rsidRDefault="00CB1166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04327" w:rsidRPr="001E6302" w:rsidTr="00100F3D">
        <w:trPr>
          <w:cantSplit/>
        </w:trPr>
        <w:tc>
          <w:tcPr>
            <w:tcW w:w="3755" w:type="dxa"/>
          </w:tcPr>
          <w:p w:rsidR="00C04327" w:rsidRPr="00161CAE" w:rsidRDefault="00C04327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5" w:type="dxa"/>
            <w:shd w:val="clear" w:color="auto" w:fill="auto"/>
          </w:tcPr>
          <w:p w:rsidR="00C04327" w:rsidRPr="00C04327" w:rsidRDefault="00C04327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5" w:type="dxa"/>
          </w:tcPr>
          <w:p w:rsidR="00C04327" w:rsidRPr="007E2CE7" w:rsidRDefault="00C0432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C04327" w:rsidRPr="004F449E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90" w:type="dxa"/>
          </w:tcPr>
          <w:p w:rsidR="00C04327" w:rsidRPr="000233DF" w:rsidRDefault="00C0432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C04327" w:rsidRPr="00083C7E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C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C04327" w:rsidRPr="000233DF" w:rsidRDefault="00C0432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:rsidR="00C04327" w:rsidRPr="004F449E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49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04327" w:rsidRPr="001E6302" w:rsidTr="00100F3D">
        <w:trPr>
          <w:cantSplit/>
        </w:trPr>
        <w:tc>
          <w:tcPr>
            <w:tcW w:w="3755" w:type="dxa"/>
          </w:tcPr>
          <w:p w:rsidR="00C04327" w:rsidRPr="00161CAE" w:rsidRDefault="00C04327" w:rsidP="001E6302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04327" w:rsidRPr="00C04327" w:rsidRDefault="00C04327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432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5" w:type="dxa"/>
          </w:tcPr>
          <w:p w:rsidR="00C04327" w:rsidRPr="007E2CE7" w:rsidRDefault="00C0432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04327" w:rsidRPr="004F449E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90" w:type="dxa"/>
          </w:tcPr>
          <w:p w:rsidR="00C04327" w:rsidRPr="000233DF" w:rsidRDefault="00C0432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C04327" w:rsidRPr="00083C7E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C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C04327" w:rsidRPr="000233DF" w:rsidRDefault="00C0432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C04327" w:rsidRPr="004F449E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49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04327" w:rsidRPr="001E6302" w:rsidTr="00100F3D">
        <w:trPr>
          <w:cantSplit/>
        </w:trPr>
        <w:tc>
          <w:tcPr>
            <w:tcW w:w="3755" w:type="dxa"/>
          </w:tcPr>
          <w:p w:rsidR="00C04327" w:rsidRPr="00E24209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4327" w:rsidRPr="00C04327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169</w:t>
            </w:r>
          </w:p>
        </w:tc>
        <w:tc>
          <w:tcPr>
            <w:tcW w:w="285" w:type="dxa"/>
          </w:tcPr>
          <w:p w:rsidR="00C04327" w:rsidRPr="007E2CE7" w:rsidRDefault="00C0432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C04327" w:rsidRPr="004F449E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536</w:t>
            </w:r>
          </w:p>
        </w:tc>
        <w:tc>
          <w:tcPr>
            <w:tcW w:w="290" w:type="dxa"/>
          </w:tcPr>
          <w:p w:rsidR="00C04327" w:rsidRPr="000233DF" w:rsidRDefault="00C0432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4327" w:rsidRPr="00083C7E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83C7E">
              <w:rPr>
                <w:rFonts w:ascii="Angsana New" w:hAnsi="Angsana New"/>
                <w:bCs/>
                <w:sz w:val="30"/>
                <w:szCs w:val="30"/>
              </w:rPr>
              <w:t>34,168</w:t>
            </w:r>
          </w:p>
        </w:tc>
        <w:tc>
          <w:tcPr>
            <w:tcW w:w="289" w:type="dxa"/>
          </w:tcPr>
          <w:p w:rsidR="00C04327" w:rsidRPr="000233DF" w:rsidRDefault="00C0432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C04327" w:rsidRPr="000348CE" w:rsidRDefault="00C04327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0348C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</w:tbl>
    <w:p w:rsidR="00806A72" w:rsidRDefault="00806A72"/>
    <w:p w:rsidR="00806A72" w:rsidRDefault="00806A72"/>
    <w:p w:rsidR="006A7841" w:rsidRDefault="006A7841"/>
    <w:p w:rsidR="00806A72" w:rsidRDefault="00806A72"/>
    <w:tbl>
      <w:tblPr>
        <w:tblW w:w="9731" w:type="dxa"/>
        <w:tblInd w:w="18" w:type="dxa"/>
        <w:tblLayout w:type="fixed"/>
        <w:tblLook w:val="0000"/>
      </w:tblPr>
      <w:tblGrid>
        <w:gridCol w:w="3755"/>
        <w:gridCol w:w="1275"/>
        <w:gridCol w:w="293"/>
        <w:gridCol w:w="1270"/>
        <w:gridCol w:w="290"/>
        <w:gridCol w:w="1272"/>
        <w:gridCol w:w="289"/>
        <w:gridCol w:w="1287"/>
      </w:tblGrid>
      <w:tr w:rsidR="00575FDA" w:rsidRPr="00E24209" w:rsidTr="00575FDA">
        <w:trPr>
          <w:cantSplit/>
        </w:trPr>
        <w:tc>
          <w:tcPr>
            <w:tcW w:w="3755" w:type="dxa"/>
          </w:tcPr>
          <w:p w:rsidR="00575FDA" w:rsidRPr="00F51F88" w:rsidRDefault="00575FD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5976" w:type="dxa"/>
            <w:gridSpan w:val="7"/>
            <w:tcBorders>
              <w:bottom w:val="single" w:sz="4" w:space="0" w:color="auto"/>
            </w:tcBorders>
          </w:tcPr>
          <w:p w:rsidR="00575FDA" w:rsidRPr="00E24209" w:rsidRDefault="00575FDA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FDA" w:rsidRPr="00E24209" w:rsidTr="00575FDA">
        <w:trPr>
          <w:cantSplit/>
        </w:trPr>
        <w:tc>
          <w:tcPr>
            <w:tcW w:w="3755" w:type="dxa"/>
          </w:tcPr>
          <w:p w:rsidR="00575FDA" w:rsidRPr="00F51F88" w:rsidRDefault="00575FD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FDA" w:rsidRPr="00E24209" w:rsidRDefault="00575FD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575FDA" w:rsidRPr="00E24209" w:rsidRDefault="00575FDA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5FDA" w:rsidRPr="00E24209" w:rsidRDefault="00575FDA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CB1166" w:rsidRPr="00F51F88" w:rsidTr="00575FDA">
        <w:trPr>
          <w:cantSplit/>
        </w:trPr>
        <w:tc>
          <w:tcPr>
            <w:tcW w:w="3755" w:type="dxa"/>
          </w:tcPr>
          <w:p w:rsidR="00CB1166" w:rsidRPr="00E9777E" w:rsidRDefault="00CB1166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B1166" w:rsidRPr="008F38E6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93" w:type="dxa"/>
          </w:tcPr>
          <w:p w:rsidR="00CB1166" w:rsidRPr="008F38E6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CB1166" w:rsidRPr="008F38E6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90" w:type="dxa"/>
          </w:tcPr>
          <w:p w:rsidR="00CB1166" w:rsidRPr="00F51F88" w:rsidRDefault="00CB1166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CB1166" w:rsidRPr="008F38E6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89" w:type="dxa"/>
          </w:tcPr>
          <w:p w:rsidR="00CB1166" w:rsidRPr="008F38E6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CB1166" w:rsidRPr="008F38E6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CB1166" w:rsidRPr="00E24209" w:rsidTr="00575FDA">
        <w:trPr>
          <w:cantSplit/>
        </w:trPr>
        <w:tc>
          <w:tcPr>
            <w:tcW w:w="3755" w:type="dxa"/>
          </w:tcPr>
          <w:p w:rsidR="00CB1166" w:rsidRPr="00D9141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5" w:type="dxa"/>
          </w:tcPr>
          <w:p w:rsidR="00CB1166" w:rsidRPr="00283C9E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:rsidR="00CB1166" w:rsidRPr="00E24209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CB1166" w:rsidRPr="00E24209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B1166" w:rsidRPr="00283C9E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B1166" w:rsidRPr="00E24209" w:rsidTr="00575FDA">
        <w:trPr>
          <w:cantSplit/>
        </w:trPr>
        <w:tc>
          <w:tcPr>
            <w:tcW w:w="3755" w:type="dxa"/>
          </w:tcPr>
          <w:p w:rsidR="00CB1166" w:rsidRPr="0025797F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:rsidR="00CB1166" w:rsidRPr="00283C9E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:rsidR="00CB1166" w:rsidRPr="00E24209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CB1166" w:rsidRPr="00E24209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B1166" w:rsidRPr="00283C9E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B1166" w:rsidRPr="00E24209" w:rsidTr="00100F3D">
        <w:trPr>
          <w:cantSplit/>
        </w:trPr>
        <w:tc>
          <w:tcPr>
            <w:tcW w:w="3755" w:type="dxa"/>
          </w:tcPr>
          <w:p w:rsidR="00CB1166" w:rsidRPr="00802B2B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CB1166" w:rsidRPr="00CB1166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  <w:r w:rsidRPr="00C04327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</w:tcPr>
          <w:p w:rsidR="00CB1166" w:rsidRPr="00825A9C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:rsidR="00CB1166" w:rsidRPr="00825A9C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CB1166" w:rsidRPr="00825A9C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CB1166" w:rsidRPr="00083C7E" w:rsidRDefault="00CB1166" w:rsidP="0008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3C7E"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 w:rsidR="00083C7E" w:rsidRPr="00083C7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083C7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83C7E" w:rsidRPr="00083C7E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083C7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9" w:type="dxa"/>
          </w:tcPr>
          <w:p w:rsidR="00CB1166" w:rsidRPr="00590072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</w:tcPr>
          <w:p w:rsidR="00CB1166" w:rsidRPr="000C28C0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CB1166" w:rsidRPr="00EC03C9" w:rsidTr="00100F3D">
        <w:trPr>
          <w:cantSplit/>
        </w:trPr>
        <w:tc>
          <w:tcPr>
            <w:tcW w:w="3755" w:type="dxa"/>
          </w:tcPr>
          <w:p w:rsidR="00CB1166" w:rsidRPr="00802B2B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B1166" w:rsidRPr="003E7F00" w:rsidRDefault="003E7F00" w:rsidP="003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7F00">
              <w:rPr>
                <w:rFonts w:ascii="Angsana New" w:hAnsi="Angsana New"/>
                <w:bCs/>
                <w:sz w:val="30"/>
                <w:szCs w:val="30"/>
              </w:rPr>
              <w:t>124</w:t>
            </w:r>
            <w:r w:rsidR="00CB1166" w:rsidRPr="003E7F0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E7F00">
              <w:rPr>
                <w:rFonts w:ascii="Angsana New" w:hAnsi="Angsana New"/>
                <w:bCs/>
                <w:sz w:val="30"/>
                <w:szCs w:val="30"/>
              </w:rPr>
              <w:t>290</w:t>
            </w:r>
          </w:p>
        </w:tc>
        <w:tc>
          <w:tcPr>
            <w:tcW w:w="293" w:type="dxa"/>
          </w:tcPr>
          <w:p w:rsidR="00CB1166" w:rsidRPr="004E4492" w:rsidRDefault="00CB1166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CB1166" w:rsidRPr="000C28C0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97,9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90" w:type="dxa"/>
          </w:tcPr>
          <w:p w:rsidR="00CB1166" w:rsidRPr="004E4492" w:rsidRDefault="00CB1166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CB1166" w:rsidRPr="00083C7E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C7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CB1166" w:rsidRPr="00E24209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CB1166" w:rsidRPr="004657F6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57F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B1166" w:rsidRPr="00EC03C9" w:rsidTr="00100F3D">
        <w:trPr>
          <w:cantSplit/>
        </w:trPr>
        <w:tc>
          <w:tcPr>
            <w:tcW w:w="3755" w:type="dxa"/>
          </w:tcPr>
          <w:p w:rsidR="00CB1166" w:rsidRPr="00802B2B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1166" w:rsidRPr="003E7F00" w:rsidRDefault="00CB1166" w:rsidP="003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7F00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3E7F00" w:rsidRPr="003E7F00">
              <w:rPr>
                <w:rFonts w:ascii="Angsana New" w:hAnsi="Angsana New"/>
                <w:bCs/>
                <w:sz w:val="30"/>
                <w:szCs w:val="30"/>
              </w:rPr>
              <w:t>4,2</w:t>
            </w:r>
            <w:r w:rsidRPr="003E7F00"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  <w:tc>
          <w:tcPr>
            <w:tcW w:w="293" w:type="dxa"/>
          </w:tcPr>
          <w:p w:rsidR="00CB1166" w:rsidRPr="004E4492" w:rsidRDefault="00CB1166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CB1166" w:rsidRPr="000C28C0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97,9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90" w:type="dxa"/>
          </w:tcPr>
          <w:p w:rsidR="00CB1166" w:rsidRPr="004E4492" w:rsidRDefault="00CB1166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1166" w:rsidRPr="00083C7E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3C7E"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 w:rsidR="00083C7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083C7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083C7E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083C7E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9" w:type="dxa"/>
          </w:tcPr>
          <w:p w:rsidR="00CB1166" w:rsidRPr="00590072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CB1166" w:rsidRPr="000C28C0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0C28C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CB1166" w:rsidRPr="00EC03C9" w:rsidTr="00575FDA">
        <w:trPr>
          <w:cantSplit/>
        </w:trPr>
        <w:tc>
          <w:tcPr>
            <w:tcW w:w="3755" w:type="dxa"/>
          </w:tcPr>
          <w:p w:rsidR="00CB1166" w:rsidRPr="00144D58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CB1166" w:rsidRPr="00575FDA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</w:tcPr>
          <w:p w:rsidR="00CB1166" w:rsidRPr="00144D58" w:rsidRDefault="00CB1166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CB1166" w:rsidRPr="00144D58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0" w:type="dxa"/>
          </w:tcPr>
          <w:p w:rsidR="00CB1166" w:rsidRPr="00144D58" w:rsidRDefault="00CB1166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CB1166" w:rsidRPr="00575FDA" w:rsidRDefault="00CB1166" w:rsidP="00802B2B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CB1166" w:rsidRPr="00144D58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CB1166" w:rsidRPr="00144D58" w:rsidRDefault="00CB1166" w:rsidP="00802B2B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</w:tr>
      <w:tr w:rsidR="00CB1166" w:rsidRPr="00734C60" w:rsidTr="00575FDA">
        <w:trPr>
          <w:cantSplit/>
        </w:trPr>
        <w:tc>
          <w:tcPr>
            <w:tcW w:w="3755" w:type="dxa"/>
          </w:tcPr>
          <w:p w:rsidR="00CB1166" w:rsidRPr="0025797F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  <w:shd w:val="clear" w:color="auto" w:fill="auto"/>
          </w:tcPr>
          <w:p w:rsidR="00CB1166" w:rsidRPr="00575FDA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:rsidR="00CB1166" w:rsidRPr="00E24209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CB1166" w:rsidRPr="00636CA2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CB1166" w:rsidRPr="00E24209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B1166" w:rsidRPr="00575FDA" w:rsidRDefault="00CB1166" w:rsidP="00A53DB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9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CB1166" w:rsidRPr="00636CA2" w:rsidRDefault="00CB1166" w:rsidP="00A53DB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CB1166" w:rsidRPr="00734C60" w:rsidTr="00A049D0">
        <w:trPr>
          <w:cantSplit/>
        </w:trPr>
        <w:tc>
          <w:tcPr>
            <w:tcW w:w="3755" w:type="dxa"/>
          </w:tcPr>
          <w:p w:rsidR="00CB1166" w:rsidRPr="00802B2B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CB1166" w:rsidRPr="003E7F00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3E7F0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</w:tcPr>
          <w:p w:rsidR="00CB1166" w:rsidRPr="007830C1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CB1166" w:rsidRPr="00825A9C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0" w:type="dxa"/>
          </w:tcPr>
          <w:p w:rsidR="00CB1166" w:rsidRPr="007830C1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CB1166" w:rsidRPr="00083C7E" w:rsidRDefault="00083C7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83C7E">
              <w:rPr>
                <w:rFonts w:ascii="Angsana New" w:hAnsi="Angsana New" w:hint="cs"/>
                <w:b/>
                <w:sz w:val="30"/>
                <w:szCs w:val="30"/>
                <w:cs/>
              </w:rPr>
              <w:t>427</w:t>
            </w:r>
          </w:p>
        </w:tc>
        <w:tc>
          <w:tcPr>
            <w:tcW w:w="289" w:type="dxa"/>
          </w:tcPr>
          <w:p w:rsidR="00CB1166" w:rsidRPr="007830C1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CB1166" w:rsidRPr="000C28C0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C28C0"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</w:tr>
      <w:tr w:rsidR="00CB1166" w:rsidRPr="00C632CF" w:rsidTr="00A049D0">
        <w:trPr>
          <w:cantSplit/>
        </w:trPr>
        <w:tc>
          <w:tcPr>
            <w:tcW w:w="3755" w:type="dxa"/>
          </w:tcPr>
          <w:p w:rsidR="00CB1166" w:rsidRPr="00802B2B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B1166" w:rsidRPr="003E7F00" w:rsidRDefault="003E7F00" w:rsidP="003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7F00">
              <w:rPr>
                <w:rFonts w:ascii="Angsana New" w:hAnsi="Angsana New"/>
                <w:bCs/>
                <w:sz w:val="30"/>
                <w:szCs w:val="30"/>
              </w:rPr>
              <w:t>3,343</w:t>
            </w:r>
          </w:p>
        </w:tc>
        <w:tc>
          <w:tcPr>
            <w:tcW w:w="293" w:type="dxa"/>
          </w:tcPr>
          <w:p w:rsidR="00CB1166" w:rsidRPr="00825A9C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CB1166" w:rsidRPr="00622E93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1,063</w:t>
            </w:r>
          </w:p>
        </w:tc>
        <w:tc>
          <w:tcPr>
            <w:tcW w:w="290" w:type="dxa"/>
          </w:tcPr>
          <w:p w:rsidR="00CB1166" w:rsidRPr="00825A9C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CB1166" w:rsidRPr="00083C7E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83C7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CB1166" w:rsidRPr="000C28C0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0C28C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CB1166" w:rsidRPr="00C632CF" w:rsidTr="00A049D0">
        <w:trPr>
          <w:cantSplit/>
        </w:trPr>
        <w:tc>
          <w:tcPr>
            <w:tcW w:w="3755" w:type="dxa"/>
          </w:tcPr>
          <w:p w:rsidR="00CB1166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1166" w:rsidRPr="003E7F00" w:rsidRDefault="00CB1166" w:rsidP="003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7F00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3E7F00" w:rsidRPr="003E7F00">
              <w:rPr>
                <w:rFonts w:ascii="Angsana New" w:hAnsi="Angsana New"/>
                <w:bCs/>
                <w:sz w:val="30"/>
                <w:szCs w:val="30"/>
              </w:rPr>
              <w:t>343</w:t>
            </w:r>
          </w:p>
        </w:tc>
        <w:tc>
          <w:tcPr>
            <w:tcW w:w="293" w:type="dxa"/>
          </w:tcPr>
          <w:p w:rsidR="00CB1166" w:rsidRPr="00825A9C" w:rsidRDefault="00CB1166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CB1166" w:rsidRPr="00622E93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1,063</w:t>
            </w:r>
          </w:p>
        </w:tc>
        <w:tc>
          <w:tcPr>
            <w:tcW w:w="290" w:type="dxa"/>
          </w:tcPr>
          <w:p w:rsidR="00CB1166" w:rsidRPr="00825A9C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1166" w:rsidRPr="00083C7E" w:rsidRDefault="00083C7E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42</w:t>
            </w:r>
            <w:r w:rsidR="00CB1166" w:rsidRPr="00083C7E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89" w:type="dxa"/>
          </w:tcPr>
          <w:p w:rsidR="00CB1166" w:rsidRPr="007830C1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CB1166" w:rsidRPr="000C28C0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C28C0"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</w:tr>
      <w:tr w:rsidR="00CB1166" w:rsidRPr="00C632CF" w:rsidTr="00A049D0">
        <w:trPr>
          <w:cantSplit/>
        </w:trPr>
        <w:tc>
          <w:tcPr>
            <w:tcW w:w="3755" w:type="dxa"/>
          </w:tcPr>
          <w:p w:rsidR="00CB1166" w:rsidRPr="006167C3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1166" w:rsidRPr="003E7F00" w:rsidRDefault="003E7F00" w:rsidP="003E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7F00">
              <w:rPr>
                <w:rFonts w:ascii="Angsana New" w:hAnsi="Angsana New"/>
                <w:bCs/>
                <w:sz w:val="30"/>
                <w:szCs w:val="30"/>
              </w:rPr>
              <w:t>127</w:t>
            </w:r>
            <w:r w:rsidR="00CB1166" w:rsidRPr="003E7F0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E7F00">
              <w:rPr>
                <w:rFonts w:ascii="Angsana New" w:hAnsi="Angsana New"/>
                <w:bCs/>
                <w:sz w:val="30"/>
                <w:szCs w:val="30"/>
              </w:rPr>
              <w:t>633</w:t>
            </w:r>
          </w:p>
        </w:tc>
        <w:tc>
          <w:tcPr>
            <w:tcW w:w="293" w:type="dxa"/>
          </w:tcPr>
          <w:p w:rsidR="00CB1166" w:rsidRPr="00825A9C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CB1166" w:rsidRPr="00622E93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98,963</w:t>
            </w:r>
          </w:p>
        </w:tc>
        <w:tc>
          <w:tcPr>
            <w:tcW w:w="290" w:type="dxa"/>
          </w:tcPr>
          <w:p w:rsidR="00CB1166" w:rsidRPr="00825A9C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1166" w:rsidRPr="00CB1166" w:rsidRDefault="00083C7E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83C7E">
              <w:rPr>
                <w:rFonts w:ascii="Angsana New" w:hAnsi="Angsana New"/>
                <w:bCs/>
                <w:sz w:val="30"/>
                <w:szCs w:val="30"/>
              </w:rPr>
              <w:t>115,027</w:t>
            </w:r>
          </w:p>
        </w:tc>
        <w:tc>
          <w:tcPr>
            <w:tcW w:w="289" w:type="dxa"/>
          </w:tcPr>
          <w:p w:rsidR="00CB1166" w:rsidRPr="006167C3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CB1166" w:rsidRPr="000C28C0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bCs/>
                <w:sz w:val="30"/>
                <w:szCs w:val="30"/>
              </w:rPr>
              <w:t>,405</w:t>
            </w:r>
          </w:p>
        </w:tc>
      </w:tr>
      <w:tr w:rsidR="00CB1166" w:rsidRPr="00C632CF" w:rsidTr="00575FDA">
        <w:trPr>
          <w:cantSplit/>
        </w:trPr>
        <w:tc>
          <w:tcPr>
            <w:tcW w:w="3755" w:type="dxa"/>
          </w:tcPr>
          <w:p w:rsidR="00CB1166" w:rsidRPr="00230745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CB1166" w:rsidRPr="00230745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</w:tcPr>
          <w:p w:rsidR="00CB1166" w:rsidRPr="00230745" w:rsidRDefault="00CB1166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CB1166" w:rsidRPr="00230745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0" w:type="dxa"/>
          </w:tcPr>
          <w:p w:rsidR="00CB1166" w:rsidRPr="00230745" w:rsidRDefault="00CB1166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CB1166" w:rsidRPr="00230745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CB1166" w:rsidRPr="00230745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:rsidR="00CB1166" w:rsidRPr="00230745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CB1166" w:rsidRPr="00C632CF" w:rsidTr="00575FDA">
        <w:trPr>
          <w:cantSplit/>
        </w:trPr>
        <w:tc>
          <w:tcPr>
            <w:tcW w:w="3755" w:type="dxa"/>
          </w:tcPr>
          <w:p w:rsidR="00CB1166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:rsidR="00CB1166" w:rsidRPr="00283C9E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</w:tcPr>
          <w:p w:rsidR="00CB1166" w:rsidRPr="00E24209" w:rsidRDefault="00CB1166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CB1166" w:rsidRPr="00A90430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:rsidR="00CB1166" w:rsidRPr="00E24209" w:rsidRDefault="00CB1166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B1166" w:rsidRPr="00283C9E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CB1166" w:rsidRPr="00E24209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CB1166" w:rsidRPr="004C2E64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CB1166" w:rsidRPr="00C632CF" w:rsidTr="00A049D0">
        <w:trPr>
          <w:cantSplit/>
        </w:trPr>
        <w:tc>
          <w:tcPr>
            <w:tcW w:w="3755" w:type="dxa"/>
          </w:tcPr>
          <w:p w:rsidR="00CB1166" w:rsidRPr="00802B2B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CB1166" w:rsidRPr="00CB1166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E7F0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:rsidR="00CB1166" w:rsidRPr="005C793C" w:rsidRDefault="00CB1166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:rsidR="00CB1166" w:rsidRPr="005C793C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CB1166" w:rsidRPr="005C793C" w:rsidRDefault="00CB1166" w:rsidP="00802B2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  <w:shd w:val="clear" w:color="auto" w:fill="auto"/>
          </w:tcPr>
          <w:p w:rsidR="00CB1166" w:rsidRPr="00CB1166" w:rsidRDefault="00491B79" w:rsidP="006C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91B79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6C6F73">
              <w:rPr>
                <w:rFonts w:ascii="Angsana New" w:hAnsi="Angsana New"/>
                <w:bCs/>
                <w:sz w:val="30"/>
                <w:szCs w:val="30"/>
              </w:rPr>
              <w:t>575</w:t>
            </w:r>
          </w:p>
        </w:tc>
        <w:tc>
          <w:tcPr>
            <w:tcW w:w="289" w:type="dxa"/>
          </w:tcPr>
          <w:p w:rsidR="00CB1166" w:rsidRPr="00E24209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:rsidR="00CB1166" w:rsidRPr="00622E93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1,241</w:t>
            </w:r>
          </w:p>
        </w:tc>
      </w:tr>
      <w:tr w:rsidR="00CB1166" w:rsidRPr="00C632CF" w:rsidTr="00575FDA">
        <w:trPr>
          <w:cantSplit/>
        </w:trPr>
        <w:tc>
          <w:tcPr>
            <w:tcW w:w="3755" w:type="dxa"/>
          </w:tcPr>
          <w:p w:rsidR="00CB1166" w:rsidRPr="00230745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CB1166" w:rsidRPr="00575FDA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</w:tcPr>
          <w:p w:rsidR="00CB1166" w:rsidRPr="00A2716F" w:rsidRDefault="00CB1166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CB1166" w:rsidRPr="00A2716F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:rsidR="00CB1166" w:rsidRPr="00A2716F" w:rsidRDefault="00CB1166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CB1166" w:rsidRPr="00575FDA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CB1166" w:rsidRPr="00230745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:rsidR="00CB1166" w:rsidRPr="00230745" w:rsidRDefault="00CB116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CB1166" w:rsidRPr="00734C60" w:rsidTr="00491B79">
        <w:trPr>
          <w:cantSplit/>
        </w:trPr>
        <w:tc>
          <w:tcPr>
            <w:tcW w:w="3755" w:type="dxa"/>
          </w:tcPr>
          <w:p w:rsidR="00CB1166" w:rsidRPr="00F957A3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:rsidR="00CB1166" w:rsidRPr="00575FDA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:rsidR="00CB1166" w:rsidRPr="00A2716F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CB1166" w:rsidRPr="00A2716F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:rsidR="00CB1166" w:rsidRPr="00A2716F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B1166" w:rsidRPr="00575FDA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CB1166" w:rsidRPr="0076366C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CB1166" w:rsidRPr="00211056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CB1166" w:rsidRPr="00734C60" w:rsidTr="00491B79">
        <w:trPr>
          <w:cantSplit/>
        </w:trPr>
        <w:tc>
          <w:tcPr>
            <w:tcW w:w="3755" w:type="dxa"/>
          </w:tcPr>
          <w:p w:rsidR="00CB1166" w:rsidRPr="00802B2B" w:rsidRDefault="00CB1166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CB1166" w:rsidRPr="00EB61D7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1D7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:rsidR="00CB1166" w:rsidRPr="00EB61D7" w:rsidRDefault="00CB1166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CB1166" w:rsidRPr="005C793C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CB1166" w:rsidRPr="005C793C" w:rsidRDefault="00CB1166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:rsidR="00CB1166" w:rsidRPr="00CB1166" w:rsidRDefault="00491B79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91B79">
              <w:rPr>
                <w:rFonts w:ascii="Angsana New" w:hAnsi="Angsana New"/>
                <w:bCs/>
                <w:sz w:val="30"/>
                <w:szCs w:val="30"/>
              </w:rPr>
              <w:t>27,199</w:t>
            </w:r>
          </w:p>
        </w:tc>
        <w:tc>
          <w:tcPr>
            <w:tcW w:w="289" w:type="dxa"/>
          </w:tcPr>
          <w:p w:rsidR="00CB1166" w:rsidRPr="0076366C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CB1166" w:rsidRPr="00622E93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21,292</w:t>
            </w:r>
          </w:p>
        </w:tc>
      </w:tr>
      <w:tr w:rsidR="00EB61D7" w:rsidRPr="00734C60" w:rsidTr="00491B79">
        <w:trPr>
          <w:cantSplit/>
        </w:trPr>
        <w:tc>
          <w:tcPr>
            <w:tcW w:w="3755" w:type="dxa"/>
          </w:tcPr>
          <w:p w:rsidR="00EB61D7" w:rsidRPr="00802B2B" w:rsidRDefault="00EB61D7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B61D7" w:rsidRPr="00CB1166" w:rsidRDefault="00EB61D7" w:rsidP="00EB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5,524</w:t>
            </w:r>
          </w:p>
        </w:tc>
        <w:tc>
          <w:tcPr>
            <w:tcW w:w="293" w:type="dxa"/>
          </w:tcPr>
          <w:p w:rsidR="00EB61D7" w:rsidRPr="005C793C" w:rsidRDefault="00EB61D7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EB61D7" w:rsidRPr="005C793C" w:rsidRDefault="00EB61D7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EB61D7" w:rsidRPr="005C793C" w:rsidRDefault="00EB61D7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EB61D7" w:rsidRPr="00CB1166" w:rsidRDefault="00EB61D7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5,516</w:t>
            </w:r>
          </w:p>
        </w:tc>
        <w:tc>
          <w:tcPr>
            <w:tcW w:w="289" w:type="dxa"/>
          </w:tcPr>
          <w:p w:rsidR="00EB61D7" w:rsidRPr="0076366C" w:rsidRDefault="00EB61D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EB61D7" w:rsidRPr="005C793C" w:rsidRDefault="00EB61D7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EB61D7" w:rsidRPr="00734C60" w:rsidTr="00491B79">
        <w:trPr>
          <w:cantSplit/>
        </w:trPr>
        <w:tc>
          <w:tcPr>
            <w:tcW w:w="3755" w:type="dxa"/>
          </w:tcPr>
          <w:p w:rsidR="00EB61D7" w:rsidRPr="00802B2B" w:rsidRDefault="00EB61D7" w:rsidP="0080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D7" w:rsidRPr="00CB1166" w:rsidRDefault="00EB61D7" w:rsidP="006A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5,524</w:t>
            </w:r>
          </w:p>
        </w:tc>
        <w:tc>
          <w:tcPr>
            <w:tcW w:w="293" w:type="dxa"/>
          </w:tcPr>
          <w:p w:rsidR="00EB61D7" w:rsidRPr="005C793C" w:rsidRDefault="00EB61D7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EB61D7" w:rsidRPr="005C793C" w:rsidRDefault="00EB61D7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93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EB61D7" w:rsidRPr="005C793C" w:rsidRDefault="00EB61D7" w:rsidP="00A53DB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D7" w:rsidRPr="00CB1166" w:rsidRDefault="00EB61D7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32,715</w:t>
            </w:r>
          </w:p>
        </w:tc>
        <w:tc>
          <w:tcPr>
            <w:tcW w:w="289" w:type="dxa"/>
          </w:tcPr>
          <w:p w:rsidR="00EB61D7" w:rsidRPr="0076366C" w:rsidRDefault="00EB61D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EB61D7" w:rsidRPr="00622E93" w:rsidRDefault="00EB61D7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21,292</w:t>
            </w:r>
          </w:p>
        </w:tc>
      </w:tr>
      <w:tr w:rsidR="00CB1166" w:rsidRPr="00734C60" w:rsidTr="00575FDA">
        <w:trPr>
          <w:cantSplit/>
        </w:trPr>
        <w:tc>
          <w:tcPr>
            <w:tcW w:w="3755" w:type="dxa"/>
          </w:tcPr>
          <w:p w:rsidR="00CB1166" w:rsidRPr="00144D58" w:rsidRDefault="00CB116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CB1166" w:rsidRPr="00575FDA" w:rsidRDefault="00CB116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</w:tcPr>
          <w:p w:rsidR="00CB1166" w:rsidRPr="00A2716F" w:rsidRDefault="00CB1166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CB1166" w:rsidRPr="00A2716F" w:rsidRDefault="00CB116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:rsidR="00CB1166" w:rsidRPr="00A2716F" w:rsidRDefault="00CB1166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:rsidR="00CB1166" w:rsidRPr="00575FDA" w:rsidRDefault="00CB116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:rsidR="00CB1166" w:rsidRPr="00144D58" w:rsidRDefault="00CB116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:rsidR="00CB1166" w:rsidRPr="00144D58" w:rsidRDefault="00CB1166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CB1166" w:rsidRPr="00775D54" w:rsidTr="00575FDA">
        <w:trPr>
          <w:cantSplit/>
        </w:trPr>
        <w:tc>
          <w:tcPr>
            <w:tcW w:w="3755" w:type="dxa"/>
          </w:tcPr>
          <w:p w:rsidR="00CB1166" w:rsidRPr="00F957A3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5" w:type="dxa"/>
          </w:tcPr>
          <w:p w:rsidR="00CB1166" w:rsidRPr="00575FDA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</w:tcPr>
          <w:p w:rsidR="00CB1166" w:rsidRPr="0076366C" w:rsidRDefault="00CB1166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CB1166" w:rsidRPr="00211056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:rsidR="00CB1166" w:rsidRPr="0076366C" w:rsidRDefault="00CB1166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:rsidR="00CB1166" w:rsidRPr="00575FDA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CB1166" w:rsidRPr="0076366C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CB1166" w:rsidRPr="00211056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CB1166" w:rsidRPr="00775D54" w:rsidTr="00A049D0">
        <w:trPr>
          <w:cantSplit/>
        </w:trPr>
        <w:tc>
          <w:tcPr>
            <w:tcW w:w="3755" w:type="dxa"/>
          </w:tcPr>
          <w:p w:rsidR="00CB1166" w:rsidRPr="00802B2B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:rsidR="00CB1166" w:rsidRPr="00EB61D7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1D7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</w:tcPr>
          <w:p w:rsidR="00CB1166" w:rsidRPr="0022335A" w:rsidRDefault="00CB1166" w:rsidP="00E56CAD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:rsidR="00CB1166" w:rsidRPr="0022335A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:rsidR="00CB1166" w:rsidRPr="0076366C" w:rsidRDefault="00CB1166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CB1166" w:rsidRPr="00491B79" w:rsidRDefault="00491B79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1B79">
              <w:rPr>
                <w:rFonts w:ascii="Angsana New" w:hAnsi="Angsana New"/>
                <w:bCs/>
                <w:sz w:val="30"/>
                <w:szCs w:val="30"/>
              </w:rPr>
              <w:t>111</w:t>
            </w:r>
          </w:p>
        </w:tc>
        <w:tc>
          <w:tcPr>
            <w:tcW w:w="289" w:type="dxa"/>
          </w:tcPr>
          <w:p w:rsidR="00CB1166" w:rsidRPr="0076366C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CB1166" w:rsidRPr="00BD7586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</w:tr>
      <w:tr w:rsidR="00491B79" w:rsidRPr="00775D54" w:rsidTr="00A049D0">
        <w:trPr>
          <w:cantSplit/>
        </w:trPr>
        <w:tc>
          <w:tcPr>
            <w:tcW w:w="3755" w:type="dxa"/>
          </w:tcPr>
          <w:p w:rsidR="00491B79" w:rsidRPr="0076366C" w:rsidRDefault="00491B79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auto"/>
          </w:tcPr>
          <w:p w:rsidR="00491B79" w:rsidRPr="00EB61D7" w:rsidRDefault="00491B79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B61D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EB61D7" w:rsidRPr="00EB61D7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EB61D7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93" w:type="dxa"/>
          </w:tcPr>
          <w:p w:rsidR="00491B79" w:rsidRPr="0076366C" w:rsidRDefault="00491B79" w:rsidP="00E56CAD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491B79" w:rsidRPr="00BD7586" w:rsidRDefault="00491B79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D758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BD7586">
              <w:rPr>
                <w:rFonts w:ascii="Angsana New" w:hAnsi="Angsana New"/>
                <w:bCs/>
                <w:sz w:val="30"/>
                <w:szCs w:val="30"/>
              </w:rPr>
              <w:t>36</w:t>
            </w:r>
          </w:p>
        </w:tc>
        <w:tc>
          <w:tcPr>
            <w:tcW w:w="290" w:type="dxa"/>
          </w:tcPr>
          <w:p w:rsidR="00491B79" w:rsidRPr="0076366C" w:rsidRDefault="00491B79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491B79" w:rsidRPr="00491B79" w:rsidRDefault="00491B79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B79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491B79" w:rsidRPr="0076366C" w:rsidRDefault="00491B79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:rsidR="00491B79" w:rsidRPr="00BD7586" w:rsidRDefault="00491B79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758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BD7586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</w:tr>
      <w:tr w:rsidR="00CB1166" w:rsidRPr="00775D54" w:rsidTr="00A049D0">
        <w:trPr>
          <w:cantSplit/>
        </w:trPr>
        <w:tc>
          <w:tcPr>
            <w:tcW w:w="3755" w:type="dxa"/>
          </w:tcPr>
          <w:p w:rsidR="00CB1166" w:rsidRPr="00802B2B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B1166" w:rsidRPr="00EB61D7" w:rsidRDefault="00CB1166" w:rsidP="00EB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B61D7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EB61D7" w:rsidRPr="00EB61D7">
              <w:rPr>
                <w:rFonts w:ascii="Angsana New" w:hAnsi="Angsana New"/>
                <w:bCs/>
                <w:sz w:val="30"/>
                <w:szCs w:val="30"/>
              </w:rPr>
              <w:t>120</w:t>
            </w:r>
          </w:p>
        </w:tc>
        <w:tc>
          <w:tcPr>
            <w:tcW w:w="293" w:type="dxa"/>
          </w:tcPr>
          <w:p w:rsidR="00CB1166" w:rsidRPr="0076366C" w:rsidRDefault="00CB1166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CB1166" w:rsidRPr="00BD7586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D758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79</w:t>
            </w:r>
          </w:p>
        </w:tc>
        <w:tc>
          <w:tcPr>
            <w:tcW w:w="290" w:type="dxa"/>
          </w:tcPr>
          <w:p w:rsidR="00CB1166" w:rsidRPr="0076366C" w:rsidRDefault="00CB1166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CB1166" w:rsidRPr="00491B79" w:rsidRDefault="00491B79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</w:t>
            </w:r>
          </w:p>
        </w:tc>
        <w:tc>
          <w:tcPr>
            <w:tcW w:w="289" w:type="dxa"/>
          </w:tcPr>
          <w:p w:rsidR="00CB1166" w:rsidRPr="0076366C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CB1166" w:rsidRPr="000D29EF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CB1166" w:rsidRPr="00775D54" w:rsidTr="00A049D0">
        <w:trPr>
          <w:cantSplit/>
        </w:trPr>
        <w:tc>
          <w:tcPr>
            <w:tcW w:w="3755" w:type="dxa"/>
          </w:tcPr>
          <w:p w:rsidR="00CB1166" w:rsidRPr="0076366C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1166" w:rsidRPr="00EB61D7" w:rsidRDefault="00EB61D7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61D7">
              <w:rPr>
                <w:rFonts w:ascii="Angsana New" w:hAnsi="Angsana New"/>
                <w:bCs/>
                <w:sz w:val="30"/>
                <w:szCs w:val="30"/>
              </w:rPr>
              <w:t>187</w:t>
            </w:r>
          </w:p>
        </w:tc>
        <w:tc>
          <w:tcPr>
            <w:tcW w:w="293" w:type="dxa"/>
          </w:tcPr>
          <w:p w:rsidR="00CB1166" w:rsidRPr="0076366C" w:rsidRDefault="00CB1166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:rsidR="00CB1166" w:rsidRPr="00BD7586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D758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BD7586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BD758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90" w:type="dxa"/>
          </w:tcPr>
          <w:p w:rsidR="00CB1166" w:rsidRPr="0076366C" w:rsidRDefault="00CB1166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1166" w:rsidRPr="00491B79" w:rsidRDefault="00491B79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166</w:t>
            </w:r>
          </w:p>
        </w:tc>
        <w:tc>
          <w:tcPr>
            <w:tcW w:w="289" w:type="dxa"/>
          </w:tcPr>
          <w:p w:rsidR="00CB1166" w:rsidRPr="0076366C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CB1166" w:rsidRPr="00BD7586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116</w:t>
            </w:r>
          </w:p>
        </w:tc>
      </w:tr>
    </w:tbl>
    <w:p w:rsidR="004416F2" w:rsidRDefault="004416F2">
      <w:r>
        <w:br w:type="page"/>
      </w:r>
    </w:p>
    <w:tbl>
      <w:tblPr>
        <w:tblW w:w="9734" w:type="dxa"/>
        <w:tblInd w:w="18" w:type="dxa"/>
        <w:tblLayout w:type="fixed"/>
        <w:tblLook w:val="0000"/>
      </w:tblPr>
      <w:tblGrid>
        <w:gridCol w:w="3765"/>
        <w:gridCol w:w="1277"/>
        <w:gridCol w:w="286"/>
        <w:gridCol w:w="1276"/>
        <w:gridCol w:w="288"/>
        <w:gridCol w:w="1277"/>
        <w:gridCol w:w="289"/>
        <w:gridCol w:w="1258"/>
        <w:gridCol w:w="18"/>
      </w:tblGrid>
      <w:tr w:rsidR="004416F2" w:rsidRPr="00E24209" w:rsidTr="0025797F">
        <w:trPr>
          <w:cantSplit/>
        </w:trPr>
        <w:tc>
          <w:tcPr>
            <w:tcW w:w="3765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9" w:type="dxa"/>
            <w:gridSpan w:val="8"/>
            <w:tcBorders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416F2" w:rsidRPr="00E24209" w:rsidTr="0025797F">
        <w:trPr>
          <w:cantSplit/>
        </w:trPr>
        <w:tc>
          <w:tcPr>
            <w:tcW w:w="3765" w:type="dxa"/>
          </w:tcPr>
          <w:p w:rsidR="004416F2" w:rsidRPr="00F51F88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4416F2" w:rsidRPr="00E24209" w:rsidRDefault="004416F2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416F2" w:rsidRPr="00E24209" w:rsidRDefault="004416F2" w:rsidP="008F6A3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CB1166" w:rsidRPr="00F51F88" w:rsidTr="0025797F">
        <w:trPr>
          <w:cantSplit/>
        </w:trPr>
        <w:tc>
          <w:tcPr>
            <w:tcW w:w="3765" w:type="dxa"/>
          </w:tcPr>
          <w:p w:rsidR="00CB1166" w:rsidRPr="00E9777E" w:rsidRDefault="00CB1166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CB1166" w:rsidRPr="008F38E6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86" w:type="dxa"/>
          </w:tcPr>
          <w:p w:rsidR="00CB1166" w:rsidRPr="008F38E6" w:rsidRDefault="00CB116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1166" w:rsidRPr="008F38E6" w:rsidRDefault="00CB116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8" w:type="dxa"/>
          </w:tcPr>
          <w:p w:rsidR="00CB1166" w:rsidRPr="00F51F88" w:rsidRDefault="00CB1166" w:rsidP="008F6A3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CB1166" w:rsidRPr="008F38E6" w:rsidRDefault="00CB116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89" w:type="dxa"/>
          </w:tcPr>
          <w:p w:rsidR="00CB1166" w:rsidRPr="008F38E6" w:rsidRDefault="00CB116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CB1166" w:rsidRPr="008F38E6" w:rsidRDefault="00CB1166" w:rsidP="00B25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CB1166" w:rsidRPr="00734C60" w:rsidTr="0025797F">
        <w:trPr>
          <w:gridAfter w:val="1"/>
          <w:wAfter w:w="18" w:type="dxa"/>
          <w:cantSplit/>
        </w:trPr>
        <w:tc>
          <w:tcPr>
            <w:tcW w:w="3765" w:type="dxa"/>
          </w:tcPr>
          <w:p w:rsidR="00CB1166" w:rsidRPr="00C820CA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820CA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7" w:type="dxa"/>
            <w:shd w:val="clear" w:color="auto" w:fill="auto"/>
          </w:tcPr>
          <w:p w:rsidR="00CB1166" w:rsidRPr="00F44271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:rsidR="00CB1166" w:rsidRPr="00E24209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B1166" w:rsidRPr="00D9656E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:rsidR="00CB1166" w:rsidRPr="00E24209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CB1166" w:rsidRPr="00780B6B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B1166" w:rsidRPr="00734C60" w:rsidTr="0025797F">
        <w:trPr>
          <w:gridAfter w:val="1"/>
          <w:wAfter w:w="18" w:type="dxa"/>
          <w:cantSplit/>
        </w:trPr>
        <w:tc>
          <w:tcPr>
            <w:tcW w:w="3765" w:type="dxa"/>
          </w:tcPr>
          <w:p w:rsidR="00CB1166" w:rsidRPr="0025797F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81E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</w:t>
            </w:r>
            <w:r w:rsidRPr="00081E3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1277" w:type="dxa"/>
            <w:shd w:val="clear" w:color="auto" w:fill="auto"/>
          </w:tcPr>
          <w:p w:rsidR="00CB1166" w:rsidRPr="00F44271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</w:tcPr>
          <w:p w:rsidR="00CB1166" w:rsidRPr="00783015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B1166" w:rsidRPr="00A453C7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:rsidR="00CB1166" w:rsidRPr="00783015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CB1166" w:rsidRPr="00780B6B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:rsidR="00CB1166" w:rsidRPr="0038280A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166" w:rsidRPr="00734C60" w:rsidTr="00100F3D">
        <w:trPr>
          <w:gridAfter w:val="1"/>
          <w:wAfter w:w="18" w:type="dxa"/>
          <w:cantSplit/>
        </w:trPr>
        <w:tc>
          <w:tcPr>
            <w:tcW w:w="3765" w:type="dxa"/>
          </w:tcPr>
          <w:p w:rsidR="00CB1166" w:rsidRPr="00081E37" w:rsidRDefault="00CB1166" w:rsidP="00921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81E37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7" w:type="dxa"/>
            <w:shd w:val="clear" w:color="auto" w:fill="auto"/>
          </w:tcPr>
          <w:p w:rsidR="00CB1166" w:rsidRPr="00C04327" w:rsidRDefault="00CB1166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32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CB1166" w:rsidRPr="00A2716F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CB1166" w:rsidRPr="00A2716F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8" w:type="dxa"/>
          </w:tcPr>
          <w:p w:rsidR="00CB1166" w:rsidRPr="00A2716F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CB1166" w:rsidRPr="00491B7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B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:rsidR="00CB1166" w:rsidRPr="0038280A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B1166" w:rsidRPr="00734C60" w:rsidTr="00100F3D">
        <w:trPr>
          <w:gridAfter w:val="1"/>
          <w:wAfter w:w="18" w:type="dxa"/>
          <w:cantSplit/>
        </w:trPr>
        <w:tc>
          <w:tcPr>
            <w:tcW w:w="3765" w:type="dxa"/>
          </w:tcPr>
          <w:p w:rsidR="00CB1166" w:rsidRPr="0076366C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81E37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B1166" w:rsidRPr="00C04327" w:rsidRDefault="00CB1166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32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CB1166" w:rsidRPr="00A2716F" w:rsidRDefault="00CB1166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1166" w:rsidRPr="00A2716F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8" w:type="dxa"/>
          </w:tcPr>
          <w:p w:rsidR="00CB1166" w:rsidRPr="00A2716F" w:rsidRDefault="00CB1166" w:rsidP="00E56CA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CB1166" w:rsidRPr="00491B79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B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CB1166" w:rsidRPr="00E24209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CB1166" w:rsidRPr="00783015" w:rsidRDefault="00CB1166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CB1166" w:rsidRPr="0046663D" w:rsidTr="00100F3D">
        <w:trPr>
          <w:gridAfter w:val="1"/>
          <w:wAfter w:w="18" w:type="dxa"/>
          <w:cantSplit/>
        </w:trPr>
        <w:tc>
          <w:tcPr>
            <w:tcW w:w="3765" w:type="dxa"/>
          </w:tcPr>
          <w:p w:rsidR="00CB1166" w:rsidRPr="00C820CA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820CA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C820C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1166" w:rsidRPr="00C04327" w:rsidRDefault="00CB1166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32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6" w:type="dxa"/>
          </w:tcPr>
          <w:p w:rsidR="00CB1166" w:rsidRPr="00A2716F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B1166" w:rsidRPr="00A2716F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716F">
              <w:rPr>
                <w:rFonts w:ascii="Angsana New" w:hAnsi="Angsana New"/>
                <w:bCs/>
                <w:sz w:val="30"/>
                <w:szCs w:val="30"/>
              </w:rPr>
              <w:t>11,824</w:t>
            </w:r>
          </w:p>
        </w:tc>
        <w:tc>
          <w:tcPr>
            <w:tcW w:w="288" w:type="dxa"/>
          </w:tcPr>
          <w:p w:rsidR="00CB1166" w:rsidRPr="00A2716F" w:rsidRDefault="00CB1166" w:rsidP="00A53D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1166" w:rsidRPr="00491B7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B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:rsidR="00CB1166" w:rsidRPr="00E24209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CB1166" w:rsidRPr="0038280A" w:rsidRDefault="00CB1166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775D54" w:rsidRDefault="00775D54" w:rsidP="009214A9">
      <w:pPr>
        <w:rPr>
          <w:rFonts w:ascii="Angsana New" w:hAnsi="Angsana New"/>
          <w:sz w:val="30"/>
          <w:szCs w:val="30"/>
        </w:rPr>
      </w:pPr>
    </w:p>
    <w:p w:rsidR="001468CC" w:rsidRDefault="001468CC" w:rsidP="009214A9">
      <w:pPr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575FDA">
        <w:rPr>
          <w:rFonts w:ascii="Angsana New" w:hAnsi="Angsana New" w:hint="cs"/>
          <w:sz w:val="30"/>
          <w:szCs w:val="30"/>
          <w:cs/>
        </w:rPr>
        <w:t>งวด</w:t>
      </w:r>
      <w:r w:rsidR="00CB1166">
        <w:rPr>
          <w:rFonts w:ascii="Angsana New" w:hAnsi="Angsana New" w:hint="cs"/>
          <w:sz w:val="30"/>
          <w:szCs w:val="30"/>
          <w:cs/>
        </w:rPr>
        <w:t>เก้า</w:t>
      </w:r>
      <w:r w:rsidR="00D9656E">
        <w:rPr>
          <w:rFonts w:ascii="Angsana New" w:hAnsi="Angsana New" w:hint="cs"/>
          <w:sz w:val="30"/>
          <w:szCs w:val="30"/>
          <w:cs/>
        </w:rPr>
        <w:t>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75FDA">
        <w:rPr>
          <w:rFonts w:ascii="Angsana New" w:hAnsi="Angsana New"/>
          <w:sz w:val="30"/>
          <w:szCs w:val="30"/>
        </w:rPr>
        <w:t xml:space="preserve">30 </w:t>
      </w:r>
      <w:r w:rsidR="00CB1166">
        <w:rPr>
          <w:rFonts w:ascii="Angsana New" w:hAnsi="Angsana New" w:hint="cs"/>
          <w:sz w:val="30"/>
          <w:szCs w:val="30"/>
          <w:cs/>
        </w:rPr>
        <w:t>กันยายน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 w:rsidR="0046663D">
        <w:rPr>
          <w:rFonts w:ascii="Angsana New" w:hAnsi="Angsana New"/>
          <w:sz w:val="30"/>
          <w:szCs w:val="30"/>
        </w:rPr>
        <w:t>2562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6663D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766B4D">
        <w:rPr>
          <w:rFonts w:ascii="Angsana New" w:hAnsi="Angsana New" w:hint="cs"/>
          <w:sz w:val="30"/>
          <w:szCs w:val="30"/>
          <w:cs/>
        </w:rPr>
        <w:t>จาก</w:t>
      </w:r>
      <w:r w:rsidR="00D4001B">
        <w:rPr>
          <w:rFonts w:ascii="Angsana New" w:hAnsi="Angsana New" w:hint="cs"/>
          <w:sz w:val="30"/>
          <w:szCs w:val="30"/>
          <w:cs/>
        </w:rPr>
        <w:t>บุคคล</w:t>
      </w:r>
      <w:r w:rsidR="004E6804">
        <w:rPr>
          <w:rFonts w:ascii="Angsana New" w:hAnsi="Angsana New" w:hint="cs"/>
          <w:sz w:val="30"/>
          <w:szCs w:val="30"/>
          <w:cs/>
        </w:rPr>
        <w:t>และ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6663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374E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04777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374E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  <w:r w:rsidR="00A92FC6">
              <w:rPr>
                <w:rFonts w:ascii="Angsana New" w:hAnsi="Angsana New" w:hint="cs"/>
                <w:b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270C7" w:rsidRPr="00E24209" w:rsidTr="00100F3D">
        <w:trPr>
          <w:cantSplit/>
        </w:trPr>
        <w:tc>
          <w:tcPr>
            <w:tcW w:w="4059" w:type="dxa"/>
          </w:tcPr>
          <w:p w:rsidR="00E270C7" w:rsidRPr="00840E3A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E270C7" w:rsidRPr="00C04327" w:rsidRDefault="00E270C7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97,900</w:t>
            </w:r>
          </w:p>
        </w:tc>
        <w:tc>
          <w:tcPr>
            <w:tcW w:w="284" w:type="dxa"/>
          </w:tcPr>
          <w:p w:rsidR="00E270C7" w:rsidRPr="00E24209" w:rsidRDefault="00E270C7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270C7" w:rsidRPr="003606AB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606AB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  <w:tc>
          <w:tcPr>
            <w:tcW w:w="283" w:type="dxa"/>
          </w:tcPr>
          <w:p w:rsidR="00E270C7" w:rsidRPr="00E24209" w:rsidRDefault="00E270C7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E270C7" w:rsidRPr="00491B79" w:rsidRDefault="00E270C7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1B79">
              <w:rPr>
                <w:rFonts w:ascii="Angsana New" w:hAnsi="Angsana New" w:hint="cs"/>
                <w:b/>
                <w:sz w:val="30"/>
                <w:szCs w:val="30"/>
                <w:cs/>
              </w:rPr>
              <w:t>90,000</w:t>
            </w:r>
          </w:p>
        </w:tc>
        <w:tc>
          <w:tcPr>
            <w:tcW w:w="284" w:type="dxa"/>
          </w:tcPr>
          <w:p w:rsidR="00E270C7" w:rsidRPr="00D413D6" w:rsidRDefault="00E270C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E270C7" w:rsidRPr="003606AB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606AB">
              <w:rPr>
                <w:rFonts w:ascii="Angsana New" w:hAnsi="Angsana New" w:hint="cs"/>
                <w:b/>
                <w:sz w:val="30"/>
                <w:szCs w:val="30"/>
                <w:cs/>
              </w:rPr>
              <w:t>11</w:t>
            </w:r>
            <w:r w:rsidRPr="003606AB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E270C7" w:rsidRPr="00E24209" w:rsidTr="00100F3D">
        <w:trPr>
          <w:cantSplit/>
        </w:trPr>
        <w:tc>
          <w:tcPr>
            <w:tcW w:w="4059" w:type="dxa"/>
          </w:tcPr>
          <w:p w:rsidR="00E270C7" w:rsidRPr="00B97542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E270C7" w:rsidRPr="00C04327" w:rsidRDefault="00C04327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56,240</w:t>
            </w:r>
          </w:p>
        </w:tc>
        <w:tc>
          <w:tcPr>
            <w:tcW w:w="284" w:type="dxa"/>
          </w:tcPr>
          <w:p w:rsidR="00E270C7" w:rsidRPr="00EC7D7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E270C7" w:rsidRPr="003606AB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43,1</w:t>
            </w:r>
            <w:r w:rsidRPr="003606AB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E270C7" w:rsidRPr="00EC7D7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E270C7" w:rsidRPr="00491B79" w:rsidRDefault="00491B79" w:rsidP="00491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1B79">
              <w:rPr>
                <w:rFonts w:ascii="Angsana New" w:hAnsi="Angsana New"/>
                <w:bCs/>
                <w:sz w:val="30"/>
                <w:szCs w:val="30"/>
              </w:rPr>
              <w:t>77</w:t>
            </w:r>
            <w:r w:rsidR="00E270C7" w:rsidRPr="00491B7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91B79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E270C7" w:rsidRPr="00491B79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E270C7" w:rsidRPr="00EC7D7C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E270C7" w:rsidRPr="003606AB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108,0</w:t>
            </w:r>
            <w:r w:rsidRPr="003606AB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E270C7" w:rsidRPr="00E24209" w:rsidTr="00100F3D">
        <w:trPr>
          <w:cantSplit/>
        </w:trPr>
        <w:tc>
          <w:tcPr>
            <w:tcW w:w="4059" w:type="dxa"/>
          </w:tcPr>
          <w:p w:rsidR="00E270C7" w:rsidRPr="00B97542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270C7" w:rsidRPr="00C04327" w:rsidRDefault="00E270C7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C04327" w:rsidRPr="00C04327">
              <w:rPr>
                <w:rFonts w:ascii="Angsana New" w:hAnsi="Angsana New"/>
                <w:bCs/>
                <w:sz w:val="30"/>
                <w:szCs w:val="30"/>
              </w:rPr>
              <w:t>29,850</w:t>
            </w:r>
            <w:r w:rsidRPr="00C0432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E270C7" w:rsidRPr="00EC7D7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270C7" w:rsidRPr="003606AB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6A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270C7" w:rsidRPr="00EC7D7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E270C7" w:rsidRPr="00491B79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1B79">
              <w:rPr>
                <w:rFonts w:ascii="Angsana New" w:hAnsi="Angsana New"/>
                <w:bCs/>
                <w:sz w:val="30"/>
                <w:szCs w:val="30"/>
              </w:rPr>
              <w:t>(52,600)</w:t>
            </w:r>
          </w:p>
        </w:tc>
        <w:tc>
          <w:tcPr>
            <w:tcW w:w="284" w:type="dxa"/>
          </w:tcPr>
          <w:p w:rsidR="00E270C7" w:rsidRPr="00EC7D7C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E270C7" w:rsidRPr="003606AB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(37</w:t>
            </w:r>
            <w:r w:rsidRPr="003606AB">
              <w:rPr>
                <w:rFonts w:ascii="Angsana New" w:hAnsi="Angsana New"/>
                <w:bCs/>
                <w:sz w:val="30"/>
                <w:szCs w:val="30"/>
              </w:rPr>
              <w:t>,500)</w:t>
            </w:r>
          </w:p>
        </w:tc>
      </w:tr>
      <w:tr w:rsidR="00E270C7" w:rsidRPr="00E24209" w:rsidTr="00100F3D">
        <w:trPr>
          <w:cantSplit/>
        </w:trPr>
        <w:tc>
          <w:tcPr>
            <w:tcW w:w="4059" w:type="dxa"/>
          </w:tcPr>
          <w:p w:rsidR="00E270C7" w:rsidRPr="00840E3A" w:rsidRDefault="00E270C7" w:rsidP="00E2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70C7" w:rsidRPr="00C04327" w:rsidRDefault="00C04327" w:rsidP="008D0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124,290</w:t>
            </w:r>
          </w:p>
        </w:tc>
        <w:tc>
          <w:tcPr>
            <w:tcW w:w="284" w:type="dxa"/>
          </w:tcPr>
          <w:p w:rsidR="00E270C7" w:rsidRPr="00C97BA7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270C7" w:rsidRPr="003606AB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606A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3606AB">
              <w:rPr>
                <w:rFonts w:ascii="Angsana New" w:hAnsi="Angsana New"/>
                <w:bCs/>
                <w:sz w:val="30"/>
                <w:szCs w:val="30"/>
              </w:rPr>
              <w:t>8,1</w:t>
            </w:r>
            <w:r w:rsidRPr="003606AB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  <w:tc>
          <w:tcPr>
            <w:tcW w:w="283" w:type="dxa"/>
          </w:tcPr>
          <w:p w:rsidR="00E270C7" w:rsidRPr="00EC7D7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70C7" w:rsidRPr="00491B79" w:rsidRDefault="00491B79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1B79">
              <w:rPr>
                <w:rFonts w:ascii="Angsana New" w:hAnsi="Angsana New" w:hint="cs"/>
                <w:b/>
                <w:sz w:val="30"/>
                <w:szCs w:val="30"/>
                <w:cs/>
              </w:rPr>
              <w:t>114,6</w:t>
            </w:r>
            <w:r w:rsidR="00E270C7" w:rsidRPr="00491B79">
              <w:rPr>
                <w:rFonts w:ascii="Angsana New" w:hAnsi="Angsana New" w:hint="cs"/>
                <w:b/>
                <w:sz w:val="30"/>
                <w:szCs w:val="30"/>
                <w:cs/>
              </w:rPr>
              <w:t>00</w:t>
            </w:r>
          </w:p>
        </w:tc>
        <w:tc>
          <w:tcPr>
            <w:tcW w:w="284" w:type="dxa"/>
          </w:tcPr>
          <w:p w:rsidR="00E270C7" w:rsidRPr="00EC7D7C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E270C7" w:rsidRPr="003606AB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606AB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3606A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,5</w:t>
            </w:r>
            <w:r w:rsidRPr="003606AB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E270C7" w:rsidRPr="00076190" w:rsidTr="00355049">
        <w:trPr>
          <w:cantSplit/>
        </w:trPr>
        <w:tc>
          <w:tcPr>
            <w:tcW w:w="4059" w:type="dxa"/>
          </w:tcPr>
          <w:p w:rsidR="00E270C7" w:rsidRPr="00076190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270C7" w:rsidRPr="00047779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E270C7" w:rsidRPr="00076190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270C7" w:rsidRPr="00076190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E270C7" w:rsidRPr="00076190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E270C7" w:rsidRPr="00491B79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E270C7" w:rsidRPr="00076190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E270C7" w:rsidRPr="00076190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E270C7" w:rsidRPr="00E24209" w:rsidTr="00355049">
        <w:trPr>
          <w:cantSplit/>
        </w:trPr>
        <w:tc>
          <w:tcPr>
            <w:tcW w:w="4059" w:type="dxa"/>
          </w:tcPr>
          <w:p w:rsidR="00E270C7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1276" w:type="dxa"/>
            <w:shd w:val="clear" w:color="auto" w:fill="auto"/>
          </w:tcPr>
          <w:p w:rsidR="00E270C7" w:rsidRPr="0004777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270C7" w:rsidRPr="00E24209" w:rsidRDefault="00E270C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270C7" w:rsidRPr="00E2420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E270C7" w:rsidRPr="00E24209" w:rsidRDefault="00E270C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270C7" w:rsidRPr="00491B7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270C7" w:rsidRPr="00E2420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E270C7" w:rsidRPr="00E2420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270C7" w:rsidRPr="00E24209" w:rsidTr="00355049">
        <w:trPr>
          <w:cantSplit/>
        </w:trPr>
        <w:tc>
          <w:tcPr>
            <w:tcW w:w="4059" w:type="dxa"/>
          </w:tcPr>
          <w:p w:rsidR="00E270C7" w:rsidRPr="00D9141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E270C7" w:rsidRPr="0004777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270C7" w:rsidRPr="00E24209" w:rsidRDefault="00E270C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270C7" w:rsidRPr="00E2420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E270C7" w:rsidRPr="00E24209" w:rsidRDefault="00E270C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270C7" w:rsidRPr="00491B7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270C7" w:rsidRPr="00E2420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E270C7" w:rsidRPr="00E2420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270C7" w:rsidRPr="00E24209" w:rsidTr="00100F3D">
        <w:trPr>
          <w:cantSplit/>
        </w:trPr>
        <w:tc>
          <w:tcPr>
            <w:tcW w:w="4059" w:type="dxa"/>
          </w:tcPr>
          <w:p w:rsidR="00E270C7" w:rsidRPr="00840E3A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E270C7" w:rsidRPr="00C04327" w:rsidRDefault="00E270C7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4" w:type="dxa"/>
          </w:tcPr>
          <w:p w:rsidR="00E270C7" w:rsidRPr="00E24209" w:rsidRDefault="00E270C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270C7" w:rsidRPr="0032078F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2078F">
              <w:rPr>
                <w:rFonts w:ascii="Angsana New" w:hAnsi="Angsana New"/>
                <w:b/>
                <w:sz w:val="30"/>
                <w:szCs w:val="30"/>
                <w:cs/>
              </w:rPr>
              <w:t>16</w:t>
            </w:r>
            <w:r w:rsidRPr="0032078F">
              <w:rPr>
                <w:rFonts w:ascii="Angsana New" w:hAnsi="Angsana New"/>
                <w:bCs/>
                <w:sz w:val="30"/>
                <w:szCs w:val="30"/>
              </w:rPr>
              <w:t>,794</w:t>
            </w:r>
          </w:p>
        </w:tc>
        <w:tc>
          <w:tcPr>
            <w:tcW w:w="283" w:type="dxa"/>
          </w:tcPr>
          <w:p w:rsidR="00E270C7" w:rsidRPr="00E24209" w:rsidRDefault="00E270C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E270C7" w:rsidRPr="00491B7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B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270C7" w:rsidRPr="00E2420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E270C7" w:rsidRPr="0004777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270C7" w:rsidRPr="00E24209" w:rsidTr="00100F3D">
        <w:trPr>
          <w:cantSplit/>
        </w:trPr>
        <w:tc>
          <w:tcPr>
            <w:tcW w:w="4059" w:type="dxa"/>
          </w:tcPr>
          <w:p w:rsidR="00E270C7" w:rsidRPr="00B97542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E270C7" w:rsidRPr="00C04327" w:rsidRDefault="00E270C7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32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270C7" w:rsidRPr="00EC7D7C" w:rsidRDefault="00E270C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E270C7" w:rsidRPr="0032078F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078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E270C7" w:rsidRPr="00EC7D7C" w:rsidRDefault="00E270C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E270C7" w:rsidRPr="00491B7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B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270C7" w:rsidRPr="00EC7D7C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E270C7" w:rsidRPr="0004777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270C7" w:rsidRPr="00E24209" w:rsidTr="00100F3D">
        <w:trPr>
          <w:cantSplit/>
        </w:trPr>
        <w:tc>
          <w:tcPr>
            <w:tcW w:w="4059" w:type="dxa"/>
          </w:tcPr>
          <w:p w:rsidR="00E270C7" w:rsidRPr="00B97542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270C7" w:rsidRPr="00C04327" w:rsidRDefault="00E270C7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(11,794)</w:t>
            </w:r>
          </w:p>
        </w:tc>
        <w:tc>
          <w:tcPr>
            <w:tcW w:w="284" w:type="dxa"/>
          </w:tcPr>
          <w:p w:rsidR="00E270C7" w:rsidRPr="00EC7D7C" w:rsidRDefault="00E270C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270C7" w:rsidRPr="0032078F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078F">
              <w:rPr>
                <w:rFonts w:ascii="Angsana New" w:hAnsi="Angsana New"/>
                <w:bCs/>
                <w:sz w:val="30"/>
                <w:szCs w:val="30"/>
              </w:rPr>
              <w:t>(5,000)</w:t>
            </w:r>
          </w:p>
        </w:tc>
        <w:tc>
          <w:tcPr>
            <w:tcW w:w="283" w:type="dxa"/>
          </w:tcPr>
          <w:p w:rsidR="00E270C7" w:rsidRPr="00EC7D7C" w:rsidRDefault="00E270C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E270C7" w:rsidRPr="00491B7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B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270C7" w:rsidRPr="00EC7D7C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E270C7" w:rsidRPr="0004777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270C7" w:rsidRPr="00E24209" w:rsidTr="00100F3D">
        <w:trPr>
          <w:cantSplit/>
        </w:trPr>
        <w:tc>
          <w:tcPr>
            <w:tcW w:w="4059" w:type="dxa"/>
          </w:tcPr>
          <w:p w:rsidR="00E270C7" w:rsidRPr="00840E3A" w:rsidRDefault="00E270C7" w:rsidP="00E2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70C7" w:rsidRPr="00C04327" w:rsidRDefault="00E270C7" w:rsidP="00155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32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270C7" w:rsidRPr="00EC7D7C" w:rsidRDefault="00E270C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270C7" w:rsidRPr="0032078F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2078F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3" w:type="dxa"/>
          </w:tcPr>
          <w:p w:rsidR="00E270C7" w:rsidRPr="00EC7D7C" w:rsidRDefault="00E270C7" w:rsidP="00E443D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70C7" w:rsidRPr="00491B7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B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270C7" w:rsidRPr="00EC7D7C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E270C7" w:rsidRPr="00047779" w:rsidRDefault="00E270C7" w:rsidP="00E4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777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865007" w:rsidRDefault="00865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D05C64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6663D">
        <w:rPr>
          <w:rFonts w:ascii="Angsana New" w:hAnsi="Angsana New" w:hint="cs"/>
          <w:sz w:val="30"/>
          <w:szCs w:val="30"/>
          <w:cs/>
        </w:rPr>
        <w:t>3</w:t>
      </w:r>
      <w:r w:rsidR="00575FDA">
        <w:rPr>
          <w:rFonts w:ascii="Angsana New" w:hAnsi="Angsana New" w:hint="cs"/>
          <w:sz w:val="30"/>
          <w:szCs w:val="30"/>
          <w:cs/>
        </w:rPr>
        <w:t xml:space="preserve">0 </w:t>
      </w:r>
      <w:r w:rsidR="00E270C7">
        <w:rPr>
          <w:rFonts w:ascii="Angsana New" w:hAnsi="Angsana New" w:hint="cs"/>
          <w:sz w:val="30"/>
          <w:szCs w:val="30"/>
          <w:cs/>
        </w:rPr>
        <w:t>กันยายน</w:t>
      </w:r>
      <w:r w:rsidR="0046663D">
        <w:rPr>
          <w:rFonts w:ascii="Angsana New" w:hAnsi="Angsana New" w:hint="cs"/>
          <w:sz w:val="30"/>
          <w:szCs w:val="30"/>
          <w:cs/>
        </w:rPr>
        <w:t xml:space="preserve"> 2562</w:t>
      </w:r>
      <w:r w:rsidR="00A42E6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047779">
        <w:rPr>
          <w:rFonts w:ascii="Angsana New" w:hAnsi="Angsana New"/>
          <w:color w:val="000000"/>
          <w:sz w:val="30"/>
          <w:szCs w:val="30"/>
          <w:cs/>
        </w:rPr>
        <w:t>25</w:t>
      </w:r>
      <w:r w:rsidR="0046663D">
        <w:rPr>
          <w:rFonts w:ascii="Angsana New" w:hAnsi="Angsana New" w:hint="cs"/>
          <w:color w:val="000000"/>
          <w:sz w:val="30"/>
          <w:szCs w:val="30"/>
          <w:cs/>
        </w:rPr>
        <w:t>61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783015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270C7" w:rsidRPr="00F51F88" w:rsidTr="00A42E65">
        <w:trPr>
          <w:cantSplit/>
        </w:trPr>
        <w:tc>
          <w:tcPr>
            <w:tcW w:w="4149" w:type="dxa"/>
          </w:tcPr>
          <w:p w:rsidR="00E270C7" w:rsidRPr="00F51F88" w:rsidRDefault="00E270C7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70C7" w:rsidRPr="008F38E6" w:rsidRDefault="00E270C7" w:rsidP="00E2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70" w:type="dxa"/>
          </w:tcPr>
          <w:p w:rsidR="00E270C7" w:rsidRPr="008F38E6" w:rsidRDefault="00E270C7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E270C7" w:rsidRPr="008F38E6" w:rsidRDefault="00E270C7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E270C7" w:rsidRPr="008F38E6" w:rsidRDefault="00E270C7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E270C7" w:rsidRPr="008F38E6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84" w:type="dxa"/>
          </w:tcPr>
          <w:p w:rsidR="00E270C7" w:rsidRPr="008F38E6" w:rsidRDefault="00E270C7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270C7" w:rsidRPr="008F38E6" w:rsidRDefault="00E270C7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E270C7" w:rsidRPr="00E24209" w:rsidTr="00F97761">
        <w:trPr>
          <w:cantSplit/>
        </w:trPr>
        <w:tc>
          <w:tcPr>
            <w:tcW w:w="4149" w:type="dxa"/>
          </w:tcPr>
          <w:p w:rsidR="00E270C7" w:rsidRPr="00161CAE" w:rsidRDefault="00E270C7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70C7" w:rsidRPr="00C04327" w:rsidRDefault="00C0432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373,120</w:t>
            </w:r>
          </w:p>
        </w:tc>
        <w:tc>
          <w:tcPr>
            <w:tcW w:w="270" w:type="dxa"/>
          </w:tcPr>
          <w:p w:rsidR="00E270C7" w:rsidRPr="00D11FF3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320,007</w:t>
            </w:r>
          </w:p>
        </w:tc>
        <w:tc>
          <w:tcPr>
            <w:tcW w:w="283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E270C7" w:rsidRPr="00491B79" w:rsidRDefault="00491B79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1B79">
              <w:rPr>
                <w:rFonts w:ascii="Angsana New" w:hAnsi="Angsana New"/>
                <w:bCs/>
                <w:sz w:val="30"/>
                <w:szCs w:val="30"/>
              </w:rPr>
              <w:t>223,863</w:t>
            </w:r>
          </w:p>
        </w:tc>
        <w:tc>
          <w:tcPr>
            <w:tcW w:w="284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185,333</w:t>
            </w:r>
          </w:p>
        </w:tc>
      </w:tr>
      <w:tr w:rsidR="00E270C7" w:rsidRPr="00E24209" w:rsidTr="00F97761">
        <w:trPr>
          <w:cantSplit/>
        </w:trPr>
        <w:tc>
          <w:tcPr>
            <w:tcW w:w="4149" w:type="dxa"/>
          </w:tcPr>
          <w:p w:rsidR="00E270C7" w:rsidRPr="00161CAE" w:rsidRDefault="00E270C7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E270C7" w:rsidRPr="00C04327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E270C7" w:rsidRPr="00E270C7" w:rsidRDefault="00E270C7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270C7" w:rsidRPr="00E24209" w:rsidTr="00F97761">
        <w:trPr>
          <w:cantSplit/>
        </w:trPr>
        <w:tc>
          <w:tcPr>
            <w:tcW w:w="4149" w:type="dxa"/>
          </w:tcPr>
          <w:p w:rsidR="00E270C7" w:rsidRPr="00161CAE" w:rsidRDefault="00E270C7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E270C7" w:rsidRPr="00C04327" w:rsidRDefault="00C0432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116,915</w:t>
            </w:r>
          </w:p>
        </w:tc>
        <w:tc>
          <w:tcPr>
            <w:tcW w:w="270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91,673</w:t>
            </w:r>
          </w:p>
        </w:tc>
        <w:tc>
          <w:tcPr>
            <w:tcW w:w="283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E270C7" w:rsidRPr="00DA51C6" w:rsidRDefault="00DA51C6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1C6">
              <w:rPr>
                <w:rFonts w:ascii="Angsana New" w:hAnsi="Angsana New"/>
                <w:bCs/>
                <w:sz w:val="30"/>
                <w:szCs w:val="30"/>
              </w:rPr>
              <w:t>71,861</w:t>
            </w:r>
          </w:p>
        </w:tc>
        <w:tc>
          <w:tcPr>
            <w:tcW w:w="284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57,686</w:t>
            </w:r>
          </w:p>
        </w:tc>
      </w:tr>
      <w:tr w:rsidR="00E270C7" w:rsidRPr="00E24209" w:rsidTr="00F97761">
        <w:trPr>
          <w:cantSplit/>
        </w:trPr>
        <w:tc>
          <w:tcPr>
            <w:tcW w:w="4149" w:type="dxa"/>
          </w:tcPr>
          <w:p w:rsidR="00E270C7" w:rsidRPr="00161CAE" w:rsidRDefault="00E270C7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E270C7" w:rsidRPr="00C04327" w:rsidRDefault="00C0432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6,552</w:t>
            </w:r>
          </w:p>
        </w:tc>
        <w:tc>
          <w:tcPr>
            <w:tcW w:w="270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18,876</w:t>
            </w:r>
          </w:p>
        </w:tc>
        <w:tc>
          <w:tcPr>
            <w:tcW w:w="283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E270C7" w:rsidRPr="00DA51C6" w:rsidRDefault="00DA51C6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1C6">
              <w:rPr>
                <w:rFonts w:ascii="Angsana New" w:hAnsi="Angsana New"/>
                <w:bCs/>
                <w:sz w:val="30"/>
                <w:szCs w:val="30"/>
              </w:rPr>
              <w:t>3,198</w:t>
            </w:r>
          </w:p>
        </w:tc>
        <w:tc>
          <w:tcPr>
            <w:tcW w:w="284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15,883</w:t>
            </w:r>
          </w:p>
        </w:tc>
      </w:tr>
      <w:tr w:rsidR="00E270C7" w:rsidRPr="00E24209" w:rsidTr="00F97761">
        <w:trPr>
          <w:cantSplit/>
        </w:trPr>
        <w:tc>
          <w:tcPr>
            <w:tcW w:w="4149" w:type="dxa"/>
          </w:tcPr>
          <w:p w:rsidR="00E270C7" w:rsidRPr="00161CAE" w:rsidRDefault="00E270C7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E270C7" w:rsidRPr="00C04327" w:rsidRDefault="00C0432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10,750</w:t>
            </w:r>
          </w:p>
        </w:tc>
        <w:tc>
          <w:tcPr>
            <w:tcW w:w="270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11,939</w:t>
            </w:r>
          </w:p>
        </w:tc>
        <w:tc>
          <w:tcPr>
            <w:tcW w:w="283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E270C7" w:rsidRPr="00DA51C6" w:rsidRDefault="00DA51C6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1C6">
              <w:rPr>
                <w:rFonts w:ascii="Angsana New" w:hAnsi="Angsana New"/>
                <w:bCs/>
                <w:sz w:val="30"/>
                <w:szCs w:val="30"/>
              </w:rPr>
              <w:t>4,357</w:t>
            </w:r>
          </w:p>
        </w:tc>
        <w:tc>
          <w:tcPr>
            <w:tcW w:w="284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7,679</w:t>
            </w:r>
          </w:p>
        </w:tc>
      </w:tr>
      <w:tr w:rsidR="00E270C7" w:rsidRPr="00E24209" w:rsidTr="00F97761">
        <w:trPr>
          <w:cantSplit/>
        </w:trPr>
        <w:tc>
          <w:tcPr>
            <w:tcW w:w="4149" w:type="dxa"/>
          </w:tcPr>
          <w:p w:rsidR="00E270C7" w:rsidRPr="00161CAE" w:rsidRDefault="00E270C7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70C7" w:rsidRPr="00C04327" w:rsidRDefault="00C0432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28,169</w:t>
            </w:r>
          </w:p>
        </w:tc>
        <w:tc>
          <w:tcPr>
            <w:tcW w:w="270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19,609</w:t>
            </w:r>
          </w:p>
        </w:tc>
        <w:tc>
          <w:tcPr>
            <w:tcW w:w="283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E270C7" w:rsidRPr="00DA51C6" w:rsidRDefault="00DA51C6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1C6">
              <w:rPr>
                <w:rFonts w:ascii="Angsana New" w:hAnsi="Angsana New"/>
                <w:bCs/>
                <w:sz w:val="30"/>
                <w:szCs w:val="30"/>
              </w:rPr>
              <w:t>19,813</w:t>
            </w:r>
          </w:p>
        </w:tc>
        <w:tc>
          <w:tcPr>
            <w:tcW w:w="284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13,249</w:t>
            </w:r>
          </w:p>
        </w:tc>
      </w:tr>
      <w:tr w:rsidR="00E270C7" w:rsidRPr="00E24209" w:rsidTr="00F97761">
        <w:trPr>
          <w:cantSplit/>
        </w:trPr>
        <w:tc>
          <w:tcPr>
            <w:tcW w:w="4149" w:type="dxa"/>
          </w:tcPr>
          <w:p w:rsidR="00E270C7" w:rsidRPr="00161CAE" w:rsidRDefault="00E270C7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70C7" w:rsidRPr="00C04327" w:rsidRDefault="00C0432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535,506</w:t>
            </w:r>
          </w:p>
        </w:tc>
        <w:tc>
          <w:tcPr>
            <w:tcW w:w="270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462,104</w:t>
            </w:r>
          </w:p>
        </w:tc>
        <w:tc>
          <w:tcPr>
            <w:tcW w:w="283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E270C7" w:rsidRPr="00DA51C6" w:rsidRDefault="00DA51C6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1C6">
              <w:rPr>
                <w:rFonts w:ascii="Angsana New" w:hAnsi="Angsana New"/>
                <w:bCs/>
                <w:sz w:val="30"/>
                <w:szCs w:val="30"/>
              </w:rPr>
              <w:t>323,092</w:t>
            </w:r>
          </w:p>
        </w:tc>
        <w:tc>
          <w:tcPr>
            <w:tcW w:w="284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279,830</w:t>
            </w:r>
          </w:p>
        </w:tc>
      </w:tr>
      <w:tr w:rsidR="00E270C7" w:rsidRPr="00E24209" w:rsidTr="00F97761">
        <w:trPr>
          <w:cantSplit/>
        </w:trPr>
        <w:tc>
          <w:tcPr>
            <w:tcW w:w="4149" w:type="dxa"/>
          </w:tcPr>
          <w:p w:rsidR="00E270C7" w:rsidRPr="00161CAE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</w:tcPr>
          <w:p w:rsidR="00E270C7" w:rsidRPr="00C04327" w:rsidRDefault="00E270C7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C04327" w:rsidRPr="00C04327">
              <w:rPr>
                <w:rFonts w:ascii="Angsana New" w:hAnsi="Angsana New"/>
                <w:bCs/>
                <w:sz w:val="30"/>
                <w:szCs w:val="30"/>
              </w:rPr>
              <w:t>19,835</w:t>
            </w:r>
            <w:r w:rsidRPr="00C0432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 xml:space="preserve">   (20,494)</w:t>
            </w:r>
          </w:p>
        </w:tc>
        <w:tc>
          <w:tcPr>
            <w:tcW w:w="283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E270C7" w:rsidRPr="00DA51C6" w:rsidRDefault="00E270C7" w:rsidP="00DA5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1C6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DA51C6" w:rsidRPr="00DA51C6">
              <w:rPr>
                <w:rFonts w:ascii="Angsana New" w:hAnsi="Angsana New"/>
                <w:bCs/>
                <w:sz w:val="30"/>
                <w:szCs w:val="30"/>
              </w:rPr>
              <w:t>12,096</w:t>
            </w:r>
            <w:r w:rsidRPr="00DA51C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 xml:space="preserve">   (13,103)</w:t>
            </w:r>
          </w:p>
        </w:tc>
      </w:tr>
      <w:tr w:rsidR="00E270C7" w:rsidRPr="00E24209" w:rsidTr="00F97761">
        <w:trPr>
          <w:cantSplit/>
        </w:trPr>
        <w:tc>
          <w:tcPr>
            <w:tcW w:w="4149" w:type="dxa"/>
          </w:tcPr>
          <w:p w:rsidR="00E270C7" w:rsidRPr="00161CAE" w:rsidRDefault="00E270C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270C7" w:rsidRPr="00C04327" w:rsidRDefault="00C0432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515,671</w:t>
            </w:r>
          </w:p>
        </w:tc>
        <w:tc>
          <w:tcPr>
            <w:tcW w:w="270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441,610</w:t>
            </w:r>
          </w:p>
        </w:tc>
        <w:tc>
          <w:tcPr>
            <w:tcW w:w="283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70C7" w:rsidRPr="00DA51C6" w:rsidRDefault="00DA51C6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1C6">
              <w:rPr>
                <w:rFonts w:ascii="Angsana New" w:hAnsi="Angsana New"/>
                <w:bCs/>
                <w:sz w:val="30"/>
                <w:szCs w:val="30"/>
              </w:rPr>
              <w:t>310,996</w:t>
            </w:r>
          </w:p>
        </w:tc>
        <w:tc>
          <w:tcPr>
            <w:tcW w:w="284" w:type="dxa"/>
          </w:tcPr>
          <w:p w:rsidR="00E270C7" w:rsidRPr="00B9369C" w:rsidRDefault="00E270C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270C7" w:rsidRPr="00F0549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5498">
              <w:rPr>
                <w:rFonts w:ascii="Angsana New" w:hAnsi="Angsana New"/>
                <w:bCs/>
                <w:sz w:val="30"/>
                <w:szCs w:val="30"/>
              </w:rPr>
              <w:t>266,727</w:t>
            </w:r>
          </w:p>
        </w:tc>
      </w:tr>
    </w:tbl>
    <w:p w:rsidR="00C02601" w:rsidRPr="00251F91" w:rsidRDefault="00C0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251F91" w:rsidRDefault="00C63848" w:rsidP="0054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* </w:t>
      </w:r>
      <w:r w:rsidR="00A45CE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30 </w:t>
      </w:r>
      <w:r w:rsidR="00E270C7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46663D">
        <w:rPr>
          <w:rFonts w:ascii="Angsana New" w:hAnsi="Angsana New" w:hint="cs"/>
          <w:color w:val="000000"/>
          <w:sz w:val="30"/>
          <w:szCs w:val="30"/>
          <w:cs/>
        </w:rPr>
        <w:t xml:space="preserve"> 2562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</w:t>
      </w:r>
      <w:r w:rsidR="0046663D">
        <w:rPr>
          <w:rFonts w:ascii="Angsana New" w:hAnsi="Angsana New" w:hint="cs"/>
          <w:color w:val="000000"/>
          <w:sz w:val="30"/>
          <w:szCs w:val="30"/>
          <w:cs/>
        </w:rPr>
        <w:t xml:space="preserve"> 31 ธันวาคม 2561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>กลุ่มบริษัทคาดว่าจะได้รับชำระเต็มจำนวนจาก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542EB7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865007" w:rsidRPr="00542E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2601" w:rsidRPr="00117E0C">
        <w:rPr>
          <w:rFonts w:ascii="Angsana New" w:hAnsi="Angsana New" w:hint="cs"/>
          <w:color w:val="000000"/>
          <w:sz w:val="30"/>
          <w:szCs w:val="30"/>
          <w:cs/>
        </w:rPr>
        <w:t>บริษัทอื่นที่อา</w:t>
      </w:r>
      <w:r w:rsidR="00F27901" w:rsidRPr="00117E0C">
        <w:rPr>
          <w:rFonts w:ascii="Angsana New" w:hAnsi="Angsana New" w:hint="cs"/>
          <w:color w:val="000000"/>
          <w:sz w:val="30"/>
          <w:szCs w:val="30"/>
          <w:cs/>
        </w:rPr>
        <w:t>ยุหนี้</w:t>
      </w:r>
      <w:r w:rsidR="00865007" w:rsidRPr="00117E0C">
        <w:rPr>
          <w:rFonts w:ascii="Angsana New" w:hAnsi="Angsana New" w:hint="cs"/>
          <w:color w:val="000000"/>
          <w:sz w:val="30"/>
          <w:szCs w:val="30"/>
          <w:cs/>
        </w:rPr>
        <w:t>เกินกำหนดชำระ</w:t>
      </w:r>
      <w:r w:rsidR="00F27901" w:rsidRPr="00117E0C">
        <w:rPr>
          <w:rFonts w:ascii="Angsana New" w:hAnsi="Angsana New" w:hint="cs"/>
          <w:color w:val="000000"/>
          <w:sz w:val="30"/>
          <w:szCs w:val="30"/>
          <w:cs/>
        </w:rPr>
        <w:t>มากกว่า 12 เดือน</w:t>
      </w:r>
      <w:r w:rsidRPr="00117E0C">
        <w:rPr>
          <w:rFonts w:ascii="Angsana New" w:hAnsi="Angsana New" w:hint="cs"/>
          <w:color w:val="000000"/>
          <w:sz w:val="30"/>
          <w:szCs w:val="30"/>
          <w:cs/>
        </w:rPr>
        <w:t>ขึ้นไป</w:t>
      </w:r>
      <w:r w:rsidR="00D6347B" w:rsidRPr="00117E0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51F91" w:rsidRPr="00161C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251F91" w:rsidRPr="00251F91" w:rsidRDefault="00251F91" w:rsidP="0054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251F91" w:rsidRPr="004F07C8" w:rsidTr="00CB1166">
        <w:trPr>
          <w:cantSplit/>
        </w:trPr>
        <w:tc>
          <w:tcPr>
            <w:tcW w:w="4149" w:type="dxa"/>
          </w:tcPr>
          <w:p w:rsidR="00251F91" w:rsidRPr="00783015" w:rsidRDefault="00251F91" w:rsidP="00CB11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251F91" w:rsidRPr="004F07C8" w:rsidRDefault="00251F91" w:rsidP="00CB116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51F91" w:rsidRPr="004F07C8" w:rsidTr="00CB1166">
        <w:trPr>
          <w:cantSplit/>
        </w:trPr>
        <w:tc>
          <w:tcPr>
            <w:tcW w:w="4149" w:type="dxa"/>
          </w:tcPr>
          <w:p w:rsidR="00251F91" w:rsidRPr="004F07C8" w:rsidRDefault="00251F91" w:rsidP="00CB11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1F91" w:rsidRPr="004F07C8" w:rsidRDefault="00251F91" w:rsidP="00CB11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251F91" w:rsidRPr="004F07C8" w:rsidRDefault="00251F91" w:rsidP="00CB11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1F91" w:rsidRPr="004F07C8" w:rsidRDefault="00251F91" w:rsidP="00CB116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270C7" w:rsidRPr="008F38E6" w:rsidTr="00CB1166">
        <w:trPr>
          <w:cantSplit/>
        </w:trPr>
        <w:tc>
          <w:tcPr>
            <w:tcW w:w="4149" w:type="dxa"/>
          </w:tcPr>
          <w:p w:rsidR="00E270C7" w:rsidRPr="00F51F88" w:rsidRDefault="00E270C7" w:rsidP="00CB11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70C7" w:rsidRPr="008F38E6" w:rsidRDefault="00E270C7" w:rsidP="00E2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70" w:type="dxa"/>
          </w:tcPr>
          <w:p w:rsidR="00E270C7" w:rsidRPr="008F38E6" w:rsidRDefault="00E270C7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E270C7" w:rsidRPr="008F38E6" w:rsidRDefault="00E270C7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E270C7" w:rsidRPr="008F38E6" w:rsidRDefault="00E270C7" w:rsidP="00CB11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E270C7" w:rsidRPr="008F38E6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84" w:type="dxa"/>
          </w:tcPr>
          <w:p w:rsidR="00E270C7" w:rsidRPr="008F38E6" w:rsidRDefault="00E270C7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270C7" w:rsidRPr="008F38E6" w:rsidRDefault="00E270C7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E270C7" w:rsidRPr="00F05498" w:rsidTr="00CB1166">
        <w:trPr>
          <w:cantSplit/>
        </w:trPr>
        <w:tc>
          <w:tcPr>
            <w:tcW w:w="4149" w:type="dxa"/>
          </w:tcPr>
          <w:p w:rsidR="00E270C7" w:rsidRPr="00161CAE" w:rsidRDefault="00E270C7" w:rsidP="00CB116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ลูกค้ายังทำการจ่ายชำระ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70C7" w:rsidRPr="00C04327" w:rsidRDefault="00C04327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4,372</w:t>
            </w:r>
          </w:p>
        </w:tc>
        <w:tc>
          <w:tcPr>
            <w:tcW w:w="270" w:type="dxa"/>
          </w:tcPr>
          <w:p w:rsidR="00E270C7" w:rsidRPr="00251F91" w:rsidRDefault="00E270C7" w:rsidP="00CB11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E270C7" w:rsidRPr="00251F91" w:rsidRDefault="00E270C7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1F91">
              <w:rPr>
                <w:rFonts w:ascii="Angsana New" w:hAnsi="Angsana New"/>
                <w:bCs/>
                <w:sz w:val="30"/>
                <w:szCs w:val="30"/>
              </w:rPr>
              <w:t>5,043</w:t>
            </w:r>
          </w:p>
        </w:tc>
        <w:tc>
          <w:tcPr>
            <w:tcW w:w="283" w:type="dxa"/>
          </w:tcPr>
          <w:p w:rsidR="00E270C7" w:rsidRPr="00251F91" w:rsidRDefault="00E270C7" w:rsidP="00CB11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E270C7" w:rsidRPr="00DA51C6" w:rsidRDefault="00DA51C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1C6">
              <w:rPr>
                <w:rFonts w:ascii="Angsana New" w:hAnsi="Angsana New"/>
                <w:bCs/>
                <w:sz w:val="30"/>
                <w:szCs w:val="30"/>
              </w:rPr>
              <w:t>3,484</w:t>
            </w:r>
          </w:p>
        </w:tc>
        <w:tc>
          <w:tcPr>
            <w:tcW w:w="284" w:type="dxa"/>
          </w:tcPr>
          <w:p w:rsidR="00E270C7" w:rsidRPr="00251F91" w:rsidRDefault="00E270C7" w:rsidP="00CB11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270C7" w:rsidRPr="00251F91" w:rsidRDefault="00E270C7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1F91">
              <w:rPr>
                <w:rFonts w:ascii="Angsana New" w:hAnsi="Angsana New"/>
                <w:bCs/>
                <w:sz w:val="30"/>
                <w:szCs w:val="30"/>
              </w:rPr>
              <w:t>4,750</w:t>
            </w:r>
          </w:p>
        </w:tc>
      </w:tr>
      <w:tr w:rsidR="00E270C7" w:rsidRPr="00F05498" w:rsidTr="00CB1166">
        <w:trPr>
          <w:cantSplit/>
        </w:trPr>
        <w:tc>
          <w:tcPr>
            <w:tcW w:w="4149" w:type="dxa"/>
          </w:tcPr>
          <w:p w:rsidR="00E270C7" w:rsidRPr="00161CAE" w:rsidRDefault="00E270C7" w:rsidP="00251F9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อยู่ระหว่างการขอชดเชยหนี้สูญจากบริษัท</w:t>
            </w:r>
          </w:p>
        </w:tc>
        <w:tc>
          <w:tcPr>
            <w:tcW w:w="1276" w:type="dxa"/>
          </w:tcPr>
          <w:p w:rsidR="00E270C7" w:rsidRPr="00C04327" w:rsidRDefault="00E270C7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70C7" w:rsidRPr="00251F91" w:rsidRDefault="00E270C7" w:rsidP="00CB11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E270C7" w:rsidRPr="00251F91" w:rsidRDefault="00E270C7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270C7" w:rsidRPr="00251F91" w:rsidRDefault="00E270C7" w:rsidP="00CB11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E270C7" w:rsidRPr="00DA51C6" w:rsidRDefault="00E270C7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270C7" w:rsidRPr="00251F91" w:rsidRDefault="00E270C7" w:rsidP="00CB11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E270C7" w:rsidRPr="00251F91" w:rsidRDefault="00E270C7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A51C6" w:rsidRPr="00F05498" w:rsidTr="0055632E">
        <w:trPr>
          <w:cantSplit/>
        </w:trPr>
        <w:tc>
          <w:tcPr>
            <w:tcW w:w="4149" w:type="dxa"/>
          </w:tcPr>
          <w:p w:rsidR="00DA51C6" w:rsidRPr="00161CAE" w:rsidRDefault="00DA51C6" w:rsidP="00251F9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ประกันภัย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51C6" w:rsidRPr="00C04327" w:rsidRDefault="00C04327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04327">
              <w:rPr>
                <w:rFonts w:ascii="Angsana New" w:hAnsi="Angsana New"/>
                <w:bCs/>
                <w:sz w:val="30"/>
                <w:szCs w:val="30"/>
              </w:rPr>
              <w:t>7,354</w:t>
            </w:r>
          </w:p>
        </w:tc>
        <w:tc>
          <w:tcPr>
            <w:tcW w:w="270" w:type="dxa"/>
          </w:tcPr>
          <w:p w:rsidR="00DA51C6" w:rsidRPr="00251F91" w:rsidRDefault="00DA51C6" w:rsidP="00CB11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DA51C6" w:rsidRPr="00DC3D77" w:rsidRDefault="00DA51C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DA51C6" w:rsidRPr="00251F91" w:rsidRDefault="00DA51C6" w:rsidP="00CB11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A51C6" w:rsidRPr="00DA51C6" w:rsidRDefault="00DA51C6" w:rsidP="00C0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1C6">
              <w:rPr>
                <w:rFonts w:ascii="Angsana New" w:hAnsi="Angsana New"/>
                <w:bCs/>
                <w:sz w:val="30"/>
                <w:szCs w:val="30"/>
              </w:rPr>
              <w:t>4,638</w:t>
            </w:r>
          </w:p>
        </w:tc>
        <w:tc>
          <w:tcPr>
            <w:tcW w:w="284" w:type="dxa"/>
          </w:tcPr>
          <w:p w:rsidR="00DA51C6" w:rsidRPr="00251F91" w:rsidRDefault="00DA51C6" w:rsidP="00CB11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A51C6" w:rsidRPr="00DC3D77" w:rsidRDefault="00DA51C6" w:rsidP="00CB1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D7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55632E" w:rsidRPr="00F05498" w:rsidTr="0055632E">
        <w:trPr>
          <w:cantSplit/>
        </w:trPr>
        <w:tc>
          <w:tcPr>
            <w:tcW w:w="4149" w:type="dxa"/>
          </w:tcPr>
          <w:p w:rsidR="0055632E" w:rsidRDefault="0055632E" w:rsidP="00251F9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5632E" w:rsidRPr="00251F91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11,726</w:t>
            </w:r>
          </w:p>
        </w:tc>
        <w:tc>
          <w:tcPr>
            <w:tcW w:w="270" w:type="dxa"/>
          </w:tcPr>
          <w:p w:rsidR="0055632E" w:rsidRPr="00251F91" w:rsidRDefault="0055632E" w:rsidP="00CB11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55632E" w:rsidRPr="00251F91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5,043</w:t>
            </w:r>
          </w:p>
        </w:tc>
        <w:tc>
          <w:tcPr>
            <w:tcW w:w="283" w:type="dxa"/>
          </w:tcPr>
          <w:p w:rsidR="0055632E" w:rsidRPr="00251F91" w:rsidRDefault="0055632E" w:rsidP="00CB11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32E" w:rsidRPr="00251F91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8,122</w:t>
            </w:r>
          </w:p>
        </w:tc>
        <w:tc>
          <w:tcPr>
            <w:tcW w:w="284" w:type="dxa"/>
          </w:tcPr>
          <w:p w:rsidR="0055632E" w:rsidRPr="00251F91" w:rsidRDefault="0055632E" w:rsidP="00CB11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5632E" w:rsidRPr="00251F91" w:rsidRDefault="0055632E" w:rsidP="00EA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1F91">
              <w:rPr>
                <w:rFonts w:ascii="Angsana New" w:hAnsi="Angsana New"/>
                <w:bCs/>
                <w:sz w:val="30"/>
                <w:szCs w:val="30"/>
              </w:rPr>
              <w:t>4,750</w:t>
            </w:r>
          </w:p>
        </w:tc>
      </w:tr>
    </w:tbl>
    <w:p w:rsidR="00251F91" w:rsidRDefault="00251F91" w:rsidP="0054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27901" w:rsidRPr="00F27901" w:rsidRDefault="00F27901" w:rsidP="00F27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  <w:cs/>
        </w:rPr>
        <w:sectPr w:rsidR="00F27901" w:rsidRPr="00F27901" w:rsidSect="00567160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590" w:gutter="0"/>
          <w:pgNumType w:start="14"/>
          <w:cols w:space="720"/>
          <w:titlePg/>
          <w:docGrid w:linePitch="245"/>
        </w:sectPr>
      </w:pPr>
    </w:p>
    <w:p w:rsidR="001360BB" w:rsidRPr="006205F0" w:rsidRDefault="00D6503D" w:rsidP="00B6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6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1360BB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64A5">
        <w:rPr>
          <w:rFonts w:ascii="Angsana New" w:hAnsi="Angsana New"/>
          <w:sz w:val="30"/>
          <w:szCs w:val="30"/>
        </w:rPr>
        <w:t>3</w:t>
      </w:r>
      <w:r w:rsidR="00A45CEC">
        <w:rPr>
          <w:rFonts w:ascii="Angsana New" w:hAnsi="Angsana New"/>
          <w:sz w:val="30"/>
          <w:szCs w:val="30"/>
        </w:rPr>
        <w:t xml:space="preserve">0 </w:t>
      </w:r>
      <w:r w:rsidR="00E270C7">
        <w:rPr>
          <w:rFonts w:ascii="Angsana New" w:hAnsi="Angsana New" w:hint="cs"/>
          <w:sz w:val="30"/>
          <w:szCs w:val="30"/>
          <w:cs/>
        </w:rPr>
        <w:t>กันยายน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46663D">
        <w:rPr>
          <w:rFonts w:ascii="Angsana New" w:hAnsi="Angsana New" w:hint="cs"/>
          <w:sz w:val="30"/>
          <w:szCs w:val="30"/>
          <w:cs/>
        </w:rPr>
        <w:t>62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="00D6503D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047779">
        <w:rPr>
          <w:rFonts w:ascii="Angsana New" w:hAnsi="Angsana New"/>
          <w:sz w:val="30"/>
          <w:szCs w:val="30"/>
          <w:cs/>
        </w:rPr>
        <w:t>25</w:t>
      </w:r>
      <w:r w:rsidR="0046663D">
        <w:rPr>
          <w:rFonts w:ascii="Angsana New" w:hAnsi="Angsana New" w:hint="cs"/>
          <w:sz w:val="30"/>
          <w:szCs w:val="30"/>
          <w:cs/>
        </w:rPr>
        <w:t>61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072" w:type="dxa"/>
        <w:tblInd w:w="-72" w:type="dxa"/>
        <w:tblLayout w:type="fixed"/>
        <w:tblLook w:val="0000"/>
      </w:tblPr>
      <w:tblGrid>
        <w:gridCol w:w="3015"/>
        <w:gridCol w:w="1134"/>
        <w:gridCol w:w="267"/>
        <w:gridCol w:w="1151"/>
        <w:gridCol w:w="284"/>
        <w:gridCol w:w="1133"/>
        <w:gridCol w:w="284"/>
        <w:gridCol w:w="1134"/>
        <w:gridCol w:w="284"/>
        <w:gridCol w:w="1133"/>
        <w:gridCol w:w="270"/>
        <w:gridCol w:w="1148"/>
        <w:gridCol w:w="270"/>
        <w:gridCol w:w="1147"/>
        <w:gridCol w:w="236"/>
        <w:gridCol w:w="1182"/>
      </w:tblGrid>
      <w:tr w:rsidR="005B0870" w:rsidRPr="00D02D1D" w:rsidTr="005B0870">
        <w:trPr>
          <w:cantSplit/>
        </w:trPr>
        <w:tc>
          <w:tcPr>
            <w:tcW w:w="3015" w:type="dxa"/>
          </w:tcPr>
          <w:p w:rsidR="005B0870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5B0870" w:rsidRDefault="005B0870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5B0870" w:rsidRPr="00D02D1D" w:rsidRDefault="005B0870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5B0870" w:rsidRDefault="005B0870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5B0870" w:rsidRPr="00D02D1D" w:rsidRDefault="005B0870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5B0870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B0870" w:rsidRPr="00D02D1D" w:rsidTr="005B0870">
        <w:trPr>
          <w:cantSplit/>
        </w:trPr>
        <w:tc>
          <w:tcPr>
            <w:tcW w:w="3015" w:type="dxa"/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5B0870" w:rsidRPr="00D02D1D" w:rsidRDefault="005B0870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5B0870" w:rsidRPr="00D02D1D" w:rsidRDefault="005B0870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5B0870" w:rsidRPr="00D02D1D" w:rsidRDefault="005B0870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5B0870" w:rsidRPr="00D02D1D" w:rsidRDefault="005B0870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0870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B0870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0870" w:rsidRPr="00D02D1D" w:rsidRDefault="005B0870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E270C7" w:rsidRPr="00D02D1D" w:rsidTr="005B0870">
        <w:trPr>
          <w:cantSplit/>
        </w:trPr>
        <w:tc>
          <w:tcPr>
            <w:tcW w:w="3015" w:type="dxa"/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270C7" w:rsidRPr="008F38E6" w:rsidRDefault="00E270C7" w:rsidP="00E2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E270C7" w:rsidRPr="008F38E6" w:rsidRDefault="00E270C7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E270C7" w:rsidRPr="008F38E6" w:rsidRDefault="00E270C7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4" w:type="dxa"/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E270C7" w:rsidRPr="008F38E6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84" w:type="dxa"/>
          </w:tcPr>
          <w:p w:rsidR="00E270C7" w:rsidRPr="008F38E6" w:rsidRDefault="00E270C7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270C7" w:rsidRPr="008F38E6" w:rsidRDefault="00E270C7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4" w:type="dxa"/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E270C7" w:rsidRPr="008F38E6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70" w:type="dxa"/>
          </w:tcPr>
          <w:p w:rsidR="00E270C7" w:rsidRPr="008F38E6" w:rsidRDefault="00E270C7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E270C7" w:rsidRPr="008F38E6" w:rsidRDefault="00E270C7" w:rsidP="0095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E270C7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E270C7" w:rsidRPr="008F38E6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36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E270C7" w:rsidRPr="008F38E6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2561</w:t>
            </w:r>
          </w:p>
        </w:tc>
      </w:tr>
      <w:tr w:rsidR="00E270C7" w:rsidRPr="00D02D1D" w:rsidTr="005B0870">
        <w:trPr>
          <w:cantSplit/>
        </w:trPr>
        <w:tc>
          <w:tcPr>
            <w:tcW w:w="3015" w:type="dxa"/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E270C7" w:rsidRPr="00D02D1D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70C7" w:rsidRPr="00D02D1D" w:rsidTr="005B0870">
        <w:trPr>
          <w:cantSplit/>
        </w:trPr>
        <w:tc>
          <w:tcPr>
            <w:tcW w:w="3015" w:type="dxa"/>
          </w:tcPr>
          <w:p w:rsidR="00E270C7" w:rsidRPr="00E03789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3789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1134" w:type="dxa"/>
            <w:shd w:val="clear" w:color="auto" w:fill="auto"/>
          </w:tcPr>
          <w:p w:rsidR="00E270C7" w:rsidRPr="005E0268" w:rsidRDefault="00E270C7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25,918</w:t>
            </w:r>
          </w:p>
        </w:tc>
        <w:tc>
          <w:tcPr>
            <w:tcW w:w="267" w:type="dxa"/>
          </w:tcPr>
          <w:p w:rsidR="00E270C7" w:rsidRPr="005E0268" w:rsidRDefault="00E270C7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E270C7" w:rsidRPr="005E0268" w:rsidRDefault="00E270C7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E0268">
              <w:rPr>
                <w:rFonts w:ascii="Angsana New" w:hAnsi="Angsana New"/>
                <w:bCs/>
                <w:sz w:val="30"/>
                <w:szCs w:val="30"/>
              </w:rPr>
              <w:t>53,997</w:t>
            </w:r>
          </w:p>
        </w:tc>
        <w:tc>
          <w:tcPr>
            <w:tcW w:w="284" w:type="dxa"/>
          </w:tcPr>
          <w:p w:rsidR="00E270C7" w:rsidRPr="005E0268" w:rsidRDefault="00E270C7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:rsidR="00E270C7" w:rsidRPr="005E0268" w:rsidRDefault="00E270C7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E270C7" w:rsidRPr="00414CF6" w:rsidRDefault="00E270C7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270C7" w:rsidRPr="00414CF6" w:rsidRDefault="00E270C7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CF6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E270C7" w:rsidRPr="00414CF6" w:rsidRDefault="00E270C7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:rsidR="00E270C7" w:rsidRPr="005E0268" w:rsidRDefault="005E0268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5E0268">
              <w:rPr>
                <w:rFonts w:ascii="Angsana New" w:hAnsi="Angsana New"/>
                <w:sz w:val="30"/>
                <w:szCs w:val="30"/>
              </w:rPr>
              <w:t>,56</w:t>
            </w:r>
            <w:r w:rsidR="005563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270C7" w:rsidRPr="005E0268" w:rsidRDefault="00E270C7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5E0268">
              <w:rPr>
                <w:rFonts w:ascii="Angsana New" w:hAnsi="Angsana New"/>
                <w:sz w:val="30"/>
                <w:szCs w:val="30"/>
              </w:rPr>
              <w:t>,6</w:t>
            </w:r>
            <w:r w:rsidRPr="005E0268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:rsidR="00E270C7" w:rsidRPr="005E0268" w:rsidRDefault="00E270C7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:rsidR="00E270C7" w:rsidRPr="005E0268" w:rsidRDefault="00E270C7" w:rsidP="0045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E270C7" w:rsidRPr="00E03789" w:rsidRDefault="00E270C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:rsidR="00E270C7" w:rsidRPr="00B9369C" w:rsidRDefault="00E270C7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343BC5" w:rsidRDefault="00343BC5" w:rsidP="001A4057">
      <w:pPr>
        <w:rPr>
          <w:rFonts w:ascii="Angsana New" w:hAnsi="Angsana New"/>
          <w:sz w:val="30"/>
          <w:szCs w:val="30"/>
        </w:rPr>
      </w:pPr>
    </w:p>
    <w:p w:rsidR="004C2E64" w:rsidRDefault="00212323" w:rsidP="00FB45B8">
      <w:pPr>
        <w:ind w:right="249"/>
        <w:rPr>
          <w:rFonts w:ascii="Angsana New" w:hAnsi="Angsana New"/>
          <w:sz w:val="30"/>
          <w:szCs w:val="30"/>
        </w:rPr>
      </w:pPr>
      <w:r w:rsidRPr="00AA4E05">
        <w:rPr>
          <w:rFonts w:ascii="Angsana New" w:hAnsi="Angsana New"/>
          <w:szCs w:val="30"/>
          <w:cs/>
        </w:rPr>
        <w:t>ในการประชุม</w:t>
      </w:r>
      <w:r>
        <w:rPr>
          <w:rFonts w:ascii="Angsana New" w:hAnsi="Angsana New" w:hint="cs"/>
          <w:szCs w:val="30"/>
          <w:cs/>
        </w:rPr>
        <w:t>สามัญ</w:t>
      </w:r>
      <w:r w:rsidRPr="00AA4E05">
        <w:rPr>
          <w:rFonts w:ascii="Angsana New" w:hAnsi="Angsana New"/>
          <w:szCs w:val="30"/>
          <w:cs/>
        </w:rPr>
        <w:t>ผู้ถือหุ้น</w:t>
      </w:r>
      <w:r w:rsidR="00EE1E5C">
        <w:rPr>
          <w:rFonts w:ascii="Angsana New" w:hAnsi="Angsana New" w:hint="cs"/>
          <w:szCs w:val="30"/>
          <w:cs/>
        </w:rPr>
        <w:t>ประจำปี 2562 ของบริษัทร่วม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เมื่อ</w:t>
      </w:r>
      <w:r w:rsidRPr="007C10DB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 w:hint="cs"/>
          <w:szCs w:val="30"/>
          <w:cs/>
        </w:rPr>
        <w:t xml:space="preserve">12 มีนาคม </w:t>
      </w:r>
      <w:r>
        <w:rPr>
          <w:rFonts w:ascii="Angsana New" w:hAnsi="Angsana New"/>
          <w:szCs w:val="30"/>
          <w:cs/>
        </w:rPr>
        <w:t>25</w:t>
      </w:r>
      <w:r>
        <w:rPr>
          <w:rFonts w:ascii="Angsana New" w:hAnsi="Angsana New" w:hint="cs"/>
          <w:szCs w:val="30"/>
          <w:cs/>
        </w:rPr>
        <w:t>62</w:t>
      </w:r>
      <w:r w:rsidRPr="00AA4E0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>
        <w:rPr>
          <w:rFonts w:ascii="Angsana New" w:hAnsi="Angsana New"/>
          <w:szCs w:val="30"/>
          <w:cs/>
        </w:rPr>
        <w:t>มีมติ</w:t>
      </w:r>
      <w:r w:rsidRPr="00AA4E05">
        <w:rPr>
          <w:rFonts w:ascii="Angsana New" w:hAnsi="Angsana New"/>
          <w:szCs w:val="30"/>
          <w:cs/>
        </w:rPr>
        <w:t>อนุมัติ</w:t>
      </w:r>
      <w:r>
        <w:rPr>
          <w:rFonts w:ascii="Angsana New" w:hAnsi="Angsana New" w:hint="cs"/>
          <w:szCs w:val="30"/>
          <w:cs/>
        </w:rPr>
        <w:t>ลดทุนจดทะเบียน</w:t>
      </w:r>
      <w:r w:rsidR="00FB45B8">
        <w:rPr>
          <w:rFonts w:ascii="Angsana New" w:hAnsi="Angsana New"/>
          <w:szCs w:val="30"/>
        </w:rPr>
        <w:t xml:space="preserve"> </w:t>
      </w:r>
      <w:r w:rsidR="00FB45B8">
        <w:rPr>
          <w:rFonts w:ascii="Angsana New" w:hAnsi="Angsana New" w:hint="cs"/>
          <w:szCs w:val="30"/>
          <w:cs/>
        </w:rPr>
        <w:t>(ลด</w:t>
      </w:r>
      <w:r w:rsidR="00F95A08">
        <w:rPr>
          <w:rFonts w:ascii="Angsana New" w:hAnsi="Angsana New" w:hint="cs"/>
          <w:szCs w:val="30"/>
          <w:cs/>
        </w:rPr>
        <w:t>มูลค่าหุ้น</w:t>
      </w:r>
      <w:r w:rsidR="00FB45B8">
        <w:rPr>
          <w:rFonts w:ascii="Angsana New" w:hAnsi="Angsana New" w:hint="cs"/>
          <w:szCs w:val="30"/>
          <w:cs/>
        </w:rPr>
        <w:t>จาก 12.50 บาทต่อหุ้น เป็น</w:t>
      </w:r>
      <w:r>
        <w:rPr>
          <w:rFonts w:ascii="Angsana New" w:hAnsi="Angsana New" w:hint="cs"/>
          <w:szCs w:val="30"/>
          <w:cs/>
        </w:rPr>
        <w:t xml:space="preserve"> 6.00 บาทต่อหุ้น</w:t>
      </w:r>
      <w:r w:rsidR="0045054D">
        <w:rPr>
          <w:rFonts w:ascii="Angsana New" w:hAnsi="Angsana New" w:hint="cs"/>
          <w:szCs w:val="30"/>
          <w:cs/>
        </w:rPr>
        <w:t>)</w:t>
      </w:r>
      <w:r>
        <w:rPr>
          <w:rFonts w:ascii="Angsana New" w:hAnsi="Angsana New" w:hint="cs"/>
          <w:szCs w:val="30"/>
          <w:cs/>
        </w:rPr>
        <w:t xml:space="preserve"> </w:t>
      </w:r>
    </w:p>
    <w:p w:rsidR="0045054D" w:rsidRDefault="0045054D" w:rsidP="00FB45B8">
      <w:pPr>
        <w:ind w:right="249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เพื่อจ่ายคืนผู้ถือหุ้น โดย</w:t>
      </w:r>
      <w:r w:rsidR="006B51DC" w:rsidRPr="00E66787">
        <w:rPr>
          <w:rFonts w:ascii="Angsana New" w:hAnsi="Angsana New" w:hint="cs"/>
          <w:b/>
          <w:sz w:val="30"/>
          <w:szCs w:val="30"/>
          <w:cs/>
        </w:rPr>
        <w:t xml:space="preserve">บริษัท </w:t>
      </w:r>
      <w:r w:rsidR="006B51DC">
        <w:rPr>
          <w:rFonts w:ascii="Angsana New" w:hAnsi="Angsana New" w:hint="cs"/>
          <w:b/>
          <w:sz w:val="30"/>
          <w:szCs w:val="30"/>
          <w:cs/>
        </w:rPr>
        <w:t>ชลประทีปสินทรัพย์</w:t>
      </w:r>
      <w:r w:rsidR="006B51DC" w:rsidRPr="00E66787">
        <w:rPr>
          <w:rFonts w:ascii="Angsana New" w:hAnsi="Angsana New" w:hint="cs"/>
          <w:b/>
          <w:sz w:val="30"/>
          <w:szCs w:val="30"/>
          <w:cs/>
        </w:rPr>
        <w:t xml:space="preserve"> จำกัด</w:t>
      </w:r>
      <w:r w:rsidR="006B51DC">
        <w:rPr>
          <w:rFonts w:ascii="Angsana New" w:hAnsi="Angsana New" w:hint="cs"/>
          <w:szCs w:val="30"/>
          <w:cs/>
        </w:rPr>
        <w:t xml:space="preserve"> (“</w:t>
      </w:r>
      <w:r>
        <w:rPr>
          <w:rFonts w:ascii="Angsana New" w:hAnsi="Angsana New" w:hint="cs"/>
          <w:szCs w:val="30"/>
          <w:cs/>
        </w:rPr>
        <w:t>บริษัทย่อย</w:t>
      </w:r>
      <w:r w:rsidR="006B51DC">
        <w:rPr>
          <w:rFonts w:ascii="Angsana New" w:hAnsi="Angsana New" w:hint="cs"/>
          <w:szCs w:val="30"/>
          <w:cs/>
        </w:rPr>
        <w:t xml:space="preserve">”) </w:t>
      </w:r>
      <w:r>
        <w:rPr>
          <w:rFonts w:ascii="Angsana New" w:hAnsi="Angsana New" w:hint="cs"/>
          <w:szCs w:val="30"/>
          <w:cs/>
        </w:rPr>
        <w:t>ได้รับเงิน</w:t>
      </w:r>
      <w:r w:rsidR="0072439C">
        <w:rPr>
          <w:rFonts w:ascii="Angsana New" w:hAnsi="Angsana New" w:hint="cs"/>
          <w:szCs w:val="30"/>
          <w:cs/>
        </w:rPr>
        <w:t>จากการลดทุนดังกล่าว</w:t>
      </w:r>
      <w:r>
        <w:rPr>
          <w:rFonts w:ascii="Angsana New" w:hAnsi="Angsana New" w:hint="cs"/>
          <w:szCs w:val="30"/>
          <w:cs/>
        </w:rPr>
        <w:t>จำนวน 0.98 ล้านบาท หลังหักเงินกู้ยืม</w:t>
      </w:r>
      <w:r w:rsidR="0040714A">
        <w:rPr>
          <w:rFonts w:ascii="Angsana New" w:hAnsi="Angsana New" w:hint="cs"/>
          <w:szCs w:val="30"/>
          <w:cs/>
        </w:rPr>
        <w:t>ระยะสั้น</w:t>
      </w:r>
      <w:r>
        <w:rPr>
          <w:rFonts w:ascii="Angsana New" w:hAnsi="Angsana New" w:hint="cs"/>
          <w:szCs w:val="30"/>
          <w:cs/>
        </w:rPr>
        <w:t xml:space="preserve">จากบริษัทร่วมจำนวน 11.8 </w:t>
      </w:r>
    </w:p>
    <w:p w:rsidR="0045054D" w:rsidRDefault="006B51DC" w:rsidP="00FB45B8">
      <w:pPr>
        <w:ind w:right="249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ล้านบาท</w:t>
      </w:r>
    </w:p>
    <w:p w:rsidR="0045054D" w:rsidRPr="00343BC5" w:rsidRDefault="0045054D" w:rsidP="00FB45B8">
      <w:pPr>
        <w:ind w:right="249"/>
        <w:rPr>
          <w:rFonts w:ascii="Angsana New" w:hAnsi="Angsana New"/>
          <w:sz w:val="30"/>
          <w:szCs w:val="30"/>
        </w:rPr>
        <w:sectPr w:rsidR="0045054D" w:rsidRPr="00343BC5" w:rsidSect="000A29E1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E0F56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45CEC">
        <w:rPr>
          <w:rFonts w:ascii="Angsana New" w:hAnsi="Angsana New"/>
          <w:sz w:val="30"/>
          <w:szCs w:val="30"/>
        </w:rPr>
        <w:t xml:space="preserve">30 </w:t>
      </w:r>
      <w:r w:rsidR="00E270C7">
        <w:rPr>
          <w:rFonts w:ascii="Angsana New" w:hAnsi="Angsana New" w:hint="cs"/>
          <w:sz w:val="30"/>
          <w:szCs w:val="30"/>
          <w:cs/>
        </w:rPr>
        <w:t>กันยายน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693137">
        <w:rPr>
          <w:rFonts w:ascii="Angsana New" w:hAnsi="Angsana New" w:hint="cs"/>
          <w:sz w:val="30"/>
          <w:szCs w:val="30"/>
          <w:cs/>
        </w:rPr>
        <w:t>6</w:t>
      </w:r>
      <w:r w:rsidR="00A53DBC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93137">
        <w:rPr>
          <w:rFonts w:ascii="Angsana New" w:hAnsi="Angsana New"/>
          <w:sz w:val="30"/>
          <w:szCs w:val="30"/>
          <w:cs/>
        </w:rPr>
        <w:t>25</w:t>
      </w:r>
      <w:r w:rsidR="00A53DBC">
        <w:rPr>
          <w:rFonts w:ascii="Angsana New" w:hAnsi="Angsana New" w:hint="cs"/>
          <w:sz w:val="30"/>
          <w:szCs w:val="30"/>
          <w:cs/>
        </w:rPr>
        <w:t>61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E270C7" w:rsidRPr="00D02D1D" w:rsidTr="00182CE2">
        <w:trPr>
          <w:cantSplit/>
        </w:trPr>
        <w:tc>
          <w:tcPr>
            <w:tcW w:w="3866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E270C7" w:rsidRPr="008F38E6" w:rsidRDefault="00E270C7" w:rsidP="00E2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270C7" w:rsidRPr="008F38E6" w:rsidRDefault="00E270C7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E270C7" w:rsidRPr="008F38E6" w:rsidRDefault="00E270C7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3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E270C7" w:rsidRPr="008F38E6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36" w:type="dxa"/>
          </w:tcPr>
          <w:p w:rsidR="00E270C7" w:rsidRPr="008F38E6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270C7" w:rsidRPr="008F38E6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8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E270C7" w:rsidRPr="008F38E6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36" w:type="dxa"/>
          </w:tcPr>
          <w:p w:rsidR="00E270C7" w:rsidRPr="008F38E6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E270C7" w:rsidRPr="008F38E6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36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E270C7" w:rsidRPr="008F38E6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2562</w:t>
            </w:r>
          </w:p>
        </w:tc>
        <w:tc>
          <w:tcPr>
            <w:tcW w:w="236" w:type="dxa"/>
          </w:tcPr>
          <w:p w:rsidR="00E270C7" w:rsidRPr="00D02D1D" w:rsidRDefault="00E270C7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E270C7" w:rsidRPr="008F38E6" w:rsidRDefault="00E270C7" w:rsidP="007D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2561</w:t>
            </w:r>
          </w:p>
        </w:tc>
      </w:tr>
      <w:tr w:rsidR="00E270C7" w:rsidRPr="00D02D1D" w:rsidTr="00F2450E">
        <w:trPr>
          <w:cantSplit/>
        </w:trPr>
        <w:tc>
          <w:tcPr>
            <w:tcW w:w="3866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E270C7" w:rsidRPr="00D02D1D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70C7" w:rsidRPr="00E25899" w:rsidTr="000870CD">
        <w:trPr>
          <w:cantSplit/>
        </w:trPr>
        <w:tc>
          <w:tcPr>
            <w:tcW w:w="3866" w:type="dxa"/>
            <w:vAlign w:val="center"/>
          </w:tcPr>
          <w:p w:rsidR="00E270C7" w:rsidRPr="00E25899" w:rsidRDefault="00E270C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E270C7" w:rsidRPr="005E0268" w:rsidRDefault="00E27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10</w:t>
            </w:r>
            <w:r w:rsidRPr="005E0268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5E026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10</w:t>
            </w:r>
            <w:r w:rsidRPr="005E0268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5E026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270C7" w:rsidRPr="005E0268" w:rsidRDefault="00E27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270C7" w:rsidRPr="005E0268" w:rsidRDefault="00E270C7" w:rsidP="004F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  <w:tc>
          <w:tcPr>
            <w:tcW w:w="236" w:type="dxa"/>
          </w:tcPr>
          <w:p w:rsidR="00E270C7" w:rsidRPr="00B9369C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270C7" w:rsidRPr="00F32C23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270C7" w:rsidRPr="00E25899" w:rsidTr="000870CD">
        <w:trPr>
          <w:cantSplit/>
        </w:trPr>
        <w:tc>
          <w:tcPr>
            <w:tcW w:w="3866" w:type="dxa"/>
            <w:vAlign w:val="center"/>
          </w:tcPr>
          <w:p w:rsidR="00E270C7" w:rsidRPr="00E25899" w:rsidRDefault="00E270C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E270C7" w:rsidRPr="005E0268" w:rsidRDefault="00E27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270C7" w:rsidRPr="005E0268" w:rsidRDefault="00E27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E270C7" w:rsidRPr="00B9369C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270C7" w:rsidRPr="00F32C23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270C7" w:rsidRPr="00E25899" w:rsidTr="00C17EB6">
        <w:trPr>
          <w:cantSplit/>
        </w:trPr>
        <w:tc>
          <w:tcPr>
            <w:tcW w:w="3866" w:type="dxa"/>
            <w:vAlign w:val="center"/>
          </w:tcPr>
          <w:p w:rsidR="00E270C7" w:rsidRPr="00E25899" w:rsidRDefault="00E270C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E270C7" w:rsidRPr="005E0268" w:rsidRDefault="00E27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E270C7" w:rsidRPr="005E0268" w:rsidRDefault="00E270C7" w:rsidP="00B32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E270C7" w:rsidRPr="00B9369C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270C7" w:rsidRPr="00F32C23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270C7" w:rsidRPr="00E25899" w:rsidTr="00011B7B">
        <w:trPr>
          <w:cantSplit/>
        </w:trPr>
        <w:tc>
          <w:tcPr>
            <w:tcW w:w="3866" w:type="dxa"/>
            <w:vAlign w:val="center"/>
          </w:tcPr>
          <w:p w:rsidR="00E270C7" w:rsidRPr="00E25899" w:rsidRDefault="00E270C7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E270C7" w:rsidRPr="005E0268" w:rsidRDefault="00E27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E270C7" w:rsidRPr="005E0268" w:rsidRDefault="00E27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E270C7" w:rsidRPr="005E0268" w:rsidRDefault="00E27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E270C7" w:rsidRPr="005E0268" w:rsidRDefault="00E27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E270C7" w:rsidRPr="005E0268" w:rsidRDefault="00E270C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168,782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168,782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E270C7" w:rsidRPr="005E0268" w:rsidRDefault="00E270C7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E270C7" w:rsidRPr="00B9369C" w:rsidRDefault="00E270C7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270C7" w:rsidRPr="00F32C23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E270C7" w:rsidRPr="00E25899" w:rsidTr="00C17EB6">
        <w:trPr>
          <w:cantSplit/>
        </w:trPr>
        <w:tc>
          <w:tcPr>
            <w:tcW w:w="3866" w:type="dxa"/>
          </w:tcPr>
          <w:p w:rsidR="00E270C7" w:rsidRPr="00E25899" w:rsidRDefault="00E270C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E270C7" w:rsidRPr="005E0268" w:rsidRDefault="00E270C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688,572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E270C7" w:rsidRPr="005E0268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688,572</w:t>
            </w:r>
          </w:p>
        </w:tc>
        <w:tc>
          <w:tcPr>
            <w:tcW w:w="236" w:type="dxa"/>
          </w:tcPr>
          <w:p w:rsidR="00E270C7" w:rsidRPr="005E0268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70C7" w:rsidRPr="005E0268" w:rsidRDefault="00E270C7" w:rsidP="00E5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0268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  <w:tc>
          <w:tcPr>
            <w:tcW w:w="236" w:type="dxa"/>
          </w:tcPr>
          <w:p w:rsidR="00E270C7" w:rsidRPr="00B9369C" w:rsidRDefault="00E270C7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E270C7" w:rsidRPr="00F32C23" w:rsidRDefault="00E270C7" w:rsidP="00A53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C2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:rsidR="001F70F9" w:rsidRDefault="001F70F9" w:rsidP="00454AF3">
      <w:pPr>
        <w:rPr>
          <w:rFonts w:ascii="Angsana New" w:hAnsi="Angsana New"/>
          <w:sz w:val="30"/>
          <w:szCs w:val="30"/>
        </w:rPr>
      </w:pPr>
    </w:p>
    <w:p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5B0870" w:rsidRDefault="005B0870" w:rsidP="005B0870">
      <w:pPr>
        <w:pStyle w:val="NoSpacing"/>
        <w:jc w:val="both"/>
        <w:rPr>
          <w:rFonts w:ascii="Angsana New" w:hAnsi="Angsana New"/>
          <w:szCs w:val="30"/>
        </w:rPr>
      </w:pPr>
      <w:r w:rsidRPr="001E2925">
        <w:rPr>
          <w:rFonts w:ascii="Angsana New" w:hAnsi="Angsana New"/>
          <w:szCs w:val="30"/>
          <w:cs/>
        </w:rPr>
        <w:lastRenderedPageBreak/>
        <w:t>ในที่ประชุม</w:t>
      </w:r>
      <w:r>
        <w:rPr>
          <w:rFonts w:ascii="Angsana New" w:hAnsi="Angsana New" w:hint="cs"/>
          <w:szCs w:val="30"/>
          <w:cs/>
        </w:rPr>
        <w:t>วิสามัญผู้ถือหุ้นของ</w:t>
      </w:r>
      <w:r w:rsidRPr="005B0870">
        <w:rPr>
          <w:rFonts w:hint="cs"/>
          <w:szCs w:val="30"/>
          <w:cs/>
        </w:rPr>
        <w:t>บริษัท ชลบุรีกันยง จำกัด (“บริษัทย่อย”)</w:t>
      </w:r>
      <w:r>
        <w:rPr>
          <w:rFonts w:ascii="Angsana New" w:hAnsi="Angsana New" w:hint="cs"/>
          <w:szCs w:val="30"/>
          <w:cs/>
        </w:rPr>
        <w:t xml:space="preserve"> 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 xml:space="preserve">9 และ 16 มีนาคม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</w:t>
      </w:r>
      <w:r>
        <w:rPr>
          <w:rFonts w:ascii="Angsana New" w:hAnsi="Angsana New" w:hint="cs"/>
          <w:szCs w:val="30"/>
          <w:cs/>
        </w:rPr>
        <w:t xml:space="preserve">สะสมที่ยังไม่ได้จัดสรร ณ วันที่ 31 ธันวาคม 2561 และวันที่ 28 กุมภาพันธ์ 2562 เป็นจำนวนเงิน 28.2 ล้านบาท และ 3.3 ล้านบาท ตามลำดับ </w:t>
      </w:r>
      <w:r w:rsidR="00295279">
        <w:rPr>
          <w:rFonts w:ascii="Angsana New" w:hAnsi="Angsana New" w:hint="cs"/>
          <w:szCs w:val="30"/>
          <w:cs/>
        </w:rPr>
        <w:t>บริษัทย่อยจ่</w:t>
      </w:r>
      <w:r w:rsidRPr="001E2925">
        <w:rPr>
          <w:rFonts w:ascii="Angsana New" w:hAnsi="Angsana New" w:hint="cs"/>
          <w:szCs w:val="30"/>
          <w:cs/>
        </w:rPr>
        <w:t xml:space="preserve">ายปันผลให้กับผู้ถือหุ้นในวันที่ </w:t>
      </w:r>
      <w:r>
        <w:rPr>
          <w:rFonts w:ascii="Angsana New" w:hAnsi="Angsana New" w:hint="cs"/>
          <w:szCs w:val="30"/>
          <w:cs/>
        </w:rPr>
        <w:t xml:space="preserve">20 มีนาคม 2562 และวันที่ 25 มิถุนายน </w:t>
      </w:r>
      <w:r w:rsidRPr="001E2925">
        <w:rPr>
          <w:rFonts w:ascii="Angsana New" w:hAnsi="Angsana New" w:hint="cs"/>
          <w:szCs w:val="30"/>
          <w:cs/>
        </w:rPr>
        <w:t>2562</w:t>
      </w:r>
      <w:r>
        <w:rPr>
          <w:rFonts w:ascii="Angsana New" w:hAnsi="Angsana New" w:hint="cs"/>
          <w:szCs w:val="30"/>
          <w:cs/>
        </w:rPr>
        <w:t xml:space="preserve"> ตามลำดับ</w:t>
      </w:r>
    </w:p>
    <w:p w:rsidR="00295279" w:rsidRPr="00295279" w:rsidRDefault="00295279" w:rsidP="005B0870">
      <w:pPr>
        <w:pStyle w:val="NoSpacing"/>
        <w:jc w:val="both"/>
        <w:rPr>
          <w:rFonts w:ascii="Angsana New" w:hAnsi="Angsana New"/>
          <w:sz w:val="16"/>
          <w:szCs w:val="16"/>
          <w:cs/>
        </w:rPr>
      </w:pPr>
    </w:p>
    <w:p w:rsidR="00295279" w:rsidRPr="001E2925" w:rsidRDefault="00295279" w:rsidP="00295279">
      <w:pPr>
        <w:pStyle w:val="NoSpacing"/>
        <w:rPr>
          <w:rFonts w:ascii="Angsana New" w:hAnsi="Angsana New"/>
          <w:szCs w:val="30"/>
          <w:cs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>วิสามัญผู้ถือหุ้นของ</w:t>
      </w:r>
      <w:r w:rsidRPr="005B0870">
        <w:rPr>
          <w:rFonts w:ascii="Angsana New" w:hAnsi="Angsana New" w:hint="cs"/>
          <w:szCs w:val="30"/>
          <w:cs/>
        </w:rPr>
        <w:t>บริษัท ตะวันออกการขนส่ง จำกัด (“บริษัทย่อย”)</w:t>
      </w:r>
      <w:r>
        <w:rPr>
          <w:rFonts w:ascii="Angsana New" w:hAnsi="Angsana New"/>
          <w:b/>
          <w:bCs/>
          <w:szCs w:val="30"/>
        </w:rPr>
        <w:t xml:space="preserve"> 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>
        <w:rPr>
          <w:rFonts w:ascii="Angsana New" w:hAnsi="Angsana New" w:hint="cs"/>
          <w:szCs w:val="30"/>
          <w:cs/>
        </w:rPr>
        <w:t xml:space="preserve">20 มีนาคม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</w:t>
      </w:r>
      <w:r>
        <w:rPr>
          <w:rFonts w:ascii="Angsana New" w:hAnsi="Angsana New" w:hint="cs"/>
          <w:szCs w:val="30"/>
          <w:cs/>
        </w:rPr>
        <w:t>สะสมที่ยังไม่ได้จัดสรร ณ วันที่ 20 มีนาคม 2562 เป็นจำนวนเงิน 30.3 ล้านบาท บริษัทย่อย</w:t>
      </w:r>
      <w:r w:rsidRPr="001E2925">
        <w:rPr>
          <w:rFonts w:ascii="Angsana New" w:hAnsi="Angsana New" w:hint="cs"/>
          <w:szCs w:val="30"/>
          <w:cs/>
        </w:rPr>
        <w:t xml:space="preserve">จ่ายปันผลให้กับผู้ถือหุ้นในวันที่ </w:t>
      </w:r>
      <w:r>
        <w:rPr>
          <w:rFonts w:ascii="Angsana New" w:hAnsi="Angsana New" w:hint="cs"/>
          <w:szCs w:val="30"/>
          <w:cs/>
        </w:rPr>
        <w:t xml:space="preserve">20 มีนาคม 2562 </w:t>
      </w:r>
    </w:p>
    <w:p w:rsidR="005B0870" w:rsidRDefault="005B0870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A5C72" w:rsidRDefault="00DA5C72" w:rsidP="00DA5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Pr="005358A8" w:rsidRDefault="00DA5C72" w:rsidP="00DA5C72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t>ในที่ประชุม</w:t>
      </w:r>
      <w:r w:rsidRPr="005358A8">
        <w:rPr>
          <w:rFonts w:ascii="Angsana New" w:hAnsi="Angsana New" w:hint="cs"/>
          <w:szCs w:val="30"/>
          <w:cs/>
        </w:rPr>
        <w:t>สามัญผู้ถือหุ้น</w:t>
      </w:r>
      <w:r w:rsidR="009233E3">
        <w:rPr>
          <w:rFonts w:ascii="Angsana New" w:hAnsi="Angsana New" w:hint="cs"/>
          <w:szCs w:val="30"/>
          <w:cs/>
        </w:rPr>
        <w:t>ของ</w:t>
      </w:r>
      <w:r w:rsidR="009233E3" w:rsidRPr="00921A9D">
        <w:rPr>
          <w:rFonts w:ascii="Angsana New" w:hAnsi="Angsana New"/>
          <w:szCs w:val="30"/>
          <w:cs/>
        </w:rPr>
        <w:t>บริษัท</w:t>
      </w:r>
      <w:r w:rsidR="009233E3">
        <w:rPr>
          <w:rFonts w:ascii="Angsana New" w:hAnsi="Angsana New" w:hint="cs"/>
          <w:szCs w:val="30"/>
          <w:cs/>
        </w:rPr>
        <w:t>ย่อย</w:t>
      </w:r>
      <w:r w:rsidRPr="005358A8">
        <w:rPr>
          <w:rFonts w:ascii="Angsana New" w:hAnsi="Angsana New" w:hint="cs"/>
          <w:szCs w:val="30"/>
          <w:cs/>
        </w:rPr>
        <w:t xml:space="preserve">เมื่อวันที่ 23 เมษายน </w:t>
      </w:r>
      <w:r w:rsidRPr="005358A8">
        <w:rPr>
          <w:rFonts w:ascii="Angsana New" w:hAnsi="Angsana New"/>
          <w:szCs w:val="30"/>
          <w:cs/>
        </w:rPr>
        <w:t>256</w:t>
      </w:r>
      <w:r w:rsidRPr="005358A8">
        <w:rPr>
          <w:rFonts w:ascii="Angsana New" w:hAnsi="Angsana New" w:hint="cs"/>
          <w:szCs w:val="30"/>
          <w:cs/>
        </w:rPr>
        <w:t>2</w:t>
      </w:r>
      <w:r w:rsidRPr="005358A8">
        <w:rPr>
          <w:rFonts w:ascii="Angsana New" w:hAnsi="Angsana New"/>
          <w:szCs w:val="30"/>
          <w:cs/>
        </w:rPr>
        <w:t xml:space="preserve"> </w:t>
      </w:r>
      <w:r w:rsidRPr="005358A8">
        <w:rPr>
          <w:rFonts w:ascii="Angsana New" w:hAnsi="Angsana New" w:hint="cs"/>
          <w:szCs w:val="30"/>
          <w:cs/>
        </w:rPr>
        <w:t>ผู้ถือหุ้น</w:t>
      </w:r>
      <w:r w:rsidRPr="005358A8">
        <w:rPr>
          <w:rFonts w:ascii="Angsana New" w:hAnsi="Angsana New"/>
          <w:szCs w:val="30"/>
          <w:cs/>
        </w:rPr>
        <w:t>ได้มีมติ</w:t>
      </w:r>
      <w:r w:rsidRPr="005358A8">
        <w:rPr>
          <w:rFonts w:ascii="Angsana New" w:hAnsi="Angsana New" w:hint="cs"/>
          <w:szCs w:val="30"/>
          <w:cs/>
        </w:rPr>
        <w:t>อนุมัติ</w:t>
      </w:r>
      <w:r w:rsidRPr="005358A8">
        <w:rPr>
          <w:rFonts w:ascii="Angsana New" w:hAnsi="Angsana New"/>
          <w:szCs w:val="30"/>
          <w:cs/>
        </w:rPr>
        <w:t>เรื่องดังต่อไปนี้</w:t>
      </w:r>
    </w:p>
    <w:p w:rsidR="00DA5C72" w:rsidRPr="005358A8" w:rsidRDefault="00DA5C72" w:rsidP="00DA5C72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Pr="005358A8" w:rsidRDefault="00DA5C72" w:rsidP="00DA5C72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 w:rsidRPr="005358A8">
        <w:rPr>
          <w:rFonts w:ascii="Angsana New" w:hAnsi="Angsana New" w:hint="cs"/>
          <w:szCs w:val="30"/>
          <w:cs/>
        </w:rPr>
        <w:t>ก</w:t>
      </w:r>
      <w:r w:rsidRPr="005358A8">
        <w:rPr>
          <w:rFonts w:ascii="Angsana New" w:hAnsi="Angsana New"/>
          <w:szCs w:val="30"/>
          <w:cs/>
        </w:rPr>
        <w:t>)</w:t>
      </w:r>
      <w:r w:rsidRPr="005358A8">
        <w:rPr>
          <w:rFonts w:ascii="Angsana New" w:hAnsi="Angsana New" w:hint="cs"/>
          <w:szCs w:val="30"/>
          <w:cs/>
        </w:rPr>
        <w:tab/>
      </w:r>
      <w:r w:rsidRPr="005358A8">
        <w:rPr>
          <w:rFonts w:ascii="Angsana New" w:hAnsi="Angsana New" w:hint="cs"/>
          <w:szCs w:val="30"/>
          <w:cs/>
        </w:rPr>
        <w:tab/>
      </w:r>
      <w:r w:rsidRPr="005358A8">
        <w:rPr>
          <w:rFonts w:ascii="Angsana New" w:hAnsi="Angsana New"/>
          <w:szCs w:val="30"/>
          <w:cs/>
        </w:rPr>
        <w:t>ลดทุนจดทะเบียนของบริษัท</w:t>
      </w:r>
      <w:r w:rsidRPr="005358A8">
        <w:rPr>
          <w:rFonts w:ascii="Angsana New" w:hAnsi="Angsana New" w:hint="cs"/>
          <w:szCs w:val="30"/>
          <w:cs/>
        </w:rPr>
        <w:t>ย่อยจำนวน 183</w:t>
      </w:r>
      <w:proofErr w:type="gramStart"/>
      <w:r w:rsidRPr="005358A8">
        <w:rPr>
          <w:rFonts w:ascii="Angsana New" w:hAnsi="Angsana New"/>
          <w:szCs w:val="30"/>
        </w:rPr>
        <w:t>,</w:t>
      </w:r>
      <w:r w:rsidRPr="005358A8">
        <w:rPr>
          <w:rFonts w:ascii="Angsana New" w:hAnsi="Angsana New" w:hint="cs"/>
          <w:szCs w:val="30"/>
          <w:cs/>
        </w:rPr>
        <w:t>999</w:t>
      </w:r>
      <w:r w:rsidRPr="005358A8">
        <w:rPr>
          <w:rFonts w:ascii="Angsana New" w:hAnsi="Angsana New"/>
          <w:szCs w:val="30"/>
        </w:rPr>
        <w:t>,</w:t>
      </w:r>
      <w:r w:rsidRPr="005358A8">
        <w:rPr>
          <w:rFonts w:ascii="Angsana New" w:hAnsi="Angsana New" w:hint="cs"/>
          <w:szCs w:val="30"/>
          <w:cs/>
        </w:rPr>
        <w:t>760</w:t>
      </w:r>
      <w:proofErr w:type="gramEnd"/>
      <w:r w:rsidRPr="005358A8">
        <w:rPr>
          <w:rFonts w:ascii="Angsana New" w:hAnsi="Angsana New" w:hint="cs"/>
          <w:szCs w:val="30"/>
          <w:cs/>
        </w:rPr>
        <w:t xml:space="preserve"> บาท</w:t>
      </w:r>
      <w:r w:rsidRPr="005358A8">
        <w:rPr>
          <w:rFonts w:ascii="Angsana New" w:hAnsi="Angsana New"/>
          <w:szCs w:val="30"/>
          <w:cs/>
        </w:rPr>
        <w:t xml:space="preserve"> </w:t>
      </w:r>
      <w:r w:rsidRPr="005358A8">
        <w:rPr>
          <w:rFonts w:ascii="Angsana New" w:hAnsi="Angsana New" w:hint="cs"/>
          <w:szCs w:val="30"/>
          <w:cs/>
        </w:rPr>
        <w:t>(แบ่งเป็นหุ้นสามัญจำนวน 183</w:t>
      </w:r>
      <w:r w:rsidRPr="005358A8">
        <w:rPr>
          <w:rFonts w:ascii="Angsana New" w:hAnsi="Angsana New"/>
          <w:szCs w:val="30"/>
        </w:rPr>
        <w:t>,</w:t>
      </w:r>
      <w:r w:rsidRPr="005358A8">
        <w:rPr>
          <w:rFonts w:ascii="Angsana New" w:hAnsi="Angsana New" w:hint="cs"/>
          <w:szCs w:val="30"/>
          <w:cs/>
        </w:rPr>
        <w:t>999</w:t>
      </w:r>
      <w:r w:rsidRPr="005358A8">
        <w:rPr>
          <w:rFonts w:ascii="Angsana New" w:hAnsi="Angsana New"/>
          <w:szCs w:val="30"/>
        </w:rPr>
        <w:t>,</w:t>
      </w:r>
      <w:r w:rsidRPr="005358A8">
        <w:rPr>
          <w:rFonts w:ascii="Angsana New" w:hAnsi="Angsana New" w:hint="cs"/>
          <w:szCs w:val="30"/>
          <w:cs/>
        </w:rPr>
        <w:t xml:space="preserve">760 บาท มูลค่าที่ตราไว้หุ้นละ 1 บาท) </w:t>
      </w:r>
      <w:r w:rsidRPr="005358A8">
        <w:rPr>
          <w:rFonts w:ascii="Angsana New" w:hAnsi="Angsana New"/>
          <w:szCs w:val="30"/>
          <w:cs/>
        </w:rPr>
        <w:t>ซึ่งเป็นหุ้นสามัญที่เหลือจากการรองรับการใช้สิท</w:t>
      </w:r>
      <w:r w:rsidRPr="005358A8">
        <w:rPr>
          <w:rFonts w:ascii="Angsana New" w:hAnsi="Angsana New" w:hint="cs"/>
          <w:szCs w:val="30"/>
          <w:cs/>
        </w:rPr>
        <w:t>ธิของ</w:t>
      </w:r>
      <w:r w:rsidRPr="005358A8">
        <w:rPr>
          <w:rFonts w:ascii="Angsana New" w:hAnsi="Angsana New"/>
          <w:szCs w:val="30"/>
          <w:cs/>
        </w:rPr>
        <w:t xml:space="preserve">ใบสำคัญแสดงสิทธิที่จะซื้อหุ้นสามัญ </w:t>
      </w:r>
      <w:r w:rsidRPr="005358A8">
        <w:rPr>
          <w:rFonts w:ascii="Angsana New" w:hAnsi="Angsana New"/>
          <w:szCs w:val="30"/>
        </w:rPr>
        <w:t xml:space="preserve">SMART-W1 </w:t>
      </w:r>
      <w:r w:rsidRPr="005358A8">
        <w:rPr>
          <w:rFonts w:ascii="Angsana New" w:hAnsi="Angsana New" w:hint="cs"/>
          <w:szCs w:val="30"/>
          <w:cs/>
        </w:rPr>
        <w:t>ทำให้ทุนจดทะเบียนของบริษัทย่อยลดลงจาก 644</w:t>
      </w:r>
      <w:r w:rsidRPr="005358A8">
        <w:rPr>
          <w:rFonts w:ascii="Angsana New" w:hAnsi="Angsana New"/>
          <w:szCs w:val="30"/>
        </w:rPr>
        <w:t xml:space="preserve">,000,000 </w:t>
      </w:r>
      <w:r w:rsidRPr="005358A8">
        <w:rPr>
          <w:rFonts w:ascii="Angsana New" w:hAnsi="Angsana New" w:hint="cs"/>
          <w:szCs w:val="30"/>
          <w:cs/>
        </w:rPr>
        <w:t>บาท เป็น 460</w:t>
      </w:r>
      <w:r w:rsidRPr="005358A8">
        <w:rPr>
          <w:rFonts w:ascii="Angsana New" w:hAnsi="Angsana New"/>
          <w:szCs w:val="30"/>
        </w:rPr>
        <w:t>,</w:t>
      </w:r>
      <w:r w:rsidRPr="005358A8">
        <w:rPr>
          <w:rFonts w:ascii="Angsana New" w:hAnsi="Angsana New" w:hint="cs"/>
          <w:szCs w:val="30"/>
          <w:cs/>
        </w:rPr>
        <w:t>000</w:t>
      </w:r>
      <w:r w:rsidRPr="005358A8">
        <w:rPr>
          <w:rFonts w:ascii="Angsana New" w:hAnsi="Angsana New"/>
          <w:szCs w:val="30"/>
        </w:rPr>
        <w:t>,</w:t>
      </w:r>
      <w:r w:rsidRPr="005358A8">
        <w:rPr>
          <w:rFonts w:ascii="Angsana New" w:hAnsi="Angsana New" w:hint="cs"/>
          <w:szCs w:val="30"/>
          <w:cs/>
        </w:rPr>
        <w:t xml:space="preserve">240 บาท  </w:t>
      </w:r>
      <w:r w:rsidRPr="005358A8">
        <w:rPr>
          <w:rFonts w:ascii="Angsana New" w:hAnsi="Angsana New"/>
          <w:szCs w:val="30"/>
          <w:cs/>
        </w:rPr>
        <w:t>และแก้ไขหนังสือบริคณห์สนธิเพื่อให้สอดคล้องกับการลดทุนจดทะเบียนของบริษัท</w:t>
      </w:r>
      <w:r w:rsidRPr="005358A8">
        <w:rPr>
          <w:rFonts w:ascii="Angsana New" w:hAnsi="Angsana New" w:hint="cs"/>
          <w:szCs w:val="30"/>
          <w:cs/>
        </w:rPr>
        <w:t>ย่อย</w:t>
      </w:r>
      <w:r w:rsidRPr="005358A8">
        <w:rPr>
          <w:rFonts w:ascii="Angsana New" w:hAnsi="Angsana New"/>
          <w:szCs w:val="30"/>
        </w:rPr>
        <w:t xml:space="preserve"> </w:t>
      </w:r>
      <w:r w:rsidRPr="005358A8">
        <w:rPr>
          <w:rFonts w:ascii="Angsana New" w:hAnsi="Angsana New" w:hint="cs"/>
          <w:szCs w:val="30"/>
          <w:cs/>
        </w:rPr>
        <w:t>และ</w:t>
      </w:r>
    </w:p>
    <w:p w:rsidR="00DA5C72" w:rsidRPr="005358A8" w:rsidRDefault="00DA5C72" w:rsidP="00DA5C72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 w:rsidRPr="005358A8">
        <w:rPr>
          <w:rFonts w:ascii="Angsana New" w:hAnsi="Angsana New"/>
          <w:szCs w:val="30"/>
        </w:rPr>
        <w:tab/>
      </w:r>
      <w:r w:rsidRPr="005358A8">
        <w:rPr>
          <w:rFonts w:ascii="Angsana New" w:hAnsi="Angsana New"/>
          <w:szCs w:val="30"/>
        </w:rPr>
        <w:tab/>
      </w:r>
    </w:p>
    <w:p w:rsidR="00DA5C72" w:rsidRPr="005358A8" w:rsidRDefault="00DA5C72" w:rsidP="00DA5C72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 w:hint="cs"/>
          <w:szCs w:val="30"/>
          <w:cs/>
        </w:rPr>
        <w:t>ข</w:t>
      </w:r>
      <w:r w:rsidRPr="005358A8">
        <w:rPr>
          <w:rFonts w:ascii="Angsana New" w:hAnsi="Angsana New"/>
          <w:szCs w:val="30"/>
        </w:rPr>
        <w:t>)</w:t>
      </w:r>
      <w:r w:rsidRPr="005358A8">
        <w:rPr>
          <w:rFonts w:ascii="Angsana New" w:hAnsi="Angsana New" w:hint="cs"/>
          <w:szCs w:val="30"/>
          <w:cs/>
        </w:rPr>
        <w:tab/>
      </w:r>
      <w:r w:rsidRPr="005358A8">
        <w:rPr>
          <w:rFonts w:ascii="Angsana New" w:hAnsi="Angsana New" w:hint="cs"/>
          <w:szCs w:val="30"/>
          <w:cs/>
        </w:rPr>
        <w:tab/>
        <w:t xml:space="preserve">โอนทุนสำรองตามกฎหมายจำนวน 3.15 ล้านบาท และส่วนเกินมูลค่าหุ้นจำนวน 57.02 ล้านบาท เพื่อชดเชยผลขาดทุนสะสม ณ วันที่ 31 ธันวาคม 2561 </w:t>
      </w:r>
    </w:p>
    <w:p w:rsidR="00DA5C72" w:rsidRPr="005358A8" w:rsidRDefault="00DA5C72" w:rsidP="00DA5C72">
      <w:pPr>
        <w:pStyle w:val="NoSpacing"/>
        <w:tabs>
          <w:tab w:val="clear" w:pos="1644"/>
          <w:tab w:val="left" w:pos="567"/>
          <w:tab w:val="left" w:pos="1134"/>
          <w:tab w:val="left" w:pos="13467"/>
        </w:tabs>
        <w:ind w:left="1134" w:hanging="1134"/>
        <w:jc w:val="thaiDistribute"/>
        <w:rPr>
          <w:rFonts w:ascii="Angsana New" w:hAnsi="Angsana New"/>
          <w:sz w:val="16"/>
          <w:szCs w:val="16"/>
        </w:rPr>
      </w:pPr>
    </w:p>
    <w:p w:rsidR="00DA5C72" w:rsidRPr="005358A8" w:rsidRDefault="00DA5C72" w:rsidP="00DA5C7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 w:hint="cs"/>
          <w:szCs w:val="30"/>
          <w:cs/>
        </w:rPr>
        <w:t xml:space="preserve">บริษัทย่อยดำเนินการจดทะเบียนลดทุนจดทะเบียนกับกระทรวงพาณิชย์แล้วเมื่อวันที่ 10 พฤษภาคม 2562 </w:t>
      </w:r>
    </w:p>
    <w:p w:rsidR="00DA5C72" w:rsidRPr="005358A8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P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A5C72" w:rsidRPr="005358A8" w:rsidRDefault="00DA5C72" w:rsidP="00DA5C72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/>
          <w:szCs w:val="30"/>
          <w:cs/>
        </w:rPr>
        <w:lastRenderedPageBreak/>
        <w:t>ในที่ประชุม</w:t>
      </w:r>
      <w:r w:rsidRPr="005358A8">
        <w:rPr>
          <w:rFonts w:ascii="Angsana New" w:hAnsi="Angsana New" w:hint="cs"/>
          <w:szCs w:val="30"/>
          <w:cs/>
        </w:rPr>
        <w:t>วิสามัญผู้ถือหุ้น</w:t>
      </w:r>
      <w:r w:rsidR="009233E3">
        <w:rPr>
          <w:rFonts w:ascii="Angsana New" w:hAnsi="Angsana New" w:hint="cs"/>
          <w:szCs w:val="30"/>
          <w:cs/>
        </w:rPr>
        <w:t>ของบริษัทย่อย</w:t>
      </w:r>
      <w:r w:rsidRPr="005358A8">
        <w:rPr>
          <w:rFonts w:ascii="Angsana New" w:hAnsi="Angsana New" w:hint="cs"/>
          <w:szCs w:val="30"/>
          <w:cs/>
        </w:rPr>
        <w:t xml:space="preserve">ครั้งที่ 1/2562 เมื่อวันที่ </w:t>
      </w:r>
      <w:r w:rsidRPr="005358A8">
        <w:rPr>
          <w:rFonts w:ascii="Angsana New" w:hAnsi="Angsana New"/>
          <w:szCs w:val="30"/>
        </w:rPr>
        <w:t>12</w:t>
      </w:r>
      <w:r w:rsidRPr="005358A8">
        <w:rPr>
          <w:rFonts w:ascii="Angsana New" w:hAnsi="Angsana New" w:hint="cs"/>
          <w:szCs w:val="30"/>
          <w:cs/>
        </w:rPr>
        <w:t xml:space="preserve"> กันยายน </w:t>
      </w:r>
      <w:r w:rsidRPr="005358A8">
        <w:rPr>
          <w:rFonts w:ascii="Angsana New" w:hAnsi="Angsana New"/>
          <w:szCs w:val="30"/>
          <w:cs/>
        </w:rPr>
        <w:t>256</w:t>
      </w:r>
      <w:r w:rsidRPr="005358A8">
        <w:rPr>
          <w:rFonts w:ascii="Angsana New" w:hAnsi="Angsana New" w:hint="cs"/>
          <w:szCs w:val="30"/>
          <w:cs/>
        </w:rPr>
        <w:t>2</w:t>
      </w:r>
      <w:r w:rsidRPr="005358A8">
        <w:rPr>
          <w:rFonts w:ascii="Angsana New" w:hAnsi="Angsana New"/>
          <w:szCs w:val="30"/>
          <w:cs/>
        </w:rPr>
        <w:t xml:space="preserve"> </w:t>
      </w:r>
      <w:r w:rsidRPr="005358A8">
        <w:rPr>
          <w:rFonts w:ascii="Angsana New" w:hAnsi="Angsana New" w:hint="cs"/>
          <w:szCs w:val="30"/>
          <w:cs/>
        </w:rPr>
        <w:t>ผู้ถือหุ้น</w:t>
      </w:r>
      <w:r w:rsidRPr="005358A8">
        <w:rPr>
          <w:rFonts w:ascii="Angsana New" w:hAnsi="Angsana New"/>
          <w:szCs w:val="30"/>
          <w:cs/>
        </w:rPr>
        <w:t>ได้มีมติ</w:t>
      </w:r>
      <w:r w:rsidRPr="005358A8">
        <w:rPr>
          <w:rFonts w:ascii="Angsana New" w:hAnsi="Angsana New" w:hint="cs"/>
          <w:szCs w:val="30"/>
          <w:cs/>
        </w:rPr>
        <w:t>อนุมัติ</w:t>
      </w:r>
      <w:r w:rsidRPr="005358A8">
        <w:rPr>
          <w:rFonts w:ascii="Angsana New" w:hAnsi="Angsana New"/>
          <w:szCs w:val="30"/>
          <w:cs/>
        </w:rPr>
        <w:t>เรื่องดังต่อไปนี้</w:t>
      </w:r>
    </w:p>
    <w:p w:rsidR="00DA5C72" w:rsidRPr="005358A8" w:rsidRDefault="00DA5C72" w:rsidP="00DA5C7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DA5C72" w:rsidRPr="005358A8" w:rsidRDefault="00DA5C72" w:rsidP="00DA5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5358A8">
        <w:rPr>
          <w:rFonts w:ascii="Angsana New" w:hAnsi="Angsana New" w:hint="cs"/>
          <w:sz w:val="30"/>
          <w:szCs w:val="30"/>
          <w:cs/>
        </w:rPr>
        <w:t>ก)</w:t>
      </w:r>
      <w:r w:rsidRPr="005358A8">
        <w:rPr>
          <w:rFonts w:ascii="Angsana New" w:hAnsi="Angsana New"/>
          <w:sz w:val="30"/>
          <w:szCs w:val="30"/>
          <w:cs/>
        </w:rPr>
        <w:tab/>
        <w:t xml:space="preserve">ออกและเสนอขายใบสำคัญแสดงสิทธิที่จะซื้อหุ้นสามัญเพิ่มทุนรุ่นที่ </w:t>
      </w:r>
      <w:r w:rsidRPr="005358A8">
        <w:rPr>
          <w:rFonts w:ascii="Angsana New" w:hAnsi="Angsana New"/>
          <w:sz w:val="30"/>
          <w:szCs w:val="30"/>
        </w:rPr>
        <w:t xml:space="preserve">2 (“SMART-W2”) </w:t>
      </w:r>
      <w:r w:rsidRPr="005358A8">
        <w:rPr>
          <w:rFonts w:ascii="Angsana New" w:hAnsi="Angsana New"/>
          <w:sz w:val="30"/>
          <w:szCs w:val="30"/>
          <w:cs/>
        </w:rPr>
        <w:t>ชนิดระบุชื่อผู้ถือและสามารถเปลี่ยนมือได้</w:t>
      </w:r>
      <w:r w:rsidRPr="005358A8">
        <w:rPr>
          <w:rFonts w:ascii="Angsana New" w:hAnsi="Angsana New" w:hint="cs"/>
          <w:sz w:val="30"/>
          <w:szCs w:val="30"/>
          <w:cs/>
        </w:rPr>
        <w:t xml:space="preserve"> และจัดสรร</w:t>
      </w:r>
      <w:r w:rsidRPr="005358A8">
        <w:rPr>
          <w:rFonts w:ascii="Angsana New" w:hAnsi="Angsana New"/>
          <w:sz w:val="30"/>
          <w:szCs w:val="30"/>
          <w:cs/>
        </w:rPr>
        <w:t>ให้แก่ผู้ถือหุ้นเดิม</w:t>
      </w:r>
      <w:r w:rsidRPr="005358A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5358A8">
        <w:rPr>
          <w:rFonts w:ascii="Angsana New" w:hAnsi="Angsana New"/>
          <w:sz w:val="30"/>
          <w:szCs w:val="30"/>
          <w:cs/>
        </w:rPr>
        <w:t xml:space="preserve">ตามสัดส่วนการถือหุ้น </w:t>
      </w:r>
      <w:r w:rsidRPr="005358A8">
        <w:rPr>
          <w:rFonts w:ascii="Angsana New" w:hAnsi="Angsana New"/>
          <w:sz w:val="30"/>
          <w:szCs w:val="30"/>
        </w:rPr>
        <w:t xml:space="preserve">(Right Offering) </w:t>
      </w:r>
      <w:r w:rsidRPr="005358A8">
        <w:rPr>
          <w:rFonts w:ascii="Angsana New" w:hAnsi="Angsana New"/>
          <w:sz w:val="30"/>
          <w:szCs w:val="30"/>
          <w:cs/>
        </w:rPr>
        <w:t>ในอัตรา</w:t>
      </w:r>
      <w:r w:rsidRPr="005358A8">
        <w:rPr>
          <w:rFonts w:ascii="Angsana New" w:hAnsi="Angsana New"/>
          <w:sz w:val="30"/>
          <w:szCs w:val="30"/>
        </w:rPr>
        <w:t xml:space="preserve"> 5 </w:t>
      </w:r>
      <w:r w:rsidRPr="005358A8">
        <w:rPr>
          <w:rFonts w:ascii="Angsana New" w:hAnsi="Angsana New"/>
          <w:sz w:val="30"/>
          <w:szCs w:val="30"/>
          <w:cs/>
        </w:rPr>
        <w:t>หุ้นสามัญเดิมต่อ</w:t>
      </w:r>
      <w:r w:rsidRPr="005358A8">
        <w:rPr>
          <w:rFonts w:ascii="Angsana New" w:hAnsi="Angsana New"/>
          <w:sz w:val="30"/>
          <w:szCs w:val="30"/>
        </w:rPr>
        <w:t xml:space="preserve"> 1 </w:t>
      </w:r>
      <w:r w:rsidRPr="005358A8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โดยไม่คิดมูลค่า จำนวน </w:t>
      </w:r>
      <w:r w:rsidRPr="005358A8">
        <w:rPr>
          <w:rFonts w:ascii="Angsana New" w:hAnsi="Angsana New"/>
          <w:sz w:val="30"/>
          <w:szCs w:val="30"/>
        </w:rPr>
        <w:t xml:space="preserve">92,000,048 </w:t>
      </w:r>
      <w:r w:rsidRPr="005358A8">
        <w:rPr>
          <w:rFonts w:ascii="Angsana New" w:hAnsi="Angsana New"/>
          <w:sz w:val="30"/>
          <w:szCs w:val="30"/>
          <w:cs/>
        </w:rPr>
        <w:t xml:space="preserve">หน่วย ซึ่งไม่เกินร้อยละ </w:t>
      </w:r>
      <w:r w:rsidRPr="005358A8">
        <w:rPr>
          <w:rFonts w:ascii="Angsana New" w:hAnsi="Angsana New"/>
          <w:sz w:val="30"/>
          <w:szCs w:val="30"/>
        </w:rPr>
        <w:t xml:space="preserve">50 </w:t>
      </w:r>
      <w:r w:rsidRPr="005358A8">
        <w:rPr>
          <w:rFonts w:ascii="Angsana New" w:hAnsi="Angsana New"/>
          <w:sz w:val="30"/>
          <w:szCs w:val="30"/>
          <w:cs/>
        </w:rPr>
        <w:t>ของทุนจดทะเบียนชำระแล้วของบริษัท</w:t>
      </w:r>
      <w:r w:rsidRPr="005358A8">
        <w:rPr>
          <w:rFonts w:ascii="Angsana New" w:hAnsi="Angsana New" w:hint="cs"/>
          <w:sz w:val="30"/>
          <w:szCs w:val="30"/>
          <w:cs/>
        </w:rPr>
        <w:t>ย่อย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5358A8">
        <w:rPr>
          <w:rFonts w:ascii="Angsana New" w:hAnsi="Angsana New"/>
          <w:sz w:val="30"/>
          <w:szCs w:val="30"/>
        </w:rPr>
        <w:t xml:space="preserve"> 1 </w:t>
      </w:r>
      <w:r w:rsidRPr="005358A8">
        <w:rPr>
          <w:rFonts w:ascii="Angsana New" w:hAnsi="Angsana New"/>
          <w:sz w:val="30"/>
          <w:szCs w:val="30"/>
          <w:cs/>
        </w:rPr>
        <w:t>หน่วย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>มีสิทธิซื้อหุ้นสามัญเพิ่มทุน</w:t>
      </w:r>
      <w:r w:rsidRPr="005358A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5358A8">
        <w:rPr>
          <w:rFonts w:ascii="Angsana New" w:hAnsi="Angsana New"/>
          <w:sz w:val="30"/>
          <w:szCs w:val="30"/>
          <w:cs/>
        </w:rPr>
        <w:t>ได้</w:t>
      </w:r>
      <w:r w:rsidRPr="005358A8">
        <w:rPr>
          <w:rFonts w:ascii="Angsana New" w:hAnsi="Angsana New"/>
          <w:sz w:val="30"/>
          <w:szCs w:val="30"/>
        </w:rPr>
        <w:t xml:space="preserve"> 1 </w:t>
      </w:r>
      <w:r w:rsidRPr="005358A8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Pr="005358A8">
        <w:rPr>
          <w:rFonts w:ascii="Angsana New" w:hAnsi="Angsana New"/>
          <w:sz w:val="30"/>
          <w:szCs w:val="30"/>
        </w:rPr>
        <w:t xml:space="preserve">1.50 </w:t>
      </w:r>
      <w:r w:rsidRPr="005358A8">
        <w:rPr>
          <w:rFonts w:ascii="Angsana New" w:hAnsi="Angsana New"/>
          <w:sz w:val="30"/>
          <w:szCs w:val="30"/>
          <w:cs/>
        </w:rPr>
        <w:t>บาท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5358A8">
        <w:rPr>
          <w:rFonts w:ascii="Angsana New" w:hAnsi="Angsana New"/>
          <w:sz w:val="30"/>
          <w:szCs w:val="30"/>
        </w:rPr>
        <w:t xml:space="preserve">2 </w:t>
      </w:r>
      <w:r w:rsidRPr="005358A8">
        <w:rPr>
          <w:rFonts w:ascii="Angsana New" w:hAnsi="Angsana New"/>
          <w:sz w:val="30"/>
          <w:szCs w:val="30"/>
          <w:cs/>
        </w:rPr>
        <w:t>ปี</w:t>
      </w:r>
      <w:r w:rsidRPr="005358A8">
        <w:rPr>
          <w:rFonts w:ascii="Angsana New" w:hAnsi="Angsana New"/>
          <w:sz w:val="30"/>
          <w:szCs w:val="30"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นับจากวันที่ออกใบสำคัญแสดงสิทธิ (ตั้งแต่วันที่ </w:t>
      </w:r>
      <w:r w:rsidRPr="005358A8">
        <w:rPr>
          <w:rFonts w:ascii="Angsana New" w:hAnsi="Angsana New" w:hint="cs"/>
          <w:sz w:val="30"/>
          <w:szCs w:val="30"/>
          <w:cs/>
        </w:rPr>
        <w:t xml:space="preserve">4 ตุลาคม </w:t>
      </w:r>
      <w:r w:rsidRPr="005358A8">
        <w:rPr>
          <w:rFonts w:ascii="Angsana New" w:hAnsi="Angsana New"/>
          <w:sz w:val="30"/>
          <w:szCs w:val="30"/>
          <w:cs/>
        </w:rPr>
        <w:t xml:space="preserve">2562 ถึงวันที่ </w:t>
      </w:r>
      <w:r w:rsidRPr="005358A8">
        <w:rPr>
          <w:rFonts w:ascii="Angsana New" w:hAnsi="Angsana New" w:hint="cs"/>
          <w:sz w:val="30"/>
          <w:szCs w:val="30"/>
          <w:cs/>
        </w:rPr>
        <w:t xml:space="preserve">3 ตุลาคม </w:t>
      </w:r>
      <w:r w:rsidRPr="005358A8">
        <w:rPr>
          <w:rFonts w:ascii="Angsana New" w:hAnsi="Angsana New"/>
          <w:sz w:val="30"/>
          <w:szCs w:val="30"/>
          <w:cs/>
        </w:rPr>
        <w:t xml:space="preserve">2564) </w:t>
      </w:r>
      <w:r w:rsidRPr="005358A8">
        <w:rPr>
          <w:rFonts w:ascii="Angsana New" w:hAnsi="Angsana New" w:hint="cs"/>
          <w:sz w:val="30"/>
          <w:szCs w:val="30"/>
          <w:cs/>
        </w:rPr>
        <w:t>ผู้ถือใบสำคัญแสดงสิทธิ</w:t>
      </w:r>
      <w:r w:rsidRPr="005358A8">
        <w:rPr>
          <w:rFonts w:ascii="Angsana New" w:hAnsi="Angsana New"/>
          <w:sz w:val="30"/>
          <w:szCs w:val="30"/>
          <w:cs/>
        </w:rPr>
        <w:t>สามารถใช้สิทธิซื้อหุ้นสามัญของบริษัท</w:t>
      </w:r>
      <w:r w:rsidRPr="005358A8">
        <w:rPr>
          <w:rFonts w:ascii="Angsana New" w:hAnsi="Angsana New" w:hint="cs"/>
          <w:sz w:val="30"/>
          <w:szCs w:val="30"/>
          <w:cs/>
        </w:rPr>
        <w:t>ย่อย</w:t>
      </w:r>
      <w:r w:rsidRPr="005358A8">
        <w:rPr>
          <w:rFonts w:ascii="Angsana New" w:hAnsi="Angsana New"/>
          <w:sz w:val="30"/>
          <w:szCs w:val="30"/>
          <w:cs/>
        </w:rPr>
        <w:t>ได้ 4 ครั้ง ได้แก่</w:t>
      </w:r>
      <w:r w:rsidRPr="005358A8">
        <w:rPr>
          <w:rFonts w:ascii="Angsana New" w:hAnsi="Angsana New" w:hint="cs"/>
          <w:sz w:val="30"/>
          <w:szCs w:val="30"/>
          <w:cs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วันทำการสุดท้ายของเดือนพฤษภาคม 2563 วันทำการสุดท้ายของเดือนพฤศจิกายน 2563 วันทำการสุดท้ายของเดือนพฤษภาคม 2564 และวันที่ </w:t>
      </w:r>
      <w:r w:rsidRPr="005358A8">
        <w:rPr>
          <w:rFonts w:ascii="Angsana New" w:hAnsi="Angsana New" w:hint="cs"/>
          <w:sz w:val="30"/>
          <w:szCs w:val="30"/>
          <w:cs/>
        </w:rPr>
        <w:t xml:space="preserve">3 ตุลาคม </w:t>
      </w:r>
      <w:r w:rsidRPr="005358A8">
        <w:rPr>
          <w:rFonts w:ascii="Angsana New" w:hAnsi="Angsana New"/>
          <w:sz w:val="30"/>
          <w:szCs w:val="30"/>
          <w:cs/>
        </w:rPr>
        <w:t xml:space="preserve"> 2564 </w:t>
      </w:r>
    </w:p>
    <w:p w:rsidR="00DA5C72" w:rsidRPr="005358A8" w:rsidRDefault="00DA5C72" w:rsidP="00DA5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  <w:cs/>
        </w:rPr>
      </w:pPr>
    </w:p>
    <w:p w:rsidR="00DA5C72" w:rsidRPr="005358A8" w:rsidRDefault="00DA5C72" w:rsidP="00DA5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5358A8">
        <w:rPr>
          <w:rFonts w:ascii="Angsana New" w:hAnsi="Angsana New" w:hint="cs"/>
          <w:sz w:val="30"/>
          <w:szCs w:val="30"/>
          <w:cs/>
        </w:rPr>
        <w:t>ข)</w:t>
      </w:r>
      <w:r w:rsidRPr="005358A8">
        <w:rPr>
          <w:rFonts w:ascii="Angsana New" w:hAnsi="Angsana New"/>
          <w:sz w:val="30"/>
          <w:szCs w:val="30"/>
          <w:cs/>
        </w:rPr>
        <w:tab/>
        <w:t xml:space="preserve">เพิ่มทุนจดทะเบียน จำนวน </w:t>
      </w:r>
      <w:r w:rsidRPr="005358A8">
        <w:rPr>
          <w:rFonts w:ascii="Angsana New" w:hAnsi="Angsana New"/>
          <w:sz w:val="30"/>
          <w:szCs w:val="30"/>
        </w:rPr>
        <w:t>92,000,048</w:t>
      </w:r>
      <w:r w:rsidRPr="005358A8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 </w:t>
      </w:r>
      <w:r w:rsidRPr="005358A8">
        <w:rPr>
          <w:rFonts w:ascii="Angsana New" w:hAnsi="Angsana New"/>
          <w:sz w:val="30"/>
          <w:szCs w:val="30"/>
        </w:rPr>
        <w:t xml:space="preserve">460,000,240 </w:t>
      </w:r>
      <w:r w:rsidRPr="005358A8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 </w:t>
      </w:r>
      <w:r w:rsidRPr="005358A8">
        <w:rPr>
          <w:rFonts w:ascii="Angsana New" w:hAnsi="Angsana New"/>
          <w:sz w:val="30"/>
          <w:szCs w:val="30"/>
        </w:rPr>
        <w:t xml:space="preserve">552,000,288 </w:t>
      </w:r>
      <w:r w:rsidRPr="005358A8">
        <w:rPr>
          <w:rFonts w:ascii="Angsana New" w:hAnsi="Angsana New"/>
          <w:sz w:val="30"/>
          <w:szCs w:val="30"/>
          <w:cs/>
        </w:rPr>
        <w:t xml:space="preserve">บาท โดยออกหุ้นสามัญเพิ่มทุนจำนวน </w:t>
      </w:r>
      <w:r w:rsidRPr="005358A8">
        <w:rPr>
          <w:rFonts w:ascii="Angsana New" w:hAnsi="Angsana New"/>
          <w:sz w:val="30"/>
          <w:szCs w:val="30"/>
        </w:rPr>
        <w:t>92,000,048</w:t>
      </w:r>
      <w:r w:rsidRPr="005358A8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5358A8">
        <w:rPr>
          <w:rFonts w:ascii="Angsana New" w:hAnsi="Angsana New"/>
          <w:sz w:val="30"/>
          <w:szCs w:val="30"/>
        </w:rPr>
        <w:t xml:space="preserve">1 </w:t>
      </w:r>
      <w:r w:rsidRPr="005358A8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เพื่อรองรับการใช้สิทธิของใบสำคัญแสดงสิทธิที่จะซื้อหุ้นสามัญเพิ่มทุนของบริษัทรุ่นที่ </w:t>
      </w:r>
      <w:r w:rsidRPr="005358A8">
        <w:rPr>
          <w:rFonts w:ascii="Angsana New" w:hAnsi="Angsana New"/>
          <w:sz w:val="30"/>
          <w:szCs w:val="30"/>
        </w:rPr>
        <w:t>2 (SMART-W2)</w:t>
      </w:r>
      <w:r w:rsidRPr="005358A8">
        <w:rPr>
          <w:rFonts w:ascii="Angsana New" w:hAnsi="Angsana New" w:hint="cs"/>
          <w:sz w:val="30"/>
          <w:szCs w:val="30"/>
          <w:cs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>และอนุมัติการแก้ไขหนังสือบริคณห์สนธิเพื่อให้สอดคล้องกับการเพิ่มทุนจดทะเบียนของบริษัท</w:t>
      </w:r>
      <w:r w:rsidRPr="005358A8">
        <w:rPr>
          <w:rFonts w:ascii="Angsana New" w:hAnsi="Angsana New" w:hint="cs"/>
          <w:sz w:val="30"/>
          <w:szCs w:val="30"/>
          <w:cs/>
        </w:rPr>
        <w:t>ย่อย และ</w:t>
      </w:r>
    </w:p>
    <w:p w:rsidR="00DA5C72" w:rsidRPr="005358A8" w:rsidRDefault="00DA5C72" w:rsidP="00DA5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</w:p>
    <w:p w:rsidR="00DA5C72" w:rsidRPr="005358A8" w:rsidRDefault="00DA5C72" w:rsidP="00DA5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5358A8">
        <w:rPr>
          <w:rFonts w:ascii="Angsana New" w:hAnsi="Angsana New" w:hint="cs"/>
          <w:sz w:val="30"/>
          <w:szCs w:val="30"/>
          <w:cs/>
        </w:rPr>
        <w:t>ค)</w:t>
      </w:r>
      <w:r w:rsidRPr="005358A8">
        <w:rPr>
          <w:rFonts w:ascii="Angsana New" w:hAnsi="Angsana New"/>
          <w:sz w:val="30"/>
          <w:szCs w:val="30"/>
          <w:cs/>
        </w:rPr>
        <w:tab/>
        <w:t xml:space="preserve">จัดสรรหุ้นสามัญเพิ่มทุนจำนวน </w:t>
      </w:r>
      <w:r w:rsidRPr="005358A8">
        <w:rPr>
          <w:rFonts w:ascii="Angsana New" w:hAnsi="Angsana New"/>
          <w:sz w:val="30"/>
          <w:szCs w:val="30"/>
        </w:rPr>
        <w:t>92,000,048</w:t>
      </w:r>
      <w:r w:rsidRPr="005358A8">
        <w:rPr>
          <w:rFonts w:ascii="Angsana New" w:hAnsi="Angsana New"/>
          <w:sz w:val="30"/>
          <w:szCs w:val="30"/>
          <w:cs/>
        </w:rPr>
        <w:t xml:space="preserve"> หุ้น</w:t>
      </w:r>
      <w:r w:rsidRPr="005358A8">
        <w:rPr>
          <w:rFonts w:ascii="Angsana New" w:hAnsi="Angsana New" w:hint="cs"/>
          <w:sz w:val="30"/>
          <w:szCs w:val="30"/>
          <w:cs/>
        </w:rPr>
        <w:t xml:space="preserve"> </w:t>
      </w:r>
      <w:r w:rsidRPr="005358A8">
        <w:rPr>
          <w:rFonts w:ascii="Angsana New" w:hAnsi="Angsana New"/>
          <w:sz w:val="30"/>
          <w:szCs w:val="30"/>
          <w:cs/>
        </w:rPr>
        <w:t xml:space="preserve">เพื่อรองรับการใช้สิทธิตามใบสำคัญแสดงสิทธิที่จะซื้อหุ้นสามัญเพิ่มทุนรุ่นที่ </w:t>
      </w:r>
      <w:r w:rsidRPr="005358A8">
        <w:rPr>
          <w:rFonts w:ascii="Angsana New" w:hAnsi="Angsana New"/>
          <w:sz w:val="30"/>
          <w:szCs w:val="30"/>
        </w:rPr>
        <w:t>2 (SMART-W2)</w:t>
      </w:r>
    </w:p>
    <w:p w:rsidR="00DA5C72" w:rsidRPr="005358A8" w:rsidRDefault="00DA5C72" w:rsidP="00DA5C7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DA5C72" w:rsidRPr="005358A8" w:rsidRDefault="00DA5C72" w:rsidP="00DA5C7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5358A8">
        <w:rPr>
          <w:rFonts w:ascii="Angsana New" w:hAnsi="Angsana New" w:hint="cs"/>
          <w:szCs w:val="30"/>
          <w:cs/>
        </w:rPr>
        <w:t xml:space="preserve">บริษัทย่อยดำเนินการจดทะเบียนเพิ่มทุนจดทะเบียนกับกระทรวงพาณิชย์แล้วเมื่อวันที่ 24 กันยายน 2562 </w:t>
      </w:r>
    </w:p>
    <w:p w:rsidR="00DA5C72" w:rsidRDefault="00DA5C72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09F9" w:rsidRDefault="008409F9" w:rsidP="00075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:rsidR="00133FB0" w:rsidRPr="00133FB0" w:rsidRDefault="00133FB0" w:rsidP="00840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D4B4C" w:rsidRPr="001E2925" w:rsidRDefault="007D4B4C" w:rsidP="007D4B4C">
      <w:pPr>
        <w:pStyle w:val="NoSpacing"/>
        <w:jc w:val="both"/>
        <w:rPr>
          <w:rFonts w:ascii="Angsana New" w:hAnsi="Angsana New"/>
          <w:szCs w:val="30"/>
          <w:cs/>
        </w:rPr>
      </w:pPr>
      <w:r w:rsidRPr="001E2925">
        <w:rPr>
          <w:rFonts w:ascii="Angsana New" w:hAnsi="Angsana New"/>
          <w:szCs w:val="30"/>
          <w:cs/>
        </w:rPr>
        <w:t>ในที่ประชุม</w:t>
      </w:r>
      <w:r w:rsidR="003A59A0">
        <w:rPr>
          <w:rFonts w:ascii="Angsana New" w:hAnsi="Angsana New" w:hint="cs"/>
          <w:szCs w:val="30"/>
          <w:cs/>
        </w:rPr>
        <w:t>สามัญผู้ถือหุ้นประจำปี 2562 ของบริษัท</w:t>
      </w:r>
      <w:r w:rsidRPr="001E2925">
        <w:rPr>
          <w:rFonts w:ascii="Angsana New" w:hAnsi="Angsana New"/>
          <w:szCs w:val="30"/>
          <w:cs/>
        </w:rPr>
        <w:t xml:space="preserve">เมื่อวันที่ </w:t>
      </w:r>
      <w:r w:rsidRPr="001E2925">
        <w:rPr>
          <w:rFonts w:ascii="Angsana New" w:hAnsi="Angsana New" w:hint="cs"/>
          <w:szCs w:val="30"/>
          <w:cs/>
        </w:rPr>
        <w:t>2</w:t>
      </w:r>
      <w:r w:rsidR="003A59A0">
        <w:rPr>
          <w:rFonts w:ascii="Angsana New" w:hAnsi="Angsana New" w:hint="cs"/>
          <w:szCs w:val="30"/>
          <w:cs/>
        </w:rPr>
        <w:t>5</w:t>
      </w:r>
      <w:r w:rsidRPr="001E2925">
        <w:rPr>
          <w:rFonts w:ascii="Angsana New" w:hAnsi="Angsana New"/>
          <w:szCs w:val="30"/>
          <w:cs/>
        </w:rPr>
        <w:t xml:space="preserve"> </w:t>
      </w:r>
      <w:r w:rsidR="003A59A0">
        <w:rPr>
          <w:rFonts w:ascii="Angsana New" w:hAnsi="Angsana New" w:hint="cs"/>
          <w:szCs w:val="30"/>
          <w:cs/>
        </w:rPr>
        <w:t xml:space="preserve">เมษายน </w:t>
      </w:r>
      <w:r w:rsidRPr="001E2925">
        <w:rPr>
          <w:rFonts w:ascii="Angsana New" w:hAnsi="Angsana New"/>
          <w:szCs w:val="30"/>
          <w:cs/>
        </w:rPr>
        <w:t>256</w:t>
      </w:r>
      <w:r w:rsidRPr="001E2925">
        <w:rPr>
          <w:rFonts w:ascii="Angsana New" w:hAnsi="Angsana New" w:hint="cs"/>
          <w:szCs w:val="30"/>
          <w:cs/>
        </w:rPr>
        <w:t>2</w:t>
      </w:r>
      <w:r w:rsidRPr="001E2925">
        <w:rPr>
          <w:rFonts w:ascii="Angsana New" w:hAnsi="Angsana New"/>
          <w:szCs w:val="30"/>
          <w:cs/>
        </w:rPr>
        <w:t xml:space="preserve"> </w:t>
      </w:r>
      <w:r w:rsidR="003A59A0">
        <w:rPr>
          <w:rFonts w:ascii="Angsana New" w:hAnsi="Angsana New" w:hint="cs"/>
          <w:szCs w:val="30"/>
          <w:cs/>
        </w:rPr>
        <w:t>ผู้ถือหุ้นมีมติอนุมัติจ่ายเงินปันผลจาก</w:t>
      </w:r>
      <w:r w:rsidRPr="001E2925">
        <w:rPr>
          <w:rFonts w:ascii="Angsana New" w:hAnsi="Angsana New" w:hint="cs"/>
          <w:szCs w:val="30"/>
          <w:cs/>
        </w:rPr>
        <w:t>กำไรสุทธิประจำปี 25</w:t>
      </w:r>
      <w:r w:rsidRPr="001E2925">
        <w:rPr>
          <w:rFonts w:ascii="Angsana New" w:hAnsi="Angsana New"/>
          <w:szCs w:val="30"/>
        </w:rPr>
        <w:t xml:space="preserve">61 </w:t>
      </w:r>
      <w:r w:rsidRPr="001E2925">
        <w:rPr>
          <w:rFonts w:ascii="Angsana New" w:hAnsi="Angsana New" w:hint="cs"/>
          <w:szCs w:val="30"/>
          <w:cs/>
        </w:rPr>
        <w:t xml:space="preserve">และกำไรสะสม ในอัตรา 0.01 บาทต่อหุ้น </w:t>
      </w:r>
      <w:r w:rsidR="00E777E1">
        <w:rPr>
          <w:rFonts w:ascii="Angsana New" w:hAnsi="Angsana New" w:hint="cs"/>
          <w:szCs w:val="30"/>
          <w:cs/>
        </w:rPr>
        <w:t>เป็น</w:t>
      </w:r>
      <w:r w:rsidRPr="001E2925">
        <w:rPr>
          <w:rFonts w:ascii="Angsana New" w:hAnsi="Angsana New" w:hint="cs"/>
          <w:szCs w:val="30"/>
          <w:cs/>
        </w:rPr>
        <w:t xml:space="preserve">จำนวนเงิน </w:t>
      </w:r>
      <w:r w:rsidR="003A59A0" w:rsidRPr="003A59A0">
        <w:rPr>
          <w:rFonts w:ascii="Angsana New" w:hAnsi="Angsana New"/>
          <w:szCs w:val="22"/>
        </w:rPr>
        <w:t>27,679,736.81</w:t>
      </w:r>
      <w:r w:rsidRPr="001E2925">
        <w:rPr>
          <w:rFonts w:ascii="Angsana New" w:hAnsi="Angsana New" w:hint="cs"/>
          <w:szCs w:val="30"/>
          <w:cs/>
        </w:rPr>
        <w:t xml:space="preserve"> บาท </w:t>
      </w:r>
      <w:r w:rsidR="005B0870">
        <w:rPr>
          <w:rFonts w:ascii="Angsana New" w:hAnsi="Angsana New" w:hint="cs"/>
          <w:szCs w:val="30"/>
          <w:cs/>
        </w:rPr>
        <w:t>บริษัท</w:t>
      </w:r>
      <w:r w:rsidRPr="001E2925">
        <w:rPr>
          <w:rFonts w:ascii="Angsana New" w:hAnsi="Angsana New" w:hint="cs"/>
          <w:szCs w:val="30"/>
          <w:cs/>
        </w:rPr>
        <w:t>จ่ายปันผลให้กับผู้ถือหุ้นในวันที่ 24 พฤษภาคม 2562</w:t>
      </w:r>
    </w:p>
    <w:p w:rsidR="0045054D" w:rsidRDefault="0045054D" w:rsidP="0045054D">
      <w:pPr>
        <w:pStyle w:val="NoSpacing"/>
        <w:rPr>
          <w:rFonts w:ascii="Angsana New" w:hAnsi="Angsana New"/>
          <w:szCs w:val="30"/>
        </w:rPr>
      </w:pPr>
    </w:p>
    <w:p w:rsidR="00DA5C72" w:rsidRDefault="00DA5C72" w:rsidP="0045054D">
      <w:pPr>
        <w:pStyle w:val="NoSpacing"/>
        <w:rPr>
          <w:rFonts w:ascii="Angsana New" w:hAnsi="Angsana New"/>
          <w:szCs w:val="30"/>
        </w:rPr>
      </w:pPr>
    </w:p>
    <w:p w:rsidR="00DA5C72" w:rsidRDefault="00DA5C72" w:rsidP="0045054D">
      <w:pPr>
        <w:pStyle w:val="NoSpacing"/>
        <w:rPr>
          <w:rFonts w:ascii="Angsana New" w:hAnsi="Angsana New"/>
          <w:szCs w:val="30"/>
        </w:rPr>
      </w:pPr>
    </w:p>
    <w:p w:rsidR="00DA5C72" w:rsidRDefault="00DA5C72" w:rsidP="0045054D">
      <w:pPr>
        <w:pStyle w:val="NoSpacing"/>
        <w:rPr>
          <w:rFonts w:ascii="Angsana New" w:hAnsi="Angsana New"/>
          <w:szCs w:val="30"/>
        </w:rPr>
      </w:pPr>
    </w:p>
    <w:p w:rsidR="00DA5C72" w:rsidRDefault="00DA5C72" w:rsidP="0045054D">
      <w:pPr>
        <w:pStyle w:val="NoSpacing"/>
        <w:rPr>
          <w:rFonts w:ascii="Angsana New" w:hAnsi="Angsana New"/>
          <w:szCs w:val="30"/>
        </w:rPr>
      </w:pPr>
    </w:p>
    <w:p w:rsidR="00C11C3C" w:rsidRPr="006178D6" w:rsidRDefault="008409F9" w:rsidP="00075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6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8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A45CEC">
        <w:rPr>
          <w:rFonts w:ascii="Angsana New" w:hAnsi="Angsana New" w:hint="cs"/>
          <w:sz w:val="30"/>
          <w:szCs w:val="30"/>
          <w:cs/>
        </w:rPr>
        <w:t>และ</w:t>
      </w:r>
      <w:r w:rsidR="00E270C7">
        <w:rPr>
          <w:rFonts w:ascii="Angsana New" w:hAnsi="Angsana New" w:hint="cs"/>
          <w:sz w:val="30"/>
          <w:szCs w:val="30"/>
          <w:cs/>
        </w:rPr>
        <w:t>เก้า</w:t>
      </w:r>
      <w:r w:rsidR="00A45CEC">
        <w:rPr>
          <w:rFonts w:ascii="Angsana New" w:hAnsi="Angsana New" w:hint="cs"/>
          <w:sz w:val="30"/>
          <w:szCs w:val="30"/>
          <w:cs/>
        </w:rPr>
        <w:t>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45CEC">
        <w:rPr>
          <w:rFonts w:ascii="Angsana New" w:hAnsi="Angsana New" w:hint="cs"/>
          <w:sz w:val="30"/>
          <w:szCs w:val="30"/>
          <w:cs/>
        </w:rPr>
        <w:t xml:space="preserve">30 </w:t>
      </w:r>
      <w:r w:rsidR="00E270C7">
        <w:rPr>
          <w:rFonts w:ascii="Angsana New" w:hAnsi="Angsana New" w:hint="cs"/>
          <w:sz w:val="30"/>
          <w:szCs w:val="30"/>
          <w:cs/>
        </w:rPr>
        <w:t>กันยายน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4A0B7D">
        <w:rPr>
          <w:rFonts w:ascii="Angsana New" w:hAnsi="Angsana New" w:hint="cs"/>
          <w:sz w:val="30"/>
          <w:szCs w:val="30"/>
          <w:cs/>
        </w:rPr>
        <w:t>62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C6222E">
        <w:rPr>
          <w:rFonts w:ascii="Angsana New" w:hAnsi="Angsana New"/>
          <w:sz w:val="30"/>
          <w:szCs w:val="30"/>
          <w:cs/>
        </w:rPr>
        <w:t>25</w:t>
      </w:r>
      <w:r w:rsidR="004A0B7D">
        <w:rPr>
          <w:rFonts w:ascii="Angsana New" w:hAnsi="Angsana New" w:hint="cs"/>
          <w:sz w:val="30"/>
          <w:szCs w:val="30"/>
          <w:cs/>
        </w:rPr>
        <w:t>61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9518EE" w:rsidRPr="009518EE" w:rsidRDefault="009518EE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E40A3" w:rsidRDefault="001E40A3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E270C7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E270C7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 w:hint="cs"/>
          <w:sz w:val="30"/>
          <w:szCs w:val="30"/>
          <w:cs/>
        </w:rPr>
        <w:t xml:space="preserve"> และ 25</w:t>
      </w:r>
      <w:r>
        <w:rPr>
          <w:rFonts w:ascii="Angsana New" w:hAnsi="Angsana New"/>
          <w:sz w:val="30"/>
          <w:szCs w:val="30"/>
        </w:rPr>
        <w:t>61</w:t>
      </w:r>
      <w:r w:rsidR="0095505F">
        <w:rPr>
          <w:rFonts w:ascii="Angsana New" w:hAnsi="Angsana New"/>
          <w:sz w:val="30"/>
          <w:szCs w:val="30"/>
        </w:rPr>
        <w:t xml:space="preserve"> </w:t>
      </w:r>
      <w:r w:rsidR="0095505F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5B0870" w:rsidRPr="0095505F" w:rsidRDefault="005B0870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1E40A3" w:rsidRPr="00501620" w:rsidTr="00F97761">
        <w:tc>
          <w:tcPr>
            <w:tcW w:w="4111" w:type="dxa"/>
          </w:tcPr>
          <w:p w:rsidR="001E40A3" w:rsidRPr="00501620" w:rsidRDefault="001E40A3" w:rsidP="00F97761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1E40A3" w:rsidRPr="00501620" w:rsidRDefault="007F1DD2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D14942" w:rsidRPr="009C03E3" w:rsidTr="00F97761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D14942" w:rsidRPr="00767D3F" w:rsidRDefault="00D14942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D14942" w:rsidRPr="00734FD1" w:rsidRDefault="00D14942" w:rsidP="00D1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:rsidR="00D14942" w:rsidRPr="00FA7122" w:rsidRDefault="00D14942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D14942" w:rsidRPr="00734FD1" w:rsidRDefault="00D14942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D14942" w:rsidRPr="00085890" w:rsidRDefault="00D14942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D14942" w:rsidRPr="003846B8" w:rsidRDefault="00D14942" w:rsidP="00F9776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1DD2">
              <w:rPr>
                <w:rFonts w:ascii="Angsana New" w:hAnsi="Angsana New"/>
                <w:sz w:val="30"/>
                <w:szCs w:val="30"/>
              </w:rPr>
              <w:t>64,476</w:t>
            </w:r>
          </w:p>
        </w:tc>
        <w:tc>
          <w:tcPr>
            <w:tcW w:w="270" w:type="dxa"/>
          </w:tcPr>
          <w:p w:rsidR="00D14942" w:rsidRPr="00085890" w:rsidRDefault="00D14942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D14942" w:rsidRPr="00F70FCB" w:rsidRDefault="00D14942" w:rsidP="007D60C4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1DD2">
              <w:rPr>
                <w:rFonts w:ascii="Angsana New" w:hAnsi="Angsana New"/>
                <w:sz w:val="30"/>
                <w:szCs w:val="30"/>
              </w:rPr>
              <w:t>44,251</w:t>
            </w:r>
          </w:p>
        </w:tc>
      </w:tr>
    </w:tbl>
    <w:p w:rsidR="001E40A3" w:rsidRDefault="001E40A3" w:rsidP="001E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7F1DD2" w:rsidRPr="00501620" w:rsidTr="00F97761">
        <w:tc>
          <w:tcPr>
            <w:tcW w:w="4111" w:type="dxa"/>
          </w:tcPr>
          <w:p w:rsidR="007F1DD2" w:rsidRPr="00501620" w:rsidRDefault="007F1DD2" w:rsidP="00F97761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7F1DD2" w:rsidRPr="00501620" w:rsidRDefault="007F1DD2" w:rsidP="00C0432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E270C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270C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1E40A3" w:rsidRPr="0050162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E40A3" w:rsidRPr="0050162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40A3" w:rsidRPr="00501620" w:rsidRDefault="001E40A3" w:rsidP="00F9776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E40A3" w:rsidRPr="006B2360" w:rsidTr="00F97761">
        <w:tblPrEx>
          <w:tblLook w:val="0000"/>
        </w:tblPrEx>
        <w:trPr>
          <w:cantSplit/>
        </w:trPr>
        <w:tc>
          <w:tcPr>
            <w:tcW w:w="4111" w:type="dxa"/>
          </w:tcPr>
          <w:p w:rsidR="001E40A3" w:rsidRPr="006B2360" w:rsidRDefault="001E40A3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1E40A3" w:rsidRPr="006B2360" w:rsidRDefault="001E40A3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1E40A3" w:rsidRPr="006B2360" w:rsidRDefault="001E40A3" w:rsidP="00F97761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D14942" w:rsidRPr="009C03E3" w:rsidTr="00F97761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D14942" w:rsidRPr="00767D3F" w:rsidRDefault="00D14942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D14942" w:rsidRPr="003846B8" w:rsidRDefault="00D14942" w:rsidP="00D14942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1DD2">
              <w:rPr>
                <w:rFonts w:ascii="Angsana New" w:hAnsi="Angsana New"/>
                <w:sz w:val="30"/>
                <w:szCs w:val="30"/>
              </w:rPr>
              <w:t>193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1DD2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:rsidR="00D14942" w:rsidRPr="00180C22" w:rsidRDefault="00D14942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D14942" w:rsidRPr="00734FD1" w:rsidRDefault="00D14942" w:rsidP="00F9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D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D14942" w:rsidRPr="00180C22" w:rsidRDefault="00D14942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D14942" w:rsidRPr="003846B8" w:rsidRDefault="00D14942" w:rsidP="00F97761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1DD2">
              <w:rPr>
                <w:rFonts w:ascii="Angsana New" w:hAnsi="Angsana New"/>
                <w:sz w:val="30"/>
                <w:szCs w:val="30"/>
              </w:rPr>
              <w:t>193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1DD2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:rsidR="00D14942" w:rsidRPr="00180C22" w:rsidRDefault="00D14942" w:rsidP="00F977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D14942" w:rsidRPr="00085890" w:rsidRDefault="00D14942" w:rsidP="00635310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1DD2">
              <w:rPr>
                <w:rFonts w:ascii="Angsana New" w:hAnsi="Angsana New"/>
                <w:sz w:val="30"/>
                <w:szCs w:val="30"/>
              </w:rPr>
              <w:t>115,616</w:t>
            </w:r>
          </w:p>
        </w:tc>
      </w:tr>
    </w:tbl>
    <w:p w:rsidR="009518EE" w:rsidRDefault="009518EE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A5C72" w:rsidRDefault="00DA5C7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A5C72" w:rsidRDefault="00DA5C7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A5C72" w:rsidRDefault="00DA5C7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A5C72" w:rsidRDefault="00DA5C72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55310" w:rsidRPr="00D061EA" w:rsidRDefault="00133FB0" w:rsidP="00075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9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B50884" w:rsidRDefault="009C0940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45CEC">
        <w:rPr>
          <w:rFonts w:ascii="Angsana New" w:hAnsi="Angsana New" w:hint="cs"/>
          <w:sz w:val="30"/>
          <w:szCs w:val="30"/>
          <w:cs/>
        </w:rPr>
        <w:t xml:space="preserve">30 </w:t>
      </w:r>
      <w:r w:rsidR="00E270C7">
        <w:rPr>
          <w:rFonts w:ascii="Angsana New" w:hAnsi="Angsana New" w:hint="cs"/>
          <w:sz w:val="30"/>
          <w:szCs w:val="30"/>
          <w:cs/>
        </w:rPr>
        <w:t>กันยายน</w:t>
      </w:r>
      <w:r w:rsidR="00B50884">
        <w:rPr>
          <w:rFonts w:ascii="Angsana New" w:hAnsi="Angsana New" w:hint="cs"/>
          <w:sz w:val="30"/>
          <w:szCs w:val="30"/>
          <w:cs/>
        </w:rPr>
        <w:t xml:space="preserve"> </w:t>
      </w:r>
      <w:r w:rsidR="004A0B7D">
        <w:rPr>
          <w:rFonts w:ascii="Angsana New" w:hAnsi="Angsana New"/>
          <w:sz w:val="30"/>
          <w:szCs w:val="30"/>
        </w:rPr>
        <w:t>2562</w:t>
      </w:r>
    </w:p>
    <w:p w:rsidR="00B50884" w:rsidRPr="00D8472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/>
        <w:jc w:val="both"/>
        <w:rPr>
          <w:rFonts w:ascii="Angsana New" w:hAnsi="Angsana New"/>
          <w:sz w:val="16"/>
          <w:szCs w:val="16"/>
        </w:rPr>
      </w:pPr>
    </w:p>
    <w:p w:rsidR="009534D6" w:rsidRDefault="009534D6" w:rsidP="009534D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93CA2">
        <w:rPr>
          <w:rFonts w:ascii="Angsana New" w:hAnsi="Angsana New" w:hint="cs"/>
          <w:sz w:val="30"/>
          <w:szCs w:val="30"/>
          <w:cs/>
        </w:rPr>
        <w:t>กลุ่มบริษัทมีสัญญาเช่า</w:t>
      </w:r>
      <w:r>
        <w:rPr>
          <w:rFonts w:ascii="Angsana New" w:hAnsi="Angsana New" w:hint="cs"/>
          <w:sz w:val="30"/>
          <w:szCs w:val="30"/>
          <w:cs/>
        </w:rPr>
        <w:t>ที่ดินและสินทรัพย์หลายฉบับ</w:t>
      </w:r>
      <w:r w:rsidRPr="00293CA2">
        <w:rPr>
          <w:rFonts w:ascii="Angsana New" w:hAnsi="Angsana New" w:hint="cs"/>
          <w:sz w:val="30"/>
          <w:szCs w:val="30"/>
          <w:cs/>
        </w:rPr>
        <w:t xml:space="preserve">เป็นระยะเวลาต่าง ๆ กัน </w:t>
      </w:r>
      <w:r>
        <w:rPr>
          <w:rFonts w:ascii="Angsana New" w:hAnsi="Angsana New" w:hint="cs"/>
          <w:sz w:val="30"/>
          <w:szCs w:val="30"/>
          <w:cs/>
        </w:rPr>
        <w:t>โดยสัญญาฉบับสุดท้ายจะ</w:t>
      </w:r>
      <w:r w:rsidRPr="00293CA2">
        <w:rPr>
          <w:rFonts w:ascii="Angsana New" w:hAnsi="Angsana New" w:hint="cs"/>
          <w:sz w:val="30"/>
          <w:szCs w:val="30"/>
          <w:cs/>
        </w:rPr>
        <w:t>สิ้นสุด</w:t>
      </w:r>
      <w:r>
        <w:rPr>
          <w:rFonts w:ascii="Angsana New" w:hAnsi="Angsana New" w:hint="cs"/>
          <w:sz w:val="30"/>
          <w:szCs w:val="30"/>
          <w:cs/>
        </w:rPr>
        <w:t>ลงใน</w:t>
      </w:r>
      <w:r w:rsidRPr="00293CA2">
        <w:rPr>
          <w:rFonts w:ascii="Angsana New" w:hAnsi="Angsana New" w:hint="cs"/>
          <w:sz w:val="30"/>
          <w:szCs w:val="30"/>
          <w:cs/>
        </w:rPr>
        <w:t>เดือน</w:t>
      </w:r>
      <w:r w:rsidRPr="00323C5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23C5E">
        <w:rPr>
          <w:rFonts w:ascii="Angsana New" w:hAnsi="Angsana New"/>
          <w:sz w:val="30"/>
          <w:szCs w:val="30"/>
        </w:rPr>
        <w:t>2571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3CA2">
        <w:rPr>
          <w:rFonts w:ascii="Angsana New" w:hAnsi="Angsana New" w:hint="cs"/>
          <w:sz w:val="30"/>
          <w:szCs w:val="30"/>
          <w:cs/>
        </w:rPr>
        <w:t>กลุ่มบริษัทผูกพันที่จะต้องจ่ายค่าเช่าภายใต้สัญญาดังกล่าวดังนี้</w:t>
      </w:r>
    </w:p>
    <w:p w:rsidR="00B50884" w:rsidRDefault="00D3506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color w:val="000000"/>
          <w:sz w:val="16"/>
          <w:szCs w:val="16"/>
        </w:rPr>
        <w:tab/>
      </w:r>
    </w:p>
    <w:tbl>
      <w:tblPr>
        <w:tblW w:w="8788" w:type="dxa"/>
        <w:tblInd w:w="675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4F07C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F51F88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160E0B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0E0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0E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Pr="00730935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  <w:shd w:val="clear" w:color="auto" w:fill="auto"/>
          </w:tcPr>
          <w:p w:rsidR="00B50884" w:rsidRPr="00940C35" w:rsidRDefault="00940C35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0C35">
              <w:rPr>
                <w:rFonts w:ascii="Angsana New" w:hAnsi="Angsana New"/>
                <w:sz w:val="30"/>
                <w:szCs w:val="30"/>
              </w:rPr>
              <w:t>5,462</w:t>
            </w:r>
          </w:p>
        </w:tc>
        <w:tc>
          <w:tcPr>
            <w:tcW w:w="284" w:type="dxa"/>
          </w:tcPr>
          <w:p w:rsidR="00B50884" w:rsidRPr="00567160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C24F7E" w:rsidRDefault="00C24F7E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F7E">
              <w:rPr>
                <w:rFonts w:ascii="Angsana New" w:hAnsi="Angsana New"/>
                <w:sz w:val="30"/>
                <w:szCs w:val="30"/>
              </w:rPr>
              <w:t>9,908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E0017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เกินกว่าหนึ่งปีไม่เกิน</w:t>
            </w:r>
            <w:r w:rsidR="00B5088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  <w:shd w:val="clear" w:color="auto" w:fill="auto"/>
          </w:tcPr>
          <w:p w:rsidR="00B50884" w:rsidRPr="00940C35" w:rsidRDefault="00AB4187" w:rsidP="00AB4187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940C35" w:rsidRPr="00940C3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284" w:type="dxa"/>
          </w:tcPr>
          <w:p w:rsidR="00B50884" w:rsidRPr="00567160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C24F7E" w:rsidRDefault="00C24F7E" w:rsidP="00AB4187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F7E">
              <w:rPr>
                <w:rFonts w:ascii="Angsana New" w:hAnsi="Angsana New"/>
                <w:sz w:val="30"/>
                <w:szCs w:val="30"/>
              </w:rPr>
              <w:t>11,</w:t>
            </w:r>
            <w:r w:rsidR="00AB4187"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E0017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B50884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940C35" w:rsidRDefault="00940C35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0C35">
              <w:rPr>
                <w:rFonts w:ascii="Angsana New" w:hAnsi="Angsana New"/>
                <w:sz w:val="30"/>
                <w:szCs w:val="30"/>
              </w:rPr>
              <w:t>2,085</w:t>
            </w:r>
          </w:p>
        </w:tc>
        <w:tc>
          <w:tcPr>
            <w:tcW w:w="284" w:type="dxa"/>
          </w:tcPr>
          <w:p w:rsidR="00B50884" w:rsidRPr="00567160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C24F7E" w:rsidRDefault="00C24F7E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F7E">
              <w:rPr>
                <w:rFonts w:ascii="Angsana New" w:hAnsi="Angsana New"/>
                <w:sz w:val="30"/>
                <w:szCs w:val="30"/>
              </w:rPr>
              <w:t>370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940C35" w:rsidRDefault="00940C35" w:rsidP="00AB4187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0C35">
              <w:rPr>
                <w:rFonts w:ascii="Angsana New" w:hAnsi="Angsana New"/>
                <w:sz w:val="30"/>
                <w:szCs w:val="30"/>
              </w:rPr>
              <w:t>14,</w:t>
            </w:r>
            <w:r w:rsidR="00AB4187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84" w:type="dxa"/>
          </w:tcPr>
          <w:p w:rsidR="00B50884" w:rsidRPr="00567160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C24F7E" w:rsidRDefault="00C24F7E" w:rsidP="00AB4187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F7E">
              <w:rPr>
                <w:rFonts w:ascii="Angsana New" w:hAnsi="Angsana New"/>
                <w:sz w:val="30"/>
                <w:szCs w:val="30"/>
              </w:rPr>
              <w:t>21,</w:t>
            </w:r>
            <w:r w:rsidR="00AB4187">
              <w:rPr>
                <w:rFonts w:ascii="Angsana New" w:hAnsi="Angsana New"/>
                <w:sz w:val="30"/>
                <w:szCs w:val="30"/>
              </w:rPr>
              <w:t>575</w:t>
            </w:r>
          </w:p>
        </w:tc>
      </w:tr>
    </w:tbl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0884" w:rsidRPr="006C664B" w:rsidRDefault="00D3506C" w:rsidP="00B508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C664B">
        <w:rPr>
          <w:rFonts w:ascii="Angsana New" w:hAnsi="Angsana New" w:hint="cs"/>
          <w:sz w:val="30"/>
          <w:szCs w:val="30"/>
          <w:cs/>
        </w:rPr>
        <w:t>กลุ่ม</w:t>
      </w:r>
      <w:r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</w:t>
      </w:r>
      <w:r w:rsidRPr="00C33E3E">
        <w:rPr>
          <w:rFonts w:ascii="Angsana New" w:hAnsi="Angsana New"/>
          <w:sz w:val="30"/>
          <w:szCs w:val="30"/>
          <w:cs/>
        </w:rPr>
        <w:t>สัญญาก่อสร้าง</w:t>
      </w:r>
      <w:r w:rsidR="00980C94">
        <w:rPr>
          <w:rFonts w:ascii="Angsana New" w:hAnsi="Angsana New" w:hint="cs"/>
          <w:sz w:val="30"/>
          <w:szCs w:val="30"/>
          <w:cs/>
        </w:rPr>
        <w:t>ส่วนปรับปรุง</w:t>
      </w:r>
      <w:r w:rsidR="00DF3036" w:rsidRPr="00C33E3E">
        <w:rPr>
          <w:rFonts w:ascii="Angsana New" w:hAnsi="Angsana New" w:hint="cs"/>
          <w:sz w:val="30"/>
          <w:szCs w:val="30"/>
          <w:cs/>
        </w:rPr>
        <w:t>อาคารโรงงาน</w:t>
      </w:r>
      <w:r w:rsidR="00763994" w:rsidRPr="00C33E3E">
        <w:rPr>
          <w:rFonts w:ascii="Angsana New" w:hAnsi="Angsana New" w:hint="cs"/>
          <w:sz w:val="30"/>
          <w:szCs w:val="30"/>
          <w:cs/>
        </w:rPr>
        <w:t>และบ้านพักพนักงาน</w:t>
      </w:r>
      <w:r w:rsidR="00A65A97" w:rsidRPr="00C33E3E">
        <w:rPr>
          <w:rFonts w:ascii="Angsana New" w:hAnsi="Angsana New"/>
          <w:sz w:val="30"/>
          <w:szCs w:val="30"/>
        </w:rPr>
        <w:t xml:space="preserve"> </w:t>
      </w:r>
      <w:r w:rsidRPr="006C664B">
        <w:rPr>
          <w:rFonts w:ascii="Angsana New" w:hAnsi="Angsana New" w:hint="cs"/>
          <w:sz w:val="30"/>
          <w:szCs w:val="30"/>
          <w:cs/>
        </w:rPr>
        <w:t>เป็น</w:t>
      </w:r>
      <w:r w:rsidRPr="006C664B">
        <w:rPr>
          <w:rFonts w:ascii="Angsana New" w:hAnsi="Angsana New"/>
          <w:sz w:val="30"/>
          <w:szCs w:val="30"/>
          <w:cs/>
        </w:rPr>
        <w:t>จำนวนเงิน</w:t>
      </w:r>
      <w:r w:rsidR="00E00179" w:rsidRPr="006C664B">
        <w:rPr>
          <w:rFonts w:ascii="Angsana New" w:hAnsi="Angsana New" w:hint="cs"/>
          <w:sz w:val="30"/>
          <w:szCs w:val="30"/>
          <w:cs/>
        </w:rPr>
        <w:t>รวม</w:t>
      </w:r>
      <w:r w:rsidRPr="007B5B7E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7B5B7E">
        <w:rPr>
          <w:rFonts w:ascii="Angsana New" w:hAnsi="Angsana New"/>
          <w:sz w:val="30"/>
          <w:szCs w:val="30"/>
          <w:cs/>
        </w:rPr>
        <w:t xml:space="preserve"> </w:t>
      </w:r>
      <w:r w:rsidR="00940C35" w:rsidRPr="00940C35">
        <w:rPr>
          <w:rFonts w:ascii="Angsana New" w:hAnsi="Angsana New"/>
          <w:sz w:val="30"/>
          <w:szCs w:val="30"/>
        </w:rPr>
        <w:t>1.9</w:t>
      </w:r>
      <w:r w:rsidR="004A0B7D" w:rsidRPr="00940C35">
        <w:rPr>
          <w:rFonts w:ascii="Angsana New" w:hAnsi="Angsana New"/>
          <w:sz w:val="30"/>
          <w:szCs w:val="30"/>
        </w:rPr>
        <w:t xml:space="preserve"> </w:t>
      </w:r>
      <w:r w:rsidR="004A0B7D" w:rsidRPr="00940C35">
        <w:rPr>
          <w:rFonts w:ascii="Angsana New" w:hAnsi="Angsana New"/>
          <w:sz w:val="30"/>
          <w:szCs w:val="30"/>
          <w:cs/>
        </w:rPr>
        <w:t>ล้าน</w:t>
      </w:r>
      <w:r w:rsidR="004A0B7D" w:rsidRPr="007B5B7E">
        <w:rPr>
          <w:rFonts w:ascii="Angsana New" w:hAnsi="Angsana New" w:hint="cs"/>
          <w:sz w:val="30"/>
          <w:szCs w:val="30"/>
          <w:cs/>
        </w:rPr>
        <w:t>บาท</w:t>
      </w:r>
      <w:r w:rsidR="004A0B7D" w:rsidRPr="00A65A97">
        <w:rPr>
          <w:rFonts w:ascii="Angsana New" w:hAnsi="Angsana New" w:hint="cs"/>
          <w:sz w:val="30"/>
          <w:szCs w:val="30"/>
          <w:cs/>
        </w:rPr>
        <w:t xml:space="preserve"> </w:t>
      </w:r>
    </w:p>
    <w:p w:rsidR="00755DC0" w:rsidRPr="009E250E" w:rsidRDefault="00755DC0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B16D19" w:rsidRDefault="00133FB0" w:rsidP="00075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6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10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295279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2743F" w:rsidRDefault="001C5678" w:rsidP="00727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22330">
        <w:rPr>
          <w:rFonts w:ascii="Angsana New" w:hAnsi="Angsana New"/>
          <w:sz w:val="30"/>
          <w:szCs w:val="30"/>
          <w:cs/>
        </w:rPr>
        <w:t>ณ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 xml:space="preserve">วันที่ </w:t>
      </w:r>
      <w:r w:rsidR="00567160">
        <w:rPr>
          <w:rFonts w:ascii="Angsana New" w:hAnsi="Angsana New" w:hint="cs"/>
          <w:sz w:val="30"/>
          <w:szCs w:val="30"/>
          <w:cs/>
        </w:rPr>
        <w:t xml:space="preserve">30 </w:t>
      </w:r>
      <w:r w:rsidR="00E270C7">
        <w:rPr>
          <w:rFonts w:ascii="Angsana New" w:hAnsi="Angsana New" w:hint="cs"/>
          <w:sz w:val="30"/>
          <w:szCs w:val="30"/>
          <w:cs/>
        </w:rPr>
        <w:t>กันยายน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4A0B7D">
        <w:rPr>
          <w:rFonts w:ascii="Angsana New" w:hAnsi="Angsana New"/>
          <w:sz w:val="30"/>
          <w:szCs w:val="30"/>
        </w:rPr>
        <w:t>2562</w:t>
      </w:r>
      <w:r w:rsidR="00B50884" w:rsidRPr="00322330">
        <w:rPr>
          <w:rFonts w:ascii="Angsana New" w:hAnsi="Angsana New"/>
          <w:sz w:val="30"/>
          <w:szCs w:val="30"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>กลุ่มบริษัทมี</w:t>
      </w:r>
      <w:r w:rsidR="00295279">
        <w:rPr>
          <w:rFonts w:ascii="Angsana New" w:hAnsi="Angsana New" w:hint="cs"/>
          <w:sz w:val="30"/>
          <w:szCs w:val="30"/>
          <w:cs/>
        </w:rPr>
        <w:t>หนังสือค้ำประกันซึ่งออกโดย</w:t>
      </w:r>
      <w:r w:rsidR="00B50884" w:rsidRPr="00207BE8">
        <w:rPr>
          <w:rFonts w:ascii="Angsana New" w:hAnsi="Angsana New"/>
          <w:sz w:val="30"/>
          <w:szCs w:val="30"/>
          <w:cs/>
        </w:rPr>
        <w:t>ธนาคารในประเทศหลายแห่ง</w:t>
      </w:r>
      <w:r w:rsidR="00295279" w:rsidRPr="00207BE8">
        <w:rPr>
          <w:rFonts w:ascii="Angsana New" w:hAnsi="Angsana New" w:hint="cs"/>
          <w:sz w:val="30"/>
          <w:szCs w:val="30"/>
          <w:cs/>
        </w:rPr>
        <w:t>ให้กับ</w:t>
      </w:r>
      <w:r w:rsidR="00A702BD" w:rsidRPr="00207BE8">
        <w:rPr>
          <w:rFonts w:ascii="Angsana New" w:hAnsi="Angsana New" w:hint="cs"/>
          <w:sz w:val="30"/>
          <w:szCs w:val="30"/>
          <w:cs/>
        </w:rPr>
        <w:t>หน่วยงาน</w:t>
      </w:r>
      <w:r w:rsidR="00A702BD">
        <w:rPr>
          <w:rFonts w:ascii="Angsana New" w:hAnsi="Angsana New" w:hint="cs"/>
          <w:sz w:val="30"/>
          <w:szCs w:val="30"/>
          <w:cs/>
        </w:rPr>
        <w:t>รัฐ</w:t>
      </w:r>
      <w:r w:rsidR="00D10686">
        <w:rPr>
          <w:rFonts w:ascii="Angsana New" w:hAnsi="Angsana New" w:hint="cs"/>
          <w:sz w:val="30"/>
          <w:szCs w:val="30"/>
          <w:cs/>
        </w:rPr>
        <w:t>บาลแห่</w:t>
      </w:r>
      <w:r w:rsidR="00E777E1">
        <w:rPr>
          <w:rFonts w:ascii="Angsana New" w:hAnsi="Angsana New" w:hint="cs"/>
          <w:sz w:val="30"/>
          <w:szCs w:val="30"/>
          <w:cs/>
        </w:rPr>
        <w:t xml:space="preserve">งหนึ่ง </w:t>
      </w:r>
      <w:r w:rsidR="00B50884" w:rsidRPr="00322330">
        <w:rPr>
          <w:rFonts w:ascii="Angsana New" w:hAnsi="Angsana New"/>
          <w:sz w:val="30"/>
          <w:szCs w:val="30"/>
          <w:cs/>
        </w:rPr>
        <w:t>รัฐวิสาหกิจและบริษัทเอกชนหลายแห่งเป็น</w:t>
      </w:r>
      <w:r w:rsidR="00B50884" w:rsidRPr="007B5B7E">
        <w:rPr>
          <w:rFonts w:ascii="Angsana New" w:hAnsi="Angsana New"/>
          <w:sz w:val="30"/>
          <w:szCs w:val="30"/>
          <w:cs/>
        </w:rPr>
        <w:t>จำนวนเงินรวม</w:t>
      </w:r>
      <w:r w:rsidR="00E00179" w:rsidRPr="007B5B7E">
        <w:rPr>
          <w:rFonts w:ascii="Angsana New" w:hAnsi="Angsana New" w:hint="cs"/>
          <w:sz w:val="30"/>
          <w:szCs w:val="30"/>
          <w:cs/>
        </w:rPr>
        <w:t>ประมาณ</w:t>
      </w:r>
      <w:r w:rsidR="00B50884" w:rsidRPr="007B5B7E">
        <w:rPr>
          <w:rFonts w:ascii="Angsana New" w:hAnsi="Angsana New"/>
          <w:sz w:val="30"/>
          <w:szCs w:val="30"/>
        </w:rPr>
        <w:t xml:space="preserve"> </w:t>
      </w:r>
      <w:r w:rsidR="00940C35" w:rsidRPr="00940C35">
        <w:rPr>
          <w:rFonts w:ascii="Angsana New" w:hAnsi="Angsana New" w:hint="cs"/>
          <w:sz w:val="30"/>
          <w:szCs w:val="30"/>
          <w:cs/>
        </w:rPr>
        <w:t>197.6</w:t>
      </w:r>
      <w:r w:rsidR="00B50884" w:rsidRPr="00940C35">
        <w:rPr>
          <w:rFonts w:ascii="Angsana New" w:hAnsi="Angsana New"/>
          <w:sz w:val="30"/>
          <w:szCs w:val="30"/>
        </w:rPr>
        <w:t xml:space="preserve"> </w:t>
      </w:r>
      <w:r w:rsidR="00B50884" w:rsidRPr="00940C35">
        <w:rPr>
          <w:rFonts w:ascii="Angsana New" w:hAnsi="Angsana New"/>
          <w:sz w:val="30"/>
          <w:szCs w:val="30"/>
          <w:cs/>
        </w:rPr>
        <w:t>ล้าน</w:t>
      </w:r>
      <w:r w:rsidR="00B50884" w:rsidRPr="007B5B7E">
        <w:rPr>
          <w:rFonts w:ascii="Angsana New" w:hAnsi="Angsana New"/>
          <w:sz w:val="30"/>
          <w:szCs w:val="30"/>
          <w:cs/>
        </w:rPr>
        <w:t>บาท</w:t>
      </w:r>
      <w:r w:rsidR="00B50884" w:rsidRPr="007B5B7E">
        <w:rPr>
          <w:rFonts w:ascii="Angsana New" w:hAnsi="Angsana New"/>
          <w:sz w:val="30"/>
          <w:szCs w:val="30"/>
        </w:rPr>
        <w:t xml:space="preserve"> </w:t>
      </w:r>
      <w:r w:rsidR="0072743F" w:rsidRPr="007B5B7E">
        <w:rPr>
          <w:rFonts w:ascii="Angsana New" w:hAnsi="Angsana New" w:hint="cs"/>
          <w:sz w:val="30"/>
          <w:szCs w:val="30"/>
          <w:cs/>
        </w:rPr>
        <w:t>หนังสือค้ำ</w:t>
      </w:r>
      <w:r w:rsidR="00A702BD">
        <w:rPr>
          <w:rFonts w:ascii="Angsana New" w:hAnsi="Angsana New" w:hint="cs"/>
          <w:sz w:val="30"/>
          <w:szCs w:val="30"/>
          <w:cs/>
        </w:rPr>
        <w:t>ประกันที่ออก</w:t>
      </w:r>
      <w:r w:rsidR="00A702BD" w:rsidRPr="00207BE8">
        <w:rPr>
          <w:rFonts w:ascii="Angsana New" w:hAnsi="Angsana New" w:hint="cs"/>
          <w:sz w:val="30"/>
          <w:szCs w:val="30"/>
          <w:cs/>
        </w:rPr>
        <w:t>โดยธนาคารในประเทศหลาย</w:t>
      </w:r>
      <w:r w:rsidR="0072743F" w:rsidRPr="00207BE8">
        <w:rPr>
          <w:rFonts w:ascii="Angsana New" w:hAnsi="Angsana New" w:hint="cs"/>
          <w:sz w:val="30"/>
          <w:szCs w:val="30"/>
          <w:cs/>
        </w:rPr>
        <w:t>แห่งจำนวนเงิน</w:t>
      </w:r>
      <w:r w:rsidR="0072743F" w:rsidRPr="005B6C40">
        <w:rPr>
          <w:rFonts w:ascii="Angsana New" w:hAnsi="Angsana New" w:hint="cs"/>
          <w:sz w:val="30"/>
          <w:szCs w:val="30"/>
          <w:cs/>
        </w:rPr>
        <w:t xml:space="preserve">รวม </w:t>
      </w:r>
      <w:r w:rsidR="0072743F" w:rsidRPr="005B6C40">
        <w:rPr>
          <w:rFonts w:ascii="Angsana New" w:hAnsi="Angsana New"/>
          <w:sz w:val="30"/>
          <w:szCs w:val="30"/>
        </w:rPr>
        <w:t>3.5</w:t>
      </w:r>
      <w:r w:rsidR="0072743F" w:rsidRPr="005B6C40">
        <w:rPr>
          <w:rFonts w:ascii="Angsana New" w:hAnsi="Angsana New" w:hint="cs"/>
          <w:sz w:val="30"/>
          <w:szCs w:val="30"/>
          <w:cs/>
        </w:rPr>
        <w:t xml:space="preserve"> ล้านบาท มี</w:t>
      </w:r>
      <w:r w:rsidR="00295279" w:rsidRPr="005B6C40">
        <w:rPr>
          <w:rFonts w:ascii="Angsana New" w:hAnsi="Angsana New" w:hint="cs"/>
          <w:sz w:val="30"/>
          <w:szCs w:val="30"/>
          <w:cs/>
        </w:rPr>
        <w:t>เงินฝากของบริษัท</w:t>
      </w:r>
      <w:r w:rsidR="00C759A7" w:rsidRPr="005B6C40">
        <w:rPr>
          <w:rFonts w:ascii="Angsana New" w:hAnsi="Angsana New" w:hint="cs"/>
          <w:sz w:val="30"/>
          <w:szCs w:val="30"/>
          <w:cs/>
        </w:rPr>
        <w:t>ย่อย</w:t>
      </w:r>
      <w:r w:rsidR="0072743F" w:rsidRPr="005B6C40">
        <w:rPr>
          <w:rFonts w:ascii="Angsana New" w:hAnsi="Angsana New" w:hint="cs"/>
          <w:sz w:val="30"/>
          <w:szCs w:val="30"/>
          <w:cs/>
        </w:rPr>
        <w:t>กับธนาคารดังกล่าวจำนวนเงิน</w:t>
      </w:r>
      <w:r w:rsidR="004C0255" w:rsidRPr="005B6C40">
        <w:rPr>
          <w:rFonts w:ascii="Angsana New" w:hAnsi="Angsana New" w:hint="cs"/>
          <w:sz w:val="30"/>
          <w:szCs w:val="30"/>
          <w:cs/>
        </w:rPr>
        <w:t>รวม</w:t>
      </w:r>
      <w:r w:rsidR="0072743F" w:rsidRPr="005B6C4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72743F" w:rsidRPr="005B6C40">
        <w:rPr>
          <w:rFonts w:ascii="Angsana New" w:hAnsi="Angsana New"/>
          <w:sz w:val="30"/>
          <w:szCs w:val="30"/>
        </w:rPr>
        <w:t>3.5</w:t>
      </w:r>
      <w:r w:rsidR="0072743F" w:rsidRPr="005B6C4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295279" w:rsidRPr="005B6C40">
        <w:rPr>
          <w:rFonts w:ascii="Angsana New" w:hAnsi="Angsana New" w:hint="cs"/>
          <w:sz w:val="30"/>
          <w:szCs w:val="30"/>
          <w:cs/>
        </w:rPr>
        <w:t>เป็นหลักประกัน</w:t>
      </w:r>
    </w:p>
    <w:p w:rsidR="003C5EE3" w:rsidRDefault="003C5EE3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5C72" w:rsidRDefault="00DA5C7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5C72" w:rsidRDefault="00DA5C7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5C72" w:rsidRDefault="00DA5C7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5C72" w:rsidRDefault="00DA5C7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5C72" w:rsidRDefault="00DA5C7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5C72" w:rsidRDefault="00DA5C7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A5C72" w:rsidRDefault="00DA5C7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33FB0" w:rsidRPr="001470B9" w:rsidRDefault="00133FB0" w:rsidP="0013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11</w:t>
      </w:r>
      <w:r w:rsidRPr="001470B9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Pr="001470B9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1470B9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หลังออกจากงาน</w:t>
      </w:r>
    </w:p>
    <w:p w:rsidR="00133FB0" w:rsidRPr="001470B9" w:rsidRDefault="00133FB0" w:rsidP="0013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133FB0" w:rsidRPr="006D7A5C" w:rsidRDefault="00133FB0" w:rsidP="0013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D7A5C">
        <w:rPr>
          <w:rFonts w:ascii="Angsana New" w:hAnsi="Angsana New"/>
          <w:sz w:val="30"/>
          <w:szCs w:val="30"/>
          <w:cs/>
        </w:rPr>
        <w:t>ในระหว่างปี 2561 สภานิติบัญญัติแห่งชาติได้อนุมัติและเห็นชอบให้มีการแก้ไขพระราชบัญญัติคุ้มครองแรงงาน พ.ศ. 2541 ในบางเรื่องซึ่งรวมถึงการเพิ่มค่าชดเชยให้แก่ลูกจ้างที่ทำงานมาเป็นระยะเวลาตั้งแต่ 20 ปีขึ้นไปจากเดิมเท่ากับอัตราค่าจ้างจำนวน 300 วัน</w:t>
      </w:r>
      <w:r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Pr="006D7A5C">
        <w:rPr>
          <w:rFonts w:ascii="Angsana New" w:hAnsi="Angsana New"/>
          <w:sz w:val="30"/>
          <w:szCs w:val="30"/>
          <w:cs/>
        </w:rPr>
        <w:t>เป็นอัตราใหม่เท่ากับ 400 วัน</w:t>
      </w:r>
      <w:r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Pr="006D7A5C">
        <w:rPr>
          <w:rFonts w:ascii="Angsana New" w:hAnsi="Angsana New"/>
          <w:sz w:val="30"/>
          <w:szCs w:val="30"/>
          <w:cs/>
        </w:rPr>
        <w:t>ซึ่งต่อมาได้ถูกประกาศกำหนดเป็นกฎหมายในช่วงต้นเดือนเมษายน 2562 และมีผลบังคับใช้ในช่วงต้นเดือนพฤษภาคม 2562 ทั้งนี้ ฝ่ายบริหารของ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D7A5C">
        <w:rPr>
          <w:rFonts w:ascii="Angsana New" w:hAnsi="Angsana New"/>
          <w:sz w:val="30"/>
          <w:szCs w:val="30"/>
          <w:cs/>
        </w:rPr>
        <w:t>บริษัทได้ใช้ดุลยพินิจพิจารณาแล้วว่าการแก้ไขโครงการผลประโยชน์ของพนัก</w:t>
      </w:r>
      <w:r w:rsidR="00E777E1">
        <w:rPr>
          <w:rFonts w:ascii="Angsana New" w:hAnsi="Angsana New"/>
          <w:sz w:val="30"/>
          <w:szCs w:val="30"/>
          <w:cs/>
        </w:rPr>
        <w:t>งานดังกล่าว (การแก้ไขก</w:t>
      </w:r>
      <w:r w:rsidR="00E777E1">
        <w:rPr>
          <w:rFonts w:ascii="Angsana New" w:hAnsi="Angsana New" w:hint="cs"/>
          <w:sz w:val="30"/>
          <w:szCs w:val="30"/>
          <w:cs/>
        </w:rPr>
        <w:t>ฎ</w:t>
      </w:r>
      <w:r w:rsidRPr="006D7A5C">
        <w:rPr>
          <w:rFonts w:ascii="Angsana New" w:hAnsi="Angsana New"/>
          <w:sz w:val="30"/>
          <w:szCs w:val="30"/>
          <w:cs/>
        </w:rPr>
        <w:t xml:space="preserve">หมาย) ได้เกิดขึ้นและมีผลบังคับใช้ในไตรมาสที่ 2 ของปี 2562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3A59A0">
        <w:rPr>
          <w:rFonts w:ascii="Angsana New" w:hAnsi="Angsana New"/>
          <w:sz w:val="30"/>
          <w:szCs w:val="30"/>
          <w:cs/>
        </w:rPr>
        <w:t>บริษัท</w:t>
      </w:r>
      <w:r w:rsidRPr="006D7A5C">
        <w:rPr>
          <w:rFonts w:ascii="Angsana New" w:hAnsi="Angsana New"/>
          <w:sz w:val="30"/>
          <w:szCs w:val="30"/>
          <w:cs/>
        </w:rPr>
        <w:t>บันทึกต้นทุนบริการในอดีตส่วนที่เป็นผลจากการ</w:t>
      </w:r>
      <w:r w:rsidR="007B5B7E">
        <w:rPr>
          <w:rFonts w:ascii="Angsana New" w:hAnsi="Angsana New"/>
          <w:sz w:val="30"/>
          <w:szCs w:val="30"/>
          <w:cs/>
        </w:rPr>
        <w:t xml:space="preserve">แก้ไขโครงการซึ่งมีจำนวนประมาณ </w:t>
      </w:r>
      <w:r w:rsidR="007B5B7E" w:rsidRPr="00D14942">
        <w:rPr>
          <w:rFonts w:ascii="Angsana New" w:hAnsi="Angsana New"/>
          <w:sz w:val="30"/>
          <w:szCs w:val="30"/>
        </w:rPr>
        <w:t>7</w:t>
      </w:r>
      <w:r w:rsidRPr="00D14942">
        <w:rPr>
          <w:rFonts w:ascii="Angsana New" w:hAnsi="Angsana New"/>
          <w:sz w:val="30"/>
          <w:szCs w:val="30"/>
          <w:cs/>
        </w:rPr>
        <w:t>.</w:t>
      </w:r>
      <w:r w:rsidR="002C5A32" w:rsidRPr="00D14942">
        <w:rPr>
          <w:rFonts w:ascii="Angsana New" w:hAnsi="Angsana New" w:hint="cs"/>
          <w:sz w:val="30"/>
          <w:szCs w:val="30"/>
          <w:cs/>
        </w:rPr>
        <w:t>8</w:t>
      </w:r>
      <w:r w:rsidRPr="00D14942">
        <w:rPr>
          <w:rFonts w:ascii="Angsana New" w:hAnsi="Angsana New"/>
          <w:sz w:val="30"/>
          <w:szCs w:val="30"/>
          <w:cs/>
        </w:rPr>
        <w:t xml:space="preserve"> ล้านบาท</w:t>
      </w:r>
      <w:r w:rsidR="003A59A0" w:rsidRPr="00D14942">
        <w:rPr>
          <w:rFonts w:ascii="Angsana New" w:hAnsi="Angsana New" w:hint="cs"/>
          <w:sz w:val="30"/>
          <w:szCs w:val="30"/>
          <w:cs/>
        </w:rPr>
        <w:t xml:space="preserve"> ในงบการเงินรวม </w:t>
      </w:r>
      <w:r w:rsidR="002C5A32" w:rsidRPr="00D14942">
        <w:rPr>
          <w:rFonts w:ascii="Angsana New" w:hAnsi="Angsana New" w:hint="cs"/>
          <w:sz w:val="30"/>
          <w:szCs w:val="30"/>
          <w:cs/>
        </w:rPr>
        <w:t xml:space="preserve">และ 6.2 ล้านบาท </w:t>
      </w:r>
      <w:r w:rsidR="003A59A0" w:rsidRPr="00D14942">
        <w:rPr>
          <w:rFonts w:ascii="Angsana New" w:hAnsi="Angsana New" w:hint="cs"/>
          <w:sz w:val="30"/>
          <w:szCs w:val="30"/>
          <w:cs/>
        </w:rPr>
        <w:t>ใน</w:t>
      </w:r>
      <w:r w:rsidR="002C5A32" w:rsidRPr="00D14942">
        <w:rPr>
          <w:rFonts w:ascii="Angsana New" w:hAnsi="Angsana New" w:hint="cs"/>
          <w:sz w:val="30"/>
          <w:szCs w:val="30"/>
          <w:cs/>
        </w:rPr>
        <w:t xml:space="preserve">งบการเงินเฉพาะกิจการ </w:t>
      </w:r>
      <w:r w:rsidR="00E270C7" w:rsidRPr="00D14942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E270C7" w:rsidRPr="00D14942">
        <w:rPr>
          <w:rFonts w:ascii="Angsana New" w:hAnsi="Angsana New" w:hint="cs"/>
          <w:sz w:val="30"/>
          <w:szCs w:val="30"/>
          <w:cs/>
        </w:rPr>
        <w:t>2</w:t>
      </w:r>
      <w:r w:rsidRPr="00D14942">
        <w:rPr>
          <w:rFonts w:ascii="Angsana New" w:hAnsi="Angsana New"/>
          <w:sz w:val="30"/>
          <w:szCs w:val="30"/>
          <w:cs/>
        </w:rPr>
        <w:t xml:space="preserve"> ของปี 2562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:rsidR="00081E37" w:rsidRDefault="0008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50884" w:rsidRDefault="00A827C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33FB0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B50884">
        <w:rPr>
          <w:rFonts w:ascii="Angsana New" w:hAnsi="Angsana New"/>
          <w:b/>
          <w:bCs/>
          <w:sz w:val="30"/>
          <w:szCs w:val="30"/>
        </w:rPr>
        <w:t>.</w:t>
      </w:r>
      <w:r w:rsidR="00B50884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 xml:space="preserve">  อื่นๆ</w:t>
      </w:r>
    </w:p>
    <w:p w:rsidR="00B50884" w:rsidRPr="00566B01" w:rsidRDefault="00B50884" w:rsidP="00B50884">
      <w:pPr>
        <w:rPr>
          <w:rFonts w:ascii="Angsana New" w:hAnsi="Angsana New"/>
          <w:b/>
          <w:bCs/>
          <w:sz w:val="16"/>
          <w:szCs w:val="16"/>
        </w:rPr>
      </w:pPr>
    </w:p>
    <w:p w:rsidR="00566B01" w:rsidRPr="00FA2D7F" w:rsidRDefault="00566B01" w:rsidP="00566B01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 w:rsidRPr="00FA2D7F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FA2D7F">
        <w:rPr>
          <w:rFonts w:ascii="Angsana New" w:hAnsi="Angsana New" w:hint="cs"/>
          <w:b/>
          <w:bCs/>
          <w:sz w:val="30"/>
          <w:szCs w:val="30"/>
          <w:cs/>
        </w:rPr>
        <w:t>ผลิตภัณฑ์คอนกรีตชลบุรี</w:t>
      </w:r>
      <w:r w:rsidRPr="00FA2D7F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FA2D7F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566B01" w:rsidRPr="00612C18" w:rsidRDefault="00566B01" w:rsidP="00566B01">
      <w:pPr>
        <w:tabs>
          <w:tab w:val="left" w:pos="540"/>
        </w:tabs>
        <w:ind w:right="393"/>
        <w:jc w:val="thaiDistribute"/>
        <w:rPr>
          <w:rFonts w:ascii="Angsana New" w:hAnsi="Angsana New"/>
          <w:sz w:val="16"/>
          <w:szCs w:val="16"/>
        </w:rPr>
      </w:pPr>
    </w:p>
    <w:p w:rsidR="00036519" w:rsidRDefault="00566B01" w:rsidP="00980C94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ในเดือนสิงหาคม 2561 </w:t>
      </w:r>
      <w:r w:rsidRPr="00612C18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12C18">
        <w:rPr>
          <w:rFonts w:ascii="Angsana New" w:hAnsi="Angsana New" w:hint="cs"/>
          <w:sz w:val="30"/>
          <w:szCs w:val="30"/>
          <w:cs/>
        </w:rPr>
        <w:t>ขายโรงงานคอนกรีตผสมเสร็จ</w:t>
      </w:r>
      <w:r>
        <w:rPr>
          <w:rFonts w:ascii="Angsana New" w:hAnsi="Angsana New" w:hint="cs"/>
          <w:sz w:val="30"/>
          <w:szCs w:val="30"/>
          <w:cs/>
        </w:rPr>
        <w:t>หลายแห่งและสินทรัพย์ที่เกี่ยวข้อง</w:t>
      </w:r>
      <w:r w:rsidRPr="00612C18">
        <w:rPr>
          <w:rFonts w:ascii="Angsana New" w:hAnsi="Angsana New" w:hint="cs"/>
          <w:sz w:val="30"/>
          <w:szCs w:val="30"/>
          <w:cs/>
        </w:rPr>
        <w:t xml:space="preserve">ในราคา 205 ล้านบาท </w:t>
      </w:r>
      <w:r>
        <w:rPr>
          <w:rFonts w:ascii="Angsana New" w:hAnsi="Angsana New" w:hint="cs"/>
          <w:sz w:val="30"/>
          <w:szCs w:val="30"/>
          <w:cs/>
        </w:rPr>
        <w:t xml:space="preserve">บริษัทมีกำไรจากการขายสินทรัพย์ดังกล่าวจำนวนเงินประมาณ 57.3 ล้านบาท เงินจำนวนนี้รวมอยู่ใน “รายได้อื่น” ใน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30 กันยายน 2561 </w:t>
      </w:r>
    </w:p>
    <w:p w:rsidR="00036519" w:rsidRPr="00036519" w:rsidRDefault="00036519" w:rsidP="00980C94">
      <w:pPr>
        <w:jc w:val="thaiDistribute"/>
        <w:rPr>
          <w:rFonts w:ascii="Angsana New" w:hAnsi="Angsana New"/>
          <w:sz w:val="16"/>
          <w:szCs w:val="16"/>
        </w:rPr>
      </w:pPr>
    </w:p>
    <w:p w:rsidR="00DA5C72" w:rsidRDefault="00036519" w:rsidP="00980C94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ธันวาคม 2561 ลูกหนี้ค้างชำระจากการขายสินทรัพย์ดังกล่าวจำนวนเงิน </w:t>
      </w:r>
      <w:r>
        <w:rPr>
          <w:rFonts w:ascii="Angsana New" w:hAnsi="Angsana New"/>
          <w:sz w:val="30"/>
          <w:szCs w:val="30"/>
        </w:rPr>
        <w:t>30.8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รวมอยู่ใน “สินทรัพย์หมุนเวียนอื่น” ในงบแสดงฐานะการเงินรวมและงบแสดงฐานะการเงินเฉพาะกิจการ </w:t>
      </w:r>
    </w:p>
    <w:p w:rsidR="00DA5C72" w:rsidRPr="00B239F0" w:rsidRDefault="00DA5C72" w:rsidP="00D45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:rsidR="00036519" w:rsidRDefault="00036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A3464" w:rsidRDefault="00BA3464" w:rsidP="00BA3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:rsidR="004A0B7D" w:rsidRPr="004A0B7D" w:rsidRDefault="004A0B7D" w:rsidP="00BA3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8E1013" w:rsidRDefault="004A0B7D" w:rsidP="008E101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0"/>
        </w:tabs>
        <w:jc w:val="thaiDistribute"/>
        <w:rPr>
          <w:rFonts w:ascii="Angsana New" w:hAnsi="Angsana New"/>
          <w:szCs w:val="30"/>
        </w:rPr>
      </w:pPr>
      <w:r w:rsidRPr="00F854B7">
        <w:rPr>
          <w:rFonts w:ascii="Angsana New" w:hAnsi="Angsana New" w:hint="cs"/>
          <w:szCs w:val="30"/>
          <w:cs/>
        </w:rPr>
        <w:t>อดีตผู้ถือหุ้น</w:t>
      </w:r>
      <w:r w:rsidR="00762F65">
        <w:rPr>
          <w:rFonts w:ascii="Angsana New" w:hAnsi="Angsana New" w:hint="cs"/>
          <w:szCs w:val="30"/>
          <w:cs/>
        </w:rPr>
        <w:t>รายหนึ่ง</w:t>
      </w:r>
      <w:r w:rsidRPr="00F854B7">
        <w:rPr>
          <w:rFonts w:ascii="Angsana New" w:hAnsi="Angsana New" w:hint="cs"/>
          <w:szCs w:val="30"/>
          <w:cs/>
        </w:rPr>
        <w:t xml:space="preserve"> (โจทก์) ฟ้องบริษัทย่อย</w:t>
      </w:r>
      <w:r>
        <w:rPr>
          <w:rFonts w:ascii="Angsana New" w:hAnsi="Angsana New" w:hint="cs"/>
          <w:szCs w:val="30"/>
          <w:cs/>
        </w:rPr>
        <w:t xml:space="preserve"> </w:t>
      </w:r>
      <w:r w:rsidRPr="00F854B7">
        <w:rPr>
          <w:rFonts w:ascii="Angsana New" w:hAnsi="Angsana New" w:hint="cs"/>
          <w:szCs w:val="30"/>
          <w:cs/>
        </w:rPr>
        <w:t>(จำเลย</w:t>
      </w:r>
      <w:r>
        <w:rPr>
          <w:rFonts w:ascii="Angsana New" w:hAnsi="Angsana New" w:hint="cs"/>
          <w:szCs w:val="30"/>
          <w:cs/>
        </w:rPr>
        <w:t>ที่หนึ่ง</w:t>
      </w:r>
      <w:r w:rsidRPr="00F854B7">
        <w:rPr>
          <w:rFonts w:ascii="Angsana New" w:hAnsi="Angsana New" w:hint="cs"/>
          <w:szCs w:val="30"/>
          <w:cs/>
        </w:rPr>
        <w:t>) และทนายความของบริษัทย่อย (จำเลย</w:t>
      </w:r>
      <w:r>
        <w:rPr>
          <w:rFonts w:ascii="Angsana New" w:hAnsi="Angsana New" w:hint="cs"/>
          <w:szCs w:val="30"/>
          <w:cs/>
        </w:rPr>
        <w:t>ที่สอง</w:t>
      </w:r>
      <w:r w:rsidRPr="00F854B7">
        <w:rPr>
          <w:rFonts w:ascii="Angsana New" w:hAnsi="Angsana New" w:hint="cs"/>
          <w:szCs w:val="30"/>
          <w:cs/>
        </w:rPr>
        <w:t xml:space="preserve">) ในวันที่ </w:t>
      </w:r>
      <w:r w:rsidRPr="00F854B7">
        <w:rPr>
          <w:rFonts w:ascii="Angsana New" w:hAnsi="Angsana New"/>
          <w:szCs w:val="30"/>
        </w:rPr>
        <w:t xml:space="preserve">24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2560 </w:t>
      </w:r>
      <w:r w:rsidRPr="00F854B7">
        <w:rPr>
          <w:rFonts w:ascii="Angsana New" w:hAnsi="Angsana New" w:hint="cs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Pr="00F854B7">
        <w:rPr>
          <w:rFonts w:ascii="Angsana New" w:hAnsi="Angsana New"/>
          <w:szCs w:val="30"/>
        </w:rPr>
        <w:t xml:space="preserve">(IPO) </w:t>
      </w:r>
      <w:r w:rsidRPr="00F854B7">
        <w:rPr>
          <w:rFonts w:ascii="Angsana New" w:hAnsi="Angsana New" w:hint="cs"/>
          <w:szCs w:val="30"/>
          <w:cs/>
        </w:rPr>
        <w:t xml:space="preserve">ในช่วงวันที่ </w:t>
      </w:r>
      <w:r w:rsidRPr="00F854B7">
        <w:rPr>
          <w:rFonts w:ascii="Angsana New" w:hAnsi="Angsana New"/>
          <w:szCs w:val="30"/>
        </w:rPr>
        <w:t xml:space="preserve">17-19 </w:t>
      </w:r>
      <w:r w:rsidRPr="00F854B7">
        <w:rPr>
          <w:rFonts w:ascii="Angsana New" w:hAnsi="Angsana New" w:hint="cs"/>
          <w:szCs w:val="30"/>
          <w:cs/>
        </w:rPr>
        <w:t xml:space="preserve">กันยายน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Pr="00F854B7">
        <w:rPr>
          <w:rFonts w:ascii="Angsana New" w:hAnsi="Angsana New"/>
          <w:szCs w:val="30"/>
        </w:rPr>
        <w:t>1</w:t>
      </w:r>
      <w:r w:rsidRPr="00F854B7">
        <w:rPr>
          <w:rFonts w:ascii="Angsana New" w:hAnsi="Angsana New" w:hint="cs"/>
          <w:szCs w:val="30"/>
          <w:cs/>
        </w:rPr>
        <w:t xml:space="preserve"> ตุลาคม </w:t>
      </w:r>
      <w:r w:rsidRPr="00F854B7">
        <w:rPr>
          <w:rFonts w:ascii="Angsana New" w:hAnsi="Angsana New"/>
          <w:szCs w:val="30"/>
        </w:rPr>
        <w:t xml:space="preserve">2557) </w:t>
      </w:r>
      <w:r w:rsidRPr="00F854B7">
        <w:rPr>
          <w:rFonts w:ascii="Angsana New" w:hAnsi="Angsana New" w:hint="cs"/>
          <w:szCs w:val="30"/>
          <w:cs/>
        </w:rPr>
        <w:t xml:space="preserve">เป็นจำนวนเงิน 67.2 ล้านบาท รวมเป็นเงิน </w:t>
      </w:r>
      <w:r w:rsidRPr="00F854B7">
        <w:rPr>
          <w:rFonts w:ascii="Angsana New" w:hAnsi="Angsana New"/>
          <w:szCs w:val="30"/>
        </w:rPr>
        <w:t xml:space="preserve">86.1 </w:t>
      </w:r>
      <w:r w:rsidRPr="00F854B7">
        <w:rPr>
          <w:rFonts w:ascii="Angsana New" w:hAnsi="Angsana New" w:hint="cs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F854B7">
        <w:rPr>
          <w:rFonts w:ascii="Angsana New" w:hAnsi="Angsana New"/>
          <w:szCs w:val="30"/>
        </w:rPr>
        <w:t xml:space="preserve">7.5 </w:t>
      </w:r>
      <w:r w:rsidRPr="00F854B7">
        <w:rPr>
          <w:rFonts w:ascii="Angsana New" w:hAnsi="Angsana New" w:hint="cs"/>
          <w:szCs w:val="30"/>
          <w:cs/>
        </w:rPr>
        <w:t xml:space="preserve">ต่อปีนับจากวันที่ </w:t>
      </w:r>
      <w:r w:rsidRPr="00F854B7">
        <w:rPr>
          <w:rFonts w:ascii="Angsana New" w:hAnsi="Angsana New"/>
          <w:szCs w:val="30"/>
        </w:rPr>
        <w:t xml:space="preserve">1 </w:t>
      </w:r>
      <w:r w:rsidRPr="00F854B7">
        <w:rPr>
          <w:rFonts w:ascii="Angsana New" w:hAnsi="Angsana New" w:hint="cs"/>
          <w:szCs w:val="30"/>
          <w:cs/>
        </w:rPr>
        <w:t xml:space="preserve">ตุลาคม </w:t>
      </w:r>
      <w:r w:rsidRPr="00F854B7">
        <w:rPr>
          <w:rFonts w:ascii="Angsana New" w:hAnsi="Angsana New"/>
          <w:szCs w:val="30"/>
        </w:rPr>
        <w:t xml:space="preserve">2557 </w:t>
      </w:r>
      <w:r w:rsidRPr="00F854B7">
        <w:rPr>
          <w:rFonts w:ascii="Angsana New" w:hAnsi="Angsana New" w:hint="cs"/>
          <w:szCs w:val="30"/>
          <w:cs/>
        </w:rPr>
        <w:t xml:space="preserve">เป็นต้นไป </w:t>
      </w:r>
      <w:r w:rsidR="008E1013" w:rsidRPr="00F906BE">
        <w:rPr>
          <w:rFonts w:ascii="Angsana New" w:hAnsi="Angsana New"/>
          <w:szCs w:val="30"/>
          <w:cs/>
        </w:rPr>
        <w:t xml:space="preserve">เมื่อวันที่ 30 สิงหาคม 2561 </w:t>
      </w:r>
      <w:r w:rsidR="008E1013">
        <w:rPr>
          <w:rFonts w:ascii="Angsana New" w:hAnsi="Angsana New" w:hint="cs"/>
          <w:szCs w:val="30"/>
          <w:cs/>
        </w:rPr>
        <w:t>และวันที่ 25 มิถุนายน 2562</w:t>
      </w:r>
      <w:r w:rsidR="008E1013">
        <w:rPr>
          <w:rFonts w:ascii="Angsana New" w:hAnsi="Angsana New"/>
          <w:szCs w:val="30"/>
        </w:rPr>
        <w:t xml:space="preserve"> </w:t>
      </w:r>
      <w:r w:rsidR="008E1013" w:rsidRPr="00F906BE">
        <w:rPr>
          <w:rFonts w:ascii="Angsana New" w:hAnsi="Angsana New"/>
          <w:szCs w:val="30"/>
          <w:cs/>
        </w:rPr>
        <w:t>ศาลชั้นต้น</w:t>
      </w:r>
      <w:r w:rsidR="008E1013">
        <w:rPr>
          <w:rFonts w:ascii="Angsana New" w:hAnsi="Angsana New" w:hint="cs"/>
          <w:szCs w:val="30"/>
          <w:cs/>
        </w:rPr>
        <w:t>และ</w:t>
      </w:r>
      <w:r w:rsidR="008E1013">
        <w:rPr>
          <w:rFonts w:ascii="Angsana New" w:hAnsi="Angsana New"/>
          <w:szCs w:val="30"/>
          <w:cs/>
        </w:rPr>
        <w:t>ศาลอุทธรณ์</w:t>
      </w:r>
      <w:r w:rsidR="008E1013" w:rsidRPr="00F906BE">
        <w:rPr>
          <w:rFonts w:ascii="Angsana New" w:hAnsi="Angsana New"/>
          <w:szCs w:val="30"/>
          <w:cs/>
        </w:rPr>
        <w:t>ได้มีคำพิพากษายกฟ้อง</w:t>
      </w:r>
      <w:r w:rsidR="008E1013" w:rsidRPr="00F906BE">
        <w:rPr>
          <w:rFonts w:ascii="Angsana New" w:hAnsi="Angsana New"/>
          <w:szCs w:val="30"/>
        </w:rPr>
        <w:t xml:space="preserve"> </w:t>
      </w:r>
      <w:r w:rsidR="008E1013">
        <w:rPr>
          <w:rFonts w:ascii="Angsana New" w:hAnsi="Angsana New" w:hint="cs"/>
          <w:szCs w:val="30"/>
          <w:cs/>
        </w:rPr>
        <w:t>ตามลำดับ</w:t>
      </w:r>
    </w:p>
    <w:p w:rsidR="00980C94" w:rsidRDefault="00980C94" w:rsidP="004A0B7D">
      <w:pPr>
        <w:pStyle w:val="NoSpacing"/>
        <w:rPr>
          <w:b/>
          <w:bCs/>
          <w:szCs w:val="30"/>
        </w:rPr>
      </w:pPr>
    </w:p>
    <w:p w:rsidR="004A0B7D" w:rsidRPr="00D53B4C" w:rsidRDefault="004A0B7D" w:rsidP="004A0B7D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:rsidR="004A0B7D" w:rsidRPr="00D53B4C" w:rsidRDefault="004A0B7D" w:rsidP="004A0B7D">
      <w:pPr>
        <w:pStyle w:val="NoSpacing"/>
        <w:rPr>
          <w:sz w:val="16"/>
          <w:szCs w:val="16"/>
        </w:rPr>
      </w:pPr>
    </w:p>
    <w:p w:rsidR="00553BBD" w:rsidRPr="00C33E3E" w:rsidRDefault="00553BBD" w:rsidP="00553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  <w:r w:rsidRPr="004976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9769B">
        <w:rPr>
          <w:rFonts w:ascii="Angsana New" w:hAnsi="Angsana New"/>
          <w:sz w:val="30"/>
          <w:szCs w:val="30"/>
        </w:rPr>
        <w:t>9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49769B">
        <w:rPr>
          <w:rFonts w:ascii="Angsana New" w:hAnsi="Angsana New"/>
          <w:sz w:val="30"/>
          <w:szCs w:val="30"/>
        </w:rPr>
        <w:t xml:space="preserve"> 2556</w:t>
      </w:r>
      <w:r w:rsidRPr="0049769B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49769B">
        <w:rPr>
          <w:rFonts w:ascii="Angsana New" w:hAnsi="Angsana New"/>
          <w:sz w:val="30"/>
          <w:szCs w:val="30"/>
        </w:rPr>
        <w:t>54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49769B">
        <w:rPr>
          <w:rFonts w:ascii="Angsana New" w:hAnsi="Angsana New"/>
          <w:sz w:val="30"/>
          <w:szCs w:val="30"/>
        </w:rPr>
        <w:t>94</w:t>
      </w:r>
      <w:r w:rsidRPr="0049769B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49769B">
        <w:rPr>
          <w:rFonts w:ascii="Angsana New" w:hAnsi="Angsana New"/>
          <w:sz w:val="30"/>
          <w:szCs w:val="30"/>
        </w:rPr>
        <w:t>31</w:t>
      </w:r>
      <w:r w:rsidRPr="0049769B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9769B">
        <w:rPr>
          <w:rFonts w:ascii="Angsana New" w:hAnsi="Angsana New"/>
          <w:sz w:val="30"/>
          <w:szCs w:val="30"/>
        </w:rPr>
        <w:t>2561</w:t>
      </w:r>
      <w:r w:rsidRPr="0049769B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9769B">
        <w:rPr>
          <w:rFonts w:ascii="Angsana New" w:hAnsi="Angsana New"/>
          <w:sz w:val="30"/>
          <w:szCs w:val="30"/>
          <w:cs/>
        </w:rPr>
        <w:t>ได้ยื่นอุทธรณ์การประเมินดังกล่าวต่อคณะกรรมการพิจารณาอุทธรณ์ของกรมสรรพากร (“คณะกรรมการ”) ในวันที่ 5 กันยายน 2561 ขณะนี้คำอุทธรณ์อยู่ในกระบวนการพิจารณาของคณะกรรมการ</w:t>
      </w:r>
      <w:r w:rsidR="00EB5C5E">
        <w:rPr>
          <w:rFonts w:ascii="Angsana New" w:hAnsi="Angsana New" w:hint="cs"/>
          <w:sz w:val="30"/>
          <w:szCs w:val="30"/>
          <w:cs/>
        </w:rPr>
        <w:t xml:space="preserve"> </w:t>
      </w:r>
      <w:r w:rsidR="00EB5C5E" w:rsidRPr="00C33E3E">
        <w:rPr>
          <w:rFonts w:ascii="Angsana New" w:hAnsi="Angsana New" w:hint="cs"/>
          <w:sz w:val="30"/>
          <w:szCs w:val="30"/>
          <w:cs/>
        </w:rPr>
        <w:t>ในระหว่างอุทธรณ์ภาษี</w:t>
      </w:r>
      <w:r w:rsidR="00980C94">
        <w:rPr>
          <w:rFonts w:ascii="Angsana New" w:hAnsi="Angsana New" w:hint="cs"/>
          <w:sz w:val="30"/>
          <w:szCs w:val="30"/>
          <w:cs/>
        </w:rPr>
        <w:t>อากรดังกล่าว</w:t>
      </w:r>
      <w:r w:rsidR="00980C94" w:rsidRPr="00C33E3E">
        <w:rPr>
          <w:rFonts w:ascii="Angsana New" w:hAnsi="Angsana New" w:hint="cs"/>
          <w:sz w:val="30"/>
          <w:szCs w:val="30"/>
          <w:cs/>
        </w:rPr>
        <w:t>บริษัทย่อย</w:t>
      </w:r>
      <w:r w:rsidR="00F756C4">
        <w:rPr>
          <w:rFonts w:ascii="Angsana New" w:hAnsi="Angsana New" w:hint="cs"/>
          <w:sz w:val="30"/>
          <w:szCs w:val="30"/>
          <w:cs/>
        </w:rPr>
        <w:t>วางหลัก</w:t>
      </w:r>
      <w:r w:rsidR="00980C94">
        <w:rPr>
          <w:rFonts w:ascii="Angsana New" w:hAnsi="Angsana New" w:hint="cs"/>
          <w:sz w:val="30"/>
          <w:szCs w:val="30"/>
          <w:cs/>
        </w:rPr>
        <w:t>ประกันด้วยการจำนำ</w:t>
      </w:r>
      <w:r w:rsidR="00EB5C5E" w:rsidRPr="00C33E3E">
        <w:rPr>
          <w:rFonts w:ascii="Angsana New" w:hAnsi="Angsana New" w:hint="cs"/>
          <w:sz w:val="30"/>
          <w:szCs w:val="30"/>
          <w:cs/>
        </w:rPr>
        <w:t>หนังสือค้ำประกัน</w:t>
      </w:r>
      <w:r w:rsidR="00980C94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EB5C5E" w:rsidRPr="00C33E3E">
        <w:rPr>
          <w:rFonts w:ascii="Angsana New" w:hAnsi="Angsana New" w:hint="cs"/>
          <w:sz w:val="30"/>
          <w:szCs w:val="30"/>
          <w:cs/>
        </w:rPr>
        <w:t xml:space="preserve"> และจดจำนองที่ดินของ</w:t>
      </w:r>
      <w:r w:rsidR="00980C94">
        <w:rPr>
          <w:rFonts w:ascii="Angsana New" w:hAnsi="Angsana New" w:hint="cs"/>
          <w:sz w:val="30"/>
          <w:szCs w:val="30"/>
          <w:cs/>
        </w:rPr>
        <w:t>กลุ่ม</w:t>
      </w:r>
      <w:r w:rsidR="00EB5C5E" w:rsidRPr="00C33E3E">
        <w:rPr>
          <w:rFonts w:ascii="Angsana New" w:hAnsi="Angsana New" w:hint="cs"/>
          <w:sz w:val="30"/>
          <w:szCs w:val="30"/>
          <w:cs/>
        </w:rPr>
        <w:t>บริษัท</w:t>
      </w:r>
      <w:r w:rsidR="00980C94">
        <w:rPr>
          <w:rFonts w:ascii="Angsana New" w:hAnsi="Angsana New" w:hint="cs"/>
          <w:sz w:val="30"/>
          <w:szCs w:val="30"/>
          <w:cs/>
        </w:rPr>
        <w:t xml:space="preserve"> บุคคลและกิจการ</w:t>
      </w:r>
      <w:r w:rsidR="00EB5C5E" w:rsidRPr="00C33E3E">
        <w:rPr>
          <w:rFonts w:ascii="Angsana New" w:hAnsi="Angsana New" w:hint="cs"/>
          <w:sz w:val="30"/>
          <w:szCs w:val="30"/>
          <w:cs/>
        </w:rPr>
        <w:t>ที่เกี่ยวข้องกัน</w:t>
      </w:r>
    </w:p>
    <w:p w:rsidR="008E1013" w:rsidRPr="00E91AB6" w:rsidRDefault="008E1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CF59BB" w:rsidRDefault="00553BBD" w:rsidP="00CF5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D36E9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D36E94">
        <w:rPr>
          <w:rFonts w:ascii="Angsana New" w:hAnsi="Angsana New"/>
          <w:sz w:val="30"/>
          <w:szCs w:val="30"/>
          <w:cs/>
        </w:rPr>
        <w:t>ประมาณหนี้สินจากการถูกประเมินภาษีดังกล่าว</w:t>
      </w:r>
      <w:r w:rsidR="00CF59BB">
        <w:rPr>
          <w:rFonts w:ascii="Angsana New" w:hAnsi="Angsana New" w:hint="cs"/>
          <w:sz w:val="30"/>
          <w:szCs w:val="30"/>
          <w:cs/>
        </w:rPr>
        <w:t>ข้างต้นดังต่อไปนี้</w:t>
      </w:r>
    </w:p>
    <w:p w:rsidR="00CF59BB" w:rsidRPr="009518EE" w:rsidRDefault="00CF59BB" w:rsidP="00CF5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540" w:type="dxa"/>
        <w:tblLayout w:type="fixed"/>
        <w:tblLook w:val="0000"/>
      </w:tblPr>
      <w:tblGrid>
        <w:gridCol w:w="8021"/>
        <w:gridCol w:w="1519"/>
      </w:tblGrid>
      <w:tr w:rsidR="00CF59BB" w:rsidRPr="00337223" w:rsidTr="008F6A38">
        <w:tc>
          <w:tcPr>
            <w:tcW w:w="8021" w:type="dxa"/>
          </w:tcPr>
          <w:p w:rsidR="00CF59BB" w:rsidRPr="007B5B7E" w:rsidRDefault="00CF59BB" w:rsidP="008F6A3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CF59BB" w:rsidRPr="007B5B7E" w:rsidRDefault="00CF59BB" w:rsidP="008F6A38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CF59BB" w:rsidTr="00EB5C5E">
        <w:tc>
          <w:tcPr>
            <w:tcW w:w="8021" w:type="dxa"/>
          </w:tcPr>
          <w:p w:rsidR="00CF59BB" w:rsidRPr="007B5B7E" w:rsidRDefault="00CF59BB" w:rsidP="008F6A38">
            <w:pPr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7B5B7E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7B5B7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7B5B7E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:rsidR="00CF59BB" w:rsidRPr="00EB5C5E" w:rsidRDefault="00CF59BB" w:rsidP="008F6A3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C5E">
              <w:rPr>
                <w:rFonts w:ascii="Angsana New" w:hAnsi="Angsana New"/>
                <w:sz w:val="30"/>
                <w:szCs w:val="30"/>
              </w:rPr>
              <w:t>78.3</w:t>
            </w:r>
          </w:p>
        </w:tc>
      </w:tr>
      <w:tr w:rsidR="00CF59BB" w:rsidRPr="00337223" w:rsidTr="00EB5C5E">
        <w:tc>
          <w:tcPr>
            <w:tcW w:w="8021" w:type="dxa"/>
          </w:tcPr>
          <w:p w:rsidR="00CF59BB" w:rsidRPr="007B5B7E" w:rsidRDefault="007B5B7E" w:rsidP="00E270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บวก เงินเพิ่มสำหรับงวด</w:t>
            </w:r>
            <w:r w:rsidR="00E270C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CF59BB" w:rsidRPr="007B5B7E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CF59BB" w:rsidRPr="007B5B7E">
              <w:rPr>
                <w:rFonts w:ascii="Angsana New" w:hAnsi="Angsana New"/>
                <w:sz w:val="30"/>
                <w:szCs w:val="30"/>
              </w:rPr>
              <w:t>3</w:t>
            </w:r>
            <w:r w:rsidR="00AF1D97">
              <w:rPr>
                <w:rFonts w:ascii="Angsana New" w:hAnsi="Angsana New"/>
                <w:sz w:val="30"/>
                <w:szCs w:val="30"/>
              </w:rPr>
              <w:t>0</w:t>
            </w:r>
            <w:r w:rsidR="00CF59BB" w:rsidRPr="007B5B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70C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CF59BB" w:rsidRPr="007B5B7E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519" w:type="dxa"/>
            <w:shd w:val="clear" w:color="auto" w:fill="auto"/>
          </w:tcPr>
          <w:p w:rsidR="00CF59BB" w:rsidRPr="00EB5C5E" w:rsidRDefault="00EB5C5E" w:rsidP="008F6A3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2.1</w:t>
            </w:r>
          </w:p>
        </w:tc>
      </w:tr>
      <w:tr w:rsidR="003A59A0" w:rsidRPr="00337223" w:rsidTr="00EB5C5E">
        <w:tc>
          <w:tcPr>
            <w:tcW w:w="8021" w:type="dxa"/>
          </w:tcPr>
          <w:p w:rsidR="003A59A0" w:rsidRPr="007B5B7E" w:rsidRDefault="00B239F0" w:rsidP="00566B0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EB5C5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B5C5E">
              <w:rPr>
                <w:rFonts w:ascii="Angsana New" w:hAnsi="Angsana New" w:hint="cs"/>
                <w:sz w:val="30"/>
                <w:szCs w:val="30"/>
                <w:cs/>
              </w:rPr>
              <w:t>0.4</w:t>
            </w:r>
            <w:r w:rsidR="003A59A0" w:rsidRPr="00EB5C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59A0" w:rsidRPr="00EB5C5E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="003A59A0">
              <w:rPr>
                <w:rFonts w:ascii="Angsana New" w:hAnsi="Angsana New" w:hint="cs"/>
                <w:sz w:val="30"/>
                <w:szCs w:val="30"/>
                <w:cs/>
              </w:rPr>
              <w:t xml:space="preserve"> สำหรับงวดสามเดือนสิ้นสุดวันที่ 30 </w:t>
            </w:r>
            <w:r w:rsidR="00566B0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3A59A0">
              <w:rPr>
                <w:rFonts w:ascii="Angsana New" w:hAnsi="Angsana New" w:hint="cs"/>
                <w:sz w:val="30"/>
                <w:szCs w:val="30"/>
                <w:cs/>
              </w:rPr>
              <w:t xml:space="preserve"> 2562)</w:t>
            </w:r>
          </w:p>
        </w:tc>
        <w:tc>
          <w:tcPr>
            <w:tcW w:w="1519" w:type="dxa"/>
            <w:shd w:val="clear" w:color="auto" w:fill="auto"/>
          </w:tcPr>
          <w:p w:rsidR="003A59A0" w:rsidRPr="00EB5C5E" w:rsidRDefault="003A59A0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9BB" w:rsidRPr="00337223" w:rsidTr="00EB5C5E">
        <w:tc>
          <w:tcPr>
            <w:tcW w:w="8021" w:type="dxa"/>
          </w:tcPr>
          <w:p w:rsidR="00CF59BB" w:rsidRPr="007B5B7E" w:rsidRDefault="00CF59BB" w:rsidP="008F6A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ภาษีเงินได้ถูกหัก ณ ที่จ่ายปี </w:t>
            </w:r>
            <w:r w:rsidRPr="007B5B7E">
              <w:rPr>
                <w:rFonts w:ascii="Angsana New" w:hAnsi="Angsana New"/>
                <w:sz w:val="30"/>
                <w:szCs w:val="30"/>
              </w:rPr>
              <w:t xml:space="preserve">2553 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 xml:space="preserve">ถึงปี </w:t>
            </w:r>
            <w:r w:rsidRPr="007B5B7E">
              <w:rPr>
                <w:rFonts w:ascii="Angsana New" w:hAnsi="Angsana New"/>
                <w:sz w:val="30"/>
                <w:szCs w:val="30"/>
              </w:rPr>
              <w:t xml:space="preserve">2555 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ได้รับคืน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:rsidR="00CF59BB" w:rsidRPr="00EB5C5E" w:rsidRDefault="00CF59BB" w:rsidP="008F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C5E">
              <w:rPr>
                <w:rFonts w:ascii="Angsana New" w:hAnsi="Angsana New"/>
                <w:sz w:val="30"/>
                <w:szCs w:val="30"/>
              </w:rPr>
              <w:t>(1.1)</w:t>
            </w:r>
          </w:p>
        </w:tc>
      </w:tr>
      <w:tr w:rsidR="00CF59BB" w:rsidTr="00EB5C5E">
        <w:tc>
          <w:tcPr>
            <w:tcW w:w="8021" w:type="dxa"/>
          </w:tcPr>
          <w:p w:rsidR="00CF59BB" w:rsidRPr="007B5B7E" w:rsidRDefault="00CF59BB" w:rsidP="00566B01">
            <w:pPr>
              <w:rPr>
                <w:rFonts w:ascii="Angsana New" w:hAnsi="Angsana New"/>
                <w:sz w:val="30"/>
                <w:szCs w:val="30"/>
              </w:rPr>
            </w:pP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7B5B7E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7B5B7E">
              <w:rPr>
                <w:rFonts w:ascii="Angsana New" w:hAnsi="Angsana New"/>
                <w:sz w:val="30"/>
                <w:szCs w:val="30"/>
              </w:rPr>
              <w:t>3</w:t>
            </w:r>
            <w:r w:rsidR="00AF1D97">
              <w:rPr>
                <w:rFonts w:ascii="Angsana New" w:hAnsi="Angsana New"/>
                <w:sz w:val="30"/>
                <w:szCs w:val="30"/>
              </w:rPr>
              <w:t>0</w:t>
            </w:r>
            <w:r w:rsidRPr="007B5B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66B0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B5B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5B7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59BB" w:rsidRPr="00EB5C5E" w:rsidRDefault="00CF59BB" w:rsidP="008F6A38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C5E">
              <w:rPr>
                <w:rFonts w:ascii="Angsana New" w:hAnsi="Angsana New"/>
                <w:sz w:val="30"/>
                <w:szCs w:val="30"/>
              </w:rPr>
              <w:t>7</w:t>
            </w:r>
            <w:r w:rsidR="00EB5C5E">
              <w:rPr>
                <w:rFonts w:ascii="Angsana New" w:hAnsi="Angsana New" w:hint="cs"/>
                <w:sz w:val="30"/>
                <w:szCs w:val="30"/>
                <w:cs/>
              </w:rPr>
              <w:t>9.3</w:t>
            </w:r>
          </w:p>
        </w:tc>
      </w:tr>
    </w:tbl>
    <w:p w:rsidR="00DA5C72" w:rsidRDefault="00DA5C72" w:rsidP="004A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036519" w:rsidRDefault="00036519" w:rsidP="00075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6"/>
        </w:tabs>
        <w:rPr>
          <w:rFonts w:ascii="Angsana New" w:hAnsi="Angsana New"/>
          <w:b/>
          <w:bCs/>
          <w:sz w:val="30"/>
          <w:szCs w:val="30"/>
        </w:rPr>
      </w:pPr>
    </w:p>
    <w:p w:rsidR="00155310" w:rsidRPr="00B972AD" w:rsidRDefault="00155310" w:rsidP="00075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6"/>
        </w:tabs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80C94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 xml:space="preserve">มคณะกรรมการของบริษัทเมื่อวันที่ </w:t>
      </w:r>
      <w:r w:rsidR="00654B5C" w:rsidRPr="00D14942">
        <w:rPr>
          <w:rFonts w:ascii="Angsana New" w:hAnsi="Angsana New" w:hint="cs"/>
          <w:sz w:val="30"/>
          <w:szCs w:val="30"/>
          <w:cs/>
        </w:rPr>
        <w:t>1</w:t>
      </w:r>
      <w:r w:rsidR="00D14942" w:rsidRPr="00D14942">
        <w:rPr>
          <w:rFonts w:ascii="Angsana New" w:hAnsi="Angsana New"/>
          <w:sz w:val="30"/>
          <w:szCs w:val="30"/>
        </w:rPr>
        <w:t>3</w:t>
      </w:r>
      <w:r w:rsidRPr="00D14942">
        <w:rPr>
          <w:rFonts w:ascii="Angsana New" w:hAnsi="Angsana New" w:hint="cs"/>
          <w:sz w:val="30"/>
          <w:szCs w:val="30"/>
          <w:cs/>
        </w:rPr>
        <w:t xml:space="preserve"> </w:t>
      </w:r>
      <w:r w:rsidR="00D457A4" w:rsidRPr="00D14942">
        <w:rPr>
          <w:rFonts w:ascii="Angsana New" w:hAnsi="Angsana New" w:hint="cs"/>
          <w:sz w:val="30"/>
          <w:szCs w:val="30"/>
          <w:cs/>
          <w:lang w:val="en-GB"/>
        </w:rPr>
        <w:t>พฤศจิกายน</w:t>
      </w:r>
      <w:r w:rsidRPr="00D14942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D14942">
        <w:rPr>
          <w:rFonts w:ascii="Angsana New" w:hAnsi="Angsana New"/>
          <w:sz w:val="30"/>
          <w:szCs w:val="30"/>
        </w:rPr>
        <w:t>25</w:t>
      </w:r>
      <w:r w:rsidR="003E3BA5" w:rsidRPr="00D14942">
        <w:rPr>
          <w:rFonts w:ascii="Angsana New" w:hAnsi="Angsana New"/>
          <w:sz w:val="30"/>
          <w:szCs w:val="30"/>
        </w:rPr>
        <w:t>6</w:t>
      </w:r>
      <w:r w:rsidR="004A0B7D" w:rsidRPr="00D14942">
        <w:rPr>
          <w:rFonts w:ascii="Angsana New" w:hAnsi="Angsana New"/>
          <w:sz w:val="30"/>
          <w:szCs w:val="30"/>
        </w:rPr>
        <w:t>2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C04" w:rsidRDefault="00F14C04">
      <w:r>
        <w:separator/>
      </w:r>
    </w:p>
  </w:endnote>
  <w:endnote w:type="continuationSeparator" w:id="0">
    <w:p w:rsidR="00F14C04" w:rsidRDefault="00F14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368" w:rsidRDefault="009B183A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A136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1368">
      <w:rPr>
        <w:rStyle w:val="PageNumber"/>
        <w:noProof/>
      </w:rPr>
      <w:t>26</w:t>
    </w:r>
    <w:r>
      <w:rPr>
        <w:rStyle w:val="PageNumber"/>
      </w:rPr>
      <w:fldChar w:fldCharType="end"/>
    </w:r>
  </w:p>
  <w:p w:rsidR="00EA1368" w:rsidRDefault="00EA1368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368" w:rsidRPr="00CD60A0" w:rsidRDefault="009B183A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EA1368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F30FB5">
      <w:rPr>
        <w:rStyle w:val="PageNumber"/>
        <w:rFonts w:ascii="Angsana New" w:hAnsi="Angsana New"/>
        <w:noProof/>
        <w:sz w:val="30"/>
        <w:szCs w:val="30"/>
      </w:rPr>
      <w:t>17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EA1368" w:rsidRDefault="00EA1368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368" w:rsidRPr="00792103" w:rsidRDefault="00EA1368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C04" w:rsidRDefault="00F14C04">
      <w:r>
        <w:separator/>
      </w:r>
    </w:p>
  </w:footnote>
  <w:footnote w:type="continuationSeparator" w:id="0">
    <w:p w:rsidR="00F14C04" w:rsidRDefault="00F14C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368" w:rsidRDefault="00EA136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A1368" w:rsidRDefault="00EA136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A1368" w:rsidRPr="005F70D0" w:rsidRDefault="00EA136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A1368" w:rsidRPr="00D27ADF" w:rsidRDefault="00EA1368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EA1368" w:rsidRDefault="00EA1368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61 (ยังไม่ได้ตรวจสอบ/สอบทานแล้ว)</w:t>
    </w:r>
  </w:p>
  <w:p w:rsidR="00EA1368" w:rsidRPr="00D27ADF" w:rsidRDefault="00EA1368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2561 (ตรวจสอบแล้ว)</w:t>
    </w:r>
  </w:p>
  <w:p w:rsidR="00EA1368" w:rsidRPr="00CC5926" w:rsidRDefault="00EA1368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368" w:rsidRDefault="00EA136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A1368" w:rsidRDefault="00EA136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EA1368" w:rsidRPr="005F70D0" w:rsidRDefault="00EA136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A1368" w:rsidRPr="00D27ADF" w:rsidRDefault="00EA136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EA1368" w:rsidRDefault="00EA136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  <w:cs/>
      </w:rPr>
      <w:t xml:space="preserve"> และ 25</w:t>
    </w:r>
    <w:r>
      <w:rPr>
        <w:rFonts w:ascii="Angsana New" w:hAnsi="Angsana New" w:hint="cs"/>
        <w:b/>
        <w:bCs/>
        <w:sz w:val="32"/>
        <w:szCs w:val="32"/>
        <w:cs/>
      </w:rPr>
      <w:t>61 (ยังไม่ได้ตรวจสอบ/สอบทานแล้ว)</w:t>
    </w:r>
  </w:p>
  <w:p w:rsidR="00EA1368" w:rsidRPr="00D27ADF" w:rsidRDefault="00EA1368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2561 (ตรวจสอบแล้ว)</w:t>
    </w:r>
  </w:p>
  <w:p w:rsidR="00EA1368" w:rsidRPr="00CC5926" w:rsidRDefault="00EA1368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53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4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31"/>
  </w:num>
  <w:num w:numId="14">
    <w:abstractNumId w:val="22"/>
  </w:num>
  <w:num w:numId="15">
    <w:abstractNumId w:val="27"/>
  </w:num>
  <w:num w:numId="16">
    <w:abstractNumId w:val="21"/>
  </w:num>
  <w:num w:numId="17">
    <w:abstractNumId w:val="28"/>
  </w:num>
  <w:num w:numId="18">
    <w:abstractNumId w:val="19"/>
  </w:num>
  <w:num w:numId="19">
    <w:abstractNumId w:val="30"/>
  </w:num>
  <w:num w:numId="20">
    <w:abstractNumId w:val="29"/>
  </w:num>
  <w:num w:numId="21">
    <w:abstractNumId w:val="24"/>
  </w:num>
  <w:num w:numId="22">
    <w:abstractNumId w:val="33"/>
  </w:num>
  <w:num w:numId="23">
    <w:abstractNumId w:val="16"/>
  </w:num>
  <w:num w:numId="24">
    <w:abstractNumId w:val="34"/>
  </w:num>
  <w:num w:numId="25">
    <w:abstractNumId w:val="12"/>
  </w:num>
  <w:num w:numId="26">
    <w:abstractNumId w:val="15"/>
  </w:num>
  <w:num w:numId="27">
    <w:abstractNumId w:val="10"/>
  </w:num>
  <w:num w:numId="28">
    <w:abstractNumId w:val="11"/>
  </w:num>
  <w:num w:numId="29">
    <w:abstractNumId w:val="13"/>
  </w:num>
  <w:num w:numId="30">
    <w:abstractNumId w:val="26"/>
  </w:num>
  <w:num w:numId="31">
    <w:abstractNumId w:val="23"/>
  </w:num>
  <w:num w:numId="32">
    <w:abstractNumId w:val="14"/>
  </w:num>
  <w:num w:numId="33">
    <w:abstractNumId w:val="32"/>
  </w:num>
  <w:num w:numId="34">
    <w:abstractNumId w:val="18"/>
  </w:num>
  <w:num w:numId="35">
    <w:abstractNumId w:val="2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4681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14A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8CF"/>
    <w:rsid w:val="00032C38"/>
    <w:rsid w:val="00032E12"/>
    <w:rsid w:val="000333D1"/>
    <w:rsid w:val="00033570"/>
    <w:rsid w:val="00034035"/>
    <w:rsid w:val="0003484F"/>
    <w:rsid w:val="000351B2"/>
    <w:rsid w:val="0003550D"/>
    <w:rsid w:val="00035755"/>
    <w:rsid w:val="000358F0"/>
    <w:rsid w:val="00035B90"/>
    <w:rsid w:val="00036519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4F8"/>
    <w:rsid w:val="000439A6"/>
    <w:rsid w:val="000441A5"/>
    <w:rsid w:val="00044306"/>
    <w:rsid w:val="00044648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47F28"/>
    <w:rsid w:val="00050817"/>
    <w:rsid w:val="00050929"/>
    <w:rsid w:val="000510D2"/>
    <w:rsid w:val="00051874"/>
    <w:rsid w:val="00051BFB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F4A"/>
    <w:rsid w:val="000576C3"/>
    <w:rsid w:val="00057813"/>
    <w:rsid w:val="00057A56"/>
    <w:rsid w:val="00057D11"/>
    <w:rsid w:val="00060AA0"/>
    <w:rsid w:val="00060F63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5AB"/>
    <w:rsid w:val="000758C6"/>
    <w:rsid w:val="00075AC7"/>
    <w:rsid w:val="00075AE2"/>
    <w:rsid w:val="00076190"/>
    <w:rsid w:val="00076490"/>
    <w:rsid w:val="000767A6"/>
    <w:rsid w:val="00076C83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37F9"/>
    <w:rsid w:val="00083C7E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B92"/>
    <w:rsid w:val="00094DD9"/>
    <w:rsid w:val="0009530D"/>
    <w:rsid w:val="0009545D"/>
    <w:rsid w:val="00095682"/>
    <w:rsid w:val="0009568D"/>
    <w:rsid w:val="00095B0B"/>
    <w:rsid w:val="000962C0"/>
    <w:rsid w:val="0009730C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9F"/>
    <w:rsid w:val="000A3CC9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6D55"/>
    <w:rsid w:val="000A71F1"/>
    <w:rsid w:val="000A71FB"/>
    <w:rsid w:val="000A7201"/>
    <w:rsid w:val="000A79CD"/>
    <w:rsid w:val="000A7A3D"/>
    <w:rsid w:val="000B0518"/>
    <w:rsid w:val="000B089B"/>
    <w:rsid w:val="000B0960"/>
    <w:rsid w:val="000B0BD2"/>
    <w:rsid w:val="000B0E11"/>
    <w:rsid w:val="000B0F70"/>
    <w:rsid w:val="000B14D0"/>
    <w:rsid w:val="000B1A3B"/>
    <w:rsid w:val="000B1AE6"/>
    <w:rsid w:val="000B22E9"/>
    <w:rsid w:val="000B266D"/>
    <w:rsid w:val="000B284F"/>
    <w:rsid w:val="000B28ED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6130"/>
    <w:rsid w:val="000B6261"/>
    <w:rsid w:val="000B6C88"/>
    <w:rsid w:val="000B6DB9"/>
    <w:rsid w:val="000B7444"/>
    <w:rsid w:val="000B7A9A"/>
    <w:rsid w:val="000B7B4C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C3"/>
    <w:rsid w:val="000C526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5C6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41"/>
    <w:rsid w:val="000F7053"/>
    <w:rsid w:val="000F7A60"/>
    <w:rsid w:val="000F7BB6"/>
    <w:rsid w:val="00100F3D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5D20"/>
    <w:rsid w:val="001060C1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6D3"/>
    <w:rsid w:val="00112D22"/>
    <w:rsid w:val="00112FB2"/>
    <w:rsid w:val="001130C1"/>
    <w:rsid w:val="001132E7"/>
    <w:rsid w:val="001136CF"/>
    <w:rsid w:val="00113C4D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E0C"/>
    <w:rsid w:val="001201A7"/>
    <w:rsid w:val="00121506"/>
    <w:rsid w:val="0012183F"/>
    <w:rsid w:val="001218FE"/>
    <w:rsid w:val="00122009"/>
    <w:rsid w:val="00122220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3FB0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FE3"/>
    <w:rsid w:val="00142274"/>
    <w:rsid w:val="00142F19"/>
    <w:rsid w:val="0014335B"/>
    <w:rsid w:val="0014342E"/>
    <w:rsid w:val="00144320"/>
    <w:rsid w:val="00144D58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0A16"/>
    <w:rsid w:val="00150BFE"/>
    <w:rsid w:val="00151210"/>
    <w:rsid w:val="00151549"/>
    <w:rsid w:val="0015214B"/>
    <w:rsid w:val="0015298A"/>
    <w:rsid w:val="0015314C"/>
    <w:rsid w:val="001539DD"/>
    <w:rsid w:val="001542C3"/>
    <w:rsid w:val="001545CA"/>
    <w:rsid w:val="00155310"/>
    <w:rsid w:val="00155810"/>
    <w:rsid w:val="0015599E"/>
    <w:rsid w:val="00155CB3"/>
    <w:rsid w:val="00155D8E"/>
    <w:rsid w:val="00155EBB"/>
    <w:rsid w:val="00155FF6"/>
    <w:rsid w:val="00156782"/>
    <w:rsid w:val="00157581"/>
    <w:rsid w:val="0015799C"/>
    <w:rsid w:val="00157FE9"/>
    <w:rsid w:val="001605B1"/>
    <w:rsid w:val="00160E0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B80"/>
    <w:rsid w:val="00174DB6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34FE"/>
    <w:rsid w:val="00183635"/>
    <w:rsid w:val="00183679"/>
    <w:rsid w:val="00184DE5"/>
    <w:rsid w:val="00184EF2"/>
    <w:rsid w:val="0018538F"/>
    <w:rsid w:val="001856CC"/>
    <w:rsid w:val="00185EC9"/>
    <w:rsid w:val="001863CD"/>
    <w:rsid w:val="001865F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655F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8A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A6A"/>
    <w:rsid w:val="001B132C"/>
    <w:rsid w:val="001B1501"/>
    <w:rsid w:val="001B1700"/>
    <w:rsid w:val="001B1B1E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40A3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0F9"/>
    <w:rsid w:val="001F7589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61DA"/>
    <w:rsid w:val="0020711B"/>
    <w:rsid w:val="00207BE8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2164"/>
    <w:rsid w:val="00212323"/>
    <w:rsid w:val="0021258E"/>
    <w:rsid w:val="00213143"/>
    <w:rsid w:val="00213378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837"/>
    <w:rsid w:val="00225184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D00"/>
    <w:rsid w:val="00234609"/>
    <w:rsid w:val="00235469"/>
    <w:rsid w:val="002359D1"/>
    <w:rsid w:val="00235F31"/>
    <w:rsid w:val="00236EB5"/>
    <w:rsid w:val="002372D9"/>
    <w:rsid w:val="00237582"/>
    <w:rsid w:val="002376AB"/>
    <w:rsid w:val="002378DD"/>
    <w:rsid w:val="00237ACE"/>
    <w:rsid w:val="0024031E"/>
    <w:rsid w:val="00240716"/>
    <w:rsid w:val="00240E4F"/>
    <w:rsid w:val="0024130A"/>
    <w:rsid w:val="0024132C"/>
    <w:rsid w:val="00241F21"/>
    <w:rsid w:val="00241FDE"/>
    <w:rsid w:val="00242D58"/>
    <w:rsid w:val="00242DDD"/>
    <w:rsid w:val="00242F91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DF2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1F9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CF9"/>
    <w:rsid w:val="002565F7"/>
    <w:rsid w:val="00256935"/>
    <w:rsid w:val="002575D1"/>
    <w:rsid w:val="0025797F"/>
    <w:rsid w:val="00257BF9"/>
    <w:rsid w:val="00257CD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624A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3C37"/>
    <w:rsid w:val="00283CC0"/>
    <w:rsid w:val="0028442C"/>
    <w:rsid w:val="00285121"/>
    <w:rsid w:val="00285328"/>
    <w:rsid w:val="00285696"/>
    <w:rsid w:val="00285912"/>
    <w:rsid w:val="00285B1A"/>
    <w:rsid w:val="00285DC7"/>
    <w:rsid w:val="0028611C"/>
    <w:rsid w:val="00287081"/>
    <w:rsid w:val="002878A0"/>
    <w:rsid w:val="00287A4E"/>
    <w:rsid w:val="0029026D"/>
    <w:rsid w:val="00290BEE"/>
    <w:rsid w:val="00290F03"/>
    <w:rsid w:val="00290F5A"/>
    <w:rsid w:val="00291A03"/>
    <w:rsid w:val="00291B12"/>
    <w:rsid w:val="002922F3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279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61B2"/>
    <w:rsid w:val="002A64F9"/>
    <w:rsid w:val="002A67A1"/>
    <w:rsid w:val="002A6DD1"/>
    <w:rsid w:val="002A754E"/>
    <w:rsid w:val="002B00BF"/>
    <w:rsid w:val="002B02B4"/>
    <w:rsid w:val="002B0649"/>
    <w:rsid w:val="002B071B"/>
    <w:rsid w:val="002B1057"/>
    <w:rsid w:val="002B1C45"/>
    <w:rsid w:val="002B1DFB"/>
    <w:rsid w:val="002B2294"/>
    <w:rsid w:val="002B2697"/>
    <w:rsid w:val="002B2A68"/>
    <w:rsid w:val="002B2DAC"/>
    <w:rsid w:val="002B2DB2"/>
    <w:rsid w:val="002B2FF5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5A32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ACC"/>
    <w:rsid w:val="002D1207"/>
    <w:rsid w:val="002D153D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BFC"/>
    <w:rsid w:val="002D5D74"/>
    <w:rsid w:val="002D6216"/>
    <w:rsid w:val="002D6712"/>
    <w:rsid w:val="002D6AE9"/>
    <w:rsid w:val="002D6B02"/>
    <w:rsid w:val="002D77B1"/>
    <w:rsid w:val="002D788A"/>
    <w:rsid w:val="002E0661"/>
    <w:rsid w:val="002E2C6D"/>
    <w:rsid w:val="002E2CAD"/>
    <w:rsid w:val="002E3604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82F"/>
    <w:rsid w:val="00302003"/>
    <w:rsid w:val="0030243C"/>
    <w:rsid w:val="00302BE8"/>
    <w:rsid w:val="00302C9A"/>
    <w:rsid w:val="00302DB3"/>
    <w:rsid w:val="00302E7A"/>
    <w:rsid w:val="00302EB7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4C9"/>
    <w:rsid w:val="0031160A"/>
    <w:rsid w:val="0031178A"/>
    <w:rsid w:val="00312312"/>
    <w:rsid w:val="0031279C"/>
    <w:rsid w:val="003134C7"/>
    <w:rsid w:val="003138CF"/>
    <w:rsid w:val="00315582"/>
    <w:rsid w:val="00315717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D54"/>
    <w:rsid w:val="00325FFB"/>
    <w:rsid w:val="0032618C"/>
    <w:rsid w:val="0032636A"/>
    <w:rsid w:val="00326719"/>
    <w:rsid w:val="003270C7"/>
    <w:rsid w:val="00327234"/>
    <w:rsid w:val="00327258"/>
    <w:rsid w:val="0032760A"/>
    <w:rsid w:val="00327B8B"/>
    <w:rsid w:val="00330070"/>
    <w:rsid w:val="003305A2"/>
    <w:rsid w:val="0033081D"/>
    <w:rsid w:val="00330ADD"/>
    <w:rsid w:val="00330E69"/>
    <w:rsid w:val="003310B1"/>
    <w:rsid w:val="00331322"/>
    <w:rsid w:val="00332B3D"/>
    <w:rsid w:val="0033318E"/>
    <w:rsid w:val="003333E7"/>
    <w:rsid w:val="00333413"/>
    <w:rsid w:val="0033376E"/>
    <w:rsid w:val="00333CCF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0A52"/>
    <w:rsid w:val="00341A0C"/>
    <w:rsid w:val="00341CDD"/>
    <w:rsid w:val="00341D85"/>
    <w:rsid w:val="00342297"/>
    <w:rsid w:val="0034258E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6085"/>
    <w:rsid w:val="00356755"/>
    <w:rsid w:val="003571DB"/>
    <w:rsid w:val="0035734D"/>
    <w:rsid w:val="0035757C"/>
    <w:rsid w:val="003578F4"/>
    <w:rsid w:val="00357E3B"/>
    <w:rsid w:val="00360179"/>
    <w:rsid w:val="00360C77"/>
    <w:rsid w:val="003625F8"/>
    <w:rsid w:val="00362895"/>
    <w:rsid w:val="00363215"/>
    <w:rsid w:val="0036335C"/>
    <w:rsid w:val="003633A2"/>
    <w:rsid w:val="00363454"/>
    <w:rsid w:val="003639CD"/>
    <w:rsid w:val="003643DE"/>
    <w:rsid w:val="003646C8"/>
    <w:rsid w:val="003649B9"/>
    <w:rsid w:val="0036504B"/>
    <w:rsid w:val="003650FE"/>
    <w:rsid w:val="00365340"/>
    <w:rsid w:val="003658E6"/>
    <w:rsid w:val="00366086"/>
    <w:rsid w:val="00366A6B"/>
    <w:rsid w:val="00366FD5"/>
    <w:rsid w:val="00370053"/>
    <w:rsid w:val="00370D48"/>
    <w:rsid w:val="0037136E"/>
    <w:rsid w:val="003713D1"/>
    <w:rsid w:val="003713D7"/>
    <w:rsid w:val="00371440"/>
    <w:rsid w:val="00371633"/>
    <w:rsid w:val="00372892"/>
    <w:rsid w:val="00372C10"/>
    <w:rsid w:val="0037318C"/>
    <w:rsid w:val="003732B9"/>
    <w:rsid w:val="00373F4B"/>
    <w:rsid w:val="003749BC"/>
    <w:rsid w:val="00374AB9"/>
    <w:rsid w:val="00374D15"/>
    <w:rsid w:val="00375097"/>
    <w:rsid w:val="00375373"/>
    <w:rsid w:val="00375591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6B8"/>
    <w:rsid w:val="00384D01"/>
    <w:rsid w:val="00384E1E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5323"/>
    <w:rsid w:val="003959E5"/>
    <w:rsid w:val="00395DFE"/>
    <w:rsid w:val="00395F89"/>
    <w:rsid w:val="00396576"/>
    <w:rsid w:val="003967C1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BA7"/>
    <w:rsid w:val="003A1D10"/>
    <w:rsid w:val="003A31FD"/>
    <w:rsid w:val="003A395B"/>
    <w:rsid w:val="003A3FBC"/>
    <w:rsid w:val="003A4653"/>
    <w:rsid w:val="003A535A"/>
    <w:rsid w:val="003A5896"/>
    <w:rsid w:val="003A59A0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2DD5"/>
    <w:rsid w:val="003B3646"/>
    <w:rsid w:val="003B3E86"/>
    <w:rsid w:val="003B3EAE"/>
    <w:rsid w:val="003B45FA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2D0"/>
    <w:rsid w:val="003B74B2"/>
    <w:rsid w:val="003C0A7C"/>
    <w:rsid w:val="003C1694"/>
    <w:rsid w:val="003C2375"/>
    <w:rsid w:val="003C244D"/>
    <w:rsid w:val="003C2A02"/>
    <w:rsid w:val="003C3466"/>
    <w:rsid w:val="003C3475"/>
    <w:rsid w:val="003C4239"/>
    <w:rsid w:val="003C448A"/>
    <w:rsid w:val="003C4B7E"/>
    <w:rsid w:val="003C52A2"/>
    <w:rsid w:val="003C548F"/>
    <w:rsid w:val="003C5EE3"/>
    <w:rsid w:val="003C64BB"/>
    <w:rsid w:val="003C6670"/>
    <w:rsid w:val="003C7BD4"/>
    <w:rsid w:val="003D07F8"/>
    <w:rsid w:val="003D0D2A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ECF"/>
    <w:rsid w:val="003E31EA"/>
    <w:rsid w:val="003E32AC"/>
    <w:rsid w:val="003E3457"/>
    <w:rsid w:val="003E3BA5"/>
    <w:rsid w:val="003E3CAF"/>
    <w:rsid w:val="003E3D1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6F61"/>
    <w:rsid w:val="003E7E29"/>
    <w:rsid w:val="003E7F00"/>
    <w:rsid w:val="003F05A8"/>
    <w:rsid w:val="003F0939"/>
    <w:rsid w:val="003F0E26"/>
    <w:rsid w:val="003F0E3D"/>
    <w:rsid w:val="003F1869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AE5"/>
    <w:rsid w:val="003F798C"/>
    <w:rsid w:val="003F7A87"/>
    <w:rsid w:val="003F7BA0"/>
    <w:rsid w:val="003F7BE1"/>
    <w:rsid w:val="004001ED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2C"/>
    <w:rsid w:val="00403B4D"/>
    <w:rsid w:val="00403C0D"/>
    <w:rsid w:val="004049EA"/>
    <w:rsid w:val="00404F48"/>
    <w:rsid w:val="00404FBE"/>
    <w:rsid w:val="0040595E"/>
    <w:rsid w:val="00405A5C"/>
    <w:rsid w:val="00406C3D"/>
    <w:rsid w:val="0040708D"/>
    <w:rsid w:val="0040714A"/>
    <w:rsid w:val="00407706"/>
    <w:rsid w:val="004077EC"/>
    <w:rsid w:val="0041006B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4CF6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83E"/>
    <w:rsid w:val="00420AE5"/>
    <w:rsid w:val="00420C2A"/>
    <w:rsid w:val="00420F3E"/>
    <w:rsid w:val="004211F2"/>
    <w:rsid w:val="004212A8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646"/>
    <w:rsid w:val="00434CDC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757A"/>
    <w:rsid w:val="00447A30"/>
    <w:rsid w:val="0045054D"/>
    <w:rsid w:val="004506EB"/>
    <w:rsid w:val="004507D9"/>
    <w:rsid w:val="00450D86"/>
    <w:rsid w:val="004513D1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424E"/>
    <w:rsid w:val="0047432C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B79"/>
    <w:rsid w:val="00491C42"/>
    <w:rsid w:val="0049257A"/>
    <w:rsid w:val="0049271E"/>
    <w:rsid w:val="00492761"/>
    <w:rsid w:val="004930C6"/>
    <w:rsid w:val="004937FE"/>
    <w:rsid w:val="004940A2"/>
    <w:rsid w:val="00494338"/>
    <w:rsid w:val="004944BF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A088E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4D08"/>
    <w:rsid w:val="004A52EB"/>
    <w:rsid w:val="004A5C4C"/>
    <w:rsid w:val="004A5DFA"/>
    <w:rsid w:val="004A5FF2"/>
    <w:rsid w:val="004A608F"/>
    <w:rsid w:val="004A63FE"/>
    <w:rsid w:val="004A64E2"/>
    <w:rsid w:val="004A6A0D"/>
    <w:rsid w:val="004A6A61"/>
    <w:rsid w:val="004A74D5"/>
    <w:rsid w:val="004A7685"/>
    <w:rsid w:val="004A76EE"/>
    <w:rsid w:val="004A7855"/>
    <w:rsid w:val="004A798C"/>
    <w:rsid w:val="004A7EFC"/>
    <w:rsid w:val="004B036D"/>
    <w:rsid w:val="004B0B9A"/>
    <w:rsid w:val="004B1936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C95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422"/>
    <w:rsid w:val="004D5607"/>
    <w:rsid w:val="004D5BF4"/>
    <w:rsid w:val="004D5C0A"/>
    <w:rsid w:val="004D6482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915"/>
    <w:rsid w:val="004E59C2"/>
    <w:rsid w:val="004E6804"/>
    <w:rsid w:val="004E76CB"/>
    <w:rsid w:val="004E79F1"/>
    <w:rsid w:val="004F0105"/>
    <w:rsid w:val="004F01CE"/>
    <w:rsid w:val="004F05CB"/>
    <w:rsid w:val="004F1178"/>
    <w:rsid w:val="004F11E8"/>
    <w:rsid w:val="004F1537"/>
    <w:rsid w:val="004F1A2A"/>
    <w:rsid w:val="004F1E47"/>
    <w:rsid w:val="004F2201"/>
    <w:rsid w:val="004F2806"/>
    <w:rsid w:val="004F2835"/>
    <w:rsid w:val="004F28B3"/>
    <w:rsid w:val="004F2B61"/>
    <w:rsid w:val="004F2EA7"/>
    <w:rsid w:val="004F3174"/>
    <w:rsid w:val="004F336E"/>
    <w:rsid w:val="004F50BB"/>
    <w:rsid w:val="004F51AF"/>
    <w:rsid w:val="004F522F"/>
    <w:rsid w:val="004F5642"/>
    <w:rsid w:val="004F5771"/>
    <w:rsid w:val="004F6561"/>
    <w:rsid w:val="004F6C30"/>
    <w:rsid w:val="004F7064"/>
    <w:rsid w:val="004F70FC"/>
    <w:rsid w:val="004F7202"/>
    <w:rsid w:val="004F74D5"/>
    <w:rsid w:val="004F79CD"/>
    <w:rsid w:val="004F7B19"/>
    <w:rsid w:val="0050003D"/>
    <w:rsid w:val="0050066D"/>
    <w:rsid w:val="0050077B"/>
    <w:rsid w:val="00501DAA"/>
    <w:rsid w:val="00501E8D"/>
    <w:rsid w:val="00502078"/>
    <w:rsid w:val="00502402"/>
    <w:rsid w:val="005027F3"/>
    <w:rsid w:val="00502CAF"/>
    <w:rsid w:val="00502D6C"/>
    <w:rsid w:val="00502E00"/>
    <w:rsid w:val="0050330C"/>
    <w:rsid w:val="005034D9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0CC"/>
    <w:rsid w:val="005076FD"/>
    <w:rsid w:val="00507905"/>
    <w:rsid w:val="00507BBD"/>
    <w:rsid w:val="0051027F"/>
    <w:rsid w:val="00510407"/>
    <w:rsid w:val="00510454"/>
    <w:rsid w:val="00510878"/>
    <w:rsid w:val="005111BB"/>
    <w:rsid w:val="005113B4"/>
    <w:rsid w:val="0051140D"/>
    <w:rsid w:val="00512291"/>
    <w:rsid w:val="00513409"/>
    <w:rsid w:val="00513CBA"/>
    <w:rsid w:val="00513E74"/>
    <w:rsid w:val="00514D74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5F4"/>
    <w:rsid w:val="00521936"/>
    <w:rsid w:val="005219FB"/>
    <w:rsid w:val="00521AAE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6DBA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8A8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401E"/>
    <w:rsid w:val="00544E4B"/>
    <w:rsid w:val="00544F68"/>
    <w:rsid w:val="00545395"/>
    <w:rsid w:val="005462F1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D89"/>
    <w:rsid w:val="0055531D"/>
    <w:rsid w:val="00555326"/>
    <w:rsid w:val="00555B0B"/>
    <w:rsid w:val="0055625A"/>
    <w:rsid w:val="0055632E"/>
    <w:rsid w:val="00556EF6"/>
    <w:rsid w:val="00557080"/>
    <w:rsid w:val="00557225"/>
    <w:rsid w:val="00557F90"/>
    <w:rsid w:val="00560950"/>
    <w:rsid w:val="00560B3E"/>
    <w:rsid w:val="00560B3F"/>
    <w:rsid w:val="0056190E"/>
    <w:rsid w:val="005620BC"/>
    <w:rsid w:val="00562421"/>
    <w:rsid w:val="00562B66"/>
    <w:rsid w:val="00562B9B"/>
    <w:rsid w:val="00562BE6"/>
    <w:rsid w:val="00562EBC"/>
    <w:rsid w:val="00563159"/>
    <w:rsid w:val="005636B5"/>
    <w:rsid w:val="005647B6"/>
    <w:rsid w:val="00565311"/>
    <w:rsid w:val="00565353"/>
    <w:rsid w:val="00565AFD"/>
    <w:rsid w:val="00565FDA"/>
    <w:rsid w:val="005663ED"/>
    <w:rsid w:val="005668A3"/>
    <w:rsid w:val="00566B01"/>
    <w:rsid w:val="00567160"/>
    <w:rsid w:val="005673C1"/>
    <w:rsid w:val="005674F1"/>
    <w:rsid w:val="0057027F"/>
    <w:rsid w:val="00570370"/>
    <w:rsid w:val="00570423"/>
    <w:rsid w:val="00570700"/>
    <w:rsid w:val="00570CDE"/>
    <w:rsid w:val="00570FE0"/>
    <w:rsid w:val="005711BB"/>
    <w:rsid w:val="00571434"/>
    <w:rsid w:val="005718FD"/>
    <w:rsid w:val="00571AB0"/>
    <w:rsid w:val="00571D18"/>
    <w:rsid w:val="005724DB"/>
    <w:rsid w:val="00573455"/>
    <w:rsid w:val="00573616"/>
    <w:rsid w:val="00573712"/>
    <w:rsid w:val="005738F9"/>
    <w:rsid w:val="005744F6"/>
    <w:rsid w:val="00574E9C"/>
    <w:rsid w:val="00575471"/>
    <w:rsid w:val="0057564F"/>
    <w:rsid w:val="00575B3F"/>
    <w:rsid w:val="00575D79"/>
    <w:rsid w:val="00575FDA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849"/>
    <w:rsid w:val="005860AD"/>
    <w:rsid w:val="0058621F"/>
    <w:rsid w:val="00586395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696"/>
    <w:rsid w:val="005930FB"/>
    <w:rsid w:val="00593C57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6363"/>
    <w:rsid w:val="005A68A0"/>
    <w:rsid w:val="005A74CB"/>
    <w:rsid w:val="005A7A4F"/>
    <w:rsid w:val="005A7B0C"/>
    <w:rsid w:val="005B00AF"/>
    <w:rsid w:val="005B02ED"/>
    <w:rsid w:val="005B0870"/>
    <w:rsid w:val="005B0A09"/>
    <w:rsid w:val="005B0B3F"/>
    <w:rsid w:val="005B0FB5"/>
    <w:rsid w:val="005B25D0"/>
    <w:rsid w:val="005B2634"/>
    <w:rsid w:val="005B2A14"/>
    <w:rsid w:val="005B2F78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6C40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93C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F5F"/>
    <w:rsid w:val="005D5127"/>
    <w:rsid w:val="005D624B"/>
    <w:rsid w:val="005D65F9"/>
    <w:rsid w:val="005D75DF"/>
    <w:rsid w:val="005D7E08"/>
    <w:rsid w:val="005E0268"/>
    <w:rsid w:val="005E0417"/>
    <w:rsid w:val="005E079B"/>
    <w:rsid w:val="005E097B"/>
    <w:rsid w:val="005E0B94"/>
    <w:rsid w:val="005E0D81"/>
    <w:rsid w:val="005E13C3"/>
    <w:rsid w:val="005E1675"/>
    <w:rsid w:val="005E1986"/>
    <w:rsid w:val="005E1F01"/>
    <w:rsid w:val="005E21ED"/>
    <w:rsid w:val="005E23FF"/>
    <w:rsid w:val="005E269A"/>
    <w:rsid w:val="005E27ED"/>
    <w:rsid w:val="005E2B00"/>
    <w:rsid w:val="005E32BF"/>
    <w:rsid w:val="005E3426"/>
    <w:rsid w:val="005E3E14"/>
    <w:rsid w:val="005E3FD7"/>
    <w:rsid w:val="005E41A2"/>
    <w:rsid w:val="005E41D3"/>
    <w:rsid w:val="005E46A8"/>
    <w:rsid w:val="005E4981"/>
    <w:rsid w:val="005E4A97"/>
    <w:rsid w:val="005E4B95"/>
    <w:rsid w:val="005E4D00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388C"/>
    <w:rsid w:val="00603E8F"/>
    <w:rsid w:val="00603FB6"/>
    <w:rsid w:val="00604002"/>
    <w:rsid w:val="0060416D"/>
    <w:rsid w:val="006048BE"/>
    <w:rsid w:val="00604D84"/>
    <w:rsid w:val="00604DA3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AC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D4C"/>
    <w:rsid w:val="00631E7A"/>
    <w:rsid w:val="00632493"/>
    <w:rsid w:val="0063322B"/>
    <w:rsid w:val="00633E3B"/>
    <w:rsid w:val="006342DC"/>
    <w:rsid w:val="006343A8"/>
    <w:rsid w:val="006346FB"/>
    <w:rsid w:val="0063487F"/>
    <w:rsid w:val="0063530D"/>
    <w:rsid w:val="00635310"/>
    <w:rsid w:val="006355FB"/>
    <w:rsid w:val="006356B6"/>
    <w:rsid w:val="0063588E"/>
    <w:rsid w:val="00635B61"/>
    <w:rsid w:val="00635C61"/>
    <w:rsid w:val="00635FD9"/>
    <w:rsid w:val="006363D9"/>
    <w:rsid w:val="00636A51"/>
    <w:rsid w:val="00636DEE"/>
    <w:rsid w:val="006375F2"/>
    <w:rsid w:val="00637640"/>
    <w:rsid w:val="00637713"/>
    <w:rsid w:val="00637CFD"/>
    <w:rsid w:val="00637DC5"/>
    <w:rsid w:val="0064140C"/>
    <w:rsid w:val="00641899"/>
    <w:rsid w:val="006419DB"/>
    <w:rsid w:val="00642119"/>
    <w:rsid w:val="006421C7"/>
    <w:rsid w:val="006422D3"/>
    <w:rsid w:val="0064242E"/>
    <w:rsid w:val="00642A19"/>
    <w:rsid w:val="00643041"/>
    <w:rsid w:val="006438B1"/>
    <w:rsid w:val="00643E29"/>
    <w:rsid w:val="00644124"/>
    <w:rsid w:val="006446BB"/>
    <w:rsid w:val="006455CE"/>
    <w:rsid w:val="00645FA1"/>
    <w:rsid w:val="0064612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2F04"/>
    <w:rsid w:val="00654240"/>
    <w:rsid w:val="00654265"/>
    <w:rsid w:val="006549E8"/>
    <w:rsid w:val="00654B5C"/>
    <w:rsid w:val="00655695"/>
    <w:rsid w:val="00655BC0"/>
    <w:rsid w:val="00655CF1"/>
    <w:rsid w:val="0065621D"/>
    <w:rsid w:val="00656737"/>
    <w:rsid w:val="00656F01"/>
    <w:rsid w:val="006574CA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698"/>
    <w:rsid w:val="00666CE7"/>
    <w:rsid w:val="00666DAB"/>
    <w:rsid w:val="00666EC1"/>
    <w:rsid w:val="00667491"/>
    <w:rsid w:val="00667D01"/>
    <w:rsid w:val="00670362"/>
    <w:rsid w:val="006710F4"/>
    <w:rsid w:val="006713F3"/>
    <w:rsid w:val="00671489"/>
    <w:rsid w:val="006718F2"/>
    <w:rsid w:val="00671A5B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0E"/>
    <w:rsid w:val="0068721A"/>
    <w:rsid w:val="006874BC"/>
    <w:rsid w:val="00687EBB"/>
    <w:rsid w:val="00687F0B"/>
    <w:rsid w:val="00690419"/>
    <w:rsid w:val="00690496"/>
    <w:rsid w:val="00690BAC"/>
    <w:rsid w:val="006910EC"/>
    <w:rsid w:val="0069152C"/>
    <w:rsid w:val="00691BC3"/>
    <w:rsid w:val="00691C86"/>
    <w:rsid w:val="00691EEC"/>
    <w:rsid w:val="00691FF2"/>
    <w:rsid w:val="006922AB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5BB9"/>
    <w:rsid w:val="006A5FE4"/>
    <w:rsid w:val="006A6339"/>
    <w:rsid w:val="006A69C3"/>
    <w:rsid w:val="006A708C"/>
    <w:rsid w:val="006A7492"/>
    <w:rsid w:val="006A74E4"/>
    <w:rsid w:val="006A7841"/>
    <w:rsid w:val="006A7C33"/>
    <w:rsid w:val="006A7D29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1DC"/>
    <w:rsid w:val="006B55B8"/>
    <w:rsid w:val="006B5DA4"/>
    <w:rsid w:val="006B5E47"/>
    <w:rsid w:val="006B5EA2"/>
    <w:rsid w:val="006B60B3"/>
    <w:rsid w:val="006B6437"/>
    <w:rsid w:val="006B676F"/>
    <w:rsid w:val="006B6F86"/>
    <w:rsid w:val="006B770C"/>
    <w:rsid w:val="006C0464"/>
    <w:rsid w:val="006C06A1"/>
    <w:rsid w:val="006C1484"/>
    <w:rsid w:val="006C201A"/>
    <w:rsid w:val="006C2950"/>
    <w:rsid w:val="006C2B39"/>
    <w:rsid w:val="006C3106"/>
    <w:rsid w:val="006C3489"/>
    <w:rsid w:val="006C3881"/>
    <w:rsid w:val="006C39F0"/>
    <w:rsid w:val="006C413F"/>
    <w:rsid w:val="006C454F"/>
    <w:rsid w:val="006C468D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64B"/>
    <w:rsid w:val="006C6D06"/>
    <w:rsid w:val="006C6DB2"/>
    <w:rsid w:val="006C6F73"/>
    <w:rsid w:val="006C6F92"/>
    <w:rsid w:val="006D0185"/>
    <w:rsid w:val="006D084F"/>
    <w:rsid w:val="006D0A03"/>
    <w:rsid w:val="006D0B4E"/>
    <w:rsid w:val="006D166C"/>
    <w:rsid w:val="006D2244"/>
    <w:rsid w:val="006D26B3"/>
    <w:rsid w:val="006D2E04"/>
    <w:rsid w:val="006D3066"/>
    <w:rsid w:val="006D426D"/>
    <w:rsid w:val="006D427C"/>
    <w:rsid w:val="006D4290"/>
    <w:rsid w:val="006D4893"/>
    <w:rsid w:val="006D4BED"/>
    <w:rsid w:val="006D4CB2"/>
    <w:rsid w:val="006D5FA2"/>
    <w:rsid w:val="006D6CCA"/>
    <w:rsid w:val="006D7190"/>
    <w:rsid w:val="006D7389"/>
    <w:rsid w:val="006D7824"/>
    <w:rsid w:val="006D7914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52D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39C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67E"/>
    <w:rsid w:val="007320B3"/>
    <w:rsid w:val="007326D4"/>
    <w:rsid w:val="00732A83"/>
    <w:rsid w:val="00732AF3"/>
    <w:rsid w:val="007331B5"/>
    <w:rsid w:val="0073333B"/>
    <w:rsid w:val="007338C1"/>
    <w:rsid w:val="00733E82"/>
    <w:rsid w:val="007344E3"/>
    <w:rsid w:val="00734D30"/>
    <w:rsid w:val="00734FCF"/>
    <w:rsid w:val="0073593A"/>
    <w:rsid w:val="00735CCB"/>
    <w:rsid w:val="00735D69"/>
    <w:rsid w:val="00736245"/>
    <w:rsid w:val="00736597"/>
    <w:rsid w:val="0073663D"/>
    <w:rsid w:val="00736BC7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0C3"/>
    <w:rsid w:val="00744248"/>
    <w:rsid w:val="007445A0"/>
    <w:rsid w:val="00744617"/>
    <w:rsid w:val="0074473E"/>
    <w:rsid w:val="00745019"/>
    <w:rsid w:val="007455E8"/>
    <w:rsid w:val="007458F0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5DC0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6DD"/>
    <w:rsid w:val="007662F2"/>
    <w:rsid w:val="00766904"/>
    <w:rsid w:val="00766B4D"/>
    <w:rsid w:val="00766DB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DB8"/>
    <w:rsid w:val="00786E32"/>
    <w:rsid w:val="007871E2"/>
    <w:rsid w:val="00787E44"/>
    <w:rsid w:val="00790130"/>
    <w:rsid w:val="00790783"/>
    <w:rsid w:val="00791AA9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B7E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5B0"/>
    <w:rsid w:val="007C5940"/>
    <w:rsid w:val="007C5969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9D4"/>
    <w:rsid w:val="007D2E9D"/>
    <w:rsid w:val="007D2F06"/>
    <w:rsid w:val="007D3970"/>
    <w:rsid w:val="007D4869"/>
    <w:rsid w:val="007D4B4C"/>
    <w:rsid w:val="007D516A"/>
    <w:rsid w:val="007D5A42"/>
    <w:rsid w:val="007D5ABB"/>
    <w:rsid w:val="007D5B66"/>
    <w:rsid w:val="007D5C4C"/>
    <w:rsid w:val="007D60C4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189"/>
    <w:rsid w:val="007E1492"/>
    <w:rsid w:val="007E17DA"/>
    <w:rsid w:val="007E1B5B"/>
    <w:rsid w:val="007E1C97"/>
    <w:rsid w:val="007E2136"/>
    <w:rsid w:val="007E2485"/>
    <w:rsid w:val="007E24BB"/>
    <w:rsid w:val="007E265D"/>
    <w:rsid w:val="007E28A4"/>
    <w:rsid w:val="007E28A8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62C0"/>
    <w:rsid w:val="007E6620"/>
    <w:rsid w:val="007E6666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A96"/>
    <w:rsid w:val="007F0FC6"/>
    <w:rsid w:val="007F10D7"/>
    <w:rsid w:val="007F16AC"/>
    <w:rsid w:val="007F1C8D"/>
    <w:rsid w:val="007F1DD2"/>
    <w:rsid w:val="007F1EC7"/>
    <w:rsid w:val="007F2982"/>
    <w:rsid w:val="007F4333"/>
    <w:rsid w:val="007F471C"/>
    <w:rsid w:val="007F48AE"/>
    <w:rsid w:val="007F5324"/>
    <w:rsid w:val="007F538B"/>
    <w:rsid w:val="007F5921"/>
    <w:rsid w:val="007F59B9"/>
    <w:rsid w:val="007F5B83"/>
    <w:rsid w:val="007F7482"/>
    <w:rsid w:val="007F74E5"/>
    <w:rsid w:val="008001B0"/>
    <w:rsid w:val="00800757"/>
    <w:rsid w:val="00800A4F"/>
    <w:rsid w:val="00800FE1"/>
    <w:rsid w:val="00801429"/>
    <w:rsid w:val="0080198C"/>
    <w:rsid w:val="00801B89"/>
    <w:rsid w:val="00801D37"/>
    <w:rsid w:val="00801F9B"/>
    <w:rsid w:val="00802570"/>
    <w:rsid w:val="00802B2B"/>
    <w:rsid w:val="008031C9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6A72"/>
    <w:rsid w:val="008073A7"/>
    <w:rsid w:val="00807B2A"/>
    <w:rsid w:val="00810D8C"/>
    <w:rsid w:val="00811582"/>
    <w:rsid w:val="00811651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D08"/>
    <w:rsid w:val="008160D6"/>
    <w:rsid w:val="0081691B"/>
    <w:rsid w:val="00816E2B"/>
    <w:rsid w:val="00816FFC"/>
    <w:rsid w:val="008179D1"/>
    <w:rsid w:val="00817A56"/>
    <w:rsid w:val="00817DA5"/>
    <w:rsid w:val="00817E96"/>
    <w:rsid w:val="00820899"/>
    <w:rsid w:val="00820C62"/>
    <w:rsid w:val="008211A8"/>
    <w:rsid w:val="00821933"/>
    <w:rsid w:val="00821A50"/>
    <w:rsid w:val="00821A77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09F9"/>
    <w:rsid w:val="00841451"/>
    <w:rsid w:val="008415CD"/>
    <w:rsid w:val="00841833"/>
    <w:rsid w:val="00841ABE"/>
    <w:rsid w:val="00841F8B"/>
    <w:rsid w:val="008422AA"/>
    <w:rsid w:val="008423E3"/>
    <w:rsid w:val="00842CEF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1B7"/>
    <w:rsid w:val="008567F1"/>
    <w:rsid w:val="00856A30"/>
    <w:rsid w:val="00856B9C"/>
    <w:rsid w:val="00856DFA"/>
    <w:rsid w:val="00856FA9"/>
    <w:rsid w:val="00857693"/>
    <w:rsid w:val="00857951"/>
    <w:rsid w:val="00857BFD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C9"/>
    <w:rsid w:val="00865E27"/>
    <w:rsid w:val="00866000"/>
    <w:rsid w:val="00866AA2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72E"/>
    <w:rsid w:val="0087334E"/>
    <w:rsid w:val="00873722"/>
    <w:rsid w:val="00873C72"/>
    <w:rsid w:val="00874CF0"/>
    <w:rsid w:val="0087558E"/>
    <w:rsid w:val="008755D6"/>
    <w:rsid w:val="00875C40"/>
    <w:rsid w:val="00875E60"/>
    <w:rsid w:val="00875EB8"/>
    <w:rsid w:val="0087668D"/>
    <w:rsid w:val="00876B83"/>
    <w:rsid w:val="0087710B"/>
    <w:rsid w:val="008773EA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37FB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35C"/>
    <w:rsid w:val="008D491D"/>
    <w:rsid w:val="008D4937"/>
    <w:rsid w:val="008D4D5E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013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5F7"/>
    <w:rsid w:val="008E561A"/>
    <w:rsid w:val="008E5969"/>
    <w:rsid w:val="008E5C9A"/>
    <w:rsid w:val="008E6423"/>
    <w:rsid w:val="008E67B9"/>
    <w:rsid w:val="008E67C9"/>
    <w:rsid w:val="008E6E06"/>
    <w:rsid w:val="008E6E54"/>
    <w:rsid w:val="008E71CE"/>
    <w:rsid w:val="008E759F"/>
    <w:rsid w:val="008E7862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3112"/>
    <w:rsid w:val="008F31D5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A38"/>
    <w:rsid w:val="008F6BD4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84"/>
    <w:rsid w:val="00905C4D"/>
    <w:rsid w:val="0090630A"/>
    <w:rsid w:val="009064E9"/>
    <w:rsid w:val="00906679"/>
    <w:rsid w:val="009070F5"/>
    <w:rsid w:val="00907321"/>
    <w:rsid w:val="0090741A"/>
    <w:rsid w:val="009078D8"/>
    <w:rsid w:val="00907975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3C0"/>
    <w:rsid w:val="00916B39"/>
    <w:rsid w:val="0091719F"/>
    <w:rsid w:val="009175A7"/>
    <w:rsid w:val="00917623"/>
    <w:rsid w:val="00917662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3E3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417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0C35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8EE"/>
    <w:rsid w:val="0095191A"/>
    <w:rsid w:val="00951948"/>
    <w:rsid w:val="00951BE0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05F"/>
    <w:rsid w:val="00955120"/>
    <w:rsid w:val="00955383"/>
    <w:rsid w:val="009554BA"/>
    <w:rsid w:val="00955D1B"/>
    <w:rsid w:val="00956470"/>
    <w:rsid w:val="00957C26"/>
    <w:rsid w:val="009600CA"/>
    <w:rsid w:val="00960164"/>
    <w:rsid w:val="009605C5"/>
    <w:rsid w:val="00960F29"/>
    <w:rsid w:val="00961194"/>
    <w:rsid w:val="009623ED"/>
    <w:rsid w:val="00963D8C"/>
    <w:rsid w:val="00963EAF"/>
    <w:rsid w:val="009656AF"/>
    <w:rsid w:val="00965847"/>
    <w:rsid w:val="00965C00"/>
    <w:rsid w:val="00965CF8"/>
    <w:rsid w:val="00966608"/>
    <w:rsid w:val="00966651"/>
    <w:rsid w:val="0096674B"/>
    <w:rsid w:val="0096723F"/>
    <w:rsid w:val="00967762"/>
    <w:rsid w:val="00967C9E"/>
    <w:rsid w:val="0097052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4D5"/>
    <w:rsid w:val="00974AB1"/>
    <w:rsid w:val="00974CD5"/>
    <w:rsid w:val="00974D49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0C94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F45"/>
    <w:rsid w:val="009874EF"/>
    <w:rsid w:val="00987696"/>
    <w:rsid w:val="009879C7"/>
    <w:rsid w:val="00987A5B"/>
    <w:rsid w:val="00990157"/>
    <w:rsid w:val="00990522"/>
    <w:rsid w:val="00990D7D"/>
    <w:rsid w:val="00991ABD"/>
    <w:rsid w:val="00991C08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57EA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F77"/>
    <w:rsid w:val="009A1083"/>
    <w:rsid w:val="009A1327"/>
    <w:rsid w:val="009A1349"/>
    <w:rsid w:val="009A1E35"/>
    <w:rsid w:val="009A24FB"/>
    <w:rsid w:val="009A274C"/>
    <w:rsid w:val="009A2A0C"/>
    <w:rsid w:val="009A2A72"/>
    <w:rsid w:val="009A2C69"/>
    <w:rsid w:val="009A2F7D"/>
    <w:rsid w:val="009A31EB"/>
    <w:rsid w:val="009A3326"/>
    <w:rsid w:val="009A3532"/>
    <w:rsid w:val="009A36A6"/>
    <w:rsid w:val="009A3B04"/>
    <w:rsid w:val="009A4090"/>
    <w:rsid w:val="009A4D2D"/>
    <w:rsid w:val="009A4DD2"/>
    <w:rsid w:val="009A4E3A"/>
    <w:rsid w:val="009A5430"/>
    <w:rsid w:val="009A60C8"/>
    <w:rsid w:val="009A61B4"/>
    <w:rsid w:val="009A62B7"/>
    <w:rsid w:val="009A6517"/>
    <w:rsid w:val="009A7FE7"/>
    <w:rsid w:val="009B162C"/>
    <w:rsid w:val="009B176C"/>
    <w:rsid w:val="009B183A"/>
    <w:rsid w:val="009B1C25"/>
    <w:rsid w:val="009B1C61"/>
    <w:rsid w:val="009B1D67"/>
    <w:rsid w:val="009B223A"/>
    <w:rsid w:val="009B2250"/>
    <w:rsid w:val="009B28D1"/>
    <w:rsid w:val="009B2AA1"/>
    <w:rsid w:val="009B31F9"/>
    <w:rsid w:val="009B3360"/>
    <w:rsid w:val="009B3EEE"/>
    <w:rsid w:val="009B3FD2"/>
    <w:rsid w:val="009B4786"/>
    <w:rsid w:val="009B4C56"/>
    <w:rsid w:val="009B4C99"/>
    <w:rsid w:val="009B5951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A17"/>
    <w:rsid w:val="009D2CB3"/>
    <w:rsid w:val="009D2D40"/>
    <w:rsid w:val="009D3878"/>
    <w:rsid w:val="009D3D6A"/>
    <w:rsid w:val="009D3DFA"/>
    <w:rsid w:val="009D4120"/>
    <w:rsid w:val="009D4F6A"/>
    <w:rsid w:val="009D4FBB"/>
    <w:rsid w:val="009D54F4"/>
    <w:rsid w:val="009D565D"/>
    <w:rsid w:val="009D5681"/>
    <w:rsid w:val="009D5884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236"/>
    <w:rsid w:val="009E1438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4F89"/>
    <w:rsid w:val="009E5029"/>
    <w:rsid w:val="009E6239"/>
    <w:rsid w:val="009E687F"/>
    <w:rsid w:val="009E6A71"/>
    <w:rsid w:val="009E6D9B"/>
    <w:rsid w:val="009E6DA4"/>
    <w:rsid w:val="009E7ACF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4C0"/>
    <w:rsid w:val="00A02EDB"/>
    <w:rsid w:val="00A02F70"/>
    <w:rsid w:val="00A034CC"/>
    <w:rsid w:val="00A03B7C"/>
    <w:rsid w:val="00A04632"/>
    <w:rsid w:val="00A049D0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0E1"/>
    <w:rsid w:val="00A353C2"/>
    <w:rsid w:val="00A3548C"/>
    <w:rsid w:val="00A36366"/>
    <w:rsid w:val="00A369DD"/>
    <w:rsid w:val="00A36B59"/>
    <w:rsid w:val="00A371EB"/>
    <w:rsid w:val="00A374CB"/>
    <w:rsid w:val="00A37BEA"/>
    <w:rsid w:val="00A405E5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4B7"/>
    <w:rsid w:val="00A437DD"/>
    <w:rsid w:val="00A43B47"/>
    <w:rsid w:val="00A440C0"/>
    <w:rsid w:val="00A44473"/>
    <w:rsid w:val="00A446BD"/>
    <w:rsid w:val="00A446E6"/>
    <w:rsid w:val="00A45090"/>
    <w:rsid w:val="00A456B3"/>
    <w:rsid w:val="00A45CCD"/>
    <w:rsid w:val="00A45CEC"/>
    <w:rsid w:val="00A45F0B"/>
    <w:rsid w:val="00A45F82"/>
    <w:rsid w:val="00A46343"/>
    <w:rsid w:val="00A46657"/>
    <w:rsid w:val="00A467FA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25CB"/>
    <w:rsid w:val="00A5279F"/>
    <w:rsid w:val="00A5310F"/>
    <w:rsid w:val="00A532CD"/>
    <w:rsid w:val="00A53882"/>
    <w:rsid w:val="00A53DBC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2BD"/>
    <w:rsid w:val="00A70B93"/>
    <w:rsid w:val="00A70E04"/>
    <w:rsid w:val="00A713F5"/>
    <w:rsid w:val="00A71CD1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31D"/>
    <w:rsid w:val="00A77849"/>
    <w:rsid w:val="00A8003F"/>
    <w:rsid w:val="00A8073C"/>
    <w:rsid w:val="00A80D8F"/>
    <w:rsid w:val="00A810B1"/>
    <w:rsid w:val="00A827C2"/>
    <w:rsid w:val="00A82AAB"/>
    <w:rsid w:val="00A82BA8"/>
    <w:rsid w:val="00A82EA3"/>
    <w:rsid w:val="00A82FD8"/>
    <w:rsid w:val="00A83747"/>
    <w:rsid w:val="00A83799"/>
    <w:rsid w:val="00A837CE"/>
    <w:rsid w:val="00A838F5"/>
    <w:rsid w:val="00A83971"/>
    <w:rsid w:val="00A83A94"/>
    <w:rsid w:val="00A83C00"/>
    <w:rsid w:val="00A84387"/>
    <w:rsid w:val="00A843F3"/>
    <w:rsid w:val="00A84A19"/>
    <w:rsid w:val="00A84D07"/>
    <w:rsid w:val="00A84DA1"/>
    <w:rsid w:val="00A84EFC"/>
    <w:rsid w:val="00A84F11"/>
    <w:rsid w:val="00A85127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EB5"/>
    <w:rsid w:val="00A908AA"/>
    <w:rsid w:val="00A90BB1"/>
    <w:rsid w:val="00A9122C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939"/>
    <w:rsid w:val="00AA3B9D"/>
    <w:rsid w:val="00AA447F"/>
    <w:rsid w:val="00AA48D4"/>
    <w:rsid w:val="00AA4A7B"/>
    <w:rsid w:val="00AA4C79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4187"/>
    <w:rsid w:val="00AB5CD1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270"/>
    <w:rsid w:val="00AC53F4"/>
    <w:rsid w:val="00AC5A1C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28F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E46"/>
    <w:rsid w:val="00AD7CC9"/>
    <w:rsid w:val="00AE0485"/>
    <w:rsid w:val="00AE083A"/>
    <w:rsid w:val="00AE1C14"/>
    <w:rsid w:val="00AE2021"/>
    <w:rsid w:val="00AE2197"/>
    <w:rsid w:val="00AE2470"/>
    <w:rsid w:val="00AE3107"/>
    <w:rsid w:val="00AE341E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1D97"/>
    <w:rsid w:val="00AF2856"/>
    <w:rsid w:val="00AF2917"/>
    <w:rsid w:val="00AF2986"/>
    <w:rsid w:val="00AF2A4D"/>
    <w:rsid w:val="00AF2A83"/>
    <w:rsid w:val="00AF2FB9"/>
    <w:rsid w:val="00AF2FE4"/>
    <w:rsid w:val="00AF3572"/>
    <w:rsid w:val="00AF397C"/>
    <w:rsid w:val="00AF3AA6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8FC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F4D"/>
    <w:rsid w:val="00B02F90"/>
    <w:rsid w:val="00B03010"/>
    <w:rsid w:val="00B03025"/>
    <w:rsid w:val="00B03744"/>
    <w:rsid w:val="00B03A81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43A"/>
    <w:rsid w:val="00B235C1"/>
    <w:rsid w:val="00B23666"/>
    <w:rsid w:val="00B239F0"/>
    <w:rsid w:val="00B23D89"/>
    <w:rsid w:val="00B2469F"/>
    <w:rsid w:val="00B24BEA"/>
    <w:rsid w:val="00B25219"/>
    <w:rsid w:val="00B2557A"/>
    <w:rsid w:val="00B25765"/>
    <w:rsid w:val="00B259D0"/>
    <w:rsid w:val="00B26230"/>
    <w:rsid w:val="00B26D0B"/>
    <w:rsid w:val="00B26F8D"/>
    <w:rsid w:val="00B27075"/>
    <w:rsid w:val="00B2722A"/>
    <w:rsid w:val="00B27921"/>
    <w:rsid w:val="00B27CFD"/>
    <w:rsid w:val="00B304F7"/>
    <w:rsid w:val="00B31BA4"/>
    <w:rsid w:val="00B32B18"/>
    <w:rsid w:val="00B32B67"/>
    <w:rsid w:val="00B32F09"/>
    <w:rsid w:val="00B33002"/>
    <w:rsid w:val="00B342AF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6FD"/>
    <w:rsid w:val="00B41875"/>
    <w:rsid w:val="00B41B41"/>
    <w:rsid w:val="00B4225F"/>
    <w:rsid w:val="00B42846"/>
    <w:rsid w:val="00B42D0F"/>
    <w:rsid w:val="00B42E89"/>
    <w:rsid w:val="00B43757"/>
    <w:rsid w:val="00B4431C"/>
    <w:rsid w:val="00B451EF"/>
    <w:rsid w:val="00B45A80"/>
    <w:rsid w:val="00B45F64"/>
    <w:rsid w:val="00B46033"/>
    <w:rsid w:val="00B46927"/>
    <w:rsid w:val="00B46D00"/>
    <w:rsid w:val="00B475C6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69C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E27"/>
    <w:rsid w:val="00B64E73"/>
    <w:rsid w:val="00B6516E"/>
    <w:rsid w:val="00B6574C"/>
    <w:rsid w:val="00B65B90"/>
    <w:rsid w:val="00B65BF1"/>
    <w:rsid w:val="00B65D0C"/>
    <w:rsid w:val="00B667A3"/>
    <w:rsid w:val="00B67139"/>
    <w:rsid w:val="00B678F5"/>
    <w:rsid w:val="00B703F7"/>
    <w:rsid w:val="00B70741"/>
    <w:rsid w:val="00B7077C"/>
    <w:rsid w:val="00B707F7"/>
    <w:rsid w:val="00B70B77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CA7"/>
    <w:rsid w:val="00B84EBF"/>
    <w:rsid w:val="00B852E4"/>
    <w:rsid w:val="00B8569B"/>
    <w:rsid w:val="00B8598C"/>
    <w:rsid w:val="00B86C10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3E23"/>
    <w:rsid w:val="00BB5323"/>
    <w:rsid w:val="00BB535B"/>
    <w:rsid w:val="00BB5866"/>
    <w:rsid w:val="00BB652D"/>
    <w:rsid w:val="00BB6919"/>
    <w:rsid w:val="00BB6AA3"/>
    <w:rsid w:val="00BB711A"/>
    <w:rsid w:val="00BB7A7C"/>
    <w:rsid w:val="00BB7E25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6374"/>
    <w:rsid w:val="00BD66DD"/>
    <w:rsid w:val="00BD6826"/>
    <w:rsid w:val="00BD6947"/>
    <w:rsid w:val="00BD6B11"/>
    <w:rsid w:val="00BD6DC5"/>
    <w:rsid w:val="00BD6F25"/>
    <w:rsid w:val="00BD7F7D"/>
    <w:rsid w:val="00BE0433"/>
    <w:rsid w:val="00BE175D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E7B"/>
    <w:rsid w:val="00C020D2"/>
    <w:rsid w:val="00C02100"/>
    <w:rsid w:val="00C02191"/>
    <w:rsid w:val="00C022FF"/>
    <w:rsid w:val="00C025C8"/>
    <w:rsid w:val="00C02601"/>
    <w:rsid w:val="00C02B6D"/>
    <w:rsid w:val="00C03603"/>
    <w:rsid w:val="00C04327"/>
    <w:rsid w:val="00C04A62"/>
    <w:rsid w:val="00C055D7"/>
    <w:rsid w:val="00C05CD7"/>
    <w:rsid w:val="00C05D48"/>
    <w:rsid w:val="00C06761"/>
    <w:rsid w:val="00C06A4F"/>
    <w:rsid w:val="00C06CFA"/>
    <w:rsid w:val="00C06D76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A1E"/>
    <w:rsid w:val="00C24614"/>
    <w:rsid w:val="00C24836"/>
    <w:rsid w:val="00C24AD0"/>
    <w:rsid w:val="00C24C01"/>
    <w:rsid w:val="00C24F7E"/>
    <w:rsid w:val="00C2511E"/>
    <w:rsid w:val="00C2555B"/>
    <w:rsid w:val="00C25EA7"/>
    <w:rsid w:val="00C25ECC"/>
    <w:rsid w:val="00C273D8"/>
    <w:rsid w:val="00C27675"/>
    <w:rsid w:val="00C31587"/>
    <w:rsid w:val="00C31CBE"/>
    <w:rsid w:val="00C320A4"/>
    <w:rsid w:val="00C32309"/>
    <w:rsid w:val="00C327EF"/>
    <w:rsid w:val="00C32AC6"/>
    <w:rsid w:val="00C32D43"/>
    <w:rsid w:val="00C33E3E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73F"/>
    <w:rsid w:val="00C36D22"/>
    <w:rsid w:val="00C37713"/>
    <w:rsid w:val="00C37AA6"/>
    <w:rsid w:val="00C37B77"/>
    <w:rsid w:val="00C37BEB"/>
    <w:rsid w:val="00C40667"/>
    <w:rsid w:val="00C4074F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848"/>
    <w:rsid w:val="00C63CF0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9A7"/>
    <w:rsid w:val="00C75E0E"/>
    <w:rsid w:val="00C761C8"/>
    <w:rsid w:val="00C76261"/>
    <w:rsid w:val="00C763D2"/>
    <w:rsid w:val="00C76487"/>
    <w:rsid w:val="00C77135"/>
    <w:rsid w:val="00C80826"/>
    <w:rsid w:val="00C80B76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4AE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5E45"/>
    <w:rsid w:val="00C86109"/>
    <w:rsid w:val="00C86209"/>
    <w:rsid w:val="00C867C9"/>
    <w:rsid w:val="00C86E81"/>
    <w:rsid w:val="00C87089"/>
    <w:rsid w:val="00C87172"/>
    <w:rsid w:val="00C8734A"/>
    <w:rsid w:val="00C87BA1"/>
    <w:rsid w:val="00C905AF"/>
    <w:rsid w:val="00C911D3"/>
    <w:rsid w:val="00C921BF"/>
    <w:rsid w:val="00C928C9"/>
    <w:rsid w:val="00C92DDA"/>
    <w:rsid w:val="00C93254"/>
    <w:rsid w:val="00C93681"/>
    <w:rsid w:val="00C9383D"/>
    <w:rsid w:val="00C93896"/>
    <w:rsid w:val="00C9403A"/>
    <w:rsid w:val="00C94270"/>
    <w:rsid w:val="00C9448C"/>
    <w:rsid w:val="00C9532D"/>
    <w:rsid w:val="00C956CA"/>
    <w:rsid w:val="00C95BD4"/>
    <w:rsid w:val="00C96816"/>
    <w:rsid w:val="00C969B6"/>
    <w:rsid w:val="00C96E62"/>
    <w:rsid w:val="00C9756A"/>
    <w:rsid w:val="00C97983"/>
    <w:rsid w:val="00C97A48"/>
    <w:rsid w:val="00C97BA7"/>
    <w:rsid w:val="00C97F62"/>
    <w:rsid w:val="00CA059D"/>
    <w:rsid w:val="00CA072D"/>
    <w:rsid w:val="00CA083F"/>
    <w:rsid w:val="00CA0AD9"/>
    <w:rsid w:val="00CA0D10"/>
    <w:rsid w:val="00CA1333"/>
    <w:rsid w:val="00CA1494"/>
    <w:rsid w:val="00CA1ED5"/>
    <w:rsid w:val="00CA20AA"/>
    <w:rsid w:val="00CA2195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61A"/>
    <w:rsid w:val="00CA6B3F"/>
    <w:rsid w:val="00CA6ED6"/>
    <w:rsid w:val="00CA6F76"/>
    <w:rsid w:val="00CA7784"/>
    <w:rsid w:val="00CA778A"/>
    <w:rsid w:val="00CA7ABB"/>
    <w:rsid w:val="00CB018A"/>
    <w:rsid w:val="00CB1166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CE"/>
    <w:rsid w:val="00CB543C"/>
    <w:rsid w:val="00CB558E"/>
    <w:rsid w:val="00CB587A"/>
    <w:rsid w:val="00CB5C94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2EEB"/>
    <w:rsid w:val="00CC3655"/>
    <w:rsid w:val="00CC36AD"/>
    <w:rsid w:val="00CC3859"/>
    <w:rsid w:val="00CC416C"/>
    <w:rsid w:val="00CC5926"/>
    <w:rsid w:val="00CC5C50"/>
    <w:rsid w:val="00CC6669"/>
    <w:rsid w:val="00CC6702"/>
    <w:rsid w:val="00CC6775"/>
    <w:rsid w:val="00CC6D60"/>
    <w:rsid w:val="00CC7238"/>
    <w:rsid w:val="00CC77AD"/>
    <w:rsid w:val="00CC7B06"/>
    <w:rsid w:val="00CC7D48"/>
    <w:rsid w:val="00CC7DDD"/>
    <w:rsid w:val="00CC7EBB"/>
    <w:rsid w:val="00CD06BF"/>
    <w:rsid w:val="00CD0DC9"/>
    <w:rsid w:val="00CD0FD9"/>
    <w:rsid w:val="00CD13AF"/>
    <w:rsid w:val="00CD1872"/>
    <w:rsid w:val="00CD1BDE"/>
    <w:rsid w:val="00CD2AEC"/>
    <w:rsid w:val="00CD2F54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AEE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32EC"/>
    <w:rsid w:val="00D0338A"/>
    <w:rsid w:val="00D033C5"/>
    <w:rsid w:val="00D03726"/>
    <w:rsid w:val="00D03A04"/>
    <w:rsid w:val="00D03D26"/>
    <w:rsid w:val="00D061EA"/>
    <w:rsid w:val="00D06345"/>
    <w:rsid w:val="00D069AE"/>
    <w:rsid w:val="00D069B4"/>
    <w:rsid w:val="00D06AC7"/>
    <w:rsid w:val="00D06D05"/>
    <w:rsid w:val="00D06EA0"/>
    <w:rsid w:val="00D0722A"/>
    <w:rsid w:val="00D07704"/>
    <w:rsid w:val="00D07977"/>
    <w:rsid w:val="00D07CBE"/>
    <w:rsid w:val="00D07FDF"/>
    <w:rsid w:val="00D10071"/>
    <w:rsid w:val="00D10686"/>
    <w:rsid w:val="00D10BDC"/>
    <w:rsid w:val="00D10E8B"/>
    <w:rsid w:val="00D11101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42"/>
    <w:rsid w:val="00D149D0"/>
    <w:rsid w:val="00D14EC0"/>
    <w:rsid w:val="00D15247"/>
    <w:rsid w:val="00D1538B"/>
    <w:rsid w:val="00D15540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506C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2E27"/>
    <w:rsid w:val="00D42FEA"/>
    <w:rsid w:val="00D4361D"/>
    <w:rsid w:val="00D446D8"/>
    <w:rsid w:val="00D44ED1"/>
    <w:rsid w:val="00D45275"/>
    <w:rsid w:val="00D457A4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981"/>
    <w:rsid w:val="00D51C61"/>
    <w:rsid w:val="00D51E37"/>
    <w:rsid w:val="00D52542"/>
    <w:rsid w:val="00D52819"/>
    <w:rsid w:val="00D539AD"/>
    <w:rsid w:val="00D53A4B"/>
    <w:rsid w:val="00D53C22"/>
    <w:rsid w:val="00D53C2C"/>
    <w:rsid w:val="00D53E79"/>
    <w:rsid w:val="00D54E72"/>
    <w:rsid w:val="00D54FF6"/>
    <w:rsid w:val="00D55B60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27B"/>
    <w:rsid w:val="00D61613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71C9"/>
    <w:rsid w:val="00D673CD"/>
    <w:rsid w:val="00D674D5"/>
    <w:rsid w:val="00D676E2"/>
    <w:rsid w:val="00D717C2"/>
    <w:rsid w:val="00D71AB5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1C6"/>
    <w:rsid w:val="00DA552A"/>
    <w:rsid w:val="00DA5C19"/>
    <w:rsid w:val="00DA5C72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4552"/>
    <w:rsid w:val="00DB498B"/>
    <w:rsid w:val="00DB4DFD"/>
    <w:rsid w:val="00DB5B8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2C8"/>
    <w:rsid w:val="00DC2770"/>
    <w:rsid w:val="00DC2E25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239C"/>
    <w:rsid w:val="00DE243F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86C"/>
    <w:rsid w:val="00E01A35"/>
    <w:rsid w:val="00E01C13"/>
    <w:rsid w:val="00E01C39"/>
    <w:rsid w:val="00E01DBE"/>
    <w:rsid w:val="00E02493"/>
    <w:rsid w:val="00E02AA0"/>
    <w:rsid w:val="00E02C68"/>
    <w:rsid w:val="00E0328B"/>
    <w:rsid w:val="00E042A4"/>
    <w:rsid w:val="00E04378"/>
    <w:rsid w:val="00E04651"/>
    <w:rsid w:val="00E04913"/>
    <w:rsid w:val="00E04AFF"/>
    <w:rsid w:val="00E04DF2"/>
    <w:rsid w:val="00E04EA6"/>
    <w:rsid w:val="00E04FE4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7DA"/>
    <w:rsid w:val="00E20A3A"/>
    <w:rsid w:val="00E20B4E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32"/>
    <w:rsid w:val="00E26A52"/>
    <w:rsid w:val="00E270C7"/>
    <w:rsid w:val="00E273B0"/>
    <w:rsid w:val="00E277C5"/>
    <w:rsid w:val="00E27A44"/>
    <w:rsid w:val="00E30B2C"/>
    <w:rsid w:val="00E30C5B"/>
    <w:rsid w:val="00E30EA9"/>
    <w:rsid w:val="00E30FE1"/>
    <w:rsid w:val="00E31217"/>
    <w:rsid w:val="00E3160D"/>
    <w:rsid w:val="00E31AC3"/>
    <w:rsid w:val="00E31D03"/>
    <w:rsid w:val="00E31D05"/>
    <w:rsid w:val="00E322BF"/>
    <w:rsid w:val="00E32C60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2E3D"/>
    <w:rsid w:val="00E530B4"/>
    <w:rsid w:val="00E53202"/>
    <w:rsid w:val="00E53496"/>
    <w:rsid w:val="00E5367E"/>
    <w:rsid w:val="00E53B17"/>
    <w:rsid w:val="00E53EF3"/>
    <w:rsid w:val="00E546B4"/>
    <w:rsid w:val="00E54F97"/>
    <w:rsid w:val="00E55060"/>
    <w:rsid w:val="00E55291"/>
    <w:rsid w:val="00E55450"/>
    <w:rsid w:val="00E55BED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5C6"/>
    <w:rsid w:val="00E72717"/>
    <w:rsid w:val="00E72ED3"/>
    <w:rsid w:val="00E72F0B"/>
    <w:rsid w:val="00E731E8"/>
    <w:rsid w:val="00E73663"/>
    <w:rsid w:val="00E7370E"/>
    <w:rsid w:val="00E7376B"/>
    <w:rsid w:val="00E73E8C"/>
    <w:rsid w:val="00E7415B"/>
    <w:rsid w:val="00E744AB"/>
    <w:rsid w:val="00E74D9A"/>
    <w:rsid w:val="00E74ED4"/>
    <w:rsid w:val="00E75343"/>
    <w:rsid w:val="00E755E2"/>
    <w:rsid w:val="00E75B53"/>
    <w:rsid w:val="00E765BC"/>
    <w:rsid w:val="00E77017"/>
    <w:rsid w:val="00E77099"/>
    <w:rsid w:val="00E777E1"/>
    <w:rsid w:val="00E77E3E"/>
    <w:rsid w:val="00E80066"/>
    <w:rsid w:val="00E80576"/>
    <w:rsid w:val="00E808AC"/>
    <w:rsid w:val="00E81BB3"/>
    <w:rsid w:val="00E822C5"/>
    <w:rsid w:val="00E825BB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64"/>
    <w:rsid w:val="00EA058E"/>
    <w:rsid w:val="00EA0673"/>
    <w:rsid w:val="00EA0BCB"/>
    <w:rsid w:val="00EA1368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C5E"/>
    <w:rsid w:val="00EB5E9E"/>
    <w:rsid w:val="00EB61D7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B42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EB6"/>
    <w:rsid w:val="00ED0F3C"/>
    <w:rsid w:val="00ED105E"/>
    <w:rsid w:val="00ED2AEC"/>
    <w:rsid w:val="00ED2F84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1E5C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E13"/>
    <w:rsid w:val="00EF0454"/>
    <w:rsid w:val="00EF0BB7"/>
    <w:rsid w:val="00EF0EB6"/>
    <w:rsid w:val="00EF1297"/>
    <w:rsid w:val="00EF171A"/>
    <w:rsid w:val="00EF18DD"/>
    <w:rsid w:val="00EF1A1B"/>
    <w:rsid w:val="00EF2957"/>
    <w:rsid w:val="00EF32AA"/>
    <w:rsid w:val="00EF33A7"/>
    <w:rsid w:val="00EF35DF"/>
    <w:rsid w:val="00EF4917"/>
    <w:rsid w:val="00EF4E1C"/>
    <w:rsid w:val="00EF6B4A"/>
    <w:rsid w:val="00EF7319"/>
    <w:rsid w:val="00EF764E"/>
    <w:rsid w:val="00EF7D61"/>
    <w:rsid w:val="00F0107D"/>
    <w:rsid w:val="00F010DF"/>
    <w:rsid w:val="00F01FFC"/>
    <w:rsid w:val="00F02382"/>
    <w:rsid w:val="00F027A0"/>
    <w:rsid w:val="00F02890"/>
    <w:rsid w:val="00F02CD3"/>
    <w:rsid w:val="00F03385"/>
    <w:rsid w:val="00F036C7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12"/>
    <w:rsid w:val="00F14A37"/>
    <w:rsid w:val="00F14C04"/>
    <w:rsid w:val="00F15107"/>
    <w:rsid w:val="00F158EC"/>
    <w:rsid w:val="00F15AE7"/>
    <w:rsid w:val="00F15C98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0FB5"/>
    <w:rsid w:val="00F326DA"/>
    <w:rsid w:val="00F329DF"/>
    <w:rsid w:val="00F3343E"/>
    <w:rsid w:val="00F34301"/>
    <w:rsid w:val="00F34352"/>
    <w:rsid w:val="00F34E74"/>
    <w:rsid w:val="00F3554A"/>
    <w:rsid w:val="00F35848"/>
    <w:rsid w:val="00F358D2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9D4"/>
    <w:rsid w:val="00F50DE9"/>
    <w:rsid w:val="00F515A3"/>
    <w:rsid w:val="00F515E8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829"/>
    <w:rsid w:val="00F57EA2"/>
    <w:rsid w:val="00F60170"/>
    <w:rsid w:val="00F60265"/>
    <w:rsid w:val="00F602CB"/>
    <w:rsid w:val="00F607D0"/>
    <w:rsid w:val="00F61BF5"/>
    <w:rsid w:val="00F61D6F"/>
    <w:rsid w:val="00F61DB8"/>
    <w:rsid w:val="00F61FA5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682E"/>
    <w:rsid w:val="00F6786C"/>
    <w:rsid w:val="00F67A88"/>
    <w:rsid w:val="00F67FD4"/>
    <w:rsid w:val="00F7059D"/>
    <w:rsid w:val="00F707DD"/>
    <w:rsid w:val="00F70E45"/>
    <w:rsid w:val="00F70FF6"/>
    <w:rsid w:val="00F71095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64F"/>
    <w:rsid w:val="00F729BA"/>
    <w:rsid w:val="00F731B6"/>
    <w:rsid w:val="00F73A58"/>
    <w:rsid w:val="00F73BB1"/>
    <w:rsid w:val="00F73CF8"/>
    <w:rsid w:val="00F743DA"/>
    <w:rsid w:val="00F74BCE"/>
    <w:rsid w:val="00F74F32"/>
    <w:rsid w:val="00F750FC"/>
    <w:rsid w:val="00F756C4"/>
    <w:rsid w:val="00F75810"/>
    <w:rsid w:val="00F75D4C"/>
    <w:rsid w:val="00F75DDD"/>
    <w:rsid w:val="00F76136"/>
    <w:rsid w:val="00F76C8C"/>
    <w:rsid w:val="00F76ED1"/>
    <w:rsid w:val="00F77053"/>
    <w:rsid w:val="00F77114"/>
    <w:rsid w:val="00F7761A"/>
    <w:rsid w:val="00F77BB5"/>
    <w:rsid w:val="00F77CEE"/>
    <w:rsid w:val="00F8012D"/>
    <w:rsid w:val="00F802E1"/>
    <w:rsid w:val="00F805D8"/>
    <w:rsid w:val="00F80604"/>
    <w:rsid w:val="00F80831"/>
    <w:rsid w:val="00F808AD"/>
    <w:rsid w:val="00F81AE5"/>
    <w:rsid w:val="00F826C0"/>
    <w:rsid w:val="00F828BB"/>
    <w:rsid w:val="00F831B0"/>
    <w:rsid w:val="00F834EA"/>
    <w:rsid w:val="00F83757"/>
    <w:rsid w:val="00F83761"/>
    <w:rsid w:val="00F83BB9"/>
    <w:rsid w:val="00F84488"/>
    <w:rsid w:val="00F84A3A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664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A08"/>
    <w:rsid w:val="00F95E64"/>
    <w:rsid w:val="00F95FDD"/>
    <w:rsid w:val="00F96370"/>
    <w:rsid w:val="00F96A6A"/>
    <w:rsid w:val="00F96C80"/>
    <w:rsid w:val="00F970D2"/>
    <w:rsid w:val="00F97509"/>
    <w:rsid w:val="00F97642"/>
    <w:rsid w:val="00F97761"/>
    <w:rsid w:val="00F9777C"/>
    <w:rsid w:val="00F97D00"/>
    <w:rsid w:val="00F97F6D"/>
    <w:rsid w:val="00FA0250"/>
    <w:rsid w:val="00FA02D8"/>
    <w:rsid w:val="00FA0CD4"/>
    <w:rsid w:val="00FA0E2E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6B0"/>
    <w:rsid w:val="00FB0EBB"/>
    <w:rsid w:val="00FB0FAA"/>
    <w:rsid w:val="00FB1A85"/>
    <w:rsid w:val="00FB1BBD"/>
    <w:rsid w:val="00FB20AE"/>
    <w:rsid w:val="00FB45B8"/>
    <w:rsid w:val="00FB5185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1772"/>
    <w:rsid w:val="00FD2F76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EDF"/>
    <w:rsid w:val="00FD63A9"/>
    <w:rsid w:val="00FD641E"/>
    <w:rsid w:val="00FD66B7"/>
    <w:rsid w:val="00FD66F9"/>
    <w:rsid w:val="00FD6A48"/>
    <w:rsid w:val="00FD70B8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336"/>
    <w:rsid w:val="00FE26E8"/>
    <w:rsid w:val="00FE2E2B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A40"/>
    <w:rsid w:val="00FF0A4C"/>
    <w:rsid w:val="00FF142A"/>
    <w:rsid w:val="00FF200F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681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390E1-D599-4A7A-A894-FC613199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683</TotalTime>
  <Pages>17</Pages>
  <Words>3083</Words>
  <Characters>17574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20616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52</cp:revision>
  <cp:lastPrinted>2019-11-12T07:32:00Z</cp:lastPrinted>
  <dcterms:created xsi:type="dcterms:W3CDTF">2019-08-14T02:58:00Z</dcterms:created>
  <dcterms:modified xsi:type="dcterms:W3CDTF">2019-11-13T04:21:00Z</dcterms:modified>
</cp:coreProperties>
</file>