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5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:rsidR="000D77DB" w:rsidRDefault="000D77DB" w:rsidP="00E57498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ข้อมูล</w:t>
      </w:r>
      <w:r>
        <w:rPr>
          <w:rFonts w:ascii="Angsana New" w:hAnsi="Angsana New"/>
          <w:sz w:val="30"/>
          <w:szCs w:val="30"/>
          <w:cs/>
        </w:rPr>
        <w:t>ทั่วไป</w:t>
      </w:r>
    </w:p>
    <w:p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C82E18">
        <w:rPr>
          <w:rFonts w:ascii="Angsana New" w:hAnsi="Angsana New" w:hint="cs"/>
          <w:sz w:val="30"/>
          <w:szCs w:val="30"/>
          <w:cs/>
        </w:rPr>
        <w:t>ระหว่างกาล</w:t>
      </w:r>
    </w:p>
    <w:p w:rsidR="003776E4" w:rsidRPr="009A176D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บุคคลหรือ</w:t>
      </w:r>
      <w:r w:rsidRPr="009A176D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:rsidR="003776E4" w:rsidRPr="009A176D" w:rsidRDefault="00B675AF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เงินลงทุนอื่น</w:t>
      </w:r>
    </w:p>
    <w:p w:rsidR="00000DDB" w:rsidRDefault="00B675AF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:rsidR="002E3540" w:rsidRPr="009A176D" w:rsidRDefault="002E354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:rsidR="004A5110" w:rsidRPr="009A176D" w:rsidRDefault="004A511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/>
          <w:sz w:val="30"/>
          <w:szCs w:val="30"/>
          <w:cs/>
        </w:rPr>
        <w:t>เงินลงทุน</w:t>
      </w:r>
      <w:r w:rsidRPr="009A176D">
        <w:rPr>
          <w:rFonts w:ascii="Angsana New" w:hAnsi="Angsana New" w:hint="cs"/>
          <w:sz w:val="30"/>
          <w:szCs w:val="30"/>
          <w:cs/>
        </w:rPr>
        <w:t>ในบริษัท</w:t>
      </w:r>
      <w:r w:rsidR="006B6039">
        <w:rPr>
          <w:rFonts w:ascii="Angsana New" w:hAnsi="Angsana New" w:hint="cs"/>
          <w:sz w:val="30"/>
          <w:szCs w:val="30"/>
          <w:cs/>
        </w:rPr>
        <w:t>ร่วม</w:t>
      </w:r>
    </w:p>
    <w:p w:rsidR="003776E4" w:rsidRPr="009A176D" w:rsidRDefault="004A511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เงิ</w:t>
      </w:r>
      <w:r w:rsidR="0080164C" w:rsidRPr="009A176D">
        <w:rPr>
          <w:rFonts w:ascii="Angsana New" w:hAnsi="Angsana New"/>
          <w:sz w:val="30"/>
          <w:szCs w:val="30"/>
          <w:cs/>
        </w:rPr>
        <w:t>นลงทุน</w:t>
      </w:r>
      <w:r w:rsidR="0080164C" w:rsidRPr="009A176D">
        <w:rPr>
          <w:rFonts w:ascii="Angsana New" w:hAnsi="Angsana New" w:hint="cs"/>
          <w:sz w:val="30"/>
          <w:szCs w:val="30"/>
          <w:cs/>
        </w:rPr>
        <w:t>ในบริษัท</w:t>
      </w:r>
      <w:r w:rsidR="00E55F81" w:rsidRPr="009A176D">
        <w:rPr>
          <w:rFonts w:ascii="Angsana New" w:hAnsi="Angsana New" w:hint="cs"/>
          <w:sz w:val="30"/>
          <w:szCs w:val="30"/>
          <w:cs/>
        </w:rPr>
        <w:t>ย่อย</w:t>
      </w:r>
    </w:p>
    <w:p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Pr="009A176D">
        <w:rPr>
          <w:rFonts w:ascii="Angsana New" w:hAnsi="Angsana New" w:hint="cs"/>
          <w:sz w:val="30"/>
          <w:szCs w:val="30"/>
          <w:cs/>
        </w:rPr>
        <w:t xml:space="preserve"> </w:t>
      </w:r>
    </w:p>
    <w:p w:rsidR="00205D56" w:rsidRDefault="00205D56" w:rsidP="00205D56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เงินเบิกเกินบัญชีธนาคารและเงินกู้ยืมระยะสั้น</w:t>
      </w:r>
      <w:r w:rsidRPr="003B4F83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:rsidR="00445961" w:rsidRDefault="00445961" w:rsidP="00445961">
      <w:pPr>
        <w:numPr>
          <w:ilvl w:val="0"/>
          <w:numId w:val="3"/>
        </w:numPr>
        <w:rPr>
          <w:rFonts w:ascii="Angsana New" w:hAnsi="Angsana New"/>
          <w:sz w:val="30"/>
          <w:szCs w:val="30"/>
        </w:rPr>
      </w:pPr>
      <w:r w:rsidRPr="008237FA">
        <w:rPr>
          <w:rFonts w:ascii="Angsana New" w:hAnsi="Angsana New"/>
          <w:sz w:val="30"/>
          <w:szCs w:val="30"/>
          <w:cs/>
        </w:rPr>
        <w:t>หุ้นกู้</w:t>
      </w:r>
    </w:p>
    <w:p w:rsidR="008237FA" w:rsidRPr="008808ED" w:rsidRDefault="00445961" w:rsidP="008808ED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8F0FB6" w:rsidRPr="008237FA" w:rsidRDefault="008F0FB6" w:rsidP="00E57498">
      <w:pPr>
        <w:numPr>
          <w:ilvl w:val="0"/>
          <w:numId w:val="3"/>
        </w:numPr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หุ้นทุนซื้อคืน</w:t>
      </w:r>
    </w:p>
    <w:p w:rsidR="00922ADE" w:rsidRDefault="00130225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ส่วนง</w:t>
      </w:r>
      <w:r w:rsidR="003776E4" w:rsidRPr="009A176D">
        <w:rPr>
          <w:rFonts w:ascii="Angsana New" w:hAnsi="Angsana New" w:hint="cs"/>
          <w:sz w:val="30"/>
          <w:szCs w:val="30"/>
          <w:cs/>
        </w:rPr>
        <w:t>าน</w:t>
      </w:r>
      <w:r w:rsidR="00415593">
        <w:rPr>
          <w:rFonts w:ascii="Angsana New" w:hAnsi="Angsana New" w:hint="cs"/>
          <w:sz w:val="30"/>
          <w:szCs w:val="30"/>
          <w:cs/>
        </w:rPr>
        <w:t>ดำเนินงาน</w:t>
      </w:r>
      <w:r w:rsidR="008808ED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:rsidR="005D37F7" w:rsidRPr="009A176D" w:rsidRDefault="005D37F7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/>
          <w:sz w:val="30"/>
          <w:szCs w:val="30"/>
          <w:cs/>
        </w:rPr>
        <w:t>กำไร</w:t>
      </w:r>
      <w:r w:rsidR="00720049">
        <w:rPr>
          <w:rFonts w:ascii="Angsana New" w:hAnsi="Angsana New"/>
          <w:sz w:val="30"/>
          <w:szCs w:val="30"/>
        </w:rPr>
        <w:t xml:space="preserve"> </w:t>
      </w:r>
      <w:r w:rsidR="00720049">
        <w:rPr>
          <w:rFonts w:ascii="Angsana New" w:hAnsi="Angsana New" w:hint="cs"/>
          <w:sz w:val="30"/>
          <w:szCs w:val="30"/>
          <w:cs/>
        </w:rPr>
        <w:t xml:space="preserve">(ขาดทุน) </w:t>
      </w:r>
      <w:r w:rsidRPr="009A176D">
        <w:rPr>
          <w:rFonts w:ascii="Angsana New" w:hAnsi="Angsana New"/>
          <w:sz w:val="30"/>
          <w:szCs w:val="30"/>
          <w:cs/>
        </w:rPr>
        <w:t>ต่อหุ้น</w:t>
      </w:r>
      <w:r w:rsidR="0080164C" w:rsidRPr="009A176D">
        <w:rPr>
          <w:rFonts w:ascii="Angsana New" w:hAnsi="Angsana New" w:hint="cs"/>
          <w:sz w:val="30"/>
          <w:szCs w:val="30"/>
          <w:cs/>
        </w:rPr>
        <w:t>ขั้นพื้นฐาน</w:t>
      </w:r>
    </w:p>
    <w:p w:rsidR="00CF6D4D" w:rsidRDefault="00CF6D4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:rsidR="008808ED" w:rsidRPr="009A176D" w:rsidRDefault="008808E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3776E4" w:rsidRPr="009A176D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หนี้สินที่อาจเกิดขึ้น</w:t>
      </w:r>
    </w:p>
    <w:p w:rsidR="00BE6DB1" w:rsidRPr="00BE6DB1" w:rsidRDefault="00BE6DB1" w:rsidP="00947FF5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1340BE">
        <w:rPr>
          <w:rFonts w:ascii="Angsana New" w:hAnsi="Angsana New" w:hint="cs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:rsidR="00743F3A" w:rsidRDefault="00743F3A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8237FA" w:rsidRDefault="008237FA" w:rsidP="00335ADF">
      <w:pPr>
        <w:spacing w:line="240" w:lineRule="auto"/>
        <w:rPr>
          <w:rFonts w:ascii="Angsana New" w:hAnsi="Angsana New"/>
          <w:sz w:val="30"/>
          <w:szCs w:val="30"/>
        </w:rPr>
      </w:pPr>
    </w:p>
    <w:p w:rsidR="007B2482" w:rsidRPr="009A176D" w:rsidRDefault="000D77DB" w:rsidP="00FC2922">
      <w:pPr>
        <w:pStyle w:val="Bo-C1Content"/>
        <w:ind w:left="0" w:firstLine="547"/>
      </w:pPr>
      <w:r w:rsidRPr="009A176D">
        <w:rPr>
          <w:cs/>
        </w:rPr>
        <w:br w:type="page"/>
      </w:r>
      <w:r w:rsidR="00203EEF" w:rsidRPr="009A176D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821424" w:rsidRPr="009A176D">
        <w:rPr>
          <w:rFonts w:hint="cs"/>
          <w:cs/>
        </w:rPr>
        <w:t>ระหว่างกาล</w:t>
      </w:r>
      <w:r w:rsidR="00203EEF" w:rsidRPr="009A176D">
        <w:rPr>
          <w:cs/>
        </w:rPr>
        <w:t>นี้</w:t>
      </w:r>
    </w:p>
    <w:p w:rsidR="007B2482" w:rsidRPr="008237FA" w:rsidRDefault="007B2482" w:rsidP="009A3560">
      <w:pPr>
        <w:pStyle w:val="Bo-Blankline"/>
      </w:pPr>
    </w:p>
    <w:p w:rsidR="007B2482" w:rsidRPr="00FC2922" w:rsidRDefault="00203EEF" w:rsidP="009B7A42">
      <w:pPr>
        <w:pStyle w:val="Bo-C1Content"/>
        <w:ind w:right="-25"/>
        <w:rPr>
          <w:lang w:val="en-US"/>
        </w:rPr>
      </w:pPr>
      <w:r w:rsidRPr="009A176D">
        <w:rPr>
          <w:cs/>
        </w:rPr>
        <w:t>งบการเงิน</w:t>
      </w:r>
      <w:r w:rsidR="00821424" w:rsidRPr="009A176D">
        <w:rPr>
          <w:rFonts w:hint="cs"/>
          <w:cs/>
        </w:rPr>
        <w:t>ระหว่างกาล</w:t>
      </w:r>
      <w:r w:rsidRPr="009A176D">
        <w:rPr>
          <w:cs/>
        </w:rPr>
        <w:t>นี้ได้รับอนุมัติให้ออกงบการเงินจากคณะกรรมการตรวจสอบตามการมอบหมายจากคณะกรรมการบริษัทเมื่อวั</w:t>
      </w:r>
      <w:r w:rsidRPr="00C6788E">
        <w:rPr>
          <w:cs/>
        </w:rPr>
        <w:t xml:space="preserve">นที่ </w:t>
      </w:r>
      <w:r w:rsidR="00C6788E" w:rsidRPr="00C6788E">
        <w:rPr>
          <w:lang w:val="en-US"/>
        </w:rPr>
        <w:t>1</w:t>
      </w:r>
      <w:r w:rsidR="00523ECF">
        <w:rPr>
          <w:lang w:val="en-US"/>
        </w:rPr>
        <w:t>3</w:t>
      </w:r>
      <w:r w:rsidR="00A841C1" w:rsidRPr="00C6788E">
        <w:rPr>
          <w:lang w:val="en-US"/>
        </w:rPr>
        <w:t xml:space="preserve"> </w:t>
      </w:r>
      <w:r w:rsidR="00410357" w:rsidRPr="00C6788E">
        <w:rPr>
          <w:rFonts w:hint="cs"/>
          <w:cs/>
          <w:lang w:val="en-US"/>
        </w:rPr>
        <w:t>พฤศจิกายน</w:t>
      </w:r>
      <w:r w:rsidR="00A841C1" w:rsidRPr="00C6788E">
        <w:rPr>
          <w:rFonts w:hint="cs"/>
          <w:cs/>
          <w:lang w:val="en-US"/>
        </w:rPr>
        <w:t xml:space="preserve"> </w:t>
      </w:r>
      <w:r w:rsidR="009F4B7C" w:rsidRPr="00C6788E">
        <w:rPr>
          <w:lang w:val="en-US"/>
        </w:rPr>
        <w:t>2562</w:t>
      </w:r>
    </w:p>
    <w:p w:rsidR="007B2482" w:rsidRPr="008237FA" w:rsidRDefault="007B2482" w:rsidP="009A3560">
      <w:pPr>
        <w:pStyle w:val="Bo-Blankline"/>
        <w:rPr>
          <w:cs/>
        </w:rPr>
      </w:pPr>
    </w:p>
    <w:p w:rsidR="007B2482" w:rsidRPr="009A176D" w:rsidRDefault="007B2482" w:rsidP="00627C18">
      <w:pPr>
        <w:pStyle w:val="Caption"/>
        <w:ind w:hanging="900"/>
      </w:pPr>
      <w:r w:rsidRPr="009A176D">
        <w:rPr>
          <w:cs/>
        </w:rPr>
        <w:t>ข้อมูลทั่วไป</w:t>
      </w:r>
    </w:p>
    <w:p w:rsidR="007B2482" w:rsidRPr="009A176D" w:rsidRDefault="007B2482" w:rsidP="0020792C">
      <w:pPr>
        <w:pStyle w:val="Bo-Blankline"/>
        <w:rPr>
          <w:cs/>
        </w:rPr>
      </w:pPr>
    </w:p>
    <w:p w:rsidR="00C863AF" w:rsidRPr="00E06DE8" w:rsidRDefault="00C863AF" w:rsidP="009B7A42">
      <w:pPr>
        <w:pStyle w:val="Bo-C1Content"/>
        <w:ind w:right="65"/>
      </w:pPr>
      <w:r w:rsidRPr="00E06DE8">
        <w:rPr>
          <w:cs/>
        </w:rPr>
        <w:t xml:space="preserve">บริษัท ทีพีไอ โพลีน จำกัด </w:t>
      </w:r>
      <w:r w:rsidRPr="00E06DE8">
        <w:t>(</w:t>
      </w:r>
      <w:r w:rsidRPr="00E06DE8">
        <w:rPr>
          <w:cs/>
        </w:rPr>
        <w:t>มหาชน</w:t>
      </w:r>
      <w:r w:rsidRPr="00E06DE8">
        <w:t>) “</w:t>
      </w:r>
      <w:r w:rsidRPr="00E06DE8">
        <w:rPr>
          <w:cs/>
        </w:rPr>
        <w:t>บริษัท</w:t>
      </w:r>
      <w:r w:rsidRPr="00E06DE8">
        <w:rPr>
          <w:lang w:val="en-US"/>
        </w:rPr>
        <w:t xml:space="preserve">” </w:t>
      </w:r>
      <w:r w:rsidRPr="00E06DE8">
        <w:rPr>
          <w:cs/>
        </w:rPr>
        <w:t>เป็นนิติบุคคล</w:t>
      </w:r>
      <w:r w:rsidRPr="00E06DE8">
        <w:rPr>
          <w:cs/>
          <w:lang w:val="en-US"/>
        </w:rPr>
        <w:t>ที่จัดตั้งขึ้นใน</w:t>
      </w:r>
      <w:r w:rsidRPr="00E06DE8">
        <w:rPr>
          <w:cs/>
        </w:rPr>
        <w:t xml:space="preserve">ประเทศไทย และมีที่อยู่จดทะเบียนตั้งอยู่เลขที่ </w:t>
      </w:r>
      <w:r w:rsidR="00716EF5">
        <w:t>26</w:t>
      </w:r>
      <w:r w:rsidRPr="00E06DE8">
        <w:t>/</w:t>
      </w:r>
      <w:r w:rsidR="00716EF5">
        <w:t>56</w:t>
      </w:r>
      <w:r w:rsidRPr="00E06DE8">
        <w:t xml:space="preserve"> </w:t>
      </w:r>
      <w:r w:rsidRPr="00E06DE8">
        <w:rPr>
          <w:cs/>
        </w:rPr>
        <w:t>อาคารทีพีไอ ทาวเวอร์ ถนนจันทน์ตัดใหม่ ทุ่งมหาเมฆ สาทร กรุงเทพฯ</w:t>
      </w:r>
    </w:p>
    <w:p w:rsidR="00C863AF" w:rsidRPr="009A3560" w:rsidRDefault="00C863AF" w:rsidP="009A3560">
      <w:pPr>
        <w:pStyle w:val="Bo-Blankline"/>
        <w:rPr>
          <w:cs/>
        </w:rPr>
      </w:pPr>
    </w:p>
    <w:p w:rsidR="00C863AF" w:rsidRPr="00E06DE8" w:rsidRDefault="00C863AF" w:rsidP="00C863AF">
      <w:pPr>
        <w:pStyle w:val="Bo-C1Content"/>
        <w:rPr>
          <w:lang w:val="en-US"/>
        </w:rPr>
      </w:pPr>
      <w:r w:rsidRPr="00367BB2">
        <w:rPr>
          <w:cs/>
        </w:rPr>
        <w:t>บริษัทจดทะเบียนกับตลาดหลักทรัพย์แห่งประเทศไทยเมื่อเดือน</w:t>
      </w:r>
      <w:r w:rsidRPr="00367BB2">
        <w:rPr>
          <w:cs/>
          <w:lang w:val="en-US"/>
        </w:rPr>
        <w:t xml:space="preserve">พฤศจิกายน </w:t>
      </w:r>
      <w:r w:rsidR="00716EF5" w:rsidRPr="00367BB2">
        <w:rPr>
          <w:cs/>
          <w:lang w:val="en-US"/>
        </w:rPr>
        <w:t>2533</w:t>
      </w:r>
    </w:p>
    <w:p w:rsidR="00C863AF" w:rsidRPr="009A3560" w:rsidRDefault="00C863AF" w:rsidP="009A3560">
      <w:pPr>
        <w:pStyle w:val="Bo-Blankline"/>
      </w:pPr>
    </w:p>
    <w:p w:rsidR="00C863AF" w:rsidRPr="009A3560" w:rsidRDefault="00C863AF" w:rsidP="009B7A42">
      <w:pPr>
        <w:pStyle w:val="Bo-C1Content"/>
        <w:ind w:right="-25"/>
        <w:rPr>
          <w:lang w:val="en-US"/>
        </w:rPr>
      </w:pPr>
      <w:r w:rsidRPr="00394717">
        <w:rPr>
          <w:cs/>
        </w:rPr>
        <w:t xml:space="preserve">บริษัทมีอุตสาหกรรมหลัก </w:t>
      </w:r>
      <w:r w:rsidR="00716EF5">
        <w:rPr>
          <w:cs/>
        </w:rPr>
        <w:t>3</w:t>
      </w:r>
      <w:r w:rsidRPr="00394717">
        <w:rPr>
          <w:cs/>
        </w:rPr>
        <w:t xml:space="preserve"> ประเภท และมีศูนย์จำหน่ายสินค้า </w:t>
      </w:r>
      <w:r w:rsidR="00716EF5">
        <w:rPr>
          <w:cs/>
        </w:rPr>
        <w:t>18</w:t>
      </w:r>
      <w:r w:rsidRPr="00394717">
        <w:rPr>
          <w:cs/>
        </w:rPr>
        <w:t xml:space="preserve"> แห่งทั่วประเทศ โดยอุตสาหกรรมหลักได้แก่ อุตสาหกรรมปูนซีเมนต์ตั้งอยู่ที่ อำเภอแก่งคอย จังหวัดสระบุรี มีโรงงาน </w:t>
      </w:r>
      <w:r w:rsidR="00716EF5">
        <w:rPr>
          <w:cs/>
        </w:rPr>
        <w:t>8</w:t>
      </w:r>
      <w:r w:rsidRPr="00394717">
        <w:rPr>
          <w:cs/>
        </w:rPr>
        <w:t xml:space="preserve"> แห่ง ซึ่งประกอบด้วยโรงงานผลิตปูนซีเมนต์ </w:t>
      </w:r>
      <w:r w:rsidR="00716EF5">
        <w:rPr>
          <w:cs/>
        </w:rPr>
        <w:t>4</w:t>
      </w:r>
      <w:r w:rsidRPr="00394717">
        <w:rPr>
          <w:cs/>
        </w:rPr>
        <w:t xml:space="preserve"> แห่ง และโรงงานผลิตปูนสำเร็จรูป </w:t>
      </w:r>
      <w:r w:rsidR="00716EF5">
        <w:rPr>
          <w:cs/>
        </w:rPr>
        <w:t>4</w:t>
      </w:r>
      <w:r w:rsidRPr="00394717">
        <w:rPr>
          <w:cs/>
        </w:rPr>
        <w:t xml:space="preserve"> แห่ง อุตสาหกรรมวัสดุก่อสร้างตั้งอยู่ที่ อำเภอเฉลิมพระเกียรติ จังหวัดสระบุรี มีโรงงานผลิตกระเบื้องซีเมนต์ และโรงงานผลิตไฟเบอร์ซีเมนต์บอร์ด อุตสาหกรรมพลาสติกตั้งอยู่ที่ อำเภอเมือง จังหวัดระยอง มีโรงงานผลิตเม็ดพลาสติก </w:t>
      </w:r>
      <w:r w:rsidRPr="00394717">
        <w:t xml:space="preserve">LDPE </w:t>
      </w:r>
      <w:r w:rsidRPr="00394717">
        <w:rPr>
          <w:cs/>
        </w:rPr>
        <w:t xml:space="preserve">และ </w:t>
      </w:r>
      <w:r w:rsidRPr="00394717">
        <w:t xml:space="preserve">EVA </w:t>
      </w:r>
      <w:r w:rsidR="00716EF5">
        <w:rPr>
          <w:cs/>
        </w:rPr>
        <w:t>2</w:t>
      </w:r>
      <w:r w:rsidRPr="00394717">
        <w:rPr>
          <w:cs/>
        </w:rPr>
        <w:t xml:space="preserve"> แห่ง </w:t>
      </w:r>
      <w:r w:rsidRPr="00E06DE8">
        <w:rPr>
          <w:cs/>
        </w:rPr>
        <w:t>รายละเอียดของบริษัทย่อย</w:t>
      </w:r>
      <w:r w:rsidR="008B1909">
        <w:br/>
      </w:r>
      <w:r w:rsidRPr="00E06DE8">
        <w:rPr>
          <w:cs/>
        </w:rPr>
        <w:t xml:space="preserve">ณ วันที่ </w:t>
      </w:r>
      <w:r w:rsidR="000A322D">
        <w:t>3</w:t>
      </w:r>
      <w:r w:rsidR="000A322D">
        <w:rPr>
          <w:rFonts w:hint="cs"/>
          <w:cs/>
        </w:rPr>
        <w:t xml:space="preserve">0 กันยายน </w:t>
      </w:r>
      <w:r w:rsidR="00716EF5">
        <w:rPr>
          <w:lang w:val="en-US"/>
        </w:rPr>
        <w:t>256</w:t>
      </w:r>
      <w:r w:rsidR="009A3560">
        <w:rPr>
          <w:lang w:val="en-US"/>
        </w:rPr>
        <w:t>2</w:t>
      </w:r>
      <w:r w:rsidR="004C01F9">
        <w:rPr>
          <w:lang w:val="en-US"/>
        </w:rPr>
        <w:t xml:space="preserve"> </w:t>
      </w:r>
      <w:r w:rsidR="004C01F9">
        <w:rPr>
          <w:rFonts w:hint="cs"/>
          <w:cs/>
          <w:lang w:val="en-US"/>
        </w:rPr>
        <w:t xml:space="preserve">และ </w:t>
      </w:r>
      <w:r w:rsidR="00716EF5">
        <w:rPr>
          <w:cs/>
        </w:rPr>
        <w:t>31</w:t>
      </w:r>
      <w:r w:rsidRPr="00E06DE8">
        <w:rPr>
          <w:cs/>
        </w:rPr>
        <w:t xml:space="preserve"> ธันวาคม </w:t>
      </w:r>
      <w:r w:rsidR="00716EF5">
        <w:rPr>
          <w:cs/>
        </w:rPr>
        <w:t>25</w:t>
      </w:r>
      <w:r w:rsidR="00716EF5">
        <w:t>6</w:t>
      </w:r>
      <w:r w:rsidR="009A3560">
        <w:t>1</w:t>
      </w:r>
      <w:r w:rsidRPr="00E06DE8">
        <w:rPr>
          <w:cs/>
        </w:rPr>
        <w:t xml:space="preserve"> </w:t>
      </w:r>
      <w:r w:rsidR="009A3560">
        <w:rPr>
          <w:rFonts w:hint="cs"/>
          <w:cs/>
        </w:rPr>
        <w:t xml:space="preserve">ได้เปิดเผยไว้ในหมายเหตุข้อ </w:t>
      </w:r>
      <w:r w:rsidR="009A3560">
        <w:rPr>
          <w:lang w:val="en-US"/>
        </w:rPr>
        <w:t>8</w:t>
      </w:r>
    </w:p>
    <w:p w:rsidR="00C863AF" w:rsidRPr="009A3560" w:rsidRDefault="00C863AF" w:rsidP="009A3560">
      <w:pPr>
        <w:pStyle w:val="Bo-Blankline"/>
        <w:rPr>
          <w:cs/>
        </w:rPr>
      </w:pPr>
    </w:p>
    <w:p w:rsidR="007B2482" w:rsidRPr="009A176D" w:rsidRDefault="007B2482" w:rsidP="00DB700D">
      <w:pPr>
        <w:pStyle w:val="Caption"/>
        <w:ind w:hanging="900"/>
      </w:pPr>
      <w:r w:rsidRPr="009A176D">
        <w:rPr>
          <w:cs/>
        </w:rPr>
        <w:t>เกณฑ์</w:t>
      </w:r>
      <w:r w:rsidRPr="009A176D">
        <w:rPr>
          <w:rFonts w:hint="cs"/>
          <w:cs/>
        </w:rPr>
        <w:t>การจัดทำงบการเงิน</w:t>
      </w:r>
      <w:r w:rsidR="00F53050" w:rsidRPr="009A176D">
        <w:rPr>
          <w:rFonts w:hint="cs"/>
          <w:cs/>
        </w:rPr>
        <w:t>ระหว่างกาล</w:t>
      </w:r>
    </w:p>
    <w:p w:rsidR="007B2482" w:rsidRPr="009A176D" w:rsidRDefault="007B2482" w:rsidP="00EF55AB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tLeast"/>
        <w:ind w:left="547" w:right="-43"/>
        <w:jc w:val="both"/>
        <w:rPr>
          <w:rFonts w:ascii="Angsana New" w:hAnsi="Angsana New"/>
          <w:color w:val="000000"/>
          <w:sz w:val="20"/>
          <w:szCs w:val="20"/>
        </w:rPr>
      </w:pPr>
    </w:p>
    <w:p w:rsidR="00EF58C8" w:rsidRPr="009A176D" w:rsidRDefault="00EF58C8" w:rsidP="00CB149F">
      <w:pPr>
        <w:pStyle w:val="Bo-H2Main"/>
      </w:pPr>
      <w:r w:rsidRPr="009A176D">
        <w:rPr>
          <w:cs/>
        </w:rPr>
        <w:t>(ก)</w:t>
      </w:r>
      <w:r w:rsidRPr="009A176D">
        <w:rPr>
          <w:cs/>
        </w:rPr>
        <w:tab/>
        <w:t>เกณฑ์การถือปฏิบัติ</w:t>
      </w:r>
    </w:p>
    <w:p w:rsidR="00EF58C8" w:rsidRPr="009A176D" w:rsidRDefault="00EF58C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5F6C18" w:rsidRPr="009A176D" w:rsidRDefault="00F53050" w:rsidP="005A6485">
      <w:pPr>
        <w:pStyle w:val="Bo-C1Content"/>
      </w:pPr>
      <w:r w:rsidRPr="0077427B">
        <w:rPr>
          <w:spacing w:val="-6"/>
          <w:cs/>
        </w:rPr>
        <w:t>งบการเงินระหว่างกาล</w:t>
      </w:r>
      <w:r w:rsidR="001011A5" w:rsidRPr="0077427B">
        <w:rPr>
          <w:rFonts w:hint="cs"/>
          <w:spacing w:val="-6"/>
          <w:cs/>
        </w:rPr>
        <w:t>แบบย่อ</w:t>
      </w:r>
      <w:r w:rsidRPr="0077427B">
        <w:rPr>
          <w:spacing w:val="-6"/>
          <w:cs/>
        </w:rPr>
        <w:t>นี้</w:t>
      </w:r>
      <w:r w:rsidR="00050B11" w:rsidRPr="0077427B">
        <w:rPr>
          <w:spacing w:val="-6"/>
          <w:cs/>
        </w:rPr>
        <w:t>นำเสนอรายการในงบการเงินในรูปแบบเดียวกับงบการเงินประจำปี และจัดทำหมายเหตุ</w:t>
      </w:r>
      <w:r w:rsidR="00050B11" w:rsidRPr="00050B11">
        <w:rPr>
          <w:cs/>
        </w:rPr>
        <w:t>ประกอบงบการเงินระหว่างกาลในรูปแบบย่อ</w:t>
      </w:r>
      <w:r w:rsidR="001011A5">
        <w:rPr>
          <w:rFonts w:hint="cs"/>
          <w:cs/>
        </w:rPr>
        <w:t xml:space="preserve"> (“งบการเงินระหว่างกาล”) </w:t>
      </w:r>
      <w:r w:rsidRPr="00050B11">
        <w:rPr>
          <w:cs/>
        </w:rPr>
        <w:t>ตามมาตรฐานกา</w:t>
      </w:r>
      <w:r w:rsidR="005B3BB1" w:rsidRPr="00050B11">
        <w:rPr>
          <w:cs/>
        </w:rPr>
        <w:t xml:space="preserve">รบัญชี ฉบับที่ </w:t>
      </w:r>
      <w:r w:rsidR="00716EF5" w:rsidRPr="00050B11">
        <w:rPr>
          <w:cs/>
        </w:rPr>
        <w:t>34</w:t>
      </w:r>
      <w:r w:rsidR="005B3BB1" w:rsidRPr="00050B11">
        <w:rPr>
          <w:cs/>
        </w:rPr>
        <w:t xml:space="preserve"> </w:t>
      </w:r>
      <w:r w:rsidRPr="00050B11">
        <w:rPr>
          <w:cs/>
        </w:rPr>
        <w:t>เรื่อง</w:t>
      </w:r>
      <w:r w:rsidR="00050B11">
        <w:t xml:space="preserve"> </w:t>
      </w:r>
      <w:r w:rsidR="00C7411B">
        <w:rPr>
          <w:rFonts w:hint="cs"/>
          <w:i/>
          <w:iCs/>
          <w:cs/>
        </w:rPr>
        <w:t>การรายงานทาง</w:t>
      </w:r>
      <w:r w:rsidRPr="009A176D">
        <w:rPr>
          <w:i/>
          <w:iCs/>
          <w:cs/>
        </w:rPr>
        <w:t>การเงินระหว่างกาล</w:t>
      </w:r>
      <w:r w:rsidRPr="009A176D">
        <w:rPr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9A176D">
        <w:t xml:space="preserve"> </w:t>
      </w:r>
      <w:r w:rsidRPr="009A176D">
        <w:rPr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7B2482" w:rsidRPr="009A176D" w:rsidRDefault="007B2482">
      <w:pPr>
        <w:tabs>
          <w:tab w:val="left" w:pos="709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:rsidR="00316382" w:rsidRDefault="00316382" w:rsidP="00316382">
      <w:pPr>
        <w:pStyle w:val="Bo-C1Content"/>
      </w:pPr>
      <w:r w:rsidRPr="009A176D">
        <w:rPr>
          <w:cs/>
        </w:rPr>
        <w:t>งบการเงินระหว่างกาลนี้จัดทำขึ้นเพื่อให้ข้อมูลเพิ่มเติมจากงบการเงินสำหรั</w:t>
      </w:r>
      <w:r w:rsidR="00940CD3">
        <w:rPr>
          <w:cs/>
        </w:rPr>
        <w:t xml:space="preserve">บปีสิ้นสุดวันที่ </w:t>
      </w:r>
      <w:r w:rsidR="00716EF5">
        <w:rPr>
          <w:cs/>
        </w:rPr>
        <w:t>31</w:t>
      </w:r>
      <w:r w:rsidR="00940CD3">
        <w:rPr>
          <w:cs/>
        </w:rPr>
        <w:t xml:space="preserve"> ธันวาคม </w:t>
      </w:r>
      <w:r w:rsidR="00716EF5">
        <w:rPr>
          <w:cs/>
        </w:rPr>
        <w:t>25</w:t>
      </w:r>
      <w:r w:rsidR="00716EF5">
        <w:t>6</w:t>
      </w:r>
      <w:r w:rsidR="009A3560">
        <w:t>1</w:t>
      </w:r>
      <w:r w:rsidR="00C865F9" w:rsidRPr="009A176D">
        <w:rPr>
          <w:rFonts w:hint="cs"/>
          <w:cs/>
        </w:rPr>
        <w:br/>
      </w:r>
      <w:r w:rsidRPr="009A176D">
        <w:rPr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9A176D">
        <w:rPr>
          <w:rFonts w:hint="cs"/>
          <w:cs/>
        </w:rPr>
        <w:t xml:space="preserve"> </w:t>
      </w:r>
      <w:r w:rsidRPr="009A176D">
        <w:rPr>
          <w:cs/>
        </w:rPr>
        <w:t>ๆ เพื่อไม่ให้ซ้ำซ้อนกับข้อมูลที่ได้เคยนำเสนอรายงานไปแล้ว</w:t>
      </w:r>
      <w:r w:rsidR="00C865F9" w:rsidRPr="009A176D">
        <w:rPr>
          <w:rFonts w:hint="cs"/>
          <w:cs/>
        </w:rPr>
        <w:t xml:space="preserve"> </w:t>
      </w:r>
      <w:r w:rsidRPr="009A176D">
        <w:rPr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</w:t>
      </w:r>
      <w:r w:rsidR="00940CD3">
        <w:rPr>
          <w:cs/>
        </w:rPr>
        <w:t>บปีสิ้นสุดวันที่</w:t>
      </w:r>
      <w:r w:rsidR="002D3FF9">
        <w:t xml:space="preserve"> </w:t>
      </w:r>
      <w:r w:rsidR="00716EF5">
        <w:rPr>
          <w:cs/>
        </w:rPr>
        <w:t>31</w:t>
      </w:r>
      <w:r w:rsidR="00940CD3">
        <w:rPr>
          <w:cs/>
        </w:rPr>
        <w:t xml:space="preserve"> ธันวาคม </w:t>
      </w:r>
      <w:r w:rsidR="00716EF5">
        <w:rPr>
          <w:cs/>
        </w:rPr>
        <w:t>25</w:t>
      </w:r>
      <w:r w:rsidR="00716EF5">
        <w:t>6</w:t>
      </w:r>
      <w:r w:rsidR="009A3560">
        <w:t>1</w:t>
      </w:r>
    </w:p>
    <w:p w:rsidR="00583C0E" w:rsidRPr="00583C0E" w:rsidRDefault="00583C0E" w:rsidP="00316382">
      <w:pPr>
        <w:pStyle w:val="Bo-C1Content"/>
        <w:rPr>
          <w:sz w:val="20"/>
          <w:szCs w:val="20"/>
          <w:lang w:val="en-US"/>
        </w:rPr>
      </w:pPr>
    </w:p>
    <w:p w:rsidR="00012E2C" w:rsidRPr="00B75FBD" w:rsidRDefault="00940CD3" w:rsidP="00B75FBD">
      <w:pPr>
        <w:pStyle w:val="Bo-C1Content"/>
      </w:pPr>
      <w:r>
        <w:rPr>
          <w:cs/>
        </w:rPr>
        <w:br w:type="page"/>
      </w:r>
    </w:p>
    <w:p w:rsidR="00012E2C" w:rsidRPr="009A176D" w:rsidRDefault="00012E2C" w:rsidP="000912A8">
      <w:pPr>
        <w:pStyle w:val="Bo-H2Main"/>
      </w:pPr>
      <w:r w:rsidRPr="009A176D">
        <w:rPr>
          <w:cs/>
        </w:rPr>
        <w:lastRenderedPageBreak/>
        <w:t>(</w:t>
      </w:r>
      <w:r w:rsidR="00B75FBD">
        <w:rPr>
          <w:rFonts w:hint="cs"/>
          <w:cs/>
        </w:rPr>
        <w:t>ข</w:t>
      </w:r>
      <w:r w:rsidRPr="009A176D">
        <w:rPr>
          <w:cs/>
        </w:rPr>
        <w:t>)</w:t>
      </w:r>
      <w:r w:rsidRPr="009A176D">
        <w:rPr>
          <w:cs/>
        </w:rPr>
        <w:tab/>
      </w:r>
      <w:r w:rsidR="000E4D32" w:rsidRPr="009A176D">
        <w:rPr>
          <w:cs/>
        </w:rPr>
        <w:t>การใช้วิจารณญาณ</w:t>
      </w:r>
      <w:r w:rsidR="00E72BFE">
        <w:t xml:space="preserve"> </w:t>
      </w:r>
      <w:r w:rsidR="000E4D32" w:rsidRPr="009A176D">
        <w:rPr>
          <w:cs/>
        </w:rPr>
        <w:t>การประมาณการ</w:t>
      </w:r>
      <w:r w:rsidR="00F06965">
        <w:t xml:space="preserve"> </w:t>
      </w:r>
      <w:r w:rsidR="00E72BFE">
        <w:rPr>
          <w:rFonts w:hint="cs"/>
          <w:cs/>
        </w:rPr>
        <w:t>และนโยบายบัญชี</w:t>
      </w:r>
    </w:p>
    <w:p w:rsidR="00012E2C" w:rsidRPr="009A176D" w:rsidRDefault="00012E2C" w:rsidP="00012E2C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5614A" w:rsidRPr="00E5614A" w:rsidRDefault="00E5614A" w:rsidP="00E5614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5614A">
        <w:rPr>
          <w:rFonts w:ascii="Angsana New" w:hAnsi="Angsana New"/>
          <w:sz w:val="30"/>
          <w:szCs w:val="30"/>
          <w:cs/>
        </w:rPr>
        <w:t>ในการจัดทำ</w:t>
      </w:r>
      <w:r w:rsidRPr="00E5614A">
        <w:rPr>
          <w:rFonts w:ascii="Angsana New" w:hAnsi="Angsana New" w:hint="cs"/>
          <w:sz w:val="30"/>
          <w:szCs w:val="30"/>
          <w:cs/>
        </w:rPr>
        <w:t>งบ</w:t>
      </w:r>
      <w:r w:rsidRPr="00E5614A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5614A">
        <w:rPr>
          <w:rFonts w:ascii="Angsana New" w:hAnsi="Angsana New"/>
          <w:sz w:val="30"/>
          <w:szCs w:val="30"/>
        </w:rPr>
        <w:t xml:space="preserve"> </w:t>
      </w:r>
      <w:r w:rsidRPr="00E5614A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E5614A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E5614A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E5614A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E5614A">
        <w:rPr>
          <w:rFonts w:ascii="Angsana New" w:hAnsi="Angsana New"/>
          <w:sz w:val="30"/>
          <w:szCs w:val="30"/>
          <w:cs/>
        </w:rPr>
        <w:t>นั้น</w:t>
      </w:r>
      <w:r w:rsidRPr="00E5614A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E5614A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E5614A">
        <w:rPr>
          <w:rFonts w:ascii="Angsana New" w:hAnsi="Angsana New"/>
          <w:sz w:val="30"/>
          <w:szCs w:val="30"/>
        </w:rPr>
        <w:t xml:space="preserve">31 </w:t>
      </w:r>
      <w:r w:rsidRPr="00E5614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5614A">
        <w:rPr>
          <w:rFonts w:ascii="Angsana New" w:hAnsi="Angsana New"/>
          <w:sz w:val="30"/>
          <w:szCs w:val="30"/>
        </w:rPr>
        <w:t>2561</w:t>
      </w:r>
      <w:r w:rsidRPr="00E5614A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Pr="00E5614A">
        <w:rPr>
          <w:rFonts w:asciiTheme="majorBidi" w:hAnsiTheme="majorBidi" w:cstheme="majorBidi"/>
          <w:sz w:val="30"/>
          <w:szCs w:val="30"/>
          <w:cs/>
        </w:rPr>
        <w:t>าร</w:t>
      </w:r>
      <w:r w:rsidRPr="00E5614A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Pr="00E5614A">
        <w:rPr>
          <w:rFonts w:asciiTheme="majorBidi" w:hAnsiTheme="majorBidi" w:cstheme="majorBidi"/>
          <w:sz w:val="30"/>
          <w:szCs w:val="30"/>
          <w:cs/>
        </w:rPr>
        <w:t>ใช้</w:t>
      </w:r>
      <w:r w:rsidRPr="00E5614A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E5614A">
        <w:rPr>
          <w:rFonts w:asciiTheme="majorBidi" w:hAnsiTheme="majorBidi" w:cstheme="majorBidi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E5614A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E5614A">
        <w:rPr>
          <w:rFonts w:asciiTheme="majorBidi" w:hAnsiTheme="majorBidi" w:cstheme="majorBidi"/>
          <w:sz w:val="30"/>
          <w:szCs w:val="30"/>
        </w:rPr>
        <w:t xml:space="preserve">15 </w:t>
      </w:r>
      <w:r w:rsidRPr="00E5614A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E5614A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E5614A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Pr="00E5614A">
        <w:rPr>
          <w:rFonts w:asciiTheme="majorBidi" w:hAnsiTheme="majorBidi" w:cstheme="majorBidi"/>
          <w:sz w:val="30"/>
          <w:szCs w:val="30"/>
        </w:rPr>
        <w:t>TFRS 15</w:t>
      </w:r>
      <w:r w:rsidRPr="00E5614A">
        <w:rPr>
          <w:rFonts w:asciiTheme="majorBidi" w:hAnsiTheme="majorBidi" w:cstheme="majorBidi" w:hint="cs"/>
          <w:sz w:val="30"/>
          <w:szCs w:val="30"/>
          <w:cs/>
        </w:rPr>
        <w:t>”)</w:t>
      </w:r>
      <w:r w:rsidRPr="00E5614A">
        <w:rPr>
          <w:rFonts w:asciiTheme="majorBidi" w:hAnsiTheme="majorBidi" w:cstheme="majorBidi"/>
          <w:sz w:val="30"/>
          <w:szCs w:val="30"/>
        </w:rPr>
        <w:t xml:space="preserve"> </w:t>
      </w:r>
      <w:r w:rsidRPr="00E5614A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E5614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5614A">
        <w:rPr>
          <w:rFonts w:asciiTheme="majorBidi" w:hAnsiTheme="majorBidi" w:cstheme="majorBidi" w:hint="cs"/>
          <w:sz w:val="30"/>
          <w:szCs w:val="30"/>
          <w:cs/>
        </w:rPr>
        <w:t>ถือปฏิบัติเป็นครั้งแรก</w:t>
      </w:r>
      <w:r w:rsidRPr="00E5614A">
        <w:rPr>
          <w:rFonts w:ascii="Angsana New" w:hAnsi="Angsana New" w:hint="cs"/>
          <w:sz w:val="30"/>
          <w:szCs w:val="30"/>
          <w:cs/>
        </w:rPr>
        <w:t xml:space="preserve">แทนมาตรฐานการบัญชี ฉบับที่ </w:t>
      </w:r>
      <w:r w:rsidRPr="00E5614A">
        <w:rPr>
          <w:rFonts w:ascii="Angsana New" w:hAnsi="Angsana New"/>
          <w:sz w:val="30"/>
          <w:szCs w:val="30"/>
        </w:rPr>
        <w:t xml:space="preserve">18 </w:t>
      </w:r>
      <w:r w:rsidRPr="00E5614A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E5614A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E5614A">
        <w:rPr>
          <w:rFonts w:ascii="Angsana New" w:hAnsi="Angsana New" w:hint="cs"/>
          <w:sz w:val="30"/>
          <w:szCs w:val="30"/>
          <w:cs/>
        </w:rPr>
        <w:t xml:space="preserve"> </w:t>
      </w:r>
      <w:r w:rsidRPr="00E5614A">
        <w:rPr>
          <w:rFonts w:ascii="Angsana New" w:hAnsi="Angsana New"/>
          <w:sz w:val="30"/>
          <w:szCs w:val="30"/>
        </w:rPr>
        <w:t xml:space="preserve">(“TAS 18”) </w:t>
      </w:r>
      <w:r w:rsidRPr="00E5614A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E5614A">
        <w:rPr>
          <w:rFonts w:ascii="Angsana New" w:hAnsi="Angsana New"/>
          <w:sz w:val="30"/>
          <w:szCs w:val="30"/>
        </w:rPr>
        <w:t xml:space="preserve">11 </w:t>
      </w:r>
      <w:r w:rsidRPr="00E5614A">
        <w:rPr>
          <w:rFonts w:ascii="Angsana New" w:hAnsi="Angsana New" w:hint="cs"/>
          <w:sz w:val="30"/>
          <w:szCs w:val="30"/>
          <w:cs/>
        </w:rPr>
        <w:t>เรื่อง</w:t>
      </w:r>
      <w:r w:rsidRPr="00E5614A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E5614A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Pr="00E5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5614A">
        <w:rPr>
          <w:rFonts w:asciiTheme="majorBidi" w:hAnsiTheme="majorBidi" w:cstheme="majorBidi"/>
          <w:sz w:val="30"/>
          <w:szCs w:val="30"/>
        </w:rPr>
        <w:t>(“TAS 11”)</w:t>
      </w:r>
      <w:r w:rsidRPr="00E5614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5614A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E5614A" w:rsidRPr="00F06965" w:rsidRDefault="00E5614A" w:rsidP="000E4D32">
      <w:pPr>
        <w:pStyle w:val="Bo-C1Content"/>
        <w:rPr>
          <w:sz w:val="20"/>
          <w:szCs w:val="20"/>
        </w:rPr>
      </w:pPr>
    </w:p>
    <w:p w:rsidR="00E5614A" w:rsidRDefault="00E5614A" w:rsidP="000E4D32">
      <w:pPr>
        <w:pStyle w:val="Bo-C1Content"/>
      </w:pPr>
      <w:r w:rsidRPr="00E5614A">
        <w:rPr>
          <w:cs/>
        </w:rPr>
        <w:t>ตาม</w:t>
      </w:r>
      <w:r w:rsidRPr="00E5614A">
        <w:t xml:space="preserve"> TFRS 15</w:t>
      </w:r>
      <w:r w:rsidRPr="00E5614A">
        <w:rPr>
          <w:cs/>
        </w:rPr>
        <w:t xml:space="preserve"> กลุ่มบริษัทรับรู้รายได้เมื่อ</w:t>
      </w:r>
      <w:r w:rsidRPr="00E5614A">
        <w:rPr>
          <w:rFonts w:hint="cs"/>
          <w:cs/>
        </w:rPr>
        <w:t>ลูกค้ามีอำนาจ</w:t>
      </w:r>
      <w:r w:rsidRPr="00E5614A">
        <w:rPr>
          <w:cs/>
        </w:rPr>
        <w:t>ควบคุม</w:t>
      </w:r>
      <w:r w:rsidRPr="00E5614A">
        <w:rPr>
          <w:rFonts w:hint="cs"/>
          <w:cs/>
        </w:rPr>
        <w:t>ใน</w:t>
      </w:r>
      <w:r w:rsidRPr="00E5614A">
        <w:rPr>
          <w:cs/>
        </w:rPr>
        <w:t>สินค้าหรือบริการ</w:t>
      </w:r>
      <w:r w:rsidRPr="00E5614A">
        <w:t xml:space="preserve"> </w:t>
      </w:r>
      <w:r w:rsidRPr="00E5614A">
        <w:rPr>
          <w:rFonts w:hint="cs"/>
          <w:cs/>
        </w:rPr>
        <w:t>ด้วยจำนวนเงินที่สะท้อนถึงสิ่งตอบแทนที่</w:t>
      </w:r>
      <w:r w:rsidRPr="00E5614A">
        <w:rPr>
          <w:cs/>
        </w:rPr>
        <w:t>กลุ่มบริษัท</w:t>
      </w:r>
      <w:r w:rsidRPr="00E5614A">
        <w:rPr>
          <w:rFonts w:hint="cs"/>
          <w:cs/>
        </w:rPr>
        <w:t>คาดว่าจะมีสิทธิได้รับ</w:t>
      </w:r>
      <w:r w:rsidRPr="00E5614A">
        <w:rPr>
          <w:cs/>
        </w:rPr>
        <w:t xml:space="preserve"> และมีการใช้</w:t>
      </w:r>
      <w:r w:rsidRPr="00E5614A">
        <w:rPr>
          <w:rFonts w:hint="cs"/>
          <w:cs/>
        </w:rPr>
        <w:t>วิจารณญาณ</w:t>
      </w:r>
      <w:r w:rsidRPr="00E5614A">
        <w:rPr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E5614A">
        <w:rPr>
          <w:rFonts w:hint="cs"/>
          <w:cs/>
        </w:rPr>
        <w:t xml:space="preserve"> </w:t>
      </w:r>
      <w:r w:rsidRPr="00E5614A">
        <w:rPr>
          <w:cs/>
        </w:rPr>
        <w:t xml:space="preserve">ในขณะที่ </w:t>
      </w:r>
      <w:r w:rsidRPr="00E5614A">
        <w:t xml:space="preserve">TAS 18 </w:t>
      </w:r>
      <w:r w:rsidRPr="00E5614A">
        <w:rPr>
          <w:cs/>
        </w:rPr>
        <w:t>กลุ่มบริษัทรับรู้รายได้</w:t>
      </w:r>
      <w:r w:rsidRPr="00E5614A">
        <w:rPr>
          <w:rFonts w:hint="cs"/>
          <w:cs/>
        </w:rPr>
        <w:t>จากการขายสินค้า</w:t>
      </w:r>
      <w:r w:rsidRPr="00E5614A">
        <w:rPr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E5614A">
        <w:rPr>
          <w:rFonts w:hint="cs"/>
          <w:cs/>
        </w:rPr>
        <w:t xml:space="preserve"> </w:t>
      </w:r>
      <w:r w:rsidRPr="00E5614A">
        <w:rPr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E5614A">
        <w:rPr>
          <w:rFonts w:hint="cs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E5614A" w:rsidRPr="00F06965" w:rsidRDefault="00E5614A" w:rsidP="000E4D32">
      <w:pPr>
        <w:pStyle w:val="Bo-C1Content"/>
        <w:rPr>
          <w:sz w:val="20"/>
          <w:szCs w:val="20"/>
        </w:rPr>
      </w:pPr>
    </w:p>
    <w:p w:rsidR="00E5614A" w:rsidRDefault="00E5614A" w:rsidP="00E5614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5614A">
        <w:rPr>
          <w:rFonts w:ascii="Angsana New" w:hAnsi="Angsana New" w:hint="cs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</w:t>
      </w:r>
      <w:r w:rsidRPr="00E5614A">
        <w:rPr>
          <w:rFonts w:ascii="Angsana New" w:hAnsi="Angsana New"/>
          <w:sz w:val="30"/>
          <w:szCs w:val="30"/>
          <w:cs/>
        </w:rPr>
        <w:t>และปรับปรุง</w:t>
      </w:r>
      <w:r w:rsidRPr="00E5614A">
        <w:rPr>
          <w:rFonts w:ascii="Angsana New" w:hAnsi="Angsana New" w:hint="cs"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E5614A">
        <w:rPr>
          <w:rFonts w:ascii="Angsana New" w:hAnsi="Angsana New"/>
          <w:sz w:val="30"/>
          <w:szCs w:val="30"/>
        </w:rPr>
        <w:t xml:space="preserve"> </w:t>
      </w:r>
      <w:r w:rsidRPr="00E5614A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E5614A">
        <w:rPr>
          <w:rFonts w:ascii="Angsana New" w:hAnsi="Angsana New" w:hint="cs"/>
          <w:sz w:val="30"/>
          <w:szCs w:val="30"/>
          <w:cs/>
        </w:rPr>
        <w:t>ที่ออก</w:t>
      </w:r>
      <w:r w:rsidRPr="00E5614A">
        <w:rPr>
          <w:rFonts w:ascii="Angsana New" w:hAnsi="Angsana New"/>
          <w:sz w:val="30"/>
          <w:szCs w:val="30"/>
          <w:cs/>
        </w:rPr>
        <w:t>และปรับปรุง</w:t>
      </w:r>
      <w:r w:rsidRPr="00E5614A">
        <w:rPr>
          <w:rFonts w:ascii="Angsana New" w:hAnsi="Angsana New" w:hint="cs"/>
          <w:sz w:val="30"/>
          <w:szCs w:val="30"/>
          <w:cs/>
        </w:rPr>
        <w:t xml:space="preserve">ใหม่ที่เกี่ยวกับการดำเนินงานของกลุ่มบริษัทได้เปิดเผยในหมายเหตุข้อ </w:t>
      </w:r>
      <w:r w:rsidRPr="00E5614A">
        <w:rPr>
          <w:rFonts w:ascii="Angsana New" w:hAnsi="Angsana New"/>
          <w:sz w:val="30"/>
          <w:szCs w:val="30"/>
        </w:rPr>
        <w:t>2</w:t>
      </w:r>
      <w:r w:rsidR="00445B25">
        <w:rPr>
          <w:rFonts w:ascii="Angsana New" w:hAnsi="Angsana New"/>
          <w:sz w:val="30"/>
          <w:szCs w:val="30"/>
        </w:rPr>
        <w:t>2</w:t>
      </w:r>
    </w:p>
    <w:p w:rsidR="00161CB5" w:rsidRDefault="00161CB5">
      <w:pPr>
        <w:spacing w:line="240" w:lineRule="auto"/>
        <w:rPr>
          <w:rFonts w:ascii="Angsana New" w:hAnsi="Angsana New"/>
        </w:rPr>
      </w:pPr>
      <w:r>
        <w:br w:type="page"/>
      </w:r>
    </w:p>
    <w:p w:rsidR="004B6888" w:rsidRDefault="004B6888" w:rsidP="00621F7F">
      <w:pPr>
        <w:pStyle w:val="Caption"/>
        <w:ind w:hanging="900"/>
        <w:rPr>
          <w:cs/>
        </w:rPr>
      </w:pPr>
      <w:r>
        <w:rPr>
          <w:rFonts w:hint="cs"/>
          <w:cs/>
        </w:rPr>
        <w:lastRenderedPageBreak/>
        <w:t>บุคคลหรือ</w:t>
      </w:r>
      <w:r>
        <w:rPr>
          <w:cs/>
        </w:rPr>
        <w:t>กิจการที่เกี่ยวข้องกัน</w:t>
      </w:r>
    </w:p>
    <w:p w:rsidR="004B6888" w:rsidRPr="00F91B1B" w:rsidRDefault="004B6888" w:rsidP="004B688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91B1B" w:rsidRDefault="00C257D4" w:rsidP="00BB3DBA">
      <w:pPr>
        <w:pStyle w:val="Bo-Blankline"/>
        <w:tabs>
          <w:tab w:val="left" w:pos="540"/>
        </w:tabs>
        <w:jc w:val="thaiDistribute"/>
        <w:rPr>
          <w:cs/>
        </w:rPr>
      </w:pPr>
      <w:r w:rsidRPr="00CA68D4">
        <w:rPr>
          <w:b/>
          <w:sz w:val="30"/>
          <w:szCs w:val="30"/>
          <w:cs/>
        </w:rPr>
        <w:t>ความสัมพันธ์ที่มีกับ</w:t>
      </w:r>
      <w:r w:rsidR="00CA68D4" w:rsidRPr="00CA68D4">
        <w:rPr>
          <w:rFonts w:hint="cs"/>
          <w:b/>
          <w:sz w:val="30"/>
          <w:szCs w:val="30"/>
          <w:cs/>
        </w:rPr>
        <w:t>ผู้บริหารสำคัญหรือกิจการที่เกี่ยวข้องกัน มีดังนี้</w:t>
      </w:r>
    </w:p>
    <w:p w:rsidR="00F91B1B" w:rsidRPr="00C0326D" w:rsidRDefault="00F91B1B" w:rsidP="00F91B1B">
      <w:pPr>
        <w:pStyle w:val="Bo-Blankline"/>
        <w:rPr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1"/>
        <w:gridCol w:w="1417"/>
        <w:gridCol w:w="3942"/>
      </w:tblGrid>
      <w:tr w:rsidR="00F91B1B" w:rsidRPr="002E2783" w:rsidTr="00BB3DBA">
        <w:trPr>
          <w:trHeight w:val="20"/>
          <w:tblHeader/>
        </w:trPr>
        <w:tc>
          <w:tcPr>
            <w:tcW w:w="3911" w:type="dxa"/>
            <w:shd w:val="clear" w:color="auto" w:fill="auto"/>
          </w:tcPr>
          <w:p w:rsidR="00F91B1B" w:rsidRDefault="00F91B1B" w:rsidP="00F978C7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  <w:p w:rsidR="00F91B1B" w:rsidRPr="00DC00B8" w:rsidRDefault="00F91B1B" w:rsidP="00F978C7">
            <w:pPr>
              <w:ind w:right="-108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F91B1B" w:rsidRPr="008A2F4C" w:rsidRDefault="00F91B1B" w:rsidP="00F978C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</w:t>
            </w:r>
            <w:r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จัดตั้ง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42" w:type="dxa"/>
            <w:shd w:val="clear" w:color="auto" w:fill="auto"/>
          </w:tcPr>
          <w:p w:rsidR="00F91B1B" w:rsidRPr="004E3A1B" w:rsidRDefault="00F91B1B" w:rsidP="00F978C7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91B1B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F91B1B" w:rsidRPr="00186962" w:rsidRDefault="00F91B1B" w:rsidP="00F978C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7" w:type="dxa"/>
            <w:shd w:val="clear" w:color="auto" w:fill="auto"/>
          </w:tcPr>
          <w:p w:rsidR="00F91B1B" w:rsidRPr="00186962" w:rsidRDefault="00F91B1B" w:rsidP="00F978C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F91B1B" w:rsidRPr="00186962" w:rsidRDefault="00F91B1B" w:rsidP="00F978C7">
            <w:pPr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 และควบคุมกิจกรรมต่าง ๆ ของกิจการไม่ว่าทางตรงหรือทางอ้อม ทั้งนี้รวมถึงกรรมการของกลุ่มบริษัท </w:t>
            </w:r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ไม่ว่าจะทำหน้าที่ในระดับบริหารหรือไม่</w:t>
            </w:r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91B1B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F91B1B" w:rsidRPr="00186962" w:rsidRDefault="00F91B1B" w:rsidP="00F978C7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417" w:type="dxa"/>
            <w:shd w:val="clear" w:color="auto" w:fill="auto"/>
          </w:tcPr>
          <w:p w:rsidR="00F91B1B" w:rsidRPr="00186962" w:rsidRDefault="00F91B1B" w:rsidP="00F978C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F91B1B" w:rsidRPr="00186962" w:rsidRDefault="00F91B1B" w:rsidP="00F978C7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F91B1B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F91B1B" w:rsidRPr="00186962" w:rsidRDefault="00F91B1B" w:rsidP="00F978C7">
            <w:pPr>
              <w:ind w:left="342" w:right="-108" w:hanging="3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ทีพีไอ โพลีน เพาเวอร์ จำกัด </w:t>
            </w:r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มหาชน</w:t>
            </w:r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 xml:space="preserve">) </w:t>
            </w:r>
          </w:p>
        </w:tc>
        <w:tc>
          <w:tcPr>
            <w:tcW w:w="1417" w:type="dxa"/>
            <w:shd w:val="clear" w:color="auto" w:fill="auto"/>
          </w:tcPr>
          <w:p w:rsidR="00F91B1B" w:rsidRPr="00186962" w:rsidRDefault="00F91B1B" w:rsidP="00F978C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F91B1B" w:rsidRPr="00186962" w:rsidRDefault="00F91B1B" w:rsidP="00A0207D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บริษัทถือหุ้นร้อยละ</w:t>
            </w:r>
            <w:r w:rsidRPr="00186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16EF5" w:rsidRPr="00186962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716EF5" w:rsidRPr="00186962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  <w:r w:rsidRPr="0018696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91B1B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F91B1B" w:rsidRPr="00186962" w:rsidRDefault="00F91B1B" w:rsidP="00F978C7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417" w:type="dxa"/>
            <w:shd w:val="clear" w:color="auto" w:fill="auto"/>
          </w:tcPr>
          <w:p w:rsidR="00F91B1B" w:rsidRPr="00186962" w:rsidRDefault="00F91B1B" w:rsidP="00F978C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F91B1B" w:rsidRPr="00186962" w:rsidRDefault="00F91B1B" w:rsidP="00F978C7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F91B1B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F91B1B" w:rsidRPr="00186962" w:rsidRDefault="00F91B1B" w:rsidP="00F978C7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โพรพ็อกไซด์ไทย จำกัด</w:t>
            </w:r>
          </w:p>
        </w:tc>
        <w:tc>
          <w:tcPr>
            <w:tcW w:w="1417" w:type="dxa"/>
            <w:shd w:val="clear" w:color="auto" w:fill="auto"/>
          </w:tcPr>
          <w:p w:rsidR="00F91B1B" w:rsidRPr="00186962" w:rsidRDefault="00F91B1B" w:rsidP="00F978C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F91B1B" w:rsidRPr="00186962" w:rsidRDefault="00F91B1B" w:rsidP="00F978C7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  <w:r w:rsidRPr="0018696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91B1B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F91B1B" w:rsidRPr="00186962" w:rsidRDefault="00F91B1B" w:rsidP="00F978C7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ทีพีไอ โพลีน ชีวะอินทรีย์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F91B1B" w:rsidRPr="00186962" w:rsidRDefault="00F91B1B" w:rsidP="00F978C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F91B1B" w:rsidRPr="00186962" w:rsidRDefault="00F91B1B" w:rsidP="00F978C7">
            <w:pPr>
              <w:ind w:left="252" w:right="-18" w:hanging="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</w:t>
            </w:r>
            <w:r w:rsidRPr="00186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บริษัทถือหุ้นร้อยละ 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F91B1B" w:rsidRPr="00186962" w:rsidRDefault="00F91B1B" w:rsidP="00F978C7">
            <w:pPr>
              <w:ind w:left="252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กรรมการเกินกึ่งหนึ่งเป็นผู้แทนของบริษัท</w:t>
            </w:r>
          </w:p>
        </w:tc>
      </w:tr>
      <w:tr w:rsidR="00F91B1B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F91B1B" w:rsidRPr="00186962" w:rsidRDefault="00F91B1B" w:rsidP="00F978C7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โรงกลั่นน้ำมันทีพีไอ (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1997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) จำกัด</w:t>
            </w:r>
          </w:p>
        </w:tc>
        <w:tc>
          <w:tcPr>
            <w:tcW w:w="1417" w:type="dxa"/>
            <w:shd w:val="clear" w:color="auto" w:fill="auto"/>
          </w:tcPr>
          <w:p w:rsidR="00F91B1B" w:rsidRPr="00186962" w:rsidRDefault="00F91B1B" w:rsidP="00F978C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F91B1B" w:rsidRPr="00186962" w:rsidRDefault="00F91B1B" w:rsidP="00F978C7">
            <w:pPr>
              <w:ind w:left="252" w:right="-18" w:hanging="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F91B1B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F91B1B" w:rsidRPr="00186962" w:rsidRDefault="00F91B1B" w:rsidP="00F978C7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417" w:type="dxa"/>
            <w:shd w:val="clear" w:color="auto" w:fill="auto"/>
          </w:tcPr>
          <w:p w:rsidR="00F91B1B" w:rsidRPr="00186962" w:rsidRDefault="00F91B1B" w:rsidP="00F978C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F91B1B" w:rsidRPr="00186962" w:rsidRDefault="00F91B1B" w:rsidP="0090772C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716EF5" w:rsidRPr="00186962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716EF5" w:rsidRPr="00186962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กรรมการกึ่งหนึ่งเป็นผู้แทนของบริษัท</w:t>
            </w:r>
            <w:r w:rsidRPr="0018696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91B1B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F91B1B" w:rsidRPr="00186962" w:rsidRDefault="00D06BDE" w:rsidP="00D06BDE">
            <w:pPr>
              <w:ind w:left="250" w:right="-108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417" w:type="dxa"/>
            <w:shd w:val="clear" w:color="auto" w:fill="auto"/>
          </w:tcPr>
          <w:p w:rsidR="00F91B1B" w:rsidRPr="00186962" w:rsidRDefault="00F91B1B" w:rsidP="00F978C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F91B1B" w:rsidRPr="00186962" w:rsidRDefault="00F91B1B" w:rsidP="00F978C7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00D06BDE" w:rsidRPr="00186962">
              <w:rPr>
                <w:rFonts w:ascii="Angsana New" w:hAnsi="Angsana New"/>
                <w:sz w:val="30"/>
                <w:szCs w:val="30"/>
              </w:rPr>
              <w:t>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F91B1B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F91B1B" w:rsidRPr="00186962" w:rsidRDefault="00F91B1B" w:rsidP="00F978C7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/>
                <w:sz w:val="30"/>
                <w:szCs w:val="30"/>
                <w:cs/>
              </w:rPr>
              <w:t>บริษัท ทีพีไอ พาณิชย์ จำกัด</w:t>
            </w:r>
          </w:p>
        </w:tc>
        <w:tc>
          <w:tcPr>
            <w:tcW w:w="1417" w:type="dxa"/>
            <w:shd w:val="clear" w:color="auto" w:fill="auto"/>
          </w:tcPr>
          <w:p w:rsidR="00F91B1B" w:rsidRPr="00186962" w:rsidRDefault="00F91B1B" w:rsidP="00F978C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F91B1B" w:rsidRPr="00186962" w:rsidRDefault="00F91B1B" w:rsidP="00F978C7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716EF5" w:rsidRPr="00186962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00716EF5" w:rsidRPr="00186962">
              <w:rPr>
                <w:rFonts w:ascii="Angsana New" w:hAnsi="Angsana New"/>
                <w:sz w:val="30"/>
                <w:szCs w:val="30"/>
              </w:rPr>
              <w:t>4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F91B1B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F91B1B" w:rsidRPr="00186962" w:rsidRDefault="00F91B1B" w:rsidP="00F978C7">
            <w:pPr>
              <w:ind w:left="342" w:right="-250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ทีพีไอ บริการ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F91B1B" w:rsidRPr="00186962" w:rsidRDefault="00F91B1B" w:rsidP="00F978C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F91B1B" w:rsidRPr="00186962" w:rsidRDefault="00F91B1B" w:rsidP="00F978C7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716EF5" w:rsidRPr="00186962">
              <w:rPr>
                <w:rFonts w:ascii="Angsana New" w:hAnsi="Angsana New"/>
                <w:sz w:val="30"/>
                <w:szCs w:val="30"/>
              </w:rPr>
              <w:t>95</w:t>
            </w:r>
            <w:r w:rsidRPr="00186962">
              <w:rPr>
                <w:rFonts w:ascii="Angsana New" w:hAnsi="Angsana New"/>
                <w:sz w:val="30"/>
                <w:szCs w:val="30"/>
              </w:rPr>
              <w:t>.</w:t>
            </w:r>
            <w:r w:rsidR="00716EF5" w:rsidRPr="00186962">
              <w:rPr>
                <w:rFonts w:ascii="Angsana New" w:hAnsi="Angsana New"/>
                <w:sz w:val="30"/>
                <w:szCs w:val="30"/>
              </w:rPr>
              <w:t>10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F91B1B" w:rsidRPr="00186962" w:rsidRDefault="00F91B1B" w:rsidP="00F978C7">
            <w:pPr>
              <w:ind w:left="252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กรรมการเกินกึ่งหนึ่งเป็นผู้แทนของบริษัท</w:t>
            </w:r>
          </w:p>
        </w:tc>
      </w:tr>
      <w:tr w:rsidR="00857EB1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857EB1" w:rsidRPr="00186962" w:rsidRDefault="00857EB1" w:rsidP="00857EB1">
            <w:pPr>
              <w:ind w:left="342" w:right="-250" w:hanging="3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มาสเตอร์ อาชีพ </w:t>
            </w:r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ประเทศไทย</w:t>
            </w:r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 xml:space="preserve">)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417" w:type="dxa"/>
            <w:shd w:val="clear" w:color="auto" w:fill="auto"/>
          </w:tcPr>
          <w:p w:rsidR="00857EB1" w:rsidRPr="00186962" w:rsidRDefault="00857EB1" w:rsidP="00857EB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857EB1" w:rsidRPr="00186962" w:rsidRDefault="00857EB1" w:rsidP="00857EB1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716EF5" w:rsidRPr="00186962">
              <w:rPr>
                <w:rFonts w:ascii="Angsana New" w:hAnsi="Angsana New"/>
                <w:sz w:val="30"/>
                <w:szCs w:val="30"/>
              </w:rPr>
              <w:t>9</w:t>
            </w:r>
            <w:r w:rsidR="00716EF5" w:rsidRPr="0018696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716EF5" w:rsidRPr="00186962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857EB1" w:rsidRPr="00186962" w:rsidRDefault="00857EB1" w:rsidP="00857EB1">
            <w:pPr>
              <w:ind w:left="252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กรรมการเกินกึ่งหนึ่งเป็นผู้แทนของบริษัท</w:t>
            </w:r>
          </w:p>
        </w:tc>
      </w:tr>
      <w:tr w:rsidR="00DB6C03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DB6C03" w:rsidRPr="00186962" w:rsidRDefault="00DB6C03" w:rsidP="00DB6C03">
            <w:pPr>
              <w:ind w:left="250" w:right="-250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 ทีพีไอ ไบโอ ฟาร์มาซูติคอลส์ จำกัด</w:t>
            </w:r>
          </w:p>
        </w:tc>
        <w:tc>
          <w:tcPr>
            <w:tcW w:w="1417" w:type="dxa"/>
            <w:shd w:val="clear" w:color="auto" w:fill="auto"/>
          </w:tcPr>
          <w:p w:rsidR="00DB6C03" w:rsidRPr="00186962" w:rsidRDefault="00DB6C03" w:rsidP="00857EB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DB6C03" w:rsidRPr="00186962" w:rsidRDefault="00DB6C03" w:rsidP="00DB6C03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186962">
              <w:rPr>
                <w:rFonts w:ascii="Angsana New" w:hAnsi="Angsana New"/>
                <w:sz w:val="30"/>
                <w:szCs w:val="30"/>
              </w:rPr>
              <w:t>9</w:t>
            </w:r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>9.99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DB6C03" w:rsidRPr="00186962" w:rsidRDefault="00DB6C03" w:rsidP="00DB6C03">
            <w:pPr>
              <w:ind w:left="252" w:right="-18" w:hanging="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กรรมการเกินกึ่งหนึ่งเป็นผู้แทนของบริษัท</w:t>
            </w:r>
          </w:p>
        </w:tc>
      </w:tr>
      <w:tr w:rsidR="00857EB1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857EB1" w:rsidRPr="00186962" w:rsidRDefault="00857EB1" w:rsidP="00857EB1">
            <w:pPr>
              <w:ind w:left="342" w:right="-250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 xml:space="preserve">TPI </w:t>
            </w:r>
            <w:proofErr w:type="spellStart"/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>Polene</w:t>
            </w:r>
            <w:proofErr w:type="spellEnd"/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 xml:space="preserve"> Power Investment Co., Ltd.</w:t>
            </w:r>
          </w:p>
        </w:tc>
        <w:tc>
          <w:tcPr>
            <w:tcW w:w="1417" w:type="dxa"/>
            <w:shd w:val="clear" w:color="auto" w:fill="auto"/>
          </w:tcPr>
          <w:p w:rsidR="00857EB1" w:rsidRPr="00186962" w:rsidRDefault="00857EB1" w:rsidP="00857EB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942" w:type="dxa"/>
            <w:shd w:val="clear" w:color="auto" w:fill="auto"/>
          </w:tcPr>
          <w:p w:rsidR="00857EB1" w:rsidRPr="00186962" w:rsidRDefault="00857EB1" w:rsidP="00857EB1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เป็นบริษัทย่อยทางอ้อม บริษัท ทีพีไอ โพลีน เพาเวอร์ จำกัด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  <w:r w:rsidRPr="00186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ถือหุ้นร้อยละ </w:t>
            </w:r>
            <w:r w:rsidR="00716EF5" w:rsidRPr="00186962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DB6C03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DB6C03" w:rsidRPr="00186962" w:rsidRDefault="00DB6C03" w:rsidP="00857EB1">
            <w:pPr>
              <w:ind w:left="342" w:right="-250" w:hanging="3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ทีพีไอ โพลีน เพาเวอร์ (อ่อนนุช) จำกัด</w:t>
            </w:r>
          </w:p>
        </w:tc>
        <w:tc>
          <w:tcPr>
            <w:tcW w:w="1417" w:type="dxa"/>
            <w:shd w:val="clear" w:color="auto" w:fill="auto"/>
          </w:tcPr>
          <w:p w:rsidR="00DB6C03" w:rsidRPr="00186962" w:rsidRDefault="00DB6C03" w:rsidP="00857EB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DB6C03" w:rsidRPr="00186962" w:rsidRDefault="00DB6C03" w:rsidP="00857EB1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เป็นบริษัทย่อยทางอ้อม บริษัท ทีพีไอ โพลีน เพาเวอร์ จำกัด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  <w:r w:rsidRPr="00186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ถือหุ้นร้อยละ </w:t>
            </w:r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D31B53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D31B53" w:rsidRPr="00357915" w:rsidRDefault="00D31B53" w:rsidP="00D31B53">
            <w:pPr>
              <w:ind w:left="252" w:right="-85" w:hanging="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18696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ซีนิธ อินเตอร์เนชั่นแนล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เพาเวอร์</w:t>
            </w:r>
            <w:r w:rsidRPr="0018696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(เดิมชื่อ </w:t>
            </w:r>
            <w:r w:rsidRPr="00020D75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ซีนิธ อินเตอร์เนชั่นแนล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เทรดดิ้ง </w:t>
            </w:r>
            <w:r w:rsidRPr="00020D7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D31B53" w:rsidRPr="00186962" w:rsidRDefault="00D31B53" w:rsidP="00D31B53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D31B53" w:rsidRPr="009045E7" w:rsidRDefault="00D31B53" w:rsidP="00D31B53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ทีพีไอ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โพลีน เพาเวอร์ จำกัด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)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ถือหุ้นร้อยละ 99.</w:t>
            </w:r>
            <w:r w:rsidRPr="00186962">
              <w:rPr>
                <w:rFonts w:ascii="Angsana New" w:hAnsi="Angsana New"/>
                <w:sz w:val="30"/>
                <w:szCs w:val="30"/>
              </w:rPr>
              <w:t>99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  <w:r w:rsidR="009045E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045E7">
              <w:rPr>
                <w:rFonts w:ascii="Angsana New" w:hAnsi="Angsana New" w:hint="cs"/>
                <w:sz w:val="30"/>
                <w:szCs w:val="30"/>
                <w:cs/>
              </w:rPr>
              <w:t xml:space="preserve">(ดูหมายเหตุ </w:t>
            </w:r>
            <w:r w:rsidR="009045E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9045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31B53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D31B53" w:rsidRPr="00186962" w:rsidRDefault="00D31B53" w:rsidP="00D31B53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พลาสติก โพลีน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D31B53" w:rsidRPr="00186962" w:rsidRDefault="00D31B53" w:rsidP="00D31B53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D31B53" w:rsidRPr="00186962" w:rsidRDefault="00D31B53" w:rsidP="00D31B53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</w:t>
            </w:r>
            <w:r w:rsidRPr="00186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ทีพีไอ พาณิชย์</w:t>
            </w:r>
            <w:r w:rsidRPr="0018696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จำกัดถือหุ้นร้อยละ 99.99 กรรมการเกินกึ่งหนึ่งเป็นผู้แทนของบริษัท</w:t>
            </w:r>
          </w:p>
        </w:tc>
      </w:tr>
      <w:tr w:rsidR="00D31B53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D31B53" w:rsidRPr="00186962" w:rsidRDefault="00D31B53" w:rsidP="00D31B53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417" w:type="dxa"/>
            <w:shd w:val="clear" w:color="auto" w:fill="auto"/>
          </w:tcPr>
          <w:p w:rsidR="00D31B53" w:rsidRPr="00186962" w:rsidRDefault="00D31B53" w:rsidP="00D31B53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D31B53" w:rsidRPr="00186962" w:rsidRDefault="00D31B53" w:rsidP="00D31B53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เป็นบริษัทย่อยทางอ้อม บริษัทถือหุ้นร้อยละ </w:t>
            </w:r>
            <w:r w:rsidRPr="00186962">
              <w:rPr>
                <w:rFonts w:ascii="Angsana New" w:hAnsi="Angsana New"/>
                <w:sz w:val="30"/>
                <w:szCs w:val="30"/>
              </w:rPr>
              <w:t>28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186962">
              <w:rPr>
                <w:rFonts w:ascii="Angsana New" w:hAnsi="Angsana New"/>
                <w:sz w:val="30"/>
                <w:szCs w:val="30"/>
              </w:rPr>
              <w:t>75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และบริษัท</w:t>
            </w:r>
            <w:r w:rsidRPr="00186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คอนกรีต จำกัด </w:t>
            </w:r>
            <w:r w:rsidRPr="0018696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ถือหุ้นร้อยละ </w:t>
            </w:r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>54.52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</w:t>
            </w:r>
            <w:r w:rsidRPr="0018696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D31B53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D31B53" w:rsidRPr="00186962" w:rsidRDefault="00D31B53" w:rsidP="00D31B53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186962">
              <w:rPr>
                <w:rFonts w:ascii="Angsana New" w:hAnsi="Angsana New"/>
                <w:sz w:val="30"/>
                <w:szCs w:val="30"/>
                <w:cs/>
              </w:rPr>
              <w:t>บางกอกสหประกันชีวิต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417" w:type="dxa"/>
            <w:shd w:val="clear" w:color="auto" w:fill="auto"/>
          </w:tcPr>
          <w:p w:rsidR="00D31B53" w:rsidRPr="00186962" w:rsidRDefault="00D31B53" w:rsidP="00D31B5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D31B53" w:rsidRPr="00186962" w:rsidRDefault="00D31B53" w:rsidP="00D31B53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เป็นบริษัทร่วม บริษัทถือหุ้นร้อยละ </w:t>
            </w:r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.00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8696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กรรมการเกินร้อยละ </w:t>
            </w:r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D31B53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D31B53" w:rsidRPr="00186962" w:rsidRDefault="00D31B53" w:rsidP="00D31B5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417" w:type="dxa"/>
            <w:shd w:val="clear" w:color="auto" w:fill="auto"/>
          </w:tcPr>
          <w:p w:rsidR="00D31B53" w:rsidRPr="00186962" w:rsidRDefault="00D31B53" w:rsidP="00D31B5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D31B53" w:rsidRPr="00186962" w:rsidRDefault="00D31B53" w:rsidP="00D31B53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เป็นบริษัทร่วม บริษัทถือหุ้นร้อยละ </w:t>
            </w:r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.00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8696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กรรมการเกินร้อยละ </w:t>
            </w:r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D31B53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D31B53" w:rsidRPr="00186962" w:rsidRDefault="00D31B53" w:rsidP="00D31B53">
            <w:pPr>
              <w:pStyle w:val="block"/>
              <w:spacing w:after="0" w:line="240" w:lineRule="atLeast"/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186962">
              <w:rPr>
                <w:rFonts w:ascii="Angsana New" w:hAnsi="Angsana New"/>
                <w:sz w:val="30"/>
                <w:szCs w:val="30"/>
                <w:cs/>
              </w:rPr>
              <w:t>อุตสาหกรรมเหล็กกล้าไทย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417" w:type="dxa"/>
            <w:shd w:val="clear" w:color="auto" w:fill="auto"/>
          </w:tcPr>
          <w:p w:rsidR="00D31B53" w:rsidRPr="00186962" w:rsidRDefault="00D31B53" w:rsidP="00D31B5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D31B53" w:rsidRPr="00186962" w:rsidRDefault="00D31B53" w:rsidP="00D31B53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เป็นบริษัทร่วมทางอ้อม บริษัท ทีพีไอ คอนกรีต จำกัด ถือหุ้นร้อยละ </w:t>
            </w:r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186962">
              <w:rPr>
                <w:rFonts w:ascii="Angsana New" w:hAnsi="Angsana New"/>
                <w:sz w:val="30"/>
                <w:szCs w:val="30"/>
              </w:rPr>
              <w:t>53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</w:t>
            </w:r>
            <w:r w:rsidRPr="00186962">
              <w:rPr>
                <w:rFonts w:ascii="Angsana New" w:hAnsi="Angsana New"/>
                <w:sz w:val="30"/>
                <w:szCs w:val="30"/>
              </w:rPr>
              <w:br/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เกินร้อยละ </w:t>
            </w:r>
            <w:r w:rsidRPr="00186962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D31B53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D31B53" w:rsidRPr="00A04D0D" w:rsidRDefault="00D31B53" w:rsidP="00D31B53">
            <w:pPr>
              <w:pStyle w:val="block"/>
              <w:spacing w:after="0" w:line="240" w:lineRule="atLeast"/>
              <w:ind w:left="252" w:right="-108" w:hanging="25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D31B53" w:rsidRPr="00A04D0D" w:rsidRDefault="00D31B53" w:rsidP="00D31B53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942" w:type="dxa"/>
            <w:shd w:val="clear" w:color="auto" w:fill="auto"/>
          </w:tcPr>
          <w:p w:rsidR="00D31B53" w:rsidRPr="00A04D0D" w:rsidRDefault="00D31B53" w:rsidP="00D31B53">
            <w:pPr>
              <w:ind w:left="252" w:right="-18" w:hanging="25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D31B53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D31B53" w:rsidRPr="00930523" w:rsidRDefault="00D31B53" w:rsidP="00D31B53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 ไทยพลาสติกฟิล์ม จำกัด</w:t>
            </w:r>
          </w:p>
        </w:tc>
        <w:tc>
          <w:tcPr>
            <w:tcW w:w="1417" w:type="dxa"/>
            <w:shd w:val="clear" w:color="auto" w:fill="auto"/>
          </w:tcPr>
          <w:p w:rsidR="00D31B53" w:rsidRPr="00930523" w:rsidRDefault="00D31B53" w:rsidP="00D31B53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D31B53" w:rsidRPr="00930523" w:rsidRDefault="00D31B53" w:rsidP="00D31B53">
            <w:pPr>
              <w:spacing w:line="360" w:lineRule="exact"/>
              <w:ind w:left="252" w:hanging="252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เป็นบริษัทร่วมทางอ้อม บริษัท อุตสาหกรรมสหธัญญพืช จำกัด ถือหุ้นร้อยละ </w:t>
            </w:r>
            <w:r w:rsidRPr="00930523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.99 </w:t>
            </w:r>
            <w:r w:rsidRPr="00930523">
              <w:rPr>
                <w:rFonts w:ascii="Angsana New" w:hAnsi="Angsana New"/>
                <w:sz w:val="30"/>
                <w:szCs w:val="30"/>
              </w:rPr>
              <w:br/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กรรมการเกินร้อยละ </w:t>
            </w:r>
            <w:r w:rsidRPr="00930523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D31B53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D31B53" w:rsidRPr="00930523" w:rsidRDefault="00D31B53" w:rsidP="00D31B53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930523">
              <w:rPr>
                <w:rFonts w:ascii="Angsana New" w:hAnsi="Angsana New"/>
                <w:sz w:val="30"/>
                <w:szCs w:val="30"/>
                <w:cs/>
              </w:rPr>
              <w:t>ไทยพลาสติกโปรดักส์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D31B53" w:rsidRPr="00930523" w:rsidRDefault="00D31B53" w:rsidP="00D31B53">
            <w:pPr>
              <w:spacing w:line="360" w:lineRule="exact"/>
              <w:jc w:val="center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D31B53" w:rsidRPr="00930523" w:rsidRDefault="00D31B53" w:rsidP="00D31B53">
            <w:pPr>
              <w:spacing w:line="360" w:lineRule="exact"/>
              <w:ind w:left="252" w:hanging="252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เป็นบริษัทร่วมทางอ้อม บริษัท อุตสาหกรรมสหธัญญพืช จำกัด ถือหุ้นร้อยละ </w:t>
            </w:r>
            <w:r w:rsidRPr="00930523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.99 </w:t>
            </w:r>
            <w:r w:rsidRPr="00930523">
              <w:rPr>
                <w:rFonts w:ascii="Angsana New" w:hAnsi="Angsana New"/>
                <w:sz w:val="30"/>
                <w:szCs w:val="30"/>
              </w:rPr>
              <w:br/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กรรมการเกินร้อยละ </w:t>
            </w:r>
            <w:r w:rsidRPr="00930523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D31B53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D31B53" w:rsidRPr="00930523" w:rsidRDefault="00D31B53" w:rsidP="00D31B53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417" w:type="dxa"/>
            <w:shd w:val="clear" w:color="auto" w:fill="auto"/>
          </w:tcPr>
          <w:p w:rsidR="00D31B53" w:rsidRPr="00930523" w:rsidRDefault="00D31B53" w:rsidP="00D31B53">
            <w:pPr>
              <w:spacing w:line="360" w:lineRule="exact"/>
              <w:jc w:val="center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D31B53" w:rsidRPr="00930523" w:rsidRDefault="00D31B53" w:rsidP="00D31B53">
            <w:pPr>
              <w:spacing w:line="360" w:lineRule="exac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31B53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D31B53" w:rsidRPr="00930523" w:rsidRDefault="00D31B53" w:rsidP="00D31B53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930523">
              <w:rPr>
                <w:rFonts w:ascii="Angsana New" w:hAnsi="Angsana New"/>
                <w:sz w:val="30"/>
                <w:szCs w:val="30"/>
                <w:cs/>
              </w:rPr>
              <w:t>ทีพีไอ โฮลดิ้ง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D31B53" w:rsidRPr="00930523" w:rsidRDefault="00D31B53" w:rsidP="00D31B53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D31B53" w:rsidRPr="00930523" w:rsidRDefault="00D31B53" w:rsidP="00D31B53">
            <w:pPr>
              <w:spacing w:line="360" w:lineRule="exac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31B53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D31B53" w:rsidRPr="00930523" w:rsidRDefault="00D31B53" w:rsidP="00D31B53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930523">
              <w:rPr>
                <w:rFonts w:ascii="Angsana New" w:hAnsi="Angsana New"/>
                <w:sz w:val="30"/>
                <w:szCs w:val="30"/>
                <w:cs/>
              </w:rPr>
              <w:t>เลียวไพรัตนวิสาหกิจ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D31B53" w:rsidRPr="00930523" w:rsidRDefault="00D31B53" w:rsidP="00D31B53">
            <w:pPr>
              <w:spacing w:line="360" w:lineRule="exact"/>
              <w:jc w:val="center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D31B53" w:rsidRPr="00930523" w:rsidRDefault="00D31B53" w:rsidP="00D31B53">
            <w:pPr>
              <w:spacing w:line="360" w:lineRule="exact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31B53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D31B53" w:rsidRPr="00930523" w:rsidRDefault="00D31B53" w:rsidP="00D31B53">
            <w:pPr>
              <w:pStyle w:val="block"/>
              <w:spacing w:after="0" w:line="360" w:lineRule="exact"/>
              <w:ind w:left="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930523">
              <w:rPr>
                <w:rFonts w:ascii="Angsana New" w:hAnsi="Angsana New"/>
                <w:sz w:val="30"/>
                <w:szCs w:val="30"/>
                <w:cs/>
              </w:rPr>
              <w:t>บางกอกสหประกันภัย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417" w:type="dxa"/>
            <w:shd w:val="clear" w:color="auto" w:fill="auto"/>
          </w:tcPr>
          <w:p w:rsidR="00D31B53" w:rsidRPr="00930523" w:rsidRDefault="00D31B53" w:rsidP="00D31B53">
            <w:pPr>
              <w:spacing w:line="360" w:lineRule="exact"/>
              <w:jc w:val="center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D31B53" w:rsidRPr="00930523" w:rsidRDefault="00D31B53" w:rsidP="00D31B53">
            <w:pPr>
              <w:spacing w:line="360" w:lineRule="exact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31B53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D31B53" w:rsidRPr="00930523" w:rsidRDefault="00D31B53" w:rsidP="00D31B53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1417" w:type="dxa"/>
            <w:shd w:val="clear" w:color="auto" w:fill="auto"/>
          </w:tcPr>
          <w:p w:rsidR="00D31B53" w:rsidRPr="00930523" w:rsidRDefault="00D31B53" w:rsidP="00D31B53">
            <w:pPr>
              <w:spacing w:line="360" w:lineRule="exact"/>
              <w:jc w:val="center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D31B53" w:rsidRPr="00930523" w:rsidRDefault="00D31B53" w:rsidP="00D31B53">
            <w:pPr>
              <w:spacing w:line="360" w:lineRule="exact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31B53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D31B53" w:rsidRPr="00930523" w:rsidRDefault="00D31B53" w:rsidP="00D31B53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417" w:type="dxa"/>
            <w:shd w:val="clear" w:color="auto" w:fill="auto"/>
          </w:tcPr>
          <w:p w:rsidR="00D31B53" w:rsidRPr="00930523" w:rsidRDefault="00D31B53" w:rsidP="00D31B53">
            <w:pPr>
              <w:spacing w:line="360" w:lineRule="exact"/>
              <w:jc w:val="center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D31B53" w:rsidRPr="00930523" w:rsidRDefault="00D31B53" w:rsidP="00D31B53">
            <w:pPr>
              <w:spacing w:line="360" w:lineRule="exact"/>
              <w:rPr>
                <w:lang w:val="en-US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31B53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D31B53" w:rsidRPr="00930523" w:rsidRDefault="00D31B53" w:rsidP="00D31B53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โรงงานฝ้ายสระบุรี จำกัด</w:t>
            </w:r>
          </w:p>
        </w:tc>
        <w:tc>
          <w:tcPr>
            <w:tcW w:w="1417" w:type="dxa"/>
            <w:shd w:val="clear" w:color="auto" w:fill="auto"/>
          </w:tcPr>
          <w:p w:rsidR="00D31B53" w:rsidRPr="00930523" w:rsidRDefault="00D31B53" w:rsidP="00D31B53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D31B53" w:rsidRPr="00930523" w:rsidRDefault="00D31B53" w:rsidP="00D31B53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31B53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D31B53" w:rsidRPr="00930523" w:rsidRDefault="00D31B53" w:rsidP="00D31B53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417" w:type="dxa"/>
            <w:shd w:val="clear" w:color="auto" w:fill="auto"/>
          </w:tcPr>
          <w:p w:rsidR="00D31B53" w:rsidRPr="00930523" w:rsidRDefault="00D31B53" w:rsidP="00D31B53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D31B53" w:rsidRPr="00930523" w:rsidRDefault="00D31B53" w:rsidP="00D31B53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31B53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D31B53" w:rsidRPr="00930523" w:rsidRDefault="00D31B53" w:rsidP="00D31B53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417" w:type="dxa"/>
            <w:shd w:val="clear" w:color="auto" w:fill="auto"/>
          </w:tcPr>
          <w:p w:rsidR="00D31B53" w:rsidRPr="00930523" w:rsidRDefault="00D31B53" w:rsidP="00D31B53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D31B53" w:rsidRPr="00930523" w:rsidRDefault="00D31B53" w:rsidP="00D31B53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31B53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D31B53" w:rsidRPr="00930523" w:rsidRDefault="00D31B53" w:rsidP="00D31B53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417" w:type="dxa"/>
            <w:shd w:val="clear" w:color="auto" w:fill="auto"/>
          </w:tcPr>
          <w:p w:rsidR="00D31B53" w:rsidRPr="00930523" w:rsidRDefault="00D31B53" w:rsidP="00D31B53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D31B53" w:rsidRPr="00930523" w:rsidRDefault="00D31B53" w:rsidP="00D31B5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31B53" w:rsidRPr="002E2783" w:rsidTr="00BB3DBA">
        <w:trPr>
          <w:trHeight w:val="20"/>
        </w:trPr>
        <w:tc>
          <w:tcPr>
            <w:tcW w:w="3911" w:type="dxa"/>
            <w:shd w:val="clear" w:color="auto" w:fill="auto"/>
          </w:tcPr>
          <w:p w:rsidR="00D31B53" w:rsidRPr="00930523" w:rsidRDefault="00D31B53" w:rsidP="00D31B53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417" w:type="dxa"/>
            <w:shd w:val="clear" w:color="auto" w:fill="auto"/>
          </w:tcPr>
          <w:p w:rsidR="00D31B53" w:rsidRPr="00930523" w:rsidRDefault="00D31B53" w:rsidP="00D31B53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  <w:shd w:val="clear" w:color="auto" w:fill="auto"/>
          </w:tcPr>
          <w:p w:rsidR="00D31B53" w:rsidRPr="00930523" w:rsidRDefault="00D31B53" w:rsidP="00D31B5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F91B1B" w:rsidRPr="002C4E0B" w:rsidRDefault="00F91B1B" w:rsidP="00F91B1B">
      <w:pPr>
        <w:pStyle w:val="Bo-Blankline"/>
        <w:rPr>
          <w:sz w:val="12"/>
          <w:szCs w:val="12"/>
        </w:rPr>
      </w:pPr>
    </w:p>
    <w:p w:rsidR="00BB3DBA" w:rsidRDefault="00BB3DBA">
      <w:pPr>
        <w:spacing w:line="240" w:lineRule="auto"/>
        <w:rPr>
          <w:rFonts w:ascii="Angsana New" w:hAnsi="Angsana New"/>
          <w:spacing w:val="10"/>
          <w:sz w:val="30"/>
          <w:szCs w:val="30"/>
          <w:cs/>
        </w:rPr>
      </w:pPr>
      <w:r>
        <w:rPr>
          <w:spacing w:val="10"/>
          <w:cs/>
        </w:rPr>
        <w:br w:type="page"/>
      </w:r>
    </w:p>
    <w:p w:rsidR="00F91B1B" w:rsidRPr="007B39D9" w:rsidRDefault="00EA1BAE" w:rsidP="00EA1BAE">
      <w:pPr>
        <w:pStyle w:val="Bo-C1Content"/>
        <w:ind w:hanging="7"/>
        <w:rPr>
          <w:spacing w:val="10"/>
        </w:rPr>
      </w:pPr>
      <w:r w:rsidRPr="00EA1BAE">
        <w:rPr>
          <w:spacing w:val="12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F91B1B" w:rsidRPr="00133541" w:rsidRDefault="00F91B1B" w:rsidP="00133541">
      <w:pPr>
        <w:pStyle w:val="Bo-Blankline"/>
      </w:pPr>
    </w:p>
    <w:tbl>
      <w:tblPr>
        <w:tblW w:w="88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3"/>
        <w:gridCol w:w="4819"/>
      </w:tblGrid>
      <w:tr w:rsidR="00F91B1B" w:rsidTr="00BB3DBA">
        <w:trPr>
          <w:tblHeader/>
        </w:trPr>
        <w:tc>
          <w:tcPr>
            <w:tcW w:w="4053" w:type="dxa"/>
          </w:tcPr>
          <w:p w:rsidR="00F91B1B" w:rsidRDefault="00F91B1B" w:rsidP="00F978C7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19" w:type="dxa"/>
          </w:tcPr>
          <w:p w:rsidR="00F91B1B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F91B1B" w:rsidTr="00BB3DBA">
        <w:tc>
          <w:tcPr>
            <w:tcW w:w="4053" w:type="dxa"/>
          </w:tcPr>
          <w:p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819" w:type="dxa"/>
          </w:tcPr>
          <w:p w:rsidR="00F91B1B" w:rsidRPr="008E2B87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ราคาตลาด </w:t>
            </w:r>
          </w:p>
        </w:tc>
      </w:tr>
      <w:tr w:rsidR="00F91B1B" w:rsidTr="00BB3DBA">
        <w:tc>
          <w:tcPr>
            <w:tcW w:w="4053" w:type="dxa"/>
          </w:tcPr>
          <w:p w:rsidR="00F91B1B" w:rsidRPr="005420D9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4819" w:type="dxa"/>
          </w:tcPr>
          <w:p w:rsidR="00F91B1B" w:rsidRPr="005420D9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91B1B" w:rsidTr="00BB3DBA">
        <w:tc>
          <w:tcPr>
            <w:tcW w:w="4053" w:type="dxa"/>
          </w:tcPr>
          <w:p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รายได้ค่าบริการพลังงานเพื่อการผลิตไฟฟ้า</w:t>
            </w:r>
          </w:p>
        </w:tc>
        <w:tc>
          <w:tcPr>
            <w:tcW w:w="4819" w:type="dxa"/>
          </w:tcPr>
          <w:p w:rsidR="00F91B1B" w:rsidRPr="00765E6D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F91B1B" w:rsidTr="00BB3DBA">
        <w:tc>
          <w:tcPr>
            <w:tcW w:w="4053" w:type="dxa"/>
          </w:tcPr>
          <w:p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รายได้ค่าบริการส่วนกลาง</w:t>
            </w:r>
          </w:p>
        </w:tc>
        <w:tc>
          <w:tcPr>
            <w:tcW w:w="4819" w:type="dxa"/>
          </w:tcPr>
          <w:p w:rsidR="00F91B1B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DB6C03" w:rsidTr="00BB3DBA">
        <w:tc>
          <w:tcPr>
            <w:tcW w:w="4053" w:type="dxa"/>
          </w:tcPr>
          <w:p w:rsidR="00DB6C03" w:rsidRDefault="00DB6C03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รายได้จากการกำจัดขยะ</w:t>
            </w:r>
          </w:p>
        </w:tc>
        <w:tc>
          <w:tcPr>
            <w:tcW w:w="4819" w:type="dxa"/>
          </w:tcPr>
          <w:p w:rsidR="00DB6C03" w:rsidRPr="009470C0" w:rsidRDefault="00DB6C03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อ้างอิงตามราคาตลาด</w:t>
            </w:r>
          </w:p>
        </w:tc>
      </w:tr>
      <w:tr w:rsidR="00F91B1B" w:rsidTr="00BB3DBA">
        <w:tc>
          <w:tcPr>
            <w:tcW w:w="4053" w:type="dxa"/>
          </w:tcPr>
          <w:p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4819" w:type="dxa"/>
          </w:tcPr>
          <w:p w:rsidR="00F91B1B" w:rsidRDefault="00DB6C03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อ้างอิงตามราคาตลาด</w:t>
            </w:r>
          </w:p>
        </w:tc>
      </w:tr>
      <w:tr w:rsidR="00F91B1B" w:rsidTr="00BB3DBA">
        <w:tc>
          <w:tcPr>
            <w:tcW w:w="4053" w:type="dxa"/>
            <w:shd w:val="clear" w:color="auto" w:fill="auto"/>
          </w:tcPr>
          <w:p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4819" w:type="dxa"/>
            <w:shd w:val="clear" w:color="auto" w:fill="auto"/>
          </w:tcPr>
          <w:p w:rsidR="00F91B1B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อ้างอิงตามราคาตลาด</w:t>
            </w:r>
          </w:p>
        </w:tc>
      </w:tr>
      <w:tr w:rsidR="00F91B1B" w:rsidTr="00BB3DBA">
        <w:tc>
          <w:tcPr>
            <w:tcW w:w="4053" w:type="dxa"/>
            <w:shd w:val="clear" w:color="auto" w:fill="auto"/>
          </w:tcPr>
          <w:p w:rsidR="00F91B1B" w:rsidRPr="005420D9" w:rsidRDefault="00F91B1B" w:rsidP="00D47F2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D47F2D">
              <w:rPr>
                <w:rFonts w:ascii="Angsana New" w:hAnsi="Angsana New" w:hint="cs"/>
                <w:sz w:val="30"/>
                <w:szCs w:val="30"/>
                <w:cs/>
              </w:rPr>
              <w:t>ไอน้ำ</w:t>
            </w:r>
          </w:p>
        </w:tc>
        <w:tc>
          <w:tcPr>
            <w:tcW w:w="4819" w:type="dxa"/>
            <w:shd w:val="clear" w:color="auto" w:fill="auto"/>
          </w:tcPr>
          <w:p w:rsidR="00F91B1B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F91B1B" w:rsidTr="00BB3DBA">
        <w:tc>
          <w:tcPr>
            <w:tcW w:w="4053" w:type="dxa"/>
            <w:shd w:val="clear" w:color="auto" w:fill="auto"/>
          </w:tcPr>
          <w:p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4819" w:type="dxa"/>
            <w:shd w:val="clear" w:color="auto" w:fill="auto"/>
          </w:tcPr>
          <w:p w:rsidR="00F91B1B" w:rsidRPr="009470C0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631349" w:rsidTr="00BB3DBA">
        <w:tc>
          <w:tcPr>
            <w:tcW w:w="4053" w:type="dxa"/>
            <w:shd w:val="clear" w:color="auto" w:fill="auto"/>
          </w:tcPr>
          <w:p w:rsidR="00631349" w:rsidRPr="008C0EDC" w:rsidRDefault="00631349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C0EDC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4819" w:type="dxa"/>
            <w:shd w:val="clear" w:color="auto" w:fill="auto"/>
          </w:tcPr>
          <w:p w:rsidR="00631349" w:rsidRPr="008C0EDC" w:rsidRDefault="00631349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C0EDC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2F2A6B" w:rsidTr="00BB3DBA">
        <w:tc>
          <w:tcPr>
            <w:tcW w:w="4053" w:type="dxa"/>
            <w:shd w:val="clear" w:color="auto" w:fill="auto"/>
          </w:tcPr>
          <w:p w:rsidR="002F2A6B" w:rsidRPr="008C0EDC" w:rsidRDefault="002F2A6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C0EDC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4819" w:type="dxa"/>
            <w:shd w:val="clear" w:color="auto" w:fill="auto"/>
          </w:tcPr>
          <w:p w:rsidR="002F2A6B" w:rsidRPr="008C0EDC" w:rsidRDefault="00357915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C0EDC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F91B1B" w:rsidRPr="00DE3B72" w:rsidTr="00BB3DBA">
        <w:tc>
          <w:tcPr>
            <w:tcW w:w="4053" w:type="dxa"/>
            <w:shd w:val="clear" w:color="auto" w:fill="auto"/>
          </w:tcPr>
          <w:p w:rsidR="00F91B1B" w:rsidRPr="00DE3B72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3B72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819" w:type="dxa"/>
            <w:shd w:val="clear" w:color="auto" w:fill="auto"/>
          </w:tcPr>
          <w:p w:rsidR="00F91B1B" w:rsidRPr="00DE3B72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3B72">
              <w:rPr>
                <w:rFonts w:ascii="Angsana New" w:hAnsi="Angsana New"/>
                <w:sz w:val="30"/>
                <w:szCs w:val="30"/>
                <w:lang w:val="en-US"/>
              </w:rPr>
              <w:t xml:space="preserve">MLR </w:t>
            </w:r>
            <w:r w:rsidRPr="00DE3B7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ลบร้อยละ </w:t>
            </w:r>
            <w:r w:rsidR="00716E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DE3B7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716E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F91B1B" w:rsidTr="00BB3DBA">
        <w:tc>
          <w:tcPr>
            <w:tcW w:w="4053" w:type="dxa"/>
            <w:shd w:val="clear" w:color="auto" w:fill="auto"/>
          </w:tcPr>
          <w:p w:rsidR="00F91B1B" w:rsidRPr="00DE3B72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3B7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19" w:type="dxa"/>
            <w:shd w:val="clear" w:color="auto" w:fill="auto"/>
          </w:tcPr>
          <w:p w:rsidR="00F91B1B" w:rsidRPr="00DE3B72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3B72">
              <w:rPr>
                <w:rFonts w:ascii="Angsana New" w:hAnsi="Angsana New"/>
                <w:sz w:val="30"/>
                <w:szCs w:val="30"/>
                <w:lang w:val="en-US"/>
              </w:rPr>
              <w:t xml:space="preserve">MLR </w:t>
            </w:r>
            <w:r w:rsidRPr="00DE3B7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ลบร้อยละ </w:t>
            </w:r>
            <w:r w:rsidR="00716EF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E3B72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716EF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F91B1B" w:rsidTr="00BB3DBA">
        <w:tc>
          <w:tcPr>
            <w:tcW w:w="4053" w:type="dxa"/>
          </w:tcPr>
          <w:p w:rsidR="00F91B1B" w:rsidRPr="005420D9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4819" w:type="dxa"/>
          </w:tcPr>
          <w:p w:rsidR="00F91B1B" w:rsidRPr="005420D9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91B1B" w:rsidTr="00BB3DBA">
        <w:tc>
          <w:tcPr>
            <w:tcW w:w="4053" w:type="dxa"/>
          </w:tcPr>
          <w:p w:rsidR="00F91B1B" w:rsidRPr="005420D9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ค่าจ้างผลิตถุงกระดาษ</w:t>
            </w:r>
          </w:p>
        </w:tc>
        <w:tc>
          <w:tcPr>
            <w:tcW w:w="4819" w:type="dxa"/>
          </w:tcPr>
          <w:p w:rsidR="00F91B1B" w:rsidRPr="005420D9" w:rsidRDefault="00716EF5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F91B1B" w:rsidRPr="005420D9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F91B1B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F91B1B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91B1B" w:rsidRPr="005420D9">
              <w:rPr>
                <w:rFonts w:ascii="Angsana New" w:hAnsi="Angsana New" w:hint="cs"/>
                <w:sz w:val="30"/>
                <w:szCs w:val="30"/>
                <w:cs/>
              </w:rPr>
              <w:t xml:space="preserve"> บาทต่อถุง</w:t>
            </w:r>
          </w:p>
        </w:tc>
      </w:tr>
    </w:tbl>
    <w:p w:rsidR="00F91B1B" w:rsidRDefault="00F91B1B" w:rsidP="00F91B1B">
      <w:pPr>
        <w:pStyle w:val="Bo-C1Content"/>
        <w:rPr>
          <w:sz w:val="20"/>
          <w:szCs w:val="20"/>
        </w:rPr>
      </w:pPr>
    </w:p>
    <w:p w:rsidR="000A322D" w:rsidRPr="000A322D" w:rsidRDefault="000A322D" w:rsidP="000A322D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A322D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Pr="000A322D">
        <w:rPr>
          <w:rFonts w:ascii="Angsana New" w:hAnsi="Angsana New" w:hint="cs"/>
          <w:sz w:val="30"/>
          <w:szCs w:val="30"/>
          <w:cs/>
        </w:rPr>
        <w:t>งวดสามเดือนและเก้าเดือน</w:t>
      </w:r>
      <w:r w:rsidRPr="000A322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bookmarkStart w:id="0" w:name="_Hlk17724950"/>
      <w:r w:rsidRPr="000A322D">
        <w:rPr>
          <w:rFonts w:ascii="Angsana New" w:hAnsi="Angsana New"/>
          <w:sz w:val="30"/>
          <w:szCs w:val="30"/>
          <w:lang w:val="en-US"/>
        </w:rPr>
        <w:t>3</w:t>
      </w:r>
      <w:r w:rsidRPr="000A322D">
        <w:rPr>
          <w:rFonts w:ascii="Angsana New" w:hAnsi="Angsana New" w:hint="cs"/>
          <w:sz w:val="30"/>
          <w:szCs w:val="30"/>
          <w:cs/>
          <w:lang w:val="en-US"/>
        </w:rPr>
        <w:t>0 กันยายน</w:t>
      </w:r>
      <w:bookmarkEnd w:id="0"/>
      <w:r w:rsidRPr="000A322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0442A">
        <w:rPr>
          <w:rFonts w:ascii="Angsana New" w:hAnsi="Angsana New"/>
          <w:sz w:val="30"/>
          <w:szCs w:val="30"/>
          <w:lang w:val="en-US"/>
        </w:rPr>
        <w:br/>
      </w:r>
      <w:r w:rsidRPr="000A322D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0A322D" w:rsidRPr="000A322D" w:rsidRDefault="000A322D" w:rsidP="000A322D">
      <w:pPr>
        <w:spacing w:line="240" w:lineRule="auto"/>
        <w:ind w:left="547"/>
        <w:jc w:val="thaiDistribute"/>
        <w:rPr>
          <w:rFonts w:ascii="Angsana New" w:hAnsi="Angsana New"/>
          <w:sz w:val="12"/>
          <w:szCs w:val="12"/>
        </w:rPr>
      </w:pPr>
    </w:p>
    <w:tbl>
      <w:tblPr>
        <w:tblW w:w="9135" w:type="dxa"/>
        <w:tblInd w:w="558" w:type="dxa"/>
        <w:tblLook w:val="04A0" w:firstRow="1" w:lastRow="0" w:firstColumn="1" w:lastColumn="0" w:noHBand="0" w:noVBand="1"/>
      </w:tblPr>
      <w:tblGrid>
        <w:gridCol w:w="3888"/>
        <w:gridCol w:w="1134"/>
        <w:gridCol w:w="236"/>
        <w:gridCol w:w="1135"/>
        <w:gridCol w:w="236"/>
        <w:gridCol w:w="1135"/>
        <w:gridCol w:w="236"/>
        <w:gridCol w:w="1135"/>
      </w:tblGrid>
      <w:tr w:rsidR="000A322D" w:rsidRPr="000A322D" w:rsidTr="00A94EB8">
        <w:trPr>
          <w:tblHeader/>
        </w:trPr>
        <w:tc>
          <w:tcPr>
            <w:tcW w:w="3888" w:type="dxa"/>
          </w:tcPr>
          <w:p w:rsidR="000A322D" w:rsidRPr="000A322D" w:rsidRDefault="000A322D" w:rsidP="00E8607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0A322D" w:rsidRPr="000A322D" w:rsidRDefault="000A322D" w:rsidP="00E8607B">
            <w:pPr>
              <w:spacing w:line="38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0A322D" w:rsidRPr="000A322D" w:rsidRDefault="000A322D" w:rsidP="00E8607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0A322D" w:rsidRPr="000A322D" w:rsidRDefault="000A322D" w:rsidP="00E8607B">
            <w:pPr>
              <w:spacing w:line="38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322D" w:rsidRPr="000A322D" w:rsidTr="00A94EB8">
        <w:trPr>
          <w:tblHeader/>
        </w:trPr>
        <w:tc>
          <w:tcPr>
            <w:tcW w:w="3888" w:type="dxa"/>
          </w:tcPr>
          <w:p w:rsidR="000A322D" w:rsidRPr="000A322D" w:rsidRDefault="000A322D" w:rsidP="00E8607B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A32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A322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34" w:type="dxa"/>
          </w:tcPr>
          <w:p w:rsidR="000A322D" w:rsidRPr="000A322D" w:rsidRDefault="000A322D" w:rsidP="00E86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7710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0A322D" w:rsidRPr="000A322D" w:rsidRDefault="000A322D" w:rsidP="00E86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A322D" w:rsidRPr="000A322D" w:rsidRDefault="000A322D" w:rsidP="00E86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7710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0A322D" w:rsidRPr="000A322D" w:rsidRDefault="000A322D" w:rsidP="00E86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0A322D" w:rsidRPr="000A322D" w:rsidRDefault="000A322D" w:rsidP="00E86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7710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0A322D" w:rsidRPr="000A322D" w:rsidRDefault="000A322D" w:rsidP="00E86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A322D" w:rsidRPr="000A322D" w:rsidRDefault="000A322D" w:rsidP="00E86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7710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0A322D" w:rsidRPr="000A322D" w:rsidTr="00A94EB8">
        <w:trPr>
          <w:tblHeader/>
        </w:trPr>
        <w:tc>
          <w:tcPr>
            <w:tcW w:w="3888" w:type="dxa"/>
          </w:tcPr>
          <w:p w:rsidR="000A322D" w:rsidRPr="000A322D" w:rsidRDefault="000A322D" w:rsidP="00E8607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0A322D" w:rsidRPr="000A322D" w:rsidRDefault="000A322D" w:rsidP="00E8607B">
            <w:pPr>
              <w:spacing w:line="380" w:lineRule="exac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322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A322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A322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A322D" w:rsidRPr="000A322D" w:rsidTr="00A94EB8">
        <w:tc>
          <w:tcPr>
            <w:tcW w:w="3888" w:type="dxa"/>
          </w:tcPr>
          <w:p w:rsidR="000A322D" w:rsidRPr="000A322D" w:rsidRDefault="000A322D" w:rsidP="00E8607B">
            <w:pPr>
              <w:spacing w:line="380" w:lineRule="exact"/>
              <w:rPr>
                <w:b/>
                <w:bCs/>
                <w:sz w:val="30"/>
                <w:szCs w:val="30"/>
              </w:rPr>
            </w:pPr>
            <w:r w:rsidRPr="000A322D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0A322D" w:rsidRPr="000A322D" w:rsidRDefault="000A322D" w:rsidP="00E8607B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A322D" w:rsidRPr="000A322D" w:rsidRDefault="000A322D" w:rsidP="00E8607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A322D" w:rsidRPr="000A322D" w:rsidRDefault="000A322D" w:rsidP="00E8607B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A322D" w:rsidRPr="000A322D" w:rsidRDefault="000A322D" w:rsidP="00E8607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A322D" w:rsidRPr="000A322D" w:rsidRDefault="000A322D" w:rsidP="00E8607B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A322D" w:rsidRPr="000A322D" w:rsidRDefault="000A322D" w:rsidP="00E8607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A322D" w:rsidRPr="000A322D" w:rsidRDefault="000A322D" w:rsidP="00E8607B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1E42" w:rsidRPr="000A322D" w:rsidTr="00F21E42">
        <w:tc>
          <w:tcPr>
            <w:tcW w:w="3888" w:type="dxa"/>
          </w:tcPr>
          <w:p w:rsidR="00F21E42" w:rsidRPr="000A322D" w:rsidRDefault="00F21E42" w:rsidP="00F21E42">
            <w:pPr>
              <w:spacing w:line="380" w:lineRule="exact"/>
              <w:rPr>
                <w:sz w:val="30"/>
                <w:szCs w:val="30"/>
              </w:rPr>
            </w:pPr>
            <w:r w:rsidRPr="000A322D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:rsidR="00F21E42" w:rsidRPr="000A322D" w:rsidRDefault="00F21E42" w:rsidP="00F21E4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21E42" w:rsidRPr="00482416" w:rsidRDefault="00F21E42" w:rsidP="00F21E42">
            <w:pPr>
              <w:tabs>
                <w:tab w:val="decimal" w:pos="918"/>
              </w:tabs>
              <w:spacing w:line="36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0818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233</w:t>
            </w:r>
            <w:r w:rsidRPr="000818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230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38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322D">
              <w:rPr>
                <w:rFonts w:ascii="Angsana New" w:hAnsi="Angsana New"/>
                <w:sz w:val="30"/>
                <w:szCs w:val="30"/>
                <w:lang w:val="en-US"/>
              </w:rPr>
              <w:t>3,587,027</w:t>
            </w:r>
          </w:p>
        </w:tc>
      </w:tr>
      <w:tr w:rsidR="00F21E42" w:rsidRPr="000A322D" w:rsidTr="00F21E42">
        <w:tc>
          <w:tcPr>
            <w:tcW w:w="3888" w:type="dxa"/>
          </w:tcPr>
          <w:p w:rsidR="00F21E42" w:rsidRPr="000A322D" w:rsidRDefault="00F21E42" w:rsidP="00F21E42">
            <w:pPr>
              <w:spacing w:line="380" w:lineRule="exact"/>
              <w:rPr>
                <w:sz w:val="30"/>
                <w:szCs w:val="30"/>
              </w:rPr>
            </w:pPr>
            <w:r w:rsidRPr="000A322D">
              <w:rPr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4" w:type="dxa"/>
            <w:shd w:val="clear" w:color="auto" w:fill="auto"/>
          </w:tcPr>
          <w:p w:rsidR="00F21E42" w:rsidRPr="000A322D" w:rsidRDefault="00F21E42" w:rsidP="00F21E4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21E42" w:rsidRPr="00482416" w:rsidRDefault="00F21E42" w:rsidP="00F21E42">
            <w:pPr>
              <w:tabs>
                <w:tab w:val="decimal" w:pos="918"/>
              </w:tabs>
              <w:spacing w:line="36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58,851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38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58,050</w:t>
            </w:r>
          </w:p>
        </w:tc>
      </w:tr>
      <w:tr w:rsidR="00F21E42" w:rsidRPr="000A322D" w:rsidTr="00F21E42">
        <w:tc>
          <w:tcPr>
            <w:tcW w:w="3888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134" w:type="dxa"/>
            <w:shd w:val="clear" w:color="auto" w:fill="auto"/>
          </w:tcPr>
          <w:p w:rsidR="00F21E42" w:rsidRPr="000A322D" w:rsidRDefault="00F21E42" w:rsidP="00F21E4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21E42" w:rsidRPr="00482416" w:rsidRDefault="00F21E42" w:rsidP="00F21E42">
            <w:pPr>
              <w:tabs>
                <w:tab w:val="decimal" w:pos="918"/>
              </w:tabs>
              <w:spacing w:line="36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1,013,188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38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1,97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0A322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644</w:t>
            </w:r>
          </w:p>
        </w:tc>
      </w:tr>
      <w:tr w:rsidR="00F21E42" w:rsidRPr="000A322D" w:rsidTr="00F21E42">
        <w:tc>
          <w:tcPr>
            <w:tcW w:w="3888" w:type="dxa"/>
          </w:tcPr>
          <w:p w:rsidR="00F21E42" w:rsidRPr="000A322D" w:rsidRDefault="00F21E42" w:rsidP="00F21E42">
            <w:pPr>
              <w:spacing w:line="380" w:lineRule="exact"/>
              <w:rPr>
                <w:sz w:val="30"/>
                <w:szCs w:val="30"/>
              </w:rPr>
            </w:pPr>
            <w:r w:rsidRPr="000A322D">
              <w:rPr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134" w:type="dxa"/>
            <w:shd w:val="clear" w:color="auto" w:fill="auto"/>
          </w:tcPr>
          <w:p w:rsidR="00F21E42" w:rsidRPr="000A322D" w:rsidRDefault="00F21E42" w:rsidP="00F21E4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21E42" w:rsidRPr="00482416" w:rsidRDefault="00F21E42" w:rsidP="00F21E42">
            <w:pPr>
              <w:tabs>
                <w:tab w:val="decimal" w:pos="918"/>
              </w:tabs>
              <w:spacing w:line="36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609,314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38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252,108</w:t>
            </w:r>
          </w:p>
        </w:tc>
      </w:tr>
      <w:tr w:rsidR="00F21E42" w:rsidRPr="000A322D" w:rsidTr="00F21E42">
        <w:tc>
          <w:tcPr>
            <w:tcW w:w="3888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134" w:type="dxa"/>
            <w:shd w:val="clear" w:color="auto" w:fill="auto"/>
          </w:tcPr>
          <w:p w:rsidR="00F21E42" w:rsidRPr="000A322D" w:rsidRDefault="00F21E42" w:rsidP="00F21E4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21E42" w:rsidRPr="00482416" w:rsidRDefault="00F21E42" w:rsidP="00F21E42">
            <w:pPr>
              <w:tabs>
                <w:tab w:val="decimal" w:pos="918"/>
              </w:tabs>
              <w:spacing w:line="36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4,171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38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6,954</w:t>
            </w:r>
          </w:p>
        </w:tc>
      </w:tr>
      <w:tr w:rsidR="00F21E42" w:rsidRPr="000A322D" w:rsidTr="00F21E42">
        <w:tc>
          <w:tcPr>
            <w:tcW w:w="3888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134" w:type="dxa"/>
            <w:shd w:val="clear" w:color="auto" w:fill="auto"/>
          </w:tcPr>
          <w:p w:rsidR="00F21E42" w:rsidRPr="000A322D" w:rsidRDefault="00F21E42" w:rsidP="00F21E4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21E42" w:rsidRPr="00482416" w:rsidRDefault="00F21E42" w:rsidP="00F21E42">
            <w:pPr>
              <w:spacing w:line="360" w:lineRule="exac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38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169</w:t>
            </w:r>
          </w:p>
        </w:tc>
      </w:tr>
      <w:tr w:rsidR="00F21E42" w:rsidRPr="000A322D" w:rsidTr="00F21E42">
        <w:tc>
          <w:tcPr>
            <w:tcW w:w="3888" w:type="dxa"/>
          </w:tcPr>
          <w:p w:rsidR="00F21E42" w:rsidRPr="000728B7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28B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ขายเงินลงทุน</w:t>
            </w:r>
            <w:r w:rsidR="009A1FE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A1F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(ดูหมายเหตุ </w:t>
            </w:r>
            <w:r w:rsidR="009A1FE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9A1F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F21E42" w:rsidRPr="000728B7" w:rsidRDefault="00F21E42" w:rsidP="00F21E4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728B7" w:rsidRDefault="00F21E42" w:rsidP="00F21E4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21E42" w:rsidRPr="000A322D" w:rsidRDefault="00F21E42" w:rsidP="00F21E42">
            <w:pPr>
              <w:tabs>
                <w:tab w:val="decimal" w:pos="918"/>
              </w:tabs>
              <w:spacing w:line="38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105,988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spacing w:line="380" w:lineRule="exact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1E42" w:rsidRPr="000A322D" w:rsidTr="00F21E42">
        <w:tc>
          <w:tcPr>
            <w:tcW w:w="3888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  <w:shd w:val="clear" w:color="auto" w:fill="auto"/>
          </w:tcPr>
          <w:p w:rsidR="00F21E42" w:rsidRPr="000A322D" w:rsidRDefault="00F21E42" w:rsidP="00F21E4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21E42" w:rsidRPr="00482416" w:rsidRDefault="00F21E42" w:rsidP="00F21E42">
            <w:pPr>
              <w:tabs>
                <w:tab w:val="decimal" w:pos="918"/>
              </w:tabs>
              <w:spacing w:line="36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590,000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38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590,000</w:t>
            </w:r>
          </w:p>
        </w:tc>
      </w:tr>
      <w:tr w:rsidR="00F21E42" w:rsidRPr="000A322D" w:rsidTr="00F21E42">
        <w:tc>
          <w:tcPr>
            <w:tcW w:w="3888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ดอกเบี้</w:t>
            </w:r>
            <w:r w:rsidRPr="000A322D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134" w:type="dxa"/>
            <w:shd w:val="clear" w:color="auto" w:fill="auto"/>
          </w:tcPr>
          <w:p w:rsidR="00F21E42" w:rsidRPr="000A322D" w:rsidRDefault="00F21E42" w:rsidP="00F21E4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21E42" w:rsidRPr="00482416" w:rsidRDefault="00F21E42" w:rsidP="00F21E42">
            <w:pPr>
              <w:tabs>
                <w:tab w:val="decimal" w:pos="918"/>
              </w:tabs>
              <w:spacing w:line="36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3,537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38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3,500</w:t>
            </w:r>
          </w:p>
        </w:tc>
      </w:tr>
      <w:tr w:rsidR="00F21E42" w:rsidRPr="000A322D" w:rsidTr="00F21E42">
        <w:tc>
          <w:tcPr>
            <w:tcW w:w="3888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ดอกเบี้</w:t>
            </w:r>
            <w:r w:rsidRPr="000A322D">
              <w:rPr>
                <w:rFonts w:ascii="Angsana New" w:hAnsi="Angsana New"/>
                <w:sz w:val="30"/>
                <w:szCs w:val="30"/>
                <w:cs/>
                <w:lang w:val="en-US"/>
              </w:rPr>
              <w:t>ย</w:t>
            </w:r>
            <w:r w:rsidRPr="000A322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จ่าย</w:t>
            </w:r>
          </w:p>
        </w:tc>
        <w:tc>
          <w:tcPr>
            <w:tcW w:w="1134" w:type="dxa"/>
            <w:shd w:val="clear" w:color="auto" w:fill="auto"/>
          </w:tcPr>
          <w:p w:rsidR="00F21E42" w:rsidRPr="000A322D" w:rsidRDefault="00F21E42" w:rsidP="00F21E4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21E42" w:rsidRPr="00482416" w:rsidRDefault="00F21E42" w:rsidP="00F21E42">
            <w:pPr>
              <w:tabs>
                <w:tab w:val="decimal" w:pos="918"/>
              </w:tabs>
              <w:spacing w:line="36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38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521</w:t>
            </w:r>
          </w:p>
        </w:tc>
      </w:tr>
      <w:tr w:rsidR="00F21E42" w:rsidRPr="000A322D" w:rsidTr="00F21E42">
        <w:tc>
          <w:tcPr>
            <w:tcW w:w="3888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รายได้จากการกำจัดขยะ</w:t>
            </w:r>
          </w:p>
        </w:tc>
        <w:tc>
          <w:tcPr>
            <w:tcW w:w="1134" w:type="dxa"/>
            <w:shd w:val="clear" w:color="auto" w:fill="auto"/>
          </w:tcPr>
          <w:p w:rsidR="00F21E42" w:rsidRPr="000A322D" w:rsidRDefault="00F21E42" w:rsidP="00F21E4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21E42" w:rsidRPr="00482416" w:rsidRDefault="00F21E42" w:rsidP="00F21E42">
            <w:pPr>
              <w:tabs>
                <w:tab w:val="decimal" w:pos="918"/>
              </w:tabs>
              <w:spacing w:line="36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49,584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spacing w:line="380" w:lineRule="exact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1E42" w:rsidRPr="000A322D" w:rsidTr="00A94EB8">
        <w:tc>
          <w:tcPr>
            <w:tcW w:w="3888" w:type="dxa"/>
          </w:tcPr>
          <w:p w:rsidR="00F21E42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134" w:type="dxa"/>
            <w:shd w:val="clear" w:color="auto" w:fill="auto"/>
          </w:tcPr>
          <w:p w:rsidR="00F21E42" w:rsidRPr="000A322D" w:rsidRDefault="00F21E42" w:rsidP="00F21E4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21E42" w:rsidRPr="000A322D" w:rsidRDefault="00F21E42" w:rsidP="00F21E42">
            <w:pPr>
              <w:tabs>
                <w:tab w:val="decimal" w:pos="918"/>
              </w:tabs>
              <w:spacing w:line="38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38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1E42" w:rsidRPr="000A322D" w:rsidTr="00F21E42">
        <w:tc>
          <w:tcPr>
            <w:tcW w:w="3888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:rsidR="00F21E42" w:rsidRPr="000A322D" w:rsidRDefault="00F21E42" w:rsidP="00F21E4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21E42" w:rsidRPr="00482416" w:rsidRDefault="00F21E42" w:rsidP="00F21E42">
            <w:pPr>
              <w:tabs>
                <w:tab w:val="decimal" w:pos="918"/>
              </w:tabs>
              <w:spacing w:line="36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44,644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380" w:lineRule="exact"/>
              <w:ind w:left="-115"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97,652</w:t>
            </w:r>
          </w:p>
        </w:tc>
      </w:tr>
      <w:tr w:rsidR="00F21E42" w:rsidRPr="000A322D" w:rsidTr="00F21E42">
        <w:tc>
          <w:tcPr>
            <w:tcW w:w="3888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0A322D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34" w:type="dxa"/>
            <w:shd w:val="clear" w:color="auto" w:fill="auto"/>
          </w:tcPr>
          <w:p w:rsidR="00F21E42" w:rsidRPr="000A322D" w:rsidRDefault="00F21E42" w:rsidP="00F21E4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21E42" w:rsidRPr="00482416" w:rsidRDefault="00F21E42" w:rsidP="00F21E4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25,800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15,391</w:t>
            </w:r>
          </w:p>
        </w:tc>
      </w:tr>
      <w:tr w:rsidR="00F21E42" w:rsidRPr="000A322D" w:rsidTr="00A94EB8">
        <w:tc>
          <w:tcPr>
            <w:tcW w:w="3888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1E42" w:rsidRPr="000A322D" w:rsidTr="00F21E42">
        <w:tc>
          <w:tcPr>
            <w:tcW w:w="3888" w:type="dxa"/>
          </w:tcPr>
          <w:p w:rsidR="00F21E42" w:rsidRPr="000A322D" w:rsidRDefault="00F21E42" w:rsidP="00F21E4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322D"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21E42" w:rsidRPr="00422A22" w:rsidRDefault="00F21E42" w:rsidP="00F21E4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322D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</w:tr>
      <w:tr w:rsidR="00F21E42" w:rsidRPr="000A322D" w:rsidTr="00F21E42">
        <w:tc>
          <w:tcPr>
            <w:tcW w:w="3888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34" w:type="dxa"/>
            <w:shd w:val="clear" w:color="auto" w:fill="auto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179,398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163,085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21E42" w:rsidRPr="00081808" w:rsidRDefault="00F21E42" w:rsidP="00F21E4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8180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69</w:t>
            </w:r>
            <w:r w:rsidRPr="0008180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148,896</w:t>
            </w:r>
          </w:p>
        </w:tc>
      </w:tr>
      <w:tr w:rsidR="00F21E42" w:rsidRPr="000A322D" w:rsidTr="00F21E42">
        <w:tc>
          <w:tcPr>
            <w:tcW w:w="3888" w:type="dxa"/>
          </w:tcPr>
          <w:p w:rsidR="00F21E42" w:rsidRPr="000A322D" w:rsidRDefault="00F21E42" w:rsidP="00F21E4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4" w:type="dxa"/>
            <w:shd w:val="clear" w:color="auto" w:fill="auto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6,167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5,06</w:t>
            </w:r>
            <w:r w:rsidRPr="000A322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21E42" w:rsidRPr="00081808" w:rsidRDefault="00F21E42" w:rsidP="00F21E4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08180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3,624</w:t>
            </w:r>
          </w:p>
        </w:tc>
      </w:tr>
      <w:tr w:rsidR="00F21E42" w:rsidRPr="000A322D" w:rsidTr="00F21E42">
        <w:tc>
          <w:tcPr>
            <w:tcW w:w="3888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0A322D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34" w:type="dxa"/>
            <w:shd w:val="clear" w:color="auto" w:fill="auto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21E42" w:rsidRPr="00081808" w:rsidRDefault="00F21E42" w:rsidP="00F21E4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392</w:t>
            </w:r>
          </w:p>
        </w:tc>
      </w:tr>
      <w:tr w:rsidR="00F21E42" w:rsidRPr="000A322D" w:rsidTr="00A94EB8">
        <w:tc>
          <w:tcPr>
            <w:tcW w:w="3888" w:type="dxa"/>
          </w:tcPr>
          <w:p w:rsidR="00F21E42" w:rsidRPr="000A322D" w:rsidRDefault="00F21E42" w:rsidP="00F21E4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1E42" w:rsidRPr="000A322D" w:rsidTr="00F21E42">
        <w:tc>
          <w:tcPr>
            <w:tcW w:w="3888" w:type="dxa"/>
          </w:tcPr>
          <w:p w:rsidR="00F21E42" w:rsidRPr="000A322D" w:rsidRDefault="00F21E42" w:rsidP="00F21E4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3,761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21E42" w:rsidRPr="00081808" w:rsidRDefault="00F21E42" w:rsidP="00F21E4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F21E42" w:rsidRPr="000A322D" w:rsidTr="00F21E42">
        <w:tc>
          <w:tcPr>
            <w:tcW w:w="3888" w:type="dxa"/>
          </w:tcPr>
          <w:p w:rsidR="00F21E42" w:rsidRPr="000A322D" w:rsidRDefault="00F21E42" w:rsidP="00F21E4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4" w:type="dxa"/>
            <w:shd w:val="clear" w:color="auto" w:fill="auto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21E42" w:rsidRPr="00081808" w:rsidRDefault="00F21E42" w:rsidP="00F21E4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1E42" w:rsidRPr="000A322D" w:rsidTr="00F21E42">
        <w:tc>
          <w:tcPr>
            <w:tcW w:w="3888" w:type="dxa"/>
          </w:tcPr>
          <w:p w:rsidR="00F21E42" w:rsidRPr="000A322D" w:rsidRDefault="00F21E42" w:rsidP="00F21E4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เบี้ย</w:t>
            </w:r>
            <w:r w:rsidRPr="000A322D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1134" w:type="dxa"/>
            <w:shd w:val="clear" w:color="auto" w:fill="auto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63,649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55,285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21E42" w:rsidRPr="00081808" w:rsidRDefault="00F21E42" w:rsidP="00F21E4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Pr="0008180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31,846</w:t>
            </w:r>
          </w:p>
        </w:tc>
      </w:tr>
      <w:tr w:rsidR="00F21E42" w:rsidRPr="000A322D" w:rsidTr="00F21E42">
        <w:tc>
          <w:tcPr>
            <w:tcW w:w="3888" w:type="dxa"/>
          </w:tcPr>
          <w:p w:rsidR="00F21E42" w:rsidRPr="000A322D" w:rsidRDefault="00F21E42" w:rsidP="00F21E4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0A322D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34" w:type="dxa"/>
            <w:shd w:val="clear" w:color="auto" w:fill="auto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25,974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27,141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21E42" w:rsidRPr="00081808" w:rsidRDefault="00F21E42" w:rsidP="00F21E4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08180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23,793</w:t>
            </w:r>
          </w:p>
        </w:tc>
      </w:tr>
      <w:tr w:rsidR="00F21E42" w:rsidRPr="000A322D" w:rsidTr="00A94EB8">
        <w:tc>
          <w:tcPr>
            <w:tcW w:w="3888" w:type="dxa"/>
          </w:tcPr>
          <w:p w:rsidR="00F21E42" w:rsidRPr="000A322D" w:rsidRDefault="00F21E42" w:rsidP="00F21E42">
            <w:pPr>
              <w:tabs>
                <w:tab w:val="left" w:pos="270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1E42" w:rsidRPr="000A322D" w:rsidTr="00A94EB8">
        <w:tc>
          <w:tcPr>
            <w:tcW w:w="3888" w:type="dxa"/>
          </w:tcPr>
          <w:p w:rsidR="00F21E42" w:rsidRPr="000A322D" w:rsidRDefault="00F21E42" w:rsidP="00F21E42">
            <w:pPr>
              <w:tabs>
                <w:tab w:val="left" w:pos="27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1E42" w:rsidRPr="000A322D" w:rsidTr="00BB2A71">
        <w:tc>
          <w:tcPr>
            <w:tcW w:w="3888" w:type="dxa"/>
          </w:tcPr>
          <w:p w:rsidR="00F21E42" w:rsidRPr="000A322D" w:rsidRDefault="00F21E42" w:rsidP="00F21E42">
            <w:pPr>
              <w:tabs>
                <w:tab w:val="left" w:pos="27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ab/>
            </w: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4" w:type="dxa"/>
            <w:shd w:val="clear" w:color="auto" w:fill="auto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85,987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322D">
              <w:rPr>
                <w:rFonts w:ascii="Angsana New" w:hAnsi="Angsana New"/>
                <w:sz w:val="30"/>
                <w:szCs w:val="30"/>
                <w:lang w:val="en-US"/>
              </w:rPr>
              <w:t>97,892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21E42" w:rsidRPr="00482416" w:rsidRDefault="00F21E42" w:rsidP="00F21E4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68,761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322D">
              <w:rPr>
                <w:rFonts w:ascii="Angsana New" w:hAnsi="Angsana New"/>
                <w:sz w:val="30"/>
                <w:szCs w:val="30"/>
                <w:lang w:val="en-US"/>
              </w:rPr>
              <w:t>79,638</w:t>
            </w:r>
          </w:p>
        </w:tc>
      </w:tr>
      <w:tr w:rsidR="00F21E42" w:rsidRPr="000A322D" w:rsidTr="00BB2A71">
        <w:tc>
          <w:tcPr>
            <w:tcW w:w="3888" w:type="dxa"/>
          </w:tcPr>
          <w:p w:rsidR="00F21E42" w:rsidRPr="000A322D" w:rsidRDefault="00F21E42" w:rsidP="00F21E42">
            <w:pPr>
              <w:tabs>
                <w:tab w:val="left" w:pos="27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ab/>
            </w: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2,415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2,204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F21E42" w:rsidRPr="00482416" w:rsidRDefault="00F21E42" w:rsidP="00F21E4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1,688</w:t>
            </w:r>
          </w:p>
        </w:tc>
        <w:tc>
          <w:tcPr>
            <w:tcW w:w="236" w:type="dxa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1,519</w:t>
            </w:r>
          </w:p>
        </w:tc>
      </w:tr>
      <w:tr w:rsidR="00F21E42" w:rsidRPr="000A322D" w:rsidTr="00BB2A71">
        <w:trPr>
          <w:trHeight w:val="370"/>
        </w:trPr>
        <w:tc>
          <w:tcPr>
            <w:tcW w:w="3888" w:type="dxa"/>
          </w:tcPr>
          <w:p w:rsidR="00F21E42" w:rsidRPr="000A322D" w:rsidRDefault="00F21E42" w:rsidP="00F21E42">
            <w:pPr>
              <w:tabs>
                <w:tab w:val="left" w:pos="27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ab/>
            </w:r>
            <w:r w:rsidRPr="000A32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88,402</w:t>
            </w:r>
          </w:p>
        </w:tc>
        <w:tc>
          <w:tcPr>
            <w:tcW w:w="236" w:type="dxa"/>
            <w:vAlign w:val="center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322D">
              <w:rPr>
                <w:rFonts w:ascii="Angsana New" w:hAnsi="Angsana New"/>
                <w:b/>
                <w:bCs/>
                <w:sz w:val="30"/>
                <w:szCs w:val="30"/>
              </w:rPr>
              <w:t>100,096</w:t>
            </w:r>
          </w:p>
        </w:tc>
        <w:tc>
          <w:tcPr>
            <w:tcW w:w="236" w:type="dxa"/>
            <w:vAlign w:val="center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21E42" w:rsidRPr="00482416" w:rsidRDefault="00F21E42" w:rsidP="00F21E42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70,449</w:t>
            </w:r>
          </w:p>
        </w:tc>
        <w:tc>
          <w:tcPr>
            <w:tcW w:w="236" w:type="dxa"/>
            <w:vAlign w:val="center"/>
          </w:tcPr>
          <w:p w:rsidR="00F21E42" w:rsidRPr="000A322D" w:rsidRDefault="00F21E42" w:rsidP="00F21E42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21E42" w:rsidRPr="000A322D" w:rsidRDefault="00F21E42" w:rsidP="00F21E4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322D">
              <w:rPr>
                <w:rFonts w:ascii="Angsana New" w:hAnsi="Angsana New"/>
                <w:b/>
                <w:bCs/>
                <w:sz w:val="30"/>
                <w:szCs w:val="30"/>
              </w:rPr>
              <w:t>81,157</w:t>
            </w:r>
          </w:p>
        </w:tc>
      </w:tr>
    </w:tbl>
    <w:p w:rsidR="000A322D" w:rsidRPr="000A322D" w:rsidRDefault="000A322D" w:rsidP="000A322D">
      <w:pPr>
        <w:spacing w:line="240" w:lineRule="auto"/>
        <w:ind w:left="540" w:right="-25"/>
        <w:jc w:val="both"/>
        <w:rPr>
          <w:rFonts w:ascii="Angsana New" w:hAnsi="Angsana New"/>
          <w:sz w:val="20"/>
          <w:szCs w:val="20"/>
        </w:rPr>
      </w:pPr>
    </w:p>
    <w:tbl>
      <w:tblPr>
        <w:tblW w:w="9149" w:type="dxa"/>
        <w:tblInd w:w="558" w:type="dxa"/>
        <w:tblLook w:val="04A0" w:firstRow="1" w:lastRow="0" w:firstColumn="1" w:lastColumn="0" w:noHBand="0" w:noVBand="1"/>
      </w:tblPr>
      <w:tblGrid>
        <w:gridCol w:w="3879"/>
        <w:gridCol w:w="1134"/>
        <w:gridCol w:w="236"/>
        <w:gridCol w:w="1136"/>
        <w:gridCol w:w="236"/>
        <w:gridCol w:w="1138"/>
        <w:gridCol w:w="239"/>
        <w:gridCol w:w="1151"/>
      </w:tblGrid>
      <w:tr w:rsidR="000A322D" w:rsidRPr="000A322D" w:rsidTr="00E8607B">
        <w:trPr>
          <w:tblHeader/>
        </w:trPr>
        <w:tc>
          <w:tcPr>
            <w:tcW w:w="3879" w:type="dxa"/>
          </w:tcPr>
          <w:p w:rsidR="000A322D" w:rsidRPr="000A322D" w:rsidRDefault="000A322D" w:rsidP="00E8607B">
            <w:pPr>
              <w:spacing w:line="360" w:lineRule="exact"/>
              <w:rPr>
                <w:b/>
                <w:bCs/>
                <w:sz w:val="30"/>
                <w:szCs w:val="30"/>
                <w:cs/>
              </w:rPr>
            </w:pPr>
            <w:r w:rsidRPr="000A322D">
              <w:br w:type="page"/>
            </w:r>
          </w:p>
        </w:tc>
        <w:tc>
          <w:tcPr>
            <w:tcW w:w="2506" w:type="dxa"/>
            <w:gridSpan w:val="3"/>
          </w:tcPr>
          <w:p w:rsidR="000A322D" w:rsidRPr="000A322D" w:rsidRDefault="000A322D" w:rsidP="00E8607B">
            <w:pPr>
              <w:spacing w:line="36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0A322D" w:rsidRPr="000A322D" w:rsidRDefault="000A322D" w:rsidP="00E8607B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8" w:type="dxa"/>
            <w:gridSpan w:val="3"/>
          </w:tcPr>
          <w:p w:rsidR="000A322D" w:rsidRPr="000A322D" w:rsidRDefault="000A322D" w:rsidP="00E8607B">
            <w:pPr>
              <w:spacing w:line="36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607B" w:rsidRPr="000A322D" w:rsidTr="00E8607B">
        <w:trPr>
          <w:tblHeader/>
        </w:trPr>
        <w:tc>
          <w:tcPr>
            <w:tcW w:w="3879" w:type="dxa"/>
          </w:tcPr>
          <w:p w:rsidR="00E8607B" w:rsidRPr="000A322D" w:rsidRDefault="00E8607B" w:rsidP="00E8607B">
            <w:pPr>
              <w:spacing w:line="360" w:lineRule="exact"/>
              <w:rPr>
                <w:b/>
                <w:bCs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0A322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A32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A32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A322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34" w:type="dxa"/>
          </w:tcPr>
          <w:p w:rsidR="00E8607B" w:rsidRPr="000A322D" w:rsidRDefault="00E8607B" w:rsidP="00E8607B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E8607B" w:rsidRPr="000A322D" w:rsidRDefault="00E8607B" w:rsidP="00E8607B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E8607B" w:rsidRPr="000A322D" w:rsidRDefault="00E8607B" w:rsidP="00E8607B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E8607B" w:rsidRPr="000A322D" w:rsidRDefault="00E8607B" w:rsidP="00E8607B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</w:tcPr>
          <w:p w:rsidR="00E8607B" w:rsidRPr="000A322D" w:rsidRDefault="00E8607B" w:rsidP="00E8607B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9" w:type="dxa"/>
          </w:tcPr>
          <w:p w:rsidR="00E8607B" w:rsidRPr="000A322D" w:rsidRDefault="00E8607B" w:rsidP="00E8607B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E8607B" w:rsidRPr="000A322D" w:rsidRDefault="00E8607B" w:rsidP="00E8607B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0A322D" w:rsidRPr="000A322D" w:rsidTr="00E8607B">
        <w:trPr>
          <w:tblHeader/>
        </w:trPr>
        <w:tc>
          <w:tcPr>
            <w:tcW w:w="3879" w:type="dxa"/>
          </w:tcPr>
          <w:p w:rsidR="000A322D" w:rsidRPr="000A322D" w:rsidRDefault="000A322D" w:rsidP="00E8607B">
            <w:pPr>
              <w:spacing w:line="36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0" w:type="dxa"/>
            <w:gridSpan w:val="7"/>
          </w:tcPr>
          <w:p w:rsidR="000A322D" w:rsidRPr="000A322D" w:rsidRDefault="000A322D" w:rsidP="00E8607B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322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A322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A322D" w:rsidRPr="000A322D" w:rsidTr="00E8607B">
        <w:tc>
          <w:tcPr>
            <w:tcW w:w="3879" w:type="dxa"/>
          </w:tcPr>
          <w:p w:rsidR="000A322D" w:rsidRPr="000A322D" w:rsidRDefault="000A322D" w:rsidP="00E8607B">
            <w:pPr>
              <w:spacing w:line="360" w:lineRule="exact"/>
              <w:rPr>
                <w:b/>
                <w:bCs/>
                <w:sz w:val="30"/>
                <w:szCs w:val="30"/>
              </w:rPr>
            </w:pPr>
            <w:r w:rsidRPr="000A322D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0A322D" w:rsidRPr="000A322D" w:rsidRDefault="000A322D" w:rsidP="00E8607B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A322D" w:rsidRPr="000A322D" w:rsidRDefault="000A322D" w:rsidP="00E8607B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0A322D" w:rsidRPr="000A322D" w:rsidRDefault="000A322D" w:rsidP="00E8607B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A322D" w:rsidRPr="000A322D" w:rsidRDefault="000A322D" w:rsidP="00E8607B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0A322D" w:rsidRPr="000A322D" w:rsidRDefault="000A322D" w:rsidP="00E8607B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0A322D" w:rsidRPr="000A322D" w:rsidRDefault="000A322D" w:rsidP="00E8607B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0A322D" w:rsidRPr="000A322D" w:rsidRDefault="000A322D" w:rsidP="00E8607B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5C8E" w:rsidRPr="000A322D" w:rsidTr="00935C8E">
        <w:tc>
          <w:tcPr>
            <w:tcW w:w="3879" w:type="dxa"/>
          </w:tcPr>
          <w:p w:rsidR="00935C8E" w:rsidRPr="000A322D" w:rsidRDefault="00935C8E" w:rsidP="00935C8E">
            <w:pPr>
              <w:spacing w:line="360" w:lineRule="exact"/>
              <w:rPr>
                <w:sz w:val="30"/>
                <w:szCs w:val="30"/>
              </w:rPr>
            </w:pPr>
            <w:r w:rsidRPr="000A322D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:rsidR="00935C8E" w:rsidRPr="000A322D" w:rsidRDefault="00935C8E" w:rsidP="00935C8E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935C8E" w:rsidRPr="000A322D" w:rsidRDefault="00935C8E" w:rsidP="00935C8E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935C8E" w:rsidRPr="000A322D" w:rsidRDefault="00935C8E" w:rsidP="00935C8E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80270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054</w:t>
            </w:r>
            <w:r w:rsidRPr="0080270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983</w:t>
            </w:r>
          </w:p>
        </w:tc>
        <w:tc>
          <w:tcPr>
            <w:tcW w:w="239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9,647,830</w:t>
            </w:r>
          </w:p>
        </w:tc>
      </w:tr>
      <w:tr w:rsidR="00935C8E" w:rsidRPr="000A322D" w:rsidTr="00935C8E">
        <w:tc>
          <w:tcPr>
            <w:tcW w:w="3879" w:type="dxa"/>
          </w:tcPr>
          <w:p w:rsidR="00935C8E" w:rsidRPr="000A322D" w:rsidRDefault="00935C8E" w:rsidP="00935C8E">
            <w:pPr>
              <w:spacing w:line="360" w:lineRule="exact"/>
              <w:rPr>
                <w:sz w:val="30"/>
                <w:szCs w:val="30"/>
              </w:rPr>
            </w:pPr>
            <w:r w:rsidRPr="000A322D">
              <w:rPr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4" w:type="dxa"/>
            <w:shd w:val="clear" w:color="auto" w:fill="auto"/>
          </w:tcPr>
          <w:p w:rsidR="00935C8E" w:rsidRPr="000A322D" w:rsidRDefault="00935C8E" w:rsidP="00935C8E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935C8E" w:rsidRPr="000A322D" w:rsidRDefault="00935C8E" w:rsidP="00935C8E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935C8E" w:rsidRPr="000A322D" w:rsidRDefault="00935C8E" w:rsidP="00935C8E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168,993</w:t>
            </w:r>
          </w:p>
        </w:tc>
        <w:tc>
          <w:tcPr>
            <w:tcW w:w="239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157,256</w:t>
            </w:r>
          </w:p>
        </w:tc>
      </w:tr>
      <w:tr w:rsidR="00935C8E" w:rsidRPr="000A322D" w:rsidTr="00935C8E">
        <w:tc>
          <w:tcPr>
            <w:tcW w:w="3879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134" w:type="dxa"/>
            <w:shd w:val="clear" w:color="auto" w:fill="auto"/>
          </w:tcPr>
          <w:p w:rsidR="00935C8E" w:rsidRPr="000A322D" w:rsidRDefault="00935C8E" w:rsidP="00935C8E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935C8E" w:rsidRPr="000A322D" w:rsidRDefault="00935C8E" w:rsidP="00935C8E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935C8E" w:rsidRPr="000A322D" w:rsidRDefault="00935C8E" w:rsidP="00935C8E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2,469,979</w:t>
            </w:r>
          </w:p>
        </w:tc>
        <w:tc>
          <w:tcPr>
            <w:tcW w:w="239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5,13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0A322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571</w:t>
            </w:r>
          </w:p>
        </w:tc>
      </w:tr>
      <w:tr w:rsidR="00935C8E" w:rsidRPr="000A322D" w:rsidTr="00935C8E">
        <w:tc>
          <w:tcPr>
            <w:tcW w:w="3879" w:type="dxa"/>
          </w:tcPr>
          <w:p w:rsidR="00935C8E" w:rsidRPr="000A322D" w:rsidRDefault="00935C8E" w:rsidP="00935C8E">
            <w:pPr>
              <w:spacing w:line="360" w:lineRule="exact"/>
              <w:rPr>
                <w:sz w:val="30"/>
                <w:szCs w:val="30"/>
              </w:rPr>
            </w:pPr>
            <w:r w:rsidRPr="000A322D">
              <w:rPr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134" w:type="dxa"/>
            <w:shd w:val="clear" w:color="auto" w:fill="auto"/>
          </w:tcPr>
          <w:p w:rsidR="00935C8E" w:rsidRPr="000A322D" w:rsidRDefault="00935C8E" w:rsidP="00935C8E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935C8E" w:rsidRPr="000A322D" w:rsidRDefault="00935C8E" w:rsidP="00935C8E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935C8E" w:rsidRPr="000A322D" w:rsidRDefault="00935C8E" w:rsidP="00935C8E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1,666,647</w:t>
            </w:r>
          </w:p>
        </w:tc>
        <w:tc>
          <w:tcPr>
            <w:tcW w:w="239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577,267</w:t>
            </w:r>
          </w:p>
        </w:tc>
      </w:tr>
      <w:tr w:rsidR="00935C8E" w:rsidRPr="000A322D" w:rsidTr="00935C8E">
        <w:tc>
          <w:tcPr>
            <w:tcW w:w="3879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134" w:type="dxa"/>
            <w:shd w:val="clear" w:color="auto" w:fill="auto"/>
          </w:tcPr>
          <w:p w:rsidR="00935C8E" w:rsidRPr="000A322D" w:rsidRDefault="00935C8E" w:rsidP="00935C8E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935C8E" w:rsidRPr="000A322D" w:rsidRDefault="00935C8E" w:rsidP="00935C8E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935C8E" w:rsidRPr="000A322D" w:rsidRDefault="00935C8E" w:rsidP="00935C8E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270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80270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085</w:t>
            </w:r>
          </w:p>
        </w:tc>
        <w:tc>
          <w:tcPr>
            <w:tcW w:w="239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322D">
              <w:rPr>
                <w:rFonts w:ascii="Angsana New" w:hAnsi="Angsana New"/>
                <w:sz w:val="30"/>
                <w:szCs w:val="30"/>
                <w:lang w:val="en-US"/>
              </w:rPr>
              <w:t>22,416</w:t>
            </w:r>
          </w:p>
        </w:tc>
      </w:tr>
      <w:tr w:rsidR="00935C8E" w:rsidRPr="000A322D" w:rsidTr="00935C8E">
        <w:tc>
          <w:tcPr>
            <w:tcW w:w="3879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134" w:type="dxa"/>
            <w:shd w:val="clear" w:color="auto" w:fill="auto"/>
          </w:tcPr>
          <w:p w:rsidR="00935C8E" w:rsidRPr="000A322D" w:rsidRDefault="00935C8E" w:rsidP="00935C8E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935C8E" w:rsidRPr="000A322D" w:rsidRDefault="00935C8E" w:rsidP="00935C8E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935C8E" w:rsidRPr="000A322D" w:rsidRDefault="00935C8E" w:rsidP="00935C8E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39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735</w:t>
            </w:r>
          </w:p>
        </w:tc>
      </w:tr>
      <w:tr w:rsidR="00935C8E" w:rsidRPr="000A322D" w:rsidTr="00935C8E">
        <w:tc>
          <w:tcPr>
            <w:tcW w:w="3879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3F2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ขายเงินลงทุน</w:t>
            </w:r>
            <w:r w:rsidR="009A1F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(ดูหมายเหตุ </w:t>
            </w:r>
            <w:r w:rsidR="009A1FE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9A1F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935C8E" w:rsidRPr="000A322D" w:rsidRDefault="00935C8E" w:rsidP="00935C8E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935C8E" w:rsidRPr="000A322D" w:rsidRDefault="00935C8E" w:rsidP="00935C8E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935C8E" w:rsidRPr="000A322D" w:rsidRDefault="00935C8E" w:rsidP="00935C8E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105,988</w:t>
            </w:r>
          </w:p>
        </w:tc>
        <w:tc>
          <w:tcPr>
            <w:tcW w:w="239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935C8E" w:rsidRPr="000A322D" w:rsidRDefault="00935C8E" w:rsidP="00935C8E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5C8E" w:rsidRPr="000A322D" w:rsidTr="00935C8E">
        <w:tc>
          <w:tcPr>
            <w:tcW w:w="3879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  <w:shd w:val="clear" w:color="auto" w:fill="auto"/>
          </w:tcPr>
          <w:p w:rsidR="00935C8E" w:rsidRPr="000A322D" w:rsidRDefault="00935C8E" w:rsidP="00935C8E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935C8E" w:rsidRPr="000A322D" w:rsidRDefault="00935C8E" w:rsidP="00935C8E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935C8E" w:rsidRPr="000A322D" w:rsidRDefault="00935C8E" w:rsidP="00935C8E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1,405,499</w:t>
            </w:r>
          </w:p>
        </w:tc>
        <w:tc>
          <w:tcPr>
            <w:tcW w:w="239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1,756,015</w:t>
            </w:r>
          </w:p>
        </w:tc>
      </w:tr>
      <w:tr w:rsidR="00935C8E" w:rsidRPr="000A322D" w:rsidTr="00935C8E">
        <w:tc>
          <w:tcPr>
            <w:tcW w:w="3879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ดอกเบี้</w:t>
            </w:r>
            <w:r w:rsidRPr="000A322D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134" w:type="dxa"/>
            <w:shd w:val="clear" w:color="auto" w:fill="auto"/>
          </w:tcPr>
          <w:p w:rsidR="00935C8E" w:rsidRPr="000A322D" w:rsidRDefault="00935C8E" w:rsidP="00935C8E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935C8E" w:rsidRPr="000A322D" w:rsidRDefault="00935C8E" w:rsidP="00935C8E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935C8E" w:rsidRPr="000A322D" w:rsidRDefault="00935C8E" w:rsidP="00935C8E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10,223</w:t>
            </w:r>
          </w:p>
        </w:tc>
        <w:tc>
          <w:tcPr>
            <w:tcW w:w="239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10,072</w:t>
            </w:r>
          </w:p>
        </w:tc>
      </w:tr>
      <w:tr w:rsidR="00935C8E" w:rsidRPr="000A322D" w:rsidTr="00935C8E">
        <w:tc>
          <w:tcPr>
            <w:tcW w:w="3879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134" w:type="dxa"/>
            <w:shd w:val="clear" w:color="auto" w:fill="auto"/>
          </w:tcPr>
          <w:p w:rsidR="00935C8E" w:rsidRPr="000A322D" w:rsidRDefault="00935C8E" w:rsidP="00935C8E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935C8E" w:rsidRPr="000A322D" w:rsidRDefault="00935C8E" w:rsidP="00935C8E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935C8E" w:rsidRPr="000A322D" w:rsidRDefault="00935C8E" w:rsidP="00935C8E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5C8E" w:rsidRPr="000A322D" w:rsidTr="00935C8E">
        <w:tc>
          <w:tcPr>
            <w:tcW w:w="3879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</w:tcPr>
          <w:p w:rsidR="00935C8E" w:rsidRPr="000A322D" w:rsidRDefault="00935C8E" w:rsidP="00935C8E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935C8E" w:rsidRPr="000A322D" w:rsidRDefault="00935C8E" w:rsidP="00935C8E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935C8E" w:rsidRPr="000A322D" w:rsidRDefault="00935C8E" w:rsidP="00935C8E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1,475</w:t>
            </w:r>
          </w:p>
        </w:tc>
        <w:tc>
          <w:tcPr>
            <w:tcW w:w="239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3,394</w:t>
            </w:r>
          </w:p>
        </w:tc>
      </w:tr>
      <w:tr w:rsidR="00935C8E" w:rsidRPr="000A322D" w:rsidTr="00935C8E">
        <w:tc>
          <w:tcPr>
            <w:tcW w:w="3879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รายได้จากการกำจัดขยะ</w:t>
            </w:r>
          </w:p>
        </w:tc>
        <w:tc>
          <w:tcPr>
            <w:tcW w:w="1134" w:type="dxa"/>
            <w:shd w:val="clear" w:color="auto" w:fill="auto"/>
          </w:tcPr>
          <w:p w:rsidR="00935C8E" w:rsidRPr="008D3F26" w:rsidRDefault="00935C8E" w:rsidP="00935C8E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935C8E" w:rsidRPr="008D3F26" w:rsidRDefault="00935C8E" w:rsidP="00935C8E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935C8E" w:rsidRPr="000A322D" w:rsidRDefault="00935C8E" w:rsidP="00935C8E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91,718</w:t>
            </w:r>
          </w:p>
        </w:tc>
        <w:tc>
          <w:tcPr>
            <w:tcW w:w="239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935C8E" w:rsidRPr="000A322D" w:rsidRDefault="00935C8E" w:rsidP="00935C8E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5C8E" w:rsidRPr="000A322D" w:rsidTr="00935C8E">
        <w:tc>
          <w:tcPr>
            <w:tcW w:w="3879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:rsidR="00935C8E" w:rsidRPr="000A322D" w:rsidRDefault="00935C8E" w:rsidP="00935C8E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935C8E" w:rsidRPr="000A322D" w:rsidRDefault="00935C8E" w:rsidP="00935C8E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935C8E" w:rsidRPr="000A322D" w:rsidRDefault="00935C8E" w:rsidP="00935C8E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147,173</w:t>
            </w:r>
          </w:p>
        </w:tc>
        <w:tc>
          <w:tcPr>
            <w:tcW w:w="239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233,058</w:t>
            </w:r>
          </w:p>
        </w:tc>
      </w:tr>
      <w:tr w:rsidR="00935C8E" w:rsidRPr="000A322D" w:rsidTr="00935C8E">
        <w:tc>
          <w:tcPr>
            <w:tcW w:w="3879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0A322D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34" w:type="dxa"/>
            <w:shd w:val="clear" w:color="auto" w:fill="auto"/>
          </w:tcPr>
          <w:p w:rsidR="00935C8E" w:rsidRPr="000A322D" w:rsidRDefault="00935C8E" w:rsidP="00935C8E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935C8E" w:rsidRPr="000A322D" w:rsidRDefault="00935C8E" w:rsidP="00935C8E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935C8E" w:rsidRPr="000A322D" w:rsidRDefault="00935C8E" w:rsidP="00935C8E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65,476</w:t>
            </w:r>
          </w:p>
        </w:tc>
        <w:tc>
          <w:tcPr>
            <w:tcW w:w="239" w:type="dxa"/>
          </w:tcPr>
          <w:p w:rsidR="00935C8E" w:rsidRPr="000A322D" w:rsidRDefault="00935C8E" w:rsidP="00935C8E">
            <w:pPr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41,808</w:t>
            </w:r>
          </w:p>
        </w:tc>
      </w:tr>
      <w:tr w:rsidR="00935C8E" w:rsidRPr="000A322D" w:rsidTr="00E8607B">
        <w:tc>
          <w:tcPr>
            <w:tcW w:w="3879" w:type="dxa"/>
          </w:tcPr>
          <w:p w:rsidR="00935C8E" w:rsidRPr="000A322D" w:rsidRDefault="00935C8E" w:rsidP="00935C8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935C8E" w:rsidRPr="000A322D" w:rsidRDefault="00935C8E" w:rsidP="00935C8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5C8E" w:rsidRPr="000A322D" w:rsidTr="00C86A9E">
        <w:tc>
          <w:tcPr>
            <w:tcW w:w="3879" w:type="dxa"/>
          </w:tcPr>
          <w:p w:rsidR="00935C8E" w:rsidRPr="000A322D" w:rsidRDefault="00935C8E" w:rsidP="00935C8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:rsidR="00935C8E" w:rsidRPr="000A322D" w:rsidRDefault="00E60128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5,063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322D">
              <w:rPr>
                <w:rFonts w:ascii="Angsana New" w:hAnsi="Angsana New"/>
                <w:sz w:val="30"/>
                <w:szCs w:val="30"/>
                <w:lang w:val="en-US"/>
              </w:rPr>
              <w:t>4,907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935C8E" w:rsidRPr="00860725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4,937</w:t>
            </w:r>
          </w:p>
        </w:tc>
        <w:tc>
          <w:tcPr>
            <w:tcW w:w="239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322D">
              <w:rPr>
                <w:rFonts w:ascii="Angsana New" w:hAnsi="Angsana New"/>
                <w:sz w:val="30"/>
                <w:szCs w:val="30"/>
                <w:lang w:val="en-US"/>
              </w:rPr>
              <w:t>4,784</w:t>
            </w:r>
          </w:p>
        </w:tc>
      </w:tr>
      <w:tr w:rsidR="00935C8E" w:rsidRPr="000A322D" w:rsidTr="00C86A9E">
        <w:tc>
          <w:tcPr>
            <w:tcW w:w="3879" w:type="dxa"/>
          </w:tcPr>
          <w:p w:rsidR="00935C8E" w:rsidRPr="000A322D" w:rsidRDefault="00935C8E" w:rsidP="00935C8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34" w:type="dxa"/>
            <w:shd w:val="clear" w:color="auto" w:fill="auto"/>
          </w:tcPr>
          <w:p w:rsidR="00935C8E" w:rsidRPr="000A322D" w:rsidRDefault="00E60128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460,516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483,374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935C8E" w:rsidRPr="004F5741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429</w:t>
            </w:r>
            <w:r w:rsidRPr="004F574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892</w:t>
            </w:r>
          </w:p>
        </w:tc>
        <w:tc>
          <w:tcPr>
            <w:tcW w:w="239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431,513</w:t>
            </w:r>
          </w:p>
        </w:tc>
      </w:tr>
      <w:tr w:rsidR="00935C8E" w:rsidRPr="000A322D" w:rsidTr="00C86A9E">
        <w:tc>
          <w:tcPr>
            <w:tcW w:w="3879" w:type="dxa"/>
          </w:tcPr>
          <w:p w:rsidR="00935C8E" w:rsidRPr="000A322D" w:rsidRDefault="00935C8E" w:rsidP="00935C8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:rsidR="00935C8E" w:rsidRPr="000A322D" w:rsidRDefault="00E60128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935C8E" w:rsidRPr="004F5741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74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9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143</w:t>
            </w:r>
          </w:p>
        </w:tc>
      </w:tr>
      <w:tr w:rsidR="00935C8E" w:rsidRPr="000A322D" w:rsidTr="00C86A9E">
        <w:tc>
          <w:tcPr>
            <w:tcW w:w="3879" w:type="dxa"/>
          </w:tcPr>
          <w:p w:rsidR="00935C8E" w:rsidRPr="000A322D" w:rsidRDefault="00935C8E" w:rsidP="00935C8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4" w:type="dxa"/>
            <w:shd w:val="clear" w:color="auto" w:fill="auto"/>
          </w:tcPr>
          <w:p w:rsidR="00935C8E" w:rsidRPr="000A322D" w:rsidRDefault="00C86A9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17,830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15,249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935C8E" w:rsidRPr="004F5741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4F574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184</w:t>
            </w:r>
          </w:p>
        </w:tc>
        <w:tc>
          <w:tcPr>
            <w:tcW w:w="239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10,752</w:t>
            </w:r>
          </w:p>
        </w:tc>
      </w:tr>
      <w:tr w:rsidR="00935C8E" w:rsidRPr="000A322D" w:rsidTr="00C86A9E">
        <w:tc>
          <w:tcPr>
            <w:tcW w:w="3879" w:type="dxa"/>
          </w:tcPr>
          <w:p w:rsidR="00935C8E" w:rsidRPr="000A322D" w:rsidRDefault="00935C8E" w:rsidP="00935C8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</w:tcPr>
          <w:p w:rsidR="00935C8E" w:rsidRPr="000A322D" w:rsidRDefault="00C86A9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1,896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1,825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935C8E" w:rsidRPr="004F5741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1,176</w:t>
            </w:r>
          </w:p>
        </w:tc>
        <w:tc>
          <w:tcPr>
            <w:tcW w:w="239" w:type="dxa"/>
          </w:tcPr>
          <w:p w:rsidR="00935C8E" w:rsidRPr="000A322D" w:rsidRDefault="00935C8E" w:rsidP="00935C8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1,105</w:t>
            </w:r>
          </w:p>
        </w:tc>
      </w:tr>
      <w:tr w:rsidR="00935C8E" w:rsidRPr="000A322D" w:rsidTr="00C86A9E">
        <w:tc>
          <w:tcPr>
            <w:tcW w:w="3879" w:type="dxa"/>
          </w:tcPr>
          <w:p w:rsidR="00935C8E" w:rsidRPr="000A322D" w:rsidRDefault="00935C8E" w:rsidP="00935C8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5C8E" w:rsidRPr="000A322D" w:rsidTr="00C86A9E">
        <w:tc>
          <w:tcPr>
            <w:tcW w:w="3879" w:type="dxa"/>
          </w:tcPr>
          <w:p w:rsidR="00935C8E" w:rsidRPr="000A322D" w:rsidRDefault="00935C8E" w:rsidP="00935C8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:rsidR="00935C8E" w:rsidRPr="000A322D" w:rsidRDefault="00C86A9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4,908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1,106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935C8E" w:rsidRPr="00482416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239" w:type="dxa"/>
            <w:shd w:val="clear" w:color="auto" w:fill="auto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234</w:t>
            </w:r>
          </w:p>
        </w:tc>
      </w:tr>
      <w:tr w:rsidR="00935C8E" w:rsidRPr="000A322D" w:rsidTr="00C86A9E">
        <w:tc>
          <w:tcPr>
            <w:tcW w:w="3879" w:type="dxa"/>
            <w:shd w:val="clear" w:color="auto" w:fill="auto"/>
          </w:tcPr>
          <w:p w:rsidR="00935C8E" w:rsidRPr="000A322D" w:rsidRDefault="00935C8E" w:rsidP="00935C8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4" w:type="dxa"/>
            <w:shd w:val="clear" w:color="auto" w:fill="auto"/>
          </w:tcPr>
          <w:p w:rsidR="00935C8E" w:rsidRPr="000A322D" w:rsidRDefault="00C86A9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:rsidR="00935C8E" w:rsidRPr="000A322D" w:rsidRDefault="00935C8E" w:rsidP="00935C8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935C8E" w:rsidRPr="000A322D" w:rsidRDefault="00AD6313" w:rsidP="00084DB1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935C8E" w:rsidRPr="00482416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39" w:type="dxa"/>
            <w:shd w:val="clear" w:color="auto" w:fill="auto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:rsidR="00935C8E" w:rsidRPr="000A322D" w:rsidRDefault="00935C8E" w:rsidP="00935C8E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5C8E" w:rsidRPr="000A322D" w:rsidTr="00C86A9E">
        <w:tc>
          <w:tcPr>
            <w:tcW w:w="3879" w:type="dxa"/>
          </w:tcPr>
          <w:p w:rsidR="00935C8E" w:rsidRPr="000A322D" w:rsidRDefault="00935C8E" w:rsidP="00935C8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322D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ซื้อเงินลงทุน </w:t>
            </w:r>
          </w:p>
        </w:tc>
        <w:tc>
          <w:tcPr>
            <w:tcW w:w="1134" w:type="dxa"/>
            <w:shd w:val="clear" w:color="auto" w:fill="auto"/>
          </w:tcPr>
          <w:p w:rsidR="00935C8E" w:rsidRPr="000A322D" w:rsidRDefault="00C86A9E" w:rsidP="00935C8E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2,078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935C8E" w:rsidRPr="00482416" w:rsidRDefault="00935C8E" w:rsidP="00935C8E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935C8E" w:rsidRPr="000A322D" w:rsidRDefault="00935C8E" w:rsidP="00935C8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2,078</w:t>
            </w:r>
          </w:p>
        </w:tc>
      </w:tr>
      <w:tr w:rsidR="00935C8E" w:rsidRPr="000A322D" w:rsidTr="00C86A9E">
        <w:tc>
          <w:tcPr>
            <w:tcW w:w="3879" w:type="dxa"/>
          </w:tcPr>
          <w:p w:rsidR="00935C8E" w:rsidRPr="000A322D" w:rsidRDefault="00935C8E" w:rsidP="00935C8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4" w:type="dxa"/>
            <w:shd w:val="clear" w:color="auto" w:fill="auto"/>
          </w:tcPr>
          <w:p w:rsidR="00935C8E" w:rsidRPr="000A322D" w:rsidRDefault="00C86A9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159,556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141,559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935C8E" w:rsidRPr="009F1ED2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90,043</w:t>
            </w:r>
          </w:p>
        </w:tc>
        <w:tc>
          <w:tcPr>
            <w:tcW w:w="239" w:type="dxa"/>
            <w:shd w:val="clear" w:color="auto" w:fill="auto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86,566</w:t>
            </w:r>
          </w:p>
        </w:tc>
      </w:tr>
      <w:tr w:rsidR="00935C8E" w:rsidRPr="000A322D" w:rsidTr="00C86A9E">
        <w:tc>
          <w:tcPr>
            <w:tcW w:w="3879" w:type="dxa"/>
          </w:tcPr>
          <w:p w:rsidR="00935C8E" w:rsidRPr="000A322D" w:rsidRDefault="00935C8E" w:rsidP="00935C8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</w:tcPr>
          <w:p w:rsidR="00935C8E" w:rsidRPr="000A322D" w:rsidRDefault="00C86A9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81,862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80,141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71,294</w:t>
            </w:r>
          </w:p>
        </w:tc>
        <w:tc>
          <w:tcPr>
            <w:tcW w:w="239" w:type="dxa"/>
            <w:shd w:val="clear" w:color="auto" w:fill="auto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69,908</w:t>
            </w:r>
          </w:p>
        </w:tc>
      </w:tr>
      <w:tr w:rsidR="00935C8E" w:rsidRPr="000A322D" w:rsidTr="00E8607B">
        <w:tc>
          <w:tcPr>
            <w:tcW w:w="3879" w:type="dxa"/>
          </w:tcPr>
          <w:p w:rsidR="00935C8E" w:rsidRPr="000A322D" w:rsidRDefault="00935C8E" w:rsidP="00935C8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:rsidR="00935C8E" w:rsidRPr="000A322D" w:rsidRDefault="00935C8E" w:rsidP="00935C8E">
            <w:pPr>
              <w:tabs>
                <w:tab w:val="decimal" w:pos="54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35C8E" w:rsidRPr="000A322D" w:rsidRDefault="00935C8E" w:rsidP="00935C8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935C8E" w:rsidRPr="000A322D" w:rsidRDefault="00935C8E" w:rsidP="00935C8E">
            <w:pPr>
              <w:tabs>
                <w:tab w:val="decimal" w:pos="54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935C8E" w:rsidRPr="000A322D" w:rsidRDefault="00935C8E" w:rsidP="00935C8E">
            <w:pPr>
              <w:tabs>
                <w:tab w:val="decimal" w:pos="54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935C8E" w:rsidRPr="000A322D" w:rsidRDefault="00935C8E" w:rsidP="00935C8E">
            <w:pPr>
              <w:tabs>
                <w:tab w:val="decimal" w:pos="54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5C8E" w:rsidRPr="000A322D" w:rsidTr="00E8607B">
        <w:tc>
          <w:tcPr>
            <w:tcW w:w="3879" w:type="dxa"/>
          </w:tcPr>
          <w:p w:rsidR="00935C8E" w:rsidRPr="000A322D" w:rsidRDefault="00935C8E" w:rsidP="00935C8E">
            <w:pPr>
              <w:tabs>
                <w:tab w:val="left" w:pos="27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5C8E" w:rsidRPr="000A322D" w:rsidTr="000B3C24">
        <w:tc>
          <w:tcPr>
            <w:tcW w:w="3879" w:type="dxa"/>
          </w:tcPr>
          <w:p w:rsidR="00935C8E" w:rsidRPr="000A322D" w:rsidRDefault="00935C8E" w:rsidP="00935C8E">
            <w:pPr>
              <w:tabs>
                <w:tab w:val="left" w:pos="27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ab/>
            </w:r>
            <w:r w:rsidRPr="000A322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4" w:type="dxa"/>
            <w:shd w:val="clear" w:color="auto" w:fill="auto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276,516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322D">
              <w:rPr>
                <w:rFonts w:ascii="Angsana New" w:hAnsi="Angsana New"/>
                <w:sz w:val="30"/>
                <w:szCs w:val="30"/>
                <w:lang w:val="en-US"/>
              </w:rPr>
              <w:t>289,085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935C8E" w:rsidRPr="00482416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221,901</w:t>
            </w:r>
          </w:p>
        </w:tc>
        <w:tc>
          <w:tcPr>
            <w:tcW w:w="239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322D">
              <w:rPr>
                <w:rFonts w:ascii="Angsana New" w:hAnsi="Angsana New"/>
                <w:sz w:val="30"/>
                <w:szCs w:val="30"/>
                <w:lang w:val="en-US"/>
              </w:rPr>
              <w:t>237,365</w:t>
            </w:r>
          </w:p>
        </w:tc>
      </w:tr>
      <w:tr w:rsidR="00935C8E" w:rsidRPr="000A322D" w:rsidTr="000B3C24">
        <w:tc>
          <w:tcPr>
            <w:tcW w:w="3879" w:type="dxa"/>
          </w:tcPr>
          <w:p w:rsidR="00935C8E" w:rsidRPr="000A322D" w:rsidRDefault="00935C8E" w:rsidP="00935C8E">
            <w:pPr>
              <w:tabs>
                <w:tab w:val="left" w:pos="27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ab/>
            </w:r>
            <w:r w:rsidRPr="000A322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47,412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6,640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:rsidR="00935C8E" w:rsidRPr="00482416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42,671</w:t>
            </w:r>
          </w:p>
        </w:tc>
        <w:tc>
          <w:tcPr>
            <w:tcW w:w="239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>4,583</w:t>
            </w:r>
          </w:p>
        </w:tc>
      </w:tr>
      <w:tr w:rsidR="00935C8E" w:rsidRPr="000A322D" w:rsidTr="000B3C24">
        <w:tc>
          <w:tcPr>
            <w:tcW w:w="3879" w:type="dxa"/>
          </w:tcPr>
          <w:p w:rsidR="00935C8E" w:rsidRPr="000A322D" w:rsidRDefault="00935C8E" w:rsidP="00935C8E">
            <w:pPr>
              <w:tabs>
                <w:tab w:val="left" w:pos="27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</w:rPr>
              <w:tab/>
            </w:r>
            <w:r w:rsidRPr="000A32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323,928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322D">
              <w:rPr>
                <w:rFonts w:ascii="Angsana New" w:hAnsi="Angsana New"/>
                <w:b/>
                <w:bCs/>
                <w:sz w:val="30"/>
                <w:szCs w:val="30"/>
              </w:rPr>
              <w:t>295,725</w:t>
            </w:r>
          </w:p>
        </w:tc>
        <w:tc>
          <w:tcPr>
            <w:tcW w:w="236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35C8E" w:rsidRPr="00482416" w:rsidRDefault="00935C8E" w:rsidP="00935C8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264,572</w:t>
            </w:r>
          </w:p>
        </w:tc>
        <w:tc>
          <w:tcPr>
            <w:tcW w:w="239" w:type="dxa"/>
          </w:tcPr>
          <w:p w:rsidR="00935C8E" w:rsidRPr="000A322D" w:rsidRDefault="00935C8E" w:rsidP="00935C8E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35C8E" w:rsidRPr="000A322D" w:rsidRDefault="00935C8E" w:rsidP="00935C8E">
            <w:pPr>
              <w:tabs>
                <w:tab w:val="decimal" w:pos="921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322D">
              <w:rPr>
                <w:rFonts w:ascii="Angsana New" w:hAnsi="Angsana New"/>
                <w:b/>
                <w:bCs/>
                <w:sz w:val="30"/>
                <w:szCs w:val="30"/>
              </w:rPr>
              <w:t>241,948</w:t>
            </w:r>
          </w:p>
        </w:tc>
      </w:tr>
    </w:tbl>
    <w:p w:rsidR="00F25FB6" w:rsidRDefault="00F25FB6" w:rsidP="00482416">
      <w:pPr>
        <w:spacing w:line="240" w:lineRule="auto"/>
        <w:ind w:left="540" w:right="-25"/>
        <w:jc w:val="both"/>
        <w:rPr>
          <w:rFonts w:ascii="Angsana New" w:hAnsi="Angsana New"/>
          <w:sz w:val="20"/>
          <w:szCs w:val="20"/>
          <w:cs/>
        </w:rPr>
      </w:pPr>
    </w:p>
    <w:p w:rsidR="005C345C" w:rsidRDefault="005C345C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:rsidR="00C45000" w:rsidRPr="00AE5908" w:rsidRDefault="00C45000" w:rsidP="00BB3DBA">
      <w:pPr>
        <w:pStyle w:val="Bo-C1Content"/>
        <w:ind w:hanging="7"/>
        <w:rPr>
          <w:lang w:val="en-US"/>
        </w:rPr>
      </w:pPr>
      <w:r w:rsidRPr="000B20C7">
        <w:rPr>
          <w:cs/>
        </w:rPr>
        <w:lastRenderedPageBreak/>
        <w:t>ยอดคงเหลือกับกิจการที่เก</w:t>
      </w:r>
      <w:r>
        <w:rPr>
          <w:cs/>
        </w:rPr>
        <w:t xml:space="preserve">ี่ยวข้องกัน ณ วันที่ </w:t>
      </w:r>
      <w:r w:rsidR="00E8607B" w:rsidRPr="000A322D">
        <w:rPr>
          <w:lang w:val="en-US"/>
        </w:rPr>
        <w:t>3</w:t>
      </w:r>
      <w:r w:rsidR="00E8607B" w:rsidRPr="000A322D">
        <w:rPr>
          <w:rFonts w:hint="cs"/>
          <w:cs/>
          <w:lang w:val="en-US"/>
        </w:rPr>
        <w:t>0 กันยายน</w:t>
      </w:r>
      <w:r w:rsidR="00323102" w:rsidRPr="004B359A">
        <w:rPr>
          <w:rFonts w:hint="cs"/>
          <w:cs/>
        </w:rPr>
        <w:t xml:space="preserve"> </w:t>
      </w:r>
      <w:r w:rsidR="00716EF5">
        <w:rPr>
          <w:rFonts w:hint="cs"/>
          <w:cs/>
        </w:rPr>
        <w:t>256</w:t>
      </w:r>
      <w:r w:rsidR="009F4B7C">
        <w:t>2</w:t>
      </w:r>
      <w:r>
        <w:t xml:space="preserve"> </w:t>
      </w:r>
      <w:r>
        <w:rPr>
          <w:rFonts w:hint="cs"/>
          <w:cs/>
        </w:rPr>
        <w:t xml:space="preserve">และ </w:t>
      </w:r>
      <w:r w:rsidR="00716EF5">
        <w:rPr>
          <w:lang w:val="en-US"/>
        </w:rPr>
        <w:t>31</w:t>
      </w:r>
      <w:r>
        <w:rPr>
          <w:cs/>
        </w:rPr>
        <w:t xml:space="preserve"> ธันวาคม</w:t>
      </w:r>
      <w:r w:rsidRPr="000B20C7">
        <w:rPr>
          <w:cs/>
        </w:rPr>
        <w:t xml:space="preserve"> </w:t>
      </w:r>
      <w:r w:rsidR="00716EF5">
        <w:t>256</w:t>
      </w:r>
      <w:r w:rsidR="009F4B7C">
        <w:t>1</w:t>
      </w:r>
      <w:r>
        <w:t xml:space="preserve"> </w:t>
      </w:r>
      <w:r>
        <w:rPr>
          <w:cs/>
        </w:rPr>
        <w:t>มีดังนี้</w:t>
      </w:r>
    </w:p>
    <w:p w:rsidR="00F91B1B" w:rsidRPr="0090772C" w:rsidRDefault="00F91B1B" w:rsidP="009C2372">
      <w:pPr>
        <w:pStyle w:val="Bo-Blankline"/>
        <w:rPr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991"/>
        <w:gridCol w:w="1128"/>
        <w:gridCol w:w="236"/>
        <w:gridCol w:w="1133"/>
        <w:gridCol w:w="236"/>
        <w:gridCol w:w="1134"/>
        <w:gridCol w:w="236"/>
        <w:gridCol w:w="1086"/>
      </w:tblGrid>
      <w:tr w:rsidR="00F91B1B" w:rsidRPr="00970BCB" w:rsidTr="0047061D">
        <w:trPr>
          <w:tblHeader/>
        </w:trPr>
        <w:tc>
          <w:tcPr>
            <w:tcW w:w="3991" w:type="dxa"/>
          </w:tcPr>
          <w:p w:rsidR="00F91B1B" w:rsidRPr="00970BCB" w:rsidRDefault="00F91B1B" w:rsidP="00E8607B">
            <w:pPr>
              <w:spacing w:line="37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2497" w:type="dxa"/>
            <w:gridSpan w:val="3"/>
          </w:tcPr>
          <w:p w:rsidR="00F91B1B" w:rsidRPr="00970BCB" w:rsidRDefault="00F91B1B" w:rsidP="00E8607B">
            <w:pPr>
              <w:spacing w:line="37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F91B1B" w:rsidRPr="00970BCB" w:rsidRDefault="00F91B1B" w:rsidP="00E8607B">
            <w:pPr>
              <w:spacing w:line="37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6" w:type="dxa"/>
            <w:gridSpan w:val="3"/>
          </w:tcPr>
          <w:p w:rsidR="00F91B1B" w:rsidRPr="00970BCB" w:rsidRDefault="00F91B1B" w:rsidP="00E8607B">
            <w:pPr>
              <w:spacing w:line="37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3102" w:rsidRPr="00970BCB" w:rsidTr="0047061D">
        <w:trPr>
          <w:tblHeader/>
        </w:trPr>
        <w:tc>
          <w:tcPr>
            <w:tcW w:w="3991" w:type="dxa"/>
          </w:tcPr>
          <w:p w:rsidR="00323102" w:rsidRPr="00970BCB" w:rsidRDefault="00323102" w:rsidP="00E8607B">
            <w:pPr>
              <w:spacing w:line="37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:rsidR="00323102" w:rsidRPr="00323102" w:rsidRDefault="00E8607B" w:rsidP="00E8607B">
            <w:pPr>
              <w:spacing w:line="37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0A322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 กันยายน</w:t>
            </w:r>
          </w:p>
        </w:tc>
        <w:tc>
          <w:tcPr>
            <w:tcW w:w="236" w:type="dxa"/>
          </w:tcPr>
          <w:p w:rsidR="00323102" w:rsidRPr="00D87537" w:rsidRDefault="00323102" w:rsidP="00E8607B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323102" w:rsidRPr="007E70CE" w:rsidRDefault="00323102" w:rsidP="00E8607B">
            <w:pPr>
              <w:spacing w:line="37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323102" w:rsidRPr="00D87537" w:rsidRDefault="00323102" w:rsidP="00E8607B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323102" w:rsidRPr="00323102" w:rsidRDefault="00E8607B" w:rsidP="00E8607B">
            <w:pPr>
              <w:spacing w:line="37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322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0A322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 กันยายน</w:t>
            </w:r>
          </w:p>
        </w:tc>
        <w:tc>
          <w:tcPr>
            <w:tcW w:w="236" w:type="dxa"/>
          </w:tcPr>
          <w:p w:rsidR="00323102" w:rsidRPr="00D87537" w:rsidRDefault="00323102" w:rsidP="00E8607B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323102" w:rsidRPr="007E70CE" w:rsidRDefault="00323102" w:rsidP="00E8607B">
            <w:pPr>
              <w:spacing w:line="37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F4B7C" w:rsidRPr="00970BCB" w:rsidTr="0047061D">
        <w:trPr>
          <w:tblHeader/>
        </w:trPr>
        <w:tc>
          <w:tcPr>
            <w:tcW w:w="3991" w:type="dxa"/>
          </w:tcPr>
          <w:p w:rsidR="009F4B7C" w:rsidRPr="00970BCB" w:rsidRDefault="009F4B7C" w:rsidP="00E8607B">
            <w:pPr>
              <w:spacing w:line="37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:rsidR="009F4B7C" w:rsidRPr="00BA4E15" w:rsidRDefault="009F4B7C" w:rsidP="00E8607B">
            <w:pPr>
              <w:spacing w:line="37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9F4B7C" w:rsidRPr="00D87537" w:rsidRDefault="009F4B7C" w:rsidP="00E8607B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9F4B7C" w:rsidRPr="00D87537" w:rsidRDefault="009F4B7C" w:rsidP="00E8607B">
            <w:pPr>
              <w:spacing w:line="37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36" w:type="dxa"/>
          </w:tcPr>
          <w:p w:rsidR="009F4B7C" w:rsidRPr="00D87537" w:rsidRDefault="009F4B7C" w:rsidP="00E8607B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9F4B7C" w:rsidRPr="00BA4E15" w:rsidRDefault="009F4B7C" w:rsidP="00E8607B">
            <w:pPr>
              <w:spacing w:line="37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9F4B7C" w:rsidRPr="00D87537" w:rsidRDefault="009F4B7C" w:rsidP="00E8607B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9F4B7C" w:rsidRPr="00D87537" w:rsidRDefault="009F4B7C" w:rsidP="00E8607B">
            <w:pPr>
              <w:spacing w:line="37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9F4B7C" w:rsidRPr="00970BCB" w:rsidTr="0047061D">
        <w:trPr>
          <w:tblHeader/>
        </w:trPr>
        <w:tc>
          <w:tcPr>
            <w:tcW w:w="3991" w:type="dxa"/>
          </w:tcPr>
          <w:p w:rsidR="009F4B7C" w:rsidRPr="00970BCB" w:rsidRDefault="009F4B7C" w:rsidP="00E8607B">
            <w:pPr>
              <w:spacing w:line="37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9" w:type="dxa"/>
            <w:gridSpan w:val="7"/>
          </w:tcPr>
          <w:p w:rsidR="009F4B7C" w:rsidRPr="00970BCB" w:rsidRDefault="009F4B7C" w:rsidP="00E8607B">
            <w:pPr>
              <w:spacing w:line="370" w:lineRule="exac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F4B7C" w:rsidRPr="00970BCB" w:rsidTr="0047061D">
        <w:tc>
          <w:tcPr>
            <w:tcW w:w="3991" w:type="dxa"/>
          </w:tcPr>
          <w:p w:rsidR="009F4B7C" w:rsidRPr="00020D75" w:rsidRDefault="009F4B7C" w:rsidP="00E8607B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8" w:type="dxa"/>
          </w:tcPr>
          <w:p w:rsidR="009F4B7C" w:rsidRPr="00020D75" w:rsidRDefault="009F4B7C" w:rsidP="00E8607B">
            <w:pPr>
              <w:tabs>
                <w:tab w:val="decimal" w:pos="918"/>
              </w:tabs>
              <w:spacing w:line="37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F4B7C" w:rsidRPr="00020D75" w:rsidRDefault="009F4B7C" w:rsidP="00E8607B">
            <w:pPr>
              <w:spacing w:line="37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9F4B7C" w:rsidRPr="00020D75" w:rsidRDefault="009F4B7C" w:rsidP="00E8607B">
            <w:pPr>
              <w:tabs>
                <w:tab w:val="decimal" w:pos="918"/>
              </w:tabs>
              <w:spacing w:line="37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F4B7C" w:rsidRPr="00020D75" w:rsidRDefault="009F4B7C" w:rsidP="00E8607B">
            <w:pPr>
              <w:spacing w:line="37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F4B7C" w:rsidRPr="00020D75" w:rsidRDefault="009F4B7C" w:rsidP="00E8607B">
            <w:pPr>
              <w:tabs>
                <w:tab w:val="decimal" w:pos="918"/>
              </w:tabs>
              <w:spacing w:line="37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F4B7C" w:rsidRPr="00020D75" w:rsidRDefault="009F4B7C" w:rsidP="00E8607B">
            <w:pPr>
              <w:spacing w:line="37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9F4B7C" w:rsidRPr="00020D75" w:rsidRDefault="009F4B7C" w:rsidP="00E8607B">
            <w:pPr>
              <w:tabs>
                <w:tab w:val="decimal" w:pos="918"/>
              </w:tabs>
              <w:spacing w:line="37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5956" w:rsidRPr="00970BCB" w:rsidTr="00675956">
        <w:tc>
          <w:tcPr>
            <w:tcW w:w="3991" w:type="dxa"/>
          </w:tcPr>
          <w:p w:rsidR="00675956" w:rsidRPr="00020D75" w:rsidRDefault="00675956" w:rsidP="00675956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28" w:type="dxa"/>
            <w:shd w:val="clear" w:color="auto" w:fill="auto"/>
          </w:tcPr>
          <w:p w:rsidR="00675956" w:rsidRPr="00020D75" w:rsidRDefault="00675956" w:rsidP="00675956">
            <w:pPr>
              <w:spacing w:line="37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37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675956" w:rsidRPr="00020D75" w:rsidRDefault="00675956" w:rsidP="00675956">
            <w:pPr>
              <w:spacing w:line="37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37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675956" w:rsidRPr="00744476" w:rsidRDefault="00675956" w:rsidP="00675956">
            <w:pPr>
              <w:tabs>
                <w:tab w:val="decimal" w:pos="870"/>
              </w:tabs>
              <w:spacing w:line="37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974,827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37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675956" w:rsidRPr="00020D75" w:rsidRDefault="00675956" w:rsidP="00675956">
            <w:pPr>
              <w:tabs>
                <w:tab w:val="decimal" w:pos="870"/>
              </w:tabs>
              <w:spacing w:line="37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747,610</w:t>
            </w:r>
          </w:p>
        </w:tc>
      </w:tr>
      <w:tr w:rsidR="00675956" w:rsidRPr="00970BCB" w:rsidTr="00675956">
        <w:tc>
          <w:tcPr>
            <w:tcW w:w="3991" w:type="dxa"/>
            <w:vAlign w:val="bottom"/>
          </w:tcPr>
          <w:p w:rsidR="00675956" w:rsidRPr="00020D75" w:rsidRDefault="00675956" w:rsidP="00675956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28" w:type="dxa"/>
            <w:shd w:val="clear" w:color="auto" w:fill="auto"/>
          </w:tcPr>
          <w:p w:rsidR="00675956" w:rsidRPr="00020D75" w:rsidRDefault="00675956" w:rsidP="00675956">
            <w:pPr>
              <w:spacing w:line="37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37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675956" w:rsidRPr="00020D75" w:rsidRDefault="00675956" w:rsidP="00675956">
            <w:pPr>
              <w:spacing w:line="37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37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675956" w:rsidRPr="00744476" w:rsidRDefault="00675956" w:rsidP="00675956">
            <w:pPr>
              <w:tabs>
                <w:tab w:val="decimal" w:pos="870"/>
              </w:tabs>
              <w:spacing w:line="37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248,281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37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675956" w:rsidRPr="00020D75" w:rsidRDefault="00675956" w:rsidP="00675956">
            <w:pPr>
              <w:tabs>
                <w:tab w:val="decimal" w:pos="870"/>
              </w:tabs>
              <w:spacing w:line="37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193,165</w:t>
            </w:r>
          </w:p>
        </w:tc>
      </w:tr>
      <w:tr w:rsidR="00675956" w:rsidRPr="00970BCB" w:rsidTr="00675956">
        <w:tc>
          <w:tcPr>
            <w:tcW w:w="3991" w:type="dxa"/>
            <w:vAlign w:val="bottom"/>
          </w:tcPr>
          <w:p w:rsidR="00675956" w:rsidRPr="00020D75" w:rsidRDefault="00675956" w:rsidP="00675956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28" w:type="dxa"/>
            <w:shd w:val="clear" w:color="auto" w:fill="auto"/>
          </w:tcPr>
          <w:p w:rsidR="00675956" w:rsidRPr="00020D75" w:rsidRDefault="00675956" w:rsidP="00675956">
            <w:pPr>
              <w:spacing w:line="37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37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675956" w:rsidRPr="00020D75" w:rsidRDefault="00675956" w:rsidP="00675956">
            <w:pPr>
              <w:spacing w:line="37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37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675956" w:rsidRPr="00744476" w:rsidRDefault="00675956" w:rsidP="00675956">
            <w:pPr>
              <w:tabs>
                <w:tab w:val="decimal" w:pos="870"/>
              </w:tabs>
              <w:spacing w:line="37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277,670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37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675956" w:rsidRPr="00020D75" w:rsidRDefault="00675956" w:rsidP="00675956">
            <w:pPr>
              <w:tabs>
                <w:tab w:val="decimal" w:pos="870"/>
              </w:tabs>
              <w:spacing w:line="37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249,924</w:t>
            </w:r>
          </w:p>
        </w:tc>
      </w:tr>
      <w:tr w:rsidR="00675956" w:rsidRPr="00970BCB" w:rsidTr="00675956">
        <w:tc>
          <w:tcPr>
            <w:tcW w:w="3991" w:type="dxa"/>
            <w:vAlign w:val="bottom"/>
          </w:tcPr>
          <w:p w:rsidR="00675956" w:rsidRPr="00020D75" w:rsidRDefault="00675956" w:rsidP="00675956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28" w:type="dxa"/>
            <w:shd w:val="clear" w:color="auto" w:fill="auto"/>
          </w:tcPr>
          <w:p w:rsidR="00675956" w:rsidRPr="00020D75" w:rsidRDefault="00675956" w:rsidP="00675956">
            <w:pPr>
              <w:spacing w:line="37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37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675956" w:rsidRPr="00020D75" w:rsidRDefault="00675956" w:rsidP="00675956">
            <w:pPr>
              <w:spacing w:line="37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37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675956" w:rsidRPr="00744476" w:rsidRDefault="00675956" w:rsidP="00675956">
            <w:pPr>
              <w:tabs>
                <w:tab w:val="decimal" w:pos="870"/>
              </w:tabs>
              <w:spacing w:line="37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1,465,532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37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675956" w:rsidRPr="00020D75" w:rsidRDefault="00675956" w:rsidP="00675956">
            <w:pPr>
              <w:tabs>
                <w:tab w:val="decimal" w:pos="870"/>
              </w:tabs>
              <w:spacing w:line="37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1,832,210</w:t>
            </w:r>
          </w:p>
        </w:tc>
      </w:tr>
      <w:tr w:rsidR="00675956" w:rsidRPr="00970BCB" w:rsidTr="00675956">
        <w:tc>
          <w:tcPr>
            <w:tcW w:w="3991" w:type="dxa"/>
            <w:vAlign w:val="bottom"/>
          </w:tcPr>
          <w:p w:rsidR="00675956" w:rsidRPr="00020D75" w:rsidRDefault="00675956" w:rsidP="00675956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28" w:type="dxa"/>
            <w:shd w:val="clear" w:color="auto" w:fill="auto"/>
          </w:tcPr>
          <w:p w:rsidR="00675956" w:rsidRPr="00020D75" w:rsidRDefault="00675956" w:rsidP="00675956">
            <w:pPr>
              <w:spacing w:line="37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37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675956" w:rsidRPr="00020D75" w:rsidRDefault="00675956" w:rsidP="00675956">
            <w:pPr>
              <w:spacing w:line="37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37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675956" w:rsidRPr="00744476" w:rsidRDefault="00675956" w:rsidP="00675956">
            <w:pPr>
              <w:tabs>
                <w:tab w:val="decimal" w:pos="870"/>
              </w:tabs>
              <w:spacing w:line="37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26,205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37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675956" w:rsidRPr="00020D75" w:rsidRDefault="00675956" w:rsidP="00675956">
            <w:pPr>
              <w:tabs>
                <w:tab w:val="decimal" w:pos="870"/>
              </w:tabs>
              <w:spacing w:line="37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22,996</w:t>
            </w:r>
          </w:p>
        </w:tc>
      </w:tr>
      <w:tr w:rsidR="00675956" w:rsidRPr="00970BCB" w:rsidTr="00675956">
        <w:tc>
          <w:tcPr>
            <w:tcW w:w="3991" w:type="dxa"/>
            <w:vAlign w:val="bottom"/>
          </w:tcPr>
          <w:p w:rsidR="00675956" w:rsidRPr="00020D75" w:rsidRDefault="00675956" w:rsidP="00675956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28" w:type="dxa"/>
            <w:shd w:val="clear" w:color="auto" w:fill="auto"/>
          </w:tcPr>
          <w:p w:rsidR="00675956" w:rsidRPr="00020D75" w:rsidRDefault="00675956" w:rsidP="00675956">
            <w:pPr>
              <w:spacing w:line="37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37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675956" w:rsidRPr="00020D75" w:rsidRDefault="00675956" w:rsidP="00675956">
            <w:pPr>
              <w:spacing w:line="37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37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675956" w:rsidRPr="00744476" w:rsidRDefault="00675956" w:rsidP="00675956">
            <w:pPr>
              <w:tabs>
                <w:tab w:val="decimal" w:pos="870"/>
              </w:tabs>
              <w:spacing w:line="37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4,050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37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675956" w:rsidRPr="00020D75" w:rsidRDefault="00675956" w:rsidP="00675956">
            <w:pPr>
              <w:tabs>
                <w:tab w:val="decimal" w:pos="870"/>
              </w:tabs>
              <w:spacing w:line="37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3,890</w:t>
            </w:r>
          </w:p>
        </w:tc>
      </w:tr>
      <w:tr w:rsidR="00675956" w:rsidRPr="00970BCB" w:rsidTr="00675956">
        <w:tc>
          <w:tcPr>
            <w:tcW w:w="3991" w:type="dxa"/>
          </w:tcPr>
          <w:p w:rsidR="00675956" w:rsidRPr="00020D75" w:rsidRDefault="00675956" w:rsidP="00675956">
            <w:pPr>
              <w:spacing w:line="37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28" w:type="dxa"/>
            <w:shd w:val="clear" w:color="auto" w:fill="auto"/>
          </w:tcPr>
          <w:p w:rsidR="00675956" w:rsidRPr="00020D75" w:rsidRDefault="00675956" w:rsidP="00675956">
            <w:pPr>
              <w:spacing w:line="37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37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675956" w:rsidRPr="00020D75" w:rsidRDefault="00675956" w:rsidP="00675956">
            <w:pPr>
              <w:spacing w:line="37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37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675956" w:rsidRPr="00744476" w:rsidRDefault="00675956" w:rsidP="00675956">
            <w:pPr>
              <w:tabs>
                <w:tab w:val="decimal" w:pos="870"/>
              </w:tabs>
              <w:spacing w:line="37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37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675956" w:rsidRPr="00020D75" w:rsidRDefault="00675956" w:rsidP="00675956">
            <w:pPr>
              <w:tabs>
                <w:tab w:val="decimal" w:pos="870"/>
              </w:tabs>
              <w:spacing w:line="37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333</w:t>
            </w:r>
          </w:p>
        </w:tc>
      </w:tr>
      <w:tr w:rsidR="00675956" w:rsidRPr="00970BCB" w:rsidTr="0047061D">
        <w:tc>
          <w:tcPr>
            <w:tcW w:w="3991" w:type="dxa"/>
          </w:tcPr>
          <w:p w:rsidR="00675956" w:rsidRPr="00020D75" w:rsidRDefault="00675956" w:rsidP="0067595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28" w:type="dxa"/>
            <w:shd w:val="clear" w:color="auto" w:fill="auto"/>
          </w:tcPr>
          <w:p w:rsidR="00675956" w:rsidRPr="00020D75" w:rsidRDefault="00675956" w:rsidP="0067595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675956" w:rsidRPr="00020D75" w:rsidRDefault="00675956" w:rsidP="0067595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675956" w:rsidRPr="00020D75" w:rsidRDefault="00675956" w:rsidP="0067595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675956" w:rsidRPr="00020D75" w:rsidRDefault="00675956" w:rsidP="0067595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5956" w:rsidRPr="00970BCB" w:rsidTr="00675956">
        <w:tc>
          <w:tcPr>
            <w:tcW w:w="3991" w:type="dxa"/>
            <w:vAlign w:val="bottom"/>
          </w:tcPr>
          <w:p w:rsidR="00675956" w:rsidRPr="00020D75" w:rsidRDefault="00675956" w:rsidP="00675956">
            <w:pPr>
              <w:spacing w:line="240" w:lineRule="auto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20D75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บริษัท </w:t>
            </w:r>
            <w:r w:rsidRPr="00020D75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บางกอกสหประกันชีวิต จำกัด (มหาชน)</w:t>
            </w:r>
          </w:p>
        </w:tc>
        <w:tc>
          <w:tcPr>
            <w:tcW w:w="1128" w:type="dxa"/>
            <w:shd w:val="clear" w:color="auto" w:fill="auto"/>
          </w:tcPr>
          <w:p w:rsidR="00675956" w:rsidRPr="00020D75" w:rsidRDefault="00675956" w:rsidP="0067595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675956" w:rsidRPr="00020D75" w:rsidRDefault="00675956" w:rsidP="0067595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675956" w:rsidRPr="00744476" w:rsidRDefault="00675956" w:rsidP="0067595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675956" w:rsidRPr="00020D75" w:rsidRDefault="00675956" w:rsidP="0067595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5956" w:rsidRPr="00970BCB" w:rsidTr="00675956">
        <w:tc>
          <w:tcPr>
            <w:tcW w:w="3991" w:type="dxa"/>
          </w:tcPr>
          <w:p w:rsidR="00675956" w:rsidRPr="00020D75" w:rsidRDefault="00675956" w:rsidP="0067595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อุตสาหกรรม</w:t>
            </w:r>
            <w:r w:rsidRPr="00020D75">
              <w:rPr>
                <w:rFonts w:ascii="Angsana New" w:hAnsi="Angsana New"/>
                <w:sz w:val="30"/>
                <w:szCs w:val="30"/>
                <w:cs/>
              </w:rPr>
              <w:t>สหธัญญพืช จำกัด</w:t>
            </w:r>
          </w:p>
        </w:tc>
        <w:tc>
          <w:tcPr>
            <w:tcW w:w="1128" w:type="dxa"/>
            <w:shd w:val="clear" w:color="auto" w:fill="auto"/>
          </w:tcPr>
          <w:p w:rsidR="00675956" w:rsidRPr="00020D75" w:rsidRDefault="00675956" w:rsidP="0067595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675956" w:rsidRPr="00020D75" w:rsidRDefault="00675956" w:rsidP="0067595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675956" w:rsidRPr="00744476" w:rsidRDefault="00675956" w:rsidP="0067595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675956" w:rsidRPr="00020D75" w:rsidRDefault="00675956" w:rsidP="0067595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140</w:t>
            </w:r>
          </w:p>
        </w:tc>
      </w:tr>
      <w:tr w:rsidR="00675956" w:rsidRPr="00970BCB" w:rsidTr="00675956">
        <w:tc>
          <w:tcPr>
            <w:tcW w:w="3991" w:type="dxa"/>
          </w:tcPr>
          <w:p w:rsidR="00675956" w:rsidRPr="00020D75" w:rsidRDefault="00675956" w:rsidP="00675956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128" w:type="dxa"/>
            <w:shd w:val="clear" w:color="auto" w:fill="auto"/>
          </w:tcPr>
          <w:p w:rsidR="00675956" w:rsidRPr="00020D75" w:rsidRDefault="00675956" w:rsidP="006759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675956" w:rsidRPr="00020D75" w:rsidRDefault="00675956" w:rsidP="0067595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3,892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675956" w:rsidRPr="00744476" w:rsidRDefault="00675956" w:rsidP="006759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675956" w:rsidRPr="00020D75" w:rsidRDefault="00675956" w:rsidP="0067595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3,892</w:t>
            </w:r>
          </w:p>
        </w:tc>
      </w:tr>
      <w:tr w:rsidR="00675956" w:rsidRPr="00970BCB" w:rsidTr="0047061D">
        <w:tc>
          <w:tcPr>
            <w:tcW w:w="3991" w:type="dxa"/>
          </w:tcPr>
          <w:p w:rsidR="00675956" w:rsidRPr="00020D75" w:rsidRDefault="00675956" w:rsidP="0067595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8" w:type="dxa"/>
            <w:shd w:val="clear" w:color="auto" w:fill="auto"/>
          </w:tcPr>
          <w:p w:rsidR="00675956" w:rsidRPr="00020D75" w:rsidRDefault="00675956" w:rsidP="0067595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675956" w:rsidRPr="00020D75" w:rsidRDefault="00675956" w:rsidP="0067595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675956" w:rsidRPr="00020D75" w:rsidRDefault="00675956" w:rsidP="0067595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675956" w:rsidRPr="00020D75" w:rsidRDefault="00675956" w:rsidP="0067595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5956" w:rsidRPr="00970BCB" w:rsidTr="00675956">
        <w:tc>
          <w:tcPr>
            <w:tcW w:w="3991" w:type="dxa"/>
          </w:tcPr>
          <w:p w:rsidR="00675956" w:rsidRPr="00020D75" w:rsidRDefault="00675956" w:rsidP="0067595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บางกอก</w:t>
            </w:r>
            <w:r w:rsidRPr="00020D75">
              <w:rPr>
                <w:rFonts w:ascii="Angsana New" w:hAnsi="Angsana New"/>
                <w:sz w:val="30"/>
                <w:szCs w:val="30"/>
                <w:cs/>
              </w:rPr>
              <w:t xml:space="preserve">สหประกันภัย จำกัด </w:t>
            </w:r>
            <w:r w:rsidRPr="00020D75">
              <w:rPr>
                <w:rFonts w:ascii="Angsana New" w:hAnsi="Angsana New"/>
                <w:sz w:val="30"/>
                <w:szCs w:val="30"/>
              </w:rPr>
              <w:t>(</w:t>
            </w:r>
            <w:r w:rsidRPr="00020D7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020D7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28" w:type="dxa"/>
            <w:shd w:val="clear" w:color="auto" w:fill="auto"/>
          </w:tcPr>
          <w:p w:rsidR="00675956" w:rsidRPr="00020D75" w:rsidRDefault="00675956" w:rsidP="0067595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675956" w:rsidRPr="00020D75" w:rsidRDefault="00675956" w:rsidP="0067595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675956" w:rsidRPr="00744476" w:rsidRDefault="00675956" w:rsidP="0067595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675956" w:rsidRPr="00020D75" w:rsidRDefault="00675956" w:rsidP="006759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5956" w:rsidRPr="00970BCB" w:rsidTr="00675956">
        <w:tc>
          <w:tcPr>
            <w:tcW w:w="3991" w:type="dxa"/>
          </w:tcPr>
          <w:p w:rsidR="00675956" w:rsidRPr="00020D75" w:rsidRDefault="00675956" w:rsidP="00675956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28" w:type="dxa"/>
            <w:shd w:val="clear" w:color="auto" w:fill="auto"/>
          </w:tcPr>
          <w:p w:rsidR="00675956" w:rsidRPr="00020D75" w:rsidRDefault="00675956" w:rsidP="0067595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675956" w:rsidRPr="00020D75" w:rsidRDefault="00675956" w:rsidP="0067595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675956" w:rsidRPr="00744476" w:rsidRDefault="00675956" w:rsidP="0067595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675956" w:rsidRPr="00020D75" w:rsidRDefault="00675956" w:rsidP="0067595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675956" w:rsidRPr="00970BCB" w:rsidTr="00675956">
        <w:tc>
          <w:tcPr>
            <w:tcW w:w="3991" w:type="dxa"/>
          </w:tcPr>
          <w:p w:rsidR="00675956" w:rsidRPr="00020D75" w:rsidRDefault="00675956" w:rsidP="00675956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 ลำปางฟู</w:t>
            </w:r>
            <w:r w:rsidRPr="00020D75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020D75">
              <w:rPr>
                <w:rFonts w:ascii="Angsana New" w:hAnsi="Angsana New"/>
                <w:sz w:val="30"/>
                <w:szCs w:val="30"/>
                <w:cs/>
              </w:rPr>
              <w:t>ดโปรดักส์ จำกัด</w:t>
            </w:r>
          </w:p>
        </w:tc>
        <w:tc>
          <w:tcPr>
            <w:tcW w:w="1128" w:type="dxa"/>
            <w:shd w:val="clear" w:color="auto" w:fill="auto"/>
          </w:tcPr>
          <w:p w:rsidR="00675956" w:rsidRPr="00020D75" w:rsidRDefault="00675956" w:rsidP="0067595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675956" w:rsidRPr="00020D75" w:rsidRDefault="00675956" w:rsidP="0067595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675956" w:rsidRPr="00744476" w:rsidRDefault="00675956" w:rsidP="0067595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675956" w:rsidRPr="00020D75" w:rsidRDefault="00675956" w:rsidP="0067595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75956" w:rsidRPr="00970BCB" w:rsidTr="00675956">
        <w:tc>
          <w:tcPr>
            <w:tcW w:w="3991" w:type="dxa"/>
          </w:tcPr>
          <w:p w:rsidR="00675956" w:rsidRPr="00020D75" w:rsidRDefault="00675956" w:rsidP="00675956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28" w:type="dxa"/>
            <w:shd w:val="clear" w:color="auto" w:fill="auto"/>
          </w:tcPr>
          <w:p w:rsidR="00675956" w:rsidRPr="00020D75" w:rsidRDefault="00675956" w:rsidP="0067595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1,271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675956" w:rsidRPr="00020D75" w:rsidRDefault="00675956" w:rsidP="0067595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675956" w:rsidRPr="00744476" w:rsidRDefault="00675956" w:rsidP="006759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675956" w:rsidRPr="00020D75" w:rsidRDefault="00675956" w:rsidP="006759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5956" w:rsidRPr="00970BCB" w:rsidTr="00675956">
        <w:tc>
          <w:tcPr>
            <w:tcW w:w="3991" w:type="dxa"/>
          </w:tcPr>
          <w:p w:rsidR="00675956" w:rsidRPr="00020D75" w:rsidRDefault="00675956" w:rsidP="00675956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ธนาพรชัย</w:t>
            </w:r>
            <w:r w:rsidRPr="00020D7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28" w:type="dxa"/>
            <w:shd w:val="clear" w:color="auto" w:fill="auto"/>
          </w:tcPr>
          <w:p w:rsidR="00675956" w:rsidRPr="00020D75" w:rsidRDefault="00675956" w:rsidP="0067595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1,205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675956" w:rsidRPr="00020D75" w:rsidRDefault="00675956" w:rsidP="006759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675956" w:rsidRPr="00744476" w:rsidRDefault="00675956" w:rsidP="006759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675956" w:rsidRPr="00020D75" w:rsidRDefault="00675956" w:rsidP="006759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5956" w:rsidRPr="00970BCB" w:rsidTr="00675956">
        <w:trPr>
          <w:trHeight w:val="70"/>
        </w:trPr>
        <w:tc>
          <w:tcPr>
            <w:tcW w:w="3991" w:type="dxa"/>
            <w:vAlign w:val="bottom"/>
          </w:tcPr>
          <w:p w:rsidR="00675956" w:rsidRPr="00020D75" w:rsidRDefault="00675956" w:rsidP="0067595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5956" w:rsidRPr="00020D75" w:rsidRDefault="00675956" w:rsidP="0067595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2,605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675956" w:rsidRPr="00020D75" w:rsidRDefault="00675956" w:rsidP="0067595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</w:rPr>
              <w:t>5,034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5956" w:rsidRPr="00020D75" w:rsidRDefault="00675956" w:rsidP="0067595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2,996,790</w:t>
            </w:r>
          </w:p>
        </w:tc>
        <w:tc>
          <w:tcPr>
            <w:tcW w:w="236" w:type="dxa"/>
          </w:tcPr>
          <w:p w:rsidR="00675956" w:rsidRPr="00020D75" w:rsidRDefault="00675956" w:rsidP="0067595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:rsidR="00675956" w:rsidRPr="00020D75" w:rsidRDefault="00675956" w:rsidP="0067595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</w:rPr>
              <w:t>3,054,218</w:t>
            </w:r>
          </w:p>
        </w:tc>
      </w:tr>
    </w:tbl>
    <w:p w:rsidR="000C21FE" w:rsidRDefault="000C21FE" w:rsidP="00F91B1B">
      <w:pPr>
        <w:spacing w:line="240" w:lineRule="auto"/>
        <w:rPr>
          <w:rFonts w:ascii="Angsana New" w:hAnsi="Angsana New"/>
          <w:sz w:val="2"/>
          <w:szCs w:val="2"/>
        </w:rPr>
      </w:pPr>
    </w:p>
    <w:p w:rsidR="00F91B1B" w:rsidRDefault="00F91B1B" w:rsidP="00F91B1B">
      <w:pPr>
        <w:spacing w:line="240" w:lineRule="auto"/>
        <w:rPr>
          <w:rFonts w:ascii="Angsana New" w:hAnsi="Angsana New"/>
          <w:sz w:val="2"/>
          <w:szCs w:val="2"/>
        </w:rPr>
      </w:pPr>
    </w:p>
    <w:p w:rsidR="005C345C" w:rsidRDefault="005C345C">
      <w:pPr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tbl>
      <w:tblPr>
        <w:tblW w:w="916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810"/>
        <w:gridCol w:w="727"/>
        <w:gridCol w:w="990"/>
        <w:gridCol w:w="270"/>
        <w:gridCol w:w="965"/>
        <w:gridCol w:w="236"/>
        <w:gridCol w:w="990"/>
        <w:gridCol w:w="270"/>
        <w:gridCol w:w="1026"/>
      </w:tblGrid>
      <w:tr w:rsidR="00F91B1B" w:rsidRPr="00610483" w:rsidTr="009B7A42">
        <w:trPr>
          <w:trHeight w:val="240"/>
        </w:trPr>
        <w:tc>
          <w:tcPr>
            <w:tcW w:w="2880" w:type="dxa"/>
            <w:tcBorders>
              <w:top w:val="nil"/>
              <w:bottom w:val="nil"/>
            </w:tcBorders>
            <w:vAlign w:val="bottom"/>
          </w:tcPr>
          <w:p w:rsidR="00F91B1B" w:rsidRPr="00610483" w:rsidRDefault="00F91B1B" w:rsidP="00C6788E">
            <w:pPr>
              <w:spacing w:line="240" w:lineRule="atLeast"/>
              <w:ind w:left="160" w:right="-108" w:hanging="16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lastRenderedPageBreak/>
              <w:br w:type="page"/>
            </w:r>
            <w:r>
              <w:br w:type="page"/>
            </w:r>
            <w:r w:rsidRPr="0061048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  <w:r w:rsidR="00C6788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ระยะสั้น</w:t>
            </w:r>
            <w:r w:rsidRPr="0061048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แก่กิจการ</w:t>
            </w:r>
          </w:p>
        </w:tc>
        <w:tc>
          <w:tcPr>
            <w:tcW w:w="1537" w:type="dxa"/>
            <w:gridSpan w:val="2"/>
            <w:tcBorders>
              <w:top w:val="nil"/>
              <w:bottom w:val="nil"/>
            </w:tcBorders>
          </w:tcPr>
          <w:p w:rsidR="00F91B1B" w:rsidRPr="00610483" w:rsidRDefault="00F91B1B" w:rsidP="00F978C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048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25" w:type="dxa"/>
            <w:gridSpan w:val="3"/>
            <w:tcBorders>
              <w:top w:val="nil"/>
              <w:bottom w:val="nil"/>
            </w:tcBorders>
          </w:tcPr>
          <w:p w:rsidR="00F91B1B" w:rsidRPr="00610483" w:rsidRDefault="00F91B1B" w:rsidP="00F978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91B1B" w:rsidRPr="00610483" w:rsidRDefault="00F91B1B" w:rsidP="00F978C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86" w:type="dxa"/>
            <w:gridSpan w:val="3"/>
            <w:tcBorders>
              <w:top w:val="nil"/>
              <w:bottom w:val="nil"/>
            </w:tcBorders>
          </w:tcPr>
          <w:p w:rsidR="00F91B1B" w:rsidRPr="00610483" w:rsidRDefault="00F91B1B" w:rsidP="00F978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048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1E42" w:rsidRPr="00610483" w:rsidTr="009B7A42">
        <w:trPr>
          <w:trHeight w:val="240"/>
        </w:trPr>
        <w:tc>
          <w:tcPr>
            <w:tcW w:w="2880" w:type="dxa"/>
            <w:tcBorders>
              <w:top w:val="nil"/>
            </w:tcBorders>
          </w:tcPr>
          <w:p w:rsidR="00241E42" w:rsidRPr="00610483" w:rsidRDefault="00DA79CF" w:rsidP="00241E42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1048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  <w:tcBorders>
              <w:top w:val="nil"/>
            </w:tcBorders>
          </w:tcPr>
          <w:p w:rsidR="00241E42" w:rsidRPr="00610483" w:rsidRDefault="00241E42" w:rsidP="00241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7" w:type="dxa"/>
            <w:tcBorders>
              <w:top w:val="nil"/>
            </w:tcBorders>
          </w:tcPr>
          <w:p w:rsidR="00241E42" w:rsidRPr="00610483" w:rsidRDefault="00241E42" w:rsidP="00241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41E42" w:rsidRPr="00241E42" w:rsidRDefault="00241E42" w:rsidP="00241E4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1E42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012566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241E42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270" w:type="dxa"/>
          </w:tcPr>
          <w:p w:rsidR="00241E42" w:rsidRPr="00A67313" w:rsidRDefault="00241E42" w:rsidP="00241E4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</w:tcPr>
          <w:p w:rsidR="00241E42" w:rsidRPr="00A67313" w:rsidRDefault="00241E42" w:rsidP="00241E4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A6731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A6731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241E42" w:rsidRPr="00A67313" w:rsidRDefault="00241E42" w:rsidP="00241E4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241E42" w:rsidRPr="00A67313" w:rsidRDefault="00012566" w:rsidP="00241E4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1E42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241E42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270" w:type="dxa"/>
          </w:tcPr>
          <w:p w:rsidR="00241E42" w:rsidRPr="00A67313" w:rsidRDefault="00241E42" w:rsidP="00241E4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</w:tcPr>
          <w:p w:rsidR="00241E42" w:rsidRPr="00A67313" w:rsidRDefault="00241E42" w:rsidP="00241E4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A6731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A6731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241E42" w:rsidRPr="00610483" w:rsidTr="009B7A42">
        <w:trPr>
          <w:trHeight w:val="240"/>
        </w:trPr>
        <w:tc>
          <w:tcPr>
            <w:tcW w:w="2880" w:type="dxa"/>
            <w:tcBorders>
              <w:top w:val="nil"/>
            </w:tcBorders>
          </w:tcPr>
          <w:p w:rsidR="00241E42" w:rsidRPr="00610483" w:rsidRDefault="00241E42" w:rsidP="00241E42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241E42" w:rsidRPr="00610483" w:rsidRDefault="00241E42" w:rsidP="00241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727" w:type="dxa"/>
            <w:tcBorders>
              <w:top w:val="nil"/>
            </w:tcBorders>
          </w:tcPr>
          <w:p w:rsidR="00241E42" w:rsidRPr="00610483" w:rsidRDefault="00241E42" w:rsidP="00241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41E42" w:rsidRPr="00610483" w:rsidRDefault="00241E42" w:rsidP="00241E4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41E42" w:rsidRPr="00610483" w:rsidRDefault="00241E42" w:rsidP="00241E4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bottom w:val="nil"/>
            </w:tcBorders>
          </w:tcPr>
          <w:p w:rsidR="00241E42" w:rsidRPr="00610483" w:rsidRDefault="00241E42" w:rsidP="00241E4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41E42" w:rsidRPr="00610483" w:rsidRDefault="00241E42" w:rsidP="00241E4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41E42" w:rsidRPr="00610483" w:rsidRDefault="00241E42" w:rsidP="00241E4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41E42" w:rsidRPr="00610483" w:rsidRDefault="00241E42" w:rsidP="00241E4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241E42" w:rsidRPr="00610483" w:rsidRDefault="00241E42" w:rsidP="00241E4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241E42" w:rsidRPr="00610483" w:rsidTr="009B7A42">
        <w:trPr>
          <w:trHeight w:val="240"/>
        </w:trPr>
        <w:tc>
          <w:tcPr>
            <w:tcW w:w="2880" w:type="dxa"/>
          </w:tcPr>
          <w:p w:rsidR="00241E42" w:rsidRPr="00610483" w:rsidRDefault="00241E42" w:rsidP="00241E4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7" w:type="dxa"/>
            <w:gridSpan w:val="2"/>
          </w:tcPr>
          <w:p w:rsidR="00241E42" w:rsidRPr="00610483" w:rsidRDefault="00241E42" w:rsidP="00241E42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1048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747" w:type="dxa"/>
            <w:gridSpan w:val="7"/>
            <w:tcBorders>
              <w:top w:val="nil"/>
              <w:bottom w:val="nil"/>
            </w:tcBorders>
          </w:tcPr>
          <w:p w:rsidR="00241E42" w:rsidRPr="00610483" w:rsidRDefault="00241E42" w:rsidP="00241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(</w:t>
            </w:r>
            <w:r w:rsidRPr="00610483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610483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241E42" w:rsidRPr="00610483" w:rsidTr="009B7A42">
        <w:trPr>
          <w:trHeight w:val="247"/>
        </w:trPr>
        <w:tc>
          <w:tcPr>
            <w:tcW w:w="2880" w:type="dxa"/>
            <w:tcBorders>
              <w:top w:val="nil"/>
            </w:tcBorders>
          </w:tcPr>
          <w:p w:rsidR="00241E42" w:rsidRPr="00610483" w:rsidRDefault="00241E42" w:rsidP="00241E4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tcBorders>
              <w:top w:val="nil"/>
            </w:tcBorders>
          </w:tcPr>
          <w:p w:rsidR="00241E42" w:rsidRPr="00610483" w:rsidRDefault="00241E42" w:rsidP="00241E4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27" w:type="dxa"/>
            <w:tcBorders>
              <w:top w:val="nil"/>
            </w:tcBorders>
          </w:tcPr>
          <w:p w:rsidR="00241E42" w:rsidRPr="00610483" w:rsidRDefault="00241E42" w:rsidP="00241E4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241E42" w:rsidRPr="00610483" w:rsidRDefault="00241E42" w:rsidP="00241E42">
            <w:pPr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241E42" w:rsidRPr="00610483" w:rsidRDefault="00241E42" w:rsidP="00241E42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</w:tcBorders>
          </w:tcPr>
          <w:p w:rsidR="00241E42" w:rsidRPr="00610483" w:rsidRDefault="00241E42" w:rsidP="00241E42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:rsidR="00241E42" w:rsidRPr="00610483" w:rsidRDefault="00241E42" w:rsidP="00241E42">
            <w:pPr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241E42" w:rsidRPr="00610483" w:rsidRDefault="00241E42" w:rsidP="00241E42">
            <w:pPr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241E42" w:rsidRPr="00610483" w:rsidRDefault="00241E42" w:rsidP="00241E42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</w:tcBorders>
          </w:tcPr>
          <w:p w:rsidR="00241E42" w:rsidRPr="00610483" w:rsidRDefault="00241E42" w:rsidP="00241E42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383941" w:rsidRPr="00610483" w:rsidTr="00383941">
        <w:tc>
          <w:tcPr>
            <w:tcW w:w="2880" w:type="dxa"/>
          </w:tcPr>
          <w:p w:rsidR="00383941" w:rsidRPr="00610483" w:rsidRDefault="00383941" w:rsidP="00383941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ทีพีไอ โพลีน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ชีวะอินทรีย์ </w:t>
            </w:r>
            <w:r w:rsidRPr="00610483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จำกัด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:rsidR="00383941" w:rsidRPr="00020D75" w:rsidRDefault="00383941" w:rsidP="00383941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20D75"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727" w:type="dxa"/>
            <w:shd w:val="clear" w:color="auto" w:fill="auto"/>
          </w:tcPr>
          <w:p w:rsidR="00383941" w:rsidRPr="00020D75" w:rsidRDefault="00383941" w:rsidP="00383941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20D75"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83941" w:rsidRPr="00610483" w:rsidRDefault="00383941" w:rsidP="003839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83941" w:rsidRPr="00610483" w:rsidRDefault="00383941" w:rsidP="00383941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83941" w:rsidRPr="00610483" w:rsidRDefault="00383941" w:rsidP="003839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383941" w:rsidRPr="00610483" w:rsidRDefault="00383941" w:rsidP="00383941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83941" w:rsidRPr="00744476" w:rsidRDefault="00383941" w:rsidP="00383941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238,097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83941" w:rsidRPr="00FC65FA" w:rsidRDefault="00383941" w:rsidP="00383941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383941" w:rsidRPr="00020D75" w:rsidRDefault="00383941" w:rsidP="00383941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20D75">
              <w:rPr>
                <w:rFonts w:ascii="Angsana New" w:hAnsi="Angsana New"/>
                <w:sz w:val="26"/>
                <w:szCs w:val="26"/>
                <w:lang w:val="en-US"/>
              </w:rPr>
              <w:t>223,411</w:t>
            </w:r>
          </w:p>
        </w:tc>
      </w:tr>
      <w:tr w:rsidR="00383941" w:rsidRPr="00610483" w:rsidTr="00383941">
        <w:tc>
          <w:tcPr>
            <w:tcW w:w="2880" w:type="dxa"/>
          </w:tcPr>
          <w:p w:rsidR="00383941" w:rsidRPr="00610483" w:rsidRDefault="00383941" w:rsidP="0038394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810" w:type="dxa"/>
            <w:shd w:val="clear" w:color="auto" w:fill="auto"/>
          </w:tcPr>
          <w:p w:rsidR="00383941" w:rsidRPr="00870239" w:rsidRDefault="00383941" w:rsidP="00383941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0D75"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727" w:type="dxa"/>
            <w:tcBorders>
              <w:bottom w:val="nil"/>
            </w:tcBorders>
            <w:shd w:val="clear" w:color="auto" w:fill="auto"/>
          </w:tcPr>
          <w:p w:rsidR="00383941" w:rsidRPr="00870239" w:rsidRDefault="00383941" w:rsidP="00383941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0D75"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83941" w:rsidRPr="00610483" w:rsidRDefault="00383941" w:rsidP="003839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83941" w:rsidRPr="00610483" w:rsidRDefault="00383941" w:rsidP="00383941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83941" w:rsidRPr="00610483" w:rsidRDefault="00383941" w:rsidP="003839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383941" w:rsidRPr="00610483" w:rsidRDefault="00383941" w:rsidP="00383941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83941" w:rsidRPr="00744476" w:rsidRDefault="00383941" w:rsidP="00383941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44,153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83941" w:rsidRPr="00FC65FA" w:rsidRDefault="00383941" w:rsidP="00383941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383941" w:rsidRPr="00020D75" w:rsidRDefault="00383941" w:rsidP="00383941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20D75">
              <w:rPr>
                <w:rFonts w:ascii="Angsana New" w:hAnsi="Angsana New"/>
                <w:sz w:val="26"/>
                <w:szCs w:val="26"/>
                <w:lang w:val="en-US"/>
              </w:rPr>
              <w:t>44,153</w:t>
            </w:r>
          </w:p>
        </w:tc>
      </w:tr>
      <w:tr w:rsidR="00383941" w:rsidRPr="00610483" w:rsidTr="00383941">
        <w:tc>
          <w:tcPr>
            <w:tcW w:w="2880" w:type="dxa"/>
          </w:tcPr>
          <w:p w:rsidR="00383941" w:rsidRPr="009F665C" w:rsidRDefault="00383941" w:rsidP="0038394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38A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  <w:r w:rsidRPr="00CE38AD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10" w:type="dxa"/>
            <w:shd w:val="clear" w:color="auto" w:fill="auto"/>
          </w:tcPr>
          <w:p w:rsidR="00383941" w:rsidRPr="00020D75" w:rsidRDefault="00383941" w:rsidP="00383941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20D75"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727" w:type="dxa"/>
            <w:tcBorders>
              <w:bottom w:val="nil"/>
            </w:tcBorders>
            <w:shd w:val="clear" w:color="auto" w:fill="auto"/>
          </w:tcPr>
          <w:p w:rsidR="00383941" w:rsidRPr="00AE3EED" w:rsidRDefault="00383941" w:rsidP="00383941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383941" w:rsidRPr="00BF2D72" w:rsidRDefault="00383941" w:rsidP="003839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383941" w:rsidRPr="00610483" w:rsidRDefault="00383941" w:rsidP="00383941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bottom w:val="nil"/>
            </w:tcBorders>
            <w:shd w:val="clear" w:color="auto" w:fill="auto"/>
          </w:tcPr>
          <w:p w:rsidR="00383941" w:rsidRPr="00BF2D72" w:rsidRDefault="00383941" w:rsidP="003839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383941" w:rsidRPr="00610483" w:rsidRDefault="00383941" w:rsidP="00383941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83941" w:rsidRPr="00744476" w:rsidRDefault="00383941" w:rsidP="00383941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83941" w:rsidRPr="00FC65FA" w:rsidRDefault="00383941" w:rsidP="00383941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383941" w:rsidRPr="00020D75" w:rsidRDefault="00383941" w:rsidP="003839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383941" w:rsidRPr="00610483" w:rsidTr="00383941">
        <w:tc>
          <w:tcPr>
            <w:tcW w:w="2880" w:type="dxa"/>
          </w:tcPr>
          <w:p w:rsidR="00383941" w:rsidRPr="00CE38AD" w:rsidRDefault="00383941" w:rsidP="0038394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38A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พาณิชย์</w:t>
            </w:r>
            <w:r w:rsidRPr="00CE38AD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10" w:type="dxa"/>
            <w:shd w:val="clear" w:color="auto" w:fill="auto"/>
          </w:tcPr>
          <w:p w:rsidR="00383941" w:rsidRPr="00020D75" w:rsidRDefault="00383941" w:rsidP="00383941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0D75"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727" w:type="dxa"/>
            <w:tcBorders>
              <w:bottom w:val="nil"/>
            </w:tcBorders>
            <w:shd w:val="clear" w:color="auto" w:fill="auto"/>
          </w:tcPr>
          <w:p w:rsidR="00383941" w:rsidRDefault="00383941" w:rsidP="00383941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383941" w:rsidRPr="00610483" w:rsidRDefault="00383941" w:rsidP="003839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383941" w:rsidRPr="00610483" w:rsidRDefault="00383941" w:rsidP="00383941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bottom w:val="nil"/>
            </w:tcBorders>
            <w:shd w:val="clear" w:color="auto" w:fill="auto"/>
          </w:tcPr>
          <w:p w:rsidR="00383941" w:rsidRPr="00610483" w:rsidRDefault="00383941" w:rsidP="003839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383941" w:rsidRPr="00610483" w:rsidRDefault="00383941" w:rsidP="00383941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83941" w:rsidRPr="00744476" w:rsidRDefault="00383941" w:rsidP="00383941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97,993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83941" w:rsidRPr="00FC65FA" w:rsidRDefault="00383941" w:rsidP="00383941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383941" w:rsidRDefault="00383941" w:rsidP="003839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383941" w:rsidRPr="00610483" w:rsidTr="00383941">
        <w:tc>
          <w:tcPr>
            <w:tcW w:w="2880" w:type="dxa"/>
          </w:tcPr>
          <w:p w:rsidR="00383941" w:rsidRPr="00CE38AD" w:rsidRDefault="00383941" w:rsidP="0038394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2C7F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โรงกลั่นน้ำมันทีพีไอ 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1997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:rsidR="00383941" w:rsidRPr="00020D75" w:rsidRDefault="00383941" w:rsidP="00383941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  <w:tcBorders>
              <w:bottom w:val="nil"/>
            </w:tcBorders>
            <w:shd w:val="clear" w:color="auto" w:fill="auto"/>
          </w:tcPr>
          <w:p w:rsidR="00383941" w:rsidRPr="00020D75" w:rsidRDefault="00383941" w:rsidP="00383941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383941" w:rsidRPr="00610483" w:rsidRDefault="00383941" w:rsidP="003839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383941" w:rsidRPr="00610483" w:rsidRDefault="00383941" w:rsidP="00383941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bottom w:val="nil"/>
            </w:tcBorders>
            <w:shd w:val="clear" w:color="auto" w:fill="auto"/>
          </w:tcPr>
          <w:p w:rsidR="00383941" w:rsidRPr="00610483" w:rsidRDefault="00383941" w:rsidP="003839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383941" w:rsidRPr="00610483" w:rsidRDefault="00383941" w:rsidP="00383941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83941" w:rsidRPr="00744476" w:rsidRDefault="00383941" w:rsidP="00383941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83941" w:rsidRPr="00FC65FA" w:rsidRDefault="00383941" w:rsidP="00383941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383941" w:rsidRPr="00020D75" w:rsidRDefault="00383941" w:rsidP="00383941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383941" w:rsidRPr="00610483" w:rsidTr="00383941">
        <w:trPr>
          <w:trHeight w:val="80"/>
        </w:trPr>
        <w:tc>
          <w:tcPr>
            <w:tcW w:w="2880" w:type="dxa"/>
          </w:tcPr>
          <w:p w:rsidR="00383941" w:rsidRPr="009F665C" w:rsidRDefault="00383941" w:rsidP="00383941">
            <w:pPr>
              <w:tabs>
                <w:tab w:val="left" w:pos="720"/>
              </w:tabs>
              <w:spacing w:line="240" w:lineRule="auto"/>
              <w:ind w:right="-108" w:firstLine="31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2C7F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:rsidR="00383941" w:rsidRPr="00020D75" w:rsidRDefault="00383941" w:rsidP="00383941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20D75"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727" w:type="dxa"/>
            <w:shd w:val="clear" w:color="auto" w:fill="auto"/>
          </w:tcPr>
          <w:p w:rsidR="00383941" w:rsidRPr="00020D75" w:rsidRDefault="00383941" w:rsidP="00383941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83941" w:rsidRPr="00BF2D72" w:rsidRDefault="00383941" w:rsidP="003839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83941" w:rsidRPr="00610483" w:rsidRDefault="00383941" w:rsidP="00383941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83941" w:rsidRPr="00BF2D72" w:rsidRDefault="00383941" w:rsidP="003839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383941" w:rsidRPr="00610483" w:rsidRDefault="00383941" w:rsidP="00383941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83941" w:rsidRPr="00744476" w:rsidRDefault="00383941" w:rsidP="00383941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77,519</w:t>
            </w:r>
          </w:p>
        </w:tc>
        <w:tc>
          <w:tcPr>
            <w:tcW w:w="270" w:type="dxa"/>
          </w:tcPr>
          <w:p w:rsidR="00383941" w:rsidRPr="00FC65FA" w:rsidRDefault="00383941" w:rsidP="00383941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:rsidR="00383941" w:rsidRPr="00020D75" w:rsidRDefault="00383941" w:rsidP="003839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383941" w:rsidRPr="00610483" w:rsidTr="00383941">
        <w:tc>
          <w:tcPr>
            <w:tcW w:w="2880" w:type="dxa"/>
          </w:tcPr>
          <w:p w:rsidR="00383941" w:rsidRPr="00610483" w:rsidRDefault="00383941" w:rsidP="0038394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383941" w:rsidRPr="00610483" w:rsidRDefault="00383941" w:rsidP="0038394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7" w:type="dxa"/>
            <w:shd w:val="clear" w:color="auto" w:fill="auto"/>
          </w:tcPr>
          <w:p w:rsidR="00383941" w:rsidRPr="00020D75" w:rsidRDefault="00383941" w:rsidP="00383941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83941" w:rsidRPr="00610483" w:rsidRDefault="00383941" w:rsidP="003839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83941" w:rsidRPr="00610483" w:rsidRDefault="00383941" w:rsidP="00383941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83941" w:rsidRPr="00610483" w:rsidRDefault="00383941" w:rsidP="003839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383941" w:rsidRPr="00610483" w:rsidRDefault="00383941" w:rsidP="00383941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83941" w:rsidRPr="00744476" w:rsidRDefault="00383941" w:rsidP="00383941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459,762</w:t>
            </w:r>
          </w:p>
        </w:tc>
        <w:tc>
          <w:tcPr>
            <w:tcW w:w="270" w:type="dxa"/>
          </w:tcPr>
          <w:p w:rsidR="00383941" w:rsidRPr="00FC65FA" w:rsidRDefault="00383941" w:rsidP="00383941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nil"/>
            </w:tcBorders>
          </w:tcPr>
          <w:p w:rsidR="00383941" w:rsidRPr="00020D75" w:rsidRDefault="00383941" w:rsidP="00383941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20D75">
              <w:rPr>
                <w:rFonts w:ascii="Angsana New" w:hAnsi="Angsana New"/>
                <w:sz w:val="26"/>
                <w:szCs w:val="26"/>
                <w:lang w:val="en-US"/>
              </w:rPr>
              <w:t>267,564</w:t>
            </w:r>
          </w:p>
        </w:tc>
      </w:tr>
      <w:tr w:rsidR="00383941" w:rsidRPr="00610483" w:rsidTr="00383941">
        <w:trPr>
          <w:trHeight w:val="80"/>
        </w:trPr>
        <w:tc>
          <w:tcPr>
            <w:tcW w:w="2880" w:type="dxa"/>
          </w:tcPr>
          <w:p w:rsidR="00383941" w:rsidRPr="009F665C" w:rsidRDefault="00383941" w:rsidP="0038394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10" w:type="dxa"/>
            <w:shd w:val="clear" w:color="auto" w:fill="auto"/>
          </w:tcPr>
          <w:p w:rsidR="00383941" w:rsidRPr="00610483" w:rsidRDefault="00383941" w:rsidP="0038394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  <w:shd w:val="clear" w:color="auto" w:fill="auto"/>
          </w:tcPr>
          <w:p w:rsidR="00383941" w:rsidRPr="00610483" w:rsidRDefault="00383941" w:rsidP="0038394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83941" w:rsidRPr="00BF2D72" w:rsidRDefault="00383941" w:rsidP="003839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83941" w:rsidRPr="00610483" w:rsidRDefault="00383941" w:rsidP="00383941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83941" w:rsidRPr="00BF2D72" w:rsidRDefault="00383941" w:rsidP="003839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383941" w:rsidRPr="00610483" w:rsidRDefault="00383941" w:rsidP="00383941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83941" w:rsidRPr="00744476" w:rsidRDefault="00383941" w:rsidP="00383941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1,220</w:t>
            </w:r>
          </w:p>
        </w:tc>
        <w:tc>
          <w:tcPr>
            <w:tcW w:w="270" w:type="dxa"/>
          </w:tcPr>
          <w:p w:rsidR="00383941" w:rsidRPr="00FC65FA" w:rsidRDefault="00383941" w:rsidP="00383941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:rsidR="00383941" w:rsidRPr="00020D75" w:rsidRDefault="00383941" w:rsidP="00383941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20D75">
              <w:rPr>
                <w:rFonts w:ascii="Angsana New" w:hAnsi="Angsana New"/>
                <w:sz w:val="26"/>
                <w:szCs w:val="26"/>
                <w:lang w:val="en-US"/>
              </w:rPr>
              <w:t>1,237</w:t>
            </w:r>
          </w:p>
        </w:tc>
      </w:tr>
      <w:tr w:rsidR="00383941" w:rsidRPr="00610483" w:rsidTr="00383941">
        <w:tc>
          <w:tcPr>
            <w:tcW w:w="2880" w:type="dxa"/>
            <w:tcBorders>
              <w:bottom w:val="nil"/>
            </w:tcBorders>
          </w:tcPr>
          <w:p w:rsidR="00383941" w:rsidRPr="00610483" w:rsidRDefault="00383941" w:rsidP="0038394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048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:rsidR="00383941" w:rsidRPr="00610483" w:rsidRDefault="00383941" w:rsidP="0038394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7" w:type="dxa"/>
            <w:tcBorders>
              <w:bottom w:val="nil"/>
            </w:tcBorders>
            <w:shd w:val="clear" w:color="auto" w:fill="auto"/>
          </w:tcPr>
          <w:p w:rsidR="00383941" w:rsidRPr="00610483" w:rsidRDefault="00383941" w:rsidP="0038394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83941" w:rsidRPr="00BF2D72" w:rsidRDefault="00383941" w:rsidP="003839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F2D7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383941" w:rsidRPr="00BF2D72" w:rsidRDefault="00383941" w:rsidP="00383941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83941" w:rsidRPr="00BF2D72" w:rsidRDefault="00383941" w:rsidP="003839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F2D7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383941" w:rsidRPr="00BF2D72" w:rsidRDefault="00383941" w:rsidP="00383941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83941" w:rsidRPr="00744476" w:rsidRDefault="00383941" w:rsidP="00383941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460,982</w:t>
            </w:r>
          </w:p>
        </w:tc>
        <w:tc>
          <w:tcPr>
            <w:tcW w:w="270" w:type="dxa"/>
            <w:tcBorders>
              <w:bottom w:val="nil"/>
            </w:tcBorders>
          </w:tcPr>
          <w:p w:rsidR="00383941" w:rsidRPr="00BF2D72" w:rsidRDefault="00383941" w:rsidP="00383941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383941" w:rsidRPr="00020D75" w:rsidRDefault="00383941" w:rsidP="00383941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20D7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268,801</w:t>
            </w:r>
          </w:p>
        </w:tc>
      </w:tr>
    </w:tbl>
    <w:p w:rsidR="0001063C" w:rsidRDefault="0001063C" w:rsidP="009B7A42">
      <w:pPr>
        <w:pStyle w:val="Bo-C1Content"/>
        <w:ind w:right="-25"/>
        <w:jc w:val="both"/>
        <w:rPr>
          <w:spacing w:val="-4"/>
        </w:rPr>
      </w:pPr>
    </w:p>
    <w:p w:rsidR="00A67313" w:rsidRPr="00BB3DBA" w:rsidRDefault="00A67313" w:rsidP="009B7A42">
      <w:pPr>
        <w:pStyle w:val="Bo-C1Content"/>
        <w:ind w:right="-25"/>
        <w:jc w:val="both"/>
        <w:rPr>
          <w:spacing w:val="-4"/>
          <w:lang w:val="en-US"/>
        </w:rPr>
      </w:pPr>
      <w:r w:rsidRPr="00BB3DBA">
        <w:rPr>
          <w:rFonts w:hint="cs"/>
          <w:spacing w:val="-4"/>
          <w:cs/>
        </w:rPr>
        <w:t xml:space="preserve">ณ วันที่ </w:t>
      </w:r>
      <w:r w:rsidR="00241E42" w:rsidRPr="00BB3DBA">
        <w:rPr>
          <w:rFonts w:hint="cs"/>
          <w:spacing w:val="-4"/>
        </w:rPr>
        <w:t xml:space="preserve">30 </w:t>
      </w:r>
      <w:r w:rsidR="00012566">
        <w:rPr>
          <w:rFonts w:hint="cs"/>
          <w:spacing w:val="-4"/>
          <w:cs/>
        </w:rPr>
        <w:t>กันย</w:t>
      </w:r>
      <w:r w:rsidR="00241E42" w:rsidRPr="00BB3DBA">
        <w:rPr>
          <w:rFonts w:hint="cs"/>
          <w:spacing w:val="-4"/>
          <w:cs/>
        </w:rPr>
        <w:t xml:space="preserve">ายน </w:t>
      </w:r>
      <w:r w:rsidR="00716EF5" w:rsidRPr="00BB3DBA">
        <w:rPr>
          <w:rFonts w:hint="cs"/>
          <w:spacing w:val="-4"/>
          <w:cs/>
        </w:rPr>
        <w:t>25</w:t>
      </w:r>
      <w:r w:rsidR="00716EF5" w:rsidRPr="00BB3DBA">
        <w:rPr>
          <w:spacing w:val="-4"/>
        </w:rPr>
        <w:t>6</w:t>
      </w:r>
      <w:r w:rsidR="00986EAE" w:rsidRPr="00BB3DBA">
        <w:rPr>
          <w:spacing w:val="-4"/>
        </w:rPr>
        <w:t>2</w:t>
      </w:r>
      <w:r w:rsidRPr="00BB3DBA">
        <w:rPr>
          <w:rFonts w:hint="cs"/>
          <w:spacing w:val="-4"/>
          <w:cs/>
        </w:rPr>
        <w:t xml:space="preserve"> เงินให้กู้ยืมระยะสั้นแก่กิจการที่เกี่ยวข้องกันทั้งหมดเป็นตั๋วสัญญาใช้เงิน โดยมีกำหนดชำระคืนเมื่อทวงถาม</w:t>
      </w:r>
    </w:p>
    <w:p w:rsidR="00A67313" w:rsidRPr="007C0D2C" w:rsidRDefault="00A67313" w:rsidP="00A67313">
      <w:pPr>
        <w:pStyle w:val="Bo-C1Content"/>
        <w:rPr>
          <w:sz w:val="20"/>
          <w:szCs w:val="20"/>
          <w:cs/>
          <w:lang w:val="en-US"/>
        </w:rPr>
      </w:pPr>
    </w:p>
    <w:p w:rsidR="00A94EB8" w:rsidRPr="00A94EB8" w:rsidRDefault="00A94EB8" w:rsidP="00A94EB8">
      <w:pPr>
        <w:tabs>
          <w:tab w:val="left" w:pos="540"/>
          <w:tab w:val="right" w:pos="7200"/>
        </w:tabs>
        <w:spacing w:line="240" w:lineRule="auto"/>
        <w:ind w:left="539" w:right="-25"/>
        <w:jc w:val="thaiDistribute"/>
        <w:rPr>
          <w:rFonts w:ascii="Angsana New" w:hAnsi="Angsana New"/>
          <w:sz w:val="30"/>
          <w:szCs w:val="30"/>
        </w:rPr>
      </w:pPr>
      <w:r w:rsidRPr="00A94EB8">
        <w:rPr>
          <w:rFonts w:ascii="Angsana New" w:hAnsi="Angsana New"/>
          <w:spacing w:val="-2"/>
          <w:sz w:val="30"/>
          <w:szCs w:val="30"/>
          <w:cs/>
        </w:rPr>
        <w:t>รายการเคลื่อนไหว</w:t>
      </w:r>
      <w:r w:rsidRPr="00A94EB8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Pr="00A94EB8">
        <w:rPr>
          <w:rFonts w:ascii="Angsana New" w:hAnsi="Angsana New" w:hint="cs"/>
          <w:spacing w:val="-2"/>
          <w:sz w:val="30"/>
          <w:szCs w:val="30"/>
          <w:cs/>
          <w:lang w:val="en-US"/>
        </w:rPr>
        <w:t>เงิน</w:t>
      </w:r>
      <w:r w:rsidRPr="00A94EB8">
        <w:rPr>
          <w:rFonts w:ascii="Angsana New" w:hAnsi="Angsana New"/>
          <w:spacing w:val="-2"/>
          <w:sz w:val="30"/>
          <w:szCs w:val="30"/>
          <w:cs/>
        </w:rPr>
        <w:t>ให้</w:t>
      </w:r>
      <w:r w:rsidRPr="00A94EB8">
        <w:rPr>
          <w:rFonts w:ascii="Angsana New" w:hAnsi="Angsana New" w:hint="cs"/>
          <w:spacing w:val="-2"/>
          <w:sz w:val="30"/>
          <w:szCs w:val="30"/>
          <w:cs/>
          <w:lang w:val="en-US"/>
        </w:rPr>
        <w:t>กู้ยืม</w:t>
      </w:r>
      <w:r w:rsidR="00471E64">
        <w:rPr>
          <w:rFonts w:ascii="Angsana New" w:hAnsi="Angsana New" w:hint="cs"/>
          <w:spacing w:val="-2"/>
          <w:sz w:val="30"/>
          <w:szCs w:val="30"/>
          <w:cs/>
          <w:lang w:val="en-US"/>
        </w:rPr>
        <w:t>ระยะสั้น</w:t>
      </w:r>
      <w:r w:rsidRPr="00A94EB8">
        <w:rPr>
          <w:rFonts w:ascii="Angsana New" w:hAnsi="Angsana New"/>
          <w:spacing w:val="-2"/>
          <w:sz w:val="30"/>
          <w:szCs w:val="30"/>
          <w:cs/>
        </w:rPr>
        <w:t>แก่</w:t>
      </w:r>
      <w:r w:rsidRPr="00A94EB8">
        <w:rPr>
          <w:rFonts w:ascii="Angsana New" w:hAnsi="Angsana New" w:hint="cs"/>
          <w:spacing w:val="-2"/>
          <w:sz w:val="30"/>
          <w:szCs w:val="30"/>
          <w:cs/>
          <w:lang w:val="en-US"/>
        </w:rPr>
        <w:t>กิจการที่เกี่ยวข้องกัน</w:t>
      </w:r>
      <w:r w:rsidRPr="00A94EB8">
        <w:rPr>
          <w:rFonts w:ascii="Angsana New" w:hAnsi="Angsana New" w:hint="cs"/>
          <w:spacing w:val="-2"/>
          <w:sz w:val="30"/>
          <w:szCs w:val="30"/>
          <w:cs/>
        </w:rPr>
        <w:t>สำหรับงวดเก้าเดือน</w:t>
      </w:r>
      <w:r w:rsidRPr="00A94EB8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Pr="00A94EB8">
        <w:rPr>
          <w:rFonts w:ascii="Angsana New" w:hAnsi="Angsana New"/>
          <w:spacing w:val="-2"/>
          <w:sz w:val="30"/>
          <w:szCs w:val="30"/>
        </w:rPr>
        <w:t>3</w:t>
      </w:r>
      <w:r w:rsidRPr="00A94EB8">
        <w:rPr>
          <w:rFonts w:ascii="Angsana New" w:hAnsi="Angsana New"/>
          <w:spacing w:val="-2"/>
          <w:sz w:val="30"/>
          <w:szCs w:val="30"/>
          <w:lang w:val="en-US"/>
        </w:rPr>
        <w:t xml:space="preserve">0 </w:t>
      </w:r>
      <w:r w:rsidRPr="00A94EB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กันยายน </w:t>
      </w:r>
      <w:r w:rsidRPr="00A94EB8">
        <w:rPr>
          <w:rFonts w:ascii="Angsana New" w:hAnsi="Angsana New"/>
          <w:spacing w:val="-2"/>
          <w:sz w:val="30"/>
          <w:szCs w:val="30"/>
        </w:rPr>
        <w:t>25</w:t>
      </w:r>
      <w:r w:rsidRPr="00A94EB8">
        <w:rPr>
          <w:rFonts w:ascii="Angsana New" w:hAnsi="Angsana New" w:hint="cs"/>
          <w:spacing w:val="-2"/>
          <w:sz w:val="30"/>
          <w:szCs w:val="30"/>
          <w:cs/>
        </w:rPr>
        <w:t>6</w:t>
      </w:r>
      <w:r w:rsidR="00A456BD">
        <w:rPr>
          <w:rFonts w:ascii="Angsana New" w:hAnsi="Angsana New" w:hint="cs"/>
          <w:spacing w:val="-2"/>
          <w:sz w:val="30"/>
          <w:szCs w:val="30"/>
          <w:cs/>
        </w:rPr>
        <w:t>2</w:t>
      </w:r>
      <w:r w:rsidRPr="00A94EB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94EB8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A94EB8">
        <w:rPr>
          <w:rFonts w:ascii="Angsana New" w:hAnsi="Angsana New"/>
          <w:sz w:val="30"/>
          <w:szCs w:val="30"/>
          <w:lang w:val="en-US"/>
        </w:rPr>
        <w:t>256</w:t>
      </w:r>
      <w:r w:rsidR="00A456BD">
        <w:rPr>
          <w:rFonts w:ascii="Angsana New" w:hAnsi="Angsana New" w:hint="cs"/>
          <w:sz w:val="30"/>
          <w:szCs w:val="30"/>
          <w:cs/>
          <w:lang w:val="en-US"/>
        </w:rPr>
        <w:t>1</w:t>
      </w:r>
      <w:r w:rsidRPr="00A94EB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94EB8">
        <w:rPr>
          <w:rFonts w:ascii="Angsana New" w:hAnsi="Angsana New"/>
          <w:sz w:val="30"/>
          <w:szCs w:val="30"/>
          <w:cs/>
        </w:rPr>
        <w:t>มีดังนี้</w:t>
      </w:r>
    </w:p>
    <w:p w:rsidR="00A94EB8" w:rsidRPr="00A94EB8" w:rsidRDefault="00A94EB8" w:rsidP="00A94EB8">
      <w:pPr>
        <w:spacing w:line="240" w:lineRule="auto"/>
        <w:ind w:left="540" w:right="-25"/>
        <w:jc w:val="both"/>
        <w:rPr>
          <w:rFonts w:ascii="Angsana New" w:hAnsi="Angsana New"/>
          <w:sz w:val="20"/>
          <w:szCs w:val="20"/>
        </w:rPr>
      </w:pPr>
    </w:p>
    <w:tbl>
      <w:tblPr>
        <w:tblW w:w="9207" w:type="dxa"/>
        <w:tblInd w:w="450" w:type="dxa"/>
        <w:tblLook w:val="04A0" w:firstRow="1" w:lastRow="0" w:firstColumn="1" w:lastColumn="0" w:noHBand="0" w:noVBand="1"/>
      </w:tblPr>
      <w:tblGrid>
        <w:gridCol w:w="3870"/>
        <w:gridCol w:w="1114"/>
        <w:gridCol w:w="236"/>
        <w:gridCol w:w="1115"/>
        <w:gridCol w:w="236"/>
        <w:gridCol w:w="1200"/>
        <w:gridCol w:w="236"/>
        <w:gridCol w:w="1200"/>
      </w:tblGrid>
      <w:tr w:rsidR="00A94EB8" w:rsidRPr="00A94EB8" w:rsidTr="00A456BD">
        <w:tc>
          <w:tcPr>
            <w:tcW w:w="3870" w:type="dxa"/>
          </w:tcPr>
          <w:p w:rsidR="00A94EB8" w:rsidRPr="00A94EB8" w:rsidRDefault="00A94EB8" w:rsidP="00A94EB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4E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</w:t>
            </w:r>
            <w:r w:rsidR="007878D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ระยะสั้น</w:t>
            </w:r>
            <w:r w:rsidRPr="00A94E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แก่กิจการที่เกี่ยวข้องกัน</w:t>
            </w:r>
          </w:p>
        </w:tc>
        <w:tc>
          <w:tcPr>
            <w:tcW w:w="2465" w:type="dxa"/>
            <w:gridSpan w:val="3"/>
          </w:tcPr>
          <w:p w:rsidR="00A94EB8" w:rsidRPr="00A94EB8" w:rsidRDefault="00A94EB8" w:rsidP="00A94EB8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4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A94EB8" w:rsidRPr="00A94EB8" w:rsidRDefault="00A94EB8" w:rsidP="00A94EB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6" w:type="dxa"/>
            <w:gridSpan w:val="3"/>
          </w:tcPr>
          <w:p w:rsidR="00A94EB8" w:rsidRPr="00A94EB8" w:rsidRDefault="00A94EB8" w:rsidP="00A94EB8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4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4EB8" w:rsidRPr="00A94EB8" w:rsidTr="00A456BD">
        <w:tc>
          <w:tcPr>
            <w:tcW w:w="3870" w:type="dxa"/>
          </w:tcPr>
          <w:p w:rsidR="00A94EB8" w:rsidRPr="00A94EB8" w:rsidRDefault="00A94EB8" w:rsidP="00A94EB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4E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สำหรับงวดเก้าเดือนสิ้นสุดวันที่ 30 กันยายน</w:t>
            </w:r>
          </w:p>
        </w:tc>
        <w:tc>
          <w:tcPr>
            <w:tcW w:w="1114" w:type="dxa"/>
          </w:tcPr>
          <w:p w:rsidR="00A94EB8" w:rsidRPr="00A94EB8" w:rsidRDefault="00A94EB8" w:rsidP="00A94EB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4E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A456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:rsidR="00A94EB8" w:rsidRPr="00A94EB8" w:rsidRDefault="00A94EB8" w:rsidP="00A94EB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A94EB8" w:rsidRPr="00A94EB8" w:rsidRDefault="00A94EB8" w:rsidP="00A94EB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4EB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94E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A456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:rsidR="00A94EB8" w:rsidRPr="00A94EB8" w:rsidRDefault="00A94EB8" w:rsidP="00A94EB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A94EB8" w:rsidRPr="00A94EB8" w:rsidRDefault="00A94EB8" w:rsidP="00A94EB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4E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A456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:rsidR="00A94EB8" w:rsidRPr="00A94EB8" w:rsidRDefault="00A94EB8" w:rsidP="00A94EB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A94EB8" w:rsidRPr="00A94EB8" w:rsidRDefault="00A94EB8" w:rsidP="00A94EB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4EB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94E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A456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A94EB8" w:rsidRPr="00A94EB8" w:rsidTr="00A456BD">
        <w:tc>
          <w:tcPr>
            <w:tcW w:w="3870" w:type="dxa"/>
          </w:tcPr>
          <w:p w:rsidR="00A94EB8" w:rsidRPr="00A94EB8" w:rsidRDefault="00A94EB8" w:rsidP="00A94EB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7" w:type="dxa"/>
            <w:gridSpan w:val="7"/>
          </w:tcPr>
          <w:p w:rsidR="00A94EB8" w:rsidRPr="00A94EB8" w:rsidRDefault="00A94EB8" w:rsidP="00A94EB8">
            <w:pPr>
              <w:spacing w:line="240" w:lineRule="atLeas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4E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94E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94E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94EB8" w:rsidRPr="00A94EB8" w:rsidTr="00A456BD">
        <w:tc>
          <w:tcPr>
            <w:tcW w:w="3870" w:type="dxa"/>
          </w:tcPr>
          <w:p w:rsidR="00A94EB8" w:rsidRPr="00A94EB8" w:rsidRDefault="00A94EB8" w:rsidP="00A94EB8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4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4" w:type="dxa"/>
          </w:tcPr>
          <w:p w:rsidR="00A94EB8" w:rsidRPr="00A94EB8" w:rsidRDefault="00A94EB8" w:rsidP="00A94EB8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94EB8" w:rsidRPr="00A94EB8" w:rsidRDefault="00A94EB8" w:rsidP="00A94EB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A94EB8" w:rsidRPr="00A94EB8" w:rsidRDefault="00A94EB8" w:rsidP="00A94EB8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94EB8" w:rsidRPr="00A94EB8" w:rsidRDefault="00A94EB8" w:rsidP="00A94EB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A94EB8" w:rsidRPr="00A94EB8" w:rsidRDefault="00A94EB8" w:rsidP="00A94EB8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94EB8" w:rsidRPr="00A94EB8" w:rsidRDefault="00A94EB8" w:rsidP="00A94EB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A94EB8" w:rsidRPr="00A94EB8" w:rsidRDefault="00A94EB8" w:rsidP="00A94EB8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56BD" w:rsidRPr="00A94EB8" w:rsidTr="00D070D1">
        <w:tc>
          <w:tcPr>
            <w:tcW w:w="3870" w:type="dxa"/>
          </w:tcPr>
          <w:p w:rsidR="00A456BD" w:rsidRPr="00A94EB8" w:rsidRDefault="00A456BD" w:rsidP="00A456B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4E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94EB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94EB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4" w:type="dxa"/>
            <w:shd w:val="clear" w:color="auto" w:fill="auto"/>
          </w:tcPr>
          <w:p w:rsidR="00A456BD" w:rsidRPr="00A94EB8" w:rsidRDefault="00292E1A" w:rsidP="00A456BD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456BD" w:rsidRPr="00A94EB8" w:rsidRDefault="00A456BD" w:rsidP="00A456B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A456BD" w:rsidRPr="00A94EB8" w:rsidRDefault="00A456BD" w:rsidP="00A456BD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4EB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456BD" w:rsidRPr="00A94EB8" w:rsidRDefault="00A456BD" w:rsidP="00A456B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A456BD" w:rsidRPr="00A94EB8" w:rsidRDefault="00292E1A" w:rsidP="00A456BD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267,564</w:t>
            </w:r>
          </w:p>
        </w:tc>
        <w:tc>
          <w:tcPr>
            <w:tcW w:w="236" w:type="dxa"/>
          </w:tcPr>
          <w:p w:rsidR="00A456BD" w:rsidRPr="00A94EB8" w:rsidRDefault="00A456BD" w:rsidP="00A456B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A456BD" w:rsidRPr="00A94EB8" w:rsidRDefault="00A456BD" w:rsidP="00A456BD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4EB8">
              <w:rPr>
                <w:rFonts w:ascii="Angsana New" w:hAnsi="Angsana New"/>
                <w:sz w:val="30"/>
                <w:szCs w:val="30"/>
                <w:cs/>
              </w:rPr>
              <w:t>273</w:t>
            </w:r>
            <w:r w:rsidRPr="00A94EB8">
              <w:rPr>
                <w:rFonts w:ascii="Angsana New" w:hAnsi="Angsana New"/>
                <w:sz w:val="30"/>
                <w:szCs w:val="30"/>
              </w:rPr>
              <w:t>,</w:t>
            </w:r>
            <w:r w:rsidRPr="00A94EB8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</w:p>
        </w:tc>
      </w:tr>
      <w:tr w:rsidR="00E16FA7" w:rsidRPr="00A94EB8" w:rsidTr="00D070D1">
        <w:tc>
          <w:tcPr>
            <w:tcW w:w="3870" w:type="dxa"/>
          </w:tcPr>
          <w:p w:rsidR="00E16FA7" w:rsidRPr="00A94EB8" w:rsidRDefault="00E16FA7" w:rsidP="00E16FA7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4EB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4" w:type="dxa"/>
            <w:shd w:val="clear" w:color="auto" w:fill="auto"/>
          </w:tcPr>
          <w:p w:rsidR="00E16FA7" w:rsidRPr="00735A48" w:rsidRDefault="00E16FA7" w:rsidP="00E16FA7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E16FA7" w:rsidRPr="00A94EB8" w:rsidRDefault="00E16FA7" w:rsidP="00E16FA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E16FA7" w:rsidRPr="00A94EB8" w:rsidRDefault="00E16FA7" w:rsidP="00E16FA7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4EB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16FA7" w:rsidRPr="00A94EB8" w:rsidRDefault="00E16FA7" w:rsidP="00E16FA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E16FA7" w:rsidRPr="00E06AF9" w:rsidRDefault="00E16FA7" w:rsidP="00E16FA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213,5</w:t>
            </w:r>
            <w:r w:rsidR="00945474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236" w:type="dxa"/>
          </w:tcPr>
          <w:p w:rsidR="00E16FA7" w:rsidRPr="00A94EB8" w:rsidRDefault="00E16FA7" w:rsidP="00E16FA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E16FA7" w:rsidRPr="00A94EB8" w:rsidRDefault="00E16FA7" w:rsidP="00E16FA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4EB8">
              <w:rPr>
                <w:rFonts w:ascii="Angsana New" w:hAnsi="Angsana New"/>
                <w:sz w:val="30"/>
                <w:szCs w:val="30"/>
                <w:lang w:val="en-US"/>
              </w:rPr>
              <w:t>23,800</w:t>
            </w:r>
          </w:p>
        </w:tc>
      </w:tr>
      <w:tr w:rsidR="00E16FA7" w:rsidRPr="00A94EB8" w:rsidTr="00D070D1">
        <w:tc>
          <w:tcPr>
            <w:tcW w:w="3870" w:type="dxa"/>
          </w:tcPr>
          <w:p w:rsidR="00E16FA7" w:rsidRPr="00A94EB8" w:rsidRDefault="00E16FA7" w:rsidP="00E16FA7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4EB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:rsidR="00E16FA7" w:rsidRPr="00A94EB8" w:rsidRDefault="00E16FA7" w:rsidP="00E16FA7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16FA7" w:rsidRPr="00A94EB8" w:rsidRDefault="00E16FA7" w:rsidP="00E16FA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E16FA7" w:rsidRPr="00A94EB8" w:rsidRDefault="00E16FA7" w:rsidP="00E16FA7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4EB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16FA7" w:rsidRPr="00A94EB8" w:rsidRDefault="00E16FA7" w:rsidP="00E16FA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E16FA7" w:rsidRPr="00E06AF9" w:rsidRDefault="00E16FA7" w:rsidP="00E16FA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(21,35</w:t>
            </w:r>
            <w:r w:rsidR="0094547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E16FA7" w:rsidRPr="00A94EB8" w:rsidRDefault="00E16FA7" w:rsidP="00E16FA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E16FA7" w:rsidRPr="00A94EB8" w:rsidRDefault="00E16FA7" w:rsidP="00E16FA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4EB8">
              <w:rPr>
                <w:rFonts w:ascii="Angsana New" w:hAnsi="Angsana New"/>
                <w:sz w:val="30"/>
                <w:szCs w:val="30"/>
                <w:lang w:val="en-US"/>
              </w:rPr>
              <w:t>(2,889)</w:t>
            </w:r>
          </w:p>
        </w:tc>
      </w:tr>
      <w:tr w:rsidR="00E16FA7" w:rsidRPr="00A94EB8" w:rsidTr="00D070D1">
        <w:tc>
          <w:tcPr>
            <w:tcW w:w="3870" w:type="dxa"/>
          </w:tcPr>
          <w:p w:rsidR="00E16FA7" w:rsidRPr="00A94EB8" w:rsidRDefault="00E16FA7" w:rsidP="00E16FA7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4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94E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6FA7" w:rsidRPr="00A94EB8" w:rsidRDefault="00E16FA7" w:rsidP="00E16FA7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16FA7" w:rsidRPr="00A94EB8" w:rsidRDefault="00E16FA7" w:rsidP="00E16FA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:rsidR="00E16FA7" w:rsidRPr="00A94EB8" w:rsidRDefault="00E16FA7" w:rsidP="00E16FA7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4E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16FA7" w:rsidRPr="00A94EB8" w:rsidRDefault="00E16FA7" w:rsidP="00E16FA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6FA7" w:rsidRPr="00E06AF9" w:rsidRDefault="00E16FA7" w:rsidP="00E16FA7">
            <w:pPr>
              <w:tabs>
                <w:tab w:val="decimal" w:pos="918"/>
              </w:tabs>
              <w:spacing w:line="240" w:lineRule="auto"/>
              <w:ind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459,762</w:t>
            </w:r>
          </w:p>
        </w:tc>
        <w:tc>
          <w:tcPr>
            <w:tcW w:w="236" w:type="dxa"/>
          </w:tcPr>
          <w:p w:rsidR="00E16FA7" w:rsidRPr="00A94EB8" w:rsidRDefault="00E16FA7" w:rsidP="00E16FA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E16FA7" w:rsidRPr="00A94EB8" w:rsidRDefault="00E16FA7" w:rsidP="00E16FA7">
            <w:pPr>
              <w:tabs>
                <w:tab w:val="decimal" w:pos="918"/>
              </w:tabs>
              <w:spacing w:line="240" w:lineRule="auto"/>
              <w:ind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4E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294,164</w:t>
            </w:r>
          </w:p>
        </w:tc>
      </w:tr>
    </w:tbl>
    <w:p w:rsidR="005C345C" w:rsidRDefault="005C345C">
      <w:pPr>
        <w:spacing w:line="240" w:lineRule="auto"/>
        <w:rPr>
          <w:rFonts w:ascii="Angsana New" w:hAnsi="Angsana New"/>
          <w:sz w:val="24"/>
          <w:szCs w:val="24"/>
          <w:lang w:val="en-US"/>
        </w:rPr>
      </w:pPr>
    </w:p>
    <w:p w:rsidR="005C345C" w:rsidRDefault="005C345C">
      <w:pPr>
        <w:spacing w:line="240" w:lineRule="auto"/>
        <w:rPr>
          <w:rFonts w:ascii="Angsana New" w:hAnsi="Angsana New"/>
          <w:sz w:val="24"/>
          <w:szCs w:val="24"/>
          <w:lang w:val="en-US"/>
        </w:rPr>
      </w:pPr>
      <w:r>
        <w:rPr>
          <w:rFonts w:ascii="Angsana New" w:hAnsi="Angsana New"/>
          <w:sz w:val="24"/>
          <w:szCs w:val="24"/>
          <w:lang w:val="en-US"/>
        </w:rPr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960"/>
        <w:gridCol w:w="1134"/>
        <w:gridCol w:w="236"/>
        <w:gridCol w:w="1135"/>
        <w:gridCol w:w="236"/>
        <w:gridCol w:w="1135"/>
        <w:gridCol w:w="236"/>
        <w:gridCol w:w="1108"/>
      </w:tblGrid>
      <w:tr w:rsidR="00F91B1B" w:rsidRPr="00970BCB" w:rsidTr="00E86AF0">
        <w:trPr>
          <w:tblHeader/>
        </w:trPr>
        <w:tc>
          <w:tcPr>
            <w:tcW w:w="3960" w:type="dxa"/>
          </w:tcPr>
          <w:p w:rsidR="00F91B1B" w:rsidRPr="00E465E5" w:rsidRDefault="0090772C" w:rsidP="00F978C7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lastRenderedPageBreak/>
              <w:br w:type="page"/>
            </w:r>
            <w:r w:rsidR="00F91B1B"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  <w:br w:type="page"/>
            </w:r>
            <w:r w:rsidR="00F91B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2505" w:type="dxa"/>
            <w:gridSpan w:val="3"/>
          </w:tcPr>
          <w:p w:rsidR="00F91B1B" w:rsidRPr="004D71C7" w:rsidRDefault="00F91B1B" w:rsidP="00F978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7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F91B1B" w:rsidRPr="004D71C7" w:rsidRDefault="00F91B1B" w:rsidP="00F978C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79" w:type="dxa"/>
            <w:gridSpan w:val="3"/>
          </w:tcPr>
          <w:p w:rsidR="00F91B1B" w:rsidRPr="004D71C7" w:rsidRDefault="00F91B1B" w:rsidP="00F978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7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73AE" w:rsidRPr="00970BCB" w:rsidTr="00E86AF0">
        <w:trPr>
          <w:tblHeader/>
        </w:trPr>
        <w:tc>
          <w:tcPr>
            <w:tcW w:w="3960" w:type="dxa"/>
          </w:tcPr>
          <w:p w:rsidR="00D273AE" w:rsidRDefault="00D273AE" w:rsidP="00D273AE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E465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1134" w:type="dxa"/>
          </w:tcPr>
          <w:p w:rsidR="00D273AE" w:rsidRPr="00D87537" w:rsidRDefault="00A456BD" w:rsidP="00D273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4EB8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Pr="00A94EB8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0 </w:t>
            </w:r>
            <w:r w:rsidRPr="00A94EB8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:rsidR="00D273AE" w:rsidRPr="00D87537" w:rsidRDefault="00D273AE" w:rsidP="00D273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D273AE" w:rsidRPr="007E70CE" w:rsidRDefault="00716EF5" w:rsidP="00D273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D273A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273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D273AE" w:rsidRPr="00D87537" w:rsidRDefault="00D273AE" w:rsidP="00D273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D273AE" w:rsidRPr="00D87537" w:rsidRDefault="00A456BD" w:rsidP="00D273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4EB8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Pr="00A94EB8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0 </w:t>
            </w:r>
            <w:r w:rsidRPr="00A94EB8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:rsidR="00D273AE" w:rsidRPr="00D87537" w:rsidRDefault="00D273AE" w:rsidP="00D273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D273AE" w:rsidRPr="007E70CE" w:rsidRDefault="00716EF5" w:rsidP="00D273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D273A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273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86EAE" w:rsidRPr="00970BCB" w:rsidTr="00E86AF0">
        <w:trPr>
          <w:tblHeader/>
        </w:trPr>
        <w:tc>
          <w:tcPr>
            <w:tcW w:w="3960" w:type="dxa"/>
          </w:tcPr>
          <w:p w:rsidR="00986EAE" w:rsidRDefault="00986EAE" w:rsidP="00986EAE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986EAE" w:rsidRPr="00FC7AD6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986EAE" w:rsidRPr="00970BCB" w:rsidRDefault="00986EAE" w:rsidP="00986E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86EAE" w:rsidRPr="00970BCB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986EAE" w:rsidRPr="00970BCB" w:rsidRDefault="00986EAE" w:rsidP="00986E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986EAE" w:rsidRPr="00FC7AD6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986EAE" w:rsidRPr="00970BCB" w:rsidRDefault="00986EAE" w:rsidP="00986E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986EAE" w:rsidRPr="00970BCB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86EAE" w:rsidRPr="00970BCB" w:rsidTr="00E86AF0">
        <w:trPr>
          <w:tblHeader/>
        </w:trPr>
        <w:tc>
          <w:tcPr>
            <w:tcW w:w="3960" w:type="dxa"/>
          </w:tcPr>
          <w:p w:rsidR="00986EAE" w:rsidRPr="00970BCB" w:rsidRDefault="00986EAE" w:rsidP="00986E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986EAE" w:rsidRPr="00970BCB" w:rsidRDefault="00986EAE" w:rsidP="00986EA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86EAE" w:rsidRPr="00970BCB" w:rsidTr="00E86AF0">
        <w:tc>
          <w:tcPr>
            <w:tcW w:w="3960" w:type="dxa"/>
          </w:tcPr>
          <w:p w:rsidR="00986EAE" w:rsidRPr="007124B6" w:rsidRDefault="007124B6" w:rsidP="00986EA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124B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</w:tcPr>
          <w:p w:rsidR="00986EAE" w:rsidRPr="007124B6" w:rsidRDefault="007124B6" w:rsidP="00986EA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27,999</w:t>
            </w:r>
          </w:p>
        </w:tc>
        <w:tc>
          <w:tcPr>
            <w:tcW w:w="236" w:type="dxa"/>
          </w:tcPr>
          <w:p w:rsidR="00986EAE" w:rsidRPr="00020D75" w:rsidRDefault="00986EAE" w:rsidP="00986E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86EAE" w:rsidRPr="00020D75" w:rsidRDefault="007124B6" w:rsidP="007124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86EAE" w:rsidRPr="00020D75" w:rsidRDefault="00986EAE" w:rsidP="007124B6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86EAE" w:rsidRPr="00020D75" w:rsidRDefault="007124B6" w:rsidP="007124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86EAE" w:rsidRPr="00020D75" w:rsidRDefault="00986EAE" w:rsidP="007124B6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986EAE" w:rsidRPr="00020D75" w:rsidRDefault="007124B6" w:rsidP="007124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24B6" w:rsidRPr="00970BCB" w:rsidTr="00E86AF0">
        <w:tc>
          <w:tcPr>
            <w:tcW w:w="3960" w:type="dxa"/>
          </w:tcPr>
          <w:p w:rsidR="007124B6" w:rsidRPr="00020D75" w:rsidRDefault="007124B6" w:rsidP="00986EA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7124B6" w:rsidRPr="00020D75" w:rsidRDefault="007124B6" w:rsidP="00986EA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124B6" w:rsidRPr="00020D75" w:rsidRDefault="007124B6" w:rsidP="00986E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124B6" w:rsidRPr="00020D75" w:rsidRDefault="007124B6" w:rsidP="00986EA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124B6" w:rsidRPr="00020D75" w:rsidRDefault="007124B6" w:rsidP="00986E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124B6" w:rsidRPr="00020D75" w:rsidRDefault="007124B6" w:rsidP="00986EAE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124B6" w:rsidRPr="00020D75" w:rsidRDefault="007124B6" w:rsidP="00986E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7124B6" w:rsidRPr="00020D75" w:rsidRDefault="007124B6" w:rsidP="00986EAE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2298" w:rsidRPr="00970BCB" w:rsidTr="00592298">
        <w:tc>
          <w:tcPr>
            <w:tcW w:w="3960" w:type="dxa"/>
          </w:tcPr>
          <w:p w:rsidR="00592298" w:rsidRPr="00020D75" w:rsidRDefault="00592298" w:rsidP="0059229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34" w:type="dxa"/>
            <w:shd w:val="clear" w:color="auto" w:fill="auto"/>
          </w:tcPr>
          <w:p w:rsidR="00592298" w:rsidRPr="00020D75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92298" w:rsidRPr="00020D75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92298" w:rsidRPr="00744476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3,117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92298" w:rsidRPr="00020D75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3,257</w:t>
            </w:r>
          </w:p>
        </w:tc>
      </w:tr>
      <w:tr w:rsidR="00592298" w:rsidRPr="00970BCB" w:rsidTr="00592298">
        <w:tc>
          <w:tcPr>
            <w:tcW w:w="3960" w:type="dxa"/>
            <w:vAlign w:val="bottom"/>
          </w:tcPr>
          <w:p w:rsidR="00592298" w:rsidRPr="00020D75" w:rsidRDefault="00592298" w:rsidP="005922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592298" w:rsidRPr="00020D75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92298" w:rsidRPr="00020D75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92298" w:rsidRPr="00744476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79,914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92298" w:rsidRPr="00020D75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85,200</w:t>
            </w:r>
          </w:p>
        </w:tc>
      </w:tr>
      <w:tr w:rsidR="00592298" w:rsidRPr="00970BCB" w:rsidTr="00592298">
        <w:tc>
          <w:tcPr>
            <w:tcW w:w="3960" w:type="dxa"/>
            <w:vAlign w:val="bottom"/>
          </w:tcPr>
          <w:p w:rsidR="00592298" w:rsidRPr="00020D75" w:rsidRDefault="00592298" w:rsidP="005922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34" w:type="dxa"/>
            <w:shd w:val="clear" w:color="auto" w:fill="auto"/>
          </w:tcPr>
          <w:p w:rsidR="00592298" w:rsidRPr="00020D75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92298" w:rsidRPr="00020D75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92298" w:rsidRPr="00744476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35,051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92298" w:rsidRPr="00020D75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32,356</w:t>
            </w:r>
          </w:p>
        </w:tc>
      </w:tr>
      <w:tr w:rsidR="00592298" w:rsidRPr="00970BCB" w:rsidTr="00592298">
        <w:tc>
          <w:tcPr>
            <w:tcW w:w="3960" w:type="dxa"/>
            <w:vAlign w:val="bottom"/>
          </w:tcPr>
          <w:p w:rsidR="00592298" w:rsidRPr="00020D75" w:rsidRDefault="00592298" w:rsidP="005922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โรงกลั่นน้ำมันทีพีไอ (1997) จำกัด</w:t>
            </w:r>
          </w:p>
        </w:tc>
        <w:tc>
          <w:tcPr>
            <w:tcW w:w="1134" w:type="dxa"/>
            <w:shd w:val="clear" w:color="auto" w:fill="auto"/>
          </w:tcPr>
          <w:p w:rsidR="00592298" w:rsidRPr="00020D75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92298" w:rsidRPr="00020D75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92298" w:rsidRPr="00744476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92298" w:rsidRPr="00020D75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592298" w:rsidRPr="00970BCB" w:rsidTr="00592298">
        <w:tc>
          <w:tcPr>
            <w:tcW w:w="3960" w:type="dxa"/>
            <w:vAlign w:val="bottom"/>
          </w:tcPr>
          <w:p w:rsidR="00592298" w:rsidRPr="00020D75" w:rsidRDefault="00592298" w:rsidP="005922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34" w:type="dxa"/>
            <w:shd w:val="clear" w:color="auto" w:fill="auto"/>
          </w:tcPr>
          <w:p w:rsidR="00592298" w:rsidRPr="00020D75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92298" w:rsidRPr="00020D75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92298" w:rsidRPr="00744476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26,084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92298" w:rsidRPr="00020D75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14,002</w:t>
            </w:r>
          </w:p>
        </w:tc>
      </w:tr>
      <w:tr w:rsidR="00592298" w:rsidRPr="00970BCB" w:rsidTr="00592298">
        <w:tc>
          <w:tcPr>
            <w:tcW w:w="3960" w:type="dxa"/>
            <w:vAlign w:val="bottom"/>
          </w:tcPr>
          <w:p w:rsidR="00592298" w:rsidRPr="00020D75" w:rsidRDefault="00592298" w:rsidP="005922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34" w:type="dxa"/>
            <w:shd w:val="clear" w:color="auto" w:fill="auto"/>
          </w:tcPr>
          <w:p w:rsidR="00592298" w:rsidRPr="00020D75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92298" w:rsidRPr="00020D75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92298" w:rsidRPr="00744476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82,669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92298" w:rsidRPr="00020D75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67,827</w:t>
            </w:r>
          </w:p>
        </w:tc>
      </w:tr>
      <w:tr w:rsidR="00592298" w:rsidRPr="00970BCB" w:rsidTr="00592298">
        <w:tc>
          <w:tcPr>
            <w:tcW w:w="3960" w:type="dxa"/>
            <w:vAlign w:val="bottom"/>
          </w:tcPr>
          <w:p w:rsidR="00592298" w:rsidRPr="00020D75" w:rsidRDefault="00592298" w:rsidP="005922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34" w:type="dxa"/>
            <w:shd w:val="clear" w:color="auto" w:fill="auto"/>
          </w:tcPr>
          <w:p w:rsidR="00592298" w:rsidRPr="00020D75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92298" w:rsidRPr="00020D75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92298" w:rsidRPr="00744476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92298" w:rsidRPr="00020D75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  <w:tr w:rsidR="00592298" w:rsidRPr="00970BCB" w:rsidTr="00592298">
        <w:tc>
          <w:tcPr>
            <w:tcW w:w="3960" w:type="dxa"/>
            <w:vAlign w:val="bottom"/>
          </w:tcPr>
          <w:p w:rsidR="00592298" w:rsidRPr="00020D75" w:rsidRDefault="00592298" w:rsidP="005922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บริการ จำกัด</w:t>
            </w:r>
          </w:p>
        </w:tc>
        <w:tc>
          <w:tcPr>
            <w:tcW w:w="1134" w:type="dxa"/>
            <w:shd w:val="clear" w:color="auto" w:fill="auto"/>
          </w:tcPr>
          <w:p w:rsidR="00592298" w:rsidRPr="00020D75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92298" w:rsidRPr="00020D75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92298" w:rsidRPr="00744476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92298" w:rsidRPr="00020D75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183</w:t>
            </w:r>
          </w:p>
        </w:tc>
      </w:tr>
      <w:tr w:rsidR="00592298" w:rsidRPr="00970BCB" w:rsidTr="00592298">
        <w:tc>
          <w:tcPr>
            <w:tcW w:w="3960" w:type="dxa"/>
          </w:tcPr>
          <w:p w:rsidR="00592298" w:rsidRPr="00020D75" w:rsidRDefault="00592298" w:rsidP="005922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34" w:type="dxa"/>
            <w:shd w:val="clear" w:color="auto" w:fill="auto"/>
          </w:tcPr>
          <w:p w:rsidR="00592298" w:rsidRPr="00020D75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92298" w:rsidRPr="00020D75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92298" w:rsidRPr="00744476" w:rsidRDefault="00592298" w:rsidP="00592298">
            <w:pPr>
              <w:tabs>
                <w:tab w:val="decimal" w:pos="87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92298" w:rsidRPr="00020D75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165</w:t>
            </w:r>
          </w:p>
        </w:tc>
      </w:tr>
      <w:tr w:rsidR="00592298" w:rsidRPr="00970BCB" w:rsidTr="00592298">
        <w:tc>
          <w:tcPr>
            <w:tcW w:w="3960" w:type="dxa"/>
          </w:tcPr>
          <w:p w:rsidR="00592298" w:rsidRPr="00020D75" w:rsidRDefault="00592298" w:rsidP="005922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ซีนิธ อินเตอร์เนชั่นแนล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เพาเวอร์</w:t>
            </w: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020D7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:rsidR="00592298" w:rsidRPr="00020D75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92298" w:rsidRPr="00020D75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92298" w:rsidRPr="00744476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92298" w:rsidRPr="00020D75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592298" w:rsidRPr="00970BCB" w:rsidTr="00592298">
        <w:tc>
          <w:tcPr>
            <w:tcW w:w="3960" w:type="dxa"/>
          </w:tcPr>
          <w:p w:rsidR="00592298" w:rsidRPr="00020D75" w:rsidRDefault="00592298" w:rsidP="005922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34" w:type="dxa"/>
            <w:shd w:val="clear" w:color="auto" w:fill="auto"/>
          </w:tcPr>
          <w:p w:rsidR="00592298" w:rsidRPr="00020D75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92298" w:rsidRPr="00020D75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92298" w:rsidRPr="00744476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605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92298" w:rsidRPr="00020D75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504</w:t>
            </w:r>
          </w:p>
        </w:tc>
      </w:tr>
      <w:tr w:rsidR="00592298" w:rsidRPr="00970BCB" w:rsidTr="00592298">
        <w:tc>
          <w:tcPr>
            <w:tcW w:w="3960" w:type="dxa"/>
          </w:tcPr>
          <w:p w:rsidR="00592298" w:rsidRPr="00020D75" w:rsidRDefault="00592298" w:rsidP="005922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134" w:type="dxa"/>
            <w:shd w:val="clear" w:color="auto" w:fill="auto"/>
          </w:tcPr>
          <w:p w:rsidR="00592298" w:rsidRPr="00020D75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92298" w:rsidRPr="00020D75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92298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92298" w:rsidRPr="00020D75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592298" w:rsidRPr="00970BCB" w:rsidTr="00592298">
        <w:tc>
          <w:tcPr>
            <w:tcW w:w="3960" w:type="dxa"/>
          </w:tcPr>
          <w:p w:rsidR="00592298" w:rsidRPr="00020D75" w:rsidRDefault="00592298" w:rsidP="005922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34" w:type="dxa"/>
            <w:shd w:val="clear" w:color="auto" w:fill="auto"/>
          </w:tcPr>
          <w:p w:rsidR="00592298" w:rsidRPr="00020D75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92298" w:rsidRPr="00020D75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92298" w:rsidRPr="003D7D10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92298" w:rsidRPr="00020D75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2298" w:rsidRPr="00970BCB" w:rsidTr="00592298">
        <w:tc>
          <w:tcPr>
            <w:tcW w:w="3960" w:type="dxa"/>
          </w:tcPr>
          <w:p w:rsidR="00592298" w:rsidRPr="00744476" w:rsidRDefault="00592298" w:rsidP="005922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34" w:type="dxa"/>
            <w:shd w:val="clear" w:color="auto" w:fill="auto"/>
          </w:tcPr>
          <w:p w:rsidR="00592298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92298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92298" w:rsidRPr="003D7D10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92298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2298" w:rsidRPr="00970BCB" w:rsidTr="00592298">
        <w:tc>
          <w:tcPr>
            <w:tcW w:w="3960" w:type="dxa"/>
          </w:tcPr>
          <w:p w:rsidR="00592298" w:rsidRPr="00186962" w:rsidRDefault="00592298" w:rsidP="005922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มาสเตอร์ อาชีพ (ประเทศไทย)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:rsidR="00592298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92298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92298" w:rsidRPr="003D7D10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16,925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92298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2298" w:rsidRPr="00970BCB" w:rsidTr="00592298">
        <w:tc>
          <w:tcPr>
            <w:tcW w:w="3960" w:type="dxa"/>
          </w:tcPr>
          <w:p w:rsidR="00592298" w:rsidRPr="00020D75" w:rsidRDefault="00592298" w:rsidP="00592298">
            <w:pPr>
              <w:ind w:left="342" w:right="-250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 xml:space="preserve">TPI </w:t>
            </w:r>
            <w:proofErr w:type="spellStart"/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Polene</w:t>
            </w:r>
            <w:proofErr w:type="spellEnd"/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 xml:space="preserve"> Power Investment Co., Ltd.</w:t>
            </w:r>
          </w:p>
        </w:tc>
        <w:tc>
          <w:tcPr>
            <w:tcW w:w="1134" w:type="dxa"/>
            <w:shd w:val="clear" w:color="auto" w:fill="auto"/>
          </w:tcPr>
          <w:p w:rsidR="00592298" w:rsidRPr="00020D75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92298" w:rsidRPr="00020D75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92298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92298" w:rsidRPr="00020D75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592298" w:rsidRPr="00970BCB" w:rsidTr="00E86AF0">
        <w:tc>
          <w:tcPr>
            <w:tcW w:w="3960" w:type="dxa"/>
          </w:tcPr>
          <w:p w:rsidR="00592298" w:rsidRPr="00020D75" w:rsidRDefault="00592298" w:rsidP="005922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</w:tcPr>
          <w:p w:rsidR="00592298" w:rsidRPr="00020D75" w:rsidRDefault="00592298" w:rsidP="005922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92298" w:rsidRPr="00020D75" w:rsidRDefault="00592298" w:rsidP="005922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92298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92298" w:rsidRPr="00020D75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2298" w:rsidRPr="00970BCB" w:rsidTr="00592298">
        <w:tc>
          <w:tcPr>
            <w:tcW w:w="3960" w:type="dxa"/>
            <w:vAlign w:val="bottom"/>
          </w:tcPr>
          <w:p w:rsidR="00592298" w:rsidRPr="00020D75" w:rsidRDefault="00592298" w:rsidP="00592298">
            <w:pPr>
              <w:spacing w:line="240" w:lineRule="auto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20D75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34" w:type="dxa"/>
            <w:shd w:val="clear" w:color="auto" w:fill="auto"/>
          </w:tcPr>
          <w:p w:rsidR="00592298" w:rsidRPr="00020D75" w:rsidRDefault="00592298" w:rsidP="005922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3,109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92298" w:rsidRPr="00020D75" w:rsidRDefault="00592298" w:rsidP="005922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6,503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92298" w:rsidRPr="005400D2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2,616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92298" w:rsidRPr="00020D75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5,705</w:t>
            </w:r>
          </w:p>
        </w:tc>
      </w:tr>
      <w:tr w:rsidR="00592298" w:rsidRPr="00970BCB" w:rsidTr="00592298">
        <w:tc>
          <w:tcPr>
            <w:tcW w:w="3960" w:type="dxa"/>
            <w:vAlign w:val="bottom"/>
          </w:tcPr>
          <w:p w:rsidR="00592298" w:rsidRPr="00020D75" w:rsidRDefault="00592298" w:rsidP="005922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020D75">
              <w:rPr>
                <w:rFonts w:ascii="Angsana New" w:hAnsi="Angsana New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134" w:type="dxa"/>
            <w:shd w:val="clear" w:color="auto" w:fill="auto"/>
          </w:tcPr>
          <w:p w:rsidR="00592298" w:rsidRPr="00020D75" w:rsidRDefault="00592298" w:rsidP="005922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5,663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92298" w:rsidRPr="00020D75" w:rsidRDefault="00592298" w:rsidP="005922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3,289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92298" w:rsidRPr="00744476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92298" w:rsidRPr="00020D75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4DB1" w:rsidRPr="00970BCB" w:rsidTr="00592298">
        <w:tc>
          <w:tcPr>
            <w:tcW w:w="3960" w:type="dxa"/>
            <w:vAlign w:val="bottom"/>
          </w:tcPr>
          <w:p w:rsidR="00084DB1" w:rsidRPr="00020D75" w:rsidRDefault="00084DB1" w:rsidP="005922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084DB1" w:rsidRDefault="00084DB1" w:rsidP="005922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84DB1" w:rsidRPr="00020D75" w:rsidRDefault="00084DB1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84DB1" w:rsidRPr="00020D75" w:rsidRDefault="00084DB1" w:rsidP="005922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84DB1" w:rsidRPr="00020D75" w:rsidRDefault="00084DB1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84DB1" w:rsidRDefault="00084DB1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84DB1" w:rsidRPr="00020D75" w:rsidRDefault="00084DB1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084DB1" w:rsidRPr="00020D75" w:rsidRDefault="00084DB1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4DB1" w:rsidRPr="00970BCB" w:rsidTr="00592298">
        <w:tc>
          <w:tcPr>
            <w:tcW w:w="3960" w:type="dxa"/>
            <w:vAlign w:val="bottom"/>
          </w:tcPr>
          <w:p w:rsidR="00084DB1" w:rsidRPr="00020D75" w:rsidRDefault="00084DB1" w:rsidP="005922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084DB1" w:rsidRDefault="00084DB1" w:rsidP="005922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84DB1" w:rsidRPr="00020D75" w:rsidRDefault="00084DB1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84DB1" w:rsidRPr="00020D75" w:rsidRDefault="00084DB1" w:rsidP="005922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84DB1" w:rsidRPr="00020D75" w:rsidRDefault="00084DB1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84DB1" w:rsidRDefault="00084DB1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84DB1" w:rsidRPr="00020D75" w:rsidRDefault="00084DB1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084DB1" w:rsidRPr="00020D75" w:rsidRDefault="00084DB1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4DB1" w:rsidRPr="00970BCB" w:rsidTr="00592298">
        <w:tc>
          <w:tcPr>
            <w:tcW w:w="3960" w:type="dxa"/>
            <w:vAlign w:val="bottom"/>
          </w:tcPr>
          <w:p w:rsidR="00084DB1" w:rsidRPr="00020D75" w:rsidRDefault="00084DB1" w:rsidP="005922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084DB1" w:rsidRDefault="00084DB1" w:rsidP="005922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84DB1" w:rsidRPr="00020D75" w:rsidRDefault="00084DB1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84DB1" w:rsidRPr="00020D75" w:rsidRDefault="00084DB1" w:rsidP="005922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84DB1" w:rsidRPr="00020D75" w:rsidRDefault="00084DB1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84DB1" w:rsidRDefault="00084DB1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84DB1" w:rsidRPr="00020D75" w:rsidRDefault="00084DB1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084DB1" w:rsidRPr="00020D75" w:rsidRDefault="00084DB1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4DB1" w:rsidRPr="00970BCB" w:rsidTr="00592298">
        <w:tc>
          <w:tcPr>
            <w:tcW w:w="3960" w:type="dxa"/>
            <w:vAlign w:val="bottom"/>
          </w:tcPr>
          <w:p w:rsidR="00084DB1" w:rsidRPr="00020D75" w:rsidRDefault="00084DB1" w:rsidP="005922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084DB1" w:rsidRDefault="00084DB1" w:rsidP="005922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84DB1" w:rsidRPr="00020D75" w:rsidRDefault="00084DB1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84DB1" w:rsidRPr="00020D75" w:rsidRDefault="00084DB1" w:rsidP="005922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84DB1" w:rsidRPr="00020D75" w:rsidRDefault="00084DB1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84DB1" w:rsidRDefault="00084DB1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84DB1" w:rsidRPr="00020D75" w:rsidRDefault="00084DB1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084DB1" w:rsidRPr="00020D75" w:rsidRDefault="00084DB1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4DB1" w:rsidRPr="00970BCB" w:rsidTr="00592298">
        <w:tc>
          <w:tcPr>
            <w:tcW w:w="3960" w:type="dxa"/>
            <w:vAlign w:val="bottom"/>
          </w:tcPr>
          <w:p w:rsidR="00084DB1" w:rsidRPr="00020D75" w:rsidRDefault="00084DB1" w:rsidP="005922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084DB1" w:rsidRDefault="00084DB1" w:rsidP="005922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84DB1" w:rsidRPr="00020D75" w:rsidRDefault="00084DB1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84DB1" w:rsidRPr="00020D75" w:rsidRDefault="00084DB1" w:rsidP="005922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84DB1" w:rsidRPr="00020D75" w:rsidRDefault="00084DB1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84DB1" w:rsidRDefault="00084DB1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84DB1" w:rsidRPr="00020D75" w:rsidRDefault="00084DB1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084DB1" w:rsidRPr="00020D75" w:rsidRDefault="00084DB1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4DB1" w:rsidRPr="00970BCB" w:rsidTr="00592298">
        <w:tc>
          <w:tcPr>
            <w:tcW w:w="3960" w:type="dxa"/>
            <w:vAlign w:val="bottom"/>
          </w:tcPr>
          <w:p w:rsidR="00084DB1" w:rsidRPr="00020D75" w:rsidRDefault="00084DB1" w:rsidP="005922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084DB1" w:rsidRDefault="00084DB1" w:rsidP="005922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84DB1" w:rsidRPr="00020D75" w:rsidRDefault="00084DB1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84DB1" w:rsidRPr="00020D75" w:rsidRDefault="00084DB1" w:rsidP="005922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84DB1" w:rsidRPr="00020D75" w:rsidRDefault="00084DB1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84DB1" w:rsidRDefault="00084DB1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84DB1" w:rsidRPr="00020D75" w:rsidRDefault="00084DB1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084DB1" w:rsidRPr="00020D75" w:rsidRDefault="00084DB1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4DB1" w:rsidRPr="00970BCB" w:rsidTr="00592298">
        <w:tc>
          <w:tcPr>
            <w:tcW w:w="3960" w:type="dxa"/>
            <w:vAlign w:val="bottom"/>
          </w:tcPr>
          <w:p w:rsidR="00084DB1" w:rsidRPr="00020D75" w:rsidRDefault="00084DB1" w:rsidP="005922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084DB1" w:rsidRDefault="00084DB1" w:rsidP="005922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84DB1" w:rsidRPr="00020D75" w:rsidRDefault="00084DB1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84DB1" w:rsidRPr="00020D75" w:rsidRDefault="00084DB1" w:rsidP="005922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84DB1" w:rsidRPr="00020D75" w:rsidRDefault="00084DB1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84DB1" w:rsidRDefault="00084DB1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84DB1" w:rsidRPr="00020D75" w:rsidRDefault="00084DB1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084DB1" w:rsidRPr="00020D75" w:rsidRDefault="00084DB1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2298" w:rsidRPr="00970BCB" w:rsidTr="00E86AF0">
        <w:tc>
          <w:tcPr>
            <w:tcW w:w="3960" w:type="dxa"/>
          </w:tcPr>
          <w:p w:rsidR="00592298" w:rsidRPr="00020D75" w:rsidRDefault="00592298" w:rsidP="005922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:rsidR="00592298" w:rsidRPr="00020D75" w:rsidRDefault="00592298" w:rsidP="005922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92298" w:rsidRPr="00020D75" w:rsidRDefault="00592298" w:rsidP="005922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92298" w:rsidRPr="00020D75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92298" w:rsidRPr="00020D75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2298" w:rsidRPr="00970BCB" w:rsidTr="00592298">
        <w:tc>
          <w:tcPr>
            <w:tcW w:w="3960" w:type="dxa"/>
            <w:vAlign w:val="bottom"/>
          </w:tcPr>
          <w:p w:rsidR="00592298" w:rsidRPr="00020D75" w:rsidRDefault="00592298" w:rsidP="00592298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020D75">
              <w:rPr>
                <w:rFonts w:ascii="Angsana New" w:hAnsi="Angsana New"/>
                <w:sz w:val="30"/>
                <w:szCs w:val="30"/>
              </w:rPr>
              <w:t>(</w:t>
            </w:r>
            <w:r w:rsidRPr="00020D7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020D7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592298" w:rsidRPr="00020D75" w:rsidRDefault="00592298" w:rsidP="005922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104,533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92298" w:rsidRPr="00020D75" w:rsidRDefault="00592298" w:rsidP="005922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49,856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92298" w:rsidRPr="00744476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39,739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92298" w:rsidRPr="00020D75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28,074</w:t>
            </w:r>
          </w:p>
        </w:tc>
      </w:tr>
      <w:tr w:rsidR="00592298" w:rsidRPr="00970BCB" w:rsidTr="00592298">
        <w:tc>
          <w:tcPr>
            <w:tcW w:w="3960" w:type="dxa"/>
            <w:vAlign w:val="bottom"/>
          </w:tcPr>
          <w:p w:rsidR="00592298" w:rsidRPr="00020D75" w:rsidRDefault="00592298" w:rsidP="00592298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020D7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:rsidR="00592298" w:rsidRPr="00020D75" w:rsidRDefault="00592298" w:rsidP="005922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1,479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92298" w:rsidRPr="00020D75" w:rsidRDefault="00592298" w:rsidP="005922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983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92298" w:rsidRPr="00744476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834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92298" w:rsidRPr="00020D75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422</w:t>
            </w:r>
          </w:p>
        </w:tc>
      </w:tr>
      <w:tr w:rsidR="00592298" w:rsidRPr="00970BCB" w:rsidTr="00592298">
        <w:tc>
          <w:tcPr>
            <w:tcW w:w="3960" w:type="dxa"/>
            <w:vAlign w:val="bottom"/>
          </w:tcPr>
          <w:p w:rsidR="00592298" w:rsidRPr="00020D75" w:rsidRDefault="00592298" w:rsidP="00592298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020D7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20D75">
              <w:rPr>
                <w:rFonts w:ascii="Angsana New" w:hAnsi="Angsana New"/>
                <w:sz w:val="30"/>
                <w:szCs w:val="30"/>
                <w:cs/>
              </w:rPr>
              <w:t>ระยองป่าไม้</w:t>
            </w:r>
            <w:r w:rsidRPr="00020D7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20D7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:rsidR="00592298" w:rsidRPr="00020D75" w:rsidRDefault="00592298" w:rsidP="005922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92298" w:rsidRPr="00020D75" w:rsidRDefault="00592298" w:rsidP="005922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92298" w:rsidRPr="00744476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92298" w:rsidRPr="00020D75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592298" w:rsidRPr="00970BCB" w:rsidTr="00592298">
        <w:tc>
          <w:tcPr>
            <w:tcW w:w="3960" w:type="dxa"/>
            <w:vAlign w:val="bottom"/>
          </w:tcPr>
          <w:p w:rsidR="00592298" w:rsidRPr="00020D75" w:rsidRDefault="00592298" w:rsidP="00592298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134" w:type="dxa"/>
            <w:shd w:val="clear" w:color="auto" w:fill="auto"/>
          </w:tcPr>
          <w:p w:rsidR="00592298" w:rsidRPr="00020D75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92298" w:rsidRPr="00020D75" w:rsidRDefault="00592298" w:rsidP="005922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92298" w:rsidRPr="00744476" w:rsidRDefault="00592298" w:rsidP="00592298">
            <w:pPr>
              <w:spacing w:line="240" w:lineRule="atLeast"/>
              <w:ind w:left="-123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592298" w:rsidRPr="00020D75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592298" w:rsidRPr="00970BCB" w:rsidTr="00592298">
        <w:tc>
          <w:tcPr>
            <w:tcW w:w="3960" w:type="dxa"/>
            <w:vAlign w:val="bottom"/>
          </w:tcPr>
          <w:p w:rsidR="00592298" w:rsidRPr="00020D75" w:rsidRDefault="00592298" w:rsidP="00592298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92298" w:rsidRPr="00020D75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592298" w:rsidRPr="00020D75" w:rsidRDefault="00592298" w:rsidP="005922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592298" w:rsidRPr="00744476" w:rsidRDefault="00592298" w:rsidP="005922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:rsidR="00592298" w:rsidRPr="00020D75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592298" w:rsidRPr="00970BCB" w:rsidTr="00592298">
        <w:tc>
          <w:tcPr>
            <w:tcW w:w="3960" w:type="dxa"/>
            <w:vAlign w:val="bottom"/>
          </w:tcPr>
          <w:p w:rsidR="00592298" w:rsidRPr="00020D75" w:rsidRDefault="00592298" w:rsidP="0059229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2298" w:rsidRPr="00020D75" w:rsidRDefault="00592298" w:rsidP="005922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142,806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592298" w:rsidRPr="00020D75" w:rsidRDefault="00592298" w:rsidP="005922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60,833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2298" w:rsidRPr="00020D75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288,078</w:t>
            </w:r>
          </w:p>
        </w:tc>
        <w:tc>
          <w:tcPr>
            <w:tcW w:w="236" w:type="dxa"/>
          </w:tcPr>
          <w:p w:rsidR="00592298" w:rsidRPr="00020D75" w:rsidRDefault="00592298" w:rsidP="0059229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:rsidR="00592298" w:rsidRPr="00020D75" w:rsidRDefault="00592298" w:rsidP="0059229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238,262</w:t>
            </w:r>
          </w:p>
        </w:tc>
      </w:tr>
    </w:tbl>
    <w:p w:rsidR="00084DB1" w:rsidRDefault="00084DB1">
      <w:pPr>
        <w:spacing w:line="240" w:lineRule="auto"/>
        <w:rPr>
          <w:rFonts w:ascii="Angsana New" w:hAnsi="Angsana New"/>
          <w:color w:val="000000"/>
          <w:sz w:val="20"/>
          <w:szCs w:val="20"/>
          <w:lang w:val="en-US"/>
        </w:rPr>
      </w:pPr>
    </w:p>
    <w:p w:rsidR="00084DB1" w:rsidRPr="006A4D05" w:rsidRDefault="00084DB1" w:rsidP="00084DB1">
      <w:pPr>
        <w:pStyle w:val="Ang15"/>
        <w:tabs>
          <w:tab w:val="left" w:pos="1134"/>
        </w:tabs>
      </w:pPr>
      <w:r w:rsidRPr="006A4D05">
        <w:rPr>
          <w:rFonts w:hint="cs"/>
          <w:cs/>
        </w:rPr>
        <w:t>เงินทดรองจ่ายแก่ผู้บริหารคนสำคัญจำนวน</w:t>
      </w:r>
      <w:r w:rsidRPr="006A4D05">
        <w:t> </w:t>
      </w:r>
      <w:r w:rsidRPr="006A4D05">
        <w:rPr>
          <w:rFonts w:hint="cs"/>
          <w:cs/>
        </w:rPr>
        <w:t>28</w:t>
      </w:r>
      <w:r w:rsidRPr="006A4D05">
        <w:t> </w:t>
      </w:r>
      <w:r w:rsidRPr="006A4D05">
        <w:rPr>
          <w:rFonts w:hint="cs"/>
          <w:cs/>
        </w:rPr>
        <w:t>ล้านบาท เป็นเงินทดรองจ่ายสำหรับการชำระทุนจดทะเบียน</w:t>
      </w:r>
      <w:r w:rsidR="007E259E">
        <w:br/>
      </w:r>
      <w:r w:rsidRPr="006A4D05">
        <w:rPr>
          <w:rFonts w:hint="cs"/>
          <w:cs/>
        </w:rPr>
        <w:t>บริษัทใหม่</w:t>
      </w:r>
      <w:r w:rsidR="00067553">
        <w:rPr>
          <w:rFonts w:hint="cs"/>
          <w:cs/>
        </w:rPr>
        <w:t>ของบริษัทย่อยแห่งหนึ่ง</w:t>
      </w:r>
      <w:r w:rsidRPr="006A4D05">
        <w:rPr>
          <w:rFonts w:hint="cs"/>
          <w:cs/>
        </w:rPr>
        <w:t xml:space="preserve"> (ดูหมายเหตุ</w:t>
      </w:r>
      <w:r w:rsidRPr="006A4D05">
        <w:t> </w:t>
      </w:r>
      <w:r>
        <w:t>21</w:t>
      </w:r>
      <w:r w:rsidRPr="006A4D05">
        <w:rPr>
          <w:rFonts w:hint="cs"/>
          <w:cs/>
        </w:rPr>
        <w:t>)</w:t>
      </w:r>
      <w:r w:rsidRPr="006A4D05">
        <w:rPr>
          <w:cs/>
        </w:rPr>
        <w:t xml:space="preserve"> </w:t>
      </w:r>
    </w:p>
    <w:p w:rsidR="00084DB1" w:rsidRDefault="00084DB1">
      <w:pPr>
        <w:spacing w:line="240" w:lineRule="auto"/>
        <w:rPr>
          <w:rFonts w:ascii="Angsana New" w:hAnsi="Angsana New"/>
          <w:color w:val="000000"/>
          <w:sz w:val="20"/>
          <w:szCs w:val="20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870"/>
        <w:gridCol w:w="1134"/>
        <w:gridCol w:w="236"/>
        <w:gridCol w:w="1135"/>
        <w:gridCol w:w="236"/>
        <w:gridCol w:w="1135"/>
        <w:gridCol w:w="236"/>
        <w:gridCol w:w="1198"/>
      </w:tblGrid>
      <w:tr w:rsidR="000A2706" w:rsidRPr="003445BE" w:rsidTr="00884799">
        <w:tc>
          <w:tcPr>
            <w:tcW w:w="3870" w:type="dxa"/>
            <w:shd w:val="clear" w:color="auto" w:fill="auto"/>
          </w:tcPr>
          <w:p w:rsidR="000A2706" w:rsidRPr="003445BE" w:rsidRDefault="000A2706" w:rsidP="00BF7C6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br w:type="page"/>
            </w:r>
            <w:r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2505" w:type="dxa"/>
            <w:gridSpan w:val="3"/>
            <w:shd w:val="clear" w:color="auto" w:fill="auto"/>
          </w:tcPr>
          <w:p w:rsidR="000A2706" w:rsidRPr="003445BE" w:rsidRDefault="000A2706" w:rsidP="00BF7C6E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5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0A2706" w:rsidRPr="003445BE" w:rsidRDefault="000A2706" w:rsidP="00BF7C6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9" w:type="dxa"/>
            <w:gridSpan w:val="3"/>
            <w:shd w:val="clear" w:color="auto" w:fill="auto"/>
          </w:tcPr>
          <w:p w:rsidR="000A2706" w:rsidRPr="003445BE" w:rsidRDefault="000A2706" w:rsidP="00BF7C6E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5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7AD6" w:rsidRPr="003445BE" w:rsidTr="00884799">
        <w:tc>
          <w:tcPr>
            <w:tcW w:w="3870" w:type="dxa"/>
          </w:tcPr>
          <w:p w:rsidR="00FC7AD6" w:rsidRPr="003445BE" w:rsidRDefault="00FC7AD6" w:rsidP="00FC7AD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FC7AD6" w:rsidRDefault="00A456BD" w:rsidP="00FC7AD6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4EB8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Pr="00A94EB8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0 </w:t>
            </w:r>
            <w:r w:rsidRPr="00A94EB8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:rsidR="00FC7AD6" w:rsidRPr="00970BCB" w:rsidRDefault="00FC7AD6" w:rsidP="00FC7AD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C7AD6" w:rsidRDefault="00FC7AD6" w:rsidP="00FC7AD6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</w:tcPr>
          <w:p w:rsidR="00FC7AD6" w:rsidRPr="00970BCB" w:rsidRDefault="00FC7AD6" w:rsidP="00FC7AD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FC7AD6" w:rsidRDefault="00A456BD" w:rsidP="00FC7AD6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4EB8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Pr="00A94EB8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0 </w:t>
            </w:r>
            <w:r w:rsidRPr="00A94EB8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:rsidR="00FC7AD6" w:rsidRPr="00970BCB" w:rsidRDefault="00FC7AD6" w:rsidP="00FC7AD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:rsidR="00FC7AD6" w:rsidRDefault="00FC7AD6" w:rsidP="00FC7AD6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986EAE" w:rsidRPr="003445BE" w:rsidTr="00884799">
        <w:tc>
          <w:tcPr>
            <w:tcW w:w="3870" w:type="dxa"/>
          </w:tcPr>
          <w:p w:rsidR="00986EAE" w:rsidRPr="003445BE" w:rsidRDefault="00986EAE" w:rsidP="00986EA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986EAE" w:rsidRPr="00FC7AD6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986EAE" w:rsidRPr="00970BCB" w:rsidRDefault="00986EAE" w:rsidP="00986E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86EAE" w:rsidRPr="00970BCB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986EAE" w:rsidRPr="00970BCB" w:rsidRDefault="00986EAE" w:rsidP="00986E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986EAE" w:rsidRPr="00FC7AD6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986EAE" w:rsidRPr="00970BCB" w:rsidRDefault="00986EAE" w:rsidP="00986E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:rsidR="00986EAE" w:rsidRPr="00970BCB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86EAE" w:rsidRPr="003445BE" w:rsidTr="00884799">
        <w:tc>
          <w:tcPr>
            <w:tcW w:w="3870" w:type="dxa"/>
          </w:tcPr>
          <w:p w:rsidR="00986EAE" w:rsidRPr="003445BE" w:rsidRDefault="00986EAE" w:rsidP="00986EA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986EAE" w:rsidRPr="003445BE" w:rsidRDefault="00986EAE" w:rsidP="00986EAE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45B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45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445B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86EAE" w:rsidRPr="003445BE" w:rsidTr="00884799">
        <w:tc>
          <w:tcPr>
            <w:tcW w:w="3870" w:type="dxa"/>
          </w:tcPr>
          <w:p w:rsidR="00986EAE" w:rsidRDefault="00986EAE" w:rsidP="00986EA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:rsidR="00986EAE" w:rsidRPr="003445BE" w:rsidRDefault="00986EAE" w:rsidP="00986EAE">
            <w:pPr>
              <w:tabs>
                <w:tab w:val="decimal" w:pos="918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86EAE" w:rsidRPr="003445BE" w:rsidRDefault="00986EAE" w:rsidP="00986EA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86EAE" w:rsidRPr="003445BE" w:rsidRDefault="00986EAE" w:rsidP="00986EAE">
            <w:pPr>
              <w:tabs>
                <w:tab w:val="decimal" w:pos="918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86EAE" w:rsidRPr="003445BE" w:rsidRDefault="00986EAE" w:rsidP="00986EA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86EAE" w:rsidRPr="003445BE" w:rsidRDefault="00986EAE" w:rsidP="00986EAE">
            <w:pPr>
              <w:tabs>
                <w:tab w:val="decimal" w:pos="918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86EAE" w:rsidRPr="003445BE" w:rsidRDefault="00986EAE" w:rsidP="00986EA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:rsidR="00986EAE" w:rsidRPr="003445BE" w:rsidRDefault="00986EAE" w:rsidP="00986EA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0A17" w:rsidRPr="003445BE" w:rsidTr="00010A17">
        <w:tc>
          <w:tcPr>
            <w:tcW w:w="3870" w:type="dxa"/>
            <w:vAlign w:val="bottom"/>
          </w:tcPr>
          <w:p w:rsidR="00010A17" w:rsidRPr="009154B5" w:rsidRDefault="00010A17" w:rsidP="00010A1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:rsidR="00010A17" w:rsidRPr="00CF373D" w:rsidRDefault="00010A17" w:rsidP="00010A17">
            <w:pPr>
              <w:spacing w:line="240" w:lineRule="auto"/>
              <w:ind w:left="-119" w:right="-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45,653</w:t>
            </w:r>
          </w:p>
        </w:tc>
        <w:tc>
          <w:tcPr>
            <w:tcW w:w="236" w:type="dxa"/>
            <w:shd w:val="clear" w:color="auto" w:fill="auto"/>
          </w:tcPr>
          <w:p w:rsidR="00010A17" w:rsidRPr="004D6741" w:rsidRDefault="00010A17" w:rsidP="00010A17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010A17" w:rsidRPr="00CF373D" w:rsidRDefault="00010A17" w:rsidP="00010A17">
            <w:pPr>
              <w:spacing w:line="240" w:lineRule="auto"/>
              <w:ind w:left="-11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Pr="00CF37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653</w:t>
            </w:r>
          </w:p>
        </w:tc>
        <w:tc>
          <w:tcPr>
            <w:tcW w:w="236" w:type="dxa"/>
            <w:shd w:val="clear" w:color="auto" w:fill="auto"/>
          </w:tcPr>
          <w:p w:rsidR="00010A17" w:rsidRPr="004D6741" w:rsidRDefault="00010A17" w:rsidP="00010A17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010A17" w:rsidRPr="00CF373D" w:rsidRDefault="00010A17" w:rsidP="00010A17">
            <w:pPr>
              <w:spacing w:line="240" w:lineRule="auto"/>
              <w:ind w:left="-119" w:right="-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45,653</w:t>
            </w:r>
          </w:p>
        </w:tc>
        <w:tc>
          <w:tcPr>
            <w:tcW w:w="236" w:type="dxa"/>
          </w:tcPr>
          <w:p w:rsidR="00010A17" w:rsidRPr="004D6741" w:rsidRDefault="00010A17" w:rsidP="00010A17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</w:tcPr>
          <w:p w:rsidR="00010A17" w:rsidRPr="00CF373D" w:rsidRDefault="00010A17" w:rsidP="00010A17">
            <w:pPr>
              <w:spacing w:line="240" w:lineRule="auto"/>
              <w:ind w:left="-119" w:right="-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Pr="00CF37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653</w:t>
            </w:r>
          </w:p>
        </w:tc>
      </w:tr>
      <w:tr w:rsidR="00010A17" w:rsidRPr="003445BE" w:rsidTr="00010A17">
        <w:tc>
          <w:tcPr>
            <w:tcW w:w="3870" w:type="dxa"/>
            <w:vAlign w:val="bottom"/>
          </w:tcPr>
          <w:p w:rsidR="00010A17" w:rsidRPr="009154B5" w:rsidRDefault="00010A17" w:rsidP="00010A1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/>
                <w:sz w:val="30"/>
                <w:szCs w:val="30"/>
                <w:cs/>
              </w:rPr>
              <w:t>ทีพีไอ โฮลดิ้ง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:rsidR="00010A17" w:rsidRPr="00CF373D" w:rsidRDefault="00010A17" w:rsidP="009F47F2">
            <w:pPr>
              <w:spacing w:line="240" w:lineRule="auto"/>
              <w:ind w:left="-119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10A17" w:rsidRPr="004D6741" w:rsidRDefault="00010A17" w:rsidP="00010A17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010A17" w:rsidRPr="00CF373D" w:rsidRDefault="00010A17" w:rsidP="00010A17">
            <w:pPr>
              <w:spacing w:line="240" w:lineRule="auto"/>
              <w:ind w:left="-11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236" w:type="dxa"/>
            <w:shd w:val="clear" w:color="auto" w:fill="auto"/>
          </w:tcPr>
          <w:p w:rsidR="00010A17" w:rsidRPr="004D6741" w:rsidRDefault="00010A17" w:rsidP="00010A17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010A17" w:rsidRPr="00CF373D" w:rsidRDefault="00010A17" w:rsidP="009F47F2">
            <w:pPr>
              <w:spacing w:line="240" w:lineRule="auto"/>
              <w:ind w:left="-119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10A17" w:rsidRPr="004D6741" w:rsidRDefault="00010A17" w:rsidP="00010A17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</w:tcPr>
          <w:p w:rsidR="00010A17" w:rsidRPr="00CF373D" w:rsidRDefault="00010A17" w:rsidP="00010A17">
            <w:pPr>
              <w:spacing w:line="240" w:lineRule="auto"/>
              <w:ind w:left="-119" w:right="-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217</w:t>
            </w:r>
          </w:p>
        </w:tc>
      </w:tr>
      <w:tr w:rsidR="00010A17" w:rsidRPr="003445BE" w:rsidTr="00010A17">
        <w:trPr>
          <w:trHeight w:val="244"/>
        </w:trPr>
        <w:tc>
          <w:tcPr>
            <w:tcW w:w="3870" w:type="dxa"/>
            <w:vAlign w:val="bottom"/>
          </w:tcPr>
          <w:p w:rsidR="00010A17" w:rsidRPr="00077AAD" w:rsidRDefault="00010A17" w:rsidP="00010A1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77A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0A17" w:rsidRPr="00CF373D" w:rsidRDefault="00010A17" w:rsidP="00010A17">
            <w:pPr>
              <w:spacing w:line="240" w:lineRule="auto"/>
              <w:ind w:left="-119"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36" w:type="dxa"/>
            <w:shd w:val="clear" w:color="auto" w:fill="auto"/>
          </w:tcPr>
          <w:p w:rsidR="00010A17" w:rsidRPr="004D6741" w:rsidRDefault="00010A17" w:rsidP="00010A17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0A17" w:rsidRPr="00CF373D" w:rsidRDefault="00010A17" w:rsidP="00010A17">
            <w:pPr>
              <w:spacing w:line="240" w:lineRule="auto"/>
              <w:ind w:left="-11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Pr="00CF373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870</w:t>
            </w:r>
          </w:p>
        </w:tc>
        <w:tc>
          <w:tcPr>
            <w:tcW w:w="236" w:type="dxa"/>
            <w:shd w:val="clear" w:color="auto" w:fill="auto"/>
          </w:tcPr>
          <w:p w:rsidR="00010A17" w:rsidRPr="004D6741" w:rsidRDefault="00010A17" w:rsidP="00010A17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0A17" w:rsidRPr="00CF373D" w:rsidRDefault="00010A17" w:rsidP="00010A17">
            <w:pPr>
              <w:spacing w:line="240" w:lineRule="auto"/>
              <w:ind w:left="-119"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36" w:type="dxa"/>
          </w:tcPr>
          <w:p w:rsidR="00010A17" w:rsidRPr="004D6741" w:rsidRDefault="00010A17" w:rsidP="00010A17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:rsidR="00010A17" w:rsidRPr="00CF373D" w:rsidRDefault="00010A17" w:rsidP="00010A17">
            <w:pPr>
              <w:spacing w:line="240" w:lineRule="auto"/>
              <w:ind w:left="-119"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Pr="00CF373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870</w:t>
            </w:r>
          </w:p>
        </w:tc>
      </w:tr>
    </w:tbl>
    <w:p w:rsidR="000A2706" w:rsidRDefault="000A2706" w:rsidP="00F91B1B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170"/>
        <w:gridCol w:w="270"/>
        <w:gridCol w:w="1080"/>
        <w:gridCol w:w="239"/>
        <w:gridCol w:w="1201"/>
      </w:tblGrid>
      <w:tr w:rsidR="00F91B1B" w:rsidRPr="00970BCB" w:rsidTr="00884799">
        <w:tc>
          <w:tcPr>
            <w:tcW w:w="3870" w:type="dxa"/>
          </w:tcPr>
          <w:p w:rsidR="00F91B1B" w:rsidRPr="00E465E5" w:rsidRDefault="00F91B1B" w:rsidP="00F978C7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ลูกหนี้และ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เงินทดรอง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จ่าย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แก่กิจการ</w:t>
            </w:r>
          </w:p>
        </w:tc>
        <w:tc>
          <w:tcPr>
            <w:tcW w:w="2520" w:type="dxa"/>
            <w:gridSpan w:val="3"/>
          </w:tcPr>
          <w:p w:rsidR="00F91B1B" w:rsidRPr="00970BCB" w:rsidRDefault="00F91B1B" w:rsidP="00F978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91B1B" w:rsidRPr="00970BCB" w:rsidRDefault="00F91B1B" w:rsidP="00F978C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F91B1B" w:rsidRPr="00970BCB" w:rsidRDefault="00F91B1B" w:rsidP="00F978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73AE" w:rsidRPr="00970BCB" w:rsidTr="00884799">
        <w:tc>
          <w:tcPr>
            <w:tcW w:w="3870" w:type="dxa"/>
          </w:tcPr>
          <w:p w:rsidR="00D273AE" w:rsidRPr="00E465E5" w:rsidRDefault="00D273AE" w:rsidP="00D273AE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E465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ที่เกี่ยวข้องกัน - </w:t>
            </w:r>
            <w:r w:rsidRPr="009154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080" w:type="dxa"/>
          </w:tcPr>
          <w:p w:rsidR="00D273AE" w:rsidRPr="00D87537" w:rsidRDefault="00A456BD" w:rsidP="00D273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4EB8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Pr="00A94EB8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0 </w:t>
            </w:r>
            <w:r w:rsidRPr="00A94EB8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D273AE" w:rsidRPr="00D87537" w:rsidRDefault="00D273AE" w:rsidP="00D273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273AE" w:rsidRPr="007E70CE" w:rsidRDefault="00716EF5" w:rsidP="00D273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D273A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273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:rsidR="00D273AE" w:rsidRPr="00D87537" w:rsidRDefault="00D273AE" w:rsidP="00D273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D273AE" w:rsidRPr="00D87537" w:rsidRDefault="00A456BD" w:rsidP="00D273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4EB8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Pr="00A94EB8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0 </w:t>
            </w:r>
            <w:r w:rsidRPr="00A94EB8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9" w:type="dxa"/>
          </w:tcPr>
          <w:p w:rsidR="00D273AE" w:rsidRPr="00D87537" w:rsidRDefault="00D273AE" w:rsidP="00D273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D273AE" w:rsidRPr="007E70CE" w:rsidRDefault="00716EF5" w:rsidP="00D273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D273A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273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86EAE" w:rsidRPr="00970BCB" w:rsidTr="00884799">
        <w:tc>
          <w:tcPr>
            <w:tcW w:w="3870" w:type="dxa"/>
          </w:tcPr>
          <w:p w:rsidR="00986EAE" w:rsidRDefault="00986EAE" w:rsidP="00986EAE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86EAE" w:rsidRPr="00FC7AD6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986EAE" w:rsidRPr="00970BCB" w:rsidRDefault="00986EAE" w:rsidP="00986E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86EAE" w:rsidRPr="00970BCB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986EAE" w:rsidRPr="00970BCB" w:rsidRDefault="00986EAE" w:rsidP="00986E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986EAE" w:rsidRPr="00FC7AD6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9" w:type="dxa"/>
          </w:tcPr>
          <w:p w:rsidR="00986EAE" w:rsidRPr="00970BCB" w:rsidRDefault="00986EAE" w:rsidP="00986E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986EAE" w:rsidRPr="00970BCB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86EAE" w:rsidRPr="00970BCB" w:rsidTr="00884799">
        <w:tc>
          <w:tcPr>
            <w:tcW w:w="3870" w:type="dxa"/>
          </w:tcPr>
          <w:p w:rsidR="00986EAE" w:rsidRPr="00970BCB" w:rsidRDefault="00986EAE" w:rsidP="00986E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986EAE" w:rsidRPr="00970BCB" w:rsidRDefault="00986EAE" w:rsidP="00986EA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86EAE" w:rsidRPr="00970BCB" w:rsidTr="00884799">
        <w:tc>
          <w:tcPr>
            <w:tcW w:w="3870" w:type="dxa"/>
          </w:tcPr>
          <w:p w:rsidR="00986EAE" w:rsidRDefault="00986EAE" w:rsidP="00986EA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986EAE" w:rsidRPr="00970BCB" w:rsidRDefault="00986EAE" w:rsidP="00986E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86EAE" w:rsidRPr="00970BCB" w:rsidRDefault="00986EAE" w:rsidP="00986E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86EAE" w:rsidRPr="00970BCB" w:rsidRDefault="00986EAE" w:rsidP="00986E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86EAE" w:rsidRPr="00970BCB" w:rsidRDefault="00986EAE" w:rsidP="00986E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86EAE" w:rsidRPr="00970BCB" w:rsidRDefault="00986EAE" w:rsidP="00986EA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986EAE" w:rsidRPr="00970BCB" w:rsidRDefault="00986EAE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986EAE" w:rsidRPr="00970BCB" w:rsidRDefault="00986EAE" w:rsidP="00986EA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251F" w:rsidRPr="00970BCB" w:rsidTr="005A01E9">
        <w:tc>
          <w:tcPr>
            <w:tcW w:w="3870" w:type="dxa"/>
            <w:vAlign w:val="bottom"/>
          </w:tcPr>
          <w:p w:rsidR="00D1251F" w:rsidRDefault="00D1251F" w:rsidP="00D1251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54B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โพรพ</w:t>
            </w:r>
            <w:r w:rsidRPr="009154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็</w:t>
            </w:r>
            <w:r w:rsidRPr="009154B5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อกไซด์ไทย จำกัด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D1251F" w:rsidRPr="00020D75" w:rsidRDefault="00D1251F" w:rsidP="00D1251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1251F" w:rsidRPr="00020D75" w:rsidRDefault="00D1251F" w:rsidP="00D1251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1251F" w:rsidRPr="00020D75" w:rsidRDefault="00D1251F" w:rsidP="00D1251F">
            <w:pPr>
              <w:spacing w:line="240" w:lineRule="atLeast"/>
              <w:ind w:left="-115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1251F" w:rsidRPr="00020D75" w:rsidRDefault="00D1251F" w:rsidP="00D1251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D1251F" w:rsidRPr="00970BCB" w:rsidRDefault="00D1251F" w:rsidP="00D1251F">
            <w:pPr>
              <w:tabs>
                <w:tab w:val="decimal" w:pos="87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421,984</w:t>
            </w:r>
          </w:p>
        </w:tc>
        <w:tc>
          <w:tcPr>
            <w:tcW w:w="239" w:type="dxa"/>
          </w:tcPr>
          <w:p w:rsidR="00D1251F" w:rsidRPr="00970BCB" w:rsidRDefault="00D1251F" w:rsidP="00D1251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</w:tcPr>
          <w:p w:rsidR="00D1251F" w:rsidRPr="00020D75" w:rsidRDefault="00D1251F" w:rsidP="00D1251F">
            <w:pPr>
              <w:spacing w:line="240" w:lineRule="auto"/>
              <w:ind w:left="-119"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421,984</w:t>
            </w:r>
          </w:p>
        </w:tc>
      </w:tr>
    </w:tbl>
    <w:p w:rsidR="005C345C" w:rsidRPr="005C345C" w:rsidRDefault="005C345C" w:rsidP="00884799">
      <w:pPr>
        <w:pStyle w:val="Bo-C1Content"/>
        <w:ind w:right="-25"/>
        <w:rPr>
          <w:sz w:val="20"/>
          <w:szCs w:val="20"/>
        </w:rPr>
      </w:pPr>
    </w:p>
    <w:p w:rsidR="00084DB1" w:rsidRDefault="00084DB1">
      <w:pPr>
        <w:spacing w:line="240" w:lineRule="auto"/>
        <w:rPr>
          <w:rFonts w:ascii="Angsana New" w:hAnsi="Angsana New"/>
          <w:sz w:val="30"/>
          <w:szCs w:val="30"/>
        </w:rPr>
      </w:pPr>
      <w:r>
        <w:br w:type="page"/>
      </w:r>
    </w:p>
    <w:p w:rsidR="00F91B1B" w:rsidRPr="00E4496F" w:rsidRDefault="00F91B1B" w:rsidP="00884799">
      <w:pPr>
        <w:pStyle w:val="Bo-C1Content"/>
        <w:ind w:right="-25"/>
      </w:pPr>
      <w:r w:rsidRPr="00E4496F">
        <w:rPr>
          <w:cs/>
        </w:rPr>
        <w:lastRenderedPageBreak/>
        <w:t>ใน</w:t>
      </w:r>
      <w:r w:rsidRPr="00E4496F">
        <w:rPr>
          <w:spacing w:val="2"/>
          <w:cs/>
        </w:rPr>
        <w:t xml:space="preserve">ปี </w:t>
      </w:r>
      <w:r w:rsidR="00716EF5" w:rsidRPr="00E4496F">
        <w:rPr>
          <w:spacing w:val="2"/>
        </w:rPr>
        <w:t>2540</w:t>
      </w:r>
      <w:r w:rsidRPr="00E4496F">
        <w:rPr>
          <w:spacing w:val="2"/>
        </w:rPr>
        <w:t xml:space="preserve"> </w:t>
      </w:r>
      <w:r w:rsidRPr="00E4496F">
        <w:rPr>
          <w:spacing w:val="2"/>
          <w:cs/>
        </w:rPr>
        <w:t xml:space="preserve">บริษัทได้ทำสัญญาจะซื้อจะขายที่ดินกับบริษัท โพรพ็อกไซด์ไทย จำกัด </w:t>
      </w:r>
      <w:r w:rsidRPr="00E4496F">
        <w:rPr>
          <w:spacing w:val="2"/>
        </w:rPr>
        <w:t>(</w:t>
      </w:r>
      <w:r w:rsidRPr="00E4496F">
        <w:rPr>
          <w:spacing w:val="2"/>
          <w:cs/>
        </w:rPr>
        <w:t>บริษัทย่อย</w:t>
      </w:r>
      <w:r w:rsidRPr="00E4496F">
        <w:rPr>
          <w:spacing w:val="2"/>
        </w:rPr>
        <w:t xml:space="preserve">) </w:t>
      </w:r>
      <w:r w:rsidRPr="00E4496F">
        <w:rPr>
          <w:spacing w:val="2"/>
          <w:cs/>
        </w:rPr>
        <w:t xml:space="preserve">ในราคา </w:t>
      </w:r>
      <w:r w:rsidR="005C345C">
        <w:rPr>
          <w:spacing w:val="2"/>
        </w:rPr>
        <w:br/>
      </w:r>
      <w:r w:rsidR="00716EF5" w:rsidRPr="00E4496F">
        <w:rPr>
          <w:spacing w:val="2"/>
          <w:lang w:val="en-US"/>
        </w:rPr>
        <w:t>47</w:t>
      </w:r>
      <w:r w:rsidR="00716EF5" w:rsidRPr="00E4496F">
        <w:rPr>
          <w:lang w:val="en-US"/>
        </w:rPr>
        <w:t>7</w:t>
      </w:r>
      <w:r w:rsidRPr="00E4496F">
        <w:rPr>
          <w:lang w:val="en-US"/>
        </w:rPr>
        <w:t xml:space="preserve"> </w:t>
      </w:r>
      <w:r w:rsidRPr="00E4496F">
        <w:rPr>
          <w:spacing w:val="-4"/>
          <w:cs/>
          <w:lang w:val="en-US"/>
        </w:rPr>
        <w:t>ล้านบาท</w:t>
      </w:r>
      <w:r w:rsidRPr="00E4496F">
        <w:rPr>
          <w:spacing w:val="-4"/>
          <w:lang w:val="en-US"/>
        </w:rPr>
        <w:t xml:space="preserve"> </w:t>
      </w:r>
      <w:r w:rsidRPr="00E4496F">
        <w:rPr>
          <w:rFonts w:hint="cs"/>
          <w:spacing w:val="-4"/>
          <w:cs/>
        </w:rPr>
        <w:t xml:space="preserve">ภายใต้สัญญาดังกล่าวบริษัทจะได้รับชำระภายในสิงหาคม </w:t>
      </w:r>
      <w:r w:rsidR="00716EF5" w:rsidRPr="00E4496F">
        <w:rPr>
          <w:rFonts w:hint="cs"/>
          <w:spacing w:val="-4"/>
          <w:cs/>
        </w:rPr>
        <w:t>2543</w:t>
      </w:r>
      <w:r w:rsidRPr="00E4496F">
        <w:rPr>
          <w:rFonts w:hint="cs"/>
          <w:spacing w:val="-4"/>
          <w:cs/>
        </w:rPr>
        <w:t xml:space="preserve"> ด้วยอัตราดอกเบี้ยร้อยละ </w:t>
      </w:r>
      <w:r w:rsidR="00716EF5" w:rsidRPr="00E4496F">
        <w:rPr>
          <w:rFonts w:hint="cs"/>
          <w:spacing w:val="-4"/>
          <w:cs/>
        </w:rPr>
        <w:t>16</w:t>
      </w:r>
      <w:r w:rsidRPr="00E4496F">
        <w:rPr>
          <w:rFonts w:hint="cs"/>
          <w:spacing w:val="-4"/>
          <w:cs/>
        </w:rPr>
        <w:t xml:space="preserve"> </w:t>
      </w:r>
      <w:r w:rsidR="005C345C">
        <w:rPr>
          <w:spacing w:val="-4"/>
        </w:rPr>
        <w:br/>
      </w:r>
      <w:r w:rsidRPr="00E4496F">
        <w:rPr>
          <w:rFonts w:hint="cs"/>
          <w:spacing w:val="-4"/>
          <w:cs/>
        </w:rPr>
        <w:t>อย่างไรก็ตาม</w:t>
      </w:r>
      <w:r w:rsidR="00597A6E" w:rsidRPr="00E4496F">
        <w:rPr>
          <w:spacing w:val="-4"/>
        </w:rPr>
        <w:t xml:space="preserve"> </w:t>
      </w:r>
      <w:r w:rsidRPr="00E4496F">
        <w:rPr>
          <w:rFonts w:hint="cs"/>
          <w:cs/>
        </w:rPr>
        <w:t>บริษัทยังไม่ได้รับชำระเงินและดอกเบี้ยจากบริษัทย่อย โดยได้บันทึก</w:t>
      </w:r>
      <w:r w:rsidRPr="00E4496F">
        <w:rPr>
          <w:cs/>
        </w:rPr>
        <w:t>กำไร</w:t>
      </w:r>
      <w:r w:rsidRPr="00E4496F">
        <w:rPr>
          <w:rFonts w:hint="cs"/>
          <w:cs/>
        </w:rPr>
        <w:t xml:space="preserve">รอการรับรู้จากการขายที่ดินจำนวน </w:t>
      </w:r>
      <w:r w:rsidR="00716EF5" w:rsidRPr="00E4496F">
        <w:rPr>
          <w:rFonts w:hint="cs"/>
          <w:cs/>
        </w:rPr>
        <w:t>40</w:t>
      </w:r>
      <w:r w:rsidRPr="00E4496F">
        <w:rPr>
          <w:rFonts w:hint="cs"/>
          <w:cs/>
        </w:rPr>
        <w:t xml:space="preserve"> ล้านบาท</w:t>
      </w:r>
      <w:r w:rsidRPr="00E4496F">
        <w:rPr>
          <w:cs/>
        </w:rPr>
        <w:t>และดอกเบี้ยรับ</w:t>
      </w:r>
      <w:r w:rsidRPr="00E4496F">
        <w:rPr>
          <w:rFonts w:hint="cs"/>
          <w:cs/>
        </w:rPr>
        <w:t xml:space="preserve">รอการรับรู้จำนวน </w:t>
      </w:r>
      <w:r w:rsidR="00716EF5" w:rsidRPr="00E4496F">
        <w:rPr>
          <w:rFonts w:hint="cs"/>
          <w:cs/>
        </w:rPr>
        <w:t>155</w:t>
      </w:r>
      <w:r w:rsidRPr="00E4496F">
        <w:rPr>
          <w:rFonts w:hint="cs"/>
          <w:cs/>
        </w:rPr>
        <w:t xml:space="preserve"> ล้านบาท</w:t>
      </w:r>
      <w:r w:rsidRPr="00E4496F">
        <w:t xml:space="preserve"> </w:t>
      </w:r>
      <w:r w:rsidRPr="00E4496F">
        <w:rPr>
          <w:rFonts w:hint="cs"/>
          <w:cs/>
        </w:rPr>
        <w:t>และได้หยุดการรับรู้ดอกเบี้ยโดยรายการดังกล่าว</w:t>
      </w:r>
      <w:r w:rsidRPr="00E4496F">
        <w:rPr>
          <w:cs/>
        </w:rPr>
        <w:t>แสดงเป็นหนี้สินไม่หมุนเวียนอื่นในงบ</w:t>
      </w:r>
      <w:r w:rsidRPr="00E4496F">
        <w:rPr>
          <w:rFonts w:hint="cs"/>
          <w:cs/>
        </w:rPr>
        <w:t>แสดงฐานะการเงินในงบ</w:t>
      </w:r>
      <w:r w:rsidRPr="00E4496F">
        <w:rPr>
          <w:cs/>
        </w:rPr>
        <w:t>การเงินเฉพาะกิจการ</w:t>
      </w:r>
    </w:p>
    <w:p w:rsidR="00F91B1B" w:rsidRPr="00E4496F" w:rsidRDefault="00F91B1B" w:rsidP="00F91B1B">
      <w:pPr>
        <w:pStyle w:val="Bo-Blankline"/>
      </w:pPr>
    </w:p>
    <w:p w:rsidR="00F91B1B" w:rsidRPr="00E4496F" w:rsidRDefault="00F91B1B" w:rsidP="00884799">
      <w:pPr>
        <w:pStyle w:val="Bo-C1Content"/>
        <w:ind w:right="-25"/>
      </w:pPr>
      <w:r w:rsidRPr="00E4496F">
        <w:rPr>
          <w:cs/>
        </w:rPr>
        <w:t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มาให้บริษัทกู้</w:t>
      </w:r>
      <w:r w:rsidRPr="00E4496F">
        <w:rPr>
          <w:rFonts w:hint="cs"/>
          <w:cs/>
        </w:rPr>
        <w:t xml:space="preserve"> </w:t>
      </w:r>
      <w:r w:rsidRPr="00E4496F">
        <w:rPr>
          <w:cs/>
        </w:rPr>
        <w:t xml:space="preserve">ในปี </w:t>
      </w:r>
      <w:r w:rsidR="00716EF5" w:rsidRPr="00E4496F">
        <w:rPr>
          <w:lang w:val="en-US"/>
        </w:rPr>
        <w:t>2543</w:t>
      </w:r>
      <w:r w:rsidRPr="00E4496F">
        <w:rPr>
          <w:lang w:val="en-US"/>
        </w:rPr>
        <w:t xml:space="preserve"> </w:t>
      </w:r>
      <w:r w:rsidRPr="00E4496F">
        <w:rPr>
          <w:cs/>
          <w:lang w:val="en-US"/>
        </w:rPr>
        <w:t>บริษัทย่อยดังกล่าวได้โอนภาระหนี้ที่มีต่อธนาคารดังกล่าวให้แก่บริษัท</w:t>
      </w:r>
      <w:r w:rsidRPr="00E4496F">
        <w:rPr>
          <w:rFonts w:hint="cs"/>
          <w:cs/>
          <w:lang w:val="en-US"/>
        </w:rPr>
        <w:t xml:space="preserve"> ต่อมาในปี </w:t>
      </w:r>
      <w:r w:rsidR="00716EF5" w:rsidRPr="00E4496F">
        <w:rPr>
          <w:rFonts w:hint="cs"/>
          <w:cs/>
          <w:lang w:val="en-US"/>
        </w:rPr>
        <w:t>2554</w:t>
      </w:r>
      <w:r w:rsidRPr="00E4496F">
        <w:rPr>
          <w:rFonts w:hint="cs"/>
          <w:cs/>
          <w:lang w:val="en-US"/>
        </w:rPr>
        <w:t xml:space="preserve"> </w:t>
      </w:r>
      <w:r w:rsidRPr="00E4496F">
        <w:rPr>
          <w:cs/>
        </w:rPr>
        <w:t>ที่ดิน</w:t>
      </w:r>
      <w:r w:rsidRPr="00E4496F">
        <w:rPr>
          <w:rFonts w:hint="cs"/>
          <w:cs/>
        </w:rPr>
        <w:t>ดังกล่าว</w:t>
      </w:r>
      <w:r w:rsidRPr="00E4496F">
        <w:rPr>
          <w:cs/>
        </w:rPr>
        <w:t>ได้รับการปลดจำนองจากธนาคาร</w:t>
      </w:r>
      <w:r w:rsidRPr="00E4496F">
        <w:rPr>
          <w:rFonts w:hint="cs"/>
          <w:cs/>
        </w:rPr>
        <w:t xml:space="preserve">แล้ว </w:t>
      </w:r>
      <w:r w:rsidRPr="00E4496F">
        <w:rPr>
          <w:rFonts w:hint="cs"/>
          <w:cs/>
          <w:lang w:val="en-US"/>
        </w:rPr>
        <w:t xml:space="preserve">และบริษัทย่อยดังกล่าวได้ขายที่ดินบางส่วนที่ซื้อมาจากบริษัท เพื่อนำไปชำระหนี้คืนที่เกิดจากการซื้อที่ดินเป็นจำนวนเงิน </w:t>
      </w:r>
      <w:r w:rsidR="00716EF5" w:rsidRPr="00E4496F">
        <w:rPr>
          <w:rFonts w:hint="cs"/>
          <w:cs/>
          <w:lang w:val="en-US"/>
        </w:rPr>
        <w:t>68</w:t>
      </w:r>
      <w:r w:rsidRPr="00E4496F">
        <w:rPr>
          <w:rFonts w:hint="cs"/>
          <w:cs/>
          <w:lang w:val="en-US"/>
        </w:rPr>
        <w:t xml:space="preserve"> ล้านบาท</w:t>
      </w:r>
    </w:p>
    <w:p w:rsidR="00F91B1B" w:rsidRPr="00E4496F" w:rsidRDefault="00F91B1B" w:rsidP="00636896">
      <w:pPr>
        <w:pStyle w:val="Bo-Blankline"/>
        <w:ind w:right="-115"/>
      </w:pPr>
    </w:p>
    <w:p w:rsidR="005C345C" w:rsidRDefault="00D273AE" w:rsidP="00884799">
      <w:pPr>
        <w:pStyle w:val="Bo-C1Content"/>
        <w:ind w:right="-25"/>
        <w:rPr>
          <w:cs/>
          <w:lang w:val="en-US"/>
        </w:rPr>
      </w:pPr>
      <w:r w:rsidRPr="00E4496F">
        <w:rPr>
          <w:rFonts w:hint="cs"/>
          <w:spacing w:val="6"/>
          <w:cs/>
          <w:lang w:val="en-US"/>
        </w:rPr>
        <w:t xml:space="preserve">ณ วันที่ </w:t>
      </w:r>
      <w:r w:rsidR="00A456BD" w:rsidRPr="00A94EB8">
        <w:rPr>
          <w:spacing w:val="-2"/>
        </w:rPr>
        <w:t>3</w:t>
      </w:r>
      <w:r w:rsidR="00A456BD" w:rsidRPr="00A94EB8">
        <w:rPr>
          <w:spacing w:val="-2"/>
          <w:lang w:val="en-US"/>
        </w:rPr>
        <w:t xml:space="preserve">0 </w:t>
      </w:r>
      <w:r w:rsidR="00A456BD" w:rsidRPr="00A94EB8">
        <w:rPr>
          <w:rFonts w:hint="cs"/>
          <w:spacing w:val="-2"/>
          <w:cs/>
          <w:lang w:val="en-US"/>
        </w:rPr>
        <w:t>กันยายน</w:t>
      </w:r>
      <w:r w:rsidR="004727AC" w:rsidRPr="00E4496F">
        <w:rPr>
          <w:rFonts w:hint="cs"/>
          <w:spacing w:val="-2"/>
          <w:cs/>
          <w:lang w:val="en-US"/>
        </w:rPr>
        <w:t xml:space="preserve"> </w:t>
      </w:r>
      <w:r w:rsidR="00716EF5" w:rsidRPr="00E4496F">
        <w:rPr>
          <w:rFonts w:hint="cs"/>
          <w:spacing w:val="6"/>
          <w:cs/>
          <w:lang w:val="en-US"/>
        </w:rPr>
        <w:t>25</w:t>
      </w:r>
      <w:r w:rsidR="00716EF5" w:rsidRPr="00E4496F">
        <w:rPr>
          <w:spacing w:val="6"/>
          <w:lang w:val="en-US"/>
        </w:rPr>
        <w:t>6</w:t>
      </w:r>
      <w:r w:rsidR="009F665C" w:rsidRPr="00E4496F">
        <w:rPr>
          <w:spacing w:val="6"/>
          <w:lang w:val="en-US"/>
        </w:rPr>
        <w:t>2</w:t>
      </w:r>
      <w:r w:rsidRPr="00E4496F">
        <w:rPr>
          <w:rFonts w:hint="cs"/>
          <w:spacing w:val="6"/>
          <w:cs/>
          <w:lang w:val="en-US"/>
        </w:rPr>
        <w:t xml:space="preserve"> บริษัทมีลูกหนี้บริษัทย่อยที่เกิดจากการซื้อขายที่ดินดังกล่าวมียอดคงเหลือจำนวน </w:t>
      </w:r>
      <w:r w:rsidR="00597A6E" w:rsidRPr="00E4496F">
        <w:rPr>
          <w:spacing w:val="6"/>
          <w:lang w:val="en-US"/>
        </w:rPr>
        <w:br/>
      </w:r>
      <w:r w:rsidR="005A01E9">
        <w:rPr>
          <w:spacing w:val="6"/>
          <w:lang w:val="en-US"/>
        </w:rPr>
        <w:t>422</w:t>
      </w:r>
      <w:r w:rsidRPr="00E4496F">
        <w:rPr>
          <w:rFonts w:hint="cs"/>
          <w:spacing w:val="6"/>
          <w:cs/>
          <w:lang w:val="en-US"/>
        </w:rPr>
        <w:t xml:space="preserve"> ล้านบาท</w:t>
      </w:r>
      <w:r w:rsidRPr="00E4496F">
        <w:rPr>
          <w:rFonts w:hint="cs"/>
          <w:cs/>
          <w:lang w:val="en-US"/>
        </w:rPr>
        <w:t xml:space="preserve"> และกำไรจากการขายรอรับรู้มียอดคงเหลือจำนวน</w:t>
      </w:r>
      <w:r w:rsidR="005A01E9">
        <w:rPr>
          <w:lang w:val="en-US"/>
        </w:rPr>
        <w:t xml:space="preserve"> 35</w:t>
      </w:r>
      <w:r w:rsidRPr="00E4496F">
        <w:rPr>
          <w:rFonts w:hint="cs"/>
          <w:cs/>
          <w:lang w:val="en-US"/>
        </w:rPr>
        <w:t xml:space="preserve"> ล้านบาท และดอกเบี้ยรับรอรับรู้ </w:t>
      </w:r>
      <w:r w:rsidR="005A01E9">
        <w:rPr>
          <w:spacing w:val="6"/>
          <w:lang w:val="en-US"/>
        </w:rPr>
        <w:t>134</w:t>
      </w:r>
      <w:r w:rsidRPr="00E4496F">
        <w:rPr>
          <w:rFonts w:hint="cs"/>
          <w:cs/>
          <w:lang w:val="en-US"/>
        </w:rPr>
        <w:t xml:space="preserve"> ล้านบาท </w:t>
      </w:r>
      <w:r w:rsidR="00597A6E" w:rsidRPr="00E4496F">
        <w:rPr>
          <w:lang w:val="en-US"/>
        </w:rPr>
        <w:br/>
      </w:r>
      <w:r w:rsidRPr="00E4496F">
        <w:rPr>
          <w:rFonts w:hint="cs"/>
          <w:cs/>
          <w:lang w:val="en-US"/>
        </w:rPr>
        <w:t>ได้แสดงในงบแสดงฐานะการเงินในงบการเงินเฉพาะกิจการ</w:t>
      </w:r>
    </w:p>
    <w:p w:rsidR="005C345C" w:rsidRDefault="005C345C" w:rsidP="00084DB1">
      <w:pPr>
        <w:pStyle w:val="Bo-Blankline"/>
        <w:rPr>
          <w:cs/>
          <w:lang w:val="en-US"/>
        </w:rPr>
      </w:pPr>
    </w:p>
    <w:tbl>
      <w:tblPr>
        <w:tblW w:w="9117" w:type="dxa"/>
        <w:tblInd w:w="450" w:type="dxa"/>
        <w:tblLook w:val="04A0" w:firstRow="1" w:lastRow="0" w:firstColumn="1" w:lastColumn="0" w:noHBand="0" w:noVBand="1"/>
      </w:tblPr>
      <w:tblGrid>
        <w:gridCol w:w="3870"/>
        <w:gridCol w:w="1134"/>
        <w:gridCol w:w="236"/>
        <w:gridCol w:w="1135"/>
        <w:gridCol w:w="236"/>
        <w:gridCol w:w="1135"/>
        <w:gridCol w:w="236"/>
        <w:gridCol w:w="1135"/>
      </w:tblGrid>
      <w:tr w:rsidR="00F91B1B" w:rsidRPr="00970BCB" w:rsidTr="007201FE">
        <w:trPr>
          <w:tblHeader/>
        </w:trPr>
        <w:tc>
          <w:tcPr>
            <w:tcW w:w="3870" w:type="dxa"/>
          </w:tcPr>
          <w:p w:rsidR="00F91B1B" w:rsidRPr="00E465E5" w:rsidRDefault="003D423F" w:rsidP="00F978C7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="00F91B1B">
              <w:rPr>
                <w:rFonts w:ascii="Angsana New" w:hAnsi="Angsana New"/>
                <w:sz w:val="20"/>
                <w:szCs w:val="20"/>
                <w:lang w:val="en-US"/>
              </w:rPr>
              <w:br w:type="page"/>
            </w:r>
            <w:r w:rsidR="00F91B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F91B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91B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F91B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505" w:type="dxa"/>
            <w:gridSpan w:val="3"/>
          </w:tcPr>
          <w:p w:rsidR="00F91B1B" w:rsidRPr="00970BCB" w:rsidRDefault="00F91B1B" w:rsidP="00F978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F91B1B" w:rsidRPr="00970BCB" w:rsidRDefault="00F91B1B" w:rsidP="00F978C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F91B1B" w:rsidRPr="00970BCB" w:rsidRDefault="00F91B1B" w:rsidP="00F978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73AE" w:rsidRPr="00970BCB" w:rsidTr="007201FE">
        <w:trPr>
          <w:tblHeader/>
        </w:trPr>
        <w:tc>
          <w:tcPr>
            <w:tcW w:w="3870" w:type="dxa"/>
          </w:tcPr>
          <w:p w:rsidR="00D273AE" w:rsidRPr="00970BCB" w:rsidRDefault="00D273AE" w:rsidP="00D273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D273AE" w:rsidRPr="00D87537" w:rsidRDefault="00A456BD" w:rsidP="00D273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4EB8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Pr="00A94EB8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0 </w:t>
            </w:r>
            <w:r w:rsidRPr="00A94EB8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:rsidR="00D273AE" w:rsidRPr="00D87537" w:rsidRDefault="00D273AE" w:rsidP="00D273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D273AE" w:rsidRPr="007E70CE" w:rsidRDefault="00716EF5" w:rsidP="00D273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D273A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273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D273AE" w:rsidRPr="00D87537" w:rsidRDefault="00D273AE" w:rsidP="00D273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D273AE" w:rsidRPr="00D87537" w:rsidRDefault="00A456BD" w:rsidP="00D273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4EB8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Pr="00A94EB8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0 </w:t>
            </w:r>
            <w:r w:rsidRPr="00A94EB8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:rsidR="00D273AE" w:rsidRPr="00D87537" w:rsidRDefault="00D273AE" w:rsidP="00D273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D273AE" w:rsidRPr="007E70CE" w:rsidRDefault="00716EF5" w:rsidP="00D273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D273A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273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86EAE" w:rsidRPr="00970BCB" w:rsidTr="007201FE">
        <w:trPr>
          <w:tblHeader/>
        </w:trPr>
        <w:tc>
          <w:tcPr>
            <w:tcW w:w="3870" w:type="dxa"/>
          </w:tcPr>
          <w:p w:rsidR="00986EAE" w:rsidRPr="00970BCB" w:rsidRDefault="00986EAE" w:rsidP="00986E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86EAE" w:rsidRPr="00FC7AD6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986EAE" w:rsidRPr="00970BCB" w:rsidRDefault="00986EAE" w:rsidP="00986E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86EAE" w:rsidRPr="00970BCB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986EAE" w:rsidRPr="00970BCB" w:rsidRDefault="00986EAE" w:rsidP="00986E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986EAE" w:rsidRPr="00FC7AD6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986EAE" w:rsidRPr="00970BCB" w:rsidRDefault="00986EAE" w:rsidP="00986E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86EAE" w:rsidRPr="00970BCB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86EAE" w:rsidRPr="00970BCB" w:rsidTr="007201FE">
        <w:trPr>
          <w:tblHeader/>
        </w:trPr>
        <w:tc>
          <w:tcPr>
            <w:tcW w:w="3870" w:type="dxa"/>
          </w:tcPr>
          <w:p w:rsidR="00986EAE" w:rsidRPr="00970BCB" w:rsidRDefault="00986EAE" w:rsidP="00986E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986EAE" w:rsidRPr="00970BCB" w:rsidRDefault="00986EAE" w:rsidP="00986E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86EAE" w:rsidRPr="00970BCB" w:rsidTr="007201FE">
        <w:tc>
          <w:tcPr>
            <w:tcW w:w="3870" w:type="dxa"/>
          </w:tcPr>
          <w:p w:rsidR="00986EAE" w:rsidRPr="00020D75" w:rsidRDefault="00986EAE" w:rsidP="00986EA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986EAE" w:rsidRPr="00020D75" w:rsidRDefault="00986EAE" w:rsidP="00986EA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86EAE" w:rsidRPr="00020D75" w:rsidRDefault="00986EAE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86EAE" w:rsidRPr="00020D75" w:rsidRDefault="00986EAE" w:rsidP="00986EA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86EAE" w:rsidRPr="00020D75" w:rsidRDefault="00986EAE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86EAE" w:rsidRPr="00020D75" w:rsidRDefault="00986EAE" w:rsidP="00986EAE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86EAE" w:rsidRPr="00020D75" w:rsidRDefault="00986EAE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86EAE" w:rsidRPr="00020D75" w:rsidRDefault="00986EAE" w:rsidP="00986EAE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5B04" w:rsidRPr="00970BCB" w:rsidTr="00F2436B">
        <w:tc>
          <w:tcPr>
            <w:tcW w:w="3870" w:type="dxa"/>
            <w:vAlign w:val="bottom"/>
          </w:tcPr>
          <w:p w:rsidR="001D5B04" w:rsidRPr="00020D75" w:rsidRDefault="001D5B04" w:rsidP="001D5B0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1D5B04" w:rsidRPr="00744476" w:rsidRDefault="001D5B04" w:rsidP="001D5B04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2,167</w:t>
            </w:r>
          </w:p>
        </w:tc>
        <w:tc>
          <w:tcPr>
            <w:tcW w:w="236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D5B04" w:rsidRPr="00020D75" w:rsidRDefault="001D5B04" w:rsidP="001D5B04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,759</w:t>
            </w:r>
          </w:p>
        </w:tc>
      </w:tr>
      <w:tr w:rsidR="001D5B04" w:rsidRPr="00970BCB" w:rsidTr="00F2436B">
        <w:tc>
          <w:tcPr>
            <w:tcW w:w="3870" w:type="dxa"/>
            <w:vAlign w:val="bottom"/>
          </w:tcPr>
          <w:p w:rsidR="001D5B04" w:rsidRPr="00020D75" w:rsidRDefault="001D5B04" w:rsidP="001D5B0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34" w:type="dxa"/>
            <w:shd w:val="clear" w:color="auto" w:fill="auto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1D5B04" w:rsidRPr="00744476" w:rsidRDefault="001D5B04" w:rsidP="001D5B04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10,467</w:t>
            </w:r>
          </w:p>
        </w:tc>
        <w:tc>
          <w:tcPr>
            <w:tcW w:w="236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D5B04" w:rsidRPr="00020D75" w:rsidRDefault="001D5B04" w:rsidP="001D5B04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9,502</w:t>
            </w:r>
          </w:p>
        </w:tc>
      </w:tr>
      <w:tr w:rsidR="001D5B04" w:rsidRPr="00970BCB" w:rsidTr="00F2436B">
        <w:tc>
          <w:tcPr>
            <w:tcW w:w="3870" w:type="dxa"/>
            <w:vAlign w:val="bottom"/>
          </w:tcPr>
          <w:p w:rsidR="001D5B04" w:rsidRPr="00020D75" w:rsidRDefault="001D5B04" w:rsidP="001D5B0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34" w:type="dxa"/>
            <w:shd w:val="clear" w:color="auto" w:fill="auto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1D5B04" w:rsidRPr="00744476" w:rsidRDefault="001D5B04" w:rsidP="001D5B04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520,958</w:t>
            </w:r>
          </w:p>
        </w:tc>
        <w:tc>
          <w:tcPr>
            <w:tcW w:w="236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D5B04" w:rsidRPr="00020D75" w:rsidRDefault="001D5B04" w:rsidP="001D5B04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694,699</w:t>
            </w:r>
          </w:p>
        </w:tc>
      </w:tr>
      <w:tr w:rsidR="001D5B04" w:rsidRPr="00970BCB" w:rsidTr="00F2436B">
        <w:tc>
          <w:tcPr>
            <w:tcW w:w="3870" w:type="dxa"/>
            <w:vAlign w:val="bottom"/>
          </w:tcPr>
          <w:p w:rsidR="001D5B04" w:rsidRPr="00020D75" w:rsidRDefault="001D5B04" w:rsidP="001D5B0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34" w:type="dxa"/>
            <w:shd w:val="clear" w:color="auto" w:fill="auto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1D5B04" w:rsidRPr="00744476" w:rsidRDefault="001D5B04" w:rsidP="001D5B04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36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D5B04" w:rsidRPr="00020D75" w:rsidRDefault="001D5B04" w:rsidP="001D5B04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</w:p>
        </w:tc>
      </w:tr>
      <w:tr w:rsidR="001D5B04" w:rsidRPr="00970BCB" w:rsidTr="00F2436B">
        <w:tc>
          <w:tcPr>
            <w:tcW w:w="3870" w:type="dxa"/>
          </w:tcPr>
          <w:p w:rsidR="001D5B04" w:rsidRPr="00020D75" w:rsidRDefault="001D5B04" w:rsidP="001D5B0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34" w:type="dxa"/>
            <w:shd w:val="clear" w:color="auto" w:fill="auto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1D5B04" w:rsidRPr="00744476" w:rsidRDefault="001D5B04" w:rsidP="001D5B04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</w:t>
            </w:r>
            <w:r w:rsidR="00F2436B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D5B04" w:rsidRPr="00020D75" w:rsidRDefault="001D5B04" w:rsidP="001D5B04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7,790</w:t>
            </w:r>
          </w:p>
        </w:tc>
      </w:tr>
      <w:tr w:rsidR="001D5B04" w:rsidRPr="00970BCB" w:rsidTr="00F2436B">
        <w:tc>
          <w:tcPr>
            <w:tcW w:w="3870" w:type="dxa"/>
          </w:tcPr>
          <w:p w:rsidR="001D5B04" w:rsidRPr="00744476" w:rsidRDefault="001D5B04" w:rsidP="001D5B0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รักษ์สุขภาพ </w:t>
            </w:r>
            <w:r w:rsidRPr="007444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1D5B04" w:rsidRPr="00744476" w:rsidRDefault="001D5B04" w:rsidP="001D5B04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11,52</w:t>
            </w:r>
            <w:r w:rsidR="00F2436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D5B04" w:rsidRPr="00744476" w:rsidRDefault="001D5B04" w:rsidP="001D5B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D5B04" w:rsidRPr="00970BCB" w:rsidTr="007201FE">
        <w:tc>
          <w:tcPr>
            <w:tcW w:w="3870" w:type="dxa"/>
          </w:tcPr>
          <w:p w:rsidR="001D5B04" w:rsidRPr="00020D75" w:rsidRDefault="001D5B04" w:rsidP="001D5B0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</w:tcPr>
          <w:p w:rsidR="001D5B04" w:rsidRPr="00020D75" w:rsidRDefault="001D5B04" w:rsidP="001D5B04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D5B04" w:rsidRPr="00020D75" w:rsidRDefault="001D5B04" w:rsidP="001D5B04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1D5B04" w:rsidRPr="00020D75" w:rsidRDefault="001D5B04" w:rsidP="001D5B04">
            <w:pPr>
              <w:tabs>
                <w:tab w:val="decimal" w:pos="83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D5B04" w:rsidRPr="00020D75" w:rsidRDefault="001D5B04" w:rsidP="001D5B04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5B04" w:rsidRPr="00970BCB" w:rsidTr="00F2436B">
        <w:tc>
          <w:tcPr>
            <w:tcW w:w="3870" w:type="dxa"/>
          </w:tcPr>
          <w:p w:rsidR="001D5B04" w:rsidRPr="00020D75" w:rsidRDefault="001D5B04" w:rsidP="001D5B0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34" w:type="dxa"/>
            <w:shd w:val="clear" w:color="auto" w:fill="auto"/>
          </w:tcPr>
          <w:p w:rsidR="001D5B04" w:rsidRPr="00020D75" w:rsidRDefault="00F2436B" w:rsidP="001D5B04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3,122</w:t>
            </w:r>
          </w:p>
        </w:tc>
        <w:tc>
          <w:tcPr>
            <w:tcW w:w="236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D5B04" w:rsidRPr="00020D75" w:rsidRDefault="001D5B04" w:rsidP="001D5B04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2,033</w:t>
            </w:r>
          </w:p>
        </w:tc>
        <w:tc>
          <w:tcPr>
            <w:tcW w:w="236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1D5B04" w:rsidRPr="00744476" w:rsidRDefault="001D5B04" w:rsidP="005C0FFE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D5B04" w:rsidRPr="00970BCB" w:rsidTr="00F2436B">
        <w:tc>
          <w:tcPr>
            <w:tcW w:w="3870" w:type="dxa"/>
          </w:tcPr>
          <w:p w:rsidR="001D5B04" w:rsidRPr="00020D75" w:rsidRDefault="001D5B04" w:rsidP="001D5B0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34" w:type="dxa"/>
            <w:shd w:val="clear" w:color="auto" w:fill="auto"/>
          </w:tcPr>
          <w:p w:rsidR="001D5B04" w:rsidRPr="00020D75" w:rsidRDefault="00F2436B" w:rsidP="001D5B04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92,624</w:t>
            </w:r>
          </w:p>
        </w:tc>
        <w:tc>
          <w:tcPr>
            <w:tcW w:w="236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D5B04" w:rsidRPr="00020D75" w:rsidRDefault="001D5B04" w:rsidP="001D5B04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71,661</w:t>
            </w:r>
          </w:p>
        </w:tc>
        <w:tc>
          <w:tcPr>
            <w:tcW w:w="236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1D5B04" w:rsidRPr="00744476" w:rsidRDefault="001D5B04" w:rsidP="005C0FFE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92,438</w:t>
            </w:r>
          </w:p>
        </w:tc>
        <w:tc>
          <w:tcPr>
            <w:tcW w:w="236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D5B04" w:rsidRPr="00020D75" w:rsidRDefault="001D5B04" w:rsidP="001D5B04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71,170</w:t>
            </w:r>
          </w:p>
        </w:tc>
      </w:tr>
      <w:tr w:rsidR="001D5B04" w:rsidRPr="00970BCB" w:rsidTr="00F2436B">
        <w:tc>
          <w:tcPr>
            <w:tcW w:w="3870" w:type="dxa"/>
          </w:tcPr>
          <w:p w:rsidR="001D5B04" w:rsidRPr="00020D75" w:rsidRDefault="001D5B04" w:rsidP="001D5B0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134" w:type="dxa"/>
            <w:shd w:val="clear" w:color="auto" w:fill="auto"/>
          </w:tcPr>
          <w:p w:rsidR="001D5B04" w:rsidRPr="00020D75" w:rsidRDefault="00F2436B" w:rsidP="001D5B04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164,779</w:t>
            </w:r>
          </w:p>
        </w:tc>
        <w:tc>
          <w:tcPr>
            <w:tcW w:w="236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D5B04" w:rsidRPr="00020D75" w:rsidRDefault="001D5B04" w:rsidP="001D5B04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131,610</w:t>
            </w:r>
          </w:p>
        </w:tc>
        <w:tc>
          <w:tcPr>
            <w:tcW w:w="236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1D5B04" w:rsidRPr="00744476" w:rsidRDefault="001D5B04" w:rsidP="005C0FFE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160,1</w:t>
            </w:r>
            <w:r w:rsidR="00F2436B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</w:tcPr>
          <w:p w:rsidR="001D5B04" w:rsidRPr="00020D75" w:rsidRDefault="001D5B04" w:rsidP="001D5B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D5B04" w:rsidRPr="00020D75" w:rsidRDefault="001D5B04" w:rsidP="001D5B04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126,342</w:t>
            </w:r>
          </w:p>
        </w:tc>
      </w:tr>
      <w:tr w:rsidR="001D5B04" w:rsidRPr="00970BCB" w:rsidTr="00F2436B">
        <w:tc>
          <w:tcPr>
            <w:tcW w:w="3870" w:type="dxa"/>
            <w:vAlign w:val="bottom"/>
          </w:tcPr>
          <w:p w:rsidR="001D5B04" w:rsidRPr="00020D75" w:rsidRDefault="001D5B04" w:rsidP="001D5B0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5B04" w:rsidRPr="00020D75" w:rsidRDefault="00F2436B" w:rsidP="001D5B04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260,525</w:t>
            </w:r>
          </w:p>
        </w:tc>
        <w:tc>
          <w:tcPr>
            <w:tcW w:w="236" w:type="dxa"/>
          </w:tcPr>
          <w:p w:rsidR="001D5B04" w:rsidRPr="00020D75" w:rsidRDefault="001D5B04" w:rsidP="001D5B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1D5B04" w:rsidRPr="00020D75" w:rsidRDefault="001D5B04" w:rsidP="001D5B04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205,304</w:t>
            </w:r>
          </w:p>
        </w:tc>
        <w:tc>
          <w:tcPr>
            <w:tcW w:w="236" w:type="dxa"/>
          </w:tcPr>
          <w:p w:rsidR="001D5B04" w:rsidRPr="00020D75" w:rsidRDefault="001D5B04" w:rsidP="001D5B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5B04" w:rsidRPr="00744476" w:rsidRDefault="001D5B04" w:rsidP="001D5B04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804,939</w:t>
            </w:r>
          </w:p>
        </w:tc>
        <w:tc>
          <w:tcPr>
            <w:tcW w:w="236" w:type="dxa"/>
          </w:tcPr>
          <w:p w:rsidR="001D5B04" w:rsidRPr="00020D75" w:rsidRDefault="001D5B04" w:rsidP="001D5B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1D5B04" w:rsidRPr="00020D75" w:rsidRDefault="001D5B04" w:rsidP="001D5B04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914,609</w:t>
            </w:r>
          </w:p>
        </w:tc>
      </w:tr>
    </w:tbl>
    <w:p w:rsidR="00084DB1" w:rsidRDefault="00084DB1" w:rsidP="00F91B1B">
      <w:pPr>
        <w:rPr>
          <w:rFonts w:ascii="Angsana New" w:hAnsi="Angsana New"/>
          <w:sz w:val="20"/>
          <w:szCs w:val="20"/>
        </w:rPr>
      </w:pPr>
    </w:p>
    <w:p w:rsidR="00084DB1" w:rsidRDefault="00084DB1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13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810"/>
        <w:gridCol w:w="727"/>
        <w:gridCol w:w="990"/>
        <w:gridCol w:w="270"/>
        <w:gridCol w:w="990"/>
        <w:gridCol w:w="270"/>
        <w:gridCol w:w="990"/>
        <w:gridCol w:w="270"/>
        <w:gridCol w:w="1026"/>
      </w:tblGrid>
      <w:tr w:rsidR="00F91B1B" w:rsidRPr="00D50F7B" w:rsidTr="007201FE">
        <w:trPr>
          <w:trHeight w:val="240"/>
        </w:trPr>
        <w:tc>
          <w:tcPr>
            <w:tcW w:w="2790" w:type="dxa"/>
            <w:tcBorders>
              <w:top w:val="nil"/>
              <w:bottom w:val="nil"/>
            </w:tcBorders>
            <w:vAlign w:val="bottom"/>
          </w:tcPr>
          <w:p w:rsidR="00F91B1B" w:rsidRPr="00D50F7B" w:rsidRDefault="00F91B1B" w:rsidP="00F978C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lastRenderedPageBreak/>
              <w:br w:type="page"/>
            </w:r>
            <w:r>
              <w:br w:type="page"/>
            </w:r>
            <w:r w:rsidRPr="00D50F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เงินกู้ยืมระยะสั้น</w:t>
            </w:r>
            <w:r w:rsidRPr="00D50F7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จากกิจการ</w:t>
            </w:r>
          </w:p>
        </w:tc>
        <w:tc>
          <w:tcPr>
            <w:tcW w:w="1537" w:type="dxa"/>
            <w:gridSpan w:val="2"/>
            <w:tcBorders>
              <w:top w:val="nil"/>
              <w:bottom w:val="nil"/>
            </w:tcBorders>
          </w:tcPr>
          <w:p w:rsidR="00F91B1B" w:rsidRPr="00D50F7B" w:rsidRDefault="00F91B1B" w:rsidP="00F978C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</w:tcPr>
          <w:p w:rsidR="00F91B1B" w:rsidRPr="00D50F7B" w:rsidRDefault="00F91B1B" w:rsidP="00F978C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91B1B" w:rsidRPr="00D50F7B" w:rsidRDefault="00F91B1B" w:rsidP="00F978C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86" w:type="dxa"/>
            <w:gridSpan w:val="3"/>
            <w:tcBorders>
              <w:top w:val="nil"/>
              <w:bottom w:val="nil"/>
            </w:tcBorders>
          </w:tcPr>
          <w:p w:rsidR="00F91B1B" w:rsidRPr="00D50F7B" w:rsidRDefault="00F91B1B" w:rsidP="00F978C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27AC" w:rsidRPr="00D50F7B" w:rsidTr="007201FE">
        <w:trPr>
          <w:trHeight w:val="240"/>
        </w:trPr>
        <w:tc>
          <w:tcPr>
            <w:tcW w:w="2790" w:type="dxa"/>
            <w:tcBorders>
              <w:top w:val="nil"/>
            </w:tcBorders>
          </w:tcPr>
          <w:p w:rsidR="004727AC" w:rsidRPr="00D50F7B" w:rsidRDefault="004727AC" w:rsidP="004727AC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0F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  <w:tcBorders>
              <w:top w:val="nil"/>
            </w:tcBorders>
          </w:tcPr>
          <w:p w:rsidR="004727AC" w:rsidRPr="00D50F7B" w:rsidRDefault="004727AC" w:rsidP="004727A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7" w:type="dxa"/>
            <w:tcBorders>
              <w:top w:val="nil"/>
            </w:tcBorders>
          </w:tcPr>
          <w:p w:rsidR="004727AC" w:rsidRPr="00D50F7B" w:rsidRDefault="004727AC" w:rsidP="004727A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4727AC" w:rsidRPr="00A67313" w:rsidRDefault="004727AC" w:rsidP="004727A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30 </w:t>
            </w:r>
            <w:r w:rsidR="007A349F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270" w:type="dxa"/>
          </w:tcPr>
          <w:p w:rsidR="004727AC" w:rsidRPr="00A67313" w:rsidRDefault="004727AC" w:rsidP="004727A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727AC" w:rsidRPr="00A67313" w:rsidRDefault="004727AC" w:rsidP="004727A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A6731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A6731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:rsidR="004727AC" w:rsidRPr="00A67313" w:rsidRDefault="004727AC" w:rsidP="004727A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4727AC" w:rsidRPr="00A67313" w:rsidRDefault="007A349F" w:rsidP="004727A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30 กันยายน</w:t>
            </w:r>
          </w:p>
        </w:tc>
        <w:tc>
          <w:tcPr>
            <w:tcW w:w="270" w:type="dxa"/>
          </w:tcPr>
          <w:p w:rsidR="004727AC" w:rsidRPr="00A67313" w:rsidRDefault="004727AC" w:rsidP="004727A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</w:tcPr>
          <w:p w:rsidR="004727AC" w:rsidRPr="00A67313" w:rsidRDefault="004727AC" w:rsidP="004727A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A6731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A6731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986EAE" w:rsidRPr="00D50F7B" w:rsidTr="007201FE">
        <w:trPr>
          <w:trHeight w:val="240"/>
        </w:trPr>
        <w:tc>
          <w:tcPr>
            <w:tcW w:w="2790" w:type="dxa"/>
            <w:tcBorders>
              <w:top w:val="nil"/>
            </w:tcBorders>
          </w:tcPr>
          <w:p w:rsidR="00986EAE" w:rsidRPr="00D50F7B" w:rsidRDefault="00986EAE" w:rsidP="00986EAE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986EAE" w:rsidRPr="00D50F7B" w:rsidRDefault="00986EAE" w:rsidP="00986EA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727" w:type="dxa"/>
            <w:tcBorders>
              <w:top w:val="nil"/>
            </w:tcBorders>
          </w:tcPr>
          <w:p w:rsidR="00986EAE" w:rsidRPr="00D50F7B" w:rsidRDefault="00986EAE" w:rsidP="00986EA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986EAE" w:rsidRPr="00610483" w:rsidRDefault="00986EAE" w:rsidP="00986EA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86EAE" w:rsidRPr="00610483" w:rsidRDefault="00986EAE" w:rsidP="00986EA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986EAE" w:rsidRPr="00610483" w:rsidRDefault="00986EAE" w:rsidP="00986EA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86EAE" w:rsidRPr="00610483" w:rsidRDefault="00986EAE" w:rsidP="00986EA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986EAE" w:rsidRPr="00610483" w:rsidRDefault="00986EAE" w:rsidP="00986EA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86EAE" w:rsidRPr="00610483" w:rsidRDefault="00986EAE" w:rsidP="00986EA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986EAE" w:rsidRPr="00610483" w:rsidRDefault="00986EAE" w:rsidP="00986EA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986EAE" w:rsidRPr="00D50F7B" w:rsidTr="007201FE">
        <w:trPr>
          <w:trHeight w:val="240"/>
        </w:trPr>
        <w:tc>
          <w:tcPr>
            <w:tcW w:w="2790" w:type="dxa"/>
          </w:tcPr>
          <w:p w:rsidR="00986EAE" w:rsidRPr="00D50F7B" w:rsidRDefault="00986EAE" w:rsidP="00986EAE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7" w:type="dxa"/>
            <w:gridSpan w:val="2"/>
          </w:tcPr>
          <w:p w:rsidR="00986EAE" w:rsidRPr="00D50F7B" w:rsidRDefault="00986EAE" w:rsidP="00986EAE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D50F7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806" w:type="dxa"/>
            <w:gridSpan w:val="7"/>
            <w:tcBorders>
              <w:top w:val="nil"/>
              <w:bottom w:val="nil"/>
            </w:tcBorders>
          </w:tcPr>
          <w:p w:rsidR="00986EAE" w:rsidRPr="00D50F7B" w:rsidRDefault="00986EAE" w:rsidP="00986EA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0F7B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(</w:t>
            </w:r>
            <w:r w:rsidRPr="00D50F7B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D50F7B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986EAE" w:rsidRPr="00D50F7B" w:rsidTr="007201FE">
        <w:trPr>
          <w:trHeight w:val="247"/>
        </w:trPr>
        <w:tc>
          <w:tcPr>
            <w:tcW w:w="2790" w:type="dxa"/>
            <w:tcBorders>
              <w:top w:val="nil"/>
            </w:tcBorders>
          </w:tcPr>
          <w:p w:rsidR="00986EAE" w:rsidRPr="00D50F7B" w:rsidRDefault="00986EAE" w:rsidP="00986EA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tcBorders>
              <w:top w:val="nil"/>
            </w:tcBorders>
          </w:tcPr>
          <w:p w:rsidR="00986EAE" w:rsidRPr="00D50F7B" w:rsidRDefault="00986EAE" w:rsidP="00986EA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27" w:type="dxa"/>
            <w:tcBorders>
              <w:top w:val="nil"/>
            </w:tcBorders>
          </w:tcPr>
          <w:p w:rsidR="00986EAE" w:rsidRPr="00D50F7B" w:rsidRDefault="00986EAE" w:rsidP="00986EA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986EAE" w:rsidRPr="00D50F7B" w:rsidRDefault="00986EAE" w:rsidP="00986EAE">
            <w:pPr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986EAE" w:rsidRPr="00D50F7B" w:rsidRDefault="00986EAE" w:rsidP="00986EAE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986EAE" w:rsidRPr="00D50F7B" w:rsidRDefault="00986EAE" w:rsidP="00986EAE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986EAE" w:rsidRPr="00D50F7B" w:rsidRDefault="00986EAE" w:rsidP="00986EAE">
            <w:pPr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986EAE" w:rsidRPr="00D50F7B" w:rsidRDefault="00986EAE" w:rsidP="00986EAE">
            <w:pPr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986EAE" w:rsidRPr="00D50F7B" w:rsidRDefault="00986EAE" w:rsidP="00986EAE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</w:tcBorders>
          </w:tcPr>
          <w:p w:rsidR="00986EAE" w:rsidRPr="00D50F7B" w:rsidRDefault="00986EAE" w:rsidP="00986EAE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986EAE" w:rsidRPr="00D50F7B" w:rsidTr="007201FE">
        <w:tc>
          <w:tcPr>
            <w:tcW w:w="2790" w:type="dxa"/>
          </w:tcPr>
          <w:p w:rsidR="00986EAE" w:rsidRPr="00D50F7B" w:rsidRDefault="00986EAE" w:rsidP="00986EAE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โรงกลั่นน้ำมันทีพีไอ 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1997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:rsidR="00986EAE" w:rsidRDefault="00986EAE" w:rsidP="00986EAE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  <w:shd w:val="clear" w:color="auto" w:fill="auto"/>
          </w:tcPr>
          <w:p w:rsidR="00986EAE" w:rsidRPr="00020D75" w:rsidRDefault="00986EAE" w:rsidP="00986EAE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6EAE" w:rsidRPr="00D50F7B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6EAE" w:rsidRPr="00D50F7B" w:rsidRDefault="00986EAE" w:rsidP="00986EAE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6EAE" w:rsidRPr="00D50F7B" w:rsidRDefault="00986EAE" w:rsidP="00986EA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986EAE" w:rsidRPr="00D50F7B" w:rsidRDefault="00986EAE" w:rsidP="00986EAE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6EAE" w:rsidRDefault="00986EAE" w:rsidP="00986EAE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986EAE" w:rsidRPr="00D50F7B" w:rsidRDefault="00986EAE" w:rsidP="00986EAE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6EAE" w:rsidRPr="00020D75" w:rsidRDefault="00986EAE" w:rsidP="00986EAE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67DCC" w:rsidRPr="00D50F7B" w:rsidTr="00F2436B">
        <w:tc>
          <w:tcPr>
            <w:tcW w:w="2790" w:type="dxa"/>
          </w:tcPr>
          <w:p w:rsidR="00A67DCC" w:rsidRDefault="00A67DCC" w:rsidP="005C0FFE">
            <w:pPr>
              <w:tabs>
                <w:tab w:val="left" w:pos="720"/>
              </w:tabs>
              <w:spacing w:line="240" w:lineRule="auto"/>
              <w:ind w:right="-108" w:firstLine="16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:rsidR="00A67DCC" w:rsidRPr="00AE311C" w:rsidRDefault="00DD0018" w:rsidP="00A67DCC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7" w:type="dxa"/>
            <w:shd w:val="clear" w:color="auto" w:fill="auto"/>
          </w:tcPr>
          <w:p w:rsidR="00A67DCC" w:rsidRPr="00020D75" w:rsidRDefault="00A67DCC" w:rsidP="00A67DCC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20D75"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7DCC" w:rsidRPr="00D50F7B" w:rsidRDefault="00A67DCC" w:rsidP="00A67DC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7DCC" w:rsidRPr="00D50F7B" w:rsidRDefault="00A67DCC" w:rsidP="00A67DCC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7DCC" w:rsidRPr="00D50F7B" w:rsidRDefault="00A67DCC" w:rsidP="00A67DC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A67DCC" w:rsidRPr="00D50F7B" w:rsidRDefault="00A67DCC" w:rsidP="00A67DCC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7DCC" w:rsidRPr="00CF373D" w:rsidRDefault="00A67DCC" w:rsidP="00A67DC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A67DCC" w:rsidRPr="00D50F7B" w:rsidRDefault="00A67DCC" w:rsidP="00A67DCC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7DCC" w:rsidRPr="00020D75" w:rsidRDefault="00A67DCC" w:rsidP="00A67DCC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20D75">
              <w:rPr>
                <w:rFonts w:ascii="Angsana New" w:hAnsi="Angsana New"/>
                <w:sz w:val="26"/>
                <w:szCs w:val="26"/>
                <w:lang w:val="en-US"/>
              </w:rPr>
              <w:t>43,873</w:t>
            </w:r>
          </w:p>
        </w:tc>
      </w:tr>
      <w:tr w:rsidR="00A67DCC" w:rsidRPr="00D50F7B" w:rsidTr="00F2436B">
        <w:tc>
          <w:tcPr>
            <w:tcW w:w="2790" w:type="dxa"/>
          </w:tcPr>
          <w:p w:rsidR="00A67DCC" w:rsidRPr="00D50F7B" w:rsidRDefault="00A67DCC" w:rsidP="00A67DCC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A67DCC" w:rsidRPr="00D50F7B" w:rsidRDefault="00A67DCC" w:rsidP="00A67DCC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  <w:shd w:val="clear" w:color="auto" w:fill="auto"/>
          </w:tcPr>
          <w:p w:rsidR="00A67DCC" w:rsidRPr="00020D75" w:rsidRDefault="00A67DCC" w:rsidP="00A67DCC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7DCC" w:rsidRPr="00D50F7B" w:rsidRDefault="00A67DCC" w:rsidP="00A67DC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67DCC" w:rsidRPr="00D50F7B" w:rsidRDefault="00A67DCC" w:rsidP="00A67DCC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7DCC" w:rsidRPr="00D50F7B" w:rsidRDefault="00A67DCC" w:rsidP="00A67DC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67DCC" w:rsidRPr="00D50F7B" w:rsidRDefault="00A67DCC" w:rsidP="00A67DCC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7DCC" w:rsidRPr="00CF373D" w:rsidRDefault="00A67DCC" w:rsidP="00A67DC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67DCC" w:rsidRPr="00D50F7B" w:rsidRDefault="00A67DCC" w:rsidP="00A67DCC">
            <w:pPr>
              <w:tabs>
                <w:tab w:val="decimal" w:pos="825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7DCC" w:rsidRPr="00020D75" w:rsidRDefault="00A67DCC" w:rsidP="00A67DCC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20D75">
              <w:rPr>
                <w:rFonts w:ascii="Angsana New" w:hAnsi="Angsana New"/>
                <w:sz w:val="26"/>
                <w:szCs w:val="26"/>
                <w:lang w:val="en-US"/>
              </w:rPr>
              <w:t>43,873</w:t>
            </w:r>
          </w:p>
        </w:tc>
      </w:tr>
      <w:tr w:rsidR="00A67DCC" w:rsidRPr="00D50F7B" w:rsidTr="00F2436B">
        <w:trPr>
          <w:trHeight w:val="80"/>
        </w:trPr>
        <w:tc>
          <w:tcPr>
            <w:tcW w:w="2790" w:type="dxa"/>
          </w:tcPr>
          <w:p w:rsidR="00A67DCC" w:rsidRPr="00D50F7B" w:rsidRDefault="00A67DCC" w:rsidP="00A67DCC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/>
                <w:sz w:val="26"/>
                <w:szCs w:val="26"/>
                <w:cs/>
              </w:rPr>
              <w:t>ดอกเบี้ยค้าง</w:t>
            </w:r>
            <w:r w:rsidRPr="00D50F7B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810" w:type="dxa"/>
            <w:shd w:val="clear" w:color="auto" w:fill="auto"/>
          </w:tcPr>
          <w:p w:rsidR="00A67DCC" w:rsidRPr="00D50F7B" w:rsidRDefault="00A67DCC" w:rsidP="00A67DCC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  <w:shd w:val="clear" w:color="auto" w:fill="auto"/>
          </w:tcPr>
          <w:p w:rsidR="00A67DCC" w:rsidRPr="00D50F7B" w:rsidRDefault="00A67DCC" w:rsidP="00A67DCC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67DCC" w:rsidRPr="00D50F7B" w:rsidRDefault="00A67DCC" w:rsidP="00A67DC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67DCC" w:rsidRPr="00D50F7B" w:rsidRDefault="00A67DCC" w:rsidP="00A67DCC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67DCC" w:rsidRPr="00D50F7B" w:rsidRDefault="00A67DCC" w:rsidP="00A67DC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67DCC" w:rsidRPr="00D50F7B" w:rsidRDefault="00A67DCC" w:rsidP="00A67DCC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67DCC" w:rsidRPr="00CF373D" w:rsidRDefault="00A67DCC" w:rsidP="00A67DC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67DCC" w:rsidRPr="00D50F7B" w:rsidRDefault="00A67DCC" w:rsidP="00A67DCC">
            <w:pPr>
              <w:tabs>
                <w:tab w:val="decimal" w:pos="825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67DCC" w:rsidRPr="00020D75" w:rsidRDefault="00A67DCC" w:rsidP="00A67DCC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20D75">
              <w:rPr>
                <w:rFonts w:ascii="Angsana New" w:hAnsi="Angsana New"/>
                <w:sz w:val="26"/>
                <w:szCs w:val="26"/>
                <w:lang w:val="en-US"/>
              </w:rPr>
              <w:t>344</w:t>
            </w:r>
          </w:p>
        </w:tc>
      </w:tr>
      <w:tr w:rsidR="00A67DCC" w:rsidRPr="00420DA6" w:rsidTr="00F2436B">
        <w:tc>
          <w:tcPr>
            <w:tcW w:w="2790" w:type="dxa"/>
            <w:tcBorders>
              <w:bottom w:val="nil"/>
            </w:tcBorders>
          </w:tcPr>
          <w:p w:rsidR="00A67DCC" w:rsidRPr="00D50F7B" w:rsidRDefault="00A67DCC" w:rsidP="00A67DCC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:rsidR="00A67DCC" w:rsidRPr="00D50F7B" w:rsidRDefault="00A67DCC" w:rsidP="00A67DCC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7" w:type="dxa"/>
            <w:tcBorders>
              <w:bottom w:val="nil"/>
            </w:tcBorders>
            <w:shd w:val="clear" w:color="auto" w:fill="auto"/>
          </w:tcPr>
          <w:p w:rsidR="00A67DCC" w:rsidRPr="00D50F7B" w:rsidRDefault="00A67DCC" w:rsidP="00A67DCC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67DCC" w:rsidRPr="00D50F7B" w:rsidRDefault="00A67DCC" w:rsidP="00A67DC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67DCC" w:rsidRPr="00D50F7B" w:rsidRDefault="00A67DCC" w:rsidP="00A67DCC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67DCC" w:rsidRPr="00D50F7B" w:rsidRDefault="00A67DCC" w:rsidP="00A67DC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67DCC" w:rsidRPr="00D50F7B" w:rsidRDefault="00A67DCC" w:rsidP="00A67DCC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67DCC" w:rsidRPr="00CF373D" w:rsidRDefault="00A67DCC" w:rsidP="00A67DC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67DCC" w:rsidRPr="00D50F7B" w:rsidRDefault="00A67DCC" w:rsidP="00A67DCC">
            <w:pPr>
              <w:tabs>
                <w:tab w:val="decimal" w:pos="825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67DCC" w:rsidRPr="00020D75" w:rsidRDefault="00A67DCC" w:rsidP="00A67DCC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20D7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44,217</w:t>
            </w:r>
          </w:p>
        </w:tc>
      </w:tr>
    </w:tbl>
    <w:p w:rsidR="00F91B1B" w:rsidRPr="00317B3D" w:rsidRDefault="00F91B1B" w:rsidP="00317B3D">
      <w:pPr>
        <w:pStyle w:val="Bo-Blankline"/>
      </w:pPr>
    </w:p>
    <w:p w:rsidR="00EE5822" w:rsidRPr="00EE5822" w:rsidRDefault="00EE5822" w:rsidP="00EE5822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EE5822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</w:t>
      </w:r>
      <w:r w:rsidRPr="00EE5822">
        <w:rPr>
          <w:rFonts w:ascii="Angsana New" w:hAnsi="Angsana New" w:hint="cs"/>
          <w:sz w:val="30"/>
          <w:szCs w:val="30"/>
          <w:cs/>
        </w:rPr>
        <w:t>ระยะสั้นจาก</w:t>
      </w:r>
      <w:r w:rsidRPr="00EE5822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Pr="00EE5822">
        <w:rPr>
          <w:rFonts w:ascii="Angsana New" w:hAnsi="Angsana New" w:hint="cs"/>
          <w:sz w:val="30"/>
          <w:szCs w:val="30"/>
          <w:cs/>
        </w:rPr>
        <w:t xml:space="preserve">งวดเก้าเดือนสิ้นสุดวันที่ </w:t>
      </w:r>
      <w:r w:rsidRPr="00EE5822">
        <w:rPr>
          <w:rFonts w:ascii="Angsana New" w:hAnsi="Angsana New"/>
          <w:sz w:val="30"/>
          <w:szCs w:val="30"/>
          <w:cs/>
        </w:rPr>
        <w:t>3</w:t>
      </w:r>
      <w:r w:rsidRPr="00EE5822">
        <w:rPr>
          <w:rFonts w:ascii="Angsana New" w:hAnsi="Angsana New" w:hint="cs"/>
          <w:sz w:val="30"/>
          <w:szCs w:val="30"/>
          <w:cs/>
        </w:rPr>
        <w:t>0</w:t>
      </w:r>
      <w:r w:rsidRPr="00EE5822">
        <w:rPr>
          <w:rFonts w:ascii="Angsana New" w:hAnsi="Angsana New"/>
          <w:sz w:val="30"/>
          <w:szCs w:val="30"/>
          <w:cs/>
        </w:rPr>
        <w:t xml:space="preserve"> </w:t>
      </w:r>
      <w:r w:rsidRPr="00EE5822">
        <w:rPr>
          <w:rFonts w:ascii="Angsana New" w:hAnsi="Angsana New" w:hint="cs"/>
          <w:sz w:val="30"/>
          <w:szCs w:val="30"/>
          <w:cs/>
        </w:rPr>
        <w:t>กันยายน</w:t>
      </w:r>
      <w:r w:rsidRPr="00EE5822">
        <w:rPr>
          <w:rFonts w:ascii="Angsana New" w:hAnsi="Angsana New"/>
          <w:sz w:val="30"/>
          <w:szCs w:val="30"/>
          <w:cs/>
        </w:rPr>
        <w:t xml:space="preserve"> 256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EE5822">
        <w:rPr>
          <w:rFonts w:ascii="Angsana New" w:hAnsi="Angsana New"/>
          <w:sz w:val="30"/>
          <w:szCs w:val="30"/>
        </w:rPr>
        <w:t xml:space="preserve"> </w:t>
      </w:r>
      <w:r w:rsidRPr="00EE5822">
        <w:rPr>
          <w:rFonts w:ascii="Angsana New" w:hAnsi="Angsana New" w:hint="cs"/>
          <w:sz w:val="30"/>
          <w:szCs w:val="30"/>
          <w:cs/>
        </w:rPr>
        <w:t>แ</w:t>
      </w:r>
      <w:r w:rsidRPr="00EE5822">
        <w:rPr>
          <w:rFonts w:ascii="Angsana New" w:hAnsi="Angsana New" w:hint="cs"/>
          <w:sz w:val="30"/>
          <w:szCs w:val="30"/>
          <w:cs/>
          <w:lang w:val="en-US"/>
        </w:rPr>
        <w:t>ละ 25</w:t>
      </w:r>
      <w:r w:rsidRPr="00EE5822">
        <w:rPr>
          <w:rFonts w:ascii="Angsana New" w:hAnsi="Angsana New"/>
          <w:sz w:val="30"/>
          <w:szCs w:val="30"/>
          <w:lang w:val="en-US"/>
        </w:rPr>
        <w:t>6</w:t>
      </w:r>
      <w:r>
        <w:rPr>
          <w:rFonts w:ascii="Angsana New" w:hAnsi="Angsana New" w:hint="cs"/>
          <w:sz w:val="30"/>
          <w:szCs w:val="30"/>
          <w:cs/>
          <w:lang w:val="en-US"/>
        </w:rPr>
        <w:t>1</w:t>
      </w:r>
      <w:r w:rsidRPr="00EE5822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EE5822" w:rsidRPr="00EE5822" w:rsidRDefault="00EE5822" w:rsidP="00EE5822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40"/>
        <w:gridCol w:w="1115"/>
        <w:gridCol w:w="236"/>
        <w:gridCol w:w="1115"/>
        <w:gridCol w:w="236"/>
        <w:gridCol w:w="1200"/>
        <w:gridCol w:w="236"/>
        <w:gridCol w:w="1200"/>
      </w:tblGrid>
      <w:tr w:rsidR="00EE5822" w:rsidRPr="00EE5822" w:rsidTr="00EE5822">
        <w:tc>
          <w:tcPr>
            <w:tcW w:w="3840" w:type="dxa"/>
          </w:tcPr>
          <w:p w:rsidR="00EE5822" w:rsidRPr="00EE5822" w:rsidRDefault="00EE5822" w:rsidP="00EE582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58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466" w:type="dxa"/>
            <w:gridSpan w:val="3"/>
          </w:tcPr>
          <w:p w:rsidR="00EE5822" w:rsidRPr="00EE5822" w:rsidRDefault="00EE5822" w:rsidP="00EE582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8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EE5822" w:rsidRPr="00EE5822" w:rsidRDefault="00EE5822" w:rsidP="00EE582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6" w:type="dxa"/>
            <w:gridSpan w:val="3"/>
          </w:tcPr>
          <w:p w:rsidR="00EE5822" w:rsidRPr="00EE5822" w:rsidRDefault="00EE5822" w:rsidP="00EE582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8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5822" w:rsidRPr="00EE5822" w:rsidTr="00EE5822">
        <w:tc>
          <w:tcPr>
            <w:tcW w:w="3840" w:type="dxa"/>
          </w:tcPr>
          <w:p w:rsidR="00EE5822" w:rsidRPr="00EE5822" w:rsidRDefault="00EE5822" w:rsidP="00EE582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58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EE58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EE58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15" w:type="dxa"/>
          </w:tcPr>
          <w:p w:rsidR="00EE5822" w:rsidRPr="00EE5822" w:rsidRDefault="00EE5822" w:rsidP="00EE58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22">
              <w:rPr>
                <w:rFonts w:ascii="Angsana New" w:hAnsi="Angsana New"/>
                <w:sz w:val="30"/>
                <w:szCs w:val="30"/>
              </w:rPr>
              <w:t>25</w:t>
            </w:r>
            <w:r w:rsidRPr="00EE582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EE5822" w:rsidRPr="00EE5822" w:rsidRDefault="00EE5822" w:rsidP="00EE582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EE5822" w:rsidRPr="00EE5822" w:rsidRDefault="00EE5822" w:rsidP="00EE58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822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EE582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EE5822" w:rsidRPr="00EE5822" w:rsidRDefault="00EE5822" w:rsidP="00EE582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EE5822" w:rsidRPr="00EE5822" w:rsidRDefault="00EE5822" w:rsidP="00EE58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22">
              <w:rPr>
                <w:rFonts w:ascii="Angsana New" w:hAnsi="Angsana New"/>
                <w:sz w:val="30"/>
                <w:szCs w:val="30"/>
              </w:rPr>
              <w:t>25</w:t>
            </w:r>
            <w:r w:rsidRPr="00EE582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EE5822" w:rsidRPr="00EE5822" w:rsidRDefault="00EE5822" w:rsidP="00EE582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EE5822" w:rsidRPr="00EE5822" w:rsidRDefault="00EE5822" w:rsidP="00EE58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822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EE582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EE5822" w:rsidRPr="00EE5822" w:rsidTr="00EE5822">
        <w:tc>
          <w:tcPr>
            <w:tcW w:w="3840" w:type="dxa"/>
          </w:tcPr>
          <w:p w:rsidR="00EE5822" w:rsidRPr="00EE5822" w:rsidRDefault="00EE5822" w:rsidP="00EE582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8" w:type="dxa"/>
            <w:gridSpan w:val="7"/>
          </w:tcPr>
          <w:p w:rsidR="00EE5822" w:rsidRPr="00EE5822" w:rsidRDefault="00EE5822" w:rsidP="00EE582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582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E58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E582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E5822" w:rsidRPr="00EE5822" w:rsidTr="00EE5822">
        <w:tc>
          <w:tcPr>
            <w:tcW w:w="3840" w:type="dxa"/>
          </w:tcPr>
          <w:p w:rsidR="00EE5822" w:rsidRPr="00EE5822" w:rsidRDefault="00EE5822" w:rsidP="00EE5822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5" w:type="dxa"/>
          </w:tcPr>
          <w:p w:rsidR="00EE5822" w:rsidRPr="00EE5822" w:rsidRDefault="00EE5822" w:rsidP="00EE582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E5822" w:rsidRPr="00EE5822" w:rsidRDefault="00EE5822" w:rsidP="00EE582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EE5822" w:rsidRPr="00EE5822" w:rsidRDefault="00EE5822" w:rsidP="00EE582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E5822" w:rsidRPr="00EE5822" w:rsidRDefault="00EE5822" w:rsidP="00EE582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EE5822" w:rsidRPr="00EE5822" w:rsidRDefault="00EE5822" w:rsidP="00EE582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E5822" w:rsidRPr="00EE5822" w:rsidRDefault="00EE5822" w:rsidP="00EE582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EE5822" w:rsidRPr="00EE5822" w:rsidRDefault="00EE5822" w:rsidP="00EE582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44C6" w:rsidRPr="00EE5822" w:rsidTr="00F2436B">
        <w:tc>
          <w:tcPr>
            <w:tcW w:w="3840" w:type="dxa"/>
          </w:tcPr>
          <w:p w:rsidR="005F44C6" w:rsidRPr="00EE5822" w:rsidRDefault="005F44C6" w:rsidP="005F44C6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2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E582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E582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5" w:type="dxa"/>
            <w:shd w:val="clear" w:color="auto" w:fill="auto"/>
          </w:tcPr>
          <w:p w:rsidR="005F44C6" w:rsidRPr="00EE5822" w:rsidRDefault="005F44C6" w:rsidP="005F44C6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82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5F44C6" w:rsidRPr="00EE5822" w:rsidRDefault="005F44C6" w:rsidP="005F44C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5F44C6" w:rsidRPr="00EE5822" w:rsidRDefault="005F44C6" w:rsidP="005F44C6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82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5F44C6" w:rsidRPr="00EE5822" w:rsidRDefault="005F44C6" w:rsidP="005F44C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F44C6" w:rsidRPr="0001063C" w:rsidRDefault="005F44C6" w:rsidP="005F44C6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63C">
              <w:rPr>
                <w:rFonts w:ascii="Angsana New" w:hAnsi="Angsana New"/>
                <w:sz w:val="30"/>
                <w:szCs w:val="30"/>
                <w:lang w:val="en-US"/>
              </w:rPr>
              <w:t>43,873</w:t>
            </w:r>
          </w:p>
        </w:tc>
        <w:tc>
          <w:tcPr>
            <w:tcW w:w="236" w:type="dxa"/>
          </w:tcPr>
          <w:p w:rsidR="005F44C6" w:rsidRPr="00EE5822" w:rsidRDefault="005F44C6" w:rsidP="005F44C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4C6" w:rsidRPr="00EE5822" w:rsidRDefault="005F44C6" w:rsidP="005F44C6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22">
              <w:rPr>
                <w:rFonts w:ascii="Angsana New" w:hAnsi="Angsana New"/>
                <w:sz w:val="30"/>
                <w:szCs w:val="30"/>
                <w:lang w:val="en-US"/>
              </w:rPr>
              <w:t>375,000</w:t>
            </w:r>
          </w:p>
        </w:tc>
      </w:tr>
      <w:tr w:rsidR="005F44C6" w:rsidRPr="00EE5822" w:rsidTr="00F2436B">
        <w:tc>
          <w:tcPr>
            <w:tcW w:w="3840" w:type="dxa"/>
          </w:tcPr>
          <w:p w:rsidR="005F44C6" w:rsidRPr="00EE5822" w:rsidRDefault="005F44C6" w:rsidP="005F44C6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2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:rsidR="005F44C6" w:rsidRPr="00EE5822" w:rsidRDefault="005F44C6" w:rsidP="005F44C6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82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5F44C6" w:rsidRPr="00EE5822" w:rsidRDefault="005F44C6" w:rsidP="005F44C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5F44C6" w:rsidRPr="00EE5822" w:rsidRDefault="005F44C6" w:rsidP="005F44C6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82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5F44C6" w:rsidRPr="00EE5822" w:rsidRDefault="005F44C6" w:rsidP="005F44C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5F44C6" w:rsidRPr="00EE5822" w:rsidRDefault="00953DFF" w:rsidP="005F44C6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(43,873)</w:t>
            </w:r>
          </w:p>
        </w:tc>
        <w:tc>
          <w:tcPr>
            <w:tcW w:w="236" w:type="dxa"/>
          </w:tcPr>
          <w:p w:rsidR="005F44C6" w:rsidRPr="00EE5822" w:rsidRDefault="005F44C6" w:rsidP="005F44C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5F44C6" w:rsidRPr="00EE5822" w:rsidRDefault="005F44C6" w:rsidP="005F44C6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22">
              <w:rPr>
                <w:rFonts w:ascii="Angsana New" w:hAnsi="Angsana New"/>
                <w:sz w:val="30"/>
                <w:szCs w:val="30"/>
                <w:lang w:val="en-US"/>
              </w:rPr>
              <w:t>(331,127)</w:t>
            </w:r>
          </w:p>
        </w:tc>
      </w:tr>
      <w:tr w:rsidR="005F44C6" w:rsidRPr="00EE5822" w:rsidTr="00F2436B">
        <w:tc>
          <w:tcPr>
            <w:tcW w:w="3840" w:type="dxa"/>
          </w:tcPr>
          <w:p w:rsidR="005F44C6" w:rsidRPr="00EE5822" w:rsidRDefault="005F44C6" w:rsidP="005F44C6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58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EE582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EE58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44C6" w:rsidRPr="00EE5822" w:rsidRDefault="005F44C6" w:rsidP="005F44C6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5F44C6" w:rsidRPr="00EE5822" w:rsidRDefault="005F44C6" w:rsidP="005F44C6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:rsidR="005F44C6" w:rsidRPr="00EE5822" w:rsidRDefault="005F44C6" w:rsidP="005F44C6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5F44C6" w:rsidRPr="00EE5822" w:rsidRDefault="005F44C6" w:rsidP="005F44C6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44C6" w:rsidRPr="00EE5822" w:rsidRDefault="0070267A" w:rsidP="0070267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F44C6" w:rsidRPr="00EE5822" w:rsidRDefault="005F44C6" w:rsidP="005F44C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5F44C6" w:rsidRPr="00EE5822" w:rsidRDefault="005F44C6" w:rsidP="005F44C6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58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43,873</w:t>
            </w:r>
          </w:p>
        </w:tc>
      </w:tr>
    </w:tbl>
    <w:p w:rsidR="0090772C" w:rsidRPr="005A48CA" w:rsidRDefault="0090772C" w:rsidP="005A48CA">
      <w:pPr>
        <w:pStyle w:val="Bo-Blankline"/>
      </w:pPr>
    </w:p>
    <w:tbl>
      <w:tblPr>
        <w:tblW w:w="9117" w:type="dxa"/>
        <w:tblInd w:w="450" w:type="dxa"/>
        <w:tblLook w:val="04A0" w:firstRow="1" w:lastRow="0" w:firstColumn="1" w:lastColumn="0" w:noHBand="0" w:noVBand="1"/>
      </w:tblPr>
      <w:tblGrid>
        <w:gridCol w:w="3870"/>
        <w:gridCol w:w="1134"/>
        <w:gridCol w:w="236"/>
        <w:gridCol w:w="1135"/>
        <w:gridCol w:w="236"/>
        <w:gridCol w:w="1135"/>
        <w:gridCol w:w="236"/>
        <w:gridCol w:w="1135"/>
      </w:tblGrid>
      <w:tr w:rsidR="00F91B1B" w:rsidRPr="00970BCB" w:rsidTr="009B7A42">
        <w:trPr>
          <w:tblHeader/>
        </w:trPr>
        <w:tc>
          <w:tcPr>
            <w:tcW w:w="3870" w:type="dxa"/>
          </w:tcPr>
          <w:p w:rsidR="00F91B1B" w:rsidRPr="00286B4F" w:rsidRDefault="00F91B1B" w:rsidP="00F978C7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Pr="00286B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2505" w:type="dxa"/>
            <w:gridSpan w:val="3"/>
          </w:tcPr>
          <w:p w:rsidR="00F91B1B" w:rsidRPr="00E465E5" w:rsidRDefault="00F91B1B" w:rsidP="00F978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F91B1B" w:rsidRPr="00970BCB" w:rsidRDefault="00F91B1B" w:rsidP="00F978C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F91B1B" w:rsidRPr="00E465E5" w:rsidRDefault="00F91B1B" w:rsidP="00F978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5D9C" w:rsidRPr="00970BCB" w:rsidTr="009B7A42">
        <w:trPr>
          <w:tblHeader/>
        </w:trPr>
        <w:tc>
          <w:tcPr>
            <w:tcW w:w="3870" w:type="dxa"/>
          </w:tcPr>
          <w:p w:rsidR="002E5D9C" w:rsidRPr="00970BCB" w:rsidRDefault="002E5D9C" w:rsidP="005C0FFE">
            <w:pPr>
              <w:spacing w:line="240" w:lineRule="atLeast"/>
              <w:ind w:left="270" w:right="65" w:hanging="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6B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34" w:type="dxa"/>
          </w:tcPr>
          <w:p w:rsidR="002E5D9C" w:rsidRPr="00D87537" w:rsidRDefault="00FC28B8" w:rsidP="002E5D9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822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EE5822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EE58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E582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2E5D9C" w:rsidRPr="00D87537" w:rsidRDefault="002E5D9C" w:rsidP="002E5D9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2E5D9C" w:rsidRPr="007E70CE" w:rsidRDefault="00716EF5" w:rsidP="002E5D9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2E5D9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E5D9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2E5D9C" w:rsidRPr="00D87537" w:rsidRDefault="002E5D9C" w:rsidP="002E5D9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2E5D9C" w:rsidRPr="00D87537" w:rsidRDefault="00FC28B8" w:rsidP="002E5D9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822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EE5822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EE58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E582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2E5D9C" w:rsidRPr="00D87537" w:rsidRDefault="002E5D9C" w:rsidP="002E5D9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2E5D9C" w:rsidRPr="007E70CE" w:rsidRDefault="00716EF5" w:rsidP="002E5D9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2E5D9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E5D9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86EAE" w:rsidRPr="00970BCB" w:rsidTr="009B7A42">
        <w:trPr>
          <w:tblHeader/>
        </w:trPr>
        <w:tc>
          <w:tcPr>
            <w:tcW w:w="3870" w:type="dxa"/>
          </w:tcPr>
          <w:p w:rsidR="00986EAE" w:rsidRPr="00286B4F" w:rsidRDefault="00986EAE" w:rsidP="00986EAE">
            <w:pPr>
              <w:spacing w:line="240" w:lineRule="atLeast"/>
              <w:ind w:left="270"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986EAE" w:rsidRPr="00BA4E15" w:rsidRDefault="00986EAE" w:rsidP="00986E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986EAE" w:rsidRPr="00D87537" w:rsidRDefault="00986EAE" w:rsidP="00986E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86EAE" w:rsidRPr="00D87537" w:rsidRDefault="00986EAE" w:rsidP="00986E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36" w:type="dxa"/>
          </w:tcPr>
          <w:p w:rsidR="00986EAE" w:rsidRPr="00D87537" w:rsidRDefault="00986EAE" w:rsidP="00986E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986EAE" w:rsidRPr="00BA4E15" w:rsidRDefault="00986EAE" w:rsidP="00986E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986EAE" w:rsidRPr="00D87537" w:rsidRDefault="00986EAE" w:rsidP="00986E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86EAE" w:rsidRPr="00D87537" w:rsidRDefault="00986EAE" w:rsidP="00986E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986EAE" w:rsidRPr="00970BCB" w:rsidTr="009B7A42">
        <w:trPr>
          <w:tblHeader/>
        </w:trPr>
        <w:tc>
          <w:tcPr>
            <w:tcW w:w="3870" w:type="dxa"/>
          </w:tcPr>
          <w:p w:rsidR="00986EAE" w:rsidRPr="00970BCB" w:rsidRDefault="00986EAE" w:rsidP="00986E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986EAE" w:rsidRPr="00970BCB" w:rsidRDefault="00986EAE" w:rsidP="00986E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86EAE" w:rsidRPr="00970BCB" w:rsidTr="009B7A42">
        <w:tc>
          <w:tcPr>
            <w:tcW w:w="3870" w:type="dxa"/>
          </w:tcPr>
          <w:p w:rsidR="00986EAE" w:rsidRPr="00020D75" w:rsidRDefault="00986EAE" w:rsidP="00986EA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986EAE" w:rsidRPr="00020D75" w:rsidRDefault="00986EAE" w:rsidP="00986EA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86EAE" w:rsidRPr="00020D75" w:rsidRDefault="00986EAE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86EAE" w:rsidRPr="00020D75" w:rsidRDefault="00986EAE" w:rsidP="00986EA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86EAE" w:rsidRPr="00020D75" w:rsidRDefault="00986EAE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86EAE" w:rsidRPr="00020D75" w:rsidRDefault="00986EAE" w:rsidP="00986EA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86EAE" w:rsidRPr="00020D75" w:rsidRDefault="00986EAE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86EAE" w:rsidRPr="00020D75" w:rsidRDefault="00986EAE" w:rsidP="00986EA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7B8F" w:rsidRPr="00970BCB" w:rsidTr="006E7B8F">
        <w:tc>
          <w:tcPr>
            <w:tcW w:w="3870" w:type="dxa"/>
          </w:tcPr>
          <w:p w:rsidR="006E7B8F" w:rsidRPr="00020D75" w:rsidRDefault="006E7B8F" w:rsidP="006E7B8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34" w:type="dxa"/>
            <w:shd w:val="clear" w:color="auto" w:fill="auto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6E7B8F" w:rsidRPr="00744476" w:rsidRDefault="006E7B8F" w:rsidP="006E7B8F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6,735</w:t>
            </w:r>
          </w:p>
        </w:tc>
        <w:tc>
          <w:tcPr>
            <w:tcW w:w="236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6E7B8F" w:rsidRPr="00020D75" w:rsidRDefault="006E7B8F" w:rsidP="006E7B8F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1,755</w:t>
            </w:r>
          </w:p>
        </w:tc>
      </w:tr>
      <w:tr w:rsidR="006E7B8F" w:rsidRPr="00970BCB" w:rsidTr="006E7B8F">
        <w:tc>
          <w:tcPr>
            <w:tcW w:w="3870" w:type="dxa"/>
            <w:vAlign w:val="bottom"/>
          </w:tcPr>
          <w:p w:rsidR="006E7B8F" w:rsidRPr="00020D75" w:rsidRDefault="006E7B8F" w:rsidP="006E7B8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6E7B8F" w:rsidRPr="00744476" w:rsidRDefault="006E7B8F" w:rsidP="006E7B8F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709,491</w:t>
            </w:r>
          </w:p>
        </w:tc>
        <w:tc>
          <w:tcPr>
            <w:tcW w:w="236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6E7B8F" w:rsidRPr="00020D75" w:rsidRDefault="006E7B8F" w:rsidP="006E7B8F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249,296</w:t>
            </w:r>
          </w:p>
        </w:tc>
      </w:tr>
      <w:tr w:rsidR="006E7B8F" w:rsidRPr="00970BCB" w:rsidTr="006E7B8F">
        <w:tc>
          <w:tcPr>
            <w:tcW w:w="3870" w:type="dxa"/>
            <w:vAlign w:val="bottom"/>
          </w:tcPr>
          <w:p w:rsidR="006E7B8F" w:rsidRPr="00020D75" w:rsidRDefault="006E7B8F" w:rsidP="006E7B8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34" w:type="dxa"/>
            <w:shd w:val="clear" w:color="auto" w:fill="auto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6E7B8F" w:rsidRPr="00744476" w:rsidRDefault="006E7B8F" w:rsidP="006E7B8F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2,140</w:t>
            </w:r>
          </w:p>
        </w:tc>
        <w:tc>
          <w:tcPr>
            <w:tcW w:w="236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6E7B8F" w:rsidRPr="00020D75" w:rsidRDefault="006E7B8F" w:rsidP="006E7B8F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2,140</w:t>
            </w:r>
          </w:p>
        </w:tc>
      </w:tr>
      <w:tr w:rsidR="006E7B8F" w:rsidRPr="00970BCB" w:rsidTr="006E7B8F">
        <w:tc>
          <w:tcPr>
            <w:tcW w:w="3870" w:type="dxa"/>
            <w:vAlign w:val="bottom"/>
          </w:tcPr>
          <w:p w:rsidR="006E7B8F" w:rsidRPr="00020D75" w:rsidRDefault="006E7B8F" w:rsidP="006E7B8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34" w:type="dxa"/>
            <w:shd w:val="clear" w:color="auto" w:fill="auto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6E7B8F" w:rsidRPr="00744476" w:rsidRDefault="006E7B8F" w:rsidP="006E7B8F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6E7B8F" w:rsidRPr="00020D75" w:rsidRDefault="006E7B8F" w:rsidP="006E7B8F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</w:tr>
      <w:tr w:rsidR="006E7B8F" w:rsidRPr="00970BCB" w:rsidTr="006E7B8F">
        <w:tc>
          <w:tcPr>
            <w:tcW w:w="3870" w:type="dxa"/>
            <w:vAlign w:val="bottom"/>
          </w:tcPr>
          <w:p w:rsidR="006E7B8F" w:rsidRPr="00020D75" w:rsidRDefault="006E7B8F" w:rsidP="006E7B8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34" w:type="dxa"/>
            <w:shd w:val="clear" w:color="auto" w:fill="auto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6E7B8F" w:rsidRPr="00744476" w:rsidRDefault="006E7B8F" w:rsidP="006E7B8F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1,643</w:t>
            </w:r>
          </w:p>
        </w:tc>
        <w:tc>
          <w:tcPr>
            <w:tcW w:w="236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6E7B8F" w:rsidRPr="00020D75" w:rsidRDefault="006E7B8F" w:rsidP="006E7B8F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280</w:t>
            </w:r>
          </w:p>
        </w:tc>
      </w:tr>
      <w:tr w:rsidR="006E7B8F" w:rsidRPr="00970BCB" w:rsidTr="006E7B8F">
        <w:tc>
          <w:tcPr>
            <w:tcW w:w="3870" w:type="dxa"/>
            <w:vAlign w:val="bottom"/>
          </w:tcPr>
          <w:p w:rsidR="006E7B8F" w:rsidRPr="00744476" w:rsidRDefault="006E7B8F" w:rsidP="006E7B8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47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รักษ์สุขภาพ </w:t>
            </w:r>
            <w:r w:rsidRPr="007444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6E7B8F" w:rsidRPr="00744476" w:rsidRDefault="006E7B8F" w:rsidP="006E7B8F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</w:p>
        </w:tc>
        <w:tc>
          <w:tcPr>
            <w:tcW w:w="236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E7B8F" w:rsidRPr="00970BCB" w:rsidTr="006E7B8F">
        <w:tc>
          <w:tcPr>
            <w:tcW w:w="3870" w:type="dxa"/>
            <w:vAlign w:val="bottom"/>
          </w:tcPr>
          <w:p w:rsidR="006E7B8F" w:rsidRPr="00744476" w:rsidRDefault="006E7B8F" w:rsidP="006E7B8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47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ไบโอ ฟาร์มาซูติคอลส์ </w:t>
            </w:r>
            <w:r w:rsidRPr="007444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6E7B8F" w:rsidRPr="00744476" w:rsidRDefault="006E7B8F" w:rsidP="006E7B8F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357</w:t>
            </w:r>
          </w:p>
        </w:tc>
        <w:tc>
          <w:tcPr>
            <w:tcW w:w="236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E7B8F" w:rsidRPr="00970BCB" w:rsidTr="006E7B8F">
        <w:tc>
          <w:tcPr>
            <w:tcW w:w="3870" w:type="dxa"/>
            <w:vAlign w:val="bottom"/>
          </w:tcPr>
          <w:p w:rsidR="006E7B8F" w:rsidRPr="00744476" w:rsidRDefault="00084DB1" w:rsidP="006E7B8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(ต่อ)</w:t>
            </w:r>
          </w:p>
        </w:tc>
        <w:tc>
          <w:tcPr>
            <w:tcW w:w="1134" w:type="dxa"/>
            <w:shd w:val="clear" w:color="auto" w:fill="auto"/>
          </w:tcPr>
          <w:p w:rsidR="006E7B8F" w:rsidRDefault="006E7B8F" w:rsidP="006E7B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E7B8F" w:rsidRDefault="006E7B8F" w:rsidP="006E7B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6E7B8F" w:rsidRPr="00744476" w:rsidRDefault="006E7B8F" w:rsidP="006E7B8F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E7B8F" w:rsidRPr="00020D75" w:rsidRDefault="006E7B8F" w:rsidP="006E7B8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E7B8F" w:rsidRDefault="006E7B8F" w:rsidP="006E7B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84DB1" w:rsidRPr="00970BCB" w:rsidTr="006E7B8F">
        <w:tc>
          <w:tcPr>
            <w:tcW w:w="3870" w:type="dxa"/>
            <w:vAlign w:val="bottom"/>
          </w:tcPr>
          <w:p w:rsidR="00084DB1" w:rsidRPr="00744476" w:rsidRDefault="00084DB1" w:rsidP="00084DB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447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พาณิชย์ </w:t>
            </w:r>
            <w:r w:rsidRPr="007444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:rsidR="00084DB1" w:rsidRDefault="00084DB1" w:rsidP="00084D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084DB1" w:rsidRPr="00020D75" w:rsidRDefault="00084DB1" w:rsidP="00084D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84DB1" w:rsidRDefault="00084DB1" w:rsidP="00084D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084DB1" w:rsidRPr="00020D75" w:rsidRDefault="00084DB1" w:rsidP="00084D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084DB1" w:rsidRPr="00744476" w:rsidRDefault="00084DB1" w:rsidP="00084D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084DB1" w:rsidRPr="00020D75" w:rsidRDefault="00084DB1" w:rsidP="00084D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84DB1" w:rsidRDefault="00084DB1" w:rsidP="00084D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84DB1" w:rsidRPr="00970BCB" w:rsidTr="009B7A42">
        <w:tc>
          <w:tcPr>
            <w:tcW w:w="3870" w:type="dxa"/>
          </w:tcPr>
          <w:p w:rsidR="00084DB1" w:rsidRPr="00020D75" w:rsidRDefault="00084DB1" w:rsidP="00084DB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</w:tcPr>
          <w:p w:rsidR="00084DB1" w:rsidRPr="00020D75" w:rsidRDefault="00084DB1" w:rsidP="00084DB1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084DB1" w:rsidRPr="00020D75" w:rsidRDefault="00084DB1" w:rsidP="00084D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84DB1" w:rsidRPr="00020D75" w:rsidRDefault="00084DB1" w:rsidP="00084DB1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084DB1" w:rsidRPr="00020D75" w:rsidRDefault="00084DB1" w:rsidP="00084D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084DB1" w:rsidRPr="00020D75" w:rsidRDefault="00084DB1" w:rsidP="00084D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84DB1" w:rsidRPr="00020D75" w:rsidRDefault="00084DB1" w:rsidP="00084D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084DB1" w:rsidRPr="00020D75" w:rsidRDefault="00084DB1" w:rsidP="00084D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84DB1" w:rsidRPr="00970BCB" w:rsidTr="006E7B8F">
        <w:tc>
          <w:tcPr>
            <w:tcW w:w="3870" w:type="dxa"/>
            <w:vAlign w:val="bottom"/>
          </w:tcPr>
          <w:p w:rsidR="00084DB1" w:rsidRPr="00020D75" w:rsidRDefault="00084DB1" w:rsidP="00084DB1">
            <w:pPr>
              <w:spacing w:line="240" w:lineRule="auto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20D75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34" w:type="dxa"/>
            <w:shd w:val="clear" w:color="auto" w:fill="auto"/>
          </w:tcPr>
          <w:p w:rsidR="00084DB1" w:rsidRPr="00020D75" w:rsidRDefault="00084DB1" w:rsidP="00084DB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36" w:type="dxa"/>
          </w:tcPr>
          <w:p w:rsidR="00084DB1" w:rsidRPr="00020D75" w:rsidRDefault="00084DB1" w:rsidP="00084D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84DB1" w:rsidRPr="00020D75" w:rsidRDefault="00084DB1" w:rsidP="00084DB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236" w:type="dxa"/>
          </w:tcPr>
          <w:p w:rsidR="00084DB1" w:rsidRPr="00020D75" w:rsidRDefault="00084DB1" w:rsidP="00084D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84DB1" w:rsidRPr="00744476" w:rsidRDefault="00084DB1" w:rsidP="00084D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36" w:type="dxa"/>
          </w:tcPr>
          <w:p w:rsidR="00084DB1" w:rsidRPr="00020D75" w:rsidRDefault="00084DB1" w:rsidP="00084D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84DB1" w:rsidRPr="00020D75" w:rsidRDefault="00084DB1" w:rsidP="00084D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</w:tr>
      <w:tr w:rsidR="00084DB1" w:rsidRPr="00970BCB" w:rsidTr="006E7B8F">
        <w:tc>
          <w:tcPr>
            <w:tcW w:w="3870" w:type="dxa"/>
          </w:tcPr>
          <w:p w:rsidR="00084DB1" w:rsidRPr="00020D75" w:rsidRDefault="00084DB1" w:rsidP="00084DB1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84DB1" w:rsidRPr="00020D75" w:rsidRDefault="00084DB1" w:rsidP="00084DB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2,159</w:t>
            </w:r>
          </w:p>
        </w:tc>
        <w:tc>
          <w:tcPr>
            <w:tcW w:w="236" w:type="dxa"/>
          </w:tcPr>
          <w:p w:rsidR="00084DB1" w:rsidRPr="00020D75" w:rsidRDefault="00084DB1" w:rsidP="00084D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084DB1" w:rsidRPr="00020D75" w:rsidRDefault="00084DB1" w:rsidP="00084DB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2,313</w:t>
            </w:r>
          </w:p>
        </w:tc>
        <w:tc>
          <w:tcPr>
            <w:tcW w:w="236" w:type="dxa"/>
          </w:tcPr>
          <w:p w:rsidR="00084DB1" w:rsidRPr="00020D75" w:rsidRDefault="00084DB1" w:rsidP="00084D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84DB1" w:rsidRPr="00744476" w:rsidRDefault="00084DB1" w:rsidP="00084D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  <w:tc>
          <w:tcPr>
            <w:tcW w:w="236" w:type="dxa"/>
          </w:tcPr>
          <w:p w:rsidR="00084DB1" w:rsidRPr="00020D75" w:rsidRDefault="00084DB1" w:rsidP="00084D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084DB1" w:rsidRPr="00020D75" w:rsidRDefault="00084DB1" w:rsidP="00084D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84DB1" w:rsidRPr="00970BCB" w:rsidTr="006E7B8F">
        <w:tc>
          <w:tcPr>
            <w:tcW w:w="3870" w:type="dxa"/>
          </w:tcPr>
          <w:p w:rsidR="00084DB1" w:rsidRPr="00020D75" w:rsidRDefault="00084DB1" w:rsidP="00084DB1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34" w:type="dxa"/>
            <w:shd w:val="clear" w:color="auto" w:fill="auto"/>
          </w:tcPr>
          <w:p w:rsidR="00084DB1" w:rsidRPr="00020D75" w:rsidRDefault="00084DB1" w:rsidP="00084DB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551</w:t>
            </w:r>
          </w:p>
        </w:tc>
        <w:tc>
          <w:tcPr>
            <w:tcW w:w="236" w:type="dxa"/>
          </w:tcPr>
          <w:p w:rsidR="00084DB1" w:rsidRPr="00020D75" w:rsidRDefault="00084DB1" w:rsidP="00084D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084DB1" w:rsidRPr="00020D75" w:rsidRDefault="00084DB1" w:rsidP="00084D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084DB1" w:rsidRPr="00020D75" w:rsidRDefault="00084DB1" w:rsidP="00084D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084DB1" w:rsidRPr="00744476" w:rsidRDefault="00084DB1" w:rsidP="00084D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513</w:t>
            </w:r>
          </w:p>
        </w:tc>
        <w:tc>
          <w:tcPr>
            <w:tcW w:w="236" w:type="dxa"/>
          </w:tcPr>
          <w:p w:rsidR="00084DB1" w:rsidRPr="00020D75" w:rsidRDefault="00084DB1" w:rsidP="00084D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084DB1" w:rsidRPr="00020D75" w:rsidRDefault="00084DB1" w:rsidP="00084D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245FD" w:rsidRPr="00970BCB" w:rsidTr="00D008AA">
        <w:tc>
          <w:tcPr>
            <w:tcW w:w="3870" w:type="dxa"/>
          </w:tcPr>
          <w:p w:rsidR="00B245FD" w:rsidRPr="003A0A73" w:rsidRDefault="00B245FD" w:rsidP="00B245F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:rsidR="00B245FD" w:rsidRDefault="00B245FD" w:rsidP="00B245F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245FD" w:rsidRPr="00020D75" w:rsidRDefault="00B245FD" w:rsidP="00B245F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245FD" w:rsidRPr="00020D75" w:rsidRDefault="00B245FD" w:rsidP="00B245F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245FD" w:rsidRPr="00020D75" w:rsidRDefault="00B245FD" w:rsidP="00B245F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245FD" w:rsidRDefault="00B245FD" w:rsidP="00B245F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245FD" w:rsidRPr="00020D75" w:rsidRDefault="00B245FD" w:rsidP="00B245F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245FD" w:rsidRPr="00020D75" w:rsidRDefault="00B245FD" w:rsidP="00B245F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45FD" w:rsidRPr="00970BCB" w:rsidTr="00D008AA">
        <w:tc>
          <w:tcPr>
            <w:tcW w:w="3870" w:type="dxa"/>
          </w:tcPr>
          <w:p w:rsidR="00B245FD" w:rsidRPr="00970BCB" w:rsidRDefault="00B245FD" w:rsidP="00B245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:rsidR="00B245FD" w:rsidRPr="00020D75" w:rsidRDefault="00B245FD" w:rsidP="00B245F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2,850</w:t>
            </w:r>
          </w:p>
        </w:tc>
        <w:tc>
          <w:tcPr>
            <w:tcW w:w="236" w:type="dxa"/>
          </w:tcPr>
          <w:p w:rsidR="00B245FD" w:rsidRPr="00020D75" w:rsidRDefault="00B245FD" w:rsidP="00B245F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245FD" w:rsidRPr="00020D75" w:rsidRDefault="00B245FD" w:rsidP="00B245F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2,931</w:t>
            </w:r>
          </w:p>
        </w:tc>
        <w:tc>
          <w:tcPr>
            <w:tcW w:w="236" w:type="dxa"/>
          </w:tcPr>
          <w:p w:rsidR="00B245FD" w:rsidRPr="00020D75" w:rsidRDefault="00B245FD" w:rsidP="00B245F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245FD" w:rsidRPr="00744476" w:rsidRDefault="00B245FD" w:rsidP="00B245F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2,548</w:t>
            </w:r>
          </w:p>
        </w:tc>
        <w:tc>
          <w:tcPr>
            <w:tcW w:w="236" w:type="dxa"/>
          </w:tcPr>
          <w:p w:rsidR="00B245FD" w:rsidRPr="00020D75" w:rsidRDefault="00B245FD" w:rsidP="00B245F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245FD" w:rsidRPr="00020D75" w:rsidRDefault="00B245FD" w:rsidP="00B245F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2,533</w:t>
            </w:r>
          </w:p>
        </w:tc>
      </w:tr>
      <w:tr w:rsidR="00B245FD" w:rsidRPr="00970BCB" w:rsidTr="00D008AA">
        <w:tc>
          <w:tcPr>
            <w:tcW w:w="3870" w:type="dxa"/>
          </w:tcPr>
          <w:p w:rsidR="00B245FD" w:rsidRPr="00020D75" w:rsidRDefault="00B245FD" w:rsidP="00B245FD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020D75">
              <w:rPr>
                <w:rFonts w:ascii="Angsana New" w:hAnsi="Angsana New"/>
                <w:sz w:val="30"/>
                <w:szCs w:val="30"/>
              </w:rPr>
              <w:t>(</w:t>
            </w:r>
            <w:r w:rsidRPr="00020D7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020D7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45FD" w:rsidRPr="00020D75" w:rsidRDefault="00B245FD" w:rsidP="00B245F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65,620</w:t>
            </w:r>
          </w:p>
        </w:tc>
        <w:tc>
          <w:tcPr>
            <w:tcW w:w="236" w:type="dxa"/>
          </w:tcPr>
          <w:p w:rsidR="00B245FD" w:rsidRPr="00020D75" w:rsidRDefault="00B245FD" w:rsidP="00B245F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B245FD" w:rsidRPr="00020D75" w:rsidRDefault="00B245FD" w:rsidP="00B245F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13,137</w:t>
            </w:r>
          </w:p>
        </w:tc>
        <w:tc>
          <w:tcPr>
            <w:tcW w:w="236" w:type="dxa"/>
          </w:tcPr>
          <w:p w:rsidR="00B245FD" w:rsidRPr="00020D75" w:rsidRDefault="00B245FD" w:rsidP="00B245F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245FD" w:rsidRPr="00744476" w:rsidRDefault="00B245FD" w:rsidP="00B245F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4,136</w:t>
            </w:r>
          </w:p>
        </w:tc>
        <w:tc>
          <w:tcPr>
            <w:tcW w:w="236" w:type="dxa"/>
          </w:tcPr>
          <w:p w:rsidR="00B245FD" w:rsidRPr="00020D75" w:rsidRDefault="00B245FD" w:rsidP="00B245F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245FD" w:rsidRPr="00020D75" w:rsidRDefault="00B245FD" w:rsidP="00B245F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6,842</w:t>
            </w:r>
          </w:p>
        </w:tc>
      </w:tr>
      <w:tr w:rsidR="00B245FD" w:rsidRPr="00970BCB" w:rsidTr="00D008AA">
        <w:tc>
          <w:tcPr>
            <w:tcW w:w="3870" w:type="dxa"/>
          </w:tcPr>
          <w:p w:rsidR="00B245FD" w:rsidRPr="00020D75" w:rsidRDefault="00B245FD" w:rsidP="00B245FD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020D7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20D75">
              <w:rPr>
                <w:rFonts w:ascii="Angsana New" w:hAnsi="Angsana New"/>
                <w:sz w:val="30"/>
                <w:szCs w:val="30"/>
                <w:cs/>
              </w:rPr>
              <w:t>ธนาพรชัย จำกัด</w:t>
            </w:r>
          </w:p>
        </w:tc>
        <w:tc>
          <w:tcPr>
            <w:tcW w:w="1134" w:type="dxa"/>
            <w:shd w:val="clear" w:color="auto" w:fill="auto"/>
          </w:tcPr>
          <w:p w:rsidR="00B245FD" w:rsidRPr="00020D75" w:rsidRDefault="00B245FD" w:rsidP="00B245F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  <w:tc>
          <w:tcPr>
            <w:tcW w:w="236" w:type="dxa"/>
          </w:tcPr>
          <w:p w:rsidR="00B245FD" w:rsidRPr="00020D75" w:rsidRDefault="00B245FD" w:rsidP="00B245F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245FD" w:rsidRPr="00020D75" w:rsidRDefault="00B245FD" w:rsidP="00B245F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1,172</w:t>
            </w:r>
          </w:p>
        </w:tc>
        <w:tc>
          <w:tcPr>
            <w:tcW w:w="236" w:type="dxa"/>
          </w:tcPr>
          <w:p w:rsidR="00B245FD" w:rsidRPr="00020D75" w:rsidRDefault="00B245FD" w:rsidP="00B245F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245FD" w:rsidRPr="00744476" w:rsidRDefault="00B245FD" w:rsidP="00B245F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  <w:tc>
          <w:tcPr>
            <w:tcW w:w="236" w:type="dxa"/>
          </w:tcPr>
          <w:p w:rsidR="00B245FD" w:rsidRPr="00020D75" w:rsidRDefault="00B245FD" w:rsidP="00B245F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245FD" w:rsidRPr="00020D75" w:rsidRDefault="00B245FD" w:rsidP="00B245F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1,172</w:t>
            </w:r>
          </w:p>
        </w:tc>
      </w:tr>
      <w:tr w:rsidR="00B245FD" w:rsidRPr="00970BCB" w:rsidTr="00D008AA">
        <w:tc>
          <w:tcPr>
            <w:tcW w:w="3870" w:type="dxa"/>
            <w:vAlign w:val="bottom"/>
          </w:tcPr>
          <w:p w:rsidR="00B245FD" w:rsidRPr="00020D75" w:rsidRDefault="00B245FD" w:rsidP="00B245F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245FD" w:rsidRPr="00020D75" w:rsidRDefault="00B245FD" w:rsidP="00B245F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71,362</w:t>
            </w:r>
          </w:p>
        </w:tc>
        <w:tc>
          <w:tcPr>
            <w:tcW w:w="236" w:type="dxa"/>
          </w:tcPr>
          <w:p w:rsidR="00B245FD" w:rsidRPr="00020D75" w:rsidRDefault="00B245FD" w:rsidP="00B245F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B245FD" w:rsidRPr="00020D75" w:rsidRDefault="00B245FD" w:rsidP="00B245F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19,596</w:t>
            </w:r>
          </w:p>
        </w:tc>
        <w:tc>
          <w:tcPr>
            <w:tcW w:w="236" w:type="dxa"/>
          </w:tcPr>
          <w:p w:rsidR="00B245FD" w:rsidRPr="00020D75" w:rsidRDefault="00B245FD" w:rsidP="00B245F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245FD" w:rsidRPr="00744476" w:rsidRDefault="00B245FD" w:rsidP="00B245F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728,169</w:t>
            </w:r>
          </w:p>
        </w:tc>
        <w:tc>
          <w:tcPr>
            <w:tcW w:w="236" w:type="dxa"/>
          </w:tcPr>
          <w:p w:rsidR="00B245FD" w:rsidRPr="00020D75" w:rsidRDefault="00B245FD" w:rsidP="00B245F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B245FD" w:rsidRPr="00020D75" w:rsidRDefault="00B245FD" w:rsidP="00B245F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264,086</w:t>
            </w:r>
          </w:p>
        </w:tc>
      </w:tr>
    </w:tbl>
    <w:p w:rsidR="00062A5F" w:rsidRPr="00062A5F" w:rsidRDefault="00062A5F" w:rsidP="00F91B1B">
      <w:pPr>
        <w:pStyle w:val="Bo-C1Content"/>
        <w:rPr>
          <w:sz w:val="20"/>
          <w:szCs w:val="20"/>
        </w:rPr>
      </w:pPr>
    </w:p>
    <w:p w:rsidR="00F91B1B" w:rsidRPr="0063131E" w:rsidRDefault="00F91B1B" w:rsidP="00F91B1B">
      <w:pPr>
        <w:pStyle w:val="Bo-C1Content"/>
        <w:rPr>
          <w:b/>
          <w:bCs/>
          <w:i/>
          <w:iCs/>
          <w:lang w:val="en-US"/>
        </w:rPr>
      </w:pPr>
      <w:r>
        <w:rPr>
          <w:rFonts w:hint="cs"/>
          <w:b/>
          <w:bCs/>
          <w:i/>
          <w:iCs/>
          <w:cs/>
        </w:rPr>
        <w:t>สัญญาสำคัญที่ทำกับบุคคลหรือกิจการที่เกี่ยวข้องกัน</w:t>
      </w:r>
    </w:p>
    <w:p w:rsidR="00F91B1B" w:rsidRPr="00F96BFF" w:rsidRDefault="00F91B1B" w:rsidP="00F91B1B">
      <w:pPr>
        <w:pStyle w:val="Bo-Blankline"/>
        <w:rPr>
          <w:cs/>
        </w:rPr>
      </w:pPr>
    </w:p>
    <w:p w:rsidR="00F91B1B" w:rsidRPr="00E32C9A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 w:rsidRPr="00E32C9A">
        <w:rPr>
          <w:rFonts w:ascii="Angsana New" w:hAnsi="Angsana New" w:hint="cs"/>
          <w:sz w:val="30"/>
          <w:szCs w:val="30"/>
          <w:cs/>
        </w:rPr>
        <w:t>สัญญาเช่าอาคารสำนักงาน</w:t>
      </w:r>
    </w:p>
    <w:p w:rsidR="00F91B1B" w:rsidRPr="00F96BFF" w:rsidRDefault="00F91B1B" w:rsidP="00F91B1B">
      <w:pPr>
        <w:pStyle w:val="Bo-Blankline"/>
      </w:pPr>
    </w:p>
    <w:p w:rsidR="00F91B1B" w:rsidRDefault="00F91B1B" w:rsidP="00133541">
      <w:pPr>
        <w:pStyle w:val="Bo-C1Content"/>
        <w:ind w:right="18"/>
      </w:pPr>
      <w:r w:rsidRPr="00CA7D15">
        <w:rPr>
          <w:cs/>
        </w:rPr>
        <w:t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</w:t>
      </w:r>
      <w:r>
        <w:rPr>
          <w:cs/>
        </w:rPr>
        <w:t xml:space="preserve">ระยะเวลาการเช่า </w:t>
      </w:r>
      <w:r w:rsidR="00716EF5">
        <w:t>3</w:t>
      </w:r>
      <w:r>
        <w:t xml:space="preserve"> </w:t>
      </w:r>
      <w:r>
        <w:rPr>
          <w:cs/>
        </w:rPr>
        <w:t xml:space="preserve">ปี โดยได้สิทธิต่ออายุสัญญาเช่าใหม่ทุก </w:t>
      </w:r>
      <w:r w:rsidR="00716EF5">
        <w:t>3</w:t>
      </w:r>
      <w:r>
        <w:rPr>
          <w:rFonts w:hint="cs"/>
        </w:rPr>
        <w:t xml:space="preserve"> </w:t>
      </w:r>
      <w:r>
        <w:rPr>
          <w:cs/>
        </w:rPr>
        <w:t xml:space="preserve">ปี ในเดือนกรกฎาคม </w:t>
      </w:r>
      <w:r w:rsidR="00716EF5">
        <w:t>2542</w:t>
      </w:r>
      <w:r>
        <w:t xml:space="preserve"> </w:t>
      </w:r>
      <w:r>
        <w:rPr>
          <w:cs/>
        </w:rPr>
        <w:t>บริษัทและบริษัทย่อย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</w:t>
      </w:r>
      <w:r w:rsidRPr="00402D37">
        <w:rPr>
          <w:spacing w:val="-2"/>
          <w:cs/>
        </w:rPr>
        <w:t xml:space="preserve">ระยะเวลาเช่าใหม่เป็น </w:t>
      </w:r>
      <w:r w:rsidR="00716EF5" w:rsidRPr="00402D37">
        <w:rPr>
          <w:spacing w:val="-2"/>
        </w:rPr>
        <w:t>90</w:t>
      </w:r>
      <w:r w:rsidRPr="00402D37">
        <w:rPr>
          <w:spacing w:val="-2"/>
        </w:rPr>
        <w:t xml:space="preserve"> </w:t>
      </w:r>
      <w:r w:rsidRPr="00402D37">
        <w:rPr>
          <w:spacing w:val="-2"/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 w:rsidRPr="00402D37">
        <w:rPr>
          <w:rFonts w:hint="cs"/>
          <w:i/>
          <w:iCs/>
          <w:spacing w:val="-2"/>
        </w:rPr>
        <w:t>(</w:t>
      </w:r>
      <w:r w:rsidRPr="00402D37">
        <w:rPr>
          <w:rFonts w:hint="cs"/>
          <w:i/>
          <w:iCs/>
          <w:spacing w:val="-2"/>
          <w:cs/>
        </w:rPr>
        <w:t xml:space="preserve">ค่าเช่าตลอด </w:t>
      </w:r>
      <w:r w:rsidR="00716EF5" w:rsidRPr="00402D37">
        <w:rPr>
          <w:i/>
          <w:iCs/>
          <w:spacing w:val="-2"/>
          <w:lang w:val="en-US"/>
        </w:rPr>
        <w:t>90</w:t>
      </w:r>
      <w:r w:rsidRPr="00402D37">
        <w:rPr>
          <w:i/>
          <w:iCs/>
          <w:spacing w:val="-2"/>
          <w:lang w:val="en-US"/>
        </w:rPr>
        <w:t xml:space="preserve"> </w:t>
      </w:r>
      <w:r w:rsidRPr="00402D37">
        <w:rPr>
          <w:rFonts w:hint="cs"/>
          <w:i/>
          <w:iCs/>
          <w:spacing w:val="-2"/>
          <w:cs/>
          <w:lang w:val="en-US"/>
        </w:rPr>
        <w:t>ปี</w:t>
      </w:r>
      <w:r w:rsidR="00402D37">
        <w:rPr>
          <w:i/>
          <w:iCs/>
          <w:lang w:val="en-US"/>
        </w:rPr>
        <w:t xml:space="preserve"> </w:t>
      </w:r>
      <w:r>
        <w:rPr>
          <w:rFonts w:hint="cs"/>
          <w:i/>
          <w:iCs/>
          <w:cs/>
        </w:rPr>
        <w:t xml:space="preserve">เป็นเงิน </w:t>
      </w:r>
      <w:r w:rsidR="00716EF5">
        <w:rPr>
          <w:i/>
          <w:iCs/>
          <w:lang w:val="en-US"/>
        </w:rPr>
        <w:t>40</w:t>
      </w:r>
      <w:r>
        <w:rPr>
          <w:i/>
          <w:iCs/>
          <w:lang w:val="en-US"/>
        </w:rPr>
        <w:t>,</w:t>
      </w:r>
      <w:r w:rsidR="00716EF5">
        <w:rPr>
          <w:i/>
          <w:iCs/>
          <w:lang w:val="en-US"/>
        </w:rPr>
        <w:t>000</w:t>
      </w:r>
      <w:r>
        <w:rPr>
          <w:i/>
          <w:iCs/>
          <w:lang w:val="en-US"/>
        </w:rPr>
        <w:t xml:space="preserve"> </w:t>
      </w:r>
      <w:r>
        <w:rPr>
          <w:rFonts w:hint="cs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="00716EF5">
        <w:rPr>
          <w:i/>
          <w:iCs/>
          <w:lang w:val="en-US"/>
        </w:rPr>
        <w:t>37</w:t>
      </w:r>
      <w:r>
        <w:rPr>
          <w:rFonts w:hint="cs"/>
          <w:i/>
          <w:iCs/>
          <w:cs/>
          <w:lang w:val="en-US"/>
        </w:rPr>
        <w:t xml:space="preserve"> บาทต่อตารางเมตร</w:t>
      </w:r>
      <w:r>
        <w:rPr>
          <w:rFonts w:hint="cs"/>
          <w:i/>
          <w:iCs/>
          <w:lang w:val="en-US"/>
        </w:rPr>
        <w:t>)</w:t>
      </w:r>
      <w:r>
        <w:rPr>
          <w:cs/>
        </w:rPr>
        <w:t xml:space="preserve"> โดยค่าเช่าประจำปีคิดหักจากเงินค่าเช่าจ่ายล่วงหน้าดังกล่าว ต่อมา</w:t>
      </w:r>
      <w:r>
        <w:rPr>
          <w:rFonts w:hint="cs"/>
          <w:cs/>
        </w:rPr>
        <w:t>เมื่อ</w:t>
      </w:r>
      <w:r>
        <w:rPr>
          <w:cs/>
        </w:rPr>
        <w:t xml:space="preserve">วันที่ </w:t>
      </w:r>
      <w:r w:rsidR="00716EF5">
        <w:t>24</w:t>
      </w:r>
      <w:r>
        <w:t xml:space="preserve"> </w:t>
      </w:r>
      <w:r>
        <w:rPr>
          <w:cs/>
        </w:rPr>
        <w:t xml:space="preserve">กรกฎาคม </w:t>
      </w:r>
      <w:r w:rsidR="00716EF5">
        <w:t>2544</w:t>
      </w:r>
      <w:r>
        <w:t xml:space="preserve"> </w:t>
      </w:r>
      <w:r w:rsidR="00084DB1">
        <w:rPr>
          <w:cs/>
        </w:rPr>
        <w:br/>
      </w:r>
      <w:r>
        <w:rPr>
          <w:cs/>
        </w:rPr>
        <w:t xml:space="preserve"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</w:t>
      </w:r>
      <w:r w:rsidR="00084DB1">
        <w:rPr>
          <w:cs/>
        </w:rPr>
        <w:br/>
      </w:r>
      <w:r>
        <w:rPr>
          <w:rFonts w:hint="cs"/>
          <w:cs/>
        </w:rPr>
        <w:t>มี</w:t>
      </w:r>
      <w:r>
        <w:rPr>
          <w:cs/>
        </w:rPr>
        <w:t>กำหนดระยะเวลาการเช่า</w:t>
      </w:r>
      <w:r>
        <w:rPr>
          <w:rFonts w:hint="cs"/>
          <w:cs/>
        </w:rPr>
        <w:t>ครั้งละ</w:t>
      </w:r>
      <w:r>
        <w:t xml:space="preserve"> </w:t>
      </w:r>
      <w:r w:rsidR="00716EF5">
        <w:t>30</w:t>
      </w:r>
      <w:r>
        <w:t xml:space="preserve"> </w:t>
      </w:r>
      <w:r>
        <w:rPr>
          <w:cs/>
        </w:rPr>
        <w:t>ปี</w:t>
      </w:r>
      <w:r>
        <w:rPr>
          <w:rFonts w:hint="cs"/>
        </w:rPr>
        <w:t xml:space="preserve"> </w:t>
      </w:r>
      <w:r>
        <w:rPr>
          <w:cs/>
        </w:rPr>
        <w:t>นับจากวันที่ได้มีการวางเงินค่าเช่าล่วงหน้าตามสัญญา</w:t>
      </w:r>
      <w:r>
        <w:rPr>
          <w:rFonts w:hint="cs"/>
          <w:cs/>
        </w:rPr>
        <w:t>ดังกล่าว</w:t>
      </w:r>
      <w:r>
        <w:rPr>
          <w:cs/>
        </w:rPr>
        <w:t>แต่เริ่มแรก</w:t>
      </w:r>
      <w:r>
        <w:rPr>
          <w:rFonts w:hint="cs"/>
        </w:rPr>
        <w:t xml:space="preserve"> </w:t>
      </w:r>
      <w:r>
        <w:rPr>
          <w:cs/>
        </w:rPr>
        <w:t>โดยบริษัท</w:t>
      </w:r>
      <w:r>
        <w:rPr>
          <w:rFonts w:hint="cs"/>
          <w:cs/>
        </w:rPr>
        <w:t>ที่เกี่ยวข้องกันซึ่งเป็นผู้ให้เช่าให้คำมั่นในการต่อระยะเวลาการเช่าออกไปอีก</w:t>
      </w:r>
      <w:r>
        <w:rPr>
          <w:cs/>
        </w:rPr>
        <w:t xml:space="preserve">ครั้งละ </w:t>
      </w:r>
      <w:r w:rsidR="00716EF5">
        <w:t>30</w:t>
      </w:r>
      <w:r>
        <w:t xml:space="preserve"> </w:t>
      </w:r>
      <w:r>
        <w:rPr>
          <w:cs/>
        </w:rPr>
        <w:t>ปี</w:t>
      </w:r>
      <w:r>
        <w:rPr>
          <w:rFonts w:hint="cs"/>
          <w:cs/>
        </w:rPr>
        <w:t xml:space="preserve"> เป็นจำนวน</w:t>
      </w:r>
      <w:r w:rsidR="00826E4B">
        <w:br/>
      </w:r>
      <w:r w:rsidR="00716EF5">
        <w:t>2</w:t>
      </w:r>
      <w:r>
        <w:t xml:space="preserve"> </w:t>
      </w:r>
      <w:r>
        <w:rPr>
          <w:rFonts w:hint="cs"/>
          <w:cs/>
        </w:rPr>
        <w:t>ครั้ง โดยให้อยู่</w:t>
      </w:r>
      <w:r>
        <w:rPr>
          <w:cs/>
        </w:rPr>
        <w:t>ภายใต้เงื่อนไขและอัตราเช่าเดิม</w:t>
      </w:r>
      <w:r>
        <w:rPr>
          <w:rFonts w:hint="cs"/>
        </w:rPr>
        <w:t xml:space="preserve"> </w:t>
      </w:r>
    </w:p>
    <w:p w:rsidR="00F91B1B" w:rsidRPr="00F96BFF" w:rsidRDefault="00F91B1B" w:rsidP="00D21AFE">
      <w:pPr>
        <w:pStyle w:val="Bo-Blankline"/>
        <w:ind w:right="-115"/>
      </w:pPr>
    </w:p>
    <w:p w:rsidR="00B245FD" w:rsidRDefault="00B245FD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:rsidR="00F91B1B" w:rsidRDefault="00F91B1B" w:rsidP="00D21AFE">
      <w:pPr>
        <w:pStyle w:val="Bo-C1Content"/>
        <w:ind w:right="-115"/>
      </w:pPr>
      <w:r w:rsidRPr="00BD763C">
        <w:rPr>
          <w:rFonts w:hint="cs"/>
          <w:cs/>
        </w:rPr>
        <w:lastRenderedPageBreak/>
        <w:t xml:space="preserve">เมื่อวันที่ </w:t>
      </w:r>
      <w:r w:rsidR="00716EF5">
        <w:rPr>
          <w:cs/>
        </w:rPr>
        <w:t>25</w:t>
      </w:r>
      <w:r w:rsidRPr="00BD763C">
        <w:rPr>
          <w:lang w:val="en-US"/>
        </w:rPr>
        <w:t xml:space="preserve"> </w:t>
      </w:r>
      <w:r w:rsidRPr="00BD763C">
        <w:rPr>
          <w:cs/>
        </w:rPr>
        <w:t>สิงหาคม</w:t>
      </w:r>
      <w:r w:rsidRPr="00BD763C">
        <w:rPr>
          <w:rFonts w:hint="cs"/>
          <w:lang w:val="en-US"/>
        </w:rPr>
        <w:t xml:space="preserve"> </w:t>
      </w:r>
      <w:r w:rsidR="00716EF5">
        <w:rPr>
          <w:lang w:val="en-US"/>
        </w:rPr>
        <w:t>2549</w:t>
      </w:r>
      <w:r w:rsidRPr="00BD763C">
        <w:rPr>
          <w:lang w:val="en-US"/>
        </w:rPr>
        <w:t xml:space="preserve"> </w:t>
      </w:r>
      <w:r w:rsidRPr="00BD763C">
        <w:rPr>
          <w:rFonts w:hint="cs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:rsidR="00F91B1B" w:rsidRPr="00D2611B" w:rsidRDefault="00F91B1B" w:rsidP="00D21AFE">
      <w:pPr>
        <w:pStyle w:val="Bo-Blankline"/>
        <w:ind w:right="-115"/>
        <w:rPr>
          <w:lang w:val="en-US"/>
        </w:rPr>
      </w:pPr>
    </w:p>
    <w:p w:rsidR="00F91B1B" w:rsidRDefault="00F91B1B" w:rsidP="00133541">
      <w:pPr>
        <w:pStyle w:val="Bo-C1Content"/>
        <w:ind w:right="18"/>
      </w:pPr>
      <w:r w:rsidRPr="00BD763C">
        <w:rPr>
          <w:cs/>
        </w:rPr>
        <w:t>รายละเอียดที่สำคัญของสัญญาเช่าอาคารสำนักงานระยะยาวกับบริษัทดังกล่าว</w:t>
      </w:r>
      <w:r w:rsidRPr="00BD763C">
        <w:rPr>
          <w:rFonts w:hint="cs"/>
          <w:cs/>
        </w:rPr>
        <w:t xml:space="preserve"> ณ วันที่</w:t>
      </w:r>
      <w:r w:rsidR="00857EB1">
        <w:t xml:space="preserve"> </w:t>
      </w:r>
      <w:r w:rsidR="00E16F67" w:rsidRPr="00EE5822">
        <w:rPr>
          <w:cs/>
        </w:rPr>
        <w:t>3</w:t>
      </w:r>
      <w:r w:rsidR="00E16F67" w:rsidRPr="00EE5822">
        <w:rPr>
          <w:rFonts w:hint="cs"/>
          <w:cs/>
        </w:rPr>
        <w:t>0</w:t>
      </w:r>
      <w:r w:rsidR="00E16F67" w:rsidRPr="00EE5822">
        <w:rPr>
          <w:cs/>
        </w:rPr>
        <w:t xml:space="preserve"> </w:t>
      </w:r>
      <w:r w:rsidR="00E16F67" w:rsidRPr="00EE5822">
        <w:rPr>
          <w:rFonts w:hint="cs"/>
          <w:cs/>
        </w:rPr>
        <w:t>กันยายน</w:t>
      </w:r>
      <w:r w:rsidR="00857EB1">
        <w:rPr>
          <w:rFonts w:hint="cs"/>
          <w:cs/>
        </w:rPr>
        <w:t xml:space="preserve"> </w:t>
      </w:r>
      <w:r w:rsidR="00716EF5">
        <w:rPr>
          <w:lang w:val="en-US"/>
        </w:rPr>
        <w:t>256</w:t>
      </w:r>
      <w:r w:rsidR="00986EAE">
        <w:rPr>
          <w:lang w:val="en-US"/>
        </w:rPr>
        <w:t>2</w:t>
      </w:r>
      <w:r w:rsidR="00857EB1">
        <w:rPr>
          <w:lang w:val="en-US"/>
        </w:rPr>
        <w:t xml:space="preserve"> </w:t>
      </w:r>
      <w:r w:rsidR="00857EB1">
        <w:rPr>
          <w:rFonts w:hint="cs"/>
          <w:cs/>
          <w:lang w:val="en-US"/>
        </w:rPr>
        <w:t>และ</w:t>
      </w:r>
      <w:r w:rsidRPr="00BD763C">
        <w:rPr>
          <w:rFonts w:hint="cs"/>
          <w:cs/>
        </w:rPr>
        <w:t xml:space="preserve"> </w:t>
      </w:r>
      <w:r w:rsidR="007D669C">
        <w:br/>
      </w:r>
      <w:r w:rsidR="00716EF5">
        <w:rPr>
          <w:lang w:val="en-US"/>
        </w:rPr>
        <w:t>31</w:t>
      </w:r>
      <w:r w:rsidRPr="00BD763C">
        <w:rPr>
          <w:lang w:val="en-US"/>
        </w:rPr>
        <w:t xml:space="preserve"> </w:t>
      </w:r>
      <w:r>
        <w:rPr>
          <w:cs/>
          <w:lang w:val="en-US"/>
        </w:rPr>
        <w:t>ธันวาคม</w:t>
      </w:r>
      <w:r w:rsidRPr="00BD763C">
        <w:rPr>
          <w:lang w:val="en-US"/>
        </w:rPr>
        <w:t xml:space="preserve"> </w:t>
      </w:r>
      <w:r w:rsidR="00716EF5">
        <w:rPr>
          <w:lang w:val="en-US"/>
        </w:rPr>
        <w:t>256</w:t>
      </w:r>
      <w:r w:rsidR="00986EAE">
        <w:rPr>
          <w:lang w:val="en-US"/>
        </w:rPr>
        <w:t>1</w:t>
      </w:r>
      <w:r w:rsidR="004B4CE8">
        <w:rPr>
          <w:lang w:val="en-US"/>
        </w:rPr>
        <w:t xml:space="preserve"> </w:t>
      </w:r>
      <w:r w:rsidRPr="00BD763C">
        <w:rPr>
          <w:cs/>
        </w:rPr>
        <w:t>มีดังนี้</w:t>
      </w:r>
    </w:p>
    <w:p w:rsidR="00F91B1B" w:rsidRDefault="00F91B1B" w:rsidP="00F91B1B">
      <w:pPr>
        <w:pStyle w:val="Bo-Blankline"/>
      </w:pPr>
    </w:p>
    <w:tbl>
      <w:tblPr>
        <w:tblW w:w="9112" w:type="dxa"/>
        <w:tblInd w:w="450" w:type="dxa"/>
        <w:tblLook w:val="04A0" w:firstRow="1" w:lastRow="0" w:firstColumn="1" w:lastColumn="0" w:noHBand="0" w:noVBand="1"/>
      </w:tblPr>
      <w:tblGrid>
        <w:gridCol w:w="4320"/>
        <w:gridCol w:w="1440"/>
        <w:gridCol w:w="236"/>
        <w:gridCol w:w="1440"/>
        <w:gridCol w:w="236"/>
        <w:gridCol w:w="1440"/>
      </w:tblGrid>
      <w:tr w:rsidR="00F91B1B" w:rsidRPr="006563C8" w:rsidTr="00E86AF0">
        <w:tc>
          <w:tcPr>
            <w:tcW w:w="4320" w:type="dxa"/>
          </w:tcPr>
          <w:p w:rsidR="00F91B1B" w:rsidRPr="006563C8" w:rsidRDefault="00F91B1B" w:rsidP="00F978C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ประเภทสัญญา</w:t>
            </w:r>
          </w:p>
        </w:tc>
        <w:tc>
          <w:tcPr>
            <w:tcW w:w="1440" w:type="dxa"/>
          </w:tcPr>
          <w:p w:rsidR="00F91B1B" w:rsidRPr="006563C8" w:rsidRDefault="00F91B1B" w:rsidP="00F978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236" w:type="dxa"/>
          </w:tcPr>
          <w:p w:rsidR="00F91B1B" w:rsidRPr="006563C8" w:rsidRDefault="00F91B1B" w:rsidP="00F978C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</w:tcPr>
          <w:p w:rsidR="00F91B1B" w:rsidRPr="006563C8" w:rsidRDefault="00F91B1B" w:rsidP="00F978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63C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เงินค่าเช่าจ่ายล่วงหน้าคงเหลือ</w:t>
            </w:r>
          </w:p>
        </w:tc>
      </w:tr>
      <w:tr w:rsidR="00782C32" w:rsidRPr="006563C8" w:rsidTr="00E86AF0">
        <w:tc>
          <w:tcPr>
            <w:tcW w:w="4320" w:type="dxa"/>
          </w:tcPr>
          <w:p w:rsidR="00782C32" w:rsidRPr="006563C8" w:rsidRDefault="00782C32" w:rsidP="00782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82C32" w:rsidRPr="006563C8" w:rsidRDefault="00782C32" w:rsidP="00782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จ่ายล่วงหน้า</w:t>
            </w:r>
          </w:p>
        </w:tc>
        <w:tc>
          <w:tcPr>
            <w:tcW w:w="236" w:type="dxa"/>
          </w:tcPr>
          <w:p w:rsidR="00782C32" w:rsidRPr="006563C8" w:rsidRDefault="00782C32" w:rsidP="00782C3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82C32" w:rsidRPr="00D87537" w:rsidRDefault="00E16F67" w:rsidP="00782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822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EE5822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EE58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E582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782C32" w:rsidRPr="00D87537" w:rsidRDefault="00782C32" w:rsidP="00782C3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82C32" w:rsidRPr="007E70CE" w:rsidRDefault="00716EF5" w:rsidP="00782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82C3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82C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82C32" w:rsidRPr="006563C8" w:rsidTr="00E86AF0">
        <w:tc>
          <w:tcPr>
            <w:tcW w:w="4320" w:type="dxa"/>
          </w:tcPr>
          <w:p w:rsidR="00782C32" w:rsidRPr="006563C8" w:rsidRDefault="00782C32" w:rsidP="00782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82C32" w:rsidRDefault="00782C32" w:rsidP="00782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82C32" w:rsidRPr="006563C8" w:rsidRDefault="00782C32" w:rsidP="00782C3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82C32" w:rsidRPr="00BA4E15" w:rsidRDefault="00716EF5" w:rsidP="00782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86E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782C32" w:rsidRPr="00D87537" w:rsidRDefault="00782C32" w:rsidP="00782C3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82C32" w:rsidRPr="00D87537" w:rsidRDefault="00716EF5" w:rsidP="00782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86EA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82C32" w:rsidRPr="006563C8" w:rsidTr="00E86AF0">
        <w:tc>
          <w:tcPr>
            <w:tcW w:w="4320" w:type="dxa"/>
          </w:tcPr>
          <w:p w:rsidR="00782C32" w:rsidRPr="006563C8" w:rsidRDefault="00782C32" w:rsidP="00782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2" w:type="dxa"/>
            <w:gridSpan w:val="5"/>
          </w:tcPr>
          <w:p w:rsidR="00782C32" w:rsidRPr="006563C8" w:rsidRDefault="00782C32" w:rsidP="00782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63C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563C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82C32" w:rsidRPr="006563C8" w:rsidTr="00E86AF0">
        <w:tc>
          <w:tcPr>
            <w:tcW w:w="4320" w:type="dxa"/>
          </w:tcPr>
          <w:p w:rsidR="00782C32" w:rsidRDefault="00782C32" w:rsidP="00782C3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:rsidR="00782C32" w:rsidRPr="006563C8" w:rsidRDefault="00782C32" w:rsidP="00782C32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82C32" w:rsidRPr="006563C8" w:rsidRDefault="00782C32" w:rsidP="00782C3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82C32" w:rsidRPr="006563C8" w:rsidRDefault="00782C32" w:rsidP="00782C32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82C32" w:rsidRPr="006563C8" w:rsidRDefault="00782C32" w:rsidP="00782C3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82C32" w:rsidRPr="006563C8" w:rsidRDefault="00782C32" w:rsidP="00782C32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6E49" w:rsidRPr="006563C8" w:rsidTr="00E86AF0">
        <w:tc>
          <w:tcPr>
            <w:tcW w:w="4320" w:type="dxa"/>
          </w:tcPr>
          <w:p w:rsidR="00826E49" w:rsidRPr="006563C8" w:rsidRDefault="00826E49" w:rsidP="00826E49">
            <w:pPr>
              <w:spacing w:line="240" w:lineRule="atLeast"/>
              <w:ind w:right="6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สัญญาเช่า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สัญญาเดิม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:rsidR="00826E49" w:rsidRPr="006563C8" w:rsidRDefault="00826E49" w:rsidP="00826E49">
            <w:pPr>
              <w:tabs>
                <w:tab w:val="decimal" w:pos="10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  <w:r w:rsidRPr="006563C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236" w:type="dxa"/>
          </w:tcPr>
          <w:p w:rsidR="00826E49" w:rsidRPr="006563C8" w:rsidRDefault="00826E49" w:rsidP="00826E4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826E49" w:rsidRPr="00C82179" w:rsidRDefault="00826E49" w:rsidP="00826E49">
            <w:pPr>
              <w:tabs>
                <w:tab w:val="decimal" w:pos="110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104,213</w:t>
            </w:r>
          </w:p>
        </w:tc>
        <w:tc>
          <w:tcPr>
            <w:tcW w:w="236" w:type="dxa"/>
          </w:tcPr>
          <w:p w:rsidR="00826E49" w:rsidRPr="006563C8" w:rsidRDefault="00826E49" w:rsidP="00826E4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826E49" w:rsidRPr="00020D75" w:rsidRDefault="00826E49" w:rsidP="00826E49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105,807</w:t>
            </w:r>
          </w:p>
        </w:tc>
      </w:tr>
      <w:tr w:rsidR="00826E49" w:rsidRPr="006563C8" w:rsidTr="00E86AF0">
        <w:tc>
          <w:tcPr>
            <w:tcW w:w="4320" w:type="dxa"/>
          </w:tcPr>
          <w:p w:rsidR="00826E49" w:rsidRPr="006563C8" w:rsidRDefault="00826E49" w:rsidP="00826E49">
            <w:pPr>
              <w:spacing w:line="240" w:lineRule="atLeast"/>
              <w:ind w:right="6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สัญญาเช่า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สัญญาเดิม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26E49" w:rsidRPr="006563C8" w:rsidRDefault="00826E49" w:rsidP="00826E49">
            <w:pPr>
              <w:tabs>
                <w:tab w:val="decimal" w:pos="10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Pr="006563C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669</w:t>
            </w:r>
          </w:p>
        </w:tc>
        <w:tc>
          <w:tcPr>
            <w:tcW w:w="236" w:type="dxa"/>
          </w:tcPr>
          <w:p w:rsidR="00826E49" w:rsidRPr="006563C8" w:rsidRDefault="00826E49" w:rsidP="00826E4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26E49" w:rsidRPr="00D50F7B" w:rsidRDefault="00826E49" w:rsidP="00826E49">
            <w:pPr>
              <w:tabs>
                <w:tab w:val="decimal" w:pos="110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22,746</w:t>
            </w:r>
          </w:p>
        </w:tc>
        <w:tc>
          <w:tcPr>
            <w:tcW w:w="236" w:type="dxa"/>
          </w:tcPr>
          <w:p w:rsidR="00826E49" w:rsidRPr="006563C8" w:rsidRDefault="00826E49" w:rsidP="00826E4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26E49" w:rsidRPr="00020D75" w:rsidRDefault="00826E49" w:rsidP="00826E49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23,076</w:t>
            </w:r>
          </w:p>
        </w:tc>
      </w:tr>
      <w:tr w:rsidR="00826E49" w:rsidRPr="006563C8" w:rsidTr="00E86AF0">
        <w:tc>
          <w:tcPr>
            <w:tcW w:w="4320" w:type="dxa"/>
          </w:tcPr>
          <w:p w:rsidR="00826E49" w:rsidRPr="006563C8" w:rsidRDefault="00826E49" w:rsidP="00826E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26E49" w:rsidRPr="006563C8" w:rsidRDefault="00826E49" w:rsidP="00826E49">
            <w:pPr>
              <w:tabs>
                <w:tab w:val="decimal" w:pos="10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</w:t>
            </w:r>
            <w:r w:rsidRPr="006563C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36" w:type="dxa"/>
          </w:tcPr>
          <w:p w:rsidR="00826E49" w:rsidRPr="006563C8" w:rsidRDefault="00826E49" w:rsidP="00826E4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26E49" w:rsidRPr="004A70BD" w:rsidRDefault="00826E49" w:rsidP="00826E49">
            <w:pPr>
              <w:tabs>
                <w:tab w:val="decimal" w:pos="110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126,959</w:t>
            </w:r>
          </w:p>
        </w:tc>
        <w:tc>
          <w:tcPr>
            <w:tcW w:w="236" w:type="dxa"/>
          </w:tcPr>
          <w:p w:rsidR="00826E49" w:rsidRPr="006563C8" w:rsidRDefault="00826E49" w:rsidP="00826E4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26E49" w:rsidRPr="00020D75" w:rsidRDefault="00826E49" w:rsidP="00826E49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128,883</w:t>
            </w:r>
          </w:p>
        </w:tc>
      </w:tr>
      <w:tr w:rsidR="00826E49" w:rsidRPr="006563C8" w:rsidTr="00E86AF0">
        <w:tc>
          <w:tcPr>
            <w:tcW w:w="4320" w:type="dxa"/>
          </w:tcPr>
          <w:p w:rsidR="00826E49" w:rsidRPr="006563C8" w:rsidRDefault="00826E49" w:rsidP="00826E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:rsidR="00826E49" w:rsidRPr="006563C8" w:rsidRDefault="00826E49" w:rsidP="00826E49">
            <w:pPr>
              <w:tabs>
                <w:tab w:val="decimal" w:pos="10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26E49" w:rsidRPr="006563C8" w:rsidRDefault="00826E49" w:rsidP="00826E4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826E49" w:rsidRPr="00C82179" w:rsidRDefault="00826E49" w:rsidP="00826E49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26E49" w:rsidRPr="006563C8" w:rsidRDefault="00826E49" w:rsidP="00826E4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826E49" w:rsidRPr="00020D75" w:rsidRDefault="00826E49" w:rsidP="00826E49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6E49" w:rsidRPr="006563C8" w:rsidTr="00E86AF0">
        <w:tc>
          <w:tcPr>
            <w:tcW w:w="4320" w:type="dxa"/>
          </w:tcPr>
          <w:p w:rsidR="00826E49" w:rsidRPr="006563C8" w:rsidRDefault="00826E49" w:rsidP="00826E49">
            <w:pPr>
              <w:spacing w:line="240" w:lineRule="atLeast"/>
              <w:ind w:right="6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สัญญาเช่า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สัญญาเดิม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:rsidR="00826E49" w:rsidRPr="006563C8" w:rsidRDefault="00826E49" w:rsidP="00826E49">
            <w:pPr>
              <w:tabs>
                <w:tab w:val="decimal" w:pos="10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  <w:r w:rsidRPr="006563C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:rsidR="00826E49" w:rsidRPr="006563C8" w:rsidRDefault="00826E49" w:rsidP="00826E4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826E49" w:rsidRPr="007E6A5E" w:rsidRDefault="00826E49" w:rsidP="00826E49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34,000</w:t>
            </w:r>
          </w:p>
        </w:tc>
        <w:tc>
          <w:tcPr>
            <w:tcW w:w="236" w:type="dxa"/>
          </w:tcPr>
          <w:p w:rsidR="00826E49" w:rsidRPr="006563C8" w:rsidRDefault="00826E49" w:rsidP="00826E4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826E49" w:rsidRPr="00020D75" w:rsidRDefault="00826E49" w:rsidP="00826E49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34,520</w:t>
            </w:r>
          </w:p>
        </w:tc>
      </w:tr>
      <w:tr w:rsidR="00826E49" w:rsidRPr="006563C8" w:rsidTr="00E86AF0">
        <w:tc>
          <w:tcPr>
            <w:tcW w:w="4320" w:type="dxa"/>
          </w:tcPr>
          <w:p w:rsidR="00826E49" w:rsidRPr="006563C8" w:rsidRDefault="00826E49" w:rsidP="00826E49">
            <w:pPr>
              <w:spacing w:line="240" w:lineRule="atLeast"/>
              <w:ind w:right="6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สัญญาเช่า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สัญญาเดิม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26E49" w:rsidRPr="006563C8" w:rsidRDefault="00826E49" w:rsidP="00826E49">
            <w:pPr>
              <w:tabs>
                <w:tab w:val="decimal" w:pos="10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6563C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236" w:type="dxa"/>
          </w:tcPr>
          <w:p w:rsidR="00826E49" w:rsidRPr="006563C8" w:rsidRDefault="00826E49" w:rsidP="00826E4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26E49" w:rsidRPr="00A84A2C" w:rsidRDefault="00826E49" w:rsidP="00826E49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8,939</w:t>
            </w:r>
          </w:p>
        </w:tc>
        <w:tc>
          <w:tcPr>
            <w:tcW w:w="236" w:type="dxa"/>
          </w:tcPr>
          <w:p w:rsidR="00826E49" w:rsidRPr="006563C8" w:rsidRDefault="00826E49" w:rsidP="00826E4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26E49" w:rsidRPr="00020D75" w:rsidRDefault="00826E49" w:rsidP="00826E49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9,068</w:t>
            </w:r>
          </w:p>
        </w:tc>
      </w:tr>
      <w:tr w:rsidR="00826E49" w:rsidRPr="006563C8" w:rsidTr="00E86AF0">
        <w:tc>
          <w:tcPr>
            <w:tcW w:w="4320" w:type="dxa"/>
          </w:tcPr>
          <w:p w:rsidR="00826E49" w:rsidRPr="006563C8" w:rsidRDefault="00826E49" w:rsidP="00826E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26E49" w:rsidRPr="006563C8" w:rsidRDefault="00826E49" w:rsidP="00826E49">
            <w:pPr>
              <w:tabs>
                <w:tab w:val="decimal" w:pos="10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  <w:r w:rsidRPr="006563C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236" w:type="dxa"/>
          </w:tcPr>
          <w:p w:rsidR="00826E49" w:rsidRPr="006563C8" w:rsidRDefault="00826E49" w:rsidP="00826E4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26E49" w:rsidRPr="007E6A5E" w:rsidRDefault="00826E49" w:rsidP="00826E49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42,939</w:t>
            </w:r>
          </w:p>
        </w:tc>
        <w:tc>
          <w:tcPr>
            <w:tcW w:w="236" w:type="dxa"/>
          </w:tcPr>
          <w:p w:rsidR="00826E49" w:rsidRPr="006563C8" w:rsidRDefault="00826E49" w:rsidP="00826E4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26E49" w:rsidRPr="00020D75" w:rsidRDefault="00826E49" w:rsidP="00826E49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43,588</w:t>
            </w:r>
          </w:p>
        </w:tc>
      </w:tr>
      <w:tr w:rsidR="00826E49" w:rsidRPr="003C0C86" w:rsidTr="00E86AF0">
        <w:tc>
          <w:tcPr>
            <w:tcW w:w="4320" w:type="dxa"/>
          </w:tcPr>
          <w:p w:rsidR="00826E49" w:rsidRPr="003C0C86" w:rsidRDefault="00826E49" w:rsidP="00826E4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26E49" w:rsidRPr="003C0C86" w:rsidRDefault="00826E49" w:rsidP="00826E49">
            <w:pPr>
              <w:tabs>
                <w:tab w:val="decimal" w:pos="10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826E49" w:rsidRPr="003C0C86" w:rsidRDefault="00826E49" w:rsidP="00826E4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26E49" w:rsidRPr="003C0C86" w:rsidRDefault="00826E49" w:rsidP="00826E49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826E49" w:rsidRPr="003C0C86" w:rsidRDefault="00826E49" w:rsidP="00826E4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26E49" w:rsidRPr="00020D75" w:rsidRDefault="00826E49" w:rsidP="00826E49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826E49" w:rsidRPr="006563C8" w:rsidTr="00E86AF0">
        <w:tc>
          <w:tcPr>
            <w:tcW w:w="4320" w:type="dxa"/>
          </w:tcPr>
          <w:p w:rsidR="00826E49" w:rsidRPr="006563C8" w:rsidRDefault="00826E49" w:rsidP="00826E4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826E49" w:rsidRPr="006563C8" w:rsidRDefault="00826E49" w:rsidP="00826E49">
            <w:pPr>
              <w:tabs>
                <w:tab w:val="decimal" w:pos="10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231</w:t>
            </w:r>
            <w:r w:rsidRPr="006563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236" w:type="dxa"/>
          </w:tcPr>
          <w:p w:rsidR="00826E49" w:rsidRPr="006563C8" w:rsidRDefault="00826E49" w:rsidP="00826E4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826E49" w:rsidRPr="00ED69F7" w:rsidRDefault="00826E49" w:rsidP="00826E49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169,898</w:t>
            </w:r>
          </w:p>
        </w:tc>
        <w:tc>
          <w:tcPr>
            <w:tcW w:w="236" w:type="dxa"/>
          </w:tcPr>
          <w:p w:rsidR="00826E49" w:rsidRPr="006563C8" w:rsidRDefault="00826E49" w:rsidP="00826E4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826E49" w:rsidRPr="00020D75" w:rsidRDefault="00826E49" w:rsidP="00826E49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172,471</w:t>
            </w:r>
          </w:p>
        </w:tc>
      </w:tr>
    </w:tbl>
    <w:p w:rsidR="00A30BC5" w:rsidRDefault="00A30BC5" w:rsidP="00F91B1B">
      <w:pPr>
        <w:spacing w:line="240" w:lineRule="auto"/>
        <w:rPr>
          <w:rFonts w:ascii="Angsana New" w:hAnsi="Angsana New"/>
          <w:sz w:val="20"/>
          <w:szCs w:val="20"/>
        </w:rPr>
      </w:pPr>
    </w:p>
    <w:p w:rsidR="00F91B1B" w:rsidRDefault="00F91B1B" w:rsidP="00884799">
      <w:pPr>
        <w:pStyle w:val="Ang15"/>
        <w:tabs>
          <w:tab w:val="left" w:pos="547"/>
        </w:tabs>
      </w:pPr>
      <w:r w:rsidRPr="00BD763C">
        <w:rPr>
          <w:cs/>
        </w:rPr>
        <w:t>หากมีการบอกเลิกสัญญาเช่าโดยฝ่ายใดฝ่ายหนึ่ง บริษัทมีสิทธิเรียกคืนเงิน</w:t>
      </w:r>
      <w:r w:rsidRPr="00BD763C">
        <w:rPr>
          <w:rFonts w:hint="cs"/>
          <w:cs/>
        </w:rPr>
        <w:t>ค่าเช่า</w:t>
      </w:r>
      <w:r w:rsidRPr="00BD763C">
        <w:rPr>
          <w:cs/>
        </w:rPr>
        <w:t>จ่ายล่วงหน้าที่เหลือ โดยคู่สัญญาได้ตกลงกันในหลักการให้มีการจดจำนองสำหรับอาคารสำนักงานดังกล่าวเพื่อเป็นหลักประกันสำหรั</w:t>
      </w:r>
      <w:r>
        <w:rPr>
          <w:cs/>
        </w:rPr>
        <w:t>บเงินค่</w:t>
      </w:r>
      <w:r>
        <w:rPr>
          <w:rFonts w:hint="cs"/>
          <w:cs/>
        </w:rPr>
        <w:t>า</w:t>
      </w:r>
      <w:r w:rsidRPr="00BD763C">
        <w:rPr>
          <w:cs/>
        </w:rPr>
        <w:t>เช่าจ่าย</w:t>
      </w:r>
      <w:r w:rsidRPr="00961988">
        <w:rPr>
          <w:spacing w:val="4"/>
          <w:cs/>
        </w:rPr>
        <w:t>ล่วงหน้า</w:t>
      </w:r>
      <w:r w:rsidRPr="00961988">
        <w:rPr>
          <w:rFonts w:hint="cs"/>
          <w:spacing w:val="4"/>
          <w:cs/>
        </w:rPr>
        <w:t xml:space="preserve"> ซึ่ง</w:t>
      </w:r>
      <w:r w:rsidRPr="00961988">
        <w:rPr>
          <w:spacing w:val="4"/>
          <w:cs/>
        </w:rPr>
        <w:t xml:space="preserve"> ณ วันที่ </w:t>
      </w:r>
      <w:r w:rsidR="00E16F67" w:rsidRPr="00EE5822">
        <w:rPr>
          <w:cs/>
        </w:rPr>
        <w:t>3</w:t>
      </w:r>
      <w:r w:rsidR="00E16F67" w:rsidRPr="00EE5822">
        <w:rPr>
          <w:rFonts w:hint="cs"/>
          <w:cs/>
        </w:rPr>
        <w:t>0</w:t>
      </w:r>
      <w:r w:rsidR="00E16F67" w:rsidRPr="00EE5822">
        <w:rPr>
          <w:cs/>
        </w:rPr>
        <w:t xml:space="preserve"> </w:t>
      </w:r>
      <w:r w:rsidR="00E16F67" w:rsidRPr="00EE5822">
        <w:rPr>
          <w:rFonts w:hint="cs"/>
          <w:cs/>
        </w:rPr>
        <w:t>กันยายน</w:t>
      </w:r>
      <w:r w:rsidR="00E16F67">
        <w:rPr>
          <w:rFonts w:hint="cs"/>
          <w:cs/>
        </w:rPr>
        <w:t xml:space="preserve"> </w:t>
      </w:r>
      <w:r w:rsidR="00716EF5">
        <w:rPr>
          <w:spacing w:val="4"/>
          <w:lang w:val="en-US"/>
        </w:rPr>
        <w:t>256</w:t>
      </w:r>
      <w:r w:rsidR="00EC49FB">
        <w:rPr>
          <w:spacing w:val="4"/>
          <w:lang w:val="en-US"/>
        </w:rPr>
        <w:t>2</w:t>
      </w:r>
      <w:r w:rsidRPr="00961988">
        <w:rPr>
          <w:spacing w:val="4"/>
        </w:rPr>
        <w:t xml:space="preserve"> </w:t>
      </w:r>
      <w:r w:rsidRPr="00961988">
        <w:rPr>
          <w:spacing w:val="4"/>
          <w:cs/>
        </w:rPr>
        <w:t>ยังไม่มีการ</w:t>
      </w:r>
      <w:r w:rsidRPr="00961988">
        <w:rPr>
          <w:spacing w:val="2"/>
          <w:cs/>
        </w:rPr>
        <w:t>ทำสัญญาจดจำนองเพื่อเป็นหลักประกันสำหรับ</w:t>
      </w:r>
      <w:r w:rsidRPr="00BD763C">
        <w:rPr>
          <w:cs/>
        </w:rPr>
        <w:t xml:space="preserve">เงินค่าเช่าจ่ายล่วงหน้า </w:t>
      </w:r>
      <w:r w:rsidRPr="00BD763C">
        <w:rPr>
          <w:rFonts w:hint="cs"/>
          <w:cs/>
        </w:rPr>
        <w:t>ซึ่ง</w:t>
      </w:r>
      <w:r w:rsidRPr="00BD763C">
        <w:rPr>
          <w:cs/>
        </w:rPr>
        <w:t>มูลค่าที่คาดว่าจะได้รับคืนของเงินค่าเช่า</w:t>
      </w:r>
      <w:r w:rsidRPr="00BD763C">
        <w:rPr>
          <w:rFonts w:hint="cs"/>
          <w:cs/>
        </w:rPr>
        <w:t>จ่ายล่วงหน้า</w:t>
      </w:r>
      <w:r w:rsidRPr="00BD763C">
        <w:rPr>
          <w:cs/>
        </w:rPr>
        <w:t>ดังกล่าว ขึ้นอยู่กับความสามารถของบริษัทดังกล่าวที่จะจ่ายชำระคืน</w:t>
      </w:r>
    </w:p>
    <w:p w:rsidR="00F91B1B" w:rsidRPr="00C61F28" w:rsidRDefault="00F91B1B" w:rsidP="00C61F28">
      <w:pPr>
        <w:pStyle w:val="Bo-Blankline"/>
      </w:pPr>
    </w:p>
    <w:p w:rsidR="00F91B1B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 w:rsidRPr="00E32C9A">
        <w:rPr>
          <w:rFonts w:ascii="Angsana New" w:hAnsi="Angsana New"/>
          <w:sz w:val="30"/>
          <w:szCs w:val="30"/>
          <w:cs/>
        </w:rPr>
        <w:t>สัญญาซื้อขายไฟฟ้า</w:t>
      </w:r>
    </w:p>
    <w:p w:rsidR="00F91B1B" w:rsidRPr="00C61F28" w:rsidRDefault="00F91B1B" w:rsidP="00C61F28">
      <w:pPr>
        <w:pStyle w:val="Bo-Blankline"/>
      </w:pPr>
    </w:p>
    <w:p w:rsidR="00F91B1B" w:rsidRDefault="00F91B1B" w:rsidP="00F91B1B">
      <w:pPr>
        <w:pStyle w:val="Bo-C1Content"/>
      </w:pPr>
      <w:r w:rsidRPr="009B22D7">
        <w:rPr>
          <w:cs/>
        </w:rPr>
        <w:t>บริษัท</w:t>
      </w:r>
      <w:r w:rsidRPr="00B62231">
        <w:rPr>
          <w:cs/>
        </w:rPr>
        <w:t>ได้ทำสัญญาซื</w:t>
      </w:r>
      <w:r>
        <w:rPr>
          <w:cs/>
        </w:rPr>
        <w:t>้อขายไฟฟ้าและบริการกับบริษัทย่อยแห่งหนึ่ง</w:t>
      </w:r>
      <w:r w:rsidRPr="00B62231">
        <w:t xml:space="preserve"> </w:t>
      </w:r>
      <w:r>
        <w:rPr>
          <w:cs/>
        </w:rPr>
        <w:t>โดยบริษัทจะขายก</w:t>
      </w:r>
      <w:r>
        <w:rPr>
          <w:rFonts w:hint="cs"/>
          <w:cs/>
        </w:rPr>
        <w:t>๊</w:t>
      </w:r>
      <w:r w:rsidRPr="00B62231">
        <w:rPr>
          <w:cs/>
        </w:rPr>
        <w:t>าซร้อนเพื่อให้บริษัท</w:t>
      </w:r>
      <w:r>
        <w:rPr>
          <w:cs/>
        </w:rPr>
        <w:t xml:space="preserve">ย่อยนำไปใช้ผลิตไฟฟ้า </w:t>
      </w:r>
      <w:r>
        <w:rPr>
          <w:rFonts w:hint="cs"/>
          <w:cs/>
        </w:rPr>
        <w:t>และ</w:t>
      </w:r>
      <w:r w:rsidRPr="00B62231">
        <w:rPr>
          <w:cs/>
        </w:rPr>
        <w:t>บริษัท</w:t>
      </w:r>
      <w:r>
        <w:rPr>
          <w:cs/>
        </w:rPr>
        <w:t>ย่อยจะขายไฟฟ้าให้แก่บริษัท</w:t>
      </w:r>
      <w:r w:rsidRPr="00B62231">
        <w:rPr>
          <w:cs/>
        </w:rPr>
        <w:t>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:rsidR="00C5445E" w:rsidRDefault="00C5445E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:rsidR="00F91B1B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สัญญาเช่าที่ดิน</w:t>
      </w:r>
    </w:p>
    <w:p w:rsidR="00F91B1B" w:rsidRPr="00C61F28" w:rsidRDefault="00F91B1B" w:rsidP="00C61F28">
      <w:pPr>
        <w:pStyle w:val="Bo-Blankline"/>
        <w:rPr>
          <w:cs/>
        </w:rPr>
      </w:pPr>
    </w:p>
    <w:p w:rsidR="00F91B1B" w:rsidRDefault="00F91B1B" w:rsidP="00F91B1B">
      <w:pPr>
        <w:pStyle w:val="Bo-C1Content"/>
      </w:pPr>
      <w:r>
        <w:rPr>
          <w:rFonts w:hint="cs"/>
          <w:cs/>
        </w:rPr>
        <w:t xml:space="preserve">บริษัทและบริษัทย่อยทำสัญญาเช่าที่ดินและพื้นที่ในอาคารหลายสัญญากับบุคคลหรือกิจการที่เกี่ยวข้องกัน กำหนดระยะเวลา </w:t>
      </w:r>
      <w:r w:rsidR="00716EF5">
        <w:rPr>
          <w:rFonts w:hint="cs"/>
          <w:cs/>
        </w:rPr>
        <w:t>3</w:t>
      </w:r>
      <w:r>
        <w:rPr>
          <w:rFonts w:hint="cs"/>
          <w:cs/>
        </w:rPr>
        <w:t xml:space="preserve"> ปี และ </w:t>
      </w:r>
      <w:r w:rsidR="00716EF5">
        <w:rPr>
          <w:lang w:val="en-US"/>
        </w:rPr>
        <w:t>30</w:t>
      </w:r>
      <w:r>
        <w:rPr>
          <w:lang w:val="en-US"/>
        </w:rPr>
        <w:t xml:space="preserve"> </w:t>
      </w:r>
      <w:r>
        <w:rPr>
          <w:rFonts w:hint="cs"/>
          <w:cs/>
        </w:rPr>
        <w:t>ปี ตามที่ระบุในแต่ละสัญญา</w:t>
      </w:r>
      <w:r w:rsidR="005A1EBE">
        <w:rPr>
          <w:rFonts w:hint="cs"/>
          <w:cs/>
        </w:rPr>
        <w:t xml:space="preserve"> </w:t>
      </w:r>
      <w:r>
        <w:rPr>
          <w:rFonts w:hint="cs"/>
          <w:cs/>
        </w:rPr>
        <w:t>มีรายละเอียดดังนี้</w:t>
      </w:r>
    </w:p>
    <w:p w:rsidR="00C5445E" w:rsidRDefault="00C5445E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70"/>
        <w:gridCol w:w="1530"/>
        <w:gridCol w:w="270"/>
        <w:gridCol w:w="1496"/>
      </w:tblGrid>
      <w:tr w:rsidR="003539FF" w:rsidRPr="00031E80" w:rsidTr="00884799">
        <w:tc>
          <w:tcPr>
            <w:tcW w:w="5580" w:type="dxa"/>
            <w:vAlign w:val="bottom"/>
          </w:tcPr>
          <w:p w:rsidR="003539FF" w:rsidRPr="005A1EBE" w:rsidRDefault="003539FF" w:rsidP="002D075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1E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A1E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Pr="005A1E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0</w:t>
            </w:r>
            <w:r w:rsidRPr="005A1E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332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A1E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5A1E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3539FF" w:rsidRPr="00031E80" w:rsidRDefault="003539FF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3539FF" w:rsidRPr="00031E80" w:rsidRDefault="003539FF" w:rsidP="002D075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539FF" w:rsidRPr="00031E80" w:rsidRDefault="003539FF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</w:tcPr>
          <w:p w:rsidR="003539FF" w:rsidRPr="00031E80" w:rsidRDefault="003539FF" w:rsidP="003539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2D075F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ะ</w:t>
            </w: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3539FF" w:rsidRPr="00031E80" w:rsidTr="00884799">
        <w:tc>
          <w:tcPr>
            <w:tcW w:w="5580" w:type="dxa"/>
          </w:tcPr>
          <w:p w:rsidR="003539FF" w:rsidRPr="00031E80" w:rsidRDefault="003539FF" w:rsidP="003539F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39FF" w:rsidRPr="00031E80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6" w:type="dxa"/>
            <w:gridSpan w:val="3"/>
          </w:tcPr>
          <w:p w:rsidR="003539FF" w:rsidRPr="00031E80" w:rsidRDefault="003539FF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E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31E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539FF" w:rsidRPr="00031E80" w:rsidTr="00884799">
        <w:tc>
          <w:tcPr>
            <w:tcW w:w="5580" w:type="dxa"/>
          </w:tcPr>
          <w:p w:rsidR="003539FF" w:rsidRPr="00242BD5" w:rsidRDefault="003539FF" w:rsidP="003539F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42BD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270" w:type="dxa"/>
          </w:tcPr>
          <w:p w:rsidR="003539FF" w:rsidRPr="00031E80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3539FF" w:rsidRPr="00031E80" w:rsidRDefault="003539FF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539FF" w:rsidRPr="00031E80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</w:tcPr>
          <w:p w:rsidR="003539FF" w:rsidRPr="00031E80" w:rsidRDefault="003539FF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78A1" w:rsidRPr="006479D0" w:rsidTr="00DF4A0C">
        <w:tc>
          <w:tcPr>
            <w:tcW w:w="5580" w:type="dxa"/>
          </w:tcPr>
          <w:p w:rsidR="004678A1" w:rsidRPr="006479D0" w:rsidRDefault="004678A1" w:rsidP="004678A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647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4678A1" w:rsidRPr="00020D75" w:rsidRDefault="00DF4A0C" w:rsidP="004678A1">
            <w:pPr>
              <w:tabs>
                <w:tab w:val="decimal" w:pos="11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104,449</w:t>
            </w:r>
          </w:p>
        </w:tc>
        <w:tc>
          <w:tcPr>
            <w:tcW w:w="270" w:type="dxa"/>
          </w:tcPr>
          <w:p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:rsidR="004678A1" w:rsidRPr="00020D75" w:rsidRDefault="004678A1" w:rsidP="004678A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DF4A0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F4A0C">
              <w:rPr>
                <w:rFonts w:ascii="Angsana New" w:hAnsi="Angsana New"/>
                <w:sz w:val="30"/>
                <w:szCs w:val="30"/>
                <w:lang w:val="en-US"/>
              </w:rPr>
              <w:t>920</w:t>
            </w:r>
          </w:p>
        </w:tc>
      </w:tr>
      <w:tr w:rsidR="004678A1" w:rsidRPr="006479D0" w:rsidTr="00DF4A0C">
        <w:tc>
          <w:tcPr>
            <w:tcW w:w="5580" w:type="dxa"/>
          </w:tcPr>
          <w:p w:rsidR="004678A1" w:rsidRPr="006479D0" w:rsidRDefault="004678A1" w:rsidP="004678A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647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270" w:type="dxa"/>
          </w:tcPr>
          <w:p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4678A1" w:rsidRPr="00020D75" w:rsidRDefault="00DF4A0C" w:rsidP="004678A1">
            <w:pPr>
              <w:tabs>
                <w:tab w:val="decimal" w:pos="11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142,125</w:t>
            </w:r>
          </w:p>
        </w:tc>
        <w:tc>
          <w:tcPr>
            <w:tcW w:w="270" w:type="dxa"/>
          </w:tcPr>
          <w:p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:rsidR="004678A1" w:rsidRPr="00020D75" w:rsidRDefault="004678A1" w:rsidP="004678A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DF4A0C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F4A0C">
              <w:rPr>
                <w:rFonts w:ascii="Angsana New" w:hAnsi="Angsana New"/>
                <w:sz w:val="30"/>
                <w:szCs w:val="30"/>
              </w:rPr>
              <w:t>234</w:t>
            </w:r>
          </w:p>
        </w:tc>
      </w:tr>
      <w:tr w:rsidR="004678A1" w:rsidRPr="006479D0" w:rsidTr="00DF4A0C">
        <w:tc>
          <w:tcPr>
            <w:tcW w:w="5580" w:type="dxa"/>
          </w:tcPr>
          <w:p w:rsidR="004678A1" w:rsidRPr="006479D0" w:rsidRDefault="004678A1" w:rsidP="004678A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270" w:type="dxa"/>
          </w:tcPr>
          <w:p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4678A1" w:rsidRPr="00020D75" w:rsidRDefault="00DF4A0C" w:rsidP="004678A1">
            <w:pPr>
              <w:tabs>
                <w:tab w:val="decimal" w:pos="11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127,203</w:t>
            </w:r>
          </w:p>
        </w:tc>
        <w:tc>
          <w:tcPr>
            <w:tcW w:w="270" w:type="dxa"/>
          </w:tcPr>
          <w:p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:rsidR="004678A1" w:rsidRPr="00020D75" w:rsidRDefault="004678A1" w:rsidP="004678A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14,580</w:t>
            </w:r>
          </w:p>
        </w:tc>
      </w:tr>
      <w:tr w:rsidR="004678A1" w:rsidRPr="00031E80" w:rsidTr="00DF4A0C">
        <w:tc>
          <w:tcPr>
            <w:tcW w:w="5580" w:type="dxa"/>
          </w:tcPr>
          <w:p w:rsidR="004678A1" w:rsidRPr="006479D0" w:rsidRDefault="004678A1" w:rsidP="004678A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78A1" w:rsidRPr="00020D75" w:rsidRDefault="00DF4A0C" w:rsidP="004678A1">
            <w:pPr>
              <w:tabs>
                <w:tab w:val="decimal" w:pos="11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373,777</w:t>
            </w:r>
          </w:p>
        </w:tc>
        <w:tc>
          <w:tcPr>
            <w:tcW w:w="270" w:type="dxa"/>
          </w:tcPr>
          <w:p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78A1" w:rsidRPr="00020D75" w:rsidRDefault="004678A1" w:rsidP="004678A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DF4A0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,7</w:t>
            </w:r>
            <w:r w:rsidR="00DF4A0C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</w:p>
        </w:tc>
      </w:tr>
    </w:tbl>
    <w:p w:rsidR="00F91B1B" w:rsidRPr="00C61F28" w:rsidRDefault="00F91B1B" w:rsidP="00C61F28">
      <w:pPr>
        <w:pStyle w:val="Bo-Blankline"/>
      </w:pPr>
    </w:p>
    <w:p w:rsidR="00F91B1B" w:rsidRPr="009348BD" w:rsidRDefault="00F91B1B" w:rsidP="00F91B1B">
      <w:pPr>
        <w:pStyle w:val="Bo-Blankline"/>
        <w:ind w:left="547"/>
        <w:jc w:val="thaiDistribute"/>
        <w:rPr>
          <w:lang w:val="en-US"/>
        </w:rPr>
      </w:pPr>
      <w:r w:rsidRPr="00F32353">
        <w:rPr>
          <w:rFonts w:hint="cs"/>
          <w:spacing w:val="-2"/>
          <w:sz w:val="30"/>
          <w:szCs w:val="30"/>
          <w:cs/>
          <w:lang w:val="en-US"/>
        </w:rPr>
        <w:t>บริษัทย่อยหลายแห่งได้ทำ</w:t>
      </w:r>
      <w:r w:rsidRPr="00F32353">
        <w:rPr>
          <w:rFonts w:hint="cs"/>
          <w:spacing w:val="-2"/>
          <w:sz w:val="30"/>
          <w:szCs w:val="30"/>
          <w:cs/>
        </w:rPr>
        <w:t>สัญญาเช่า</w:t>
      </w:r>
      <w:r w:rsidRPr="004D31E8">
        <w:rPr>
          <w:rFonts w:hint="cs"/>
          <w:spacing w:val="-2"/>
          <w:sz w:val="30"/>
          <w:szCs w:val="30"/>
          <w:cs/>
        </w:rPr>
        <w:t>ที่ดินหลายฉบับ</w:t>
      </w:r>
      <w:r>
        <w:rPr>
          <w:rFonts w:hint="cs"/>
          <w:spacing w:val="-2"/>
          <w:sz w:val="30"/>
          <w:szCs w:val="30"/>
          <w:cs/>
        </w:rPr>
        <w:t>กับบริษัทที่เกี่ยวข้องกันโดยระบุว่าผู้เช่า</w:t>
      </w:r>
      <w:r w:rsidRPr="004D31E8">
        <w:rPr>
          <w:rFonts w:hint="cs"/>
          <w:spacing w:val="-2"/>
          <w:sz w:val="30"/>
          <w:szCs w:val="30"/>
          <w:cs/>
        </w:rPr>
        <w:t>ต้องรื้อถอนสิ่งปลูกสร้างทั้งหมดออกจากพื้นที่เช่าเมื่อสิ้นสุดสัญญา ทำให้</w:t>
      </w:r>
      <w:r>
        <w:rPr>
          <w:rFonts w:hint="cs"/>
          <w:sz w:val="30"/>
          <w:szCs w:val="30"/>
          <w:cs/>
        </w:rPr>
        <w:t xml:space="preserve">ผู้เช่ามียอดประมาณการหนี้สินค่ารื้อถอนที่คาดว่าจะเกิดขึ้นในอนาคต ณ วันที่ </w:t>
      </w:r>
      <w:r w:rsidR="00A3320C" w:rsidRPr="00EE5822">
        <w:rPr>
          <w:sz w:val="30"/>
          <w:szCs w:val="30"/>
          <w:cs/>
        </w:rPr>
        <w:t>3</w:t>
      </w:r>
      <w:r w:rsidR="00A3320C" w:rsidRPr="00EE5822">
        <w:rPr>
          <w:rFonts w:hint="cs"/>
          <w:sz w:val="30"/>
          <w:szCs w:val="30"/>
          <w:cs/>
        </w:rPr>
        <w:t>0</w:t>
      </w:r>
      <w:r w:rsidR="00A3320C" w:rsidRPr="00EE5822">
        <w:rPr>
          <w:sz w:val="30"/>
          <w:szCs w:val="30"/>
          <w:cs/>
        </w:rPr>
        <w:t xml:space="preserve"> </w:t>
      </w:r>
      <w:r w:rsidR="00A3320C" w:rsidRPr="00EE5822">
        <w:rPr>
          <w:rFonts w:hint="cs"/>
          <w:sz w:val="30"/>
          <w:szCs w:val="30"/>
          <w:cs/>
        </w:rPr>
        <w:t>กันยายน</w:t>
      </w:r>
      <w:r w:rsidR="00782C32">
        <w:rPr>
          <w:rFonts w:hint="cs"/>
          <w:sz w:val="30"/>
          <w:szCs w:val="30"/>
          <w:cs/>
        </w:rPr>
        <w:t xml:space="preserve"> </w:t>
      </w:r>
      <w:r w:rsidR="00716EF5">
        <w:rPr>
          <w:rFonts w:hint="cs"/>
          <w:sz w:val="30"/>
          <w:szCs w:val="30"/>
          <w:cs/>
        </w:rPr>
        <w:t>25</w:t>
      </w:r>
      <w:r w:rsidR="00716EF5">
        <w:rPr>
          <w:sz w:val="30"/>
          <w:szCs w:val="30"/>
          <w:lang w:val="en-US"/>
        </w:rPr>
        <w:t>6</w:t>
      </w:r>
      <w:r w:rsidR="003B03CD">
        <w:rPr>
          <w:sz w:val="30"/>
          <w:szCs w:val="30"/>
          <w:lang w:val="en-US"/>
        </w:rPr>
        <w:t>2</w:t>
      </w:r>
      <w:r w:rsidR="00782C32">
        <w:rPr>
          <w:rFonts w:hint="cs"/>
          <w:sz w:val="30"/>
          <w:szCs w:val="30"/>
          <w:cs/>
        </w:rPr>
        <w:t xml:space="preserve"> </w:t>
      </w:r>
      <w:r w:rsidR="00782C32" w:rsidRPr="00CD1BAF">
        <w:rPr>
          <w:rFonts w:hint="cs"/>
          <w:sz w:val="30"/>
          <w:szCs w:val="30"/>
          <w:cs/>
        </w:rPr>
        <w:t>เป็น</w:t>
      </w:r>
      <w:r w:rsidR="00782C32" w:rsidRPr="007D59FE">
        <w:rPr>
          <w:rFonts w:hint="cs"/>
          <w:sz w:val="30"/>
          <w:szCs w:val="30"/>
          <w:cs/>
        </w:rPr>
        <w:t>จำนวน</w:t>
      </w:r>
      <w:r w:rsidR="00782C32" w:rsidRPr="007D59FE">
        <w:rPr>
          <w:sz w:val="30"/>
          <w:szCs w:val="30"/>
        </w:rPr>
        <w:t xml:space="preserve"> </w:t>
      </w:r>
      <w:r w:rsidR="00021E9B">
        <w:rPr>
          <w:sz w:val="30"/>
          <w:szCs w:val="30"/>
        </w:rPr>
        <w:t>256.</w:t>
      </w:r>
      <w:r w:rsidR="00DD0018">
        <w:rPr>
          <w:sz w:val="30"/>
          <w:szCs w:val="30"/>
        </w:rPr>
        <w:t>5</w:t>
      </w:r>
      <w:r w:rsidR="00782C32" w:rsidRPr="007D59FE">
        <w:rPr>
          <w:rFonts w:hint="cs"/>
          <w:sz w:val="30"/>
          <w:szCs w:val="30"/>
          <w:cs/>
        </w:rPr>
        <w:t xml:space="preserve"> ล้าน</w:t>
      </w:r>
      <w:r w:rsidR="00782C32" w:rsidRPr="00FE0738">
        <w:rPr>
          <w:rFonts w:hint="cs"/>
          <w:sz w:val="30"/>
          <w:szCs w:val="30"/>
          <w:cs/>
        </w:rPr>
        <w:t xml:space="preserve">บาท </w:t>
      </w:r>
      <w:r w:rsidRPr="00FE0738">
        <w:rPr>
          <w:i/>
          <w:iCs/>
          <w:sz w:val="30"/>
          <w:szCs w:val="30"/>
          <w:lang w:val="en-US"/>
        </w:rPr>
        <w:t>(</w:t>
      </w:r>
      <w:r w:rsidR="00716EF5">
        <w:rPr>
          <w:i/>
          <w:iCs/>
          <w:sz w:val="30"/>
          <w:szCs w:val="30"/>
        </w:rPr>
        <w:t>31</w:t>
      </w:r>
      <w:r w:rsidR="00782C32" w:rsidRPr="00782C32">
        <w:rPr>
          <w:i/>
          <w:iCs/>
          <w:sz w:val="30"/>
          <w:szCs w:val="30"/>
        </w:rPr>
        <w:t xml:space="preserve"> </w:t>
      </w:r>
      <w:r w:rsidR="00782C32" w:rsidRPr="00782C32">
        <w:rPr>
          <w:rFonts w:hint="cs"/>
          <w:i/>
          <w:iCs/>
          <w:sz w:val="30"/>
          <w:szCs w:val="30"/>
          <w:cs/>
        </w:rPr>
        <w:t xml:space="preserve">ธันวาคม </w:t>
      </w:r>
      <w:r w:rsidR="00716EF5">
        <w:rPr>
          <w:rFonts w:hint="cs"/>
          <w:i/>
          <w:iCs/>
          <w:sz w:val="30"/>
          <w:szCs w:val="30"/>
          <w:cs/>
        </w:rPr>
        <w:t>25</w:t>
      </w:r>
      <w:r w:rsidR="00716EF5">
        <w:rPr>
          <w:i/>
          <w:iCs/>
          <w:sz w:val="30"/>
          <w:szCs w:val="30"/>
        </w:rPr>
        <w:t>6</w:t>
      </w:r>
      <w:r w:rsidR="003B03CD">
        <w:rPr>
          <w:i/>
          <w:iCs/>
          <w:sz w:val="30"/>
          <w:szCs w:val="30"/>
        </w:rPr>
        <w:t>1</w:t>
      </w:r>
      <w:r w:rsidRPr="00FE0738">
        <w:rPr>
          <w:i/>
          <w:iCs/>
          <w:sz w:val="30"/>
          <w:szCs w:val="30"/>
          <w:lang w:val="en-US"/>
        </w:rPr>
        <w:t xml:space="preserve">: </w:t>
      </w:r>
      <w:r w:rsidR="003B03CD">
        <w:rPr>
          <w:i/>
          <w:iCs/>
          <w:sz w:val="30"/>
          <w:szCs w:val="30"/>
          <w:lang w:val="en-US"/>
        </w:rPr>
        <w:t>169.5</w:t>
      </w:r>
      <w:r>
        <w:rPr>
          <w:i/>
          <w:iCs/>
          <w:sz w:val="30"/>
          <w:szCs w:val="30"/>
          <w:lang w:val="en-US"/>
        </w:rPr>
        <w:t xml:space="preserve"> </w:t>
      </w:r>
      <w:r>
        <w:rPr>
          <w:rFonts w:hint="cs"/>
          <w:i/>
          <w:iCs/>
          <w:sz w:val="30"/>
          <w:szCs w:val="30"/>
          <w:cs/>
          <w:lang w:val="en-US"/>
        </w:rPr>
        <w:t>ล้านบาท</w:t>
      </w:r>
      <w:r w:rsidRPr="00FE0738">
        <w:rPr>
          <w:rFonts w:hint="cs"/>
          <w:i/>
          <w:iCs/>
          <w:sz w:val="30"/>
          <w:szCs w:val="30"/>
          <w:cs/>
          <w:lang w:val="en-US"/>
        </w:rPr>
        <w:t>)</w:t>
      </w:r>
      <w:r w:rsidR="009348BD">
        <w:rPr>
          <w:rFonts w:hint="cs"/>
          <w:i/>
          <w:iCs/>
          <w:sz w:val="30"/>
          <w:szCs w:val="30"/>
          <w:cs/>
          <w:lang w:val="en-US"/>
        </w:rPr>
        <w:t xml:space="preserve"> </w:t>
      </w:r>
      <w:r w:rsidR="009348BD">
        <w:rPr>
          <w:rFonts w:hint="cs"/>
          <w:sz w:val="30"/>
          <w:szCs w:val="30"/>
          <w:cs/>
          <w:lang w:val="en-US"/>
        </w:rPr>
        <w:t>ซึ่งแสดงรวมไว้ในหนี้สินไม่หมุนเวียนอื่น</w:t>
      </w:r>
    </w:p>
    <w:p w:rsidR="00F91B1B" w:rsidRPr="00C61F28" w:rsidRDefault="00F91B1B" w:rsidP="00C61F28">
      <w:pPr>
        <w:pStyle w:val="Bo-Blankline"/>
      </w:pPr>
    </w:p>
    <w:p w:rsidR="00204756" w:rsidRDefault="00FE0EB1" w:rsidP="00646CB5">
      <w:pPr>
        <w:pStyle w:val="Caption"/>
        <w:ind w:hanging="900"/>
      </w:pPr>
      <w:r>
        <w:rPr>
          <w:rFonts w:hint="cs"/>
          <w:cs/>
        </w:rPr>
        <w:t>เงินลงทุน</w:t>
      </w:r>
      <w:r w:rsidR="003033F7">
        <w:rPr>
          <w:rFonts w:hint="cs"/>
          <w:cs/>
        </w:rPr>
        <w:t>อื่น</w:t>
      </w:r>
    </w:p>
    <w:p w:rsidR="00FA7ADF" w:rsidRPr="00FA7ADF" w:rsidRDefault="00FA7ADF" w:rsidP="00E46A34">
      <w:pPr>
        <w:pStyle w:val="Bo-Blankline"/>
      </w:pPr>
    </w:p>
    <w:tbl>
      <w:tblPr>
        <w:tblW w:w="9131" w:type="dxa"/>
        <w:tblInd w:w="450" w:type="dxa"/>
        <w:tblLook w:val="04A0" w:firstRow="1" w:lastRow="0" w:firstColumn="1" w:lastColumn="0" w:noHBand="0" w:noVBand="1"/>
      </w:tblPr>
      <w:tblGrid>
        <w:gridCol w:w="3870"/>
        <w:gridCol w:w="1134"/>
        <w:gridCol w:w="236"/>
        <w:gridCol w:w="1135"/>
        <w:gridCol w:w="249"/>
        <w:gridCol w:w="1135"/>
        <w:gridCol w:w="236"/>
        <w:gridCol w:w="1136"/>
      </w:tblGrid>
      <w:tr w:rsidR="00FA7ADF" w:rsidRPr="00744476" w:rsidTr="00E86AF0">
        <w:trPr>
          <w:tblHeader/>
        </w:trPr>
        <w:tc>
          <w:tcPr>
            <w:tcW w:w="3870" w:type="dxa"/>
          </w:tcPr>
          <w:p w:rsidR="00FA7ADF" w:rsidRPr="00FA7ADF" w:rsidRDefault="00FA7ADF" w:rsidP="00FA7A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FA7ADF" w:rsidRPr="00FA7ADF" w:rsidRDefault="00FA7ADF" w:rsidP="00FA7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:rsidR="00FA7ADF" w:rsidRPr="00FA7ADF" w:rsidRDefault="00FA7ADF" w:rsidP="00FA7AD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7" w:type="dxa"/>
            <w:gridSpan w:val="3"/>
          </w:tcPr>
          <w:p w:rsidR="00FA7ADF" w:rsidRPr="00FA7ADF" w:rsidRDefault="00FA7ADF" w:rsidP="00FA7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7ADF" w:rsidRPr="00744476" w:rsidTr="00E86AF0">
        <w:trPr>
          <w:tblHeader/>
        </w:trPr>
        <w:tc>
          <w:tcPr>
            <w:tcW w:w="3870" w:type="dxa"/>
          </w:tcPr>
          <w:p w:rsidR="00FA7ADF" w:rsidRPr="00FA7ADF" w:rsidRDefault="00FA7ADF" w:rsidP="00FA7ADF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FA7ADF" w:rsidRPr="00FA7ADF" w:rsidRDefault="00A3320C" w:rsidP="00FA7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822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EE5822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EE58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E582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A7ADF" w:rsidRPr="00FA7ADF" w:rsidRDefault="00FA7ADF" w:rsidP="00FA7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49" w:type="dxa"/>
          </w:tcPr>
          <w:p w:rsidR="00FA7ADF" w:rsidRPr="00FA7ADF" w:rsidRDefault="00FA7ADF" w:rsidP="00FA7AD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FA7ADF" w:rsidRPr="00FA7ADF" w:rsidRDefault="00A3320C" w:rsidP="00FA7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822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EE5822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EE58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E582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FA7ADF" w:rsidRPr="00FA7ADF" w:rsidRDefault="00FA7ADF" w:rsidP="00FA7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FA7ADF" w:rsidRPr="00744476" w:rsidTr="00E86AF0">
        <w:trPr>
          <w:tblHeader/>
        </w:trPr>
        <w:tc>
          <w:tcPr>
            <w:tcW w:w="3870" w:type="dxa"/>
          </w:tcPr>
          <w:p w:rsidR="00FA7ADF" w:rsidRPr="00FA7ADF" w:rsidRDefault="00FA7ADF" w:rsidP="00FA7ADF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FA7ADF" w:rsidRPr="00FA7ADF" w:rsidRDefault="00FA7ADF" w:rsidP="00FA7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A7ADF" w:rsidRPr="00FA7ADF" w:rsidRDefault="00FA7ADF" w:rsidP="00FA7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9" w:type="dxa"/>
          </w:tcPr>
          <w:p w:rsidR="00FA7ADF" w:rsidRPr="00FA7ADF" w:rsidRDefault="00FA7ADF" w:rsidP="00FA7AD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FA7ADF" w:rsidRPr="00FA7ADF" w:rsidRDefault="00FA7ADF" w:rsidP="00FA7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FA7ADF" w:rsidRPr="00FA7ADF" w:rsidRDefault="00FA7ADF" w:rsidP="00FA7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FA7ADF" w:rsidRPr="00744476" w:rsidTr="00E86AF0">
        <w:trPr>
          <w:tblHeader/>
        </w:trPr>
        <w:tc>
          <w:tcPr>
            <w:tcW w:w="3870" w:type="dxa"/>
          </w:tcPr>
          <w:p w:rsidR="00FA7ADF" w:rsidRPr="00FA7ADF" w:rsidRDefault="00FA7ADF" w:rsidP="00E86AF0">
            <w:pPr>
              <w:spacing w:line="240" w:lineRule="atLeast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1" w:type="dxa"/>
            <w:gridSpan w:val="7"/>
          </w:tcPr>
          <w:p w:rsidR="00FA7ADF" w:rsidRPr="00FA7ADF" w:rsidRDefault="00FA7ADF" w:rsidP="00FA7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A7AD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A7A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A7AD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A7ADF" w:rsidRPr="00744476" w:rsidTr="00E86AF0">
        <w:tc>
          <w:tcPr>
            <w:tcW w:w="3870" w:type="dxa"/>
          </w:tcPr>
          <w:p w:rsidR="00FA7ADF" w:rsidRPr="00FA7ADF" w:rsidRDefault="00FA7ADF" w:rsidP="00FA7ADF">
            <w:pPr>
              <w:spacing w:line="240" w:lineRule="atLeast"/>
              <w:ind w:right="-6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34" w:type="dxa"/>
          </w:tcPr>
          <w:p w:rsidR="00FA7ADF" w:rsidRPr="00FA7ADF" w:rsidRDefault="00FA7ADF" w:rsidP="00FA7ADF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A7ADF" w:rsidRPr="00FA7ADF" w:rsidRDefault="00FA7ADF" w:rsidP="00FA7ADF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FA7ADF" w:rsidRPr="00FA7ADF" w:rsidRDefault="00FA7ADF" w:rsidP="00FA7ADF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A7ADF" w:rsidRPr="00FA7ADF" w:rsidRDefault="00FA7ADF" w:rsidP="00FA7ADF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FA7ADF" w:rsidRPr="00FA7ADF" w:rsidRDefault="00FA7ADF" w:rsidP="00FA7ADF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1041" w:rsidRPr="00744476" w:rsidTr="00E86AF0">
        <w:tc>
          <w:tcPr>
            <w:tcW w:w="3870" w:type="dxa"/>
          </w:tcPr>
          <w:p w:rsidR="00021041" w:rsidRPr="00FA7ADF" w:rsidRDefault="00021041" w:rsidP="00021041">
            <w:pPr>
              <w:spacing w:line="240" w:lineRule="atLeast"/>
              <w:ind w:left="270" w:right="65" w:hanging="27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</w:t>
            </w:r>
            <w:r w:rsidRPr="00FA7A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ระยะสั้น</w:t>
            </w:r>
            <w:r w:rsidRPr="00FA7AD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กับสถาบันการเงิน</w:t>
            </w:r>
          </w:p>
        </w:tc>
        <w:tc>
          <w:tcPr>
            <w:tcW w:w="1134" w:type="dxa"/>
            <w:vAlign w:val="bottom"/>
          </w:tcPr>
          <w:p w:rsidR="00021041" w:rsidRPr="00FA7ADF" w:rsidRDefault="00075A1A" w:rsidP="000210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021041" w:rsidRPr="00FA7ADF" w:rsidRDefault="00021041" w:rsidP="00021041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1,100,000</w:t>
            </w:r>
          </w:p>
        </w:tc>
        <w:tc>
          <w:tcPr>
            <w:tcW w:w="249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021041" w:rsidRPr="00FA7ADF" w:rsidRDefault="00021041" w:rsidP="000210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:rsidR="00021041" w:rsidRPr="00FA7ADF" w:rsidRDefault="00021041" w:rsidP="00021041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</w:tr>
      <w:tr w:rsidR="00021041" w:rsidRPr="00744476" w:rsidTr="00E86AF0">
        <w:tc>
          <w:tcPr>
            <w:tcW w:w="3870" w:type="dxa"/>
          </w:tcPr>
          <w:p w:rsidR="00021041" w:rsidRPr="00FA7ADF" w:rsidRDefault="00021041" w:rsidP="00021041">
            <w:pPr>
              <w:spacing w:line="240" w:lineRule="atLeast"/>
              <w:ind w:left="270" w:right="65" w:hanging="27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ตราสารหนี้ถือไว้เพื่อค้า</w:t>
            </w:r>
          </w:p>
        </w:tc>
        <w:tc>
          <w:tcPr>
            <w:tcW w:w="1134" w:type="dxa"/>
            <w:vAlign w:val="bottom"/>
          </w:tcPr>
          <w:p w:rsidR="00021041" w:rsidRPr="00FA7ADF" w:rsidRDefault="00150F63" w:rsidP="00021041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330,390</w:t>
            </w:r>
          </w:p>
        </w:tc>
        <w:tc>
          <w:tcPr>
            <w:tcW w:w="236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021041" w:rsidRPr="00FA7ADF" w:rsidRDefault="00021041" w:rsidP="00021041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330</w:t>
            </w: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,638</w:t>
            </w:r>
          </w:p>
        </w:tc>
        <w:tc>
          <w:tcPr>
            <w:tcW w:w="249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21041" w:rsidRPr="00FA7ADF" w:rsidRDefault="00021041" w:rsidP="000210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021041" w:rsidRPr="00FA7ADF" w:rsidRDefault="00021041" w:rsidP="000210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21041" w:rsidRPr="00744476" w:rsidTr="00E86AF0">
        <w:tc>
          <w:tcPr>
            <w:tcW w:w="3870" w:type="dxa"/>
          </w:tcPr>
          <w:p w:rsidR="00021041" w:rsidRPr="00FA7ADF" w:rsidRDefault="00021041" w:rsidP="00021041">
            <w:pPr>
              <w:spacing w:line="240" w:lineRule="atLeast"/>
              <w:ind w:left="252" w:right="-90" w:hanging="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  <w:r w:rsidRPr="00FA7ADF">
              <w:rPr>
                <w:rFonts w:ascii="Angsana New" w:hAnsi="Angsana New"/>
                <w:sz w:val="30"/>
                <w:szCs w:val="30"/>
                <w:cs/>
                <w:lang w:val="en-US"/>
              </w:rPr>
              <w:t>ถือไว้เพื่อค้า</w:t>
            </w:r>
            <w:r w:rsidRPr="00FA7AD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FA7ADF">
              <w:rPr>
                <w:rFonts w:ascii="Angsana New" w:hAnsi="Angsana New"/>
                <w:sz w:val="30"/>
                <w:szCs w:val="30"/>
              </w:rPr>
              <w:t>(</w:t>
            </w:r>
            <w:r w:rsidRPr="00FA7ADF">
              <w:rPr>
                <w:rFonts w:ascii="Angsana New" w:hAnsi="Angsana New"/>
                <w:sz w:val="30"/>
                <w:szCs w:val="30"/>
                <w:cs/>
              </w:rPr>
              <w:t>ในกองทุนส่ว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FA7ADF">
              <w:rPr>
                <w:rFonts w:ascii="Angsana New" w:hAnsi="Angsana New"/>
                <w:sz w:val="30"/>
                <w:szCs w:val="30"/>
                <w:cs/>
              </w:rPr>
              <w:t>บุคคล)</w:t>
            </w:r>
          </w:p>
        </w:tc>
        <w:tc>
          <w:tcPr>
            <w:tcW w:w="1134" w:type="dxa"/>
            <w:vAlign w:val="bottom"/>
          </w:tcPr>
          <w:p w:rsidR="00021041" w:rsidRPr="00FA7ADF" w:rsidRDefault="00150F63" w:rsidP="00021041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801,155</w:t>
            </w:r>
          </w:p>
        </w:tc>
        <w:tc>
          <w:tcPr>
            <w:tcW w:w="236" w:type="dxa"/>
            <w:vAlign w:val="bottom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021041" w:rsidRPr="00FA7ADF" w:rsidRDefault="00021041" w:rsidP="00021041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2,530,465</w:t>
            </w:r>
          </w:p>
        </w:tc>
        <w:tc>
          <w:tcPr>
            <w:tcW w:w="249" w:type="dxa"/>
            <w:vAlign w:val="bottom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021041" w:rsidRPr="00FA7ADF" w:rsidRDefault="00021041" w:rsidP="000210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:rsidR="00021041" w:rsidRPr="00FA7ADF" w:rsidRDefault="00021041" w:rsidP="000210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1041" w:rsidRPr="00744476" w:rsidTr="00E86AF0">
        <w:tc>
          <w:tcPr>
            <w:tcW w:w="3870" w:type="dxa"/>
          </w:tcPr>
          <w:p w:rsidR="00021041" w:rsidRPr="00FA7ADF" w:rsidRDefault="00021041" w:rsidP="00021041">
            <w:pPr>
              <w:spacing w:line="240" w:lineRule="atLeast"/>
              <w:ind w:left="252" w:right="6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A7ADF">
              <w:rPr>
                <w:rFonts w:ascii="Angsana New" w:hAnsi="Angsana New" w:hint="cs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134" w:type="dxa"/>
            <w:vAlign w:val="bottom"/>
          </w:tcPr>
          <w:p w:rsidR="00021041" w:rsidRPr="00FA7ADF" w:rsidRDefault="00150F63" w:rsidP="000210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021041" w:rsidRPr="00FA7ADF" w:rsidRDefault="00021041" w:rsidP="00021041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299,549</w:t>
            </w:r>
          </w:p>
        </w:tc>
        <w:tc>
          <w:tcPr>
            <w:tcW w:w="249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021041" w:rsidRPr="00FA7ADF" w:rsidRDefault="00021041" w:rsidP="000210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:rsidR="00021041" w:rsidRPr="00FA7ADF" w:rsidRDefault="00021041" w:rsidP="000210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21041" w:rsidRPr="00744476" w:rsidTr="00E86AF0">
        <w:tc>
          <w:tcPr>
            <w:tcW w:w="3870" w:type="dxa"/>
          </w:tcPr>
          <w:p w:rsidR="00021041" w:rsidRPr="00FA7ADF" w:rsidRDefault="00021041" w:rsidP="000210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1041" w:rsidRPr="00FA7ADF" w:rsidRDefault="00150F63" w:rsidP="00021041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1,131,545</w:t>
            </w:r>
          </w:p>
        </w:tc>
        <w:tc>
          <w:tcPr>
            <w:tcW w:w="236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1041" w:rsidRPr="00FA7ADF" w:rsidRDefault="00021041" w:rsidP="00021041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4,260,652</w:t>
            </w:r>
          </w:p>
        </w:tc>
        <w:tc>
          <w:tcPr>
            <w:tcW w:w="249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21041" w:rsidRPr="00FA7ADF" w:rsidRDefault="00021041" w:rsidP="000210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1041" w:rsidRPr="00FA7ADF" w:rsidRDefault="00021041" w:rsidP="00021041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</w:rPr>
              <w:t>300,000</w:t>
            </w:r>
          </w:p>
        </w:tc>
      </w:tr>
    </w:tbl>
    <w:p w:rsidR="00C5445E" w:rsidRDefault="00C5445E" w:rsidP="008B1F19">
      <w:pPr>
        <w:pStyle w:val="Bo-Blankline"/>
      </w:pPr>
    </w:p>
    <w:p w:rsidR="00C5445E" w:rsidRDefault="00C5445E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tbl>
      <w:tblPr>
        <w:tblW w:w="9117" w:type="dxa"/>
        <w:tblInd w:w="450" w:type="dxa"/>
        <w:tblLook w:val="04A0" w:firstRow="1" w:lastRow="0" w:firstColumn="1" w:lastColumn="0" w:noHBand="0" w:noVBand="1"/>
      </w:tblPr>
      <w:tblGrid>
        <w:gridCol w:w="3870"/>
        <w:gridCol w:w="1134"/>
        <w:gridCol w:w="236"/>
        <w:gridCol w:w="1135"/>
        <w:gridCol w:w="236"/>
        <w:gridCol w:w="1135"/>
        <w:gridCol w:w="236"/>
        <w:gridCol w:w="1135"/>
      </w:tblGrid>
      <w:tr w:rsidR="00C5445E" w:rsidRPr="00FA7ADF" w:rsidTr="00884799">
        <w:trPr>
          <w:tblHeader/>
        </w:trPr>
        <w:tc>
          <w:tcPr>
            <w:tcW w:w="3870" w:type="dxa"/>
          </w:tcPr>
          <w:p w:rsidR="00C5445E" w:rsidRPr="00FA7ADF" w:rsidRDefault="00C5445E" w:rsidP="001A30B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C5445E" w:rsidRPr="00FA7ADF" w:rsidRDefault="00C5445E" w:rsidP="001A30B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C5445E" w:rsidRPr="00FA7ADF" w:rsidRDefault="00C5445E" w:rsidP="001A30B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C5445E" w:rsidRPr="00FA7ADF" w:rsidRDefault="00C5445E" w:rsidP="001A30B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45E" w:rsidRPr="00FA7ADF" w:rsidTr="00884799">
        <w:trPr>
          <w:tblHeader/>
        </w:trPr>
        <w:tc>
          <w:tcPr>
            <w:tcW w:w="3870" w:type="dxa"/>
          </w:tcPr>
          <w:p w:rsidR="00C5445E" w:rsidRPr="00FA7ADF" w:rsidRDefault="00C5445E" w:rsidP="001A30B8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C5445E" w:rsidRPr="00FA7ADF" w:rsidRDefault="00A3320C" w:rsidP="001A30B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822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EE5822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EE58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E582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C5445E" w:rsidRPr="00FA7ADF" w:rsidRDefault="00C5445E" w:rsidP="001A30B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445E" w:rsidRPr="00FA7ADF" w:rsidRDefault="00C5445E" w:rsidP="001A30B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</w:tcPr>
          <w:p w:rsidR="00C5445E" w:rsidRPr="00FA7ADF" w:rsidRDefault="00C5445E" w:rsidP="001A30B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C5445E" w:rsidRPr="00FA7ADF" w:rsidRDefault="00A3320C" w:rsidP="001A30B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822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EE5822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EE58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E582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C5445E" w:rsidRPr="00FA7ADF" w:rsidRDefault="00C5445E" w:rsidP="001A30B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445E" w:rsidRPr="00FA7ADF" w:rsidRDefault="00C5445E" w:rsidP="001A30B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5445E" w:rsidRPr="00FA7ADF" w:rsidTr="00884799">
        <w:trPr>
          <w:tblHeader/>
        </w:trPr>
        <w:tc>
          <w:tcPr>
            <w:tcW w:w="3870" w:type="dxa"/>
          </w:tcPr>
          <w:p w:rsidR="00C5445E" w:rsidRPr="00FA7ADF" w:rsidRDefault="00C5445E" w:rsidP="001A30B8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C5445E" w:rsidRPr="00FA7ADF" w:rsidRDefault="00C5445E" w:rsidP="001A30B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C5445E" w:rsidRPr="00FA7ADF" w:rsidRDefault="00C5445E" w:rsidP="001A30B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445E" w:rsidRPr="00FA7ADF" w:rsidRDefault="00C5445E" w:rsidP="001A30B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C5445E" w:rsidRPr="00FA7ADF" w:rsidRDefault="00C5445E" w:rsidP="001A30B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C5445E" w:rsidRPr="00FA7ADF" w:rsidRDefault="00C5445E" w:rsidP="001A30B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C5445E" w:rsidRPr="00FA7ADF" w:rsidRDefault="00C5445E" w:rsidP="001A30B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445E" w:rsidRPr="00FA7ADF" w:rsidRDefault="00C5445E" w:rsidP="001A30B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C5445E" w:rsidRPr="00FA7ADF" w:rsidTr="00884799">
        <w:trPr>
          <w:tblHeader/>
        </w:trPr>
        <w:tc>
          <w:tcPr>
            <w:tcW w:w="3870" w:type="dxa"/>
          </w:tcPr>
          <w:p w:rsidR="00C5445E" w:rsidRPr="00FA7ADF" w:rsidRDefault="00C5445E" w:rsidP="001A30B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C5445E" w:rsidRPr="00FA7ADF" w:rsidRDefault="00C5445E" w:rsidP="001A30B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A7AD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A7A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A7AD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5445E" w:rsidRPr="00FA7ADF" w:rsidTr="00884799">
        <w:tc>
          <w:tcPr>
            <w:tcW w:w="3870" w:type="dxa"/>
          </w:tcPr>
          <w:p w:rsidR="00C5445E" w:rsidRPr="00FA7ADF" w:rsidRDefault="00C5445E" w:rsidP="00C544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เงินลงทุนระยะยาวอื่น</w:t>
            </w:r>
          </w:p>
        </w:tc>
        <w:tc>
          <w:tcPr>
            <w:tcW w:w="1134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445E" w:rsidRPr="00FA7ADF" w:rsidRDefault="00C5445E" w:rsidP="00C5445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1041" w:rsidRPr="00FA7ADF" w:rsidTr="00884799">
        <w:tc>
          <w:tcPr>
            <w:tcW w:w="3870" w:type="dxa"/>
          </w:tcPr>
          <w:p w:rsidR="00021041" w:rsidRPr="00FA7ADF" w:rsidRDefault="00021041" w:rsidP="00021041">
            <w:pPr>
              <w:spacing w:line="240" w:lineRule="atLeast"/>
              <w:ind w:left="270" w:right="65" w:hanging="27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</w:t>
            </w:r>
            <w:r w:rsidRPr="00FA7A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ระยะยาว</w:t>
            </w:r>
            <w:r w:rsidRPr="00FA7AD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กับสถาบันการเงิน</w:t>
            </w:r>
          </w:p>
        </w:tc>
        <w:tc>
          <w:tcPr>
            <w:tcW w:w="1134" w:type="dxa"/>
          </w:tcPr>
          <w:p w:rsidR="00021041" w:rsidRPr="00FA7ADF" w:rsidRDefault="00150F63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4,820</w:t>
            </w:r>
          </w:p>
        </w:tc>
        <w:tc>
          <w:tcPr>
            <w:tcW w:w="236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4,820</w:t>
            </w:r>
          </w:p>
        </w:tc>
        <w:tc>
          <w:tcPr>
            <w:tcW w:w="236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4,820</w:t>
            </w:r>
          </w:p>
        </w:tc>
        <w:tc>
          <w:tcPr>
            <w:tcW w:w="236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,820</w:t>
            </w:r>
          </w:p>
        </w:tc>
      </w:tr>
      <w:tr w:rsidR="00021041" w:rsidRPr="00FA7ADF" w:rsidTr="00884799">
        <w:tc>
          <w:tcPr>
            <w:tcW w:w="3870" w:type="dxa"/>
          </w:tcPr>
          <w:p w:rsidR="00021041" w:rsidRPr="00FA7ADF" w:rsidRDefault="00021041" w:rsidP="0002104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ที่เป็นหลักทรัพย์</w:t>
            </w:r>
            <w:r w:rsidRPr="00FA7ADF">
              <w:rPr>
                <w:rFonts w:ascii="Angsana New" w:hAnsi="Angsana New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134" w:type="dxa"/>
          </w:tcPr>
          <w:p w:rsidR="00021041" w:rsidRPr="00FA7ADF" w:rsidRDefault="00150F63" w:rsidP="00021041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224</w:t>
            </w:r>
          </w:p>
        </w:tc>
        <w:tc>
          <w:tcPr>
            <w:tcW w:w="236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21041" w:rsidRPr="00FA7ADF" w:rsidRDefault="00021041" w:rsidP="00021041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349</w:t>
            </w:r>
          </w:p>
        </w:tc>
        <w:tc>
          <w:tcPr>
            <w:tcW w:w="236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224</w:t>
            </w:r>
          </w:p>
        </w:tc>
        <w:tc>
          <w:tcPr>
            <w:tcW w:w="236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349</w:t>
            </w:r>
          </w:p>
        </w:tc>
      </w:tr>
      <w:tr w:rsidR="00021041" w:rsidRPr="00FA7ADF" w:rsidTr="00884799">
        <w:tc>
          <w:tcPr>
            <w:tcW w:w="3870" w:type="dxa"/>
          </w:tcPr>
          <w:p w:rsidR="00021041" w:rsidRPr="00FA7ADF" w:rsidRDefault="00021041" w:rsidP="00021041">
            <w:pPr>
              <w:spacing w:line="240" w:lineRule="atLeast"/>
              <w:ind w:left="270" w:right="-155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134" w:type="dxa"/>
            <w:vAlign w:val="bottom"/>
          </w:tcPr>
          <w:p w:rsidR="00021041" w:rsidRPr="00FA7ADF" w:rsidRDefault="00150F63" w:rsidP="00021041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1,596</w:t>
            </w:r>
          </w:p>
        </w:tc>
        <w:tc>
          <w:tcPr>
            <w:tcW w:w="236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021041" w:rsidRPr="00FA7ADF" w:rsidRDefault="00021041" w:rsidP="00021041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1,596</w:t>
            </w:r>
          </w:p>
        </w:tc>
        <w:tc>
          <w:tcPr>
            <w:tcW w:w="236" w:type="dxa"/>
            <w:vAlign w:val="bottom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1,596</w:t>
            </w:r>
          </w:p>
        </w:tc>
        <w:tc>
          <w:tcPr>
            <w:tcW w:w="236" w:type="dxa"/>
            <w:vAlign w:val="bottom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1,596</w:t>
            </w:r>
          </w:p>
        </w:tc>
      </w:tr>
      <w:tr w:rsidR="00021041" w:rsidRPr="00FA7ADF" w:rsidTr="00884799">
        <w:tc>
          <w:tcPr>
            <w:tcW w:w="3870" w:type="dxa"/>
          </w:tcPr>
          <w:p w:rsidR="00021041" w:rsidRPr="00FA7ADF" w:rsidRDefault="00021041" w:rsidP="0002104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134" w:type="dxa"/>
            <w:vAlign w:val="bottom"/>
          </w:tcPr>
          <w:p w:rsidR="00021041" w:rsidRPr="00FA7ADF" w:rsidRDefault="00150F63" w:rsidP="00021041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28,328</w:t>
            </w:r>
          </w:p>
        </w:tc>
        <w:tc>
          <w:tcPr>
            <w:tcW w:w="236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021041" w:rsidRPr="00FA7ADF" w:rsidRDefault="00021041" w:rsidP="00021041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55,325</w:t>
            </w:r>
          </w:p>
        </w:tc>
        <w:tc>
          <w:tcPr>
            <w:tcW w:w="236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11,701</w:t>
            </w:r>
          </w:p>
        </w:tc>
        <w:tc>
          <w:tcPr>
            <w:tcW w:w="236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28,675</w:t>
            </w:r>
          </w:p>
        </w:tc>
      </w:tr>
      <w:tr w:rsidR="00021041" w:rsidRPr="00FA7ADF" w:rsidTr="00884799">
        <w:tc>
          <w:tcPr>
            <w:tcW w:w="3870" w:type="dxa"/>
          </w:tcPr>
          <w:p w:rsidR="00021041" w:rsidRPr="00FA7ADF" w:rsidRDefault="00021041" w:rsidP="000210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21041" w:rsidRPr="00FA7ADF" w:rsidRDefault="00150F63" w:rsidP="00021041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34,968</w:t>
            </w:r>
          </w:p>
        </w:tc>
        <w:tc>
          <w:tcPr>
            <w:tcW w:w="236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021041" w:rsidRPr="00FA7ADF" w:rsidRDefault="00021041" w:rsidP="00021041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62,090</w:t>
            </w:r>
          </w:p>
        </w:tc>
        <w:tc>
          <w:tcPr>
            <w:tcW w:w="236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18,341</w:t>
            </w:r>
          </w:p>
        </w:tc>
        <w:tc>
          <w:tcPr>
            <w:tcW w:w="236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</w:rPr>
              <w:t>35,440</w:t>
            </w:r>
          </w:p>
        </w:tc>
      </w:tr>
      <w:tr w:rsidR="00021041" w:rsidRPr="00FA7ADF" w:rsidTr="00884799">
        <w:tc>
          <w:tcPr>
            <w:tcW w:w="3870" w:type="dxa"/>
          </w:tcPr>
          <w:p w:rsidR="00021041" w:rsidRPr="00FA7ADF" w:rsidRDefault="00021041" w:rsidP="00021041">
            <w:pPr>
              <w:spacing w:line="240" w:lineRule="atLeast"/>
              <w:ind w:right="65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21041" w:rsidRPr="00FA7ADF" w:rsidRDefault="00021041" w:rsidP="00021041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021041" w:rsidRPr="00FA7ADF" w:rsidRDefault="00021041" w:rsidP="00021041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21041" w:rsidRPr="00FA7ADF" w:rsidTr="00884799">
        <w:tc>
          <w:tcPr>
            <w:tcW w:w="3870" w:type="dxa"/>
          </w:tcPr>
          <w:p w:rsidR="00021041" w:rsidRPr="00FA7ADF" w:rsidRDefault="00021041" w:rsidP="000210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021041" w:rsidRPr="00FA7ADF" w:rsidRDefault="00150F63" w:rsidP="00021041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1,166,513</w:t>
            </w:r>
          </w:p>
        </w:tc>
        <w:tc>
          <w:tcPr>
            <w:tcW w:w="236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021041" w:rsidRPr="00FA7ADF" w:rsidRDefault="00021041" w:rsidP="00021041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4,322,742</w:t>
            </w:r>
          </w:p>
        </w:tc>
        <w:tc>
          <w:tcPr>
            <w:tcW w:w="236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18,341</w:t>
            </w:r>
          </w:p>
        </w:tc>
        <w:tc>
          <w:tcPr>
            <w:tcW w:w="236" w:type="dxa"/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021041" w:rsidRPr="00FA7ADF" w:rsidRDefault="00021041" w:rsidP="0002104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</w:rPr>
              <w:t>335,440</w:t>
            </w:r>
          </w:p>
        </w:tc>
      </w:tr>
    </w:tbl>
    <w:p w:rsidR="00C5445E" w:rsidRDefault="00C5445E" w:rsidP="008B1F19">
      <w:pPr>
        <w:pStyle w:val="Bo-Blankline"/>
      </w:pPr>
    </w:p>
    <w:p w:rsidR="00911B44" w:rsidRDefault="00911B44" w:rsidP="00911B44">
      <w:pPr>
        <w:pStyle w:val="Caption"/>
        <w:ind w:hanging="900"/>
      </w:pPr>
      <w:r w:rsidRPr="005420D9">
        <w:rPr>
          <w:rFonts w:hint="cs"/>
          <w:cs/>
        </w:rPr>
        <w:t>ลูกหนี้การค้า</w:t>
      </w:r>
    </w:p>
    <w:p w:rsidR="00911B44" w:rsidRPr="00FD7E8B" w:rsidRDefault="00911B44" w:rsidP="00317B3D">
      <w:pPr>
        <w:pStyle w:val="Bo-Blankline"/>
        <w:rPr>
          <w:lang w:val="en-US"/>
        </w:rPr>
      </w:pPr>
    </w:p>
    <w:tbl>
      <w:tblPr>
        <w:tblW w:w="9161" w:type="dxa"/>
        <w:tblInd w:w="450" w:type="dxa"/>
        <w:tblLook w:val="04A0" w:firstRow="1" w:lastRow="0" w:firstColumn="1" w:lastColumn="0" w:noHBand="0" w:noVBand="1"/>
      </w:tblPr>
      <w:tblGrid>
        <w:gridCol w:w="2610"/>
        <w:gridCol w:w="1030"/>
        <w:gridCol w:w="1200"/>
        <w:gridCol w:w="236"/>
        <w:gridCol w:w="1200"/>
        <w:gridCol w:w="236"/>
        <w:gridCol w:w="1171"/>
        <w:gridCol w:w="236"/>
        <w:gridCol w:w="1242"/>
      </w:tblGrid>
      <w:tr w:rsidR="00911B44" w:rsidRPr="002164C4" w:rsidTr="005274FF">
        <w:tc>
          <w:tcPr>
            <w:tcW w:w="2610" w:type="dxa"/>
          </w:tcPr>
          <w:p w:rsidR="00911B44" w:rsidRPr="002164C4" w:rsidRDefault="00911B44" w:rsidP="00FD7E8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:rsidR="00911B44" w:rsidRPr="002164C4" w:rsidRDefault="00911B44" w:rsidP="00FD7E8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36" w:type="dxa"/>
            <w:gridSpan w:val="3"/>
          </w:tcPr>
          <w:p w:rsidR="00911B44" w:rsidRPr="002164C4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911B44" w:rsidRPr="002164C4" w:rsidRDefault="00911B44" w:rsidP="00FD7E8B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9" w:type="dxa"/>
            <w:gridSpan w:val="3"/>
          </w:tcPr>
          <w:p w:rsidR="00911B44" w:rsidRPr="002164C4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1B44" w:rsidRPr="002164C4" w:rsidTr="005274FF">
        <w:tc>
          <w:tcPr>
            <w:tcW w:w="2610" w:type="dxa"/>
          </w:tcPr>
          <w:p w:rsidR="00911B44" w:rsidRPr="002164C4" w:rsidRDefault="00911B44" w:rsidP="00FD7E8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:rsidR="00911B44" w:rsidRPr="002164C4" w:rsidRDefault="00911B44" w:rsidP="00FD7E8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:rsidR="00911B44" w:rsidRPr="00112979" w:rsidRDefault="00A3320C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5822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EE5822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EE58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E582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1129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129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911B44" w:rsidRPr="002164C4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911B44" w:rsidRPr="00112979" w:rsidRDefault="00A3320C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5822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EE5822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EE58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E582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1129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129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11B44" w:rsidRPr="002164C4" w:rsidTr="005274FF">
        <w:tc>
          <w:tcPr>
            <w:tcW w:w="2610" w:type="dxa"/>
          </w:tcPr>
          <w:p w:rsidR="00911B44" w:rsidRPr="002164C4" w:rsidRDefault="00911B44" w:rsidP="00FD7E8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:rsidR="00911B44" w:rsidRPr="002164C4" w:rsidRDefault="00911B44" w:rsidP="00FD7E8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164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00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36" w:type="dxa"/>
          </w:tcPr>
          <w:p w:rsidR="00911B44" w:rsidRPr="002164C4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911B44" w:rsidRPr="002164C4" w:rsidTr="005274FF">
        <w:tc>
          <w:tcPr>
            <w:tcW w:w="2610" w:type="dxa"/>
          </w:tcPr>
          <w:p w:rsidR="00911B44" w:rsidRPr="002164C4" w:rsidRDefault="00911B44" w:rsidP="00FD7E8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:rsidR="00911B44" w:rsidRPr="002164C4" w:rsidRDefault="00911B44" w:rsidP="00FD7E8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21" w:type="dxa"/>
            <w:gridSpan w:val="7"/>
          </w:tcPr>
          <w:p w:rsidR="00911B44" w:rsidRPr="002164C4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64C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164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2164C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50A3A" w:rsidRPr="00CF0AF5" w:rsidTr="002D3FF9">
        <w:tc>
          <w:tcPr>
            <w:tcW w:w="2610" w:type="dxa"/>
          </w:tcPr>
          <w:p w:rsidR="00D50A3A" w:rsidRPr="00C76CFE" w:rsidRDefault="00D50A3A" w:rsidP="00D50A3A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AF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30" w:type="dxa"/>
            <w:vAlign w:val="center"/>
          </w:tcPr>
          <w:p w:rsidR="00D50A3A" w:rsidRPr="00CF0AF5" w:rsidRDefault="00D50A3A" w:rsidP="00D50A3A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00" w:type="dxa"/>
            <w:shd w:val="clear" w:color="auto" w:fill="auto"/>
          </w:tcPr>
          <w:p w:rsidR="00D50A3A" w:rsidRPr="00020D75" w:rsidRDefault="00947FF5" w:rsidP="00D50A3A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50A3A" w:rsidRPr="00020D75" w:rsidRDefault="00D50A3A" w:rsidP="00D50A3A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D50A3A" w:rsidRPr="00020D75" w:rsidRDefault="00D50A3A" w:rsidP="00D50A3A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5,034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50A3A" w:rsidRPr="00020D75" w:rsidRDefault="00D50A3A" w:rsidP="00D50A3A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D50A3A" w:rsidRPr="00020D75" w:rsidRDefault="00D50A3A" w:rsidP="00D50A3A">
            <w:pPr>
              <w:tabs>
                <w:tab w:val="decimal" w:pos="889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2,996,790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50A3A" w:rsidRPr="00020D75" w:rsidRDefault="00D50A3A" w:rsidP="00D50A3A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:rsidR="00D50A3A" w:rsidRPr="00020D75" w:rsidRDefault="00D50A3A" w:rsidP="00D50A3A">
            <w:pPr>
              <w:tabs>
                <w:tab w:val="decimal" w:pos="953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3,054,218</w:t>
            </w:r>
          </w:p>
        </w:tc>
      </w:tr>
      <w:tr w:rsidR="00D50A3A" w:rsidRPr="00CF0AF5" w:rsidTr="002D3FF9">
        <w:tc>
          <w:tcPr>
            <w:tcW w:w="2610" w:type="dxa"/>
          </w:tcPr>
          <w:p w:rsidR="00D50A3A" w:rsidRPr="00CF0AF5" w:rsidRDefault="00D50A3A" w:rsidP="00D50A3A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AF5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CF0AF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CF0A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0AF5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30" w:type="dxa"/>
            <w:vAlign w:val="center"/>
          </w:tcPr>
          <w:p w:rsidR="00D50A3A" w:rsidRPr="00CF0AF5" w:rsidRDefault="00D50A3A" w:rsidP="00D50A3A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D50A3A" w:rsidRPr="00020D75" w:rsidRDefault="00947FF5" w:rsidP="00D50A3A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4,289,111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50A3A" w:rsidRPr="00020D75" w:rsidRDefault="00D50A3A" w:rsidP="00D50A3A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D50A3A" w:rsidRPr="00020D75" w:rsidRDefault="00D50A3A" w:rsidP="00D50A3A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4,391,769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50A3A" w:rsidRPr="00020D75" w:rsidRDefault="00D50A3A" w:rsidP="00D50A3A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D50A3A" w:rsidRPr="00730E0A" w:rsidRDefault="00D50A3A" w:rsidP="00D50A3A">
            <w:pPr>
              <w:tabs>
                <w:tab w:val="decimal" w:pos="889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882,932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50A3A" w:rsidRPr="00020D75" w:rsidRDefault="00D50A3A" w:rsidP="00D50A3A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D50A3A" w:rsidRPr="00020D75" w:rsidRDefault="00D50A3A" w:rsidP="00D50A3A">
            <w:pPr>
              <w:tabs>
                <w:tab w:val="decimal" w:pos="953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934,269</w:t>
            </w:r>
          </w:p>
        </w:tc>
      </w:tr>
      <w:tr w:rsidR="00D50A3A" w:rsidRPr="00CF0AF5" w:rsidTr="002D3FF9">
        <w:tc>
          <w:tcPr>
            <w:tcW w:w="2610" w:type="dxa"/>
          </w:tcPr>
          <w:p w:rsidR="00D50A3A" w:rsidRPr="00CF0AF5" w:rsidRDefault="00D50A3A" w:rsidP="00D50A3A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A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0" w:type="dxa"/>
          </w:tcPr>
          <w:p w:rsidR="00D50A3A" w:rsidRPr="00CF0AF5" w:rsidRDefault="00D50A3A" w:rsidP="00D50A3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D50A3A" w:rsidRPr="004F58BD" w:rsidRDefault="00947FF5" w:rsidP="00D50A3A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4,291,716</w:t>
            </w:r>
          </w:p>
        </w:tc>
        <w:tc>
          <w:tcPr>
            <w:tcW w:w="236" w:type="dxa"/>
            <w:shd w:val="clear" w:color="auto" w:fill="auto"/>
          </w:tcPr>
          <w:p w:rsidR="00D50A3A" w:rsidRPr="00020D75" w:rsidRDefault="00D50A3A" w:rsidP="00D50A3A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D50A3A" w:rsidRPr="00020D75" w:rsidRDefault="00D50A3A" w:rsidP="00D50A3A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</w:rPr>
              <w:t>4,396,803</w:t>
            </w:r>
          </w:p>
        </w:tc>
        <w:tc>
          <w:tcPr>
            <w:tcW w:w="236" w:type="dxa"/>
            <w:shd w:val="clear" w:color="auto" w:fill="auto"/>
          </w:tcPr>
          <w:p w:rsidR="00D50A3A" w:rsidRPr="00020D75" w:rsidRDefault="00D50A3A" w:rsidP="00D50A3A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D50A3A" w:rsidRPr="00020D75" w:rsidRDefault="00D50A3A" w:rsidP="00D50A3A">
            <w:pPr>
              <w:tabs>
                <w:tab w:val="decimal" w:pos="889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3,879,722</w:t>
            </w:r>
          </w:p>
        </w:tc>
        <w:tc>
          <w:tcPr>
            <w:tcW w:w="236" w:type="dxa"/>
            <w:shd w:val="clear" w:color="auto" w:fill="auto"/>
          </w:tcPr>
          <w:p w:rsidR="00D50A3A" w:rsidRPr="00020D75" w:rsidRDefault="00D50A3A" w:rsidP="00D50A3A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:rsidR="00D50A3A" w:rsidRPr="00020D75" w:rsidRDefault="00D50A3A" w:rsidP="00D50A3A">
            <w:pPr>
              <w:tabs>
                <w:tab w:val="decimal" w:pos="953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</w:rPr>
              <w:t>3,988,487</w:t>
            </w:r>
          </w:p>
        </w:tc>
      </w:tr>
      <w:tr w:rsidR="00D50A3A" w:rsidRPr="00CF0AF5" w:rsidTr="002D3FF9">
        <w:tc>
          <w:tcPr>
            <w:tcW w:w="2610" w:type="dxa"/>
          </w:tcPr>
          <w:p w:rsidR="00D50A3A" w:rsidRPr="00CF0AF5" w:rsidRDefault="00D50A3A" w:rsidP="00D50A3A">
            <w:pPr>
              <w:tabs>
                <w:tab w:val="left" w:pos="450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AF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CF0AF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30" w:type="dxa"/>
          </w:tcPr>
          <w:p w:rsidR="00D50A3A" w:rsidRPr="00CF0AF5" w:rsidRDefault="00D50A3A" w:rsidP="00D50A3A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D50A3A" w:rsidRPr="004F58BD" w:rsidRDefault="00947FF5" w:rsidP="00D50A3A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(75,927)</w:t>
            </w:r>
          </w:p>
        </w:tc>
        <w:tc>
          <w:tcPr>
            <w:tcW w:w="236" w:type="dxa"/>
            <w:shd w:val="clear" w:color="auto" w:fill="auto"/>
          </w:tcPr>
          <w:p w:rsidR="00D50A3A" w:rsidRPr="00020D75" w:rsidRDefault="00D50A3A" w:rsidP="00D50A3A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D50A3A" w:rsidRPr="00020D75" w:rsidRDefault="00D50A3A" w:rsidP="00D50A3A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(91,234)</w:t>
            </w:r>
          </w:p>
        </w:tc>
        <w:tc>
          <w:tcPr>
            <w:tcW w:w="236" w:type="dxa"/>
            <w:shd w:val="clear" w:color="auto" w:fill="auto"/>
          </w:tcPr>
          <w:p w:rsidR="00D50A3A" w:rsidRPr="00020D75" w:rsidRDefault="00D50A3A" w:rsidP="00D50A3A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D50A3A" w:rsidRPr="00020D75" w:rsidRDefault="00D50A3A" w:rsidP="00D50A3A">
            <w:pPr>
              <w:tabs>
                <w:tab w:val="decimal" w:pos="889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(37,242)</w:t>
            </w:r>
          </w:p>
        </w:tc>
        <w:tc>
          <w:tcPr>
            <w:tcW w:w="236" w:type="dxa"/>
            <w:shd w:val="clear" w:color="auto" w:fill="auto"/>
          </w:tcPr>
          <w:p w:rsidR="00D50A3A" w:rsidRPr="00020D75" w:rsidRDefault="00D50A3A" w:rsidP="00D50A3A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D50A3A" w:rsidRPr="00020D75" w:rsidRDefault="00D50A3A" w:rsidP="00D50A3A">
            <w:pPr>
              <w:tabs>
                <w:tab w:val="decimal" w:pos="953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(48,574)</w:t>
            </w:r>
          </w:p>
        </w:tc>
      </w:tr>
      <w:tr w:rsidR="00D50A3A" w:rsidRPr="00CF0AF5" w:rsidTr="002D3FF9">
        <w:tc>
          <w:tcPr>
            <w:tcW w:w="2610" w:type="dxa"/>
          </w:tcPr>
          <w:p w:rsidR="00D50A3A" w:rsidRPr="00CF0AF5" w:rsidRDefault="00D50A3A" w:rsidP="00D50A3A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A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30" w:type="dxa"/>
          </w:tcPr>
          <w:p w:rsidR="00D50A3A" w:rsidRPr="00CF0AF5" w:rsidRDefault="00D50A3A" w:rsidP="00D50A3A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0A3A" w:rsidRPr="004F58BD" w:rsidRDefault="00947FF5" w:rsidP="00D50A3A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4,215,789</w:t>
            </w:r>
          </w:p>
        </w:tc>
        <w:tc>
          <w:tcPr>
            <w:tcW w:w="236" w:type="dxa"/>
            <w:shd w:val="clear" w:color="auto" w:fill="auto"/>
          </w:tcPr>
          <w:p w:rsidR="00D50A3A" w:rsidRPr="00020D75" w:rsidRDefault="00D50A3A" w:rsidP="00D50A3A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0A3A" w:rsidRPr="00020D75" w:rsidRDefault="00D50A3A" w:rsidP="00D50A3A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</w:rPr>
              <w:t>4,305,569</w:t>
            </w:r>
          </w:p>
        </w:tc>
        <w:tc>
          <w:tcPr>
            <w:tcW w:w="236" w:type="dxa"/>
            <w:shd w:val="clear" w:color="auto" w:fill="auto"/>
          </w:tcPr>
          <w:p w:rsidR="00D50A3A" w:rsidRPr="00020D75" w:rsidRDefault="00D50A3A" w:rsidP="00D50A3A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0A3A" w:rsidRPr="00020D75" w:rsidRDefault="00D50A3A" w:rsidP="00D50A3A">
            <w:pPr>
              <w:tabs>
                <w:tab w:val="decimal" w:pos="889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3,842,480</w:t>
            </w:r>
          </w:p>
        </w:tc>
        <w:tc>
          <w:tcPr>
            <w:tcW w:w="236" w:type="dxa"/>
            <w:shd w:val="clear" w:color="auto" w:fill="auto"/>
          </w:tcPr>
          <w:p w:rsidR="00D50A3A" w:rsidRPr="00020D75" w:rsidRDefault="00D50A3A" w:rsidP="00D50A3A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0A3A" w:rsidRPr="00020D75" w:rsidRDefault="00D50A3A" w:rsidP="00D50A3A">
            <w:pPr>
              <w:tabs>
                <w:tab w:val="decimal" w:pos="953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</w:rPr>
              <w:t>3,939,913</w:t>
            </w:r>
          </w:p>
        </w:tc>
      </w:tr>
    </w:tbl>
    <w:p w:rsidR="00987F1E" w:rsidRDefault="00987F1E" w:rsidP="00911B44">
      <w:pPr>
        <w:pStyle w:val="Bo-Blankline"/>
      </w:pPr>
    </w:p>
    <w:p w:rsidR="00987F1E" w:rsidRDefault="00987F1E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911B44" w:rsidRDefault="00911B44" w:rsidP="00911B44">
      <w:pPr>
        <w:pStyle w:val="Bo-C1Content"/>
        <w:tabs>
          <w:tab w:val="left" w:pos="547"/>
        </w:tabs>
      </w:pPr>
      <w:r w:rsidRPr="0018439B">
        <w:rPr>
          <w:rFonts w:hint="cs"/>
          <w:cs/>
        </w:rPr>
        <w:lastRenderedPageBreak/>
        <w:t>การวิเคราะห์อายุของลูกหนี้การค้า</w:t>
      </w:r>
      <w:r>
        <w:t xml:space="preserve"> </w:t>
      </w:r>
      <w:r w:rsidRPr="0018439B">
        <w:rPr>
          <w:rFonts w:hint="cs"/>
          <w:cs/>
        </w:rPr>
        <w:t>มีดังนี้</w:t>
      </w:r>
    </w:p>
    <w:p w:rsidR="00911B44" w:rsidRPr="00FA7ADF" w:rsidRDefault="00911B44" w:rsidP="00911B44">
      <w:pPr>
        <w:pStyle w:val="Bo-Blankline"/>
        <w:rPr>
          <w:lang w:val="en-US"/>
        </w:rPr>
      </w:pPr>
    </w:p>
    <w:tbl>
      <w:tblPr>
        <w:tblW w:w="91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00"/>
        <w:gridCol w:w="238"/>
        <w:gridCol w:w="1203"/>
        <w:gridCol w:w="270"/>
        <w:gridCol w:w="1252"/>
        <w:gridCol w:w="242"/>
        <w:gridCol w:w="1304"/>
      </w:tblGrid>
      <w:tr w:rsidR="00911B44" w:rsidRPr="00744476" w:rsidTr="00F61A5D">
        <w:tc>
          <w:tcPr>
            <w:tcW w:w="3420" w:type="dxa"/>
          </w:tcPr>
          <w:p w:rsidR="00911B44" w:rsidRPr="00FA7ADF" w:rsidRDefault="00911B44" w:rsidP="00FD7E8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:rsidR="00911B44" w:rsidRPr="00FA7ADF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11B44" w:rsidRPr="00FA7ADF" w:rsidRDefault="00911B44" w:rsidP="00FD7E8B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8" w:type="dxa"/>
            <w:gridSpan w:val="3"/>
          </w:tcPr>
          <w:p w:rsidR="00911B44" w:rsidRPr="00FA7ADF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1B44" w:rsidRPr="00744476" w:rsidTr="00F61A5D">
        <w:tc>
          <w:tcPr>
            <w:tcW w:w="3420" w:type="dxa"/>
          </w:tcPr>
          <w:p w:rsidR="00911B44" w:rsidRPr="00FA7ADF" w:rsidRDefault="00911B44" w:rsidP="00FD7E8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911B44" w:rsidRPr="00112979" w:rsidRDefault="00F61A5D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5822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EE5822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EE58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E582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1129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129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:rsidR="00911B44" w:rsidRPr="002164C4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2" w:type="dxa"/>
          </w:tcPr>
          <w:p w:rsidR="00911B44" w:rsidRPr="00112979" w:rsidRDefault="00F61A5D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5822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EE5822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EE58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E582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2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1129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129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11B44" w:rsidRPr="00744476" w:rsidTr="00F61A5D">
        <w:tc>
          <w:tcPr>
            <w:tcW w:w="3420" w:type="dxa"/>
          </w:tcPr>
          <w:p w:rsidR="00911B44" w:rsidRPr="00FA7ADF" w:rsidRDefault="00911B44" w:rsidP="00FD7E8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911B44" w:rsidRPr="002164C4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2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2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911B44" w:rsidRPr="00112979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911B44" w:rsidRPr="00744476" w:rsidTr="00F61A5D">
        <w:tc>
          <w:tcPr>
            <w:tcW w:w="3420" w:type="dxa"/>
          </w:tcPr>
          <w:p w:rsidR="00911B44" w:rsidRPr="00FA7ADF" w:rsidRDefault="00911B44" w:rsidP="00FD7E8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9" w:type="dxa"/>
            <w:gridSpan w:val="7"/>
          </w:tcPr>
          <w:p w:rsidR="00911B44" w:rsidRPr="00FA7ADF" w:rsidRDefault="00911B44" w:rsidP="00FD7E8B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A7AD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A7A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A7AD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11B44" w:rsidRPr="00744476" w:rsidTr="00F61A5D">
        <w:tc>
          <w:tcPr>
            <w:tcW w:w="3420" w:type="dxa"/>
          </w:tcPr>
          <w:p w:rsidR="00911B44" w:rsidRPr="00FA7ADF" w:rsidRDefault="00911B44" w:rsidP="00FD7E8B">
            <w:pPr>
              <w:spacing w:line="380" w:lineRule="exac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00" w:type="dxa"/>
          </w:tcPr>
          <w:p w:rsidR="00911B44" w:rsidRPr="00FA7ADF" w:rsidRDefault="00911B44" w:rsidP="00FD7E8B">
            <w:pPr>
              <w:tabs>
                <w:tab w:val="decimal" w:pos="86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911B44" w:rsidRPr="00FA7ADF" w:rsidRDefault="00911B44" w:rsidP="00FD7E8B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:rsidR="00911B44" w:rsidRPr="00FA7ADF" w:rsidRDefault="00911B44" w:rsidP="00FD7E8B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11B44" w:rsidRPr="00FA7ADF" w:rsidRDefault="00911B44" w:rsidP="00FD7E8B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:rsidR="00911B44" w:rsidRPr="00FA7ADF" w:rsidRDefault="00911B44" w:rsidP="00FD7E8B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911B44" w:rsidRPr="00FA7ADF" w:rsidRDefault="00911B44" w:rsidP="00FD7E8B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911B44" w:rsidRPr="00FA7ADF" w:rsidRDefault="00911B44" w:rsidP="00FD7E8B">
            <w:pPr>
              <w:tabs>
                <w:tab w:val="decimal" w:pos="86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45F2" w:rsidRPr="00744476" w:rsidTr="00150F63">
        <w:tc>
          <w:tcPr>
            <w:tcW w:w="3420" w:type="dxa"/>
          </w:tcPr>
          <w:p w:rsidR="008445F2" w:rsidRPr="00FA7ADF" w:rsidRDefault="008445F2" w:rsidP="008445F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00" w:type="dxa"/>
            <w:shd w:val="clear" w:color="auto" w:fill="auto"/>
          </w:tcPr>
          <w:p w:rsidR="008445F2" w:rsidRPr="00FA7ADF" w:rsidRDefault="00BA3AB4" w:rsidP="008445F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2,565</w:t>
            </w:r>
          </w:p>
        </w:tc>
        <w:tc>
          <w:tcPr>
            <w:tcW w:w="238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:rsidR="008445F2" w:rsidRPr="00FA7ADF" w:rsidRDefault="008445F2" w:rsidP="008445F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4,960</w:t>
            </w:r>
          </w:p>
        </w:tc>
        <w:tc>
          <w:tcPr>
            <w:tcW w:w="270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:rsidR="008445F2" w:rsidRPr="00FA7ADF" w:rsidRDefault="00992BC2" w:rsidP="008445F2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1,479,713</w:t>
            </w:r>
          </w:p>
        </w:tc>
        <w:tc>
          <w:tcPr>
            <w:tcW w:w="242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8445F2" w:rsidRPr="00FA7ADF" w:rsidRDefault="008445F2" w:rsidP="008445F2">
            <w:pPr>
              <w:tabs>
                <w:tab w:val="decimal" w:pos="102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1,768,782</w:t>
            </w:r>
          </w:p>
        </w:tc>
      </w:tr>
      <w:tr w:rsidR="008445F2" w:rsidRPr="00744476" w:rsidTr="00150F63">
        <w:tc>
          <w:tcPr>
            <w:tcW w:w="3420" w:type="dxa"/>
          </w:tcPr>
          <w:p w:rsidR="008445F2" w:rsidRPr="00FA7ADF" w:rsidRDefault="008445F2" w:rsidP="008445F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00" w:type="dxa"/>
            <w:shd w:val="clear" w:color="auto" w:fill="auto"/>
          </w:tcPr>
          <w:p w:rsidR="008445F2" w:rsidRPr="00FA7ADF" w:rsidRDefault="008445F2" w:rsidP="008445F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:rsidR="008445F2" w:rsidRPr="00FA7ADF" w:rsidRDefault="008445F2" w:rsidP="008445F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:rsidR="008445F2" w:rsidRPr="00FA7ADF" w:rsidRDefault="008445F2" w:rsidP="008445F2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8445F2" w:rsidRPr="00FA7ADF" w:rsidRDefault="008445F2" w:rsidP="008445F2">
            <w:pPr>
              <w:tabs>
                <w:tab w:val="decimal" w:pos="102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45F2" w:rsidRPr="00744476" w:rsidTr="00150F63">
        <w:tc>
          <w:tcPr>
            <w:tcW w:w="3420" w:type="dxa"/>
          </w:tcPr>
          <w:p w:rsidR="008445F2" w:rsidRPr="00FA7ADF" w:rsidRDefault="008445F2" w:rsidP="008445F2">
            <w:pPr>
              <w:spacing w:line="380" w:lineRule="exac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Pr="00FA7ADF"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:rsidR="008445F2" w:rsidRPr="00FA7ADF" w:rsidRDefault="00BA3AB4" w:rsidP="008445F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38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:rsidR="008445F2" w:rsidRPr="00FA7ADF" w:rsidRDefault="008445F2" w:rsidP="008445F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:rsidR="008445F2" w:rsidRPr="00FA7ADF" w:rsidRDefault="00992BC2" w:rsidP="008445F2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1,194,438</w:t>
            </w:r>
          </w:p>
        </w:tc>
        <w:tc>
          <w:tcPr>
            <w:tcW w:w="242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8445F2" w:rsidRPr="00FA7ADF" w:rsidRDefault="008445F2" w:rsidP="008445F2">
            <w:pPr>
              <w:tabs>
                <w:tab w:val="decimal" w:pos="102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1,15</w:t>
            </w:r>
            <w:r w:rsidRPr="00FA7A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A7A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684</w:t>
            </w:r>
          </w:p>
        </w:tc>
      </w:tr>
      <w:tr w:rsidR="008445F2" w:rsidRPr="00744476" w:rsidTr="00150F63">
        <w:tc>
          <w:tcPr>
            <w:tcW w:w="3420" w:type="dxa"/>
          </w:tcPr>
          <w:p w:rsidR="008445F2" w:rsidRPr="00FA7ADF" w:rsidRDefault="008445F2" w:rsidP="008445F2">
            <w:pPr>
              <w:spacing w:line="380" w:lineRule="exac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7ADF">
              <w:rPr>
                <w:rFonts w:ascii="Angsana New" w:hAnsi="Angsana New"/>
                <w:color w:val="000000"/>
                <w:sz w:val="30"/>
                <w:szCs w:val="30"/>
              </w:rPr>
              <w:t xml:space="preserve">3 - 6 </w:t>
            </w: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:rsidR="008445F2" w:rsidRPr="00FA7ADF" w:rsidRDefault="00BA3AB4" w:rsidP="002D3FF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8445F2" w:rsidRPr="00FA7ADF" w:rsidRDefault="008445F2" w:rsidP="008445F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:rsidR="008445F2" w:rsidRPr="00FA7ADF" w:rsidRDefault="008445F2" w:rsidP="008445F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:rsidR="008445F2" w:rsidRPr="00FA7ADF" w:rsidRDefault="00992BC2" w:rsidP="008445F2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266,111</w:t>
            </w:r>
          </w:p>
        </w:tc>
        <w:tc>
          <w:tcPr>
            <w:tcW w:w="242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8445F2" w:rsidRPr="00FA7ADF" w:rsidRDefault="008445F2" w:rsidP="008445F2">
            <w:pPr>
              <w:tabs>
                <w:tab w:val="decimal" w:pos="102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67</w:t>
            </w: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,540</w:t>
            </w:r>
          </w:p>
        </w:tc>
      </w:tr>
      <w:tr w:rsidR="008445F2" w:rsidRPr="00744476" w:rsidTr="00150F63">
        <w:tc>
          <w:tcPr>
            <w:tcW w:w="3420" w:type="dxa"/>
            <w:vAlign w:val="center"/>
          </w:tcPr>
          <w:p w:rsidR="008445F2" w:rsidRPr="00FA7ADF" w:rsidRDefault="008445F2" w:rsidP="008445F2">
            <w:pPr>
              <w:spacing w:line="380" w:lineRule="exac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7ADF">
              <w:rPr>
                <w:rFonts w:ascii="Angsana New" w:hAnsi="Angsana New"/>
                <w:color w:val="000000"/>
                <w:sz w:val="30"/>
                <w:szCs w:val="30"/>
              </w:rPr>
              <w:t xml:space="preserve">6 - 12 </w:t>
            </w: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:rsidR="008445F2" w:rsidRPr="00FA7ADF" w:rsidRDefault="00BA3AB4" w:rsidP="002D3FF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:rsidR="008445F2" w:rsidRPr="00FA7ADF" w:rsidRDefault="00992BC2" w:rsidP="008445F2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36,117</w:t>
            </w:r>
          </w:p>
        </w:tc>
        <w:tc>
          <w:tcPr>
            <w:tcW w:w="242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8445F2" w:rsidRPr="00FA7ADF" w:rsidRDefault="008445F2" w:rsidP="008445F2">
            <w:pPr>
              <w:tabs>
                <w:tab w:val="decimal" w:pos="102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59,743</w:t>
            </w:r>
          </w:p>
        </w:tc>
      </w:tr>
      <w:tr w:rsidR="008445F2" w:rsidRPr="00744476" w:rsidTr="00150F63">
        <w:tc>
          <w:tcPr>
            <w:tcW w:w="3420" w:type="dxa"/>
            <w:vAlign w:val="center"/>
          </w:tcPr>
          <w:p w:rsidR="008445F2" w:rsidRPr="00FA7ADF" w:rsidRDefault="008445F2" w:rsidP="008445F2">
            <w:pPr>
              <w:spacing w:line="380" w:lineRule="exac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FA7ADF">
              <w:rPr>
                <w:rFonts w:ascii="Angsana New" w:hAnsi="Angsana New"/>
                <w:color w:val="000000"/>
                <w:sz w:val="30"/>
                <w:szCs w:val="30"/>
              </w:rPr>
              <w:t xml:space="preserve">12 </w:t>
            </w: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8445F2" w:rsidRPr="00FA7ADF" w:rsidRDefault="00BA3AB4" w:rsidP="008445F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:rsidR="008445F2" w:rsidRPr="00FA7ADF" w:rsidRDefault="008445F2" w:rsidP="008445F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:rsidR="008445F2" w:rsidRPr="00FA7ADF" w:rsidRDefault="00992BC2" w:rsidP="008445F2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20,411</w:t>
            </w:r>
          </w:p>
        </w:tc>
        <w:tc>
          <w:tcPr>
            <w:tcW w:w="242" w:type="dxa"/>
          </w:tcPr>
          <w:p w:rsidR="008445F2" w:rsidRPr="00FA7ADF" w:rsidRDefault="008445F2" w:rsidP="008445F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8445F2" w:rsidRPr="00FA7ADF" w:rsidRDefault="008445F2" w:rsidP="008445F2">
            <w:pPr>
              <w:tabs>
                <w:tab w:val="decimal" w:pos="102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6,469</w:t>
            </w:r>
          </w:p>
        </w:tc>
      </w:tr>
      <w:tr w:rsidR="00992BC2" w:rsidRPr="00744476" w:rsidTr="00F61A5D">
        <w:tc>
          <w:tcPr>
            <w:tcW w:w="3420" w:type="dxa"/>
          </w:tcPr>
          <w:p w:rsidR="00992BC2" w:rsidRPr="00FA7ADF" w:rsidRDefault="00992BC2" w:rsidP="00992BC2">
            <w:pPr>
              <w:spacing w:line="380" w:lineRule="exac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992BC2" w:rsidRPr="008445F2" w:rsidRDefault="00BA3AB4" w:rsidP="00992BC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2,605</w:t>
            </w:r>
          </w:p>
        </w:tc>
        <w:tc>
          <w:tcPr>
            <w:tcW w:w="238" w:type="dxa"/>
          </w:tcPr>
          <w:p w:rsidR="00992BC2" w:rsidRPr="00FA7ADF" w:rsidRDefault="00992BC2" w:rsidP="00992BC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:rsidR="00992BC2" w:rsidRPr="00FA7ADF" w:rsidRDefault="00992BC2" w:rsidP="00992BC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</w:rPr>
              <w:t>5,034</w:t>
            </w:r>
          </w:p>
        </w:tc>
        <w:tc>
          <w:tcPr>
            <w:tcW w:w="270" w:type="dxa"/>
          </w:tcPr>
          <w:p w:rsidR="00992BC2" w:rsidRPr="00FA7ADF" w:rsidRDefault="00992BC2" w:rsidP="00992BC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:rsidR="00992BC2" w:rsidRPr="00FA7ADF" w:rsidRDefault="00992BC2" w:rsidP="00992BC2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2,996,790</w:t>
            </w:r>
          </w:p>
        </w:tc>
        <w:tc>
          <w:tcPr>
            <w:tcW w:w="242" w:type="dxa"/>
          </w:tcPr>
          <w:p w:rsidR="00992BC2" w:rsidRPr="00FA7ADF" w:rsidRDefault="00992BC2" w:rsidP="00992BC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992BC2" w:rsidRPr="00FA7ADF" w:rsidRDefault="00992BC2" w:rsidP="00992BC2">
            <w:pPr>
              <w:tabs>
                <w:tab w:val="decimal" w:pos="102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3,054,218</w:t>
            </w:r>
          </w:p>
        </w:tc>
      </w:tr>
      <w:tr w:rsidR="00992BC2" w:rsidRPr="00744476" w:rsidTr="00F61A5D">
        <w:tc>
          <w:tcPr>
            <w:tcW w:w="3420" w:type="dxa"/>
            <w:vAlign w:val="center"/>
          </w:tcPr>
          <w:p w:rsidR="00992BC2" w:rsidRPr="00FA7ADF" w:rsidRDefault="00992BC2" w:rsidP="00992BC2">
            <w:pPr>
              <w:tabs>
                <w:tab w:val="left" w:pos="450"/>
              </w:tabs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992BC2" w:rsidRPr="008445F2" w:rsidRDefault="00BA3AB4" w:rsidP="00992BC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992BC2" w:rsidRPr="00FA7ADF" w:rsidRDefault="00992BC2" w:rsidP="00992BC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:rsidR="00992BC2" w:rsidRPr="00FA7ADF" w:rsidRDefault="00992BC2" w:rsidP="00992BC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992BC2" w:rsidRPr="00FA7ADF" w:rsidRDefault="00992BC2" w:rsidP="00992BC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:rsidR="00992BC2" w:rsidRPr="00FA7ADF" w:rsidRDefault="00992BC2" w:rsidP="00992BC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:rsidR="00992BC2" w:rsidRPr="00FA7ADF" w:rsidRDefault="00992BC2" w:rsidP="00992BC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992BC2" w:rsidRPr="00FA7ADF" w:rsidRDefault="00992BC2" w:rsidP="00992BC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92BC2" w:rsidRPr="00744476" w:rsidTr="00F61A5D">
        <w:tc>
          <w:tcPr>
            <w:tcW w:w="3420" w:type="dxa"/>
          </w:tcPr>
          <w:p w:rsidR="00992BC2" w:rsidRPr="00FA7ADF" w:rsidRDefault="00992BC2" w:rsidP="00992BC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2BC2" w:rsidRPr="008445F2" w:rsidRDefault="00BA3AB4" w:rsidP="00992BC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2,605</w:t>
            </w:r>
          </w:p>
        </w:tc>
        <w:tc>
          <w:tcPr>
            <w:tcW w:w="238" w:type="dxa"/>
          </w:tcPr>
          <w:p w:rsidR="00992BC2" w:rsidRPr="00FA7ADF" w:rsidRDefault="00992BC2" w:rsidP="00992BC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:rsidR="00992BC2" w:rsidRPr="00FA7ADF" w:rsidRDefault="00992BC2" w:rsidP="00992BC2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</w:rPr>
              <w:t>5,034</w:t>
            </w:r>
          </w:p>
        </w:tc>
        <w:tc>
          <w:tcPr>
            <w:tcW w:w="270" w:type="dxa"/>
          </w:tcPr>
          <w:p w:rsidR="00992BC2" w:rsidRPr="00FA7ADF" w:rsidRDefault="00992BC2" w:rsidP="00992BC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2BC2" w:rsidRPr="00FA7ADF" w:rsidRDefault="00992BC2" w:rsidP="00992BC2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2,996,790</w:t>
            </w:r>
          </w:p>
        </w:tc>
        <w:tc>
          <w:tcPr>
            <w:tcW w:w="242" w:type="dxa"/>
          </w:tcPr>
          <w:p w:rsidR="00992BC2" w:rsidRPr="00FA7ADF" w:rsidRDefault="00992BC2" w:rsidP="00992BC2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992BC2" w:rsidRPr="00FA7ADF" w:rsidRDefault="00992BC2" w:rsidP="00992BC2">
            <w:pPr>
              <w:tabs>
                <w:tab w:val="decimal" w:pos="102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3,054,218</w:t>
            </w:r>
          </w:p>
        </w:tc>
      </w:tr>
      <w:tr w:rsidR="00992BC2" w:rsidRPr="00744476" w:rsidTr="00F61A5D">
        <w:tc>
          <w:tcPr>
            <w:tcW w:w="3420" w:type="dxa"/>
            <w:vAlign w:val="center"/>
          </w:tcPr>
          <w:p w:rsidR="00992BC2" w:rsidRPr="00FA7ADF" w:rsidRDefault="00992BC2" w:rsidP="00992BC2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:rsidR="00992BC2" w:rsidRPr="00FA7ADF" w:rsidRDefault="00992BC2" w:rsidP="00992BC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992BC2" w:rsidRPr="00FA7ADF" w:rsidRDefault="00992BC2" w:rsidP="00992BC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:rsidR="00992BC2" w:rsidRPr="00FA7ADF" w:rsidRDefault="00992BC2" w:rsidP="00992BC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92BC2" w:rsidRPr="00FA7ADF" w:rsidRDefault="00992BC2" w:rsidP="00992BC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:rsidR="00992BC2" w:rsidRPr="00FA7ADF" w:rsidRDefault="00992BC2" w:rsidP="00992BC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992BC2" w:rsidRPr="00FA7ADF" w:rsidRDefault="00992BC2" w:rsidP="00992BC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992BC2" w:rsidRPr="00FA7ADF" w:rsidRDefault="00992BC2" w:rsidP="00992BC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92BC2" w:rsidRPr="00744476" w:rsidTr="00F61A5D">
        <w:tc>
          <w:tcPr>
            <w:tcW w:w="3420" w:type="dxa"/>
            <w:vAlign w:val="center"/>
          </w:tcPr>
          <w:p w:rsidR="00992BC2" w:rsidRPr="00FA7ADF" w:rsidRDefault="00992BC2" w:rsidP="00992BC2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200" w:type="dxa"/>
          </w:tcPr>
          <w:p w:rsidR="00992BC2" w:rsidRPr="00FA7ADF" w:rsidRDefault="00992BC2" w:rsidP="00992BC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992BC2" w:rsidRPr="00FA7ADF" w:rsidRDefault="00992BC2" w:rsidP="00992BC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:rsidR="00992BC2" w:rsidRPr="00FA7ADF" w:rsidRDefault="00992BC2" w:rsidP="00992BC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92BC2" w:rsidRPr="00FA7ADF" w:rsidRDefault="00992BC2" w:rsidP="00992BC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:rsidR="00992BC2" w:rsidRPr="00FA7ADF" w:rsidRDefault="00992BC2" w:rsidP="00992BC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992BC2" w:rsidRPr="00FA7ADF" w:rsidRDefault="00992BC2" w:rsidP="00992BC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992BC2" w:rsidRPr="00FA7ADF" w:rsidRDefault="00992BC2" w:rsidP="00992BC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0858" w:rsidRPr="00744476" w:rsidTr="00F61A5D">
        <w:tc>
          <w:tcPr>
            <w:tcW w:w="3420" w:type="dxa"/>
            <w:vAlign w:val="center"/>
          </w:tcPr>
          <w:p w:rsidR="00140858" w:rsidRPr="00FA7ADF" w:rsidRDefault="00140858" w:rsidP="001408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00" w:type="dxa"/>
            <w:shd w:val="clear" w:color="auto" w:fill="auto"/>
          </w:tcPr>
          <w:p w:rsidR="00140858" w:rsidRPr="00FA7ADF" w:rsidRDefault="00BA3AB4" w:rsidP="00140858">
            <w:pPr>
              <w:tabs>
                <w:tab w:val="decimal" w:pos="918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3,994,499</w:t>
            </w:r>
          </w:p>
        </w:tc>
        <w:tc>
          <w:tcPr>
            <w:tcW w:w="238" w:type="dxa"/>
          </w:tcPr>
          <w:p w:rsidR="00140858" w:rsidRPr="00FA7ADF" w:rsidRDefault="00140858" w:rsidP="0014085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:rsidR="00140858" w:rsidRPr="00FA7ADF" w:rsidRDefault="00140858" w:rsidP="001408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4,063,418</w:t>
            </w:r>
          </w:p>
        </w:tc>
        <w:tc>
          <w:tcPr>
            <w:tcW w:w="270" w:type="dxa"/>
          </w:tcPr>
          <w:p w:rsidR="00140858" w:rsidRPr="00FA7ADF" w:rsidRDefault="00140858" w:rsidP="0014085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:rsidR="00140858" w:rsidRPr="00FA7ADF" w:rsidRDefault="00140858" w:rsidP="00140858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739,545</w:t>
            </w:r>
          </w:p>
        </w:tc>
        <w:tc>
          <w:tcPr>
            <w:tcW w:w="242" w:type="dxa"/>
          </w:tcPr>
          <w:p w:rsidR="00140858" w:rsidRPr="00FA7ADF" w:rsidRDefault="00140858" w:rsidP="0014085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140858" w:rsidRPr="00FA7ADF" w:rsidRDefault="00140858" w:rsidP="00140858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805,853</w:t>
            </w:r>
          </w:p>
        </w:tc>
      </w:tr>
      <w:tr w:rsidR="00140858" w:rsidRPr="00744476" w:rsidTr="00F61A5D">
        <w:tc>
          <w:tcPr>
            <w:tcW w:w="3420" w:type="dxa"/>
            <w:vAlign w:val="center"/>
          </w:tcPr>
          <w:p w:rsidR="00140858" w:rsidRPr="00FA7ADF" w:rsidRDefault="00140858" w:rsidP="001408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00" w:type="dxa"/>
            <w:shd w:val="clear" w:color="auto" w:fill="auto"/>
          </w:tcPr>
          <w:p w:rsidR="00140858" w:rsidRPr="00FA7ADF" w:rsidRDefault="00140858" w:rsidP="001408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140858" w:rsidRPr="00FA7ADF" w:rsidRDefault="00140858" w:rsidP="0014085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:rsidR="00140858" w:rsidRPr="00FA7ADF" w:rsidRDefault="00140858" w:rsidP="001408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40858" w:rsidRPr="00FA7ADF" w:rsidRDefault="00140858" w:rsidP="0014085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:rsidR="00140858" w:rsidRPr="00FA7ADF" w:rsidRDefault="00140858" w:rsidP="001408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140858" w:rsidRPr="00FA7ADF" w:rsidRDefault="00140858" w:rsidP="0014085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140858" w:rsidRPr="00FA7ADF" w:rsidRDefault="00140858" w:rsidP="00140858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0858" w:rsidRPr="00744476" w:rsidTr="00F61A5D">
        <w:tc>
          <w:tcPr>
            <w:tcW w:w="3420" w:type="dxa"/>
            <w:vAlign w:val="center"/>
          </w:tcPr>
          <w:p w:rsidR="00140858" w:rsidRPr="00FA7ADF" w:rsidRDefault="00140858" w:rsidP="00140858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Pr="00FA7ADF"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:rsidR="00140858" w:rsidRPr="00FA7ADF" w:rsidRDefault="00BA3AB4" w:rsidP="001408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203,071</w:t>
            </w:r>
          </w:p>
        </w:tc>
        <w:tc>
          <w:tcPr>
            <w:tcW w:w="238" w:type="dxa"/>
            <w:vAlign w:val="center"/>
          </w:tcPr>
          <w:p w:rsidR="00140858" w:rsidRPr="00FA7ADF" w:rsidRDefault="00140858" w:rsidP="00140858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:rsidR="00140858" w:rsidRPr="00FA7ADF" w:rsidRDefault="00140858" w:rsidP="001408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230,759</w:t>
            </w:r>
          </w:p>
        </w:tc>
        <w:tc>
          <w:tcPr>
            <w:tcW w:w="270" w:type="dxa"/>
            <w:vAlign w:val="center"/>
          </w:tcPr>
          <w:p w:rsidR="00140858" w:rsidRPr="00FA7ADF" w:rsidRDefault="00140858" w:rsidP="00140858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:rsidR="00140858" w:rsidRPr="00FA7ADF" w:rsidRDefault="00140858" w:rsidP="00140858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93,418</w:t>
            </w:r>
          </w:p>
        </w:tc>
        <w:tc>
          <w:tcPr>
            <w:tcW w:w="242" w:type="dxa"/>
          </w:tcPr>
          <w:p w:rsidR="00140858" w:rsidRPr="00FA7ADF" w:rsidRDefault="00140858" w:rsidP="0014085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140858" w:rsidRPr="00FA7ADF" w:rsidRDefault="00140858" w:rsidP="00140858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78,569</w:t>
            </w:r>
          </w:p>
        </w:tc>
      </w:tr>
      <w:tr w:rsidR="00140858" w:rsidRPr="00744476" w:rsidTr="00F61A5D">
        <w:tc>
          <w:tcPr>
            <w:tcW w:w="3420" w:type="dxa"/>
            <w:vAlign w:val="center"/>
          </w:tcPr>
          <w:p w:rsidR="00140858" w:rsidRPr="00FA7ADF" w:rsidRDefault="00140858" w:rsidP="00140858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7ADF">
              <w:rPr>
                <w:rFonts w:ascii="Angsana New" w:hAnsi="Angsana New"/>
                <w:color w:val="000000"/>
                <w:sz w:val="30"/>
                <w:szCs w:val="30"/>
              </w:rPr>
              <w:t xml:space="preserve">3 - 6 </w:t>
            </w: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:rsidR="00140858" w:rsidRPr="00FA7ADF" w:rsidRDefault="00BA3AB4" w:rsidP="001408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5,987</w:t>
            </w:r>
          </w:p>
        </w:tc>
        <w:tc>
          <w:tcPr>
            <w:tcW w:w="238" w:type="dxa"/>
            <w:vAlign w:val="center"/>
          </w:tcPr>
          <w:p w:rsidR="00140858" w:rsidRPr="00FA7ADF" w:rsidRDefault="00140858" w:rsidP="00140858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:rsidR="00140858" w:rsidRPr="00FA7ADF" w:rsidRDefault="00140858" w:rsidP="001408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2,324</w:t>
            </w:r>
          </w:p>
        </w:tc>
        <w:tc>
          <w:tcPr>
            <w:tcW w:w="270" w:type="dxa"/>
            <w:vAlign w:val="center"/>
          </w:tcPr>
          <w:p w:rsidR="00140858" w:rsidRPr="00FA7ADF" w:rsidRDefault="00140858" w:rsidP="00140858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:rsidR="00140858" w:rsidRPr="00FA7ADF" w:rsidRDefault="00140858" w:rsidP="00140858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5,232</w:t>
            </w:r>
          </w:p>
        </w:tc>
        <w:tc>
          <w:tcPr>
            <w:tcW w:w="242" w:type="dxa"/>
          </w:tcPr>
          <w:p w:rsidR="00140858" w:rsidRPr="00FA7ADF" w:rsidRDefault="00140858" w:rsidP="0014085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140858" w:rsidRPr="00FA7ADF" w:rsidRDefault="00140858" w:rsidP="00140858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1,033</w:t>
            </w:r>
          </w:p>
        </w:tc>
      </w:tr>
      <w:tr w:rsidR="00140858" w:rsidRPr="00744476" w:rsidTr="00F61A5D">
        <w:tc>
          <w:tcPr>
            <w:tcW w:w="3420" w:type="dxa"/>
            <w:vAlign w:val="center"/>
          </w:tcPr>
          <w:p w:rsidR="00140858" w:rsidRPr="00FA7ADF" w:rsidRDefault="00140858" w:rsidP="00140858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7ADF">
              <w:rPr>
                <w:rFonts w:ascii="Angsana New" w:hAnsi="Angsana New"/>
                <w:color w:val="000000"/>
                <w:sz w:val="30"/>
                <w:szCs w:val="30"/>
              </w:rPr>
              <w:t xml:space="preserve">6 - 12 </w:t>
            </w: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:rsidR="00140858" w:rsidRPr="00FA7ADF" w:rsidRDefault="00BA3AB4" w:rsidP="001408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8,581</w:t>
            </w:r>
          </w:p>
        </w:tc>
        <w:tc>
          <w:tcPr>
            <w:tcW w:w="238" w:type="dxa"/>
          </w:tcPr>
          <w:p w:rsidR="00140858" w:rsidRPr="00FA7ADF" w:rsidRDefault="00140858" w:rsidP="0014085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:rsidR="00140858" w:rsidRPr="00FA7ADF" w:rsidRDefault="00140858" w:rsidP="001408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270" w:type="dxa"/>
          </w:tcPr>
          <w:p w:rsidR="00140858" w:rsidRPr="00FA7ADF" w:rsidRDefault="00140858" w:rsidP="0014085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:rsidR="00140858" w:rsidRPr="00FA7ADF" w:rsidRDefault="00140858" w:rsidP="00140858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7,492</w:t>
            </w:r>
          </w:p>
        </w:tc>
        <w:tc>
          <w:tcPr>
            <w:tcW w:w="242" w:type="dxa"/>
          </w:tcPr>
          <w:p w:rsidR="00140858" w:rsidRPr="00FA7ADF" w:rsidRDefault="00140858" w:rsidP="0014085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140858" w:rsidRPr="00FA7ADF" w:rsidRDefault="00140858" w:rsidP="00140858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</w:p>
        </w:tc>
      </w:tr>
      <w:tr w:rsidR="00140858" w:rsidRPr="00744476" w:rsidTr="00F61A5D">
        <w:tc>
          <w:tcPr>
            <w:tcW w:w="3420" w:type="dxa"/>
            <w:vAlign w:val="center"/>
          </w:tcPr>
          <w:p w:rsidR="00140858" w:rsidRPr="00FA7ADF" w:rsidRDefault="00140858" w:rsidP="00140858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FA7ADF">
              <w:rPr>
                <w:rFonts w:ascii="Angsana New" w:hAnsi="Angsana New"/>
                <w:color w:val="000000"/>
                <w:sz w:val="30"/>
                <w:szCs w:val="30"/>
              </w:rPr>
              <w:t xml:space="preserve">12 </w:t>
            </w: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140858" w:rsidRPr="00FA7ADF" w:rsidRDefault="00BA3AB4" w:rsidP="001408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76,973</w:t>
            </w:r>
          </w:p>
        </w:tc>
        <w:tc>
          <w:tcPr>
            <w:tcW w:w="238" w:type="dxa"/>
          </w:tcPr>
          <w:p w:rsidR="00140858" w:rsidRPr="00FA7ADF" w:rsidRDefault="00140858" w:rsidP="0014085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:rsidR="00140858" w:rsidRPr="00FA7ADF" w:rsidRDefault="00140858" w:rsidP="001408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94,959</w:t>
            </w:r>
          </w:p>
        </w:tc>
        <w:tc>
          <w:tcPr>
            <w:tcW w:w="270" w:type="dxa"/>
          </w:tcPr>
          <w:p w:rsidR="00140858" w:rsidRPr="00FA7ADF" w:rsidRDefault="00140858" w:rsidP="0014085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:rsidR="00140858" w:rsidRPr="00FA7ADF" w:rsidRDefault="00140858" w:rsidP="00140858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37,245</w:t>
            </w:r>
          </w:p>
        </w:tc>
        <w:tc>
          <w:tcPr>
            <w:tcW w:w="242" w:type="dxa"/>
          </w:tcPr>
          <w:p w:rsidR="00140858" w:rsidRPr="00FA7ADF" w:rsidRDefault="00140858" w:rsidP="0014085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140858" w:rsidRPr="00FA7ADF" w:rsidRDefault="00140858" w:rsidP="00140858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48,577</w:t>
            </w:r>
          </w:p>
        </w:tc>
      </w:tr>
      <w:tr w:rsidR="00140858" w:rsidRPr="00744476" w:rsidTr="00F61A5D">
        <w:tc>
          <w:tcPr>
            <w:tcW w:w="3420" w:type="dxa"/>
            <w:vAlign w:val="center"/>
          </w:tcPr>
          <w:p w:rsidR="00140858" w:rsidRPr="00FA7ADF" w:rsidRDefault="00140858" w:rsidP="00140858">
            <w:pPr>
              <w:tabs>
                <w:tab w:val="left" w:pos="28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200" w:type="dxa"/>
            <w:shd w:val="clear" w:color="auto" w:fill="auto"/>
          </w:tcPr>
          <w:p w:rsidR="00140858" w:rsidRPr="00FA7ADF" w:rsidRDefault="00BA3AB4" w:rsidP="001408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4,289,111</w:t>
            </w:r>
          </w:p>
        </w:tc>
        <w:tc>
          <w:tcPr>
            <w:tcW w:w="238" w:type="dxa"/>
          </w:tcPr>
          <w:p w:rsidR="00140858" w:rsidRPr="00FA7ADF" w:rsidRDefault="00140858" w:rsidP="0014085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:rsidR="00140858" w:rsidRPr="00FA7ADF" w:rsidRDefault="00140858" w:rsidP="001408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</w:rPr>
              <w:t>4,391,769</w:t>
            </w:r>
          </w:p>
        </w:tc>
        <w:tc>
          <w:tcPr>
            <w:tcW w:w="270" w:type="dxa"/>
          </w:tcPr>
          <w:p w:rsidR="00140858" w:rsidRPr="00FA7ADF" w:rsidRDefault="00140858" w:rsidP="0014085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:rsidR="00140858" w:rsidRPr="00FA7ADF" w:rsidRDefault="00140858" w:rsidP="00140858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882,932</w:t>
            </w:r>
          </w:p>
        </w:tc>
        <w:tc>
          <w:tcPr>
            <w:tcW w:w="242" w:type="dxa"/>
          </w:tcPr>
          <w:p w:rsidR="00140858" w:rsidRPr="00FA7ADF" w:rsidRDefault="00140858" w:rsidP="0014085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</w:tcPr>
          <w:p w:rsidR="00140858" w:rsidRPr="00FA7ADF" w:rsidRDefault="00140858" w:rsidP="00140858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934,269</w:t>
            </w:r>
          </w:p>
        </w:tc>
      </w:tr>
      <w:tr w:rsidR="00140858" w:rsidRPr="00744476" w:rsidTr="00F61A5D">
        <w:tc>
          <w:tcPr>
            <w:tcW w:w="3420" w:type="dxa"/>
            <w:vAlign w:val="center"/>
          </w:tcPr>
          <w:p w:rsidR="00140858" w:rsidRPr="00FA7ADF" w:rsidRDefault="00140858" w:rsidP="00140858">
            <w:pPr>
              <w:tabs>
                <w:tab w:val="left" w:pos="450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00" w:type="dxa"/>
            <w:shd w:val="clear" w:color="auto" w:fill="auto"/>
          </w:tcPr>
          <w:p w:rsidR="00140858" w:rsidRPr="00FA7ADF" w:rsidRDefault="00BA3AB4" w:rsidP="001408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(75,927)</w:t>
            </w:r>
          </w:p>
        </w:tc>
        <w:tc>
          <w:tcPr>
            <w:tcW w:w="238" w:type="dxa"/>
          </w:tcPr>
          <w:p w:rsidR="00140858" w:rsidRPr="00FA7ADF" w:rsidRDefault="00140858" w:rsidP="0014085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:rsidR="00140858" w:rsidRPr="00FA7ADF" w:rsidRDefault="00140858" w:rsidP="001408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</w:rPr>
              <w:t>(91,234)</w:t>
            </w:r>
          </w:p>
        </w:tc>
        <w:tc>
          <w:tcPr>
            <w:tcW w:w="270" w:type="dxa"/>
          </w:tcPr>
          <w:p w:rsidR="00140858" w:rsidRPr="00FA7ADF" w:rsidRDefault="00140858" w:rsidP="0014085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:rsidR="00140858" w:rsidRPr="00FA7ADF" w:rsidRDefault="00140858" w:rsidP="00140858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(37,242)</w:t>
            </w:r>
          </w:p>
        </w:tc>
        <w:tc>
          <w:tcPr>
            <w:tcW w:w="242" w:type="dxa"/>
          </w:tcPr>
          <w:p w:rsidR="00140858" w:rsidRPr="00FA7ADF" w:rsidRDefault="00140858" w:rsidP="0014085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140858" w:rsidRPr="00FA7ADF" w:rsidRDefault="00140858" w:rsidP="00140858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(48,574)</w:t>
            </w:r>
          </w:p>
        </w:tc>
      </w:tr>
      <w:tr w:rsidR="00140858" w:rsidRPr="00744476" w:rsidTr="00F61A5D">
        <w:tc>
          <w:tcPr>
            <w:tcW w:w="3420" w:type="dxa"/>
            <w:vAlign w:val="center"/>
          </w:tcPr>
          <w:p w:rsidR="00140858" w:rsidRPr="00FA7ADF" w:rsidRDefault="00140858" w:rsidP="00140858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858" w:rsidRPr="00FA7ADF" w:rsidRDefault="00BA3AB4" w:rsidP="001408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4,213,184</w:t>
            </w:r>
          </w:p>
        </w:tc>
        <w:tc>
          <w:tcPr>
            <w:tcW w:w="238" w:type="dxa"/>
          </w:tcPr>
          <w:p w:rsidR="00140858" w:rsidRPr="00FA7ADF" w:rsidRDefault="00140858" w:rsidP="0014085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858" w:rsidRPr="00FA7ADF" w:rsidRDefault="00140858" w:rsidP="001408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</w:rPr>
              <w:t>4,300,535</w:t>
            </w:r>
          </w:p>
        </w:tc>
        <w:tc>
          <w:tcPr>
            <w:tcW w:w="270" w:type="dxa"/>
          </w:tcPr>
          <w:p w:rsidR="00140858" w:rsidRPr="00FA7ADF" w:rsidRDefault="00140858" w:rsidP="0014085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858" w:rsidRPr="00FA7ADF" w:rsidRDefault="00140858" w:rsidP="00140858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845,690</w:t>
            </w:r>
          </w:p>
        </w:tc>
        <w:tc>
          <w:tcPr>
            <w:tcW w:w="242" w:type="dxa"/>
          </w:tcPr>
          <w:p w:rsidR="00140858" w:rsidRPr="00FA7ADF" w:rsidRDefault="00140858" w:rsidP="0014085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140858" w:rsidRPr="00FA7ADF" w:rsidRDefault="00140858" w:rsidP="00140858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885,695</w:t>
            </w:r>
          </w:p>
        </w:tc>
      </w:tr>
      <w:tr w:rsidR="00140858" w:rsidRPr="00744476" w:rsidTr="00F61A5D">
        <w:tc>
          <w:tcPr>
            <w:tcW w:w="3420" w:type="dxa"/>
            <w:vAlign w:val="center"/>
          </w:tcPr>
          <w:p w:rsidR="00140858" w:rsidRPr="00FA7ADF" w:rsidRDefault="00140858" w:rsidP="00140858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0" w:type="dxa"/>
            <w:shd w:val="clear" w:color="auto" w:fill="auto"/>
          </w:tcPr>
          <w:p w:rsidR="00140858" w:rsidRPr="00FA7ADF" w:rsidRDefault="00140858" w:rsidP="001408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8" w:type="dxa"/>
          </w:tcPr>
          <w:p w:rsidR="00140858" w:rsidRPr="00FA7ADF" w:rsidRDefault="00140858" w:rsidP="001408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:rsidR="00140858" w:rsidRPr="00FA7ADF" w:rsidRDefault="00140858" w:rsidP="001408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140858" w:rsidRPr="00FA7ADF" w:rsidRDefault="00140858" w:rsidP="001408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2" w:type="dxa"/>
            <w:shd w:val="clear" w:color="auto" w:fill="auto"/>
          </w:tcPr>
          <w:p w:rsidR="00140858" w:rsidRPr="00FA7ADF" w:rsidRDefault="00140858" w:rsidP="00140858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42" w:type="dxa"/>
          </w:tcPr>
          <w:p w:rsidR="00140858" w:rsidRPr="00FA7ADF" w:rsidRDefault="00140858" w:rsidP="001408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04" w:type="dxa"/>
          </w:tcPr>
          <w:p w:rsidR="00140858" w:rsidRPr="00FA7ADF" w:rsidRDefault="00140858" w:rsidP="00140858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140858" w:rsidRPr="00744476" w:rsidTr="00F61A5D">
        <w:tc>
          <w:tcPr>
            <w:tcW w:w="3420" w:type="dxa"/>
            <w:vAlign w:val="center"/>
          </w:tcPr>
          <w:p w:rsidR="00140858" w:rsidRPr="00FA7ADF" w:rsidRDefault="00140858" w:rsidP="00140858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140858" w:rsidRPr="00FA7ADF" w:rsidRDefault="00BA3AB4" w:rsidP="001408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4,215,789</w:t>
            </w:r>
          </w:p>
        </w:tc>
        <w:tc>
          <w:tcPr>
            <w:tcW w:w="238" w:type="dxa"/>
          </w:tcPr>
          <w:p w:rsidR="00140858" w:rsidRPr="00FA7ADF" w:rsidRDefault="00140858" w:rsidP="0014085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:rsidR="00140858" w:rsidRPr="00FA7ADF" w:rsidRDefault="00140858" w:rsidP="001408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</w:rPr>
              <w:t>4,305,569</w:t>
            </w:r>
          </w:p>
        </w:tc>
        <w:tc>
          <w:tcPr>
            <w:tcW w:w="270" w:type="dxa"/>
          </w:tcPr>
          <w:p w:rsidR="00140858" w:rsidRPr="00FA7ADF" w:rsidRDefault="00140858" w:rsidP="0014085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</w:tcPr>
          <w:p w:rsidR="00140858" w:rsidRPr="00FA7ADF" w:rsidRDefault="00140858" w:rsidP="00140858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3,842,480</w:t>
            </w:r>
          </w:p>
        </w:tc>
        <w:tc>
          <w:tcPr>
            <w:tcW w:w="242" w:type="dxa"/>
          </w:tcPr>
          <w:p w:rsidR="00140858" w:rsidRPr="00FA7ADF" w:rsidRDefault="00140858" w:rsidP="0014085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:rsidR="00140858" w:rsidRPr="00FA7ADF" w:rsidRDefault="00140858" w:rsidP="00140858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3,939,913</w:t>
            </w:r>
          </w:p>
        </w:tc>
      </w:tr>
    </w:tbl>
    <w:p w:rsidR="00911B44" w:rsidRPr="00FA7ADF" w:rsidRDefault="00911B44" w:rsidP="00911B44">
      <w:pPr>
        <w:pStyle w:val="Bo-Blankline"/>
        <w:rPr>
          <w:lang w:val="en-US"/>
        </w:rPr>
      </w:pPr>
    </w:p>
    <w:p w:rsidR="00911B44" w:rsidRPr="00112979" w:rsidRDefault="00911B44" w:rsidP="00911B44">
      <w:pPr>
        <w:pStyle w:val="Bo-C1Content"/>
        <w:rPr>
          <w:lang w:val="en-US"/>
        </w:rPr>
      </w:pPr>
      <w:r w:rsidRPr="00112979">
        <w:rPr>
          <w:rFonts w:hint="cs"/>
          <w:cs/>
          <w:lang w:val="en-US"/>
        </w:rPr>
        <w:t>กลุ่ม</w:t>
      </w:r>
      <w:r w:rsidRPr="00112979">
        <w:rPr>
          <w:cs/>
          <w:lang w:val="en-US"/>
        </w:rPr>
        <w:t>บริษัท</w:t>
      </w:r>
      <w:r w:rsidRPr="00112979">
        <w:rPr>
          <w:rFonts w:hint="cs"/>
          <w:cs/>
          <w:lang w:val="en-US"/>
        </w:rPr>
        <w:t>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</w:p>
    <w:p w:rsidR="00911B44" w:rsidRPr="00963133" w:rsidRDefault="00911B44" w:rsidP="00911B44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911B44" w:rsidRDefault="00911B44" w:rsidP="00911B44">
      <w:pPr>
        <w:pStyle w:val="Bo-C1Content"/>
      </w:pPr>
      <w:r w:rsidRPr="00112979">
        <w:rPr>
          <w:cs/>
        </w:rPr>
        <w:t>โดยปกติระยะเวลาการให้สินเชื่อแก่ลูกค้าของกลุ่มบริษัท</w:t>
      </w:r>
      <w:r w:rsidRPr="00112979">
        <w:rPr>
          <w:rFonts w:hint="cs"/>
          <w:cs/>
        </w:rPr>
        <w:t>มีระยะเวลาตั้งแต่</w:t>
      </w:r>
      <w:r w:rsidRPr="00112979">
        <w:rPr>
          <w:cs/>
        </w:rPr>
        <w:t xml:space="preserve"> </w:t>
      </w:r>
      <w:r>
        <w:t>30</w:t>
      </w:r>
      <w:r w:rsidRPr="00112979">
        <w:t xml:space="preserve"> </w:t>
      </w:r>
      <w:r w:rsidRPr="00112979">
        <w:rPr>
          <w:rFonts w:hint="cs"/>
          <w:cs/>
        </w:rPr>
        <w:t>วัน ถึง</w:t>
      </w:r>
      <w:r w:rsidRPr="00112979">
        <w:t xml:space="preserve"> </w:t>
      </w:r>
      <w:r>
        <w:t>360</w:t>
      </w:r>
      <w:r w:rsidRPr="00112979">
        <w:t xml:space="preserve"> </w:t>
      </w:r>
      <w:r w:rsidRPr="00112979">
        <w:rPr>
          <w:cs/>
        </w:rPr>
        <w:t>วัน</w:t>
      </w:r>
    </w:p>
    <w:p w:rsidR="005C2785" w:rsidRDefault="005C2785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cs/>
        </w:rPr>
        <w:br w:type="page"/>
      </w:r>
    </w:p>
    <w:p w:rsidR="009209F9" w:rsidRDefault="002E3540" w:rsidP="00D72396">
      <w:pPr>
        <w:pStyle w:val="Caption"/>
        <w:ind w:hanging="900"/>
      </w:pPr>
      <w:r>
        <w:rPr>
          <w:rFonts w:hint="cs"/>
          <w:cs/>
        </w:rPr>
        <w:lastRenderedPageBreak/>
        <w:t>สินค้าคงเหลือ</w:t>
      </w:r>
    </w:p>
    <w:p w:rsidR="002878CD" w:rsidRPr="001C26E7" w:rsidRDefault="002878CD" w:rsidP="002878CD">
      <w:pPr>
        <w:pStyle w:val="Caption"/>
        <w:numPr>
          <w:ilvl w:val="0"/>
          <w:numId w:val="0"/>
        </w:numPr>
        <w:rPr>
          <w:sz w:val="20"/>
          <w:szCs w:val="20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2769"/>
        <w:gridCol w:w="1033"/>
        <w:gridCol w:w="1200"/>
        <w:gridCol w:w="236"/>
        <w:gridCol w:w="1135"/>
        <w:gridCol w:w="236"/>
        <w:gridCol w:w="1135"/>
        <w:gridCol w:w="236"/>
        <w:gridCol w:w="1198"/>
      </w:tblGrid>
      <w:tr w:rsidR="002878CD" w:rsidRPr="00112979" w:rsidTr="002878CD">
        <w:tc>
          <w:tcPr>
            <w:tcW w:w="2817" w:type="dxa"/>
          </w:tcPr>
          <w:p w:rsidR="002878CD" w:rsidRPr="0083281A" w:rsidRDefault="002878CD" w:rsidP="00E851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:rsidR="002878CD" w:rsidRPr="0083281A" w:rsidRDefault="002878CD" w:rsidP="00E851D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2878CD" w:rsidRPr="002164C4" w:rsidRDefault="002878CD" w:rsidP="00E851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2878CD" w:rsidRPr="002164C4" w:rsidRDefault="002878CD" w:rsidP="00E851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1" w:type="dxa"/>
            <w:gridSpan w:val="3"/>
          </w:tcPr>
          <w:p w:rsidR="002878CD" w:rsidRPr="00112979" w:rsidRDefault="002878CD" w:rsidP="00E851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78CD" w:rsidRPr="00112979" w:rsidTr="002878CD">
        <w:tc>
          <w:tcPr>
            <w:tcW w:w="2817" w:type="dxa"/>
          </w:tcPr>
          <w:p w:rsidR="002878CD" w:rsidRPr="0083281A" w:rsidRDefault="002878CD" w:rsidP="00E851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:rsidR="002878CD" w:rsidRPr="0083281A" w:rsidRDefault="002878CD" w:rsidP="00E851D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2878CD" w:rsidRPr="008E00A9" w:rsidRDefault="002878CD" w:rsidP="00E851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2878CD" w:rsidRPr="008E00A9" w:rsidRDefault="002878CD" w:rsidP="00E851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2878CD" w:rsidRPr="008E00A9" w:rsidRDefault="002878CD" w:rsidP="00E851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36" w:type="dxa"/>
          </w:tcPr>
          <w:p w:rsidR="002878CD" w:rsidRPr="008E00A9" w:rsidRDefault="002878CD" w:rsidP="00E851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2878CD" w:rsidRPr="008E00A9" w:rsidRDefault="002878CD" w:rsidP="00E851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2878CD" w:rsidRPr="008E00A9" w:rsidRDefault="002878CD" w:rsidP="00E851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2878CD" w:rsidRPr="008E00A9" w:rsidRDefault="002878CD" w:rsidP="00E851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2878CD" w:rsidRPr="0083281A" w:rsidTr="002878CD">
        <w:tc>
          <w:tcPr>
            <w:tcW w:w="2817" w:type="dxa"/>
          </w:tcPr>
          <w:p w:rsidR="002878CD" w:rsidRPr="0083281A" w:rsidRDefault="002878CD" w:rsidP="00E851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:rsidR="002878CD" w:rsidRPr="0083281A" w:rsidRDefault="002878CD" w:rsidP="00E851D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2" w:type="dxa"/>
            <w:gridSpan w:val="7"/>
          </w:tcPr>
          <w:p w:rsidR="002878CD" w:rsidRPr="0083281A" w:rsidRDefault="002878CD" w:rsidP="00E851DF">
            <w:pPr>
              <w:spacing w:line="240" w:lineRule="atLeas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3281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328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3281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878CD" w:rsidRPr="0083281A" w:rsidTr="002878CD">
        <w:tc>
          <w:tcPr>
            <w:tcW w:w="3866" w:type="dxa"/>
            <w:gridSpan w:val="2"/>
          </w:tcPr>
          <w:p w:rsidR="002878CD" w:rsidRPr="0083281A" w:rsidRDefault="002878CD" w:rsidP="00E851DF">
            <w:pPr>
              <w:spacing w:line="240" w:lineRule="atLeast"/>
              <w:ind w:left="270" w:right="-126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(กลับรายการ) </w:t>
            </w:r>
            <w:r w:rsidRPr="00463F8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การปรับลดมูลค่าสุทธิที่คาดว่าจะได้รับ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</w:t>
            </w:r>
          </w:p>
        </w:tc>
        <w:tc>
          <w:tcPr>
            <w:tcW w:w="1134" w:type="dxa"/>
          </w:tcPr>
          <w:p w:rsidR="002878CD" w:rsidRPr="0083281A" w:rsidRDefault="002878CD" w:rsidP="00E851D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878CD" w:rsidRPr="0083281A" w:rsidRDefault="002878CD" w:rsidP="00E851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2878CD" w:rsidRPr="006927C1" w:rsidRDefault="002878CD" w:rsidP="00E851D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878CD" w:rsidRPr="0083281A" w:rsidRDefault="002878CD" w:rsidP="00E851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2878CD" w:rsidRPr="0083281A" w:rsidRDefault="002878CD" w:rsidP="00E851D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878CD" w:rsidRPr="0083281A" w:rsidRDefault="002878CD" w:rsidP="00E851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2878CD" w:rsidRPr="0083281A" w:rsidRDefault="002878CD" w:rsidP="00E851D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78CD" w:rsidRPr="0083281A" w:rsidTr="002878CD">
        <w:tc>
          <w:tcPr>
            <w:tcW w:w="3866" w:type="dxa"/>
            <w:gridSpan w:val="2"/>
          </w:tcPr>
          <w:p w:rsidR="002878CD" w:rsidRPr="0083281A" w:rsidRDefault="002878CD" w:rsidP="002878CD">
            <w:pPr>
              <w:spacing w:line="240" w:lineRule="atLeast"/>
              <w:ind w:left="270" w:hanging="270"/>
              <w:jc w:val="thaiDistribute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83281A">
              <w:rPr>
                <w:rFonts w:ascii="Angsana New" w:hAnsi="Angsana New"/>
                <w:color w:val="000000"/>
                <w:spacing w:val="-4"/>
                <w:sz w:val="30"/>
                <w:szCs w:val="30"/>
                <w:lang w:val="en-US"/>
              </w:rPr>
              <w:tab/>
              <w:t xml:space="preserve">- </w:t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2878CD" w:rsidRPr="00CF373D" w:rsidRDefault="008B2044" w:rsidP="002878CD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D87D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,167)</w:t>
            </w:r>
          </w:p>
        </w:tc>
        <w:tc>
          <w:tcPr>
            <w:tcW w:w="236" w:type="dxa"/>
          </w:tcPr>
          <w:p w:rsidR="002878CD" w:rsidRPr="0083281A" w:rsidRDefault="002878CD" w:rsidP="002878CD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2878CD" w:rsidRPr="00CF373D" w:rsidRDefault="002878CD" w:rsidP="002878CD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21,234</w:t>
            </w:r>
          </w:p>
        </w:tc>
        <w:tc>
          <w:tcPr>
            <w:tcW w:w="236" w:type="dxa"/>
          </w:tcPr>
          <w:p w:rsidR="002878CD" w:rsidRPr="0083281A" w:rsidRDefault="002878CD" w:rsidP="002878CD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2878CD" w:rsidRPr="00CF373D" w:rsidRDefault="007358F1" w:rsidP="007358F1">
            <w:pPr>
              <w:tabs>
                <w:tab w:val="decimal" w:pos="840"/>
              </w:tabs>
              <w:spacing w:line="240" w:lineRule="atLeast"/>
              <w:ind w:left="-119" w:right="-20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(2,167)</w:t>
            </w:r>
          </w:p>
        </w:tc>
        <w:tc>
          <w:tcPr>
            <w:tcW w:w="236" w:type="dxa"/>
          </w:tcPr>
          <w:p w:rsidR="002878CD" w:rsidRPr="0083281A" w:rsidRDefault="002878CD" w:rsidP="002878CD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:rsidR="002878CD" w:rsidRPr="00CF373D" w:rsidRDefault="002878CD" w:rsidP="002878CD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25,813</w:t>
            </w:r>
          </w:p>
        </w:tc>
      </w:tr>
      <w:tr w:rsidR="002878CD" w:rsidRPr="0083281A" w:rsidTr="002878CD">
        <w:tc>
          <w:tcPr>
            <w:tcW w:w="3866" w:type="dxa"/>
            <w:gridSpan w:val="2"/>
          </w:tcPr>
          <w:p w:rsidR="002878CD" w:rsidRPr="0083281A" w:rsidRDefault="002878CD" w:rsidP="002878CD">
            <w:pPr>
              <w:spacing w:line="240" w:lineRule="atLeast"/>
              <w:ind w:left="270" w:hanging="270"/>
              <w:jc w:val="thaiDistribute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83281A">
              <w:rPr>
                <w:rFonts w:ascii="Angsana New" w:hAnsi="Angsana New"/>
                <w:color w:val="000000"/>
                <w:spacing w:val="-4"/>
                <w:sz w:val="30"/>
                <w:szCs w:val="30"/>
                <w:lang w:val="en-US"/>
              </w:rPr>
              <w:tab/>
              <w:t xml:space="preserve">- </w:t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เก้า</w:t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2878CD" w:rsidRPr="00CF373D" w:rsidRDefault="008B2044" w:rsidP="002878CD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(30,511)</w:t>
            </w:r>
          </w:p>
        </w:tc>
        <w:tc>
          <w:tcPr>
            <w:tcW w:w="236" w:type="dxa"/>
          </w:tcPr>
          <w:p w:rsidR="002878CD" w:rsidRPr="0083281A" w:rsidRDefault="002878CD" w:rsidP="002878CD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2878CD" w:rsidRPr="00CF373D" w:rsidRDefault="002878CD" w:rsidP="002878CD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171,792</w:t>
            </w:r>
          </w:p>
        </w:tc>
        <w:tc>
          <w:tcPr>
            <w:tcW w:w="236" w:type="dxa"/>
          </w:tcPr>
          <w:p w:rsidR="002878CD" w:rsidRPr="0083281A" w:rsidRDefault="002878CD" w:rsidP="002878CD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:rsidR="002878CD" w:rsidRPr="00CF373D" w:rsidRDefault="007358F1" w:rsidP="007358F1">
            <w:pPr>
              <w:tabs>
                <w:tab w:val="decimal" w:pos="84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(30</w:t>
            </w:r>
            <w:r w:rsidR="00F030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511)</w:t>
            </w:r>
          </w:p>
        </w:tc>
        <w:tc>
          <w:tcPr>
            <w:tcW w:w="236" w:type="dxa"/>
          </w:tcPr>
          <w:p w:rsidR="002878CD" w:rsidRPr="0083281A" w:rsidRDefault="002878CD" w:rsidP="002878CD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:rsidR="002878CD" w:rsidRPr="00CF373D" w:rsidRDefault="002878CD" w:rsidP="002878CD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85,776</w:t>
            </w:r>
          </w:p>
        </w:tc>
      </w:tr>
    </w:tbl>
    <w:p w:rsidR="00941FE8" w:rsidRDefault="00941FE8" w:rsidP="00B472F8">
      <w:pPr>
        <w:pStyle w:val="Bo-Blankline"/>
        <w:rPr>
          <w:lang w:val="en-US"/>
        </w:rPr>
      </w:pPr>
    </w:p>
    <w:p w:rsidR="00941FE8" w:rsidRDefault="00907627" w:rsidP="00941FE8">
      <w:pPr>
        <w:pStyle w:val="Caption"/>
        <w:numPr>
          <w:ilvl w:val="0"/>
          <w:numId w:val="0"/>
        </w:numPr>
        <w:ind w:left="540"/>
        <w:jc w:val="thaiDistribute"/>
        <w:rPr>
          <w:b w:val="0"/>
          <w:bCs w:val="0"/>
          <w:i/>
          <w:iCs/>
        </w:rPr>
      </w:pPr>
      <w:r w:rsidRPr="00F74223">
        <w:rPr>
          <w:rFonts w:hint="cs"/>
          <w:b w:val="0"/>
          <w:bCs w:val="0"/>
          <w:spacing w:val="-4"/>
          <w:cs/>
        </w:rPr>
        <w:t xml:space="preserve">ณ วันที่ </w:t>
      </w:r>
      <w:r w:rsidR="00243722" w:rsidRPr="00EE5822">
        <w:rPr>
          <w:b w:val="0"/>
          <w:bCs w:val="0"/>
          <w:cs/>
        </w:rPr>
        <w:t>3</w:t>
      </w:r>
      <w:r w:rsidR="00243722" w:rsidRPr="00EE5822">
        <w:rPr>
          <w:rFonts w:hint="cs"/>
          <w:b w:val="0"/>
          <w:bCs w:val="0"/>
          <w:cs/>
        </w:rPr>
        <w:t>0</w:t>
      </w:r>
      <w:r w:rsidR="00243722" w:rsidRPr="00EE5822">
        <w:rPr>
          <w:b w:val="0"/>
          <w:bCs w:val="0"/>
          <w:cs/>
        </w:rPr>
        <w:t xml:space="preserve"> </w:t>
      </w:r>
      <w:r w:rsidR="00243722" w:rsidRPr="00EE5822">
        <w:rPr>
          <w:rFonts w:hint="cs"/>
          <w:b w:val="0"/>
          <w:bCs w:val="0"/>
          <w:cs/>
        </w:rPr>
        <w:t>กันยายน</w:t>
      </w:r>
      <w:r w:rsidRPr="00F74223">
        <w:rPr>
          <w:rFonts w:hint="cs"/>
          <w:b w:val="0"/>
          <w:bCs w:val="0"/>
          <w:spacing w:val="-4"/>
          <w:cs/>
        </w:rPr>
        <w:t xml:space="preserve"> </w:t>
      </w:r>
      <w:r w:rsidR="00716EF5" w:rsidRPr="00F74223">
        <w:rPr>
          <w:rFonts w:hint="cs"/>
          <w:b w:val="0"/>
          <w:bCs w:val="0"/>
          <w:spacing w:val="-4"/>
          <w:cs/>
        </w:rPr>
        <w:t>25</w:t>
      </w:r>
      <w:r w:rsidR="00716EF5" w:rsidRPr="00F74223">
        <w:rPr>
          <w:b w:val="0"/>
          <w:bCs w:val="0"/>
          <w:spacing w:val="-4"/>
        </w:rPr>
        <w:t>6</w:t>
      </w:r>
      <w:r w:rsidR="00FA7ADF" w:rsidRPr="00F74223">
        <w:rPr>
          <w:rFonts w:hint="cs"/>
          <w:b w:val="0"/>
          <w:bCs w:val="0"/>
          <w:spacing w:val="-4"/>
          <w:cs/>
        </w:rPr>
        <w:t>2</w:t>
      </w:r>
      <w:r w:rsidR="00941FE8" w:rsidRPr="00F74223">
        <w:rPr>
          <w:rFonts w:hint="cs"/>
          <w:b w:val="0"/>
          <w:bCs w:val="0"/>
          <w:spacing w:val="-4"/>
          <w:cs/>
        </w:rPr>
        <w:t xml:space="preserve"> ค่าเผื่อมูลค่าสินค้าลดลง</w:t>
      </w:r>
      <w:r w:rsidR="004377D8" w:rsidRPr="00F74223">
        <w:rPr>
          <w:rFonts w:hint="cs"/>
          <w:b w:val="0"/>
          <w:bCs w:val="0"/>
          <w:spacing w:val="-4"/>
          <w:cs/>
        </w:rPr>
        <w:t>ในงบการเงินรวมและงบการเงินเฉพาะกิจการ</w:t>
      </w:r>
      <w:r w:rsidR="00941FE8" w:rsidRPr="00F74223">
        <w:rPr>
          <w:rFonts w:hint="cs"/>
          <w:b w:val="0"/>
          <w:bCs w:val="0"/>
          <w:spacing w:val="-4"/>
          <w:cs/>
        </w:rPr>
        <w:t>มีจำนวน</w:t>
      </w:r>
      <w:r w:rsidR="00F633BC" w:rsidRPr="00F74223">
        <w:rPr>
          <w:b w:val="0"/>
          <w:bCs w:val="0"/>
          <w:spacing w:val="-4"/>
        </w:rPr>
        <w:t xml:space="preserve"> </w:t>
      </w:r>
      <w:r w:rsidR="008B2044">
        <w:rPr>
          <w:b w:val="0"/>
          <w:bCs w:val="0"/>
          <w:spacing w:val="-4"/>
        </w:rPr>
        <w:t xml:space="preserve">401 </w:t>
      </w:r>
      <w:r w:rsidR="00941FE8" w:rsidRPr="00F74223">
        <w:rPr>
          <w:rFonts w:hint="cs"/>
          <w:b w:val="0"/>
          <w:bCs w:val="0"/>
          <w:spacing w:val="-4"/>
          <w:cs/>
        </w:rPr>
        <w:t>ล้านบาท</w:t>
      </w:r>
      <w:r w:rsidR="00941FE8">
        <w:rPr>
          <w:rFonts w:hint="cs"/>
          <w:b w:val="0"/>
          <w:bCs w:val="0"/>
          <w:cs/>
        </w:rPr>
        <w:t>และ</w:t>
      </w:r>
      <w:r w:rsidR="00DC3889">
        <w:rPr>
          <w:b w:val="0"/>
          <w:bCs w:val="0"/>
        </w:rPr>
        <w:t xml:space="preserve"> </w:t>
      </w:r>
      <w:r w:rsidR="008B2044">
        <w:rPr>
          <w:b w:val="0"/>
          <w:bCs w:val="0"/>
        </w:rPr>
        <w:t>60</w:t>
      </w:r>
      <w:r w:rsidR="00243722">
        <w:rPr>
          <w:rFonts w:hint="cs"/>
          <w:b w:val="0"/>
          <w:bCs w:val="0"/>
          <w:cs/>
        </w:rPr>
        <w:t xml:space="preserve"> </w:t>
      </w:r>
      <w:r w:rsidR="00941FE8">
        <w:rPr>
          <w:rFonts w:hint="cs"/>
          <w:b w:val="0"/>
          <w:bCs w:val="0"/>
          <w:cs/>
        </w:rPr>
        <w:t>ล้านบาท</w:t>
      </w:r>
      <w:r w:rsidR="005B625D">
        <w:rPr>
          <w:rFonts w:hint="cs"/>
          <w:b w:val="0"/>
          <w:bCs w:val="0"/>
          <w:cs/>
        </w:rPr>
        <w:t xml:space="preserve"> </w:t>
      </w:r>
      <w:r w:rsidR="00941FE8">
        <w:rPr>
          <w:rFonts w:hint="cs"/>
          <w:b w:val="0"/>
          <w:bCs w:val="0"/>
          <w:cs/>
        </w:rPr>
        <w:t xml:space="preserve">ตามลำดับ </w:t>
      </w:r>
      <w:r w:rsidR="00EE066F" w:rsidRPr="00BD6B3C">
        <w:rPr>
          <w:rFonts w:hint="cs"/>
          <w:b w:val="0"/>
          <w:bCs w:val="0"/>
          <w:i/>
          <w:iCs/>
          <w:cs/>
        </w:rPr>
        <w:t>(</w:t>
      </w:r>
      <w:r w:rsidR="00716EF5">
        <w:rPr>
          <w:rFonts w:hint="cs"/>
          <w:b w:val="0"/>
          <w:bCs w:val="0"/>
          <w:i/>
          <w:iCs/>
          <w:cs/>
        </w:rPr>
        <w:t>31</w:t>
      </w:r>
      <w:r w:rsidR="00EE066F" w:rsidRPr="00BD6B3C">
        <w:rPr>
          <w:rFonts w:hint="cs"/>
          <w:b w:val="0"/>
          <w:bCs w:val="0"/>
          <w:i/>
          <w:iCs/>
          <w:cs/>
        </w:rPr>
        <w:t xml:space="preserve"> ธันวาคม </w:t>
      </w:r>
      <w:r w:rsidR="00716EF5">
        <w:rPr>
          <w:rFonts w:hint="cs"/>
          <w:b w:val="0"/>
          <w:bCs w:val="0"/>
          <w:i/>
          <w:iCs/>
          <w:cs/>
        </w:rPr>
        <w:t>25</w:t>
      </w:r>
      <w:r w:rsidR="00716EF5">
        <w:rPr>
          <w:b w:val="0"/>
          <w:bCs w:val="0"/>
          <w:i/>
          <w:iCs/>
        </w:rPr>
        <w:t>6</w:t>
      </w:r>
      <w:r w:rsidR="006341AC">
        <w:rPr>
          <w:b w:val="0"/>
          <w:bCs w:val="0"/>
          <w:i/>
          <w:iCs/>
        </w:rPr>
        <w:t>1</w:t>
      </w:r>
      <w:r w:rsidR="00EE066F" w:rsidRPr="00BD6B3C">
        <w:rPr>
          <w:b w:val="0"/>
          <w:bCs w:val="0"/>
          <w:i/>
          <w:iCs/>
        </w:rPr>
        <w:t xml:space="preserve">: </w:t>
      </w:r>
      <w:r w:rsidR="006341AC">
        <w:rPr>
          <w:b w:val="0"/>
          <w:bCs w:val="0"/>
          <w:i/>
          <w:iCs/>
        </w:rPr>
        <w:t>431</w:t>
      </w:r>
      <w:r w:rsidR="00EE066F" w:rsidRPr="00BD6B3C">
        <w:rPr>
          <w:b w:val="0"/>
          <w:bCs w:val="0"/>
          <w:i/>
          <w:iCs/>
        </w:rPr>
        <w:t xml:space="preserve"> </w:t>
      </w:r>
      <w:r w:rsidR="00EE066F" w:rsidRPr="00BD6B3C">
        <w:rPr>
          <w:rFonts w:hint="cs"/>
          <w:b w:val="0"/>
          <w:bCs w:val="0"/>
          <w:i/>
          <w:iCs/>
          <w:cs/>
        </w:rPr>
        <w:t>ล้านบาท</w:t>
      </w:r>
      <w:r w:rsidR="00480C5B">
        <w:rPr>
          <w:b w:val="0"/>
          <w:bCs w:val="0"/>
          <w:i/>
          <w:iCs/>
        </w:rPr>
        <w:t xml:space="preserve"> </w:t>
      </w:r>
      <w:r w:rsidR="00EE066F" w:rsidRPr="00BD6B3C">
        <w:rPr>
          <w:rFonts w:hint="cs"/>
          <w:b w:val="0"/>
          <w:bCs w:val="0"/>
          <w:i/>
          <w:iCs/>
          <w:cs/>
        </w:rPr>
        <w:t xml:space="preserve">และ </w:t>
      </w:r>
      <w:r w:rsidR="006341AC">
        <w:rPr>
          <w:b w:val="0"/>
          <w:bCs w:val="0"/>
          <w:i/>
          <w:iCs/>
        </w:rPr>
        <w:t>90</w:t>
      </w:r>
      <w:r w:rsidR="00D37000">
        <w:rPr>
          <w:b w:val="0"/>
          <w:bCs w:val="0"/>
          <w:i/>
          <w:iCs/>
        </w:rPr>
        <w:t xml:space="preserve"> </w:t>
      </w:r>
      <w:r w:rsidR="00D37000">
        <w:rPr>
          <w:rFonts w:hint="cs"/>
          <w:b w:val="0"/>
          <w:bCs w:val="0"/>
          <w:i/>
          <w:iCs/>
          <w:cs/>
        </w:rPr>
        <w:t>ล้านบาท</w:t>
      </w:r>
      <w:r w:rsidR="00EE066F" w:rsidRPr="00BD6B3C">
        <w:rPr>
          <w:rFonts w:hint="cs"/>
          <w:b w:val="0"/>
          <w:bCs w:val="0"/>
          <w:i/>
          <w:iCs/>
          <w:cs/>
        </w:rPr>
        <w:t xml:space="preserve"> ตามลำดับ) </w:t>
      </w:r>
      <w:r w:rsidR="00941FE8">
        <w:rPr>
          <w:rFonts w:hint="cs"/>
          <w:b w:val="0"/>
          <w:bCs w:val="0"/>
          <w:i/>
          <w:iCs/>
          <w:cs/>
        </w:rPr>
        <w:t xml:space="preserve"> </w:t>
      </w:r>
    </w:p>
    <w:p w:rsidR="00EC2473" w:rsidRPr="00EC2473" w:rsidRDefault="00EC2473" w:rsidP="005C2785">
      <w:pPr>
        <w:pStyle w:val="Bo-Blankline"/>
      </w:pPr>
    </w:p>
    <w:p w:rsidR="009B5E04" w:rsidRDefault="009B5E04" w:rsidP="0069138E">
      <w:pPr>
        <w:pStyle w:val="Caption"/>
        <w:ind w:hanging="900"/>
      </w:pPr>
      <w:r w:rsidRPr="00F87C2F">
        <w:rPr>
          <w:rFonts w:hint="cs"/>
          <w:cs/>
        </w:rPr>
        <w:t>เงินลงทุน</w:t>
      </w:r>
      <w:r w:rsidR="00C73C1F">
        <w:rPr>
          <w:rFonts w:hint="cs"/>
          <w:cs/>
        </w:rPr>
        <w:t>ในบริษัทร่วม</w:t>
      </w:r>
    </w:p>
    <w:p w:rsidR="00E45D46" w:rsidRPr="001C26E7" w:rsidRDefault="00E45D46" w:rsidP="00E45D46">
      <w:pPr>
        <w:pStyle w:val="Caption"/>
        <w:numPr>
          <w:ilvl w:val="0"/>
          <w:numId w:val="0"/>
        </w:numPr>
        <w:ind w:left="900"/>
        <w:rPr>
          <w:sz w:val="20"/>
          <w:szCs w:val="2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41"/>
        <w:gridCol w:w="1074"/>
        <w:gridCol w:w="235"/>
        <w:gridCol w:w="1074"/>
        <w:gridCol w:w="235"/>
        <w:gridCol w:w="1043"/>
        <w:gridCol w:w="235"/>
        <w:gridCol w:w="1043"/>
      </w:tblGrid>
      <w:tr w:rsidR="00E45D46" w:rsidRPr="00FF40F1" w:rsidTr="00E45D46">
        <w:trPr>
          <w:tblHeader/>
        </w:trPr>
        <w:tc>
          <w:tcPr>
            <w:tcW w:w="4355" w:type="dxa"/>
          </w:tcPr>
          <w:p w:rsidR="00E45D46" w:rsidRPr="00FF40F1" w:rsidRDefault="00E45D46" w:rsidP="00E851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6" w:type="dxa"/>
            <w:gridSpan w:val="3"/>
          </w:tcPr>
          <w:p w:rsidR="00E45D46" w:rsidRPr="00FF40F1" w:rsidRDefault="00E45D46" w:rsidP="00E851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0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E45D46" w:rsidRPr="00FF40F1" w:rsidRDefault="00E45D46" w:rsidP="00E851D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3" w:type="dxa"/>
            <w:gridSpan w:val="3"/>
          </w:tcPr>
          <w:p w:rsidR="00E45D46" w:rsidRPr="00FF40F1" w:rsidRDefault="00E45D46" w:rsidP="00E851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0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5D46" w:rsidRPr="00FF40F1" w:rsidTr="00E45D46">
        <w:trPr>
          <w:tblHeader/>
        </w:trPr>
        <w:tc>
          <w:tcPr>
            <w:tcW w:w="4355" w:type="dxa"/>
          </w:tcPr>
          <w:p w:rsidR="00E45D46" w:rsidRPr="004A594B" w:rsidRDefault="00E45D46" w:rsidP="00E851DF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A59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A59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1066" w:type="dxa"/>
          </w:tcPr>
          <w:p w:rsidR="00E45D46" w:rsidRPr="008E00A9" w:rsidRDefault="00E45D46" w:rsidP="00E851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E45D46" w:rsidRPr="008E00A9" w:rsidRDefault="00E45D46" w:rsidP="00E851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E45D46" w:rsidRPr="008E00A9" w:rsidRDefault="00E45D46" w:rsidP="00E851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36" w:type="dxa"/>
          </w:tcPr>
          <w:p w:rsidR="00E45D46" w:rsidRPr="008E00A9" w:rsidRDefault="00E45D46" w:rsidP="00E851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3" w:type="dxa"/>
          </w:tcPr>
          <w:p w:rsidR="00E45D46" w:rsidRPr="008E00A9" w:rsidRDefault="00E45D46" w:rsidP="00E851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E45D46" w:rsidRPr="008E00A9" w:rsidRDefault="00E45D46" w:rsidP="00E851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E45D46" w:rsidRPr="008E00A9" w:rsidRDefault="00E45D46" w:rsidP="00E851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E45D46" w:rsidRPr="000801F8" w:rsidTr="00E45D46">
        <w:trPr>
          <w:trHeight w:val="317"/>
          <w:tblHeader/>
        </w:trPr>
        <w:tc>
          <w:tcPr>
            <w:tcW w:w="4355" w:type="dxa"/>
          </w:tcPr>
          <w:p w:rsidR="00E45D46" w:rsidRPr="000801F8" w:rsidRDefault="00E45D46" w:rsidP="00E851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5" w:type="dxa"/>
            <w:gridSpan w:val="7"/>
          </w:tcPr>
          <w:p w:rsidR="00E45D46" w:rsidRPr="000801F8" w:rsidRDefault="00E45D46" w:rsidP="00E851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801F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801F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801F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45D46" w:rsidRPr="009F1ED2" w:rsidTr="00E45D46">
        <w:tc>
          <w:tcPr>
            <w:tcW w:w="4355" w:type="dxa"/>
          </w:tcPr>
          <w:p w:rsidR="00E45D46" w:rsidRPr="00D77539" w:rsidRDefault="00E45D46" w:rsidP="00E851DF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6" w:type="dxa"/>
            <w:shd w:val="clear" w:color="auto" w:fill="auto"/>
          </w:tcPr>
          <w:p w:rsidR="00E45D46" w:rsidRPr="009F1ED2" w:rsidRDefault="00E45D46" w:rsidP="00E851D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45D46" w:rsidRPr="009F1ED2" w:rsidRDefault="00E45D46" w:rsidP="00E851D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E45D46" w:rsidRPr="009F1ED2" w:rsidRDefault="00E45D46" w:rsidP="00E851D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45D46" w:rsidRPr="009F1ED2" w:rsidRDefault="00E45D46" w:rsidP="00E851D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:rsidR="00E45D46" w:rsidRPr="009F1ED2" w:rsidRDefault="00E45D46" w:rsidP="00E851D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45D46" w:rsidRPr="009F1ED2" w:rsidRDefault="00E45D46" w:rsidP="00E851D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E45D46" w:rsidRPr="009F1ED2" w:rsidRDefault="00E45D46" w:rsidP="00E851D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45D46" w:rsidRPr="00A23BB7" w:rsidTr="00E45D46">
        <w:tc>
          <w:tcPr>
            <w:tcW w:w="4355" w:type="dxa"/>
          </w:tcPr>
          <w:p w:rsidR="00E45D46" w:rsidRPr="00D77539" w:rsidRDefault="00E45D46" w:rsidP="00E45D46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1ED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9F1ED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1ED2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ม</w:t>
            </w:r>
          </w:p>
        </w:tc>
        <w:tc>
          <w:tcPr>
            <w:tcW w:w="1066" w:type="dxa"/>
            <w:shd w:val="clear" w:color="auto" w:fill="auto"/>
          </w:tcPr>
          <w:p w:rsidR="00E45D46" w:rsidRPr="00CF373D" w:rsidRDefault="00B30494" w:rsidP="00E45D46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772,197</w:t>
            </w:r>
          </w:p>
        </w:tc>
        <w:tc>
          <w:tcPr>
            <w:tcW w:w="236" w:type="dxa"/>
          </w:tcPr>
          <w:p w:rsidR="00E45D46" w:rsidRPr="00D77539" w:rsidRDefault="00E45D46" w:rsidP="00E45D4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E45D46" w:rsidRPr="00CF373D" w:rsidRDefault="00E45D46" w:rsidP="00E45D46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745,865</w:t>
            </w:r>
          </w:p>
        </w:tc>
        <w:tc>
          <w:tcPr>
            <w:tcW w:w="236" w:type="dxa"/>
          </w:tcPr>
          <w:p w:rsidR="00E45D46" w:rsidRPr="009F1ED2" w:rsidRDefault="00E45D46" w:rsidP="00E45D4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E45D46" w:rsidRPr="00CF373D" w:rsidRDefault="00477538" w:rsidP="00477538">
            <w:pPr>
              <w:tabs>
                <w:tab w:val="decimal" w:pos="8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229,500</w:t>
            </w:r>
          </w:p>
        </w:tc>
        <w:tc>
          <w:tcPr>
            <w:tcW w:w="236" w:type="dxa"/>
          </w:tcPr>
          <w:p w:rsidR="00E45D46" w:rsidRPr="00D77539" w:rsidRDefault="00E45D46" w:rsidP="00E45D4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:rsidR="00E45D46" w:rsidRPr="00CF373D" w:rsidRDefault="00E45D46" w:rsidP="00E45D46">
            <w:pPr>
              <w:tabs>
                <w:tab w:val="decimal" w:pos="8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229,500</w:t>
            </w:r>
          </w:p>
        </w:tc>
      </w:tr>
      <w:tr w:rsidR="00E45D46" w:rsidRPr="009F1ED2" w:rsidTr="00E45D46">
        <w:tc>
          <w:tcPr>
            <w:tcW w:w="4355" w:type="dxa"/>
          </w:tcPr>
          <w:p w:rsidR="00E45D46" w:rsidRPr="00A23BB7" w:rsidRDefault="00E45D46" w:rsidP="00E45D46">
            <w:pPr>
              <w:spacing w:line="240" w:lineRule="atLeast"/>
              <w:ind w:left="270" w:right="-108" w:hanging="27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F1ED2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งกำไร</w:t>
            </w:r>
            <w:r w:rsidR="00C6788E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D77539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D77539">
              <w:rPr>
                <w:rFonts w:ascii="Angsana New" w:hAnsi="Angsana New"/>
                <w:sz w:val="30"/>
                <w:szCs w:val="30"/>
                <w:cs/>
              </w:rPr>
              <w:t>ลงทุน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A23BB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066" w:type="dxa"/>
            <w:shd w:val="clear" w:color="auto" w:fill="auto"/>
          </w:tcPr>
          <w:p w:rsidR="00E45D46" w:rsidRPr="00CF373D" w:rsidRDefault="00B30494" w:rsidP="00E45D46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(10,635)</w:t>
            </w:r>
          </w:p>
        </w:tc>
        <w:tc>
          <w:tcPr>
            <w:tcW w:w="236" w:type="dxa"/>
          </w:tcPr>
          <w:p w:rsidR="00E45D46" w:rsidRPr="009F1ED2" w:rsidRDefault="00E45D46" w:rsidP="00E45D4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E45D46" w:rsidRPr="00CF373D" w:rsidRDefault="00E45D46" w:rsidP="00E45D46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30,732</w:t>
            </w:r>
          </w:p>
        </w:tc>
        <w:tc>
          <w:tcPr>
            <w:tcW w:w="236" w:type="dxa"/>
          </w:tcPr>
          <w:p w:rsidR="00E45D46" w:rsidRPr="009F1ED2" w:rsidRDefault="00E45D46" w:rsidP="00E45D4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:rsidR="00E45D46" w:rsidRPr="00CF373D" w:rsidRDefault="00477538" w:rsidP="00E45D4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45D46" w:rsidRPr="009F1ED2" w:rsidRDefault="00E45D46" w:rsidP="00E45D4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E45D46" w:rsidRPr="00CF373D" w:rsidRDefault="00E45D46" w:rsidP="00E45D4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5D46" w:rsidRPr="009F1ED2" w:rsidTr="00E45D46">
        <w:tc>
          <w:tcPr>
            <w:tcW w:w="4355" w:type="dxa"/>
          </w:tcPr>
          <w:p w:rsidR="00E45D46" w:rsidRPr="00A23BB7" w:rsidRDefault="00E45D46" w:rsidP="00E45D46">
            <w:pPr>
              <w:spacing w:line="240" w:lineRule="atLeast"/>
              <w:ind w:left="270" w:right="-108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F1ED2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เบ็ดเสร็จอื่นจากเงิน</w:t>
            </w:r>
            <w:r w:rsidRPr="00D77539">
              <w:rPr>
                <w:rFonts w:ascii="Angsana New" w:hAnsi="Angsana New"/>
                <w:sz w:val="30"/>
                <w:szCs w:val="30"/>
                <w:cs/>
              </w:rPr>
              <w:t>ลงทุน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A23BB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E45D46" w:rsidRPr="00CF373D" w:rsidRDefault="00B30494" w:rsidP="00E45D4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(5,02</w:t>
            </w:r>
            <w:r w:rsidR="003E689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E45D46" w:rsidRPr="009F1ED2" w:rsidRDefault="00E45D46" w:rsidP="00E45D46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:rsidR="00E45D46" w:rsidRPr="00CF373D" w:rsidRDefault="00E45D46" w:rsidP="00E45D4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(3,343)</w:t>
            </w:r>
          </w:p>
        </w:tc>
        <w:tc>
          <w:tcPr>
            <w:tcW w:w="236" w:type="dxa"/>
          </w:tcPr>
          <w:p w:rsidR="00E45D46" w:rsidRPr="009F1ED2" w:rsidRDefault="00E45D46" w:rsidP="00E45D4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E45D46" w:rsidRPr="00CF373D" w:rsidRDefault="00477538" w:rsidP="00E45D4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E45D46" w:rsidRPr="009F1ED2" w:rsidRDefault="00E45D46" w:rsidP="00E45D4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:rsidR="00E45D46" w:rsidRPr="00CF373D" w:rsidRDefault="00E45D46" w:rsidP="00E45D4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5D46" w:rsidRPr="00A23BB7" w:rsidTr="00E45D46">
        <w:tc>
          <w:tcPr>
            <w:tcW w:w="4355" w:type="dxa"/>
          </w:tcPr>
          <w:p w:rsidR="00E45D46" w:rsidRPr="00A23BB7" w:rsidRDefault="00E45D46" w:rsidP="00E45D46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5D46" w:rsidRPr="00CF373D" w:rsidRDefault="00B30494" w:rsidP="00E45D46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756,5</w:t>
            </w:r>
            <w:r w:rsidR="003E6896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36" w:type="dxa"/>
          </w:tcPr>
          <w:p w:rsidR="00E45D46" w:rsidRPr="009F1ED2" w:rsidRDefault="00E45D46" w:rsidP="00E45D4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:rsidR="00E45D46" w:rsidRPr="00CF373D" w:rsidRDefault="00E45D46" w:rsidP="00E45D46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773,254</w:t>
            </w:r>
          </w:p>
        </w:tc>
        <w:tc>
          <w:tcPr>
            <w:tcW w:w="236" w:type="dxa"/>
          </w:tcPr>
          <w:p w:rsidR="00E45D46" w:rsidRPr="009F1ED2" w:rsidRDefault="00E45D46" w:rsidP="00E45D4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5D46" w:rsidRPr="00CF373D" w:rsidRDefault="00477538" w:rsidP="00E45D46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229,500</w:t>
            </w:r>
          </w:p>
        </w:tc>
        <w:tc>
          <w:tcPr>
            <w:tcW w:w="236" w:type="dxa"/>
          </w:tcPr>
          <w:p w:rsidR="00E45D46" w:rsidRPr="00D77539" w:rsidRDefault="00E45D46" w:rsidP="00E45D4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5D46" w:rsidRPr="00CF373D" w:rsidRDefault="00E45D46" w:rsidP="00E45D46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229,500</w:t>
            </w:r>
          </w:p>
        </w:tc>
      </w:tr>
    </w:tbl>
    <w:p w:rsidR="003B4C2B" w:rsidRDefault="003B4C2B" w:rsidP="00B472F8">
      <w:pPr>
        <w:pStyle w:val="Bo-Blankline"/>
      </w:pPr>
    </w:p>
    <w:p w:rsidR="006F2CCC" w:rsidRPr="006F2CCC" w:rsidRDefault="006F2CCC" w:rsidP="006F2CCC">
      <w:pPr>
        <w:spacing w:line="240" w:lineRule="auto"/>
        <w:rPr>
          <w:sz w:val="2"/>
          <w:szCs w:val="2"/>
        </w:rPr>
      </w:pPr>
    </w:p>
    <w:p w:rsidR="00B67143" w:rsidRPr="00B67143" w:rsidRDefault="00B67143" w:rsidP="00B67143">
      <w:pPr>
        <w:pStyle w:val="Bo-C1Content"/>
        <w:rPr>
          <w:cs/>
          <w:lang w:val="en-US"/>
        </w:rPr>
      </w:pPr>
      <w:r w:rsidRPr="001E2E85">
        <w:rPr>
          <w:cs/>
        </w:rPr>
        <w:t>กลุ่มบริษัทไม่</w:t>
      </w:r>
      <w:r w:rsidRPr="001E2E85">
        <w:rPr>
          <w:rFonts w:hint="cs"/>
          <w:cs/>
        </w:rPr>
        <w:t>ได้</w:t>
      </w:r>
      <w:r w:rsidRPr="001E2E85">
        <w:rPr>
          <w:cs/>
        </w:rPr>
        <w:t>รับรู้</w:t>
      </w:r>
      <w:r w:rsidRPr="001E2E85">
        <w:rPr>
          <w:rFonts w:hint="cs"/>
          <w:cs/>
        </w:rPr>
        <w:t>ส่วนแบ่งผล</w:t>
      </w:r>
      <w:r w:rsidRPr="001E2E85">
        <w:rPr>
          <w:cs/>
        </w:rPr>
        <w:t>ขาดทุน</w:t>
      </w:r>
      <w:r w:rsidRPr="001E2E85">
        <w:rPr>
          <w:rFonts w:hint="cs"/>
          <w:cs/>
        </w:rPr>
        <w:t>ของบริษัทร่วมทางอ้อมบางแห่งที่ลงทุนและไม่ได้บันทึกเงินลงทุนตามวิธีส่วนได้เสียสำหรับขาดทุนสุทธิส่วนที่เกินกว่ามูลค่าเงินลงทุนของกลุ่มบริษัทในบริษัทร่วมทางอ้อมนั้น ณ วันที่</w:t>
      </w:r>
      <w:r w:rsidRPr="001E2E85">
        <w:t xml:space="preserve"> </w:t>
      </w:r>
      <w:r w:rsidRPr="001E2E85">
        <w:rPr>
          <w:cs/>
        </w:rPr>
        <w:br/>
      </w:r>
      <w:r>
        <w:rPr>
          <w:lang w:val="en-US"/>
        </w:rPr>
        <w:t>30</w:t>
      </w:r>
      <w:r w:rsidRPr="001E2E85">
        <w:rPr>
          <w:lang w:val="en-US"/>
        </w:rPr>
        <w:t xml:space="preserve"> </w:t>
      </w:r>
      <w:r>
        <w:rPr>
          <w:rFonts w:hint="cs"/>
          <w:cs/>
          <w:lang w:val="en-US"/>
        </w:rPr>
        <w:t>กันยายน</w:t>
      </w:r>
      <w:r w:rsidRPr="001E2E85">
        <w:rPr>
          <w:rFonts w:hint="cs"/>
          <w:cs/>
          <w:lang w:val="en-US"/>
        </w:rPr>
        <w:t xml:space="preserve"> </w:t>
      </w:r>
      <w:r>
        <w:rPr>
          <w:rFonts w:hint="cs"/>
          <w:cs/>
          <w:lang w:val="en-US"/>
        </w:rPr>
        <w:t>25</w:t>
      </w:r>
      <w:r>
        <w:rPr>
          <w:lang w:val="en-US"/>
        </w:rPr>
        <w:t>6</w:t>
      </w:r>
      <w:r>
        <w:rPr>
          <w:rFonts w:hint="cs"/>
          <w:cs/>
          <w:lang w:val="en-US"/>
        </w:rPr>
        <w:t>2</w:t>
      </w:r>
      <w:r w:rsidRPr="001E2E85">
        <w:rPr>
          <w:lang w:val="en-US"/>
        </w:rPr>
        <w:t xml:space="preserve"> </w:t>
      </w:r>
      <w:r w:rsidRPr="001E2E85">
        <w:rPr>
          <w:rFonts w:hint="cs"/>
          <w:cs/>
          <w:lang w:val="en-US"/>
        </w:rPr>
        <w:t>กลุ่มบริษัทยังมีส่วนแบ่ง</w:t>
      </w:r>
      <w:r w:rsidRPr="001E2E85">
        <w:rPr>
          <w:rFonts w:hint="cs"/>
          <w:cs/>
        </w:rPr>
        <w:t xml:space="preserve">ผลขาดทุนสะสมที่ยังไม่รับรู้ของบริษัทร่วมจำนวน </w:t>
      </w:r>
      <w:r w:rsidR="00A57CA9">
        <w:rPr>
          <w:lang w:val="en-US"/>
        </w:rPr>
        <w:t>984</w:t>
      </w:r>
      <w:r w:rsidRPr="001E2E85">
        <w:rPr>
          <w:rFonts w:hint="cs"/>
          <w:cs/>
        </w:rPr>
        <w:t xml:space="preserve"> ล้าน</w:t>
      </w:r>
      <w:r w:rsidRPr="001E2E85">
        <w:rPr>
          <w:rFonts w:hint="cs"/>
          <w:spacing w:val="-2"/>
          <w:cs/>
        </w:rPr>
        <w:t xml:space="preserve">บาท </w:t>
      </w:r>
      <w:r w:rsidRPr="001E2E85">
        <w:rPr>
          <w:spacing w:val="-2"/>
          <w:cs/>
        </w:rPr>
        <w:br/>
      </w:r>
      <w:r w:rsidRPr="001E2E85">
        <w:rPr>
          <w:rFonts w:hint="cs"/>
          <w:i/>
          <w:iCs/>
          <w:spacing w:val="-2"/>
          <w:cs/>
        </w:rPr>
        <w:t>(</w:t>
      </w:r>
      <w:r>
        <w:rPr>
          <w:i/>
          <w:iCs/>
          <w:lang w:val="en-US"/>
        </w:rPr>
        <w:t>30</w:t>
      </w:r>
      <w:r w:rsidRPr="001E2E85">
        <w:rPr>
          <w:i/>
          <w:iCs/>
          <w:lang w:val="en-US"/>
        </w:rPr>
        <w:t xml:space="preserve"> </w:t>
      </w:r>
      <w:r>
        <w:rPr>
          <w:rFonts w:hint="cs"/>
          <w:i/>
          <w:iCs/>
          <w:cs/>
          <w:lang w:val="en-US"/>
        </w:rPr>
        <w:t>กันยายน</w:t>
      </w:r>
      <w:r w:rsidRPr="001E2E85">
        <w:rPr>
          <w:rFonts w:hint="cs"/>
          <w:cs/>
          <w:lang w:val="en-US"/>
        </w:rPr>
        <w:t xml:space="preserve"> </w:t>
      </w:r>
      <w:r>
        <w:rPr>
          <w:rFonts w:hint="cs"/>
          <w:i/>
          <w:iCs/>
          <w:spacing w:val="-2"/>
          <w:cs/>
        </w:rPr>
        <w:t>25</w:t>
      </w:r>
      <w:r>
        <w:rPr>
          <w:i/>
          <w:iCs/>
          <w:spacing w:val="-2"/>
        </w:rPr>
        <w:t>6</w:t>
      </w:r>
      <w:r>
        <w:rPr>
          <w:rFonts w:hint="cs"/>
          <w:i/>
          <w:iCs/>
          <w:spacing w:val="-2"/>
          <w:cs/>
        </w:rPr>
        <w:t>1</w:t>
      </w:r>
      <w:r>
        <w:rPr>
          <w:i/>
          <w:iCs/>
          <w:spacing w:val="-2"/>
          <w:lang w:val="en-US"/>
        </w:rPr>
        <w:t>:</w:t>
      </w:r>
      <w:r>
        <w:rPr>
          <w:rFonts w:hint="cs"/>
          <w:i/>
          <w:iCs/>
          <w:spacing w:val="-2"/>
          <w:cs/>
          <w:lang w:val="en-US"/>
        </w:rPr>
        <w:t xml:space="preserve"> </w:t>
      </w:r>
      <w:r>
        <w:rPr>
          <w:i/>
          <w:iCs/>
          <w:spacing w:val="-2"/>
          <w:lang w:val="en-US"/>
        </w:rPr>
        <w:t>98</w:t>
      </w:r>
      <w:r>
        <w:rPr>
          <w:rFonts w:hint="cs"/>
          <w:i/>
          <w:iCs/>
          <w:spacing w:val="-2"/>
          <w:cs/>
          <w:lang w:val="en-US"/>
        </w:rPr>
        <w:t>4</w:t>
      </w:r>
      <w:r w:rsidRPr="001E2E85">
        <w:rPr>
          <w:rFonts w:hint="cs"/>
          <w:i/>
          <w:iCs/>
          <w:cs/>
          <w:lang w:val="en-US"/>
        </w:rPr>
        <w:t xml:space="preserve"> </w:t>
      </w:r>
      <w:r w:rsidRPr="001E2E85">
        <w:rPr>
          <w:rFonts w:hint="cs"/>
          <w:i/>
          <w:iCs/>
          <w:cs/>
        </w:rPr>
        <w:t>ล้านบาท</w:t>
      </w:r>
      <w:r w:rsidRPr="001E2E85">
        <w:rPr>
          <w:rFonts w:hint="cs"/>
          <w:i/>
          <w:iCs/>
          <w:cs/>
          <w:lang w:val="en-US"/>
        </w:rPr>
        <w:t>)</w:t>
      </w:r>
      <w:r w:rsidRPr="001E2E85">
        <w:rPr>
          <w:rFonts w:hint="cs"/>
          <w:cs/>
          <w:lang w:val="en-US"/>
        </w:rPr>
        <w:t xml:space="preserve"> </w:t>
      </w:r>
      <w:r w:rsidR="0001063C" w:rsidRPr="0001063C">
        <w:rPr>
          <w:rFonts w:hint="cs"/>
          <w:spacing w:val="4"/>
          <w:cs/>
          <w:lang w:val="en-US"/>
        </w:rPr>
        <w:t>กลุ่มบริษัทไม่มี</w:t>
      </w:r>
      <w:r w:rsidR="0001063C">
        <w:rPr>
          <w:rFonts w:hint="cs"/>
          <w:spacing w:val="4"/>
          <w:cs/>
          <w:lang w:val="en-US"/>
        </w:rPr>
        <w:t>ภาระหนี้สินที่เกี่ยวเนื่องกับผลขาดทุนนี้</w:t>
      </w:r>
    </w:p>
    <w:p w:rsidR="00992CC0" w:rsidRPr="008409D1" w:rsidRDefault="00992CC0" w:rsidP="008409D1">
      <w:pPr>
        <w:pStyle w:val="Bo-C1Content"/>
      </w:pPr>
    </w:p>
    <w:p w:rsidR="00992CC0" w:rsidRPr="00EF2E6A" w:rsidRDefault="00992CC0" w:rsidP="009B5E04">
      <w:pPr>
        <w:tabs>
          <w:tab w:val="left" w:pos="540"/>
          <w:tab w:val="right" w:pos="7200"/>
        </w:tabs>
        <w:spacing w:line="240" w:lineRule="auto"/>
        <w:ind w:right="389"/>
        <w:rPr>
          <w:rFonts w:ascii="Angsana New" w:hAnsi="Angsana New"/>
          <w:sz w:val="28"/>
          <w:szCs w:val="28"/>
          <w:cs/>
          <w:lang w:val="en-US"/>
        </w:rPr>
        <w:sectPr w:rsidR="00992CC0" w:rsidRPr="00EF2E6A" w:rsidSect="009B7A42">
          <w:headerReference w:type="default" r:id="rId8"/>
          <w:footerReference w:type="default" r:id="rId9"/>
          <w:pgSz w:w="11909" w:h="16834" w:code="9"/>
          <w:pgMar w:top="691" w:right="1152" w:bottom="720" w:left="1152" w:header="720" w:footer="720" w:gutter="0"/>
          <w:paperSrc w:first="7" w:other="7"/>
          <w:pgNumType w:start="16"/>
          <w:cols w:space="737"/>
        </w:sectPr>
      </w:pPr>
    </w:p>
    <w:p w:rsidR="009B5E04" w:rsidRDefault="009B5E04" w:rsidP="00730E0A">
      <w:pPr>
        <w:pStyle w:val="Bo-C1Content"/>
        <w:ind w:hanging="547"/>
      </w:pPr>
      <w:r w:rsidRPr="00E52B83">
        <w:rPr>
          <w:cs/>
        </w:rPr>
        <w:lastRenderedPageBreak/>
        <w:t>เงินลงทุน</w:t>
      </w:r>
      <w:r w:rsidRPr="00E52B83">
        <w:rPr>
          <w:rFonts w:hint="cs"/>
          <w:cs/>
        </w:rPr>
        <w:t>ในบริษัทร่วม</w:t>
      </w:r>
      <w:r w:rsidR="00C00BA4">
        <w:t xml:space="preserve"> </w:t>
      </w:r>
      <w:r w:rsidRPr="00E52B83">
        <w:rPr>
          <w:cs/>
        </w:rPr>
        <w:t xml:space="preserve">ณ </w:t>
      </w:r>
      <w:r w:rsidRPr="00E52B83">
        <w:rPr>
          <w:cs/>
          <w:lang w:val="en-US"/>
        </w:rPr>
        <w:t xml:space="preserve">วันที่ </w:t>
      </w:r>
      <w:r w:rsidR="00804C54">
        <w:rPr>
          <w:lang w:val="en-US"/>
        </w:rPr>
        <w:t>3</w:t>
      </w:r>
      <w:r w:rsidR="00804C54">
        <w:rPr>
          <w:rFonts w:hint="cs"/>
          <w:cs/>
          <w:lang w:val="en-US"/>
        </w:rPr>
        <w:t>0</w:t>
      </w:r>
      <w:r w:rsidR="00804C54" w:rsidRPr="00E52B83">
        <w:rPr>
          <w:rFonts w:hint="cs"/>
          <w:cs/>
          <w:lang w:val="en-US"/>
        </w:rPr>
        <w:t xml:space="preserve"> </w:t>
      </w:r>
      <w:r w:rsidR="00804C54">
        <w:rPr>
          <w:rFonts w:hint="cs"/>
          <w:cs/>
          <w:lang w:val="en-US"/>
        </w:rPr>
        <w:t>กันยายน</w:t>
      </w:r>
      <w:r w:rsidR="00063ADF" w:rsidRPr="00E52B83">
        <w:rPr>
          <w:rFonts w:hint="cs"/>
          <w:cs/>
          <w:lang w:val="en-US"/>
        </w:rPr>
        <w:t xml:space="preserve"> </w:t>
      </w:r>
      <w:r w:rsidR="00716EF5">
        <w:rPr>
          <w:rFonts w:hint="cs"/>
          <w:cs/>
          <w:lang w:val="en-US"/>
        </w:rPr>
        <w:t>256</w:t>
      </w:r>
      <w:r w:rsidR="00FA7ADF">
        <w:rPr>
          <w:rFonts w:hint="cs"/>
          <w:cs/>
          <w:lang w:val="en-US"/>
        </w:rPr>
        <w:t>2</w:t>
      </w:r>
      <w:r w:rsidR="00112979">
        <w:rPr>
          <w:lang w:val="en-US"/>
        </w:rPr>
        <w:t xml:space="preserve"> </w:t>
      </w:r>
      <w:r w:rsidR="00063ADF" w:rsidRPr="00E52B83">
        <w:rPr>
          <w:rFonts w:hint="cs"/>
          <w:cs/>
          <w:lang w:val="en-US"/>
        </w:rPr>
        <w:t xml:space="preserve">และ </w:t>
      </w:r>
      <w:r w:rsidR="00716EF5">
        <w:rPr>
          <w:rFonts w:hint="cs"/>
          <w:cs/>
          <w:lang w:val="en-US"/>
        </w:rPr>
        <w:t>31</w:t>
      </w:r>
      <w:r w:rsidRPr="00E52B83">
        <w:rPr>
          <w:lang w:val="en-US"/>
        </w:rPr>
        <w:t xml:space="preserve"> </w:t>
      </w:r>
      <w:r w:rsidRPr="00E52B83">
        <w:rPr>
          <w:cs/>
          <w:lang w:val="en-US"/>
        </w:rPr>
        <w:t>ธันวาคม</w:t>
      </w:r>
      <w:r w:rsidR="006F2CCC">
        <w:rPr>
          <w:rFonts w:hint="cs"/>
          <w:cs/>
          <w:lang w:val="en-US"/>
        </w:rPr>
        <w:t xml:space="preserve"> </w:t>
      </w:r>
      <w:r w:rsidR="00716EF5">
        <w:rPr>
          <w:rFonts w:hint="cs"/>
          <w:cs/>
          <w:lang w:val="en-US"/>
        </w:rPr>
        <w:t>25</w:t>
      </w:r>
      <w:r w:rsidR="00716EF5">
        <w:rPr>
          <w:lang w:val="en-US"/>
        </w:rPr>
        <w:t>6</w:t>
      </w:r>
      <w:r w:rsidR="00FA7ADF">
        <w:rPr>
          <w:rFonts w:hint="cs"/>
          <w:cs/>
          <w:lang w:val="en-US"/>
        </w:rPr>
        <w:t>1</w:t>
      </w:r>
      <w:r w:rsidR="00112979">
        <w:rPr>
          <w:lang w:val="en-US"/>
        </w:rPr>
        <w:t xml:space="preserve"> </w:t>
      </w:r>
      <w:r w:rsidRPr="00E52B83">
        <w:rPr>
          <w:rFonts w:hint="cs"/>
          <w:cs/>
        </w:rPr>
        <w:t>มีดังนี้</w:t>
      </w:r>
    </w:p>
    <w:tbl>
      <w:tblPr>
        <w:tblW w:w="14834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880"/>
        <w:gridCol w:w="1890"/>
        <w:gridCol w:w="944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FA7ADF" w:rsidRPr="00744476" w:rsidTr="00C61F28">
        <w:tc>
          <w:tcPr>
            <w:tcW w:w="2880" w:type="dxa"/>
          </w:tcPr>
          <w:p w:rsidR="00FA7ADF" w:rsidRPr="00FA7ADF" w:rsidRDefault="00FA7ADF" w:rsidP="00FA7ADF">
            <w:pPr>
              <w:spacing w:line="320" w:lineRule="exact"/>
              <w:ind w:left="342" w:right="-18" w:hanging="18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</w:tcPr>
          <w:p w:rsidR="00FA7ADF" w:rsidRPr="00FA7ADF" w:rsidRDefault="00FA7ADF" w:rsidP="00FA7ADF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64" w:type="dxa"/>
            <w:gridSpan w:val="15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FA7ADF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A7ADF" w:rsidRPr="00744476" w:rsidTr="00C61F28">
        <w:tc>
          <w:tcPr>
            <w:tcW w:w="2880" w:type="dxa"/>
          </w:tcPr>
          <w:p w:rsidR="00FA7ADF" w:rsidRPr="00FA7ADF" w:rsidRDefault="00FA7ADF" w:rsidP="00FA7ADF">
            <w:pPr>
              <w:spacing w:line="320" w:lineRule="exact"/>
              <w:ind w:left="342" w:right="-18" w:hanging="18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</w:tcPr>
          <w:p w:rsidR="00FA7ADF" w:rsidRPr="00FA7ADF" w:rsidRDefault="00FA7ADF" w:rsidP="00FA7ADF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252" w:type="dxa"/>
            <w:gridSpan w:val="3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FA7ADF" w:rsidRPr="00744476" w:rsidTr="00C61F28">
        <w:tc>
          <w:tcPr>
            <w:tcW w:w="2880" w:type="dxa"/>
          </w:tcPr>
          <w:p w:rsidR="00FA7ADF" w:rsidRPr="00FA7ADF" w:rsidRDefault="00FA7ADF" w:rsidP="00FA7ADF">
            <w:pPr>
              <w:spacing w:line="320" w:lineRule="exact"/>
              <w:ind w:left="342" w:right="-18" w:hanging="18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</w:tcPr>
          <w:p w:rsidR="00FA7ADF" w:rsidRPr="00FA7ADF" w:rsidRDefault="00FA7ADF" w:rsidP="00FA7ADF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4" w:type="dxa"/>
          </w:tcPr>
          <w:p w:rsidR="00FA7ADF" w:rsidRPr="00FA7ADF" w:rsidRDefault="00804C54" w:rsidP="00FA7ADF">
            <w:pPr>
              <w:spacing w:line="320" w:lineRule="exac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กันยายน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804C54" w:rsidP="00FA7ADF">
            <w:pPr>
              <w:spacing w:line="320" w:lineRule="exac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กันยายน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804C54" w:rsidP="00FA7ADF">
            <w:pPr>
              <w:spacing w:line="320" w:lineRule="exac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กันยายน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804C54" w:rsidP="00FA7ADF">
            <w:pPr>
              <w:spacing w:line="320" w:lineRule="exac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กันยายน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31 ธันวาคม</w:t>
            </w:r>
          </w:p>
        </w:tc>
      </w:tr>
      <w:tr w:rsidR="00FA7ADF" w:rsidRPr="00744476" w:rsidTr="00C61F28">
        <w:tc>
          <w:tcPr>
            <w:tcW w:w="2880" w:type="dxa"/>
          </w:tcPr>
          <w:p w:rsidR="00FA7ADF" w:rsidRPr="00FA7ADF" w:rsidRDefault="00FA7ADF" w:rsidP="00FA7ADF">
            <w:pPr>
              <w:spacing w:line="320" w:lineRule="exact"/>
              <w:ind w:left="342" w:right="-18" w:hanging="18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</w:tcPr>
          <w:p w:rsidR="00FA7ADF" w:rsidRPr="00FA7ADF" w:rsidRDefault="00FA7ADF" w:rsidP="00FA7ADF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4" w:type="dxa"/>
          </w:tcPr>
          <w:p w:rsidR="00FA7ADF" w:rsidRPr="00FA7ADF" w:rsidRDefault="00FA7ADF" w:rsidP="00FA7ADF">
            <w:pPr>
              <w:spacing w:line="320" w:lineRule="exac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FA7ADF" w:rsidP="00FA7ADF">
            <w:pPr>
              <w:spacing w:line="320" w:lineRule="exac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FA7ADF" w:rsidP="00FA7ADF">
            <w:pPr>
              <w:spacing w:line="320" w:lineRule="exac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FA7ADF" w:rsidP="00FA7ADF">
            <w:pPr>
              <w:spacing w:line="320" w:lineRule="exac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1</w:t>
            </w:r>
          </w:p>
        </w:tc>
      </w:tr>
      <w:tr w:rsidR="00FA7ADF" w:rsidRPr="00744476" w:rsidTr="00C61F28">
        <w:tc>
          <w:tcPr>
            <w:tcW w:w="2880" w:type="dxa"/>
          </w:tcPr>
          <w:p w:rsidR="00FA7ADF" w:rsidRPr="00FA7ADF" w:rsidRDefault="00FA7ADF" w:rsidP="00FA7ADF">
            <w:pPr>
              <w:spacing w:line="320" w:lineRule="exact"/>
              <w:ind w:left="342" w:right="-18" w:hanging="18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</w:tcPr>
          <w:p w:rsidR="00FA7ADF" w:rsidRPr="00FA7ADF" w:rsidRDefault="00FA7ADF" w:rsidP="00FA7ADF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52" w:type="dxa"/>
            <w:gridSpan w:val="3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i/>
                <w:iCs/>
                <w:spacing w:val="-6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FA7ADF">
              <w:rPr>
                <w:rFonts w:ascii="Angsana New" w:hAnsi="Angsana New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i/>
                <w:iCs/>
                <w:spacing w:val="-6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FA7ADF">
              <w:rPr>
                <w:rFonts w:ascii="Angsana New" w:hAnsi="Angsana New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FA7ADF" w:rsidRPr="00744476" w:rsidTr="00C61F28">
        <w:tc>
          <w:tcPr>
            <w:tcW w:w="2880" w:type="dxa"/>
          </w:tcPr>
          <w:p w:rsidR="00FA7ADF" w:rsidRPr="00FA7ADF" w:rsidRDefault="00FA7ADF" w:rsidP="00FA7ADF">
            <w:pPr>
              <w:tabs>
                <w:tab w:val="left" w:pos="432"/>
              </w:tabs>
              <w:spacing w:line="320" w:lineRule="exact"/>
              <w:ind w:left="342" w:right="-18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90" w:type="dxa"/>
          </w:tcPr>
          <w:p w:rsidR="00FA7ADF" w:rsidRPr="00FA7ADF" w:rsidRDefault="00FA7ADF" w:rsidP="00FA7ADF">
            <w:pPr>
              <w:spacing w:line="320" w:lineRule="exact"/>
              <w:ind w:left="-18" w:right="-5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4" w:type="dxa"/>
          </w:tcPr>
          <w:p w:rsidR="00FA7ADF" w:rsidRPr="00FA7ADF" w:rsidRDefault="00FA7ADF" w:rsidP="00FA7ADF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FA7ADF" w:rsidRPr="00FA7ADF" w:rsidRDefault="00FA7ADF" w:rsidP="00FA7ADF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FA7ADF" w:rsidP="00FA7ADF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FA7ADF" w:rsidP="00FA7ADF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FA7ADF" w:rsidP="00FA7ADF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FA7ADF" w:rsidP="00FA7ADF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FA7ADF" w:rsidP="00FA7ADF">
            <w:pPr>
              <w:tabs>
                <w:tab w:val="decimal" w:pos="840"/>
              </w:tabs>
              <w:spacing w:line="320" w:lineRule="exact"/>
              <w:ind w:left="-122" w:right="-13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FA7ADF" w:rsidRPr="00FA7ADF" w:rsidRDefault="00FA7ADF" w:rsidP="00FA7ADF">
            <w:pPr>
              <w:tabs>
                <w:tab w:val="decimal" w:pos="851"/>
              </w:tabs>
              <w:spacing w:line="320" w:lineRule="exact"/>
              <w:ind w:left="-122" w:right="-13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70049E" w:rsidRPr="00744476" w:rsidTr="00C61F28">
        <w:tc>
          <w:tcPr>
            <w:tcW w:w="2880" w:type="dxa"/>
          </w:tcPr>
          <w:p w:rsidR="0070049E" w:rsidRPr="00FA7ADF" w:rsidRDefault="0070049E" w:rsidP="0070049E">
            <w:pPr>
              <w:spacing w:line="320" w:lineRule="exact"/>
              <w:ind w:left="342" w:right="-18" w:hanging="270"/>
              <w:rPr>
                <w:rFonts w:ascii="Angsana New" w:hAnsi="Angsana New"/>
                <w:spacing w:val="-8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FA7ADF">
              <w:rPr>
                <w:rFonts w:ascii="Angsana New" w:hAnsi="Angsana New"/>
                <w:spacing w:val="-8"/>
                <w:sz w:val="28"/>
                <w:szCs w:val="28"/>
                <w:lang w:val="en-US"/>
              </w:rPr>
              <w:br/>
            </w:r>
            <w:r w:rsidRPr="00FA7ADF"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90" w:type="dxa"/>
            <w:shd w:val="clear" w:color="auto" w:fill="auto"/>
          </w:tcPr>
          <w:p w:rsidR="0070049E" w:rsidRPr="00FA7ADF" w:rsidRDefault="0070049E" w:rsidP="0070049E">
            <w:pPr>
              <w:spacing w:line="320" w:lineRule="exact"/>
              <w:ind w:left="-18" w:right="-5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7A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944" w:type="dxa"/>
          </w:tcPr>
          <w:p w:rsidR="0070049E" w:rsidRPr="00FA7ADF" w:rsidRDefault="0070049E" w:rsidP="0070049E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70049E" w:rsidRPr="00FA7ADF" w:rsidRDefault="0070049E" w:rsidP="0070049E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70049E" w:rsidRPr="00FA7ADF" w:rsidRDefault="0070049E" w:rsidP="0070049E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70049E" w:rsidRPr="00FA7ADF" w:rsidRDefault="0070049E" w:rsidP="0070049E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70049E" w:rsidRPr="00FA7ADF" w:rsidRDefault="0070049E" w:rsidP="0070049E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70049E" w:rsidRPr="00FA7ADF" w:rsidRDefault="0070049E" w:rsidP="0070049E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70049E" w:rsidRPr="00FA7ADF" w:rsidRDefault="0070049E" w:rsidP="0070049E">
            <w:pPr>
              <w:tabs>
                <w:tab w:val="decimal" w:pos="840"/>
              </w:tabs>
              <w:spacing w:line="320" w:lineRule="exact"/>
              <w:ind w:left="-122" w:right="-13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97,08</w:t>
            </w:r>
            <w:r w:rsidR="00606A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70049E" w:rsidRPr="00FA7ADF" w:rsidRDefault="0070049E" w:rsidP="0070049E">
            <w:pPr>
              <w:tabs>
                <w:tab w:val="decimal" w:pos="840"/>
              </w:tabs>
              <w:spacing w:line="320" w:lineRule="exact"/>
              <w:ind w:left="-122" w:right="-13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131,047</w:t>
            </w:r>
          </w:p>
        </w:tc>
      </w:tr>
      <w:tr w:rsidR="0070049E" w:rsidRPr="00744476" w:rsidTr="00C61F28">
        <w:tc>
          <w:tcPr>
            <w:tcW w:w="2880" w:type="dxa"/>
          </w:tcPr>
          <w:p w:rsidR="0070049E" w:rsidRPr="00FA7ADF" w:rsidRDefault="0070049E" w:rsidP="0070049E">
            <w:pPr>
              <w:spacing w:line="320" w:lineRule="exact"/>
              <w:ind w:left="342" w:right="-18" w:hanging="270"/>
              <w:rPr>
                <w:rFonts w:ascii="Angsana New" w:hAnsi="Angsana New"/>
                <w:spacing w:val="-8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90" w:type="dxa"/>
            <w:shd w:val="clear" w:color="auto" w:fill="auto"/>
          </w:tcPr>
          <w:p w:rsidR="0070049E" w:rsidRPr="00FA7ADF" w:rsidRDefault="0070049E" w:rsidP="0070049E">
            <w:pPr>
              <w:spacing w:line="320" w:lineRule="exact"/>
              <w:ind w:left="-18" w:right="-5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944" w:type="dxa"/>
          </w:tcPr>
          <w:p w:rsidR="0070049E" w:rsidRPr="00FA7ADF" w:rsidRDefault="0070049E" w:rsidP="0070049E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70049E" w:rsidRPr="00FA7ADF" w:rsidRDefault="0070049E" w:rsidP="0070049E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70049E" w:rsidRPr="00FA7ADF" w:rsidRDefault="0070049E" w:rsidP="0070049E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70049E" w:rsidRPr="00FA7ADF" w:rsidRDefault="0070049E" w:rsidP="0070049E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70049E" w:rsidRPr="00FA7ADF" w:rsidRDefault="0070049E" w:rsidP="0070049E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70049E" w:rsidRPr="00FA7ADF" w:rsidRDefault="0070049E" w:rsidP="0070049E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70049E" w:rsidRPr="00FA7ADF" w:rsidRDefault="0070049E" w:rsidP="0070049E">
            <w:pPr>
              <w:tabs>
                <w:tab w:val="decimal" w:pos="840"/>
              </w:tabs>
              <w:spacing w:line="320" w:lineRule="exact"/>
              <w:ind w:left="-122" w:right="-13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659,4</w:t>
            </w:r>
            <w:r w:rsidR="003E689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59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70049E" w:rsidRPr="00FA7ADF" w:rsidRDefault="0070049E" w:rsidP="0070049E">
            <w:pPr>
              <w:tabs>
                <w:tab w:val="decimal" w:pos="840"/>
              </w:tabs>
              <w:spacing w:line="320" w:lineRule="exact"/>
              <w:ind w:left="-122" w:right="-13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641,150</w:t>
            </w:r>
          </w:p>
        </w:tc>
      </w:tr>
      <w:tr w:rsidR="0070049E" w:rsidRPr="00744476" w:rsidTr="00C61F28">
        <w:tc>
          <w:tcPr>
            <w:tcW w:w="2880" w:type="dxa"/>
          </w:tcPr>
          <w:p w:rsidR="0070049E" w:rsidRPr="00FA7ADF" w:rsidRDefault="0070049E" w:rsidP="0070049E">
            <w:pPr>
              <w:spacing w:line="320" w:lineRule="exact"/>
              <w:ind w:left="342" w:right="-18" w:hanging="270"/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:rsidR="0070049E" w:rsidRPr="00FA7ADF" w:rsidRDefault="0070049E" w:rsidP="0070049E">
            <w:pPr>
              <w:spacing w:line="320" w:lineRule="exact"/>
              <w:ind w:left="-18" w:right="-5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4" w:type="dxa"/>
          </w:tcPr>
          <w:p w:rsidR="0070049E" w:rsidRPr="00FA7ADF" w:rsidRDefault="0070049E" w:rsidP="0070049E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70049E" w:rsidRPr="00FA7ADF" w:rsidRDefault="0070049E" w:rsidP="0070049E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70049E" w:rsidRPr="00FA7ADF" w:rsidRDefault="0070049E" w:rsidP="0070049E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70049E" w:rsidRPr="00FA7ADF" w:rsidRDefault="0070049E" w:rsidP="0070049E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:rsidR="0070049E" w:rsidRPr="00FA7ADF" w:rsidRDefault="0070049E" w:rsidP="0070049E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:rsidR="0070049E" w:rsidRPr="00FA7ADF" w:rsidRDefault="0070049E" w:rsidP="0070049E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:rsidR="0070049E" w:rsidRPr="00FA7ADF" w:rsidRDefault="0070049E" w:rsidP="0070049E">
            <w:pPr>
              <w:tabs>
                <w:tab w:val="decimal" w:pos="840"/>
              </w:tabs>
              <w:spacing w:line="320" w:lineRule="exact"/>
              <w:ind w:left="-122" w:right="-134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756,5</w:t>
            </w:r>
            <w:r w:rsidR="003E689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39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:rsidR="0070049E" w:rsidRPr="00FA7ADF" w:rsidRDefault="0070049E" w:rsidP="0070049E">
            <w:pPr>
              <w:tabs>
                <w:tab w:val="decimal" w:pos="840"/>
              </w:tabs>
              <w:spacing w:line="320" w:lineRule="exact"/>
              <w:ind w:left="-122" w:right="-134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A7AD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772,197</w:t>
            </w:r>
          </w:p>
        </w:tc>
      </w:tr>
      <w:tr w:rsidR="0070049E" w:rsidRPr="00744476" w:rsidTr="00C61F28">
        <w:tc>
          <w:tcPr>
            <w:tcW w:w="2880" w:type="dxa"/>
          </w:tcPr>
          <w:p w:rsidR="0070049E" w:rsidRPr="00FA7ADF" w:rsidRDefault="0070049E" w:rsidP="0070049E">
            <w:pPr>
              <w:tabs>
                <w:tab w:val="left" w:pos="432"/>
              </w:tabs>
              <w:spacing w:line="320" w:lineRule="exact"/>
              <w:ind w:left="342" w:right="-18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บริษัทร่วมทางอ้อม</w:t>
            </w:r>
          </w:p>
        </w:tc>
        <w:tc>
          <w:tcPr>
            <w:tcW w:w="1890" w:type="dxa"/>
            <w:shd w:val="clear" w:color="auto" w:fill="auto"/>
          </w:tcPr>
          <w:p w:rsidR="0070049E" w:rsidRPr="00FA7ADF" w:rsidRDefault="0070049E" w:rsidP="0070049E">
            <w:pPr>
              <w:spacing w:line="320" w:lineRule="exact"/>
              <w:ind w:left="-18" w:right="-5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4" w:type="dxa"/>
          </w:tcPr>
          <w:p w:rsidR="0070049E" w:rsidRPr="00FA7ADF" w:rsidRDefault="0070049E" w:rsidP="0070049E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70049E" w:rsidRPr="00FA7ADF" w:rsidRDefault="0070049E" w:rsidP="0070049E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70049E" w:rsidRPr="00FA7ADF" w:rsidRDefault="0070049E" w:rsidP="0070049E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70049E" w:rsidRPr="00FA7ADF" w:rsidRDefault="0070049E" w:rsidP="0070049E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70049E" w:rsidRPr="00FA7ADF" w:rsidRDefault="0070049E" w:rsidP="0070049E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70049E" w:rsidRPr="00FA7ADF" w:rsidRDefault="0070049E" w:rsidP="0070049E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70049E" w:rsidRPr="00FA7ADF" w:rsidRDefault="0070049E" w:rsidP="0070049E">
            <w:pPr>
              <w:tabs>
                <w:tab w:val="decimal" w:pos="840"/>
              </w:tabs>
              <w:spacing w:line="320" w:lineRule="exact"/>
              <w:ind w:left="-122" w:right="-13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70049E" w:rsidRPr="00FA7ADF" w:rsidRDefault="0070049E" w:rsidP="0070049E">
            <w:pPr>
              <w:tabs>
                <w:tab w:val="decimal" w:pos="840"/>
              </w:tabs>
              <w:spacing w:line="320" w:lineRule="exact"/>
              <w:ind w:left="-122" w:right="-13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70049E" w:rsidRPr="00744476" w:rsidTr="00C61F28">
        <w:tc>
          <w:tcPr>
            <w:tcW w:w="2880" w:type="dxa"/>
          </w:tcPr>
          <w:p w:rsidR="0070049E" w:rsidRPr="00FA7ADF" w:rsidRDefault="0070049E" w:rsidP="0070049E">
            <w:pPr>
              <w:tabs>
                <w:tab w:val="left" w:pos="432"/>
              </w:tabs>
              <w:spacing w:line="320" w:lineRule="exact"/>
              <w:ind w:left="342" w:right="-18" w:hanging="2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อุตสาหกรรมเหล็กกล้าไทย จำกัด (มหาชน)</w:t>
            </w:r>
          </w:p>
        </w:tc>
        <w:tc>
          <w:tcPr>
            <w:tcW w:w="1890" w:type="dxa"/>
            <w:shd w:val="clear" w:color="auto" w:fill="auto"/>
          </w:tcPr>
          <w:p w:rsidR="0070049E" w:rsidRPr="00FA7ADF" w:rsidRDefault="0070049E" w:rsidP="0070049E">
            <w:pPr>
              <w:spacing w:line="320" w:lineRule="exact"/>
              <w:ind w:left="-18" w:right="-5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ผลิตและจำหน่ายเหล็ก (อยู่ในระหว่างการดำเนินการเลิกกิจการ)</w:t>
            </w:r>
          </w:p>
        </w:tc>
        <w:tc>
          <w:tcPr>
            <w:tcW w:w="944" w:type="dxa"/>
          </w:tcPr>
          <w:p w:rsidR="0070049E" w:rsidRPr="00FA7ADF" w:rsidRDefault="0070049E" w:rsidP="0070049E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29.53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70049E" w:rsidRPr="00FA7ADF" w:rsidRDefault="0070049E" w:rsidP="0070049E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29.53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70049E" w:rsidRPr="00FA7ADF" w:rsidRDefault="0070049E" w:rsidP="0070049E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4,220,000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70049E" w:rsidRPr="00FA7ADF" w:rsidRDefault="0070049E" w:rsidP="0070049E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4,220,000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70049E" w:rsidRPr="00FA7ADF" w:rsidRDefault="0070049E" w:rsidP="0070049E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1,2</w:t>
            </w:r>
            <w:r w:rsidRPr="00FA7ADF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6,200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70049E" w:rsidRPr="00FA7ADF" w:rsidRDefault="0070049E" w:rsidP="0070049E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1,2</w:t>
            </w:r>
            <w:r w:rsidRPr="00FA7ADF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6,200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70049E" w:rsidRPr="00FA7ADF" w:rsidRDefault="0070049E" w:rsidP="0070049E">
            <w:pPr>
              <w:spacing w:line="320" w:lineRule="exact"/>
              <w:ind w:left="-12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70049E" w:rsidRPr="00FA7ADF" w:rsidRDefault="0070049E" w:rsidP="0070049E">
            <w:pPr>
              <w:spacing w:line="320" w:lineRule="exact"/>
              <w:ind w:left="-12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0049E" w:rsidRPr="00744476" w:rsidTr="00C61F28">
        <w:tc>
          <w:tcPr>
            <w:tcW w:w="2880" w:type="dxa"/>
          </w:tcPr>
          <w:p w:rsidR="0070049E" w:rsidRPr="00FA7ADF" w:rsidRDefault="0070049E" w:rsidP="0070049E">
            <w:pPr>
              <w:tabs>
                <w:tab w:val="left" w:pos="432"/>
              </w:tabs>
              <w:spacing w:line="320" w:lineRule="exact"/>
              <w:ind w:left="342" w:right="-18" w:hanging="27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A7ADF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ไทยพลาสติกฟิล์ม จำกัด</w:t>
            </w:r>
          </w:p>
        </w:tc>
        <w:tc>
          <w:tcPr>
            <w:tcW w:w="1890" w:type="dxa"/>
            <w:shd w:val="clear" w:color="auto" w:fill="auto"/>
          </w:tcPr>
          <w:p w:rsidR="0070049E" w:rsidRPr="00FA7ADF" w:rsidRDefault="0070049E" w:rsidP="0070049E">
            <w:pPr>
              <w:spacing w:line="320" w:lineRule="exact"/>
              <w:ind w:left="-18" w:right="-5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944" w:type="dxa"/>
          </w:tcPr>
          <w:p w:rsidR="0070049E" w:rsidRPr="00FA7ADF" w:rsidRDefault="0070049E" w:rsidP="0070049E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70049E" w:rsidRPr="00FA7ADF" w:rsidRDefault="0070049E" w:rsidP="0070049E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70049E" w:rsidRPr="00FA7ADF" w:rsidRDefault="0070049E" w:rsidP="0070049E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70049E" w:rsidRPr="00FA7ADF" w:rsidRDefault="0070049E" w:rsidP="0070049E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70049E" w:rsidRPr="00FA7ADF" w:rsidRDefault="0070049E" w:rsidP="0070049E">
            <w:pPr>
              <w:spacing w:line="320" w:lineRule="exac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70049E" w:rsidRPr="00FA7ADF" w:rsidRDefault="0070049E" w:rsidP="0070049E">
            <w:pPr>
              <w:spacing w:line="320" w:lineRule="exac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70049E" w:rsidRPr="00FA7ADF" w:rsidRDefault="0070049E" w:rsidP="0070049E">
            <w:pPr>
              <w:spacing w:line="320" w:lineRule="exact"/>
              <w:ind w:left="-12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70049E" w:rsidRPr="00FA7ADF" w:rsidRDefault="0070049E" w:rsidP="0070049E">
            <w:pPr>
              <w:spacing w:line="320" w:lineRule="exact"/>
              <w:ind w:left="-12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0049E" w:rsidRPr="00744476" w:rsidTr="00C61F28">
        <w:tc>
          <w:tcPr>
            <w:tcW w:w="2880" w:type="dxa"/>
          </w:tcPr>
          <w:p w:rsidR="0070049E" w:rsidRPr="00FA7ADF" w:rsidRDefault="0070049E" w:rsidP="0070049E">
            <w:pPr>
              <w:tabs>
                <w:tab w:val="left" w:pos="432"/>
              </w:tabs>
              <w:spacing w:line="320" w:lineRule="exact"/>
              <w:ind w:left="342" w:right="-18" w:hanging="27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A7ADF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ไทยพลาสติกโปรดักส์ จำกัด</w:t>
            </w:r>
          </w:p>
        </w:tc>
        <w:tc>
          <w:tcPr>
            <w:tcW w:w="1890" w:type="dxa"/>
            <w:shd w:val="clear" w:color="auto" w:fill="auto"/>
          </w:tcPr>
          <w:p w:rsidR="0070049E" w:rsidRPr="00FA7ADF" w:rsidRDefault="0070049E" w:rsidP="0070049E">
            <w:pPr>
              <w:spacing w:line="320" w:lineRule="exact"/>
              <w:ind w:left="-18" w:right="-5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944" w:type="dxa"/>
          </w:tcPr>
          <w:p w:rsidR="0070049E" w:rsidRPr="00FA7ADF" w:rsidRDefault="0070049E" w:rsidP="0070049E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70049E" w:rsidRPr="00FA7ADF" w:rsidRDefault="0070049E" w:rsidP="0070049E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70049E" w:rsidRPr="00FA7ADF" w:rsidRDefault="0070049E" w:rsidP="0070049E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70049E" w:rsidRPr="00FA7ADF" w:rsidRDefault="0070049E" w:rsidP="0070049E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70049E" w:rsidRPr="00FA7ADF" w:rsidRDefault="0070049E" w:rsidP="0070049E">
            <w:pPr>
              <w:spacing w:line="320" w:lineRule="exac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70049E" w:rsidRPr="00FA7ADF" w:rsidRDefault="0070049E" w:rsidP="0070049E">
            <w:pPr>
              <w:spacing w:line="320" w:lineRule="exac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70049E" w:rsidRPr="00FA7ADF" w:rsidRDefault="0070049E" w:rsidP="0070049E">
            <w:pPr>
              <w:spacing w:line="320" w:lineRule="exact"/>
              <w:ind w:left="-12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70049E" w:rsidRPr="00FA7ADF" w:rsidRDefault="0070049E" w:rsidP="0070049E">
            <w:pPr>
              <w:spacing w:line="320" w:lineRule="exact"/>
              <w:ind w:left="-12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0049E" w:rsidRPr="00744476" w:rsidTr="00C61F28">
        <w:tc>
          <w:tcPr>
            <w:tcW w:w="2880" w:type="dxa"/>
          </w:tcPr>
          <w:p w:rsidR="0070049E" w:rsidRPr="00FA7ADF" w:rsidRDefault="0070049E" w:rsidP="0070049E">
            <w:pPr>
              <w:spacing w:line="320" w:lineRule="exact"/>
              <w:ind w:left="342" w:right="-18" w:hanging="2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90" w:type="dxa"/>
          </w:tcPr>
          <w:p w:rsidR="0070049E" w:rsidRPr="00FA7ADF" w:rsidRDefault="0070049E" w:rsidP="0070049E">
            <w:pPr>
              <w:spacing w:line="320" w:lineRule="exact"/>
              <w:ind w:left="-18" w:right="-5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4" w:type="dxa"/>
          </w:tcPr>
          <w:p w:rsidR="0070049E" w:rsidRPr="00FA7ADF" w:rsidRDefault="0070049E" w:rsidP="0070049E">
            <w:pPr>
              <w:tabs>
                <w:tab w:val="decimal" w:pos="1034"/>
              </w:tabs>
              <w:spacing w:line="320" w:lineRule="exact"/>
              <w:ind w:left="-46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70049E" w:rsidRPr="00FA7ADF" w:rsidRDefault="0070049E" w:rsidP="0070049E">
            <w:pPr>
              <w:tabs>
                <w:tab w:val="decimal" w:pos="1034"/>
              </w:tabs>
              <w:spacing w:line="320" w:lineRule="exact"/>
              <w:ind w:left="-46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70049E" w:rsidRPr="00FA7ADF" w:rsidRDefault="0070049E" w:rsidP="0070049E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70049E" w:rsidRPr="00FA7ADF" w:rsidRDefault="0070049E" w:rsidP="0070049E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:rsidR="0070049E" w:rsidRPr="00FA7ADF" w:rsidRDefault="0070049E" w:rsidP="0070049E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:rsidR="0070049E" w:rsidRPr="00FA7ADF" w:rsidRDefault="0070049E" w:rsidP="0070049E">
            <w:pPr>
              <w:tabs>
                <w:tab w:val="decimal" w:pos="839"/>
              </w:tabs>
              <w:spacing w:line="320" w:lineRule="exac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:rsidR="0070049E" w:rsidRPr="00FA7ADF" w:rsidRDefault="0070049E" w:rsidP="0070049E">
            <w:pPr>
              <w:tabs>
                <w:tab w:val="decimal" w:pos="840"/>
              </w:tabs>
              <w:spacing w:line="320" w:lineRule="exact"/>
              <w:ind w:left="-12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756,5</w:t>
            </w:r>
            <w:r w:rsidR="003E689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39</w:t>
            </w:r>
          </w:p>
        </w:tc>
        <w:tc>
          <w:tcPr>
            <w:tcW w:w="247" w:type="dxa"/>
          </w:tcPr>
          <w:p w:rsidR="0070049E" w:rsidRPr="00FA7ADF" w:rsidRDefault="0070049E" w:rsidP="0070049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:rsidR="0070049E" w:rsidRPr="00FA7ADF" w:rsidRDefault="0070049E" w:rsidP="0070049E">
            <w:pPr>
              <w:tabs>
                <w:tab w:val="decimal" w:pos="840"/>
              </w:tabs>
              <w:spacing w:line="320" w:lineRule="exact"/>
              <w:ind w:left="-12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772,197</w:t>
            </w:r>
          </w:p>
        </w:tc>
      </w:tr>
    </w:tbl>
    <w:p w:rsidR="00FA7ADF" w:rsidRPr="00FA7ADF" w:rsidRDefault="00FA7ADF" w:rsidP="00FA7ADF">
      <w:pPr>
        <w:pStyle w:val="Bo-C1Content"/>
        <w:sectPr w:rsidR="00FA7ADF" w:rsidRPr="00FA7ADF" w:rsidSect="0085456B">
          <w:footerReference w:type="default" r:id="rId10"/>
          <w:pgSz w:w="16834" w:h="11909" w:orient="landscape" w:code="9"/>
          <w:pgMar w:top="1872" w:right="562" w:bottom="706" w:left="1008" w:header="720" w:footer="763" w:gutter="0"/>
          <w:paperSrc w:first="15" w:other="15"/>
          <w:cols w:space="737"/>
          <w:docGrid w:linePitch="299"/>
        </w:sectPr>
      </w:pPr>
    </w:p>
    <w:tbl>
      <w:tblPr>
        <w:tblW w:w="14885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4032"/>
        <w:gridCol w:w="2520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7"/>
      </w:tblGrid>
      <w:tr w:rsidR="00FA7ADF" w:rsidRPr="00744476" w:rsidTr="00C61F28">
        <w:tc>
          <w:tcPr>
            <w:tcW w:w="4032" w:type="dxa"/>
          </w:tcPr>
          <w:p w:rsidR="00FA7ADF" w:rsidRPr="00FA7ADF" w:rsidRDefault="00FA7ADF" w:rsidP="00FA7ADF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:rsidR="00FA7ADF" w:rsidRPr="00FA7ADF" w:rsidRDefault="00FA7ADF" w:rsidP="00FA7ADF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097" w:type="dxa"/>
            <w:gridSpan w:val="11"/>
          </w:tcPr>
          <w:p w:rsidR="00FA7ADF" w:rsidRPr="00FA7ADF" w:rsidRDefault="00FA7ADF" w:rsidP="00FA7ADF">
            <w:pPr>
              <w:spacing w:line="240" w:lineRule="atLeast"/>
              <w:ind w:left="-134" w:right="-13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A7AD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A7ADF" w:rsidRPr="00744476" w:rsidTr="00C61F28">
        <w:tc>
          <w:tcPr>
            <w:tcW w:w="4032" w:type="dxa"/>
          </w:tcPr>
          <w:p w:rsidR="00FA7ADF" w:rsidRPr="00FA7ADF" w:rsidRDefault="00FA7ADF" w:rsidP="00FA7ADF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:rsidR="00FA7ADF" w:rsidRPr="00FA7ADF" w:rsidRDefault="00FA7ADF" w:rsidP="00FA7ADF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40" w:type="dxa"/>
            <w:gridSpan w:val="3"/>
          </w:tcPr>
          <w:p w:rsidR="00FA7ADF" w:rsidRPr="00FA7ADF" w:rsidRDefault="00FA7ADF" w:rsidP="00FA7ADF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40" w:type="dxa"/>
            <w:gridSpan w:val="3"/>
          </w:tcPr>
          <w:p w:rsidR="00FA7ADF" w:rsidRPr="00FA7ADF" w:rsidRDefault="00FA7ADF" w:rsidP="00FA7ADF">
            <w:pPr>
              <w:spacing w:line="240" w:lineRule="atLeast"/>
              <w:ind w:left="-14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45" w:type="dxa"/>
            <w:gridSpan w:val="3"/>
          </w:tcPr>
          <w:p w:rsidR="00FA7ADF" w:rsidRPr="00FA7ADF" w:rsidRDefault="00FA7ADF" w:rsidP="00FA7ADF">
            <w:pPr>
              <w:spacing w:line="240" w:lineRule="atLeast"/>
              <w:ind w:left="-134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FA7ADF" w:rsidRPr="00744476" w:rsidTr="00C61F28">
        <w:tc>
          <w:tcPr>
            <w:tcW w:w="4032" w:type="dxa"/>
          </w:tcPr>
          <w:p w:rsidR="00FA7ADF" w:rsidRPr="00FA7ADF" w:rsidRDefault="00FA7ADF" w:rsidP="00FA7ADF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:rsidR="00FA7ADF" w:rsidRPr="00FA7ADF" w:rsidRDefault="00FA7ADF" w:rsidP="00FA7ADF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A7ADF" w:rsidRPr="00FA7ADF" w:rsidRDefault="00804C54" w:rsidP="00FA7ADF">
            <w:pPr>
              <w:spacing w:line="320" w:lineRule="exac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กันยายน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A7ADF" w:rsidRPr="00FA7ADF" w:rsidRDefault="00804C54" w:rsidP="00FA7ADF">
            <w:pPr>
              <w:spacing w:line="320" w:lineRule="exac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กันยายน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A7ADF" w:rsidRPr="00FA7ADF" w:rsidRDefault="00804C54" w:rsidP="00FA7ADF">
            <w:pPr>
              <w:spacing w:line="320" w:lineRule="exac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กันยายน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31 ธันวาคม</w:t>
            </w:r>
          </w:p>
        </w:tc>
      </w:tr>
      <w:tr w:rsidR="00FA7ADF" w:rsidRPr="00744476" w:rsidTr="00C61F28">
        <w:tc>
          <w:tcPr>
            <w:tcW w:w="4032" w:type="dxa"/>
          </w:tcPr>
          <w:p w:rsidR="00FA7ADF" w:rsidRPr="00FA7ADF" w:rsidRDefault="00FA7ADF" w:rsidP="00FA7ADF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:rsidR="00FA7ADF" w:rsidRPr="00FA7ADF" w:rsidRDefault="00FA7ADF" w:rsidP="00FA7ADF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A7ADF" w:rsidRPr="00FA7ADF" w:rsidRDefault="00FA7ADF" w:rsidP="00FA7ADF">
            <w:pPr>
              <w:spacing w:line="320" w:lineRule="exac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A7ADF" w:rsidRPr="00FA7ADF" w:rsidRDefault="00FA7ADF" w:rsidP="00FA7ADF">
            <w:pPr>
              <w:spacing w:line="320" w:lineRule="exac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A7ADF" w:rsidRPr="00FA7ADF" w:rsidRDefault="00FA7ADF" w:rsidP="00FA7ADF">
            <w:pPr>
              <w:spacing w:line="320" w:lineRule="exac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:rsidR="00FA7ADF" w:rsidRPr="00FA7ADF" w:rsidRDefault="00FA7ADF" w:rsidP="00FA7ADF">
            <w:pPr>
              <w:spacing w:line="320" w:lineRule="exac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1</w:t>
            </w:r>
          </w:p>
        </w:tc>
      </w:tr>
      <w:tr w:rsidR="00FA7ADF" w:rsidRPr="00744476" w:rsidTr="00C61F28">
        <w:tc>
          <w:tcPr>
            <w:tcW w:w="4032" w:type="dxa"/>
          </w:tcPr>
          <w:p w:rsidR="00FA7ADF" w:rsidRPr="00FA7ADF" w:rsidRDefault="00FA7ADF" w:rsidP="00FA7ADF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:rsidR="00FA7ADF" w:rsidRPr="00FA7ADF" w:rsidRDefault="00FA7ADF" w:rsidP="00FA7ADF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40" w:type="dxa"/>
            <w:gridSpan w:val="3"/>
          </w:tcPr>
          <w:p w:rsidR="00FA7ADF" w:rsidRPr="00FA7ADF" w:rsidRDefault="00FA7ADF" w:rsidP="00FA7ADF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i/>
                <w:iCs/>
                <w:spacing w:val="-6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FA7ADF">
              <w:rPr>
                <w:rFonts w:ascii="Angsana New" w:hAnsi="Angsana New" w:hint="cs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</w:t>
            </w:r>
            <w:r w:rsidRPr="00FA7ADF">
              <w:rPr>
                <w:rFonts w:ascii="Angsana New" w:hAnsi="Angsana New"/>
                <w:i/>
                <w:iCs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321" w:type="dxa"/>
            <w:gridSpan w:val="7"/>
          </w:tcPr>
          <w:p w:rsidR="00FA7ADF" w:rsidRPr="00FA7ADF" w:rsidRDefault="00FA7ADF" w:rsidP="00FA7ADF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i/>
                <w:iCs/>
                <w:spacing w:val="-6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FA7ADF">
              <w:rPr>
                <w:rFonts w:ascii="Angsana New" w:hAnsi="Angsana New" w:hint="cs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</w:t>
            </w:r>
            <w:r w:rsidRPr="00FA7ADF">
              <w:rPr>
                <w:rFonts w:ascii="Angsana New" w:hAnsi="Angsana New"/>
                <w:i/>
                <w:iCs/>
                <w:spacing w:val="-6"/>
                <w:sz w:val="28"/>
                <w:szCs w:val="28"/>
                <w:lang w:val="en-US"/>
              </w:rPr>
              <w:t>)</w:t>
            </w:r>
          </w:p>
        </w:tc>
      </w:tr>
      <w:tr w:rsidR="00FA7ADF" w:rsidRPr="00744476" w:rsidTr="00C61F28">
        <w:tc>
          <w:tcPr>
            <w:tcW w:w="4032" w:type="dxa"/>
          </w:tcPr>
          <w:p w:rsidR="00FA7ADF" w:rsidRPr="00FA7ADF" w:rsidRDefault="00FA7ADF" w:rsidP="00A93A0A">
            <w:pPr>
              <w:tabs>
                <w:tab w:val="left" w:pos="432"/>
              </w:tabs>
              <w:spacing w:line="240" w:lineRule="atLeast"/>
              <w:ind w:left="432" w:right="-144" w:hanging="377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2520" w:type="dxa"/>
            <w:vAlign w:val="bottom"/>
          </w:tcPr>
          <w:p w:rsidR="00FA7ADF" w:rsidRPr="00FA7ADF" w:rsidRDefault="00FA7ADF" w:rsidP="00FA7ADF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A7ADF" w:rsidRPr="00FA7ADF" w:rsidRDefault="00FA7ADF" w:rsidP="00FA7ADF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A7ADF" w:rsidRPr="00FA7ADF" w:rsidRDefault="00FA7ADF" w:rsidP="00FA7ADF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A7ADF" w:rsidRPr="00FA7ADF" w:rsidRDefault="00FA7ADF" w:rsidP="00FA7ADF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A7ADF" w:rsidRPr="00FA7ADF" w:rsidRDefault="00FA7ADF" w:rsidP="00FA7ADF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A7ADF" w:rsidRPr="00FA7ADF" w:rsidRDefault="00FA7ADF" w:rsidP="00FA7ADF">
            <w:pPr>
              <w:spacing w:line="240" w:lineRule="atLeast"/>
              <w:ind w:left="-12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A7ADF" w:rsidRPr="00FA7ADF" w:rsidRDefault="00FA7ADF" w:rsidP="00FA7AD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:rsidR="00FA7ADF" w:rsidRPr="00FA7ADF" w:rsidRDefault="00FA7ADF" w:rsidP="00FA7ADF">
            <w:pPr>
              <w:spacing w:line="240" w:lineRule="atLeast"/>
              <w:ind w:left="-12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519DA" w:rsidRPr="00744476" w:rsidTr="00C61F28">
        <w:tc>
          <w:tcPr>
            <w:tcW w:w="4032" w:type="dxa"/>
          </w:tcPr>
          <w:p w:rsidR="004519DA" w:rsidRPr="00FA7ADF" w:rsidRDefault="004519DA" w:rsidP="00A93A0A">
            <w:pPr>
              <w:spacing w:line="240" w:lineRule="atLeast"/>
              <w:ind w:left="432" w:right="-144" w:hanging="377"/>
              <w:jc w:val="both"/>
              <w:rPr>
                <w:rFonts w:ascii="Angsana New" w:hAnsi="Angsana New"/>
                <w:spacing w:val="-8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4519DA" w:rsidRPr="00FA7ADF" w:rsidRDefault="004519DA" w:rsidP="004519DA">
            <w:pPr>
              <w:spacing w:line="240" w:lineRule="atLeast"/>
              <w:ind w:left="-1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236" w:type="dxa"/>
          </w:tcPr>
          <w:p w:rsidR="004519DA" w:rsidRPr="00FA7ADF" w:rsidRDefault="004519DA" w:rsidP="004519D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4519DA" w:rsidRPr="00FA7ADF" w:rsidRDefault="004519DA" w:rsidP="004519D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36" w:type="dxa"/>
          </w:tcPr>
          <w:p w:rsidR="004519DA" w:rsidRPr="00FA7ADF" w:rsidRDefault="004519DA" w:rsidP="004519D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4519DA" w:rsidRPr="00FA7ADF" w:rsidRDefault="004519DA" w:rsidP="004519D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36" w:type="dxa"/>
          </w:tcPr>
          <w:p w:rsidR="004519DA" w:rsidRPr="00FA7ADF" w:rsidRDefault="004519DA" w:rsidP="004519D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4519DA" w:rsidRPr="00FA7ADF" w:rsidRDefault="004519DA" w:rsidP="004519DA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36" w:type="dxa"/>
          </w:tcPr>
          <w:p w:rsidR="004519DA" w:rsidRPr="00FA7ADF" w:rsidRDefault="004519DA" w:rsidP="004519D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4519DA" w:rsidRPr="00FA7ADF" w:rsidRDefault="004519DA" w:rsidP="004519DA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36" w:type="dxa"/>
          </w:tcPr>
          <w:p w:rsidR="004519DA" w:rsidRPr="00FA7ADF" w:rsidRDefault="004519DA" w:rsidP="004519D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4519DA" w:rsidRPr="00FA7ADF" w:rsidRDefault="004519DA" w:rsidP="004519DA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36" w:type="dxa"/>
          </w:tcPr>
          <w:p w:rsidR="004519DA" w:rsidRPr="00FA7ADF" w:rsidRDefault="004519DA" w:rsidP="004519D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vAlign w:val="bottom"/>
          </w:tcPr>
          <w:p w:rsidR="004519DA" w:rsidRPr="00FA7ADF" w:rsidRDefault="004519DA" w:rsidP="004519DA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125,000</w:t>
            </w:r>
          </w:p>
        </w:tc>
      </w:tr>
      <w:tr w:rsidR="004519DA" w:rsidRPr="00744476" w:rsidTr="00C61F28">
        <w:tc>
          <w:tcPr>
            <w:tcW w:w="4032" w:type="dxa"/>
          </w:tcPr>
          <w:p w:rsidR="004519DA" w:rsidRPr="00FA7ADF" w:rsidRDefault="004519DA" w:rsidP="00A93A0A">
            <w:pPr>
              <w:spacing w:line="240" w:lineRule="atLeast"/>
              <w:ind w:left="432" w:right="-144" w:hanging="377"/>
              <w:jc w:val="both"/>
              <w:rPr>
                <w:rFonts w:ascii="Angsana New" w:hAnsi="Angsana New"/>
                <w:spacing w:val="-8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2520" w:type="dxa"/>
            <w:shd w:val="clear" w:color="auto" w:fill="auto"/>
          </w:tcPr>
          <w:p w:rsidR="004519DA" w:rsidRPr="00FA7ADF" w:rsidRDefault="004519DA" w:rsidP="004519DA">
            <w:pPr>
              <w:spacing w:line="240" w:lineRule="atLeast"/>
              <w:ind w:left="-1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236" w:type="dxa"/>
          </w:tcPr>
          <w:p w:rsidR="004519DA" w:rsidRPr="00FA7ADF" w:rsidRDefault="004519DA" w:rsidP="004519D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4519DA" w:rsidRPr="00FA7ADF" w:rsidRDefault="004519DA" w:rsidP="004519D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36" w:type="dxa"/>
          </w:tcPr>
          <w:p w:rsidR="004519DA" w:rsidRPr="00FA7ADF" w:rsidRDefault="004519DA" w:rsidP="004519D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4519DA" w:rsidRPr="00FA7ADF" w:rsidRDefault="004519DA" w:rsidP="004519D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36" w:type="dxa"/>
          </w:tcPr>
          <w:p w:rsidR="004519DA" w:rsidRPr="00FA7ADF" w:rsidRDefault="004519DA" w:rsidP="004519D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4519DA" w:rsidRPr="00FA7ADF" w:rsidRDefault="004519DA" w:rsidP="004519DA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36" w:type="dxa"/>
          </w:tcPr>
          <w:p w:rsidR="004519DA" w:rsidRPr="00FA7ADF" w:rsidRDefault="004519DA" w:rsidP="004519D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4519DA" w:rsidRPr="00FA7ADF" w:rsidRDefault="004519DA" w:rsidP="004519DA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36" w:type="dxa"/>
          </w:tcPr>
          <w:p w:rsidR="004519DA" w:rsidRPr="00FA7ADF" w:rsidRDefault="004519DA" w:rsidP="004519D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4519DA" w:rsidRPr="00FA7ADF" w:rsidRDefault="004519DA" w:rsidP="004519DA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36" w:type="dxa"/>
          </w:tcPr>
          <w:p w:rsidR="004519DA" w:rsidRPr="00FA7ADF" w:rsidRDefault="004519DA" w:rsidP="004519D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:rsidR="004519DA" w:rsidRPr="00FA7ADF" w:rsidRDefault="004519DA" w:rsidP="004519DA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sz w:val="28"/>
                <w:szCs w:val="28"/>
                <w:lang w:val="en-US"/>
              </w:rPr>
              <w:t>104,500</w:t>
            </w:r>
          </w:p>
        </w:tc>
      </w:tr>
      <w:tr w:rsidR="004519DA" w:rsidRPr="00744476" w:rsidTr="00C61F28">
        <w:tc>
          <w:tcPr>
            <w:tcW w:w="4032" w:type="dxa"/>
          </w:tcPr>
          <w:p w:rsidR="004519DA" w:rsidRPr="00FA7ADF" w:rsidRDefault="004519DA" w:rsidP="00A93A0A">
            <w:pPr>
              <w:spacing w:line="240" w:lineRule="atLeast"/>
              <w:ind w:left="415" w:right="-144" w:hanging="36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520" w:type="dxa"/>
            <w:vAlign w:val="bottom"/>
          </w:tcPr>
          <w:p w:rsidR="004519DA" w:rsidRPr="00FA7ADF" w:rsidRDefault="004519DA" w:rsidP="004519DA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4519DA" w:rsidRPr="00FA7ADF" w:rsidRDefault="004519DA" w:rsidP="004519D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4519DA" w:rsidRPr="00FA7ADF" w:rsidRDefault="004519DA" w:rsidP="004519DA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4519DA" w:rsidRPr="00FA7ADF" w:rsidRDefault="004519DA" w:rsidP="004519D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4519DA" w:rsidRPr="00FA7ADF" w:rsidRDefault="004519DA" w:rsidP="004519DA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4519DA" w:rsidRPr="00FA7ADF" w:rsidRDefault="004519DA" w:rsidP="004519D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4519DA" w:rsidRPr="00FA7ADF" w:rsidRDefault="004519DA" w:rsidP="004519DA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4519DA" w:rsidRPr="00FA7ADF" w:rsidRDefault="004519DA" w:rsidP="004519D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4519DA" w:rsidRPr="00FA7ADF" w:rsidRDefault="004519DA" w:rsidP="004519DA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4519DA" w:rsidRPr="00FA7ADF" w:rsidRDefault="004519DA" w:rsidP="004519D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4519DA" w:rsidRPr="00FA7ADF" w:rsidRDefault="004519DA" w:rsidP="004519DA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36" w:type="dxa"/>
          </w:tcPr>
          <w:p w:rsidR="004519DA" w:rsidRPr="00FA7ADF" w:rsidRDefault="004519DA" w:rsidP="004519D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:rsidR="004519DA" w:rsidRPr="00FA7ADF" w:rsidRDefault="004519DA" w:rsidP="004519DA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A7AD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229,500</w:t>
            </w:r>
          </w:p>
        </w:tc>
      </w:tr>
    </w:tbl>
    <w:p w:rsidR="00D177DF" w:rsidRDefault="00D177DF" w:rsidP="00D177DF">
      <w:pPr>
        <w:pStyle w:val="Bo-C1Content"/>
        <w:rPr>
          <w:sz w:val="20"/>
          <w:szCs w:val="20"/>
        </w:rPr>
      </w:pPr>
    </w:p>
    <w:p w:rsidR="00E95516" w:rsidRPr="009A176D" w:rsidRDefault="006F6F63" w:rsidP="00C61F28">
      <w:pPr>
        <w:pStyle w:val="Bo-C1Content"/>
        <w:ind w:left="0"/>
        <w:rPr>
          <w:lang w:val="en-US"/>
        </w:rPr>
      </w:pPr>
      <w:r w:rsidRPr="009A176D">
        <w:rPr>
          <w:rFonts w:hint="cs"/>
          <w:cs/>
          <w:lang w:val="en-US"/>
        </w:rPr>
        <w:t>บริษัทร่วมของกลุ่มบริษัทและบริษัทไม่มีการจ่ายเงินปันผล</w:t>
      </w:r>
      <w:r w:rsidRPr="009A176D">
        <w:rPr>
          <w:cs/>
          <w:lang w:val="en-US"/>
        </w:rPr>
        <w:t>ในระหว่างงวด</w:t>
      </w:r>
      <w:r w:rsidR="0053766E">
        <w:rPr>
          <w:rFonts w:hint="cs"/>
          <w:cs/>
          <w:lang w:val="en-US"/>
        </w:rPr>
        <w:t>เก้า</w:t>
      </w:r>
      <w:r w:rsidR="0053766E" w:rsidRPr="009A176D">
        <w:rPr>
          <w:cs/>
          <w:lang w:val="en-US"/>
        </w:rPr>
        <w:t xml:space="preserve">เดือนสิ้นสุดวันที่ </w:t>
      </w:r>
      <w:r w:rsidR="0053766E">
        <w:rPr>
          <w:lang w:val="en-US"/>
        </w:rPr>
        <w:t>3</w:t>
      </w:r>
      <w:r w:rsidR="0053766E">
        <w:rPr>
          <w:rFonts w:hint="cs"/>
          <w:cs/>
          <w:lang w:val="en-US"/>
        </w:rPr>
        <w:t>0 กันยายน</w:t>
      </w:r>
      <w:r w:rsidR="0053766E" w:rsidRPr="009A176D">
        <w:rPr>
          <w:rFonts w:hint="cs"/>
          <w:cs/>
          <w:lang w:val="en-US"/>
        </w:rPr>
        <w:t xml:space="preserve"> </w:t>
      </w:r>
      <w:r w:rsidR="00716EF5">
        <w:rPr>
          <w:rFonts w:hint="cs"/>
          <w:cs/>
          <w:lang w:val="en-US"/>
        </w:rPr>
        <w:t>256</w:t>
      </w:r>
      <w:r w:rsidR="00FA7ADF">
        <w:rPr>
          <w:rFonts w:hint="cs"/>
          <w:cs/>
          <w:lang w:val="en-US"/>
        </w:rPr>
        <w:t>2</w:t>
      </w:r>
      <w:r w:rsidR="00D177DF">
        <w:rPr>
          <w:rFonts w:hint="cs"/>
          <w:cs/>
          <w:lang w:val="en-US"/>
        </w:rPr>
        <w:t xml:space="preserve"> </w:t>
      </w:r>
      <w:r w:rsidR="006F2CCC">
        <w:rPr>
          <w:rFonts w:hint="cs"/>
          <w:cs/>
          <w:lang w:val="en-US"/>
        </w:rPr>
        <w:t xml:space="preserve">และ </w:t>
      </w:r>
      <w:r w:rsidR="00716EF5">
        <w:rPr>
          <w:rFonts w:hint="cs"/>
          <w:cs/>
          <w:lang w:val="en-US"/>
        </w:rPr>
        <w:t>25</w:t>
      </w:r>
      <w:r w:rsidR="00716EF5">
        <w:rPr>
          <w:lang w:val="en-US"/>
        </w:rPr>
        <w:t>6</w:t>
      </w:r>
      <w:r w:rsidR="00FA7ADF">
        <w:rPr>
          <w:rFonts w:hint="cs"/>
          <w:cs/>
          <w:lang w:val="en-US"/>
        </w:rPr>
        <w:t>1</w:t>
      </w:r>
    </w:p>
    <w:p w:rsidR="009C7A93" w:rsidRPr="004D64FD" w:rsidRDefault="009C7A93" w:rsidP="004D64FD">
      <w:pPr>
        <w:pStyle w:val="Bo-Blankline"/>
      </w:pPr>
    </w:p>
    <w:p w:rsidR="009C7A93" w:rsidRDefault="009C7A93" w:rsidP="00C61F28">
      <w:pPr>
        <w:pStyle w:val="Bo-C1Content"/>
        <w:ind w:left="0"/>
        <w:rPr>
          <w:lang w:val="en-US"/>
        </w:rPr>
      </w:pPr>
      <w:r w:rsidRPr="009A176D">
        <w:rPr>
          <w:rFonts w:hint="cs"/>
          <w:cs/>
          <w:lang w:val="en-US"/>
        </w:rPr>
        <w:t>กลุ่มบริษัทและ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:rsidR="00CE06C9" w:rsidRPr="004D64FD" w:rsidRDefault="00CE06C9" w:rsidP="004D64FD">
      <w:pPr>
        <w:pStyle w:val="Bo-Blankline"/>
      </w:pPr>
    </w:p>
    <w:p w:rsidR="004D64FD" w:rsidRDefault="004D64FD" w:rsidP="004D64FD">
      <w:pPr>
        <w:pStyle w:val="Ang15"/>
        <w:ind w:left="0"/>
        <w:rPr>
          <w:cs/>
          <w:lang w:val="en-US"/>
        </w:rPr>
      </w:pPr>
      <w:r>
        <w:rPr>
          <w:rFonts w:hint="cs"/>
          <w:cs/>
          <w:lang w:val="en-US"/>
        </w:rPr>
        <w:t>บริษัทร่วมของกลุ่มบริษัททั้งหมดดำเนินธุรกิจในประเทศไทย</w:t>
      </w:r>
    </w:p>
    <w:p w:rsidR="009B5E04" w:rsidRPr="005D698C" w:rsidRDefault="009B5E04" w:rsidP="009B5E04">
      <w:pPr>
        <w:tabs>
          <w:tab w:val="left" w:pos="540"/>
        </w:tabs>
        <w:spacing w:line="240" w:lineRule="atLeast"/>
        <w:ind w:right="389"/>
        <w:jc w:val="both"/>
        <w:rPr>
          <w:sz w:val="20"/>
          <w:szCs w:val="20"/>
          <w:lang w:val="en-US"/>
        </w:rPr>
      </w:pPr>
    </w:p>
    <w:p w:rsidR="009B5E04" w:rsidRPr="005208F8" w:rsidRDefault="009B5E04" w:rsidP="00F50215">
      <w:pPr>
        <w:pStyle w:val="Caption"/>
        <w:sectPr w:rsidR="009B5E04" w:rsidRPr="005208F8" w:rsidSect="009407C0">
          <w:headerReference w:type="default" r:id="rId11"/>
          <w:footerReference w:type="default" r:id="rId12"/>
          <w:pgSz w:w="16834" w:h="11909" w:orient="landscape" w:code="9"/>
          <w:pgMar w:top="1872" w:right="562" w:bottom="706" w:left="1008" w:header="720" w:footer="677" w:gutter="0"/>
          <w:paperSrc w:first="15" w:other="15"/>
          <w:cols w:space="737"/>
        </w:sectPr>
      </w:pPr>
    </w:p>
    <w:p w:rsidR="007B2482" w:rsidRPr="00F87C2F" w:rsidRDefault="007B2482" w:rsidP="00C55422">
      <w:pPr>
        <w:pStyle w:val="Caption"/>
        <w:ind w:hanging="900"/>
      </w:pPr>
      <w:r w:rsidRPr="00F87C2F">
        <w:rPr>
          <w:rFonts w:hint="cs"/>
          <w:cs/>
        </w:rPr>
        <w:lastRenderedPageBreak/>
        <w:t>เงินลงทุน</w:t>
      </w:r>
      <w:r w:rsidR="008D1AAA">
        <w:rPr>
          <w:rFonts w:hint="cs"/>
          <w:cs/>
        </w:rPr>
        <w:t>ในบริษัทย่อย</w:t>
      </w:r>
    </w:p>
    <w:p w:rsidR="003E44FB" w:rsidRPr="003E44FB" w:rsidRDefault="003E44FB" w:rsidP="003E44FB">
      <w:pPr>
        <w:spacing w:line="240" w:lineRule="auto"/>
        <w:ind w:left="540" w:right="-25"/>
        <w:jc w:val="both"/>
        <w:rPr>
          <w:rFonts w:ascii="Angsana New" w:hAnsi="Angsana New"/>
          <w:sz w:val="10"/>
          <w:szCs w:val="1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59"/>
        <w:gridCol w:w="1112"/>
        <w:gridCol w:w="236"/>
        <w:gridCol w:w="1113"/>
        <w:gridCol w:w="236"/>
        <w:gridCol w:w="1193"/>
        <w:gridCol w:w="236"/>
        <w:gridCol w:w="1193"/>
      </w:tblGrid>
      <w:tr w:rsidR="003E44FB" w:rsidRPr="003E44FB" w:rsidTr="003E44FB">
        <w:tc>
          <w:tcPr>
            <w:tcW w:w="3859" w:type="dxa"/>
          </w:tcPr>
          <w:p w:rsidR="003E44FB" w:rsidRPr="003E44FB" w:rsidRDefault="003E44FB" w:rsidP="003E44F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1" w:type="dxa"/>
            <w:gridSpan w:val="3"/>
          </w:tcPr>
          <w:p w:rsidR="003E44FB" w:rsidRPr="003E44FB" w:rsidRDefault="003E44FB" w:rsidP="003E44F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E44FB" w:rsidRPr="003E44FB" w:rsidRDefault="003E44FB" w:rsidP="003E44F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2" w:type="dxa"/>
            <w:gridSpan w:val="3"/>
          </w:tcPr>
          <w:p w:rsidR="003E44FB" w:rsidRPr="003E44FB" w:rsidRDefault="003E44FB" w:rsidP="003E44F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44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44FB" w:rsidRPr="003E44FB" w:rsidTr="003E44FB">
        <w:tc>
          <w:tcPr>
            <w:tcW w:w="3859" w:type="dxa"/>
          </w:tcPr>
          <w:p w:rsidR="003E44FB" w:rsidRPr="003E44FB" w:rsidRDefault="003E44FB" w:rsidP="003E44FB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E44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3E44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1112" w:type="dxa"/>
          </w:tcPr>
          <w:p w:rsidR="003E44FB" w:rsidRPr="003E44FB" w:rsidRDefault="003E44FB" w:rsidP="003E44F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E44FB" w:rsidRPr="003E44FB" w:rsidRDefault="003E44FB" w:rsidP="003E44F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3E44FB" w:rsidRPr="003E44FB" w:rsidRDefault="003E44FB" w:rsidP="003E44F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E44FB" w:rsidRPr="003E44FB" w:rsidRDefault="003E44FB" w:rsidP="003E44F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:rsidR="003E44FB" w:rsidRPr="003E44FB" w:rsidRDefault="003E44FB" w:rsidP="003E44F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44F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3E44FB" w:rsidRPr="003E44FB" w:rsidRDefault="003E44FB" w:rsidP="003E44F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:rsidR="003E44FB" w:rsidRPr="003E44FB" w:rsidRDefault="003E44FB" w:rsidP="003E44F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44F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E44FB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3E44FB" w:rsidRPr="003E44FB" w:rsidTr="003E44FB">
        <w:tc>
          <w:tcPr>
            <w:tcW w:w="3859" w:type="dxa"/>
          </w:tcPr>
          <w:p w:rsidR="003E44FB" w:rsidRPr="003E44FB" w:rsidRDefault="003E44FB" w:rsidP="003E44F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3E44FB" w:rsidRPr="003E44FB" w:rsidRDefault="003E44FB" w:rsidP="003E44F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E44FB" w:rsidRPr="003E44FB" w:rsidRDefault="003E44FB" w:rsidP="003E44F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3E44FB" w:rsidRPr="003E44FB" w:rsidRDefault="003E44FB" w:rsidP="003E44F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E44FB" w:rsidRPr="003E44FB" w:rsidRDefault="003E44FB" w:rsidP="003E44F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2" w:type="dxa"/>
            <w:gridSpan w:val="3"/>
          </w:tcPr>
          <w:p w:rsidR="003E44FB" w:rsidRPr="003E44FB" w:rsidRDefault="003E44FB" w:rsidP="003E44F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44F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E44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E44F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B2405" w:rsidRPr="003E44FB" w:rsidTr="003E44FB">
        <w:tc>
          <w:tcPr>
            <w:tcW w:w="3859" w:type="dxa"/>
          </w:tcPr>
          <w:p w:rsidR="00AB2405" w:rsidRPr="003E44FB" w:rsidRDefault="00AB2405" w:rsidP="00AB240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E44F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E44F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E44FB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3E44FB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</w:p>
        </w:tc>
        <w:tc>
          <w:tcPr>
            <w:tcW w:w="1112" w:type="dxa"/>
          </w:tcPr>
          <w:p w:rsidR="00AB2405" w:rsidRPr="003E44FB" w:rsidRDefault="00AB2405" w:rsidP="00AB240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B2405" w:rsidRPr="003E44FB" w:rsidRDefault="00AB2405" w:rsidP="00AB240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AB2405" w:rsidRPr="003E44FB" w:rsidRDefault="00AB2405" w:rsidP="00AB240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B2405" w:rsidRPr="003E44FB" w:rsidRDefault="00AB2405" w:rsidP="00AB240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:rsidR="00AB2405" w:rsidRPr="00CF373D" w:rsidRDefault="00AB2405" w:rsidP="00AB2405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13,214,724</w:t>
            </w:r>
          </w:p>
        </w:tc>
        <w:tc>
          <w:tcPr>
            <w:tcW w:w="236" w:type="dxa"/>
            <w:shd w:val="clear" w:color="auto" w:fill="auto"/>
          </w:tcPr>
          <w:p w:rsidR="00AB2405" w:rsidRPr="003E44FB" w:rsidRDefault="00AB2405" w:rsidP="00AB240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:rsidR="00AB2405" w:rsidRPr="003E44FB" w:rsidRDefault="00AB2405" w:rsidP="00AB2405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44FB">
              <w:rPr>
                <w:rFonts w:ascii="Angsana New" w:hAnsi="Angsana New"/>
                <w:sz w:val="30"/>
                <w:szCs w:val="30"/>
                <w:lang w:val="en-US"/>
              </w:rPr>
              <w:t>13,203,196</w:t>
            </w:r>
          </w:p>
        </w:tc>
      </w:tr>
      <w:tr w:rsidR="00AB2405" w:rsidRPr="003E44FB" w:rsidTr="003E44FB">
        <w:tc>
          <w:tcPr>
            <w:tcW w:w="3859" w:type="dxa"/>
          </w:tcPr>
          <w:p w:rsidR="00AB2405" w:rsidRPr="003E44FB" w:rsidRDefault="00AB2405" w:rsidP="00AB2405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E44F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2" w:type="dxa"/>
          </w:tcPr>
          <w:p w:rsidR="00AB2405" w:rsidRPr="003E44FB" w:rsidRDefault="00AB2405" w:rsidP="00AB240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B2405" w:rsidRPr="003E44FB" w:rsidRDefault="00AB2405" w:rsidP="00AB240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AB2405" w:rsidRPr="003E44FB" w:rsidRDefault="00AB2405" w:rsidP="00AB240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B2405" w:rsidRPr="003E44FB" w:rsidRDefault="00AB2405" w:rsidP="00AB240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:rsidR="00AB2405" w:rsidRPr="00CF373D" w:rsidRDefault="00AB2405" w:rsidP="00AB2405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99,000</w:t>
            </w:r>
          </w:p>
        </w:tc>
        <w:tc>
          <w:tcPr>
            <w:tcW w:w="236" w:type="dxa"/>
            <w:shd w:val="clear" w:color="auto" w:fill="auto"/>
          </w:tcPr>
          <w:p w:rsidR="00AB2405" w:rsidRPr="003E44FB" w:rsidRDefault="00AB2405" w:rsidP="00AB240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:rsidR="00AB2405" w:rsidRPr="003E44FB" w:rsidRDefault="00AB2405" w:rsidP="00AB2405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44FB">
              <w:rPr>
                <w:rFonts w:ascii="Angsana New" w:hAnsi="Angsana New"/>
                <w:sz w:val="30"/>
                <w:szCs w:val="30"/>
                <w:lang w:val="en-US"/>
              </w:rPr>
              <w:t>11,528</w:t>
            </w:r>
          </w:p>
        </w:tc>
      </w:tr>
      <w:tr w:rsidR="00AB2405" w:rsidRPr="003E44FB" w:rsidTr="003E44FB">
        <w:tc>
          <w:tcPr>
            <w:tcW w:w="3859" w:type="dxa"/>
          </w:tcPr>
          <w:p w:rsidR="00AB2405" w:rsidRPr="003E44FB" w:rsidRDefault="00AB2405" w:rsidP="00AB2405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12" w:type="dxa"/>
          </w:tcPr>
          <w:p w:rsidR="00AB2405" w:rsidRPr="003E44FB" w:rsidRDefault="00AB2405" w:rsidP="00AB240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B2405" w:rsidRPr="003E44FB" w:rsidRDefault="00AB2405" w:rsidP="00AB240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AB2405" w:rsidRPr="003E44FB" w:rsidRDefault="00AB2405" w:rsidP="00AB240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B2405" w:rsidRPr="003E44FB" w:rsidRDefault="00AB2405" w:rsidP="00AB240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AB2405" w:rsidRPr="00CF373D" w:rsidRDefault="00AB2405" w:rsidP="00AB2405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(99,712)</w:t>
            </w:r>
          </w:p>
        </w:tc>
        <w:tc>
          <w:tcPr>
            <w:tcW w:w="236" w:type="dxa"/>
            <w:shd w:val="clear" w:color="auto" w:fill="auto"/>
          </w:tcPr>
          <w:p w:rsidR="00AB2405" w:rsidRPr="003E44FB" w:rsidRDefault="00AB2405" w:rsidP="00AB240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:rsidR="00AB2405" w:rsidRPr="003E44FB" w:rsidRDefault="00AB2405" w:rsidP="00AB240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B2405" w:rsidRPr="003E44FB" w:rsidTr="003E44FB">
        <w:tc>
          <w:tcPr>
            <w:tcW w:w="3859" w:type="dxa"/>
          </w:tcPr>
          <w:p w:rsidR="00AB2405" w:rsidRPr="003E44FB" w:rsidRDefault="00AB2405" w:rsidP="00AB2405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12" w:type="dxa"/>
          </w:tcPr>
          <w:p w:rsidR="00AB2405" w:rsidRPr="003E44FB" w:rsidRDefault="00AB2405" w:rsidP="00AB240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B2405" w:rsidRPr="003E44FB" w:rsidRDefault="00AB2405" w:rsidP="00AB240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AB2405" w:rsidRPr="003E44FB" w:rsidRDefault="00AB2405" w:rsidP="00AB240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B2405" w:rsidRPr="003E44FB" w:rsidRDefault="00AB2405" w:rsidP="00AB240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AB2405" w:rsidRPr="00CF373D" w:rsidRDefault="00AB2405" w:rsidP="00AB2405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13,214,012</w:t>
            </w:r>
          </w:p>
        </w:tc>
        <w:tc>
          <w:tcPr>
            <w:tcW w:w="236" w:type="dxa"/>
            <w:shd w:val="clear" w:color="auto" w:fill="auto"/>
          </w:tcPr>
          <w:p w:rsidR="00AB2405" w:rsidRPr="003E44FB" w:rsidRDefault="00AB2405" w:rsidP="00AB240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:rsidR="00AB2405" w:rsidRPr="003E44FB" w:rsidRDefault="00AB2405" w:rsidP="00AB2405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44FB">
              <w:rPr>
                <w:rFonts w:ascii="Angsana New" w:hAnsi="Angsana New"/>
                <w:sz w:val="30"/>
                <w:szCs w:val="30"/>
                <w:lang w:val="en-US"/>
              </w:rPr>
              <w:t>13,214,724</w:t>
            </w:r>
          </w:p>
        </w:tc>
      </w:tr>
      <w:tr w:rsidR="00AB2405" w:rsidRPr="003E44FB" w:rsidTr="00715E83">
        <w:tc>
          <w:tcPr>
            <w:tcW w:w="3859" w:type="dxa"/>
          </w:tcPr>
          <w:p w:rsidR="00AB2405" w:rsidRPr="003E44FB" w:rsidRDefault="00AB2405" w:rsidP="00AB2405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E44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3E44F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112" w:type="dxa"/>
          </w:tcPr>
          <w:p w:rsidR="00AB2405" w:rsidRPr="003E44FB" w:rsidRDefault="00AB2405" w:rsidP="00AB240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B2405" w:rsidRPr="003E44FB" w:rsidRDefault="00AB2405" w:rsidP="00AB240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AB2405" w:rsidRPr="003E44FB" w:rsidRDefault="00AB2405" w:rsidP="00AB240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B2405" w:rsidRPr="003E44FB" w:rsidRDefault="00AB2405" w:rsidP="00AB240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AB2405" w:rsidRPr="00CF373D" w:rsidRDefault="00AB2405" w:rsidP="00AB2405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(770,250)</w:t>
            </w:r>
          </w:p>
        </w:tc>
        <w:tc>
          <w:tcPr>
            <w:tcW w:w="236" w:type="dxa"/>
            <w:shd w:val="clear" w:color="auto" w:fill="auto"/>
          </w:tcPr>
          <w:p w:rsidR="00AB2405" w:rsidRPr="003E44FB" w:rsidRDefault="00AB2405" w:rsidP="00AB240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:rsidR="00AB2405" w:rsidRPr="003E44FB" w:rsidRDefault="00AB2405" w:rsidP="00AB2405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44FB">
              <w:rPr>
                <w:rFonts w:ascii="Angsana New" w:hAnsi="Angsana New"/>
                <w:sz w:val="30"/>
                <w:szCs w:val="30"/>
                <w:lang w:val="en-US"/>
              </w:rPr>
              <w:t>(770,250)</w:t>
            </w:r>
          </w:p>
        </w:tc>
      </w:tr>
      <w:tr w:rsidR="00AB2405" w:rsidRPr="003E44FB" w:rsidTr="00715E83">
        <w:tc>
          <w:tcPr>
            <w:tcW w:w="3859" w:type="dxa"/>
          </w:tcPr>
          <w:p w:rsidR="00AB2405" w:rsidRPr="00715E83" w:rsidRDefault="00AB2405" w:rsidP="00AB240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15E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15E8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715E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12" w:type="dxa"/>
          </w:tcPr>
          <w:p w:rsidR="00AB2405" w:rsidRPr="00715E83" w:rsidRDefault="00AB2405" w:rsidP="00AB240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AB2405" w:rsidRPr="00715E83" w:rsidRDefault="00AB2405" w:rsidP="00AB240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:rsidR="00AB2405" w:rsidRPr="00715E83" w:rsidRDefault="00AB2405" w:rsidP="00AB240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AB2405" w:rsidRPr="00715E83" w:rsidRDefault="00AB2405" w:rsidP="00AB240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2405" w:rsidRPr="00CF373D" w:rsidRDefault="00AB2405" w:rsidP="00AB2405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12,443,762</w:t>
            </w:r>
          </w:p>
        </w:tc>
        <w:tc>
          <w:tcPr>
            <w:tcW w:w="236" w:type="dxa"/>
            <w:shd w:val="clear" w:color="auto" w:fill="auto"/>
          </w:tcPr>
          <w:p w:rsidR="00AB2405" w:rsidRPr="00715E83" w:rsidRDefault="00AB2405" w:rsidP="00AB240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</w:tcPr>
          <w:p w:rsidR="00AB2405" w:rsidRPr="00715E83" w:rsidRDefault="00AB2405" w:rsidP="00AB2405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15E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12,444,474</w:t>
            </w:r>
          </w:p>
        </w:tc>
      </w:tr>
    </w:tbl>
    <w:p w:rsidR="008F5CB7" w:rsidRDefault="008F5CB7" w:rsidP="005C2785">
      <w:pPr>
        <w:pStyle w:val="Bo-Blankline"/>
      </w:pPr>
    </w:p>
    <w:p w:rsidR="00F97553" w:rsidRPr="004B064E" w:rsidRDefault="00F97553" w:rsidP="00EE7D5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B064E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2562</w:t>
      </w:r>
    </w:p>
    <w:p w:rsidR="00F97553" w:rsidRPr="00F97553" w:rsidRDefault="00F97553" w:rsidP="00F97553">
      <w:pPr>
        <w:pStyle w:val="Bo-Blankline"/>
        <w:rPr>
          <w:lang w:val="en-US"/>
        </w:rPr>
      </w:pPr>
    </w:p>
    <w:p w:rsidR="002019CB" w:rsidRPr="007B640D" w:rsidRDefault="002019CB" w:rsidP="00EE7D5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B640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B640D">
        <w:rPr>
          <w:rFonts w:ascii="Angsana New" w:hAnsi="Angsana New" w:hint="cs"/>
          <w:sz w:val="30"/>
          <w:szCs w:val="30"/>
          <w:cs/>
        </w:rPr>
        <w:t xml:space="preserve">27 มิถุนายน </w:t>
      </w:r>
      <w:r w:rsidRPr="007B640D">
        <w:rPr>
          <w:rFonts w:ascii="Angsana New" w:hAnsi="Angsana New"/>
          <w:sz w:val="30"/>
          <w:szCs w:val="30"/>
          <w:cs/>
        </w:rPr>
        <w:t>25</w:t>
      </w:r>
      <w:r w:rsidRPr="007B640D">
        <w:rPr>
          <w:rFonts w:ascii="Angsana New" w:hAnsi="Angsana New" w:hint="cs"/>
          <w:sz w:val="30"/>
          <w:szCs w:val="30"/>
          <w:cs/>
        </w:rPr>
        <w:t>62</w:t>
      </w:r>
      <w:r w:rsidRPr="007B640D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ได้มีมติอนุมัติให้บริษัทเพิ่มทุน</w:t>
      </w:r>
      <w:r w:rsidRPr="007B640D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/>
          <w:sz w:val="30"/>
          <w:szCs w:val="30"/>
        </w:rPr>
        <w:br/>
      </w:r>
      <w:r w:rsidRPr="007B640D">
        <w:rPr>
          <w:rFonts w:ascii="Angsana New" w:hAnsi="Angsana New"/>
          <w:sz w:val="30"/>
          <w:szCs w:val="30"/>
          <w:cs/>
        </w:rPr>
        <w:t xml:space="preserve">บริษัท </w:t>
      </w:r>
      <w:r w:rsidRPr="007B640D">
        <w:rPr>
          <w:rFonts w:ascii="Angsana New" w:hAnsi="Angsana New" w:hint="cs"/>
          <w:sz w:val="30"/>
          <w:szCs w:val="30"/>
          <w:cs/>
        </w:rPr>
        <w:t>มาสเตอร์</w:t>
      </w:r>
      <w:r w:rsidR="009D40DD">
        <w:rPr>
          <w:rFonts w:ascii="Angsana New" w:hAnsi="Angsana New"/>
          <w:sz w:val="30"/>
          <w:szCs w:val="30"/>
        </w:rPr>
        <w:t xml:space="preserve"> </w:t>
      </w:r>
      <w:r w:rsidRPr="007B640D">
        <w:rPr>
          <w:rFonts w:ascii="Angsana New" w:hAnsi="Angsana New" w:hint="cs"/>
          <w:sz w:val="30"/>
          <w:szCs w:val="30"/>
          <w:cs/>
        </w:rPr>
        <w:t xml:space="preserve">อาชีพ (ประเทศไทย) </w:t>
      </w:r>
      <w:r w:rsidRPr="007B640D">
        <w:rPr>
          <w:rFonts w:ascii="Angsana New" w:hAnsi="Angsana New"/>
          <w:sz w:val="30"/>
          <w:szCs w:val="30"/>
          <w:cs/>
        </w:rPr>
        <w:t>จำกัด โดยชำระ</w:t>
      </w:r>
      <w:r w:rsidRPr="007B640D">
        <w:rPr>
          <w:rFonts w:ascii="Angsana New" w:hAnsi="Angsana New" w:hint="cs"/>
          <w:sz w:val="30"/>
          <w:szCs w:val="30"/>
          <w:cs/>
        </w:rPr>
        <w:t>ร้อยละ 100 เป็น</w:t>
      </w:r>
      <w:r w:rsidRPr="007B640D">
        <w:rPr>
          <w:rFonts w:ascii="Angsana New" w:hAnsi="Angsana New"/>
          <w:sz w:val="30"/>
          <w:szCs w:val="30"/>
          <w:cs/>
        </w:rPr>
        <w:t>จำนวน 9</w:t>
      </w:r>
      <w:r w:rsidRPr="007B640D">
        <w:rPr>
          <w:rFonts w:ascii="Angsana New" w:hAnsi="Angsana New" w:hint="cs"/>
          <w:sz w:val="30"/>
          <w:szCs w:val="30"/>
          <w:cs/>
        </w:rPr>
        <w:t>90</w:t>
      </w:r>
      <w:r w:rsidRPr="007B640D">
        <w:rPr>
          <w:rFonts w:ascii="Angsana New" w:hAnsi="Angsana New"/>
          <w:sz w:val="30"/>
          <w:szCs w:val="30"/>
          <w:cs/>
        </w:rPr>
        <w:t>,000 หุ้น มูลค่าที่ตราไว้</w:t>
      </w:r>
      <w:r w:rsidR="00EE7D5E">
        <w:rPr>
          <w:rFonts w:ascii="Angsana New" w:hAnsi="Angsana New"/>
          <w:sz w:val="30"/>
          <w:szCs w:val="30"/>
        </w:rPr>
        <w:br/>
      </w:r>
      <w:r w:rsidRPr="007B640D">
        <w:rPr>
          <w:rFonts w:ascii="Angsana New" w:hAnsi="Angsana New"/>
          <w:sz w:val="30"/>
          <w:szCs w:val="30"/>
          <w:cs/>
        </w:rPr>
        <w:t>หุ้นละ 1</w:t>
      </w:r>
      <w:r w:rsidRPr="007B640D">
        <w:rPr>
          <w:rFonts w:ascii="Angsana New" w:hAnsi="Angsana New" w:hint="cs"/>
          <w:sz w:val="30"/>
          <w:szCs w:val="30"/>
          <w:cs/>
        </w:rPr>
        <w:t>0</w:t>
      </w:r>
      <w:r w:rsidRPr="007B640D">
        <w:rPr>
          <w:rFonts w:ascii="Angsana New" w:hAnsi="Angsana New"/>
          <w:sz w:val="30"/>
          <w:szCs w:val="30"/>
          <w:cs/>
        </w:rPr>
        <w:t>0 บาท รวมเป็นจำนวนเงิน</w:t>
      </w:r>
      <w:r w:rsidRPr="007B640D">
        <w:rPr>
          <w:rFonts w:ascii="Angsana New" w:hAnsi="Angsana New" w:hint="cs"/>
          <w:sz w:val="30"/>
          <w:szCs w:val="30"/>
          <w:cs/>
        </w:rPr>
        <w:t xml:space="preserve"> 99</w:t>
      </w:r>
      <w:r w:rsidRPr="007B640D">
        <w:rPr>
          <w:rFonts w:ascii="Angsana New" w:hAnsi="Angsana New"/>
          <w:sz w:val="30"/>
          <w:szCs w:val="30"/>
          <w:cs/>
        </w:rPr>
        <w:t xml:space="preserve"> ล้านบาท ทั้งนี้บริษัทได้ชำระค่าหุ้นเพิ่มทุนดังกล่าวในเดือน</w:t>
      </w:r>
      <w:r w:rsidRPr="007B640D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7B640D">
        <w:rPr>
          <w:rFonts w:ascii="Angsana New" w:hAnsi="Angsana New"/>
          <w:sz w:val="30"/>
          <w:szCs w:val="30"/>
        </w:rPr>
        <w:t>25</w:t>
      </w:r>
      <w:r w:rsidRPr="007B640D">
        <w:rPr>
          <w:rFonts w:ascii="Angsana New" w:hAnsi="Angsana New" w:hint="cs"/>
          <w:sz w:val="30"/>
          <w:szCs w:val="30"/>
          <w:cs/>
        </w:rPr>
        <w:t>62</w:t>
      </w:r>
    </w:p>
    <w:p w:rsidR="002019CB" w:rsidRPr="00AF0DF2" w:rsidRDefault="002019CB" w:rsidP="00EE7D5E">
      <w:pPr>
        <w:pStyle w:val="Bo-Blankline"/>
      </w:pPr>
    </w:p>
    <w:p w:rsidR="002019CB" w:rsidRPr="007B640D" w:rsidRDefault="002019CB" w:rsidP="00EE7D5E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640D">
        <w:rPr>
          <w:rFonts w:ascii="Angsana New" w:hAnsi="Angsana New"/>
          <w:sz w:val="30"/>
          <w:szCs w:val="30"/>
          <w:cs/>
        </w:rPr>
        <w:t>เมื่อวันที่ 29</w:t>
      </w:r>
      <w:r w:rsidRPr="007B640D">
        <w:rPr>
          <w:rFonts w:ascii="Angsana New" w:hAnsi="Angsana New"/>
          <w:sz w:val="30"/>
          <w:szCs w:val="30"/>
        </w:rPr>
        <w:t xml:space="preserve"> </w:t>
      </w:r>
      <w:r w:rsidRPr="007B640D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7B640D">
        <w:rPr>
          <w:rFonts w:ascii="Angsana New" w:hAnsi="Angsana New"/>
          <w:sz w:val="30"/>
          <w:szCs w:val="30"/>
          <w:cs/>
        </w:rPr>
        <w:t>25</w:t>
      </w:r>
      <w:r w:rsidRPr="007B640D">
        <w:rPr>
          <w:rFonts w:ascii="Angsana New" w:hAnsi="Angsana New" w:hint="cs"/>
          <w:sz w:val="30"/>
          <w:szCs w:val="30"/>
          <w:cs/>
        </w:rPr>
        <w:t>62</w:t>
      </w:r>
      <w:r w:rsidRPr="007B640D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ได้มีมติอนุมัติให้</w:t>
      </w:r>
      <w:r w:rsidRPr="007B640D">
        <w:rPr>
          <w:rFonts w:ascii="Angsana New" w:hAnsi="Angsana New" w:hint="cs"/>
          <w:sz w:val="30"/>
          <w:szCs w:val="30"/>
          <w:cs/>
        </w:rPr>
        <w:t>บริษัทขายหุ้นสามัญของ</w:t>
      </w:r>
      <w:r>
        <w:rPr>
          <w:rFonts w:ascii="Angsana New" w:hAnsi="Angsana New"/>
          <w:sz w:val="30"/>
          <w:szCs w:val="30"/>
        </w:rPr>
        <w:br/>
      </w:r>
      <w:r w:rsidRPr="007B640D">
        <w:rPr>
          <w:rFonts w:ascii="Angsana New" w:hAnsi="Angsana New"/>
          <w:sz w:val="30"/>
          <w:szCs w:val="30"/>
          <w:cs/>
        </w:rPr>
        <w:t xml:space="preserve">บริษัท </w:t>
      </w:r>
      <w:r w:rsidRPr="007B640D">
        <w:rPr>
          <w:rFonts w:ascii="Angsana New" w:hAnsi="Angsana New" w:hint="cs"/>
          <w:sz w:val="30"/>
          <w:szCs w:val="30"/>
          <w:cs/>
        </w:rPr>
        <w:t xml:space="preserve">ซีนิธ อินเตอร์เนชั่นแนล เพาเวอร์ จำกัด (เดิมชื่อ </w:t>
      </w:r>
      <w:r w:rsidRPr="007B640D">
        <w:rPr>
          <w:rFonts w:ascii="Angsana New" w:hAnsi="Angsana New"/>
          <w:sz w:val="30"/>
          <w:szCs w:val="30"/>
          <w:cs/>
        </w:rPr>
        <w:t xml:space="preserve">บริษัท </w:t>
      </w:r>
      <w:r w:rsidRPr="007B640D">
        <w:rPr>
          <w:rFonts w:ascii="Angsana New" w:hAnsi="Angsana New" w:hint="cs"/>
          <w:sz w:val="30"/>
          <w:szCs w:val="30"/>
          <w:cs/>
        </w:rPr>
        <w:t xml:space="preserve">ซีนิธ อินเตอร์เนชั่นแนล เทรดดิ้ง จำกัด) </w:t>
      </w:r>
      <w:r w:rsidRPr="007B640D">
        <w:rPr>
          <w:rFonts w:ascii="Angsana New" w:hAnsi="Angsana New"/>
          <w:sz w:val="30"/>
          <w:szCs w:val="30"/>
          <w:cs/>
        </w:rPr>
        <w:t xml:space="preserve">โดยมีวัตถุประสงค์เพื่อเป็นการจัดโครงสร้างการถือหุ้นของกลุ่มบริษัท ต่อมาเมื่อวันที่ </w:t>
      </w:r>
      <w:r w:rsidR="00DD0018">
        <w:rPr>
          <w:rFonts w:ascii="Angsana New" w:hAnsi="Angsana New"/>
          <w:sz w:val="30"/>
          <w:szCs w:val="30"/>
        </w:rPr>
        <w:t>24</w:t>
      </w:r>
      <w:r w:rsidRPr="007B640D">
        <w:rPr>
          <w:rFonts w:ascii="Angsana New" w:hAnsi="Angsana New"/>
          <w:sz w:val="30"/>
          <w:szCs w:val="30"/>
          <w:lang w:val="en-US"/>
        </w:rPr>
        <w:t xml:space="preserve"> </w:t>
      </w:r>
      <w:r w:rsidRPr="007B640D">
        <w:rPr>
          <w:rFonts w:ascii="Angsana New" w:hAnsi="Angsana New" w:hint="cs"/>
          <w:sz w:val="30"/>
          <w:szCs w:val="30"/>
          <w:cs/>
        </w:rPr>
        <w:t>กันยายน</w:t>
      </w:r>
      <w:r w:rsidRPr="007B640D">
        <w:rPr>
          <w:rFonts w:ascii="Angsana New" w:hAnsi="Angsana New"/>
          <w:sz w:val="30"/>
          <w:szCs w:val="30"/>
          <w:lang w:val="en-US"/>
        </w:rPr>
        <w:t xml:space="preserve"> </w:t>
      </w:r>
      <w:r w:rsidRPr="007B640D">
        <w:rPr>
          <w:rFonts w:ascii="Angsana New" w:hAnsi="Angsana New"/>
          <w:sz w:val="30"/>
          <w:szCs w:val="30"/>
          <w:cs/>
        </w:rPr>
        <w:t>25</w:t>
      </w:r>
      <w:r w:rsidRPr="007B640D">
        <w:rPr>
          <w:rFonts w:ascii="Angsana New" w:hAnsi="Angsana New" w:hint="cs"/>
          <w:sz w:val="30"/>
          <w:szCs w:val="30"/>
          <w:cs/>
        </w:rPr>
        <w:t>62</w:t>
      </w:r>
      <w:r w:rsidRPr="007B640D">
        <w:rPr>
          <w:rFonts w:ascii="Angsana New" w:hAnsi="Angsana New"/>
          <w:sz w:val="30"/>
          <w:szCs w:val="30"/>
          <w:cs/>
        </w:rPr>
        <w:t xml:space="preserve"> บริษัทได้</w:t>
      </w:r>
      <w:r w:rsidRPr="007B640D">
        <w:rPr>
          <w:rFonts w:ascii="Angsana New" w:hAnsi="Angsana New" w:hint="cs"/>
          <w:sz w:val="30"/>
          <w:szCs w:val="30"/>
          <w:cs/>
        </w:rPr>
        <w:t>ขาย</w:t>
      </w:r>
      <w:r w:rsidR="00EE7D5E">
        <w:rPr>
          <w:rFonts w:ascii="Angsana New" w:hAnsi="Angsana New"/>
          <w:sz w:val="30"/>
          <w:szCs w:val="30"/>
        </w:rPr>
        <w:br/>
      </w:r>
      <w:r w:rsidRPr="007B640D">
        <w:rPr>
          <w:rFonts w:ascii="Angsana New" w:hAnsi="Angsana New"/>
          <w:sz w:val="30"/>
          <w:szCs w:val="30"/>
          <w:cs/>
        </w:rPr>
        <w:t>หุ้นทุน</w:t>
      </w:r>
      <w:r w:rsidRPr="007B640D">
        <w:rPr>
          <w:rFonts w:ascii="Angsana New" w:hAnsi="Angsana New" w:hint="cs"/>
          <w:sz w:val="30"/>
          <w:szCs w:val="30"/>
          <w:cs/>
        </w:rPr>
        <w:t>จำนวน</w:t>
      </w:r>
      <w:r w:rsidRPr="007B640D">
        <w:rPr>
          <w:rFonts w:ascii="Angsana New" w:hAnsi="Angsana New"/>
          <w:sz w:val="30"/>
          <w:szCs w:val="30"/>
          <w:cs/>
        </w:rPr>
        <w:t xml:space="preserve"> 9</w:t>
      </w:r>
      <w:r w:rsidRPr="007B640D">
        <w:rPr>
          <w:rFonts w:ascii="Angsana New" w:hAnsi="Angsana New" w:hint="cs"/>
          <w:sz w:val="30"/>
          <w:szCs w:val="30"/>
          <w:cs/>
        </w:rPr>
        <w:t>99</w:t>
      </w:r>
      <w:r w:rsidRPr="007B640D">
        <w:rPr>
          <w:rFonts w:ascii="Angsana New" w:hAnsi="Angsana New"/>
          <w:sz w:val="30"/>
          <w:szCs w:val="30"/>
        </w:rPr>
        <w:t>,</w:t>
      </w:r>
      <w:r w:rsidRPr="007B640D">
        <w:rPr>
          <w:rFonts w:ascii="Angsana New" w:hAnsi="Angsana New" w:hint="cs"/>
          <w:sz w:val="30"/>
          <w:szCs w:val="30"/>
          <w:cs/>
        </w:rPr>
        <w:t>980</w:t>
      </w:r>
      <w:r w:rsidRPr="007B640D">
        <w:rPr>
          <w:rFonts w:ascii="Angsana New" w:hAnsi="Angsana New"/>
          <w:sz w:val="30"/>
          <w:szCs w:val="30"/>
          <w:cs/>
        </w:rPr>
        <w:t xml:space="preserve"> หุ้น คิดเป็นร้อยละ 99.</w:t>
      </w:r>
      <w:r w:rsidRPr="007B640D">
        <w:rPr>
          <w:rFonts w:ascii="Angsana New" w:hAnsi="Angsana New" w:hint="cs"/>
          <w:sz w:val="30"/>
          <w:szCs w:val="30"/>
          <w:cs/>
        </w:rPr>
        <w:t>99</w:t>
      </w:r>
      <w:r w:rsidRPr="007B640D">
        <w:rPr>
          <w:rFonts w:ascii="Angsana New" w:hAnsi="Angsana New"/>
          <w:sz w:val="30"/>
          <w:szCs w:val="30"/>
          <w:cs/>
        </w:rPr>
        <w:t xml:space="preserve"> ของทุนชำระแล้ว ในราคาหุ้นละ </w:t>
      </w:r>
      <w:r w:rsidRPr="007B640D">
        <w:rPr>
          <w:rFonts w:ascii="Angsana New" w:hAnsi="Angsana New" w:hint="cs"/>
          <w:sz w:val="30"/>
          <w:szCs w:val="30"/>
          <w:cs/>
        </w:rPr>
        <w:t>105</w:t>
      </w:r>
      <w:r w:rsidRPr="007B640D">
        <w:rPr>
          <w:rFonts w:ascii="Angsana New" w:hAnsi="Angsana New"/>
          <w:sz w:val="30"/>
          <w:szCs w:val="30"/>
          <w:cs/>
        </w:rPr>
        <w:t>.</w:t>
      </w:r>
      <w:r w:rsidRPr="007B640D">
        <w:rPr>
          <w:rFonts w:ascii="Angsana New" w:hAnsi="Angsana New" w:hint="cs"/>
          <w:sz w:val="30"/>
          <w:szCs w:val="30"/>
          <w:cs/>
        </w:rPr>
        <w:t>99</w:t>
      </w:r>
      <w:r w:rsidRPr="007B640D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Pr="007B640D">
        <w:rPr>
          <w:rFonts w:ascii="Angsana New" w:hAnsi="Angsana New" w:hint="cs"/>
          <w:sz w:val="30"/>
          <w:szCs w:val="30"/>
          <w:cs/>
        </w:rPr>
        <w:t>105</w:t>
      </w:r>
      <w:r w:rsidR="006F56C4">
        <w:rPr>
          <w:rFonts w:ascii="Angsana New" w:hAnsi="Angsana New"/>
          <w:sz w:val="30"/>
          <w:szCs w:val="30"/>
          <w:lang w:val="en-US"/>
        </w:rPr>
        <w:t xml:space="preserve">.99 </w:t>
      </w:r>
      <w:r w:rsidR="006F56C4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7B640D">
        <w:rPr>
          <w:rFonts w:ascii="Angsana New" w:hAnsi="Angsana New"/>
          <w:sz w:val="30"/>
          <w:szCs w:val="30"/>
          <w:cs/>
        </w:rPr>
        <w:t xml:space="preserve">บาท </w:t>
      </w:r>
      <w:r w:rsidRPr="007B640D">
        <w:rPr>
          <w:rFonts w:ascii="Angsana New" w:hAnsi="Angsana New" w:hint="cs"/>
          <w:sz w:val="30"/>
          <w:szCs w:val="30"/>
          <w:cs/>
        </w:rPr>
        <w:t>ให้บริษัทย่อยแห่งหนึ่ง</w:t>
      </w:r>
      <w:r w:rsidR="006F56C4">
        <w:rPr>
          <w:rFonts w:ascii="Angsana New" w:hAnsi="Angsana New" w:hint="cs"/>
          <w:sz w:val="30"/>
          <w:szCs w:val="30"/>
          <w:cs/>
        </w:rPr>
        <w:t xml:space="preserve"> ทำให้เกิดกำไรจากการขายเงินลงทุนจำนวน</w:t>
      </w:r>
      <w:r w:rsidR="006F56C4">
        <w:rPr>
          <w:rFonts w:ascii="Angsana New" w:hAnsi="Angsana New"/>
          <w:sz w:val="30"/>
          <w:szCs w:val="30"/>
        </w:rPr>
        <w:t xml:space="preserve"> 6.28</w:t>
      </w:r>
      <w:r w:rsidR="006F56C4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ล้านบาทในงบการเงินเฉพาะกิจการ</w:t>
      </w:r>
      <w:r w:rsidRPr="007B640D">
        <w:rPr>
          <w:rFonts w:ascii="Angsana New" w:hAnsi="Angsana New"/>
          <w:sz w:val="30"/>
          <w:szCs w:val="30"/>
          <w:cs/>
        </w:rPr>
        <w:t xml:space="preserve"> ส่งผลให้บริษัทดังกล่าวเป็นบริษัทย่อย</w:t>
      </w:r>
      <w:r w:rsidRPr="007B640D">
        <w:rPr>
          <w:rFonts w:ascii="Angsana New" w:hAnsi="Angsana New" w:hint="cs"/>
          <w:sz w:val="30"/>
          <w:szCs w:val="30"/>
          <w:cs/>
        </w:rPr>
        <w:t>ทางอ้อม</w:t>
      </w:r>
      <w:r w:rsidRPr="007B640D">
        <w:rPr>
          <w:rFonts w:ascii="Angsana New" w:hAnsi="Angsana New"/>
          <w:sz w:val="30"/>
          <w:szCs w:val="30"/>
          <w:cs/>
        </w:rPr>
        <w:t>ของบริษั</w:t>
      </w:r>
      <w:r w:rsidRPr="007B640D">
        <w:rPr>
          <w:rFonts w:ascii="Angsana New" w:hAnsi="Angsana New" w:hint="cs"/>
          <w:sz w:val="30"/>
          <w:szCs w:val="30"/>
          <w:cs/>
        </w:rPr>
        <w:t>ท</w:t>
      </w:r>
    </w:p>
    <w:p w:rsidR="00F97553" w:rsidRPr="005C2785" w:rsidRDefault="00F97553" w:rsidP="00F97553">
      <w:pPr>
        <w:pStyle w:val="Bo-Blankline"/>
        <w:ind w:left="0"/>
      </w:pPr>
    </w:p>
    <w:p w:rsidR="00F97553" w:rsidRPr="004B064E" w:rsidRDefault="00F97553" w:rsidP="005274FF">
      <w:pPr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B064E">
        <w:rPr>
          <w:rFonts w:ascii="Angsana New" w:hAnsi="Angsana New"/>
          <w:b/>
          <w:bCs/>
          <w:i/>
          <w:iCs/>
          <w:sz w:val="30"/>
          <w:szCs w:val="30"/>
        </w:rPr>
        <w:t>2561</w:t>
      </w:r>
    </w:p>
    <w:p w:rsidR="00F97553" w:rsidRPr="00F97553" w:rsidRDefault="00F97553" w:rsidP="00F97553">
      <w:pPr>
        <w:pStyle w:val="Bo-Blankline"/>
      </w:pPr>
    </w:p>
    <w:p w:rsidR="00F83F1B" w:rsidRDefault="00F83F1B" w:rsidP="005274FF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AF7EE6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  <w:cs/>
        </w:rPr>
        <w:t>29</w:t>
      </w:r>
      <w:r w:rsidRPr="00AF7EE6">
        <w:rPr>
          <w:rFonts w:ascii="Angsana New" w:hAnsi="Angsana New"/>
          <w:sz w:val="30"/>
          <w:szCs w:val="30"/>
          <w:cs/>
        </w:rPr>
        <w:t xml:space="preserve"> </w:t>
      </w:r>
      <w:r w:rsidRPr="00AF7EE6">
        <w:rPr>
          <w:rFonts w:ascii="Angsana New" w:hAnsi="Angsana New" w:hint="cs"/>
          <w:sz w:val="30"/>
          <w:szCs w:val="30"/>
          <w:cs/>
        </w:rPr>
        <w:t>มีนาคม</w:t>
      </w:r>
      <w:r w:rsidRPr="00AF7EE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61</w:t>
      </w:r>
      <w:r w:rsidRPr="00AF7EE6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ได้มีมติอนุมัติให้</w:t>
      </w:r>
      <w:r>
        <w:rPr>
          <w:rFonts w:ascii="Angsana New" w:hAnsi="Angsana New" w:hint="cs"/>
          <w:sz w:val="30"/>
          <w:szCs w:val="30"/>
          <w:cs/>
        </w:rPr>
        <w:t>ลงทุนในหุ้นสามัญของ</w:t>
      </w:r>
      <w:r w:rsidRPr="00AF7EE6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 xml:space="preserve">มาสเตอร์ อาชีพ </w:t>
      </w:r>
      <w:r w:rsidRPr="00AF7EE6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ประเทศไทย</w:t>
      </w:r>
      <w:r w:rsidRPr="00AF7EE6">
        <w:rPr>
          <w:rFonts w:ascii="Angsana New" w:hAnsi="Angsana New"/>
          <w:sz w:val="30"/>
          <w:szCs w:val="30"/>
          <w:cs/>
        </w:rPr>
        <w:t xml:space="preserve">) จำกัด </w:t>
      </w:r>
      <w:r w:rsidRPr="005C2D17">
        <w:rPr>
          <w:rFonts w:ascii="Angsana New" w:hAnsi="Angsana New"/>
          <w:sz w:val="30"/>
          <w:szCs w:val="30"/>
          <w:cs/>
          <w:lang w:val="en-US"/>
        </w:rPr>
        <w:t xml:space="preserve">โดยมีวัตถุประสงค์เพื่อเป็นการจัดโครงสร้างการถือหุ้นของกลุ่มบริษัทเพื่อรองรับการขยายธุรกิจ ต่อมาเมื่อวันที่ </w:t>
      </w:r>
      <w:r>
        <w:rPr>
          <w:rFonts w:ascii="Angsana New" w:hAnsi="Angsana New" w:hint="cs"/>
          <w:sz w:val="30"/>
          <w:szCs w:val="30"/>
          <w:cs/>
          <w:lang w:val="en-US"/>
        </w:rPr>
        <w:t>30</w:t>
      </w:r>
      <w:r w:rsidRPr="005C2D1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5C2D1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cs/>
          <w:lang w:val="en-US"/>
        </w:rPr>
        <w:t>25</w:t>
      </w:r>
      <w:r>
        <w:rPr>
          <w:rFonts w:ascii="Angsana New" w:hAnsi="Angsana New" w:hint="cs"/>
          <w:sz w:val="30"/>
          <w:szCs w:val="30"/>
          <w:cs/>
          <w:lang w:val="en-US"/>
        </w:rPr>
        <w:t>61</w:t>
      </w:r>
      <w:r w:rsidRPr="005C2D17">
        <w:rPr>
          <w:rFonts w:ascii="Angsana New" w:hAnsi="Angsana New"/>
          <w:sz w:val="30"/>
          <w:szCs w:val="30"/>
          <w:cs/>
          <w:lang w:val="en-US"/>
        </w:rPr>
        <w:t xml:space="preserve"> บริษัทได้มาซึ่งอำนาจควบคุม</w:t>
      </w:r>
      <w:r w:rsidRPr="005C2D17">
        <w:rPr>
          <w:rFonts w:ascii="Angsana New" w:hAnsi="Angsana New"/>
          <w:sz w:val="30"/>
          <w:szCs w:val="30"/>
          <w:cs/>
        </w:rPr>
        <w:t xml:space="preserve">โดยการซื้อหุ้นทุน </w:t>
      </w:r>
      <w:r>
        <w:rPr>
          <w:rFonts w:ascii="Angsana New" w:hAnsi="Angsana New"/>
          <w:sz w:val="30"/>
          <w:szCs w:val="30"/>
          <w:cs/>
        </w:rPr>
        <w:t>9</w:t>
      </w:r>
      <w:r w:rsidRPr="005C2D17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  <w:cs/>
        </w:rPr>
        <w:t>99</w:t>
      </w:r>
      <w:r>
        <w:rPr>
          <w:rFonts w:ascii="Angsana New" w:hAnsi="Angsana New" w:hint="cs"/>
          <w:sz w:val="30"/>
          <w:szCs w:val="30"/>
          <w:cs/>
        </w:rPr>
        <w:t>6</w:t>
      </w:r>
      <w:r w:rsidRPr="005C2D17">
        <w:rPr>
          <w:rFonts w:ascii="Angsana New" w:hAnsi="Angsana New"/>
          <w:sz w:val="30"/>
          <w:szCs w:val="30"/>
          <w:cs/>
        </w:rPr>
        <w:t xml:space="preserve"> หุ้น คิดเป็นร้อยละ </w:t>
      </w:r>
      <w:r>
        <w:rPr>
          <w:rFonts w:ascii="Angsana New" w:hAnsi="Angsana New"/>
          <w:sz w:val="30"/>
          <w:szCs w:val="30"/>
          <w:cs/>
        </w:rPr>
        <w:t>99</w:t>
      </w:r>
      <w:r w:rsidRPr="005C2D17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  <w:cs/>
        </w:rPr>
        <w:t>9</w:t>
      </w:r>
      <w:r>
        <w:rPr>
          <w:rFonts w:ascii="Angsana New" w:hAnsi="Angsana New" w:hint="cs"/>
          <w:sz w:val="30"/>
          <w:szCs w:val="30"/>
          <w:cs/>
        </w:rPr>
        <w:t>6</w:t>
      </w:r>
      <w:r w:rsidRPr="005C2D17">
        <w:rPr>
          <w:rFonts w:ascii="Angsana New" w:hAnsi="Angsana New"/>
          <w:sz w:val="30"/>
          <w:szCs w:val="30"/>
          <w:cs/>
        </w:rPr>
        <w:t xml:space="preserve"> ของทุนชำระแล้ว ในราคาหุ้นละ </w:t>
      </w:r>
      <w:r>
        <w:rPr>
          <w:rFonts w:ascii="Angsana New" w:hAnsi="Angsana New" w:hint="cs"/>
          <w:sz w:val="30"/>
          <w:szCs w:val="30"/>
          <w:cs/>
        </w:rPr>
        <w:t>93</w:t>
      </w:r>
      <w:r w:rsidRPr="005C2D17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10</w:t>
      </w:r>
      <w:r w:rsidRPr="005C2D17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="008D5A31">
        <w:rPr>
          <w:rFonts w:ascii="Angsana New" w:hAnsi="Angsana New"/>
          <w:sz w:val="30"/>
          <w:szCs w:val="30"/>
          <w:lang w:val="en-US"/>
        </w:rPr>
        <w:t>0.</w:t>
      </w:r>
      <w:r>
        <w:rPr>
          <w:rFonts w:ascii="Angsana New" w:hAnsi="Angsana New" w:hint="cs"/>
          <w:sz w:val="30"/>
          <w:szCs w:val="30"/>
          <w:cs/>
        </w:rPr>
        <w:t>93</w:t>
      </w:r>
      <w:r w:rsidRPr="005C2D17">
        <w:rPr>
          <w:rFonts w:ascii="Angsana New" w:hAnsi="Angsana New"/>
          <w:sz w:val="30"/>
          <w:szCs w:val="30"/>
          <w:cs/>
        </w:rPr>
        <w:t xml:space="preserve"> </w:t>
      </w:r>
      <w:r w:rsidR="008D5A31">
        <w:rPr>
          <w:rFonts w:ascii="Angsana New" w:hAnsi="Angsana New" w:hint="cs"/>
          <w:sz w:val="30"/>
          <w:szCs w:val="30"/>
          <w:cs/>
        </w:rPr>
        <w:t>ล้าน</w:t>
      </w:r>
      <w:r w:rsidRPr="005C2D17">
        <w:rPr>
          <w:rFonts w:ascii="Angsana New" w:hAnsi="Angsana New"/>
          <w:sz w:val="30"/>
          <w:szCs w:val="30"/>
          <w:cs/>
        </w:rPr>
        <w:t>บาท จากบุคคล</w:t>
      </w:r>
      <w:r>
        <w:rPr>
          <w:rFonts w:ascii="Angsana New" w:hAnsi="Angsana New" w:hint="cs"/>
          <w:sz w:val="30"/>
          <w:szCs w:val="30"/>
          <w:cs/>
        </w:rPr>
        <w:t>และกิจการ</w:t>
      </w:r>
      <w:r w:rsidRPr="005C2D17">
        <w:rPr>
          <w:rFonts w:ascii="Angsana New" w:hAnsi="Angsana New"/>
          <w:sz w:val="30"/>
          <w:szCs w:val="30"/>
          <w:cs/>
        </w:rPr>
        <w:t>ที่เกี่ยวข้องกัน ส่งผลให้บริษัทดังกล่าวเป็นบริษัทย่อยของบริษั</w:t>
      </w:r>
      <w:r>
        <w:rPr>
          <w:rFonts w:ascii="Angsana New" w:hAnsi="Angsana New" w:hint="cs"/>
          <w:sz w:val="30"/>
          <w:szCs w:val="30"/>
          <w:cs/>
        </w:rPr>
        <w:t>ท</w:t>
      </w:r>
    </w:p>
    <w:p w:rsidR="00F97553" w:rsidRDefault="00F97553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:rsidR="00F83F1B" w:rsidRDefault="00F83F1B" w:rsidP="005274F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83F1B">
        <w:rPr>
          <w:rFonts w:ascii="Angsana New" w:hAnsi="Angsana New"/>
          <w:spacing w:val="6"/>
          <w:sz w:val="30"/>
          <w:szCs w:val="30"/>
          <w:cs/>
        </w:rPr>
        <w:lastRenderedPageBreak/>
        <w:t xml:space="preserve">เมื่อวันที่ </w:t>
      </w:r>
      <w:r w:rsidRPr="00F83F1B">
        <w:rPr>
          <w:rFonts w:ascii="Angsana New" w:hAnsi="Angsana New"/>
          <w:spacing w:val="6"/>
          <w:sz w:val="30"/>
          <w:szCs w:val="30"/>
        </w:rPr>
        <w:t>25</w:t>
      </w:r>
      <w:r w:rsidRPr="00F83F1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F83F1B"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 w:rsidRPr="00F83F1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F83F1B">
        <w:rPr>
          <w:rFonts w:ascii="Angsana New" w:hAnsi="Angsana New"/>
          <w:spacing w:val="6"/>
          <w:sz w:val="30"/>
          <w:szCs w:val="30"/>
        </w:rPr>
        <w:t>2561</w:t>
      </w:r>
      <w:r w:rsidRPr="00F83F1B">
        <w:rPr>
          <w:rFonts w:ascii="Angsana New" w:hAnsi="Angsana New"/>
          <w:spacing w:val="6"/>
          <w:sz w:val="30"/>
          <w:szCs w:val="30"/>
          <w:cs/>
        </w:rPr>
        <w:t xml:space="preserve"> ที่ประชุมคณะกรรมการของบริษัท ได้มีมติอนุมัติให้ลงทุนในหุ้นสามัญของ</w:t>
      </w:r>
      <w:r w:rsidR="005274FF">
        <w:rPr>
          <w:rFonts w:ascii="Angsana New" w:hAnsi="Angsana New"/>
          <w:spacing w:val="6"/>
          <w:sz w:val="30"/>
          <w:szCs w:val="30"/>
        </w:rPr>
        <w:br/>
      </w:r>
      <w:r w:rsidRPr="00F83F1B">
        <w:rPr>
          <w:rFonts w:ascii="Angsana New" w:hAnsi="Angsana New"/>
          <w:spacing w:val="6"/>
          <w:sz w:val="30"/>
          <w:szCs w:val="30"/>
          <w:cs/>
        </w:rPr>
        <w:t>บริษั</w:t>
      </w:r>
      <w:r w:rsidR="005B712E">
        <w:rPr>
          <w:rFonts w:ascii="Angsana New" w:hAnsi="Angsana New" w:hint="cs"/>
          <w:spacing w:val="6"/>
          <w:sz w:val="30"/>
          <w:szCs w:val="30"/>
          <w:cs/>
        </w:rPr>
        <w:t>ท</w:t>
      </w:r>
      <w:r w:rsidR="007D1CA9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5B712E" w:rsidRPr="00186962">
        <w:rPr>
          <w:rFonts w:ascii="Angsana New" w:hAnsi="Angsana New" w:hint="cs"/>
          <w:sz w:val="30"/>
          <w:szCs w:val="30"/>
          <w:cs/>
        </w:rPr>
        <w:t>ทีพีไอ ไบโอ ฟาร์มาซูติคอลส์</w:t>
      </w:r>
      <w:r w:rsidRPr="00CF373D">
        <w:rPr>
          <w:rFonts w:ascii="Angsana New" w:hAnsi="Angsana New"/>
          <w:sz w:val="30"/>
          <w:szCs w:val="30"/>
          <w:cs/>
        </w:rPr>
        <w:t xml:space="preserve"> จำกัด </w:t>
      </w:r>
      <w:r w:rsidRPr="0029360A">
        <w:rPr>
          <w:rFonts w:ascii="Angsana New" w:hAnsi="Angsana New"/>
          <w:sz w:val="30"/>
          <w:szCs w:val="30"/>
          <w:cs/>
        </w:rPr>
        <w:t xml:space="preserve">โดยมีวัตถุประสงค์เพื่อเป็นการจัดโครงสร้างการถือหุ้นของกลุ่มบริษัทเพื่อรองรับการขยายธุรกิจ ต่อมาเมื่อวันที่ </w:t>
      </w:r>
      <w:r>
        <w:rPr>
          <w:rFonts w:ascii="Angsana New" w:hAnsi="Angsana New" w:hint="cs"/>
          <w:sz w:val="30"/>
          <w:szCs w:val="30"/>
          <w:cs/>
        </w:rPr>
        <w:t>26</w:t>
      </w:r>
      <w:r w:rsidRPr="0029360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29360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2561</w:t>
      </w:r>
      <w:r w:rsidRPr="0029360A">
        <w:rPr>
          <w:rFonts w:ascii="Angsana New" w:hAnsi="Angsana New"/>
          <w:sz w:val="30"/>
          <w:szCs w:val="30"/>
          <w:cs/>
        </w:rPr>
        <w:t xml:space="preserve"> บริษัทได้มาซึ่งอำนาจควบคุม</w:t>
      </w:r>
      <w:r w:rsidRPr="00CF373D">
        <w:rPr>
          <w:rFonts w:ascii="Angsana New" w:hAnsi="Angsana New"/>
          <w:sz w:val="30"/>
          <w:szCs w:val="30"/>
          <w:cs/>
        </w:rPr>
        <w:t>โดยการซื้อหุ้นทุน</w:t>
      </w:r>
      <w:r w:rsidR="00D87DB6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/>
          <w:sz w:val="30"/>
          <w:szCs w:val="30"/>
          <w:cs/>
        </w:rPr>
        <w:t>9</w:t>
      </w:r>
      <w:r w:rsidRPr="00CF373D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  <w:cs/>
        </w:rPr>
        <w:t>99</w:t>
      </w:r>
      <w:r>
        <w:rPr>
          <w:rFonts w:ascii="Angsana New" w:hAnsi="Angsana New" w:hint="cs"/>
          <w:sz w:val="30"/>
          <w:szCs w:val="30"/>
          <w:cs/>
        </w:rPr>
        <w:t>5</w:t>
      </w:r>
      <w:r w:rsidRPr="00CF373D">
        <w:rPr>
          <w:rFonts w:ascii="Angsana New" w:hAnsi="Angsana New"/>
          <w:sz w:val="30"/>
          <w:szCs w:val="30"/>
          <w:cs/>
        </w:rPr>
        <w:t xml:space="preserve"> หุ้น คิดเป็นร้อยละ </w:t>
      </w:r>
      <w:r>
        <w:rPr>
          <w:rFonts w:ascii="Angsana New" w:hAnsi="Angsana New"/>
          <w:sz w:val="30"/>
          <w:szCs w:val="30"/>
        </w:rPr>
        <w:t>99.99</w:t>
      </w:r>
      <w:r w:rsidRPr="00CF373D">
        <w:rPr>
          <w:rFonts w:ascii="Angsana New" w:hAnsi="Angsana New"/>
          <w:sz w:val="30"/>
          <w:szCs w:val="30"/>
          <w:cs/>
        </w:rPr>
        <w:t xml:space="preserve"> ของทุนชำระแล้ว ในราคาหุ้นละ </w:t>
      </w:r>
      <w:r>
        <w:rPr>
          <w:rFonts w:ascii="Angsana New" w:hAnsi="Angsana New" w:hint="cs"/>
          <w:sz w:val="30"/>
          <w:szCs w:val="30"/>
          <w:cs/>
        </w:rPr>
        <w:t>11</w:t>
      </w:r>
      <w:r w:rsidRPr="00CF373D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48</w:t>
      </w:r>
      <w:r w:rsidRPr="00CF373D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>
        <w:rPr>
          <w:rFonts w:ascii="Angsana New" w:hAnsi="Angsana New" w:hint="cs"/>
          <w:sz w:val="30"/>
          <w:szCs w:val="30"/>
          <w:cs/>
        </w:rPr>
        <w:t>1</w:t>
      </w:r>
      <w:r w:rsidR="008D5A31">
        <w:rPr>
          <w:rFonts w:ascii="Angsana New" w:hAnsi="Angsana New"/>
          <w:sz w:val="30"/>
          <w:szCs w:val="30"/>
          <w:lang w:val="en-US"/>
        </w:rPr>
        <w:t>.15</w:t>
      </w:r>
      <w:r w:rsidRPr="00CF373D">
        <w:rPr>
          <w:rFonts w:ascii="Angsana New" w:hAnsi="Angsana New"/>
          <w:sz w:val="30"/>
          <w:szCs w:val="30"/>
          <w:cs/>
        </w:rPr>
        <w:t xml:space="preserve"> </w:t>
      </w:r>
      <w:r w:rsidR="008D5A31">
        <w:rPr>
          <w:rFonts w:ascii="Angsana New" w:hAnsi="Angsana New" w:hint="cs"/>
          <w:sz w:val="30"/>
          <w:szCs w:val="30"/>
          <w:cs/>
        </w:rPr>
        <w:t>ล้าน</w:t>
      </w:r>
      <w:r w:rsidRPr="00CF373D">
        <w:rPr>
          <w:rFonts w:ascii="Angsana New" w:hAnsi="Angsana New"/>
          <w:sz w:val="30"/>
          <w:szCs w:val="30"/>
          <w:cs/>
        </w:rPr>
        <w:t>บาท</w:t>
      </w:r>
      <w:r w:rsidR="00D87DB6">
        <w:rPr>
          <w:rFonts w:ascii="Angsana New" w:hAnsi="Angsana New"/>
          <w:sz w:val="30"/>
          <w:szCs w:val="30"/>
        </w:rPr>
        <w:br/>
      </w:r>
      <w:r w:rsidRPr="00CF373D">
        <w:rPr>
          <w:rFonts w:ascii="Angsana New" w:hAnsi="Angsana New"/>
          <w:sz w:val="30"/>
          <w:szCs w:val="30"/>
          <w:cs/>
        </w:rPr>
        <w:t>จากกิจการที่เกี่ยวข้องกัน ส่งผลให้บริษัทดังกล่าวเป็นบริษัทย่อยของบริษัท</w:t>
      </w:r>
    </w:p>
    <w:p w:rsidR="0015259E" w:rsidRPr="0015259E" w:rsidRDefault="0015259E" w:rsidP="0015259E">
      <w:pPr>
        <w:pStyle w:val="Bo-Blankline"/>
      </w:pPr>
    </w:p>
    <w:p w:rsidR="0015259E" w:rsidRPr="00F62809" w:rsidRDefault="0015259E" w:rsidP="0015259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62809">
        <w:rPr>
          <w:rFonts w:ascii="Angsana New" w:hAnsi="Angsana New" w:hint="cs"/>
          <w:spacing w:val="8"/>
          <w:sz w:val="30"/>
          <w:szCs w:val="30"/>
          <w:cs/>
        </w:rPr>
        <w:t>ต่อมา</w:t>
      </w:r>
      <w:r w:rsidRPr="00F62809">
        <w:rPr>
          <w:rFonts w:ascii="Angsana New" w:hAnsi="Angsana New"/>
          <w:spacing w:val="8"/>
          <w:sz w:val="30"/>
          <w:szCs w:val="30"/>
          <w:cs/>
        </w:rPr>
        <w:t xml:space="preserve">เมื่อวันที่ </w:t>
      </w:r>
      <w:r w:rsidRPr="00F62809">
        <w:rPr>
          <w:rFonts w:ascii="Angsana New" w:hAnsi="Angsana New" w:hint="cs"/>
          <w:spacing w:val="8"/>
          <w:sz w:val="30"/>
          <w:szCs w:val="30"/>
          <w:cs/>
        </w:rPr>
        <w:t>26 กรกฎาคม</w:t>
      </w:r>
      <w:r w:rsidRPr="00F62809">
        <w:rPr>
          <w:rFonts w:ascii="Angsana New" w:hAnsi="Angsana New"/>
          <w:spacing w:val="8"/>
          <w:sz w:val="30"/>
          <w:szCs w:val="30"/>
          <w:cs/>
        </w:rPr>
        <w:t xml:space="preserve"> 25</w:t>
      </w:r>
      <w:r w:rsidRPr="00F62809">
        <w:rPr>
          <w:rFonts w:ascii="Angsana New" w:hAnsi="Angsana New" w:hint="cs"/>
          <w:spacing w:val="8"/>
          <w:sz w:val="30"/>
          <w:szCs w:val="30"/>
          <w:cs/>
        </w:rPr>
        <w:t>61</w:t>
      </w:r>
      <w:r w:rsidRPr="00F62809">
        <w:rPr>
          <w:rFonts w:ascii="Angsana New" w:hAnsi="Angsana New"/>
          <w:spacing w:val="8"/>
          <w:sz w:val="30"/>
          <w:szCs w:val="30"/>
          <w:cs/>
        </w:rPr>
        <w:t xml:space="preserve"> ที่ประชุมคณะกรรมการของบริษัท ได้มีมติอนุมัติให้บริษัทเพิ่มทุน</w:t>
      </w:r>
      <w:r w:rsidRPr="00F62809">
        <w:rPr>
          <w:rFonts w:ascii="Angsana New" w:hAnsi="Angsana New" w:hint="cs"/>
          <w:spacing w:val="8"/>
          <w:sz w:val="30"/>
          <w:szCs w:val="30"/>
          <w:cs/>
        </w:rPr>
        <w:t>ใน</w:t>
      </w:r>
      <w:r w:rsidRPr="00F62809">
        <w:rPr>
          <w:rFonts w:ascii="Angsana New" w:hAnsi="Angsana New"/>
          <w:sz w:val="30"/>
          <w:szCs w:val="30"/>
          <w:cs/>
        </w:rPr>
        <w:t>บริษัท</w:t>
      </w:r>
      <w:r w:rsidRPr="00F62809">
        <w:rPr>
          <w:rFonts w:ascii="Angsana New" w:hAnsi="Angsana New" w:hint="cs"/>
          <w:sz w:val="30"/>
          <w:szCs w:val="30"/>
          <w:cs/>
        </w:rPr>
        <w:t xml:space="preserve"> ทีพีไอ ไบโอ ฟาร์มาซูติคอลส์</w:t>
      </w:r>
      <w:r w:rsidRPr="00F62809">
        <w:rPr>
          <w:rFonts w:ascii="Angsana New" w:hAnsi="Angsana New"/>
          <w:sz w:val="30"/>
          <w:szCs w:val="30"/>
          <w:cs/>
        </w:rPr>
        <w:t xml:space="preserve"> จำกัด โดยชำระ</w:t>
      </w:r>
      <w:r w:rsidRPr="00F62809">
        <w:rPr>
          <w:rFonts w:ascii="Angsana New" w:hAnsi="Angsana New" w:hint="cs"/>
          <w:sz w:val="30"/>
          <w:szCs w:val="30"/>
          <w:cs/>
        </w:rPr>
        <w:t>ร้อยละ 50 เป็น</w:t>
      </w:r>
      <w:r w:rsidRPr="00F62809">
        <w:rPr>
          <w:rFonts w:ascii="Angsana New" w:hAnsi="Angsana New"/>
          <w:sz w:val="30"/>
          <w:szCs w:val="30"/>
          <w:cs/>
        </w:rPr>
        <w:t>จำนวน 9</w:t>
      </w:r>
      <w:r w:rsidRPr="00F62809">
        <w:rPr>
          <w:rFonts w:ascii="Angsana New" w:hAnsi="Angsana New" w:hint="cs"/>
          <w:sz w:val="30"/>
          <w:szCs w:val="30"/>
          <w:cs/>
        </w:rPr>
        <w:t>00</w:t>
      </w:r>
      <w:r w:rsidRPr="00F62809">
        <w:rPr>
          <w:rFonts w:ascii="Angsana New" w:hAnsi="Angsana New"/>
          <w:sz w:val="30"/>
          <w:szCs w:val="30"/>
          <w:cs/>
        </w:rPr>
        <w:t>,000 หุ้น มูลค่าที่ตราไว้หุ้นละ</w:t>
      </w:r>
      <w:r w:rsidR="00D87DB6">
        <w:rPr>
          <w:rFonts w:ascii="Angsana New" w:hAnsi="Angsana New"/>
          <w:sz w:val="30"/>
          <w:szCs w:val="30"/>
        </w:rPr>
        <w:br/>
      </w:r>
      <w:r w:rsidRPr="00F62809">
        <w:rPr>
          <w:rFonts w:ascii="Angsana New" w:hAnsi="Angsana New"/>
          <w:sz w:val="30"/>
          <w:szCs w:val="30"/>
          <w:cs/>
        </w:rPr>
        <w:t>10 บาท รวมเป็นจำนวนเงิน</w:t>
      </w:r>
      <w:r w:rsidRPr="00F62809">
        <w:rPr>
          <w:rFonts w:ascii="Angsana New" w:hAnsi="Angsana New" w:hint="cs"/>
          <w:sz w:val="30"/>
          <w:szCs w:val="30"/>
          <w:cs/>
        </w:rPr>
        <w:t xml:space="preserve"> 4.50</w:t>
      </w:r>
      <w:r w:rsidRPr="00F62809">
        <w:rPr>
          <w:rFonts w:ascii="Angsana New" w:hAnsi="Angsana New"/>
          <w:sz w:val="30"/>
          <w:szCs w:val="30"/>
          <w:cs/>
        </w:rPr>
        <w:t xml:space="preserve"> ล้านบาท ทั้งนี้บริษัทได้ชำระค่าหุ้นเพิ่มทุนดังกล่าวในเดือน</w:t>
      </w:r>
      <w:r w:rsidRPr="00F62809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F62809">
        <w:rPr>
          <w:rFonts w:ascii="Angsana New" w:hAnsi="Angsana New"/>
          <w:sz w:val="30"/>
          <w:szCs w:val="30"/>
        </w:rPr>
        <w:t>25</w:t>
      </w:r>
      <w:r w:rsidRPr="00F62809">
        <w:rPr>
          <w:rFonts w:ascii="Angsana New" w:hAnsi="Angsana New" w:hint="cs"/>
          <w:sz w:val="30"/>
          <w:szCs w:val="30"/>
          <w:cs/>
        </w:rPr>
        <w:t>61</w:t>
      </w:r>
    </w:p>
    <w:p w:rsidR="0015259E" w:rsidRDefault="0015259E" w:rsidP="005274FF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F83F1B" w:rsidRDefault="00F30BF5" w:rsidP="00F30BF5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F6280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62809">
        <w:rPr>
          <w:rFonts w:ascii="Angsana New" w:hAnsi="Angsana New" w:hint="cs"/>
          <w:sz w:val="30"/>
          <w:szCs w:val="30"/>
          <w:cs/>
        </w:rPr>
        <w:t>26 กรกฎาคม</w:t>
      </w:r>
      <w:r w:rsidRPr="00F62809">
        <w:rPr>
          <w:rFonts w:ascii="Angsana New" w:hAnsi="Angsana New"/>
          <w:sz w:val="30"/>
          <w:szCs w:val="30"/>
          <w:cs/>
        </w:rPr>
        <w:t xml:space="preserve"> 25</w:t>
      </w:r>
      <w:r w:rsidRPr="00F62809">
        <w:rPr>
          <w:rFonts w:ascii="Angsana New" w:hAnsi="Angsana New" w:hint="cs"/>
          <w:sz w:val="30"/>
          <w:szCs w:val="30"/>
          <w:cs/>
        </w:rPr>
        <w:t>61</w:t>
      </w:r>
      <w:r w:rsidRPr="00F62809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ได้มีมติอนุมัติให้บริษัทเพิ่มทุน</w:t>
      </w:r>
      <w:r w:rsidRPr="00F62809">
        <w:rPr>
          <w:rFonts w:ascii="Angsana New" w:hAnsi="Angsana New" w:hint="cs"/>
          <w:sz w:val="30"/>
          <w:szCs w:val="30"/>
          <w:cs/>
        </w:rPr>
        <w:t>ใน</w:t>
      </w:r>
      <w:r w:rsidR="00D87DB6">
        <w:rPr>
          <w:rFonts w:ascii="Angsana New" w:hAnsi="Angsana New"/>
          <w:sz w:val="30"/>
          <w:szCs w:val="30"/>
        </w:rPr>
        <w:br/>
      </w:r>
      <w:r w:rsidRPr="00F62809">
        <w:rPr>
          <w:rFonts w:ascii="Angsana New" w:hAnsi="Angsana New"/>
          <w:sz w:val="30"/>
          <w:szCs w:val="30"/>
          <w:cs/>
        </w:rPr>
        <w:t xml:space="preserve">บริษัท </w:t>
      </w:r>
      <w:r w:rsidRPr="00F62809">
        <w:rPr>
          <w:rFonts w:ascii="Angsana New" w:hAnsi="Angsana New" w:hint="cs"/>
          <w:sz w:val="30"/>
          <w:szCs w:val="30"/>
          <w:cs/>
        </w:rPr>
        <w:t xml:space="preserve">ทีพีไอ รักษ์สุขภาพ </w:t>
      </w:r>
      <w:r w:rsidRPr="00F62809">
        <w:rPr>
          <w:rFonts w:ascii="Angsana New" w:hAnsi="Angsana New"/>
          <w:sz w:val="30"/>
          <w:szCs w:val="30"/>
          <w:cs/>
        </w:rPr>
        <w:t>จำกัด โดยชำระ</w:t>
      </w:r>
      <w:r w:rsidRPr="00F62809">
        <w:rPr>
          <w:rFonts w:ascii="Angsana New" w:hAnsi="Angsana New" w:hint="cs"/>
          <w:sz w:val="30"/>
          <w:szCs w:val="30"/>
          <w:cs/>
        </w:rPr>
        <w:t>ร้อยละ 50 เป็น</w:t>
      </w:r>
      <w:r w:rsidRPr="00F62809">
        <w:rPr>
          <w:rFonts w:ascii="Angsana New" w:hAnsi="Angsana New"/>
          <w:sz w:val="30"/>
          <w:szCs w:val="30"/>
          <w:cs/>
        </w:rPr>
        <w:t>จำนวน 9</w:t>
      </w:r>
      <w:r w:rsidRPr="00F62809">
        <w:rPr>
          <w:rFonts w:ascii="Angsana New" w:hAnsi="Angsana New" w:hint="cs"/>
          <w:sz w:val="30"/>
          <w:szCs w:val="30"/>
          <w:cs/>
        </w:rPr>
        <w:t>90</w:t>
      </w:r>
      <w:r w:rsidRPr="00F62809">
        <w:rPr>
          <w:rFonts w:ascii="Angsana New" w:hAnsi="Angsana New"/>
          <w:sz w:val="30"/>
          <w:szCs w:val="30"/>
          <w:cs/>
        </w:rPr>
        <w:t>,000 หุ้น มูลค่าที่ตราไว้หุ้นละ 10 บาท</w:t>
      </w:r>
      <w:r w:rsidR="00D87DB6">
        <w:rPr>
          <w:rFonts w:ascii="Angsana New" w:hAnsi="Angsana New"/>
          <w:sz w:val="30"/>
          <w:szCs w:val="30"/>
        </w:rPr>
        <w:br/>
      </w:r>
      <w:r w:rsidRPr="00F62809">
        <w:rPr>
          <w:rFonts w:ascii="Angsana New" w:hAnsi="Angsana New"/>
          <w:sz w:val="30"/>
          <w:szCs w:val="30"/>
          <w:cs/>
        </w:rPr>
        <w:t>รวมเป็นจำนวนเงิน</w:t>
      </w:r>
      <w:r w:rsidRPr="00F62809">
        <w:rPr>
          <w:rFonts w:ascii="Angsana New" w:hAnsi="Angsana New" w:hint="cs"/>
          <w:sz w:val="30"/>
          <w:szCs w:val="30"/>
          <w:cs/>
        </w:rPr>
        <w:t xml:space="preserve"> 4.95</w:t>
      </w:r>
      <w:r w:rsidRPr="00F6280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F62809">
        <w:rPr>
          <w:rFonts w:ascii="Angsana New" w:hAnsi="Angsana New" w:hint="cs"/>
          <w:sz w:val="30"/>
          <w:szCs w:val="30"/>
          <w:cs/>
        </w:rPr>
        <w:t>ทำให้กลุ่มบริษัทมีส่วนได้เสียในบริษัทดังกล่าวเพิ่มขึ้นจาก</w:t>
      </w:r>
      <w:r w:rsidRPr="00E3593B">
        <w:rPr>
          <w:rFonts w:ascii="Angsana New" w:hAnsi="Angsana New" w:hint="cs"/>
          <w:spacing w:val="-4"/>
          <w:sz w:val="30"/>
          <w:szCs w:val="30"/>
          <w:cs/>
        </w:rPr>
        <w:t xml:space="preserve">เดิมร้อยละ 99.97 </w:t>
      </w:r>
      <w:r w:rsidR="00D87DB6">
        <w:rPr>
          <w:rFonts w:ascii="Angsana New" w:hAnsi="Angsana New"/>
          <w:spacing w:val="-4"/>
          <w:sz w:val="30"/>
          <w:szCs w:val="30"/>
        </w:rPr>
        <w:br/>
      </w:r>
      <w:r w:rsidRPr="00E3593B">
        <w:rPr>
          <w:rFonts w:ascii="Angsana New" w:hAnsi="Angsana New" w:hint="cs"/>
          <w:spacing w:val="-4"/>
          <w:sz w:val="30"/>
          <w:szCs w:val="30"/>
          <w:cs/>
        </w:rPr>
        <w:t xml:space="preserve">เป็นร้อยละ </w:t>
      </w:r>
      <w:r w:rsidRPr="00E3593B">
        <w:rPr>
          <w:rFonts w:ascii="Angsana New" w:hAnsi="Angsana New"/>
          <w:spacing w:val="-4"/>
          <w:sz w:val="30"/>
          <w:szCs w:val="30"/>
        </w:rPr>
        <w:t>99.99</w:t>
      </w:r>
      <w:r w:rsidRPr="00E3593B">
        <w:rPr>
          <w:rFonts w:ascii="Angsana New" w:hAnsi="Angsana New" w:hint="cs"/>
          <w:spacing w:val="-4"/>
          <w:sz w:val="30"/>
          <w:szCs w:val="30"/>
          <w:cs/>
        </w:rPr>
        <w:t xml:space="preserve"> ของทุนชำระแล้ว </w:t>
      </w:r>
      <w:r w:rsidRPr="00E3593B">
        <w:rPr>
          <w:rFonts w:ascii="Angsana New" w:hAnsi="Angsana New"/>
          <w:spacing w:val="-4"/>
          <w:sz w:val="30"/>
          <w:szCs w:val="30"/>
          <w:cs/>
        </w:rPr>
        <w:t>ทั้งนี้บริษัทได้ชำระค่าหุ้นเพิ่มทุนดังกล่าวในเดือน</w:t>
      </w:r>
      <w:r w:rsidRPr="00E3593B">
        <w:rPr>
          <w:rFonts w:ascii="Angsana New" w:hAnsi="Angsana New" w:hint="cs"/>
          <w:spacing w:val="-4"/>
          <w:sz w:val="30"/>
          <w:szCs w:val="30"/>
          <w:cs/>
        </w:rPr>
        <w:t xml:space="preserve">กรกฎาคม </w:t>
      </w:r>
      <w:r w:rsidRPr="00E3593B">
        <w:rPr>
          <w:rFonts w:ascii="Angsana New" w:hAnsi="Angsana New"/>
          <w:spacing w:val="-4"/>
          <w:sz w:val="30"/>
          <w:szCs w:val="30"/>
        </w:rPr>
        <w:t>25</w:t>
      </w:r>
      <w:r w:rsidRPr="00E3593B">
        <w:rPr>
          <w:rFonts w:ascii="Angsana New" w:hAnsi="Angsana New" w:hint="cs"/>
          <w:spacing w:val="-4"/>
          <w:sz w:val="30"/>
          <w:szCs w:val="30"/>
          <w:cs/>
        </w:rPr>
        <w:t>61</w:t>
      </w:r>
    </w:p>
    <w:p w:rsidR="007B640D" w:rsidRPr="00F30BF5" w:rsidRDefault="007B640D" w:rsidP="00F30BF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C73C1F" w:rsidRPr="00631349" w:rsidRDefault="00C73C1F" w:rsidP="00B472F8">
      <w:pPr>
        <w:pStyle w:val="Bo-Blankline"/>
        <w:rPr>
          <w:sz w:val="16"/>
          <w:szCs w:val="16"/>
          <w:lang w:val="en-US"/>
        </w:rPr>
      </w:pPr>
    </w:p>
    <w:p w:rsidR="008409D1" w:rsidRPr="008B6E19" w:rsidRDefault="008409D1" w:rsidP="004361F1">
      <w:pPr>
        <w:pStyle w:val="Bo-C1Content"/>
        <w:ind w:left="0"/>
        <w:rPr>
          <w:cs/>
          <w:lang w:val="en-US"/>
        </w:rPr>
        <w:sectPr w:rsidR="008409D1" w:rsidRPr="008B6E19" w:rsidSect="009407C0">
          <w:headerReference w:type="default" r:id="rId13"/>
          <w:footerReference w:type="even" r:id="rId14"/>
          <w:footerReference w:type="default" r:id="rId15"/>
          <w:pgSz w:w="11909" w:h="16834" w:code="9"/>
          <w:pgMar w:top="691" w:right="1152" w:bottom="720" w:left="1152" w:header="720" w:footer="720" w:gutter="0"/>
          <w:paperSrc w:first="15" w:other="15"/>
          <w:cols w:space="737"/>
        </w:sectPr>
      </w:pPr>
    </w:p>
    <w:p w:rsidR="00E20B0A" w:rsidRDefault="00EC5D85" w:rsidP="00730E0A">
      <w:pPr>
        <w:pStyle w:val="Bo-C1Content"/>
        <w:ind w:left="360" w:hanging="360"/>
      </w:pPr>
      <w:r w:rsidRPr="00F8282A">
        <w:rPr>
          <w:cs/>
        </w:rPr>
        <w:lastRenderedPageBreak/>
        <w:t>เงินลงทุน</w:t>
      </w:r>
      <w:r>
        <w:rPr>
          <w:cs/>
        </w:rPr>
        <w:t>ในบริษัทย่อย</w:t>
      </w:r>
      <w:r w:rsidR="00BA3EEB">
        <w:rPr>
          <w:rFonts w:hint="cs"/>
          <w:cs/>
        </w:rPr>
        <w:t xml:space="preserve"> </w:t>
      </w:r>
      <w:r w:rsidRPr="001D606A">
        <w:rPr>
          <w:cs/>
        </w:rPr>
        <w:t xml:space="preserve">ณ วันที่ </w:t>
      </w:r>
      <w:r w:rsidR="00305893">
        <w:rPr>
          <w:cs/>
        </w:rPr>
        <w:t>3</w:t>
      </w:r>
      <w:r w:rsidR="00305893">
        <w:rPr>
          <w:rFonts w:hint="cs"/>
          <w:cs/>
        </w:rPr>
        <w:t>0 กันยายน</w:t>
      </w:r>
      <w:r w:rsidR="005265EA">
        <w:rPr>
          <w:rFonts w:hint="cs"/>
          <w:cs/>
        </w:rPr>
        <w:t xml:space="preserve"> </w:t>
      </w:r>
      <w:r w:rsidR="00716EF5">
        <w:rPr>
          <w:rFonts w:hint="cs"/>
          <w:cs/>
        </w:rPr>
        <w:t>256</w:t>
      </w:r>
      <w:r w:rsidR="00FA7ADF">
        <w:rPr>
          <w:rFonts w:hint="cs"/>
          <w:cs/>
        </w:rPr>
        <w:t>2</w:t>
      </w:r>
      <w:r w:rsidR="00964878">
        <w:t xml:space="preserve"> </w:t>
      </w:r>
      <w:r w:rsidR="00BA3EEB">
        <w:rPr>
          <w:rFonts w:hint="cs"/>
          <w:cs/>
        </w:rPr>
        <w:t xml:space="preserve">และ </w:t>
      </w:r>
      <w:r w:rsidR="00716EF5">
        <w:rPr>
          <w:lang w:val="en-US"/>
        </w:rPr>
        <w:t>31</w:t>
      </w:r>
      <w:r w:rsidRPr="001D606A">
        <w:rPr>
          <w:cs/>
        </w:rPr>
        <w:t xml:space="preserve"> ธันวาคม </w:t>
      </w:r>
      <w:r w:rsidR="00716EF5">
        <w:t>256</w:t>
      </w:r>
      <w:r w:rsidR="00FA7ADF">
        <w:rPr>
          <w:rFonts w:hint="cs"/>
          <w:cs/>
        </w:rPr>
        <w:t>1</w:t>
      </w:r>
      <w:r w:rsidR="00964878">
        <w:t xml:space="preserve"> </w:t>
      </w:r>
      <w:r w:rsidR="007D3E07">
        <w:rPr>
          <w:rFonts w:hint="cs"/>
          <w:cs/>
        </w:rPr>
        <w:t>และเงินปันผลรับจากเงินลงทุนสำหรับแต่ล</w:t>
      </w:r>
      <w:r w:rsidR="006F2CCC">
        <w:rPr>
          <w:rFonts w:hint="cs"/>
          <w:cs/>
        </w:rPr>
        <w:t>ะ</w:t>
      </w:r>
      <w:r w:rsidR="005265EA">
        <w:rPr>
          <w:rFonts w:hint="cs"/>
          <w:cs/>
        </w:rPr>
        <w:t xml:space="preserve">งวดสิ้นสุดวันที่ </w:t>
      </w:r>
      <w:r w:rsidR="00305893">
        <w:rPr>
          <w:cs/>
        </w:rPr>
        <w:t>3</w:t>
      </w:r>
      <w:r w:rsidR="00305893">
        <w:rPr>
          <w:rFonts w:hint="cs"/>
          <w:cs/>
        </w:rPr>
        <w:t xml:space="preserve">0 กันยายน </w:t>
      </w:r>
      <w:r w:rsidR="00716EF5">
        <w:rPr>
          <w:rFonts w:hint="cs"/>
          <w:cs/>
        </w:rPr>
        <w:t>256</w:t>
      </w:r>
      <w:r w:rsidR="00FA7ADF">
        <w:rPr>
          <w:rFonts w:hint="cs"/>
          <w:cs/>
        </w:rPr>
        <w:t>2</w:t>
      </w:r>
      <w:r w:rsidR="007D3E07">
        <w:rPr>
          <w:rFonts w:hint="cs"/>
          <w:cs/>
        </w:rPr>
        <w:t xml:space="preserve"> </w:t>
      </w:r>
      <w:r w:rsidR="006F2CCC">
        <w:rPr>
          <w:rFonts w:hint="cs"/>
          <w:cs/>
        </w:rPr>
        <w:t xml:space="preserve">และ </w:t>
      </w:r>
      <w:r w:rsidR="00716EF5">
        <w:rPr>
          <w:rFonts w:hint="cs"/>
          <w:cs/>
        </w:rPr>
        <w:t>25</w:t>
      </w:r>
      <w:r w:rsidR="00716EF5">
        <w:t>6</w:t>
      </w:r>
      <w:r w:rsidR="00FA7ADF">
        <w:rPr>
          <w:rFonts w:hint="cs"/>
          <w:cs/>
        </w:rPr>
        <w:t>1</w:t>
      </w:r>
      <w:r w:rsidR="007D3E07">
        <w:rPr>
          <w:rFonts w:hint="cs"/>
          <w:cs/>
        </w:rPr>
        <w:t xml:space="preserve"> </w:t>
      </w:r>
      <w:r w:rsidRPr="00F8282A">
        <w:rPr>
          <w:cs/>
        </w:rPr>
        <w:t>มีดังนี้</w:t>
      </w:r>
    </w:p>
    <w:p w:rsidR="005A0DEC" w:rsidRPr="005A0DEC" w:rsidRDefault="005A0DEC" w:rsidP="008F5CB7">
      <w:pPr>
        <w:pStyle w:val="Bo-Blankline"/>
      </w:pPr>
    </w:p>
    <w:tbl>
      <w:tblPr>
        <w:tblW w:w="15602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87"/>
        <w:gridCol w:w="1713"/>
        <w:gridCol w:w="20"/>
        <w:gridCol w:w="840"/>
        <w:gridCol w:w="84"/>
        <w:gridCol w:w="840"/>
        <w:gridCol w:w="84"/>
        <w:gridCol w:w="840"/>
        <w:gridCol w:w="84"/>
        <w:gridCol w:w="840"/>
        <w:gridCol w:w="84"/>
        <w:gridCol w:w="840"/>
        <w:gridCol w:w="84"/>
        <w:gridCol w:w="840"/>
        <w:gridCol w:w="84"/>
        <w:gridCol w:w="840"/>
        <w:gridCol w:w="104"/>
        <w:gridCol w:w="840"/>
        <w:gridCol w:w="84"/>
        <w:gridCol w:w="840"/>
        <w:gridCol w:w="84"/>
        <w:gridCol w:w="840"/>
        <w:gridCol w:w="122"/>
        <w:gridCol w:w="840"/>
        <w:gridCol w:w="104"/>
        <w:gridCol w:w="840"/>
      </w:tblGrid>
      <w:tr w:rsidR="005A0DEC" w:rsidRPr="00C64277" w:rsidTr="00020D75">
        <w:trPr>
          <w:trHeight w:val="234"/>
          <w:tblHeader/>
        </w:trPr>
        <w:tc>
          <w:tcPr>
            <w:tcW w:w="2700" w:type="dxa"/>
            <w:vAlign w:val="bottom"/>
          </w:tcPr>
          <w:p w:rsidR="005A0DEC" w:rsidRPr="00D649B9" w:rsidRDefault="005A0DEC" w:rsidP="00020D75">
            <w:pPr>
              <w:spacing w:line="320" w:lineRule="exact"/>
              <w:ind w:left="4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87" w:type="dxa"/>
          </w:tcPr>
          <w:p w:rsidR="005A0DEC" w:rsidRPr="00D649B9" w:rsidRDefault="005A0DEC" w:rsidP="00020D7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13" w:type="dxa"/>
          </w:tcPr>
          <w:p w:rsidR="005A0DEC" w:rsidRPr="00D649B9" w:rsidRDefault="005A0DEC" w:rsidP="00020D75">
            <w:pPr>
              <w:spacing w:line="320" w:lineRule="exact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20" w:type="dxa"/>
          </w:tcPr>
          <w:p w:rsidR="005A0DEC" w:rsidRPr="00D649B9" w:rsidRDefault="005A0DEC" w:rsidP="00020D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1082" w:type="dxa"/>
            <w:gridSpan w:val="23"/>
          </w:tcPr>
          <w:p w:rsidR="005A0DEC" w:rsidRPr="00D649B9" w:rsidRDefault="005A0DEC" w:rsidP="00020D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</w:pPr>
            <w:r w:rsidRPr="00D649B9">
              <w:rPr>
                <w:rFonts w:ascii="Angsana New" w:hAnsi="Angsana New" w:hint="cs"/>
                <w:b/>
                <w:bCs/>
                <w:sz w:val="21"/>
                <w:szCs w:val="21"/>
                <w:cs/>
                <w:lang w:val="en-US"/>
              </w:rPr>
              <w:t>งบการเงินเฉพาะกิจการ</w:t>
            </w:r>
          </w:p>
        </w:tc>
      </w:tr>
      <w:tr w:rsidR="005A0DEC" w:rsidRPr="00C64277" w:rsidTr="00020D75">
        <w:trPr>
          <w:trHeight w:val="234"/>
          <w:tblHeader/>
        </w:trPr>
        <w:tc>
          <w:tcPr>
            <w:tcW w:w="2700" w:type="dxa"/>
            <w:vAlign w:val="bottom"/>
          </w:tcPr>
          <w:p w:rsidR="005A0DEC" w:rsidRPr="00D649B9" w:rsidRDefault="005A0DEC" w:rsidP="00020D75">
            <w:pPr>
              <w:spacing w:line="320" w:lineRule="exact"/>
              <w:ind w:left="4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87" w:type="dxa"/>
          </w:tcPr>
          <w:p w:rsidR="005A0DEC" w:rsidRPr="00D649B9" w:rsidRDefault="005A0DEC" w:rsidP="00020D7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13" w:type="dxa"/>
          </w:tcPr>
          <w:p w:rsidR="005A0DEC" w:rsidRPr="00D649B9" w:rsidRDefault="005A0DEC" w:rsidP="00020D75">
            <w:pPr>
              <w:spacing w:line="320" w:lineRule="exact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ลักษณะธุรกิจ</w:t>
            </w:r>
          </w:p>
        </w:tc>
        <w:tc>
          <w:tcPr>
            <w:tcW w:w="20" w:type="dxa"/>
          </w:tcPr>
          <w:p w:rsidR="005A0DEC" w:rsidRPr="00D649B9" w:rsidRDefault="005A0DEC" w:rsidP="00020D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764" w:type="dxa"/>
            <w:gridSpan w:val="3"/>
          </w:tcPr>
          <w:p w:rsidR="005A0DEC" w:rsidRPr="00D649B9" w:rsidRDefault="005A0DEC" w:rsidP="00020D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84" w:type="dxa"/>
          </w:tcPr>
          <w:p w:rsidR="005A0DEC" w:rsidRPr="00D649B9" w:rsidRDefault="005A0DEC" w:rsidP="00020D75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64" w:type="dxa"/>
            <w:gridSpan w:val="3"/>
          </w:tcPr>
          <w:p w:rsidR="005A0DEC" w:rsidRPr="00D649B9" w:rsidRDefault="005A0DEC" w:rsidP="00020D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ทุนชำระแล้ว</w:t>
            </w:r>
          </w:p>
        </w:tc>
        <w:tc>
          <w:tcPr>
            <w:tcW w:w="84" w:type="dxa"/>
          </w:tcPr>
          <w:p w:rsidR="005A0DEC" w:rsidRPr="00D649B9" w:rsidRDefault="005A0DEC" w:rsidP="00020D75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64" w:type="dxa"/>
            <w:gridSpan w:val="3"/>
          </w:tcPr>
          <w:p w:rsidR="005A0DEC" w:rsidRPr="00D649B9" w:rsidRDefault="005A0DEC" w:rsidP="00020D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ราคาทุน</w:t>
            </w:r>
          </w:p>
        </w:tc>
        <w:tc>
          <w:tcPr>
            <w:tcW w:w="84" w:type="dxa"/>
          </w:tcPr>
          <w:p w:rsidR="005A0DEC" w:rsidRPr="00D649B9" w:rsidRDefault="005A0DEC" w:rsidP="00020D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84" w:type="dxa"/>
            <w:gridSpan w:val="3"/>
          </w:tcPr>
          <w:p w:rsidR="005A0DEC" w:rsidRPr="00D649B9" w:rsidRDefault="005A0DEC" w:rsidP="00020D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การด้อยค่า</w:t>
            </w:r>
          </w:p>
        </w:tc>
        <w:tc>
          <w:tcPr>
            <w:tcW w:w="84" w:type="dxa"/>
          </w:tcPr>
          <w:p w:rsidR="005A0DEC" w:rsidRPr="00D649B9" w:rsidRDefault="005A0DEC" w:rsidP="00020D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64" w:type="dxa"/>
            <w:gridSpan w:val="3"/>
          </w:tcPr>
          <w:p w:rsidR="005A0DEC" w:rsidRPr="00D649B9" w:rsidRDefault="005A0DEC" w:rsidP="00020D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 xml:space="preserve">ราคาทุน </w:t>
            </w: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 xml:space="preserve">- 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สุทธิ</w:t>
            </w:r>
          </w:p>
        </w:tc>
        <w:tc>
          <w:tcPr>
            <w:tcW w:w="122" w:type="dxa"/>
          </w:tcPr>
          <w:p w:rsidR="005A0DEC" w:rsidRPr="00D649B9" w:rsidRDefault="005A0DEC" w:rsidP="00020D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784" w:type="dxa"/>
            <w:gridSpan w:val="3"/>
          </w:tcPr>
          <w:p w:rsidR="005A0DEC" w:rsidRPr="00D649B9" w:rsidRDefault="005A0DEC" w:rsidP="00020D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เงินปันผลรับ</w:t>
            </w:r>
          </w:p>
        </w:tc>
      </w:tr>
      <w:tr w:rsidR="005A0DEC" w:rsidRPr="00C64277" w:rsidTr="00020D75">
        <w:trPr>
          <w:trHeight w:val="234"/>
          <w:tblHeader/>
        </w:trPr>
        <w:tc>
          <w:tcPr>
            <w:tcW w:w="2700" w:type="dxa"/>
            <w:vAlign w:val="bottom"/>
          </w:tcPr>
          <w:p w:rsidR="005A0DEC" w:rsidRPr="00D649B9" w:rsidRDefault="005A0DEC" w:rsidP="005A0DEC">
            <w:pPr>
              <w:spacing w:line="320" w:lineRule="exact"/>
              <w:ind w:left="4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87" w:type="dxa"/>
          </w:tcPr>
          <w:p w:rsidR="005A0DEC" w:rsidRPr="00D649B9" w:rsidRDefault="005A0DEC" w:rsidP="005A0DEC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13" w:type="dxa"/>
          </w:tcPr>
          <w:p w:rsidR="005A0DEC" w:rsidRPr="00D649B9" w:rsidRDefault="005A0DEC" w:rsidP="005A0DEC">
            <w:pPr>
              <w:spacing w:line="320" w:lineRule="exac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20" w:type="dxa"/>
          </w:tcPr>
          <w:p w:rsidR="005A0DEC" w:rsidRPr="00D649B9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840" w:type="dxa"/>
          </w:tcPr>
          <w:p w:rsidR="005A0DEC" w:rsidRPr="00D649B9" w:rsidRDefault="005A701E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 xml:space="preserve">30 </w:t>
            </w:r>
            <w:r w:rsidR="00305893"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กันย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ายน</w:t>
            </w:r>
          </w:p>
        </w:tc>
        <w:tc>
          <w:tcPr>
            <w:tcW w:w="84" w:type="dxa"/>
          </w:tcPr>
          <w:p w:rsidR="005A0DEC" w:rsidRPr="00D649B9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5A0DEC" w:rsidRPr="00D649B9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31 ธันวาคม</w:t>
            </w:r>
          </w:p>
        </w:tc>
        <w:tc>
          <w:tcPr>
            <w:tcW w:w="84" w:type="dxa"/>
          </w:tcPr>
          <w:p w:rsidR="005A0DEC" w:rsidRPr="00D649B9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5A0DEC" w:rsidRPr="00D649B9" w:rsidRDefault="00CE4BA3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30 กันยายน</w:t>
            </w:r>
          </w:p>
        </w:tc>
        <w:tc>
          <w:tcPr>
            <w:tcW w:w="84" w:type="dxa"/>
          </w:tcPr>
          <w:p w:rsidR="005A0DEC" w:rsidRPr="00D649B9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5A0DEC" w:rsidRPr="00D649B9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31 ธันวาคม</w:t>
            </w:r>
          </w:p>
        </w:tc>
        <w:tc>
          <w:tcPr>
            <w:tcW w:w="84" w:type="dxa"/>
          </w:tcPr>
          <w:p w:rsidR="005A0DEC" w:rsidRPr="00D649B9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5A0DEC" w:rsidRPr="00D649B9" w:rsidRDefault="00CE4BA3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30 กันยายน</w:t>
            </w:r>
          </w:p>
        </w:tc>
        <w:tc>
          <w:tcPr>
            <w:tcW w:w="84" w:type="dxa"/>
          </w:tcPr>
          <w:p w:rsidR="005A0DEC" w:rsidRPr="00D649B9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5A0DEC" w:rsidRPr="00D649B9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31 ธันวาคม</w:t>
            </w:r>
          </w:p>
        </w:tc>
        <w:tc>
          <w:tcPr>
            <w:tcW w:w="84" w:type="dxa"/>
          </w:tcPr>
          <w:p w:rsidR="005A0DEC" w:rsidRPr="00D649B9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5A0DEC" w:rsidRPr="00D649B9" w:rsidRDefault="00CE4BA3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30 กันยายน</w:t>
            </w:r>
          </w:p>
        </w:tc>
        <w:tc>
          <w:tcPr>
            <w:tcW w:w="104" w:type="dxa"/>
          </w:tcPr>
          <w:p w:rsidR="005A0DEC" w:rsidRPr="00D649B9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5A0DEC" w:rsidRPr="00D649B9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31 ธันวาคม</w:t>
            </w:r>
          </w:p>
        </w:tc>
        <w:tc>
          <w:tcPr>
            <w:tcW w:w="84" w:type="dxa"/>
          </w:tcPr>
          <w:p w:rsidR="005A0DEC" w:rsidRPr="00D649B9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5A0DEC" w:rsidRPr="00D649B9" w:rsidRDefault="00CE4BA3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30 กันยายน</w:t>
            </w:r>
          </w:p>
        </w:tc>
        <w:tc>
          <w:tcPr>
            <w:tcW w:w="84" w:type="dxa"/>
          </w:tcPr>
          <w:p w:rsidR="005A0DEC" w:rsidRPr="00D649B9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5A0DEC" w:rsidRPr="00D649B9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31 ธันวาคม</w:t>
            </w:r>
          </w:p>
        </w:tc>
        <w:tc>
          <w:tcPr>
            <w:tcW w:w="122" w:type="dxa"/>
          </w:tcPr>
          <w:p w:rsidR="005A0DEC" w:rsidRPr="00D649B9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840" w:type="dxa"/>
          </w:tcPr>
          <w:p w:rsidR="005A0DEC" w:rsidRPr="00D649B9" w:rsidRDefault="00CE4BA3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30 กันยายน</w:t>
            </w:r>
          </w:p>
        </w:tc>
        <w:tc>
          <w:tcPr>
            <w:tcW w:w="104" w:type="dxa"/>
          </w:tcPr>
          <w:p w:rsidR="005A0DEC" w:rsidRPr="00D649B9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5A0DEC" w:rsidRPr="00D649B9" w:rsidRDefault="00CE4BA3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30 กันยายน</w:t>
            </w:r>
          </w:p>
        </w:tc>
      </w:tr>
      <w:tr w:rsidR="005A0DEC" w:rsidRPr="00C64277" w:rsidTr="00020D75">
        <w:trPr>
          <w:trHeight w:val="234"/>
          <w:tblHeader/>
        </w:trPr>
        <w:tc>
          <w:tcPr>
            <w:tcW w:w="2700" w:type="dxa"/>
            <w:vAlign w:val="bottom"/>
          </w:tcPr>
          <w:p w:rsidR="005A0DEC" w:rsidRPr="00D649B9" w:rsidRDefault="005A0DEC" w:rsidP="005A0DEC">
            <w:pPr>
              <w:spacing w:line="320" w:lineRule="exact"/>
              <w:ind w:left="4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87" w:type="dxa"/>
          </w:tcPr>
          <w:p w:rsidR="005A0DEC" w:rsidRPr="00D649B9" w:rsidRDefault="005A0DEC" w:rsidP="005A0DEC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13" w:type="dxa"/>
          </w:tcPr>
          <w:p w:rsidR="005A0DEC" w:rsidRPr="00D649B9" w:rsidRDefault="005A0DEC" w:rsidP="005A0DEC">
            <w:pPr>
              <w:spacing w:line="320" w:lineRule="exac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20" w:type="dxa"/>
          </w:tcPr>
          <w:p w:rsidR="005A0DEC" w:rsidRPr="00D649B9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840" w:type="dxa"/>
          </w:tcPr>
          <w:p w:rsidR="005A0DEC" w:rsidRPr="00D649B9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  <w:lang w:val="en-US"/>
              </w:rPr>
              <w:t>25</w:t>
            </w: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6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2</w:t>
            </w:r>
          </w:p>
        </w:tc>
        <w:tc>
          <w:tcPr>
            <w:tcW w:w="84" w:type="dxa"/>
          </w:tcPr>
          <w:p w:rsidR="005A0DEC" w:rsidRPr="00D649B9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5A0DEC" w:rsidRPr="00D649B9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  <w:lang w:val="en-US"/>
              </w:rPr>
              <w:t>25</w:t>
            </w: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6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1</w:t>
            </w:r>
          </w:p>
        </w:tc>
        <w:tc>
          <w:tcPr>
            <w:tcW w:w="84" w:type="dxa"/>
          </w:tcPr>
          <w:p w:rsidR="005A0DEC" w:rsidRPr="00D649B9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5A0DEC" w:rsidRPr="00D649B9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  <w:lang w:val="en-US"/>
              </w:rPr>
              <w:t>25</w:t>
            </w: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6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2</w:t>
            </w:r>
          </w:p>
        </w:tc>
        <w:tc>
          <w:tcPr>
            <w:tcW w:w="84" w:type="dxa"/>
          </w:tcPr>
          <w:p w:rsidR="005A0DEC" w:rsidRPr="00D649B9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5A0DEC" w:rsidRPr="00D649B9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  <w:lang w:val="en-US"/>
              </w:rPr>
              <w:t>25</w:t>
            </w: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6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1</w:t>
            </w:r>
          </w:p>
        </w:tc>
        <w:tc>
          <w:tcPr>
            <w:tcW w:w="84" w:type="dxa"/>
          </w:tcPr>
          <w:p w:rsidR="005A0DEC" w:rsidRPr="00D649B9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5A0DEC" w:rsidRPr="00D649B9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  <w:lang w:val="en-US"/>
              </w:rPr>
              <w:t>25</w:t>
            </w: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6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2</w:t>
            </w:r>
          </w:p>
        </w:tc>
        <w:tc>
          <w:tcPr>
            <w:tcW w:w="84" w:type="dxa"/>
          </w:tcPr>
          <w:p w:rsidR="005A0DEC" w:rsidRPr="00D649B9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5A0DEC" w:rsidRPr="00D649B9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  <w:lang w:val="en-US"/>
              </w:rPr>
              <w:t>25</w:t>
            </w: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6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1</w:t>
            </w:r>
          </w:p>
        </w:tc>
        <w:tc>
          <w:tcPr>
            <w:tcW w:w="84" w:type="dxa"/>
          </w:tcPr>
          <w:p w:rsidR="005A0DEC" w:rsidRPr="00D649B9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5A0DEC" w:rsidRPr="00D649B9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  <w:lang w:val="en-US"/>
              </w:rPr>
              <w:t>25</w:t>
            </w: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6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2</w:t>
            </w:r>
          </w:p>
        </w:tc>
        <w:tc>
          <w:tcPr>
            <w:tcW w:w="104" w:type="dxa"/>
          </w:tcPr>
          <w:p w:rsidR="005A0DEC" w:rsidRPr="00D649B9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5A0DEC" w:rsidRPr="00D649B9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  <w:lang w:val="en-US"/>
              </w:rPr>
              <w:t>25</w:t>
            </w: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6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1</w:t>
            </w:r>
          </w:p>
        </w:tc>
        <w:tc>
          <w:tcPr>
            <w:tcW w:w="84" w:type="dxa"/>
          </w:tcPr>
          <w:p w:rsidR="005A0DEC" w:rsidRPr="00D649B9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5A0DEC" w:rsidRPr="00D649B9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  <w:lang w:val="en-US"/>
              </w:rPr>
              <w:t>25</w:t>
            </w: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6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2</w:t>
            </w:r>
          </w:p>
        </w:tc>
        <w:tc>
          <w:tcPr>
            <w:tcW w:w="84" w:type="dxa"/>
          </w:tcPr>
          <w:p w:rsidR="005A0DEC" w:rsidRPr="00D649B9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5A0DEC" w:rsidRPr="00D649B9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  <w:lang w:val="en-US"/>
              </w:rPr>
              <w:t>25</w:t>
            </w: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6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1</w:t>
            </w:r>
          </w:p>
        </w:tc>
        <w:tc>
          <w:tcPr>
            <w:tcW w:w="122" w:type="dxa"/>
          </w:tcPr>
          <w:p w:rsidR="005A0DEC" w:rsidRPr="00D649B9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840" w:type="dxa"/>
          </w:tcPr>
          <w:p w:rsidR="005A0DEC" w:rsidRPr="00D649B9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  <w:lang w:val="en-US"/>
              </w:rPr>
              <w:t>25</w:t>
            </w: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6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2</w:t>
            </w:r>
          </w:p>
        </w:tc>
        <w:tc>
          <w:tcPr>
            <w:tcW w:w="104" w:type="dxa"/>
          </w:tcPr>
          <w:p w:rsidR="005A0DEC" w:rsidRPr="00D649B9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5A0DEC" w:rsidRPr="00D649B9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  <w:lang w:val="en-US"/>
              </w:rPr>
              <w:t>25</w:t>
            </w: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6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1</w:t>
            </w:r>
          </w:p>
        </w:tc>
      </w:tr>
      <w:tr w:rsidR="005A0DEC" w:rsidRPr="00C64277" w:rsidTr="00020D75">
        <w:trPr>
          <w:trHeight w:val="234"/>
          <w:tblHeader/>
        </w:trPr>
        <w:tc>
          <w:tcPr>
            <w:tcW w:w="2700" w:type="dxa"/>
            <w:vAlign w:val="bottom"/>
          </w:tcPr>
          <w:p w:rsidR="005A0DEC" w:rsidRPr="00D649B9" w:rsidRDefault="005A0DEC" w:rsidP="005A0DEC">
            <w:pPr>
              <w:spacing w:line="320" w:lineRule="exact"/>
              <w:ind w:left="4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87" w:type="dxa"/>
          </w:tcPr>
          <w:p w:rsidR="005A0DEC" w:rsidRPr="00D649B9" w:rsidRDefault="005A0DEC" w:rsidP="005A0DEC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13" w:type="dxa"/>
          </w:tcPr>
          <w:p w:rsidR="005A0DEC" w:rsidRPr="00D649B9" w:rsidRDefault="005A0DEC" w:rsidP="005A0DEC">
            <w:pPr>
              <w:spacing w:line="320" w:lineRule="exac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20" w:type="dxa"/>
          </w:tcPr>
          <w:p w:rsidR="005A0DEC" w:rsidRPr="00D649B9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764" w:type="dxa"/>
            <w:gridSpan w:val="3"/>
          </w:tcPr>
          <w:p w:rsidR="005A0DEC" w:rsidRPr="00D649B9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  <w:lang w:val="en-US"/>
              </w:rPr>
            </w:pPr>
            <w:r w:rsidRPr="00D649B9">
              <w:rPr>
                <w:rFonts w:ascii="Angsana New" w:hAnsi="Angsana New"/>
                <w:i/>
                <w:iCs/>
                <w:sz w:val="21"/>
                <w:szCs w:val="21"/>
                <w:lang w:val="en-US"/>
              </w:rPr>
              <w:t>(</w:t>
            </w:r>
            <w:r w:rsidRPr="00D649B9">
              <w:rPr>
                <w:rFonts w:ascii="Angsana New" w:hAnsi="Angsana New"/>
                <w:i/>
                <w:iCs/>
                <w:sz w:val="21"/>
                <w:szCs w:val="21"/>
                <w:cs/>
                <w:lang w:val="en-US"/>
              </w:rPr>
              <w:t>ร้อยละ)</w:t>
            </w:r>
          </w:p>
        </w:tc>
        <w:tc>
          <w:tcPr>
            <w:tcW w:w="84" w:type="dxa"/>
          </w:tcPr>
          <w:p w:rsidR="005A0DEC" w:rsidRPr="00D649B9" w:rsidRDefault="005A0DEC" w:rsidP="005A0DE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234" w:type="dxa"/>
            <w:gridSpan w:val="19"/>
          </w:tcPr>
          <w:p w:rsidR="005A0DEC" w:rsidRPr="00D649B9" w:rsidRDefault="005A0DEC" w:rsidP="005A0DE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  <w:lang w:val="en-US"/>
              </w:rPr>
            </w:pPr>
            <w:r w:rsidRPr="00D649B9">
              <w:rPr>
                <w:rFonts w:ascii="Angsana New" w:hAnsi="Angsana New"/>
                <w:i/>
                <w:iCs/>
                <w:sz w:val="21"/>
                <w:szCs w:val="21"/>
                <w:lang w:val="en-US"/>
              </w:rPr>
              <w:t>(</w:t>
            </w:r>
            <w:r w:rsidRPr="00D649B9">
              <w:rPr>
                <w:rFonts w:ascii="Angsana New" w:hAnsi="Angsana New"/>
                <w:i/>
                <w:iCs/>
                <w:sz w:val="21"/>
                <w:szCs w:val="21"/>
                <w:cs/>
                <w:lang w:val="en-US"/>
              </w:rPr>
              <w:t>พันบาท)</w:t>
            </w:r>
          </w:p>
        </w:tc>
      </w:tr>
      <w:tr w:rsidR="005A0DEC" w:rsidRPr="00C64277" w:rsidTr="00020D75">
        <w:tc>
          <w:tcPr>
            <w:tcW w:w="2700" w:type="dxa"/>
          </w:tcPr>
          <w:p w:rsidR="005A0DEC" w:rsidRPr="00D649B9" w:rsidRDefault="005A0DEC" w:rsidP="005A0DEC">
            <w:pPr>
              <w:spacing w:line="240" w:lineRule="auto"/>
              <w:ind w:left="3" w:right="38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  <w:r w:rsidRPr="00D649B9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t>บริษัทย่อย</w:t>
            </w:r>
            <w:r w:rsidRPr="00D649B9">
              <w:rPr>
                <w:rFonts w:ascii="Angsana New" w:hAnsi="Angsana New" w:hint="cs"/>
                <w:b/>
                <w:bCs/>
                <w:i/>
                <w:iCs/>
                <w:sz w:val="21"/>
                <w:szCs w:val="21"/>
                <w:cs/>
              </w:rPr>
              <w:t>ทางตรง</w:t>
            </w:r>
          </w:p>
        </w:tc>
        <w:tc>
          <w:tcPr>
            <w:tcW w:w="87" w:type="dxa"/>
          </w:tcPr>
          <w:p w:rsidR="005A0DEC" w:rsidRPr="00D649B9" w:rsidRDefault="005A0DEC" w:rsidP="005A0DE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13" w:type="dxa"/>
          </w:tcPr>
          <w:p w:rsidR="005A0DEC" w:rsidRPr="00D649B9" w:rsidRDefault="005A0DEC" w:rsidP="005A0DEC">
            <w:pPr>
              <w:spacing w:line="240" w:lineRule="auto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20" w:type="dxa"/>
          </w:tcPr>
          <w:p w:rsidR="005A0DEC" w:rsidRPr="00D649B9" w:rsidRDefault="005A0DEC" w:rsidP="005A0DE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5A0DEC" w:rsidRPr="00D649B9" w:rsidRDefault="005A0DEC" w:rsidP="005A0DE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A0DEC" w:rsidRPr="00D649B9" w:rsidRDefault="005A0DEC" w:rsidP="005A0DE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5A0DEC" w:rsidRPr="00D649B9" w:rsidRDefault="005A0DEC" w:rsidP="005A0DE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A0DEC" w:rsidRPr="00D649B9" w:rsidRDefault="005A0DEC" w:rsidP="005A0DE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5A0DEC" w:rsidRPr="00D649B9" w:rsidRDefault="005A0DEC" w:rsidP="005A0DEC">
            <w:pPr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A0DEC" w:rsidRPr="00D649B9" w:rsidRDefault="005A0DEC" w:rsidP="005A0DE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5A0DEC" w:rsidRPr="00D649B9" w:rsidRDefault="005A0DEC" w:rsidP="005A0DEC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A0DEC" w:rsidRPr="00D649B9" w:rsidRDefault="005A0DEC" w:rsidP="005A0DE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5A0DEC" w:rsidRPr="00D649B9" w:rsidRDefault="005A0DEC" w:rsidP="005A0DEC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A0DEC" w:rsidRPr="00D649B9" w:rsidRDefault="005A0DEC" w:rsidP="005A0DE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5A0DEC" w:rsidRPr="00D649B9" w:rsidRDefault="005A0DEC" w:rsidP="005A0DEC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A0DEC" w:rsidRPr="00D649B9" w:rsidRDefault="005A0DEC" w:rsidP="005A0DEC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5A0DEC" w:rsidRPr="00D649B9" w:rsidRDefault="005A0DEC" w:rsidP="005A0DEC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04" w:type="dxa"/>
            <w:vAlign w:val="bottom"/>
          </w:tcPr>
          <w:p w:rsidR="005A0DEC" w:rsidRPr="00D649B9" w:rsidRDefault="005A0DEC" w:rsidP="005A0DEC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5A0DEC" w:rsidRPr="00D649B9" w:rsidRDefault="005A0DEC" w:rsidP="005A0DEC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A0DEC" w:rsidRPr="00D649B9" w:rsidRDefault="005A0DEC" w:rsidP="005A0DEC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5A0DEC" w:rsidRPr="00D649B9" w:rsidRDefault="005A0DEC" w:rsidP="005A0DEC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A0DEC" w:rsidRPr="00D649B9" w:rsidRDefault="005A0DEC" w:rsidP="005A0DEC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5A0DEC" w:rsidRPr="00D649B9" w:rsidRDefault="005A0DEC" w:rsidP="005A0DEC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22" w:type="dxa"/>
            <w:vAlign w:val="bottom"/>
          </w:tcPr>
          <w:p w:rsidR="005A0DEC" w:rsidRPr="00D649B9" w:rsidRDefault="005A0DEC" w:rsidP="005A0DEC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5A0DEC" w:rsidRPr="00D649B9" w:rsidRDefault="005A0DEC" w:rsidP="005A0DEC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04" w:type="dxa"/>
            <w:vAlign w:val="bottom"/>
          </w:tcPr>
          <w:p w:rsidR="005A0DEC" w:rsidRPr="00D649B9" w:rsidRDefault="005A0DEC" w:rsidP="005A0DEC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5A0DEC" w:rsidRPr="00D649B9" w:rsidRDefault="005A0DEC" w:rsidP="005A0DEC">
            <w:pPr>
              <w:spacing w:line="240" w:lineRule="auto"/>
              <w:ind w:left="-128" w:right="9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</w:tr>
      <w:tr w:rsidR="007E2CD6" w:rsidRPr="00C64277" w:rsidTr="00020D75">
        <w:tc>
          <w:tcPr>
            <w:tcW w:w="2700" w:type="dxa"/>
          </w:tcPr>
          <w:p w:rsidR="007E2CD6" w:rsidRPr="00D649B9" w:rsidRDefault="007E2CD6" w:rsidP="007E2CD6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>บริษัท ทีพีไอ คอนกรีต จำกัด</w:t>
            </w:r>
          </w:p>
        </w:tc>
        <w:tc>
          <w:tcPr>
            <w:tcW w:w="87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13" w:type="dxa"/>
          </w:tcPr>
          <w:p w:rsidR="007E2CD6" w:rsidRPr="00D649B9" w:rsidRDefault="007E2CD6" w:rsidP="007E2CD6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>ผลิตและจำหน่ายคอนกรีต</w:t>
            </w:r>
            <w:r w:rsidRPr="00D649B9">
              <w:rPr>
                <w:rFonts w:ascii="Angsana New" w:hAnsi="Angsana New"/>
                <w:sz w:val="21"/>
                <w:szCs w:val="21"/>
                <w:cs/>
                <w:lang w:val="en-US"/>
              </w:rPr>
              <w:t>ผสมเสร็จ</w:t>
            </w:r>
          </w:p>
        </w:tc>
        <w:tc>
          <w:tcPr>
            <w:tcW w:w="20" w:type="dxa"/>
          </w:tcPr>
          <w:p w:rsidR="007E2CD6" w:rsidRPr="00D649B9" w:rsidRDefault="007E2CD6" w:rsidP="007E2CD6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99.99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99.99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81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2,000,000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81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2,000,000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1,999,999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center" w:pos="435"/>
                <w:tab w:val="left" w:pos="540"/>
                <w:tab w:val="right" w:pos="916"/>
              </w:tabs>
              <w:spacing w:line="240" w:lineRule="auto"/>
              <w:ind w:right="65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1,999,999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spacing w:line="240" w:lineRule="auto"/>
              <w:ind w:left="2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:rsidR="007E2CD6" w:rsidRPr="00D649B9" w:rsidRDefault="007E2CD6" w:rsidP="007E2CD6">
            <w:pPr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spacing w:line="240" w:lineRule="auto"/>
              <w:ind w:left="2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1,999,999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1,999,999</w:t>
            </w:r>
          </w:p>
        </w:tc>
        <w:tc>
          <w:tcPr>
            <w:tcW w:w="122" w:type="dxa"/>
          </w:tcPr>
          <w:p w:rsidR="007E2CD6" w:rsidRPr="00D649B9" w:rsidRDefault="007E2CD6" w:rsidP="007E2CD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22A86" w:rsidP="007E2CD6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</w:tr>
      <w:tr w:rsidR="007E2CD6" w:rsidRPr="00C64277" w:rsidTr="00020D75">
        <w:tc>
          <w:tcPr>
            <w:tcW w:w="2700" w:type="dxa"/>
          </w:tcPr>
          <w:p w:rsidR="007E2CD6" w:rsidRPr="00D649B9" w:rsidRDefault="007E2CD6" w:rsidP="007E2CD6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87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13" w:type="dxa"/>
          </w:tcPr>
          <w:p w:rsidR="007E2CD6" w:rsidRPr="00D649B9" w:rsidRDefault="007E2CD6" w:rsidP="007E2CD6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>จำหน่ายก๊าซโซลีน น้ำมันดีเซลและก๊าซธรรมชาติ / ผลิตและจำหน่ายไฟฟ้าและเชื้อเพลิงจากขยะรวมทั้งเศษหรือขยะหรือของเสีย</w:t>
            </w:r>
          </w:p>
        </w:tc>
        <w:tc>
          <w:tcPr>
            <w:tcW w:w="20" w:type="dxa"/>
          </w:tcPr>
          <w:p w:rsidR="007E2CD6" w:rsidRPr="00D649B9" w:rsidRDefault="007E2CD6" w:rsidP="007E2CD6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70.24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70.24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81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8,400,000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81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8,400,000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5,899,999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right="65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5,899,999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spacing w:line="240" w:lineRule="auto"/>
              <w:ind w:left="2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:rsidR="007E2CD6" w:rsidRPr="00D649B9" w:rsidRDefault="007E2CD6" w:rsidP="007E2CD6">
            <w:pPr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spacing w:line="240" w:lineRule="auto"/>
              <w:ind w:left="2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5,899,999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5,899,999</w:t>
            </w:r>
          </w:p>
        </w:tc>
        <w:tc>
          <w:tcPr>
            <w:tcW w:w="122" w:type="dxa"/>
          </w:tcPr>
          <w:p w:rsidR="007E2CD6" w:rsidRPr="00D649B9" w:rsidRDefault="007E2CD6" w:rsidP="007E2CD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F223DF" w:rsidP="007E2CD6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1,180,000</w:t>
            </w:r>
          </w:p>
        </w:tc>
        <w:tc>
          <w:tcPr>
            <w:tcW w:w="10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1</w:t>
            </w: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,416,000</w:t>
            </w:r>
          </w:p>
        </w:tc>
      </w:tr>
      <w:tr w:rsidR="007E2CD6" w:rsidRPr="00C64277" w:rsidTr="00020D75">
        <w:tc>
          <w:tcPr>
            <w:tcW w:w="2700" w:type="dxa"/>
          </w:tcPr>
          <w:p w:rsidR="007E2CD6" w:rsidRPr="00D649B9" w:rsidRDefault="007E2CD6" w:rsidP="007E2CD6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>บริษัท ทีพีไอ ออล ซีซั่นส์ จำกัด</w:t>
            </w:r>
          </w:p>
        </w:tc>
        <w:tc>
          <w:tcPr>
            <w:tcW w:w="87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13" w:type="dxa"/>
          </w:tcPr>
          <w:p w:rsidR="007E2CD6" w:rsidRPr="00D649B9" w:rsidRDefault="007E2CD6" w:rsidP="007E2CD6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>ผลิตและจำหน่าย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แ</w:t>
            </w:r>
            <w:r w:rsidRPr="00D649B9">
              <w:rPr>
                <w:rFonts w:ascii="Angsana New" w:hAnsi="Angsana New"/>
                <w:sz w:val="21"/>
                <w:szCs w:val="21"/>
                <w:cs/>
              </w:rPr>
              <w:t>ผ่นฟิล์มสำหรับโซลาร์เซลล์</w:t>
            </w:r>
          </w:p>
        </w:tc>
        <w:tc>
          <w:tcPr>
            <w:tcW w:w="20" w:type="dxa"/>
          </w:tcPr>
          <w:p w:rsidR="007E2CD6" w:rsidRPr="00D649B9" w:rsidRDefault="007E2CD6" w:rsidP="007E2CD6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99.99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99.99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81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450,000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81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450,000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450,000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right="65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450,000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spacing w:line="240" w:lineRule="auto"/>
              <w:ind w:left="2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:rsidR="007E2CD6" w:rsidRPr="00D649B9" w:rsidRDefault="007E2CD6" w:rsidP="007E2CD6">
            <w:pPr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spacing w:line="240" w:lineRule="auto"/>
              <w:ind w:left="2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450,000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450,000</w:t>
            </w:r>
          </w:p>
        </w:tc>
        <w:tc>
          <w:tcPr>
            <w:tcW w:w="122" w:type="dxa"/>
          </w:tcPr>
          <w:p w:rsidR="007E2CD6" w:rsidRPr="00D649B9" w:rsidRDefault="007E2CD6" w:rsidP="007E2CD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F223DF" w:rsidP="007E2CD6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</w:tr>
      <w:tr w:rsidR="007E2CD6" w:rsidRPr="00C64277" w:rsidTr="00020D75">
        <w:tc>
          <w:tcPr>
            <w:tcW w:w="2700" w:type="dxa"/>
          </w:tcPr>
          <w:p w:rsidR="007E2CD6" w:rsidRPr="00D649B9" w:rsidRDefault="007E2CD6" w:rsidP="007E2CD6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87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320" w:lineRule="exact"/>
              <w:ind w:left="315" w:right="206" w:hanging="315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13" w:type="dxa"/>
          </w:tcPr>
          <w:p w:rsidR="007E2CD6" w:rsidRPr="00D649B9" w:rsidRDefault="007E2CD6" w:rsidP="007E2CD6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20" w:type="dxa"/>
          </w:tcPr>
          <w:p w:rsidR="007E2CD6" w:rsidRPr="00D649B9" w:rsidRDefault="007E2CD6" w:rsidP="007E2CD6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99.99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99.99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81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3,300,000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81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3,300,000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2,654,400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2,654,400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45"/>
              </w:tabs>
              <w:spacing w:line="240" w:lineRule="auto"/>
              <w:ind w:left="20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(770,000)</w:t>
            </w:r>
          </w:p>
        </w:tc>
        <w:tc>
          <w:tcPr>
            <w:tcW w:w="104" w:type="dxa"/>
          </w:tcPr>
          <w:p w:rsidR="007E2CD6" w:rsidRPr="00D649B9" w:rsidRDefault="007E2CD6" w:rsidP="007E2CD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45"/>
              </w:tabs>
              <w:spacing w:line="240" w:lineRule="auto"/>
              <w:ind w:left="20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(770,000)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1,884,400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1,884,400</w:t>
            </w:r>
          </w:p>
        </w:tc>
        <w:tc>
          <w:tcPr>
            <w:tcW w:w="122" w:type="dxa"/>
          </w:tcPr>
          <w:p w:rsidR="007E2CD6" w:rsidRPr="00D649B9" w:rsidRDefault="007E2CD6" w:rsidP="007E2CD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F223DF" w:rsidP="007E2CD6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:rsidR="007E2CD6" w:rsidRPr="00D649B9" w:rsidRDefault="007E2CD6" w:rsidP="007E2CD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</w:tr>
      <w:tr w:rsidR="007E2CD6" w:rsidRPr="00C64277" w:rsidTr="00020D75">
        <w:tc>
          <w:tcPr>
            <w:tcW w:w="2700" w:type="dxa"/>
          </w:tcPr>
          <w:p w:rsidR="007E2CD6" w:rsidRPr="00D649B9" w:rsidRDefault="007E2CD6" w:rsidP="007E2CD6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  <w:cs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>บริษัท โรงกลั่นน้ำมันทีพีไอ (1997) จำกัด</w:t>
            </w:r>
          </w:p>
        </w:tc>
        <w:tc>
          <w:tcPr>
            <w:tcW w:w="87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13" w:type="dxa"/>
          </w:tcPr>
          <w:p w:rsidR="007E2CD6" w:rsidRPr="00D649B9" w:rsidRDefault="007E2CD6" w:rsidP="007E2CD6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>ธุรกิจสำรวจปิโตรเลียม</w:t>
            </w:r>
          </w:p>
        </w:tc>
        <w:tc>
          <w:tcPr>
            <w:tcW w:w="20" w:type="dxa"/>
          </w:tcPr>
          <w:p w:rsidR="007E2CD6" w:rsidRPr="00D649B9" w:rsidRDefault="007E2CD6" w:rsidP="007E2CD6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99.99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99.99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1,300,000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1,300,000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45"/>
              </w:tabs>
              <w:spacing w:line="240" w:lineRule="auto"/>
              <w:ind w:left="20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1,299,620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45"/>
              </w:tabs>
              <w:spacing w:line="240" w:lineRule="auto"/>
              <w:ind w:left="20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1,299,620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:rsidR="007E2CD6" w:rsidRPr="00D649B9" w:rsidRDefault="007E2CD6" w:rsidP="007E2CD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1,299,620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1,299,620</w:t>
            </w:r>
          </w:p>
        </w:tc>
        <w:tc>
          <w:tcPr>
            <w:tcW w:w="122" w:type="dxa"/>
          </w:tcPr>
          <w:p w:rsidR="007E2CD6" w:rsidRPr="00D649B9" w:rsidRDefault="007E2CD6" w:rsidP="007E2CD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F223DF" w:rsidP="007E2CD6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:rsidR="007E2CD6" w:rsidRPr="00D649B9" w:rsidRDefault="007E2CD6" w:rsidP="007E2CD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</w:tr>
      <w:tr w:rsidR="007E2CD6" w:rsidRPr="00C64277" w:rsidTr="00020D75">
        <w:tc>
          <w:tcPr>
            <w:tcW w:w="2700" w:type="dxa"/>
          </w:tcPr>
          <w:p w:rsidR="007E2CD6" w:rsidRPr="00D649B9" w:rsidRDefault="007E2CD6" w:rsidP="007E2CD6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  <w:cs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>บริษัท โพรพ็อกไซด์ไทย จำกัด</w:t>
            </w:r>
          </w:p>
        </w:tc>
        <w:tc>
          <w:tcPr>
            <w:tcW w:w="87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13" w:type="dxa"/>
          </w:tcPr>
          <w:p w:rsidR="007E2CD6" w:rsidRPr="00D649B9" w:rsidRDefault="007E2CD6" w:rsidP="007E2CD6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 xml:space="preserve">ผลิตไฟฟ้า </w:t>
            </w:r>
          </w:p>
          <w:p w:rsidR="007E2CD6" w:rsidRPr="00D649B9" w:rsidRDefault="007E2CD6" w:rsidP="007E2CD6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>(ยังไม่ได้ดำเนินงาน)</w:t>
            </w:r>
          </w:p>
        </w:tc>
        <w:tc>
          <w:tcPr>
            <w:tcW w:w="20" w:type="dxa"/>
          </w:tcPr>
          <w:p w:rsidR="007E2CD6" w:rsidRPr="00D649B9" w:rsidRDefault="007E2CD6" w:rsidP="007E2CD6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99.99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99.99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250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250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45"/>
              </w:tabs>
              <w:spacing w:line="240" w:lineRule="auto"/>
              <w:ind w:left="20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250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left="-1548" w:right="65" w:firstLine="1548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45"/>
              </w:tabs>
              <w:spacing w:line="240" w:lineRule="auto"/>
              <w:ind w:left="20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250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45"/>
              </w:tabs>
              <w:spacing w:line="240" w:lineRule="auto"/>
              <w:ind w:left="20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250</w:t>
            </w: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04" w:type="dxa"/>
          </w:tcPr>
          <w:p w:rsidR="007E2CD6" w:rsidRPr="00D649B9" w:rsidRDefault="007E2CD6" w:rsidP="007E2CD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45"/>
              </w:tabs>
              <w:spacing w:line="240" w:lineRule="auto"/>
              <w:ind w:left="20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250</w:t>
            </w: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22" w:type="dxa"/>
          </w:tcPr>
          <w:p w:rsidR="007E2CD6" w:rsidRPr="00D649B9" w:rsidRDefault="007E2CD6" w:rsidP="007E2CD6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F223DF" w:rsidP="007E2CD6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:rsidR="007E2CD6" w:rsidRPr="00D649B9" w:rsidRDefault="007E2CD6" w:rsidP="007E2CD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</w:tr>
      <w:tr w:rsidR="007E2CD6" w:rsidRPr="00C64277" w:rsidTr="00020D75">
        <w:tc>
          <w:tcPr>
            <w:tcW w:w="2700" w:type="dxa"/>
          </w:tcPr>
          <w:p w:rsidR="007E2CD6" w:rsidRPr="00D649B9" w:rsidRDefault="007E2CD6" w:rsidP="007E2CD6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  <w:cs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>บริษัท ไนเตรทไทย จำกัด</w:t>
            </w:r>
          </w:p>
        </w:tc>
        <w:tc>
          <w:tcPr>
            <w:tcW w:w="87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13" w:type="dxa"/>
          </w:tcPr>
          <w:p w:rsidR="007E2CD6" w:rsidRPr="00D649B9" w:rsidRDefault="007E2CD6" w:rsidP="007E2CD6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>ผลิตและจำหน่ายกรด</w:t>
            </w:r>
          </w:p>
          <w:p w:rsidR="007E2CD6" w:rsidRPr="00D649B9" w:rsidRDefault="007E2CD6" w:rsidP="007E2CD6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>ไนตริกและแอมโมเนียม</w:t>
            </w:r>
            <w:r w:rsidR="00943C78">
              <w:rPr>
                <w:rFonts w:ascii="Angsana New" w:hAnsi="Angsana New"/>
                <w:sz w:val="21"/>
                <w:szCs w:val="21"/>
              </w:rPr>
              <w:br/>
            </w:r>
            <w:r w:rsidRPr="00D649B9">
              <w:rPr>
                <w:rFonts w:ascii="Angsana New" w:hAnsi="Angsana New"/>
                <w:sz w:val="21"/>
                <w:szCs w:val="21"/>
                <w:cs/>
              </w:rPr>
              <w:t>ไนเตรท</w:t>
            </w:r>
          </w:p>
        </w:tc>
        <w:tc>
          <w:tcPr>
            <w:tcW w:w="20" w:type="dxa"/>
          </w:tcPr>
          <w:p w:rsidR="007E2CD6" w:rsidRPr="00D649B9" w:rsidRDefault="007E2CD6" w:rsidP="007E2CD6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99.99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99.99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468,750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468,750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45"/>
              </w:tabs>
              <w:spacing w:line="240" w:lineRule="auto"/>
              <w:ind w:left="20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784,409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decimal" w:pos="864"/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45"/>
              </w:tabs>
              <w:spacing w:line="240" w:lineRule="auto"/>
              <w:ind w:left="20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784,409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:rsidR="007E2CD6" w:rsidRPr="00D649B9" w:rsidRDefault="007E2CD6" w:rsidP="007E2CD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784,409</w:t>
            </w:r>
          </w:p>
        </w:tc>
        <w:tc>
          <w:tcPr>
            <w:tcW w:w="84" w:type="dxa"/>
          </w:tcPr>
          <w:p w:rsidR="007E2CD6" w:rsidRPr="00D649B9" w:rsidRDefault="007E2CD6" w:rsidP="007E2CD6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784,409</w:t>
            </w:r>
          </w:p>
        </w:tc>
        <w:tc>
          <w:tcPr>
            <w:tcW w:w="122" w:type="dxa"/>
          </w:tcPr>
          <w:p w:rsidR="007E2CD6" w:rsidRPr="00D649B9" w:rsidRDefault="007E2CD6" w:rsidP="007E2CD6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F223DF" w:rsidP="007E2CD6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187,500</w:t>
            </w:r>
          </w:p>
        </w:tc>
        <w:tc>
          <w:tcPr>
            <w:tcW w:w="104" w:type="dxa"/>
          </w:tcPr>
          <w:p w:rsidR="007E2CD6" w:rsidRPr="00D649B9" w:rsidRDefault="007E2CD6" w:rsidP="007E2CD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7E2CD6" w:rsidRPr="00D649B9" w:rsidRDefault="007E2CD6" w:rsidP="007E2CD6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320,015</w:t>
            </w:r>
          </w:p>
        </w:tc>
      </w:tr>
      <w:tr w:rsidR="0069455C" w:rsidRPr="00C64277" w:rsidTr="00020D75">
        <w:tc>
          <w:tcPr>
            <w:tcW w:w="2700" w:type="dxa"/>
          </w:tcPr>
          <w:p w:rsidR="0069455C" w:rsidRPr="00D649B9" w:rsidRDefault="0069455C" w:rsidP="0069455C">
            <w:pPr>
              <w:spacing w:line="240" w:lineRule="auto"/>
              <w:ind w:left="180" w:right="38" w:hanging="177"/>
              <w:rPr>
                <w:rFonts w:ascii="Angsana New" w:hAnsi="Angsana New"/>
                <w:sz w:val="21"/>
                <w:szCs w:val="21"/>
                <w:cs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 xml:space="preserve">บริษัท ซีนิธ อินเตอร์เนชั่นแนล 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</w:rPr>
              <w:t>เพาเวอร์</w:t>
            </w:r>
            <w:r w:rsidRPr="00D649B9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</w:rPr>
              <w:t>จำกัด</w:t>
            </w:r>
            <w:r w:rsidRPr="00D649B9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="00B0587F" w:rsidRPr="00D649B9">
              <w:rPr>
                <w:rFonts w:ascii="Angsana New" w:hAnsi="Angsana New" w:hint="cs"/>
                <w:sz w:val="21"/>
                <w:szCs w:val="21"/>
                <w:cs/>
              </w:rPr>
              <w:t xml:space="preserve">(เดิมชื่อ </w:t>
            </w:r>
            <w:r w:rsidR="00B0587F" w:rsidRPr="00D649B9">
              <w:rPr>
                <w:rFonts w:ascii="Angsana New" w:hAnsi="Angsana New"/>
                <w:sz w:val="21"/>
                <w:szCs w:val="21"/>
                <w:cs/>
              </w:rPr>
              <w:t>บริษัท ซีนิธ อินเตอร์เนชั่นแนล</w:t>
            </w:r>
            <w:r w:rsidR="00C103B6">
              <w:rPr>
                <w:rFonts w:ascii="Angsana New" w:hAnsi="Angsana New"/>
                <w:sz w:val="21"/>
                <w:szCs w:val="21"/>
              </w:rPr>
              <w:br/>
            </w:r>
            <w:r w:rsidR="00B0587F" w:rsidRPr="00D649B9">
              <w:rPr>
                <w:rFonts w:ascii="Angsana New" w:hAnsi="Angsana New"/>
                <w:sz w:val="21"/>
                <w:szCs w:val="21"/>
                <w:cs/>
              </w:rPr>
              <w:t>เทรดดิ้ง จำกัด</w:t>
            </w:r>
            <w:r w:rsidR="00B0587F" w:rsidRPr="00D649B9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87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13" w:type="dxa"/>
          </w:tcPr>
          <w:p w:rsidR="0069455C" w:rsidRPr="00D649B9" w:rsidRDefault="0069455C" w:rsidP="0069455C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>ลงทุน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</w:rPr>
              <w:t>ในธุรกิจพลังงานทางเลือก</w:t>
            </w:r>
          </w:p>
        </w:tc>
        <w:tc>
          <w:tcPr>
            <w:tcW w:w="2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99.99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right="-2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100,000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99,712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99,712</w:t>
            </w:r>
          </w:p>
        </w:tc>
        <w:tc>
          <w:tcPr>
            <w:tcW w:w="122" w:type="dxa"/>
          </w:tcPr>
          <w:p w:rsidR="0069455C" w:rsidRPr="00D649B9" w:rsidRDefault="0069455C" w:rsidP="0069455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37,999</w:t>
            </w:r>
          </w:p>
        </w:tc>
        <w:tc>
          <w:tcPr>
            <w:tcW w:w="10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20,000</w:t>
            </w:r>
          </w:p>
        </w:tc>
      </w:tr>
      <w:tr w:rsidR="0069455C" w:rsidRPr="00C64277" w:rsidTr="00020D75">
        <w:tc>
          <w:tcPr>
            <w:tcW w:w="2700" w:type="dxa"/>
          </w:tcPr>
          <w:p w:rsidR="0069455C" w:rsidRPr="00D649B9" w:rsidRDefault="0069455C" w:rsidP="0069455C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</w:rPr>
            </w:pPr>
            <w:r w:rsidRPr="00D649B9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lastRenderedPageBreak/>
              <w:t>บริษัทย่อย</w:t>
            </w:r>
            <w:r w:rsidRPr="00D649B9">
              <w:rPr>
                <w:rFonts w:ascii="Angsana New" w:hAnsi="Angsana New" w:hint="cs"/>
                <w:b/>
                <w:bCs/>
                <w:i/>
                <w:iCs/>
                <w:sz w:val="21"/>
                <w:szCs w:val="21"/>
                <w:cs/>
              </w:rPr>
              <w:t xml:space="preserve">ทางตรง </w:t>
            </w:r>
            <w:r w:rsidRPr="00D649B9"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  <w:t>(</w:t>
            </w:r>
            <w:r w:rsidRPr="00D649B9">
              <w:rPr>
                <w:rFonts w:ascii="Angsana New" w:hAnsi="Angsana New" w:hint="cs"/>
                <w:b/>
                <w:bCs/>
                <w:i/>
                <w:iCs/>
                <w:sz w:val="21"/>
                <w:szCs w:val="21"/>
                <w:cs/>
              </w:rPr>
              <w:t>ต่อ</w:t>
            </w:r>
            <w:r w:rsidRPr="00D649B9"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  <w:t>)</w:t>
            </w:r>
          </w:p>
        </w:tc>
        <w:tc>
          <w:tcPr>
            <w:tcW w:w="87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13" w:type="dxa"/>
          </w:tcPr>
          <w:p w:rsidR="0069455C" w:rsidRPr="00D649B9" w:rsidRDefault="0069455C" w:rsidP="0069455C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0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22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0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</w:tr>
      <w:tr w:rsidR="0069455C" w:rsidRPr="00C64277" w:rsidTr="00020D75">
        <w:tc>
          <w:tcPr>
            <w:tcW w:w="2700" w:type="dxa"/>
          </w:tcPr>
          <w:p w:rsidR="0069455C" w:rsidRPr="00D649B9" w:rsidRDefault="0069455C" w:rsidP="0069455C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 xml:space="preserve">บริษัท 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</w:rPr>
              <w:t>ทีพีไอ รักษ์สุขภาพ จำกัด</w:t>
            </w:r>
          </w:p>
        </w:tc>
        <w:tc>
          <w:tcPr>
            <w:tcW w:w="87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13" w:type="dxa"/>
          </w:tcPr>
          <w:p w:rsidR="0069455C" w:rsidRPr="00D649B9" w:rsidRDefault="0069455C" w:rsidP="0069455C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>ผลิตและจำหน่ายผลิตภัณฑ์เกี่ยวกับคน</w:t>
            </w:r>
          </w:p>
        </w:tc>
        <w:tc>
          <w:tcPr>
            <w:tcW w:w="2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99.99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99.99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5,050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5,050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4,950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4,950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4,950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4,950</w:t>
            </w:r>
          </w:p>
        </w:tc>
        <w:tc>
          <w:tcPr>
            <w:tcW w:w="122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</w:tr>
      <w:tr w:rsidR="0069455C" w:rsidRPr="00C64277" w:rsidTr="00020D75">
        <w:tc>
          <w:tcPr>
            <w:tcW w:w="2700" w:type="dxa"/>
          </w:tcPr>
          <w:p w:rsidR="0069455C" w:rsidRPr="00D649B9" w:rsidRDefault="0069455C" w:rsidP="0069455C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  <w:cs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>บริษัท ทีพีไอ พาณิชย์ จำกัด</w:t>
            </w:r>
          </w:p>
        </w:tc>
        <w:tc>
          <w:tcPr>
            <w:tcW w:w="87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13" w:type="dxa"/>
          </w:tcPr>
          <w:p w:rsidR="0069455C" w:rsidRPr="00D649B9" w:rsidRDefault="0069455C" w:rsidP="0069455C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>ธุรกิจค้าปลีก</w:t>
            </w:r>
          </w:p>
        </w:tc>
        <w:tc>
          <w:tcPr>
            <w:tcW w:w="2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99.94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99.94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22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</w:tr>
      <w:tr w:rsidR="0069455C" w:rsidRPr="00C64277" w:rsidTr="00020D75">
        <w:tc>
          <w:tcPr>
            <w:tcW w:w="2700" w:type="dxa"/>
          </w:tcPr>
          <w:p w:rsidR="0069455C" w:rsidRPr="00D649B9" w:rsidRDefault="0069455C" w:rsidP="0069455C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>บริษัท ทีพีไอ บริการ จำกัด</w:t>
            </w:r>
          </w:p>
        </w:tc>
        <w:tc>
          <w:tcPr>
            <w:tcW w:w="87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13" w:type="dxa"/>
          </w:tcPr>
          <w:p w:rsidR="0069455C" w:rsidRPr="00D649B9" w:rsidRDefault="0069455C" w:rsidP="0069455C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>รับจ้างเหมาก่อสร้าง</w:t>
            </w:r>
          </w:p>
        </w:tc>
        <w:tc>
          <w:tcPr>
            <w:tcW w:w="2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95.10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95.10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4,600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4,600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4,457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4,457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4,457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4,457</w:t>
            </w:r>
          </w:p>
        </w:tc>
        <w:tc>
          <w:tcPr>
            <w:tcW w:w="122" w:type="dxa"/>
          </w:tcPr>
          <w:p w:rsidR="0069455C" w:rsidRPr="00D649B9" w:rsidRDefault="0069455C" w:rsidP="0069455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</w:tr>
      <w:tr w:rsidR="0069455C" w:rsidRPr="00C64277" w:rsidTr="00730E0A">
        <w:trPr>
          <w:trHeight w:val="612"/>
        </w:trPr>
        <w:tc>
          <w:tcPr>
            <w:tcW w:w="2700" w:type="dxa"/>
          </w:tcPr>
          <w:p w:rsidR="0069455C" w:rsidRPr="00D649B9" w:rsidRDefault="0069455C" w:rsidP="0069455C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  <w:cs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>บริษัท มาสเตอร์ อาชีพ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D649B9">
              <w:rPr>
                <w:rFonts w:ascii="Angsana New" w:hAnsi="Angsana New"/>
                <w:sz w:val="21"/>
                <w:szCs w:val="21"/>
              </w:rPr>
              <w:t>(</w:t>
            </w:r>
            <w:r w:rsidRPr="00D649B9">
              <w:rPr>
                <w:rFonts w:ascii="Angsana New" w:hAnsi="Angsana New"/>
                <w:sz w:val="21"/>
                <w:szCs w:val="21"/>
                <w:cs/>
              </w:rPr>
              <w:t>ประเทศไทย</w:t>
            </w:r>
            <w:r w:rsidRPr="00D649B9">
              <w:rPr>
                <w:rFonts w:ascii="Angsana New" w:hAnsi="Angsana New"/>
                <w:sz w:val="21"/>
                <w:szCs w:val="21"/>
              </w:rPr>
              <w:t xml:space="preserve">) </w:t>
            </w:r>
            <w:r w:rsidRPr="00D649B9">
              <w:rPr>
                <w:rFonts w:ascii="Angsana New" w:hAnsi="Angsana New"/>
                <w:sz w:val="21"/>
                <w:szCs w:val="21"/>
                <w:cs/>
              </w:rPr>
              <w:t>จำกัด</w:t>
            </w:r>
          </w:p>
        </w:tc>
        <w:tc>
          <w:tcPr>
            <w:tcW w:w="87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13" w:type="dxa"/>
          </w:tcPr>
          <w:p w:rsidR="0069455C" w:rsidRPr="00D649B9" w:rsidRDefault="0069455C" w:rsidP="0069455C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</w:rPr>
            </w:pPr>
            <w:r w:rsidRPr="00D649B9">
              <w:rPr>
                <w:rFonts w:ascii="Angsana New" w:hAnsi="Angsana New" w:hint="cs"/>
                <w:sz w:val="21"/>
                <w:szCs w:val="21"/>
                <w:cs/>
              </w:rPr>
              <w:t>ผลิตและจำหน่ายอุปกรณ์โรงงาน</w:t>
            </w:r>
          </w:p>
        </w:tc>
        <w:tc>
          <w:tcPr>
            <w:tcW w:w="20" w:type="dxa"/>
          </w:tcPr>
          <w:p w:rsidR="0069455C" w:rsidRPr="00D649B9" w:rsidRDefault="0069455C" w:rsidP="0069455C">
            <w:pPr>
              <w:spacing w:line="320" w:lineRule="exact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99.9</w:t>
            </w:r>
            <w:r w:rsidR="00987CB9">
              <w:rPr>
                <w:rFonts w:ascii="Angsana New" w:hAnsi="Angsana New"/>
                <w:sz w:val="21"/>
                <w:szCs w:val="21"/>
                <w:lang w:val="en-US"/>
              </w:rPr>
              <w:t>9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99.96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="00B15C70">
              <w:rPr>
                <w:rFonts w:ascii="Angsana New" w:hAnsi="Angsana New"/>
                <w:sz w:val="21"/>
                <w:szCs w:val="21"/>
                <w:lang w:val="en-US"/>
              </w:rPr>
              <w:t>00</w:t>
            </w: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,000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1,000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D649B9" w:rsidP="0069455C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99,</w:t>
            </w:r>
            <w:r w:rsidR="0069455C" w:rsidRPr="00D649B9">
              <w:rPr>
                <w:rFonts w:ascii="Angsana New" w:hAnsi="Angsana New"/>
                <w:sz w:val="21"/>
                <w:szCs w:val="21"/>
                <w:lang w:val="en-US"/>
              </w:rPr>
              <w:t>931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931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826E2C" w:rsidP="0069455C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99,</w:t>
            </w:r>
            <w:r w:rsidR="0069455C" w:rsidRPr="00D649B9">
              <w:rPr>
                <w:rFonts w:ascii="Angsana New" w:hAnsi="Angsana New"/>
                <w:sz w:val="21"/>
                <w:szCs w:val="21"/>
                <w:lang w:val="en-US"/>
              </w:rPr>
              <w:t>931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931</w:t>
            </w:r>
          </w:p>
        </w:tc>
        <w:tc>
          <w:tcPr>
            <w:tcW w:w="122" w:type="dxa"/>
          </w:tcPr>
          <w:p w:rsidR="0069455C" w:rsidRPr="00D649B9" w:rsidRDefault="0069455C" w:rsidP="0069455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:rsidR="0069455C" w:rsidRPr="00D649B9" w:rsidRDefault="0069455C" w:rsidP="0069455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</w:tr>
      <w:tr w:rsidR="0069455C" w:rsidRPr="00C64277" w:rsidTr="00020D75">
        <w:tc>
          <w:tcPr>
            <w:tcW w:w="2700" w:type="dxa"/>
          </w:tcPr>
          <w:p w:rsidR="0069455C" w:rsidRPr="00D649B9" w:rsidRDefault="0069455C" w:rsidP="0069455C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 xml:space="preserve">บริษัท ทีพีไอ 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</w:rPr>
              <w:t>ไบโอ ฟาร์มาซูติคอลส์</w:t>
            </w:r>
            <w:r w:rsidRPr="00D649B9">
              <w:rPr>
                <w:rFonts w:ascii="Angsana New" w:hAnsi="Angsana New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87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13" w:type="dxa"/>
          </w:tcPr>
          <w:p w:rsidR="0069455C" w:rsidRPr="00D649B9" w:rsidRDefault="0069455C" w:rsidP="0069455C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>ผลิตและจำหน่ายผลิตภัณฑ์เกี่ยวกับสัตว์</w:t>
            </w:r>
          </w:p>
        </w:tc>
        <w:tc>
          <w:tcPr>
            <w:tcW w:w="2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99.99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99.99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5,500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5,500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5,647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5,647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5,647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5,647</w:t>
            </w:r>
          </w:p>
        </w:tc>
        <w:tc>
          <w:tcPr>
            <w:tcW w:w="122" w:type="dxa"/>
          </w:tcPr>
          <w:p w:rsidR="0069455C" w:rsidRPr="00D649B9" w:rsidRDefault="0069455C" w:rsidP="0069455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</w:tr>
      <w:tr w:rsidR="0069455C" w:rsidRPr="00C64277" w:rsidTr="00020D75">
        <w:tc>
          <w:tcPr>
            <w:tcW w:w="2700" w:type="dxa"/>
          </w:tcPr>
          <w:p w:rsidR="0069455C" w:rsidRPr="00D649B9" w:rsidRDefault="0069455C" w:rsidP="0069455C">
            <w:pPr>
              <w:spacing w:line="240" w:lineRule="auto"/>
              <w:ind w:left="3" w:right="38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t>บริษัทย่อย</w:t>
            </w:r>
            <w:r w:rsidRPr="00D649B9">
              <w:rPr>
                <w:rFonts w:ascii="Angsana New" w:hAnsi="Angsana New" w:hint="cs"/>
                <w:b/>
                <w:bCs/>
                <w:i/>
                <w:iCs/>
                <w:sz w:val="21"/>
                <w:szCs w:val="21"/>
                <w:cs/>
              </w:rPr>
              <w:t>ทางอ้อม</w:t>
            </w:r>
          </w:p>
        </w:tc>
        <w:tc>
          <w:tcPr>
            <w:tcW w:w="87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13" w:type="dxa"/>
          </w:tcPr>
          <w:p w:rsidR="0069455C" w:rsidRPr="00D649B9" w:rsidRDefault="0069455C" w:rsidP="0069455C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27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27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0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22" w:type="dxa"/>
          </w:tcPr>
          <w:p w:rsidR="0069455C" w:rsidRPr="00D649B9" w:rsidRDefault="0069455C" w:rsidP="0069455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0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</w:tr>
      <w:tr w:rsidR="0069455C" w:rsidRPr="00C64277" w:rsidTr="00020D75">
        <w:tc>
          <w:tcPr>
            <w:tcW w:w="2700" w:type="dxa"/>
          </w:tcPr>
          <w:p w:rsidR="0069455C" w:rsidRPr="00D649B9" w:rsidRDefault="0069455C" w:rsidP="0069455C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>บริษัท มอนโดไทย จำกัด</w:t>
            </w:r>
            <w:r w:rsidRPr="00D649B9"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</w:tc>
        <w:tc>
          <w:tcPr>
            <w:tcW w:w="87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13" w:type="dxa"/>
          </w:tcPr>
          <w:p w:rsidR="0069455C" w:rsidRPr="00D649B9" w:rsidRDefault="0069455C" w:rsidP="0069455C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>พัฒนาอสังหาริมทรัพย์</w:t>
            </w:r>
          </w:p>
        </w:tc>
        <w:tc>
          <w:tcPr>
            <w:tcW w:w="20" w:type="dxa"/>
          </w:tcPr>
          <w:p w:rsidR="0069455C" w:rsidRPr="00D649B9" w:rsidRDefault="0069455C" w:rsidP="0069455C">
            <w:pPr>
              <w:spacing w:line="320" w:lineRule="exact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83.27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83.27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36,000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36,000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10,350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10,350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10,350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10,350</w:t>
            </w:r>
          </w:p>
        </w:tc>
        <w:tc>
          <w:tcPr>
            <w:tcW w:w="122" w:type="dxa"/>
          </w:tcPr>
          <w:p w:rsidR="0069455C" w:rsidRPr="00D649B9" w:rsidRDefault="0069455C" w:rsidP="0069455C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</w:tr>
      <w:tr w:rsidR="0069455C" w:rsidRPr="00C64277" w:rsidTr="00020D75">
        <w:tc>
          <w:tcPr>
            <w:tcW w:w="2700" w:type="dxa"/>
          </w:tcPr>
          <w:p w:rsidR="0069455C" w:rsidRPr="00D649B9" w:rsidRDefault="0069455C" w:rsidP="0069455C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  <w:cs/>
              </w:rPr>
            </w:pPr>
            <w:r w:rsidRPr="00D649B9">
              <w:rPr>
                <w:rFonts w:ascii="Angsana New" w:hAnsi="Angsana New" w:hint="cs"/>
                <w:sz w:val="21"/>
                <w:szCs w:val="21"/>
                <w:cs/>
              </w:rPr>
              <w:t>บริษัท พลาสติก โพลีน จำกัด</w:t>
            </w:r>
          </w:p>
        </w:tc>
        <w:tc>
          <w:tcPr>
            <w:tcW w:w="87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13" w:type="dxa"/>
          </w:tcPr>
          <w:p w:rsidR="0069455C" w:rsidRPr="00D649B9" w:rsidRDefault="0069455C" w:rsidP="0069455C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  <w:cs/>
              </w:rPr>
            </w:pPr>
            <w:r w:rsidRPr="00D649B9">
              <w:rPr>
                <w:rFonts w:ascii="Angsana New" w:hAnsi="Angsana New" w:hint="cs"/>
                <w:sz w:val="21"/>
                <w:szCs w:val="21"/>
                <w:cs/>
              </w:rPr>
              <w:t>ธุรกิจส่งออกและนำเข้า</w:t>
            </w:r>
          </w:p>
        </w:tc>
        <w:tc>
          <w:tcPr>
            <w:tcW w:w="20" w:type="dxa"/>
          </w:tcPr>
          <w:p w:rsidR="0069455C" w:rsidRPr="00D649B9" w:rsidRDefault="0069455C" w:rsidP="0069455C">
            <w:pPr>
              <w:spacing w:line="320" w:lineRule="exact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99.98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99.98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10,000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10,000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2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2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22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</w:tr>
      <w:tr w:rsidR="0069455C" w:rsidRPr="00C64277" w:rsidTr="00020D75">
        <w:tc>
          <w:tcPr>
            <w:tcW w:w="2700" w:type="dxa"/>
          </w:tcPr>
          <w:p w:rsidR="0069455C" w:rsidRPr="00D649B9" w:rsidRDefault="0069455C" w:rsidP="0069455C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  <w:cs/>
              </w:rPr>
            </w:pPr>
            <w:r w:rsidRPr="00D649B9">
              <w:rPr>
                <w:rFonts w:ascii="Angsana New" w:hAnsi="Angsana New"/>
                <w:sz w:val="21"/>
                <w:szCs w:val="21"/>
              </w:rPr>
              <w:t xml:space="preserve">TPI </w:t>
            </w:r>
            <w:proofErr w:type="spellStart"/>
            <w:r w:rsidRPr="00D649B9">
              <w:rPr>
                <w:rFonts w:ascii="Angsana New" w:hAnsi="Angsana New"/>
                <w:sz w:val="21"/>
                <w:szCs w:val="21"/>
              </w:rPr>
              <w:t>Polene</w:t>
            </w:r>
            <w:proofErr w:type="spellEnd"/>
            <w:r w:rsidRPr="00D649B9">
              <w:rPr>
                <w:rFonts w:ascii="Angsana New" w:hAnsi="Angsana New"/>
                <w:sz w:val="21"/>
                <w:szCs w:val="21"/>
              </w:rPr>
              <w:t xml:space="preserve"> Power Investment Co., Ltd.</w:t>
            </w:r>
          </w:p>
        </w:tc>
        <w:tc>
          <w:tcPr>
            <w:tcW w:w="87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13" w:type="dxa"/>
          </w:tcPr>
          <w:p w:rsidR="0069455C" w:rsidRPr="00D649B9" w:rsidRDefault="0069455C" w:rsidP="0069455C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  <w:cs/>
              </w:rPr>
            </w:pPr>
            <w:r w:rsidRPr="00D649B9">
              <w:rPr>
                <w:rFonts w:ascii="Angsana New" w:hAnsi="Angsana New" w:hint="cs"/>
                <w:sz w:val="21"/>
                <w:szCs w:val="21"/>
                <w:cs/>
              </w:rPr>
              <w:t>ลงทุนในกิจการผลิตกระแสไฟฟ้าในประเทศกัมพูชา</w:t>
            </w:r>
            <w:r w:rsidRPr="00D649B9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D649B9">
              <w:rPr>
                <w:rFonts w:ascii="Angsana New" w:hAnsi="Angsana New"/>
                <w:sz w:val="21"/>
                <w:szCs w:val="21"/>
                <w:cs/>
              </w:rPr>
              <w:t>(ยังไม่ได้ดำเนินงาน)</w:t>
            </w:r>
          </w:p>
        </w:tc>
        <w:tc>
          <w:tcPr>
            <w:tcW w:w="20" w:type="dxa"/>
          </w:tcPr>
          <w:p w:rsidR="0069455C" w:rsidRPr="00D649B9" w:rsidRDefault="0069455C" w:rsidP="0069455C">
            <w:pPr>
              <w:spacing w:line="320" w:lineRule="exact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70.24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70.24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3,957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3,957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2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2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22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</w:tr>
      <w:tr w:rsidR="0069455C" w:rsidRPr="00C64277" w:rsidTr="00020D75">
        <w:tc>
          <w:tcPr>
            <w:tcW w:w="2700" w:type="dxa"/>
          </w:tcPr>
          <w:p w:rsidR="0069455C" w:rsidRPr="00D649B9" w:rsidRDefault="0069455C" w:rsidP="0069455C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  <w:cs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>บริษัท ทีพีไอ โพลีน เพาเวอร์ (อ่อนนุช) จำกัด</w:t>
            </w:r>
          </w:p>
        </w:tc>
        <w:tc>
          <w:tcPr>
            <w:tcW w:w="87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13" w:type="dxa"/>
          </w:tcPr>
          <w:p w:rsidR="0069455C" w:rsidRPr="00D649B9" w:rsidRDefault="0069455C" w:rsidP="0069455C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</w:rPr>
            </w:pPr>
            <w:r w:rsidRPr="00D649B9">
              <w:rPr>
                <w:rFonts w:ascii="Angsana New" w:hAnsi="Angsana New" w:hint="cs"/>
                <w:sz w:val="21"/>
                <w:szCs w:val="21"/>
                <w:cs/>
              </w:rPr>
              <w:t>ลงทุนในกิจการผลิตกระแสไฟฟ้าจากขยะ</w:t>
            </w:r>
          </w:p>
          <w:p w:rsidR="0069455C" w:rsidRPr="00D649B9" w:rsidRDefault="0069455C" w:rsidP="0069455C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  <w:cs/>
              </w:rPr>
            </w:pPr>
            <w:r w:rsidRPr="00D649B9">
              <w:rPr>
                <w:rFonts w:ascii="Angsana New" w:hAnsi="Angsana New" w:hint="cs"/>
                <w:sz w:val="21"/>
                <w:szCs w:val="21"/>
                <w:cs/>
              </w:rPr>
              <w:t>มูลฝอย</w:t>
            </w:r>
            <w:r w:rsidRPr="00D649B9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D649B9">
              <w:rPr>
                <w:rFonts w:ascii="Angsana New" w:hAnsi="Angsana New"/>
                <w:sz w:val="21"/>
                <w:szCs w:val="21"/>
                <w:cs/>
              </w:rPr>
              <w:t>(ยังไม่ได้ดำเนินงาน)</w:t>
            </w:r>
          </w:p>
        </w:tc>
        <w:tc>
          <w:tcPr>
            <w:tcW w:w="20" w:type="dxa"/>
          </w:tcPr>
          <w:p w:rsidR="0069455C" w:rsidRPr="00D649B9" w:rsidRDefault="0069455C" w:rsidP="0069455C">
            <w:pPr>
              <w:spacing w:line="320" w:lineRule="exact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70.23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70.23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187,500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187,500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2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2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22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</w:tr>
      <w:tr w:rsidR="0069455C" w:rsidRPr="00C64277" w:rsidTr="00020D75">
        <w:tc>
          <w:tcPr>
            <w:tcW w:w="2700" w:type="dxa"/>
          </w:tcPr>
          <w:p w:rsidR="0069455C" w:rsidRPr="00D649B9" w:rsidRDefault="0069455C" w:rsidP="0069455C">
            <w:pPr>
              <w:spacing w:line="240" w:lineRule="auto"/>
              <w:ind w:left="180" w:right="38" w:hanging="177"/>
              <w:rPr>
                <w:rFonts w:ascii="Angsana New" w:hAnsi="Angsana New"/>
                <w:sz w:val="21"/>
                <w:szCs w:val="21"/>
                <w:cs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 xml:space="preserve">บริษัท ซีนิธ อินเตอร์เนชั่นแนล 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</w:rPr>
              <w:t>เพาเวอร์</w:t>
            </w:r>
            <w:r w:rsidRPr="00D649B9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</w:rPr>
              <w:t>จำกัด</w:t>
            </w:r>
            <w:r w:rsidRPr="00D649B9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</w:rPr>
              <w:t xml:space="preserve">(เดิมชื่อ </w:t>
            </w:r>
            <w:r w:rsidRPr="00D649B9">
              <w:rPr>
                <w:rFonts w:ascii="Angsana New" w:hAnsi="Angsana New"/>
                <w:sz w:val="21"/>
                <w:szCs w:val="21"/>
                <w:cs/>
              </w:rPr>
              <w:t>บริษัท ซีนิธ อินเตอร์เนชั่นแนล</w:t>
            </w:r>
            <w:r w:rsidR="00C103B6">
              <w:rPr>
                <w:rFonts w:ascii="Angsana New" w:hAnsi="Angsana New"/>
                <w:sz w:val="21"/>
                <w:szCs w:val="21"/>
              </w:rPr>
              <w:br/>
            </w:r>
            <w:r w:rsidRPr="00D649B9">
              <w:rPr>
                <w:rFonts w:ascii="Angsana New" w:hAnsi="Angsana New"/>
                <w:sz w:val="21"/>
                <w:szCs w:val="21"/>
                <w:cs/>
              </w:rPr>
              <w:t>เทรดดิ้ง จำกัด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87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13" w:type="dxa"/>
          </w:tcPr>
          <w:p w:rsidR="0069455C" w:rsidRPr="00D649B9" w:rsidRDefault="0069455C" w:rsidP="0069455C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>ลงทุน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</w:rPr>
              <w:t>ในธุรกิจพลังงานทางเลือก</w:t>
            </w:r>
          </w:p>
        </w:tc>
        <w:tc>
          <w:tcPr>
            <w:tcW w:w="2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9D40DD" w:rsidP="0069455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70.23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793"/>
              </w:tabs>
              <w:spacing w:line="240" w:lineRule="auto"/>
              <w:ind w:right="-25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100,000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right="-2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723EAA" w:rsidP="00723EAA">
            <w:pPr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22" w:type="dxa"/>
          </w:tcPr>
          <w:p w:rsidR="0069455C" w:rsidRPr="00D649B9" w:rsidRDefault="0069455C" w:rsidP="0069455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spacing w:line="240" w:lineRule="auto"/>
              <w:ind w:left="-43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</w:tr>
      <w:tr w:rsidR="0069455C" w:rsidRPr="00C64277" w:rsidTr="00020D75">
        <w:tc>
          <w:tcPr>
            <w:tcW w:w="2700" w:type="dxa"/>
          </w:tcPr>
          <w:p w:rsidR="0069455C" w:rsidRPr="00D649B9" w:rsidRDefault="0069455C" w:rsidP="0069455C">
            <w:pPr>
              <w:spacing w:line="240" w:lineRule="auto"/>
              <w:ind w:left="3" w:right="3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D649B9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87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713" w:type="dxa"/>
          </w:tcPr>
          <w:p w:rsidR="0069455C" w:rsidRPr="00D649B9" w:rsidRDefault="0069455C" w:rsidP="0069455C">
            <w:pPr>
              <w:spacing w:line="240" w:lineRule="auto"/>
              <w:ind w:left="3" w:right="3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0" w:type="dxa"/>
          </w:tcPr>
          <w:p w:rsidR="0069455C" w:rsidRPr="00D649B9" w:rsidRDefault="0069455C" w:rsidP="0069455C">
            <w:pPr>
              <w:tabs>
                <w:tab w:val="decimal" w:pos="1034"/>
              </w:tabs>
              <w:spacing w:line="240" w:lineRule="auto"/>
              <w:ind w:left="-46" w:right="-134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1034"/>
              </w:tabs>
              <w:spacing w:line="240" w:lineRule="auto"/>
              <w:ind w:left="-46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1034"/>
              </w:tabs>
              <w:spacing w:line="240" w:lineRule="auto"/>
              <w:ind w:left="-46" w:right="-134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left" w:pos="754"/>
                <w:tab w:val="decimal" w:pos="864"/>
              </w:tabs>
              <w:spacing w:line="240" w:lineRule="auto"/>
              <w:ind w:left="-4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</w:tcPr>
          <w:p w:rsidR="0069455C" w:rsidRPr="00D649B9" w:rsidRDefault="0069455C" w:rsidP="0069455C">
            <w:pPr>
              <w:tabs>
                <w:tab w:val="decimal" w:pos="810"/>
              </w:tabs>
              <w:spacing w:line="240" w:lineRule="auto"/>
              <w:ind w:right="-25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69455C" w:rsidRPr="00D649B9" w:rsidRDefault="0069455C" w:rsidP="0069455C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13,214,012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69455C" w:rsidRPr="00D649B9" w:rsidRDefault="0069455C" w:rsidP="0069455C">
            <w:pPr>
              <w:tabs>
                <w:tab w:val="decimal" w:pos="769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13,214,724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69455C" w:rsidRPr="00D649B9" w:rsidRDefault="0069455C" w:rsidP="0069455C">
            <w:pPr>
              <w:tabs>
                <w:tab w:val="decimal" w:pos="745"/>
              </w:tabs>
              <w:spacing w:line="240" w:lineRule="auto"/>
              <w:ind w:left="20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(770,250)</w:t>
            </w:r>
          </w:p>
        </w:tc>
        <w:tc>
          <w:tcPr>
            <w:tcW w:w="104" w:type="dxa"/>
          </w:tcPr>
          <w:p w:rsidR="0069455C" w:rsidRPr="00D649B9" w:rsidRDefault="0069455C" w:rsidP="0069455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69455C" w:rsidRPr="00D649B9" w:rsidRDefault="0069455C" w:rsidP="0069455C">
            <w:pPr>
              <w:tabs>
                <w:tab w:val="decimal" w:pos="745"/>
              </w:tabs>
              <w:spacing w:line="240" w:lineRule="auto"/>
              <w:ind w:left="20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(770,250)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69455C" w:rsidRPr="00D649B9" w:rsidRDefault="0069455C" w:rsidP="0069455C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12,443,762</w:t>
            </w:r>
          </w:p>
        </w:tc>
        <w:tc>
          <w:tcPr>
            <w:tcW w:w="84" w:type="dxa"/>
          </w:tcPr>
          <w:p w:rsidR="0069455C" w:rsidRPr="00D649B9" w:rsidRDefault="0069455C" w:rsidP="0069455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69455C" w:rsidRPr="00D649B9" w:rsidRDefault="0069455C" w:rsidP="0069455C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12,444,474</w:t>
            </w:r>
          </w:p>
        </w:tc>
        <w:tc>
          <w:tcPr>
            <w:tcW w:w="122" w:type="dxa"/>
          </w:tcPr>
          <w:p w:rsidR="0069455C" w:rsidRPr="00D649B9" w:rsidRDefault="0069455C" w:rsidP="0069455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69455C" w:rsidRPr="00D649B9" w:rsidRDefault="0069455C" w:rsidP="0069455C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1,405,499</w:t>
            </w:r>
          </w:p>
        </w:tc>
        <w:tc>
          <w:tcPr>
            <w:tcW w:w="104" w:type="dxa"/>
          </w:tcPr>
          <w:p w:rsidR="0069455C" w:rsidRPr="00D649B9" w:rsidRDefault="0069455C" w:rsidP="0069455C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69455C" w:rsidRPr="00D649B9" w:rsidRDefault="0069455C" w:rsidP="0069455C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D649B9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1,756,015</w:t>
            </w:r>
          </w:p>
        </w:tc>
      </w:tr>
    </w:tbl>
    <w:p w:rsidR="005A0DEC" w:rsidRPr="005A0DEC" w:rsidRDefault="005A0DEC" w:rsidP="005A0DEC">
      <w:pPr>
        <w:pStyle w:val="Bo-C1Content"/>
        <w:ind w:left="0"/>
        <w:rPr>
          <w:sz w:val="12"/>
          <w:szCs w:val="12"/>
          <w:cs/>
        </w:rPr>
        <w:sectPr w:rsidR="005A0DEC" w:rsidRPr="005A0DEC" w:rsidSect="00020D75">
          <w:footerReference w:type="default" r:id="rId16"/>
          <w:pgSz w:w="16834" w:h="11909" w:orient="landscape" w:code="9"/>
          <w:pgMar w:top="1872" w:right="1174" w:bottom="706" w:left="1008" w:header="720" w:footer="677" w:gutter="0"/>
          <w:paperSrc w:first="15" w:other="15"/>
          <w:cols w:space="737"/>
        </w:sectPr>
      </w:pPr>
    </w:p>
    <w:p w:rsidR="00730E0A" w:rsidRDefault="00730E0A" w:rsidP="005274FF">
      <w:pPr>
        <w:pStyle w:val="Bo-C1Content"/>
        <w:ind w:left="540" w:right="-25"/>
      </w:pPr>
      <w:r>
        <w:rPr>
          <w:rFonts w:hint="cs"/>
          <w:cs/>
        </w:rPr>
        <w:lastRenderedPageBreak/>
        <w:t xml:space="preserve">บริษัทย่อยทั้งหมดดำเนินธุรกิจในประเทศไทยยกเว้น </w:t>
      </w:r>
      <w:r>
        <w:rPr>
          <w:rFonts w:hint="cs"/>
        </w:rPr>
        <w:t xml:space="preserve">TPI </w:t>
      </w:r>
      <w:proofErr w:type="spellStart"/>
      <w:r>
        <w:rPr>
          <w:rFonts w:hint="cs"/>
        </w:rPr>
        <w:t>Polene</w:t>
      </w:r>
      <w:proofErr w:type="spellEnd"/>
      <w:r>
        <w:rPr>
          <w:rFonts w:hint="cs"/>
        </w:rPr>
        <w:t xml:space="preserve"> Power Investment Co., Ltd</w:t>
      </w:r>
      <w:r>
        <w:rPr>
          <w:rFonts w:hint="cs"/>
          <w:cs/>
        </w:rPr>
        <w:t>. ซึ่งดำเนินธุรกิจในประเทศกัมพูชา</w:t>
      </w:r>
    </w:p>
    <w:p w:rsidR="00730E0A" w:rsidRDefault="00730E0A" w:rsidP="00730E0A">
      <w:pPr>
        <w:pStyle w:val="Bo-Blankline"/>
      </w:pPr>
    </w:p>
    <w:p w:rsidR="00C73C1F" w:rsidRPr="005E3FF7" w:rsidRDefault="00C73C1F" w:rsidP="00026E6A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b w:val="0"/>
          <w:bCs w:val="0"/>
          <w:i/>
          <w:iCs/>
          <w:spacing w:val="-2"/>
          <w:cs/>
        </w:rPr>
      </w:pPr>
      <w:r w:rsidRPr="00766C70">
        <w:rPr>
          <w:rFonts w:hint="cs"/>
          <w:b w:val="0"/>
          <w:bCs w:val="0"/>
          <w:cs/>
        </w:rPr>
        <w:t xml:space="preserve">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ดังนั้นจึงไม่มีราคาที่เปิดเผยต่อสาธารณชน ยกเว้น บริษัท ทีพีไอ โพลีน เพาเวอร์ จำกัด (มหาชน) ซึ่งเป็นบริษัทจดทะเบียนในตลาดหลักทรัพย์แห่งประเทศไทย เมื่อวันที่ </w:t>
      </w:r>
      <w:r w:rsidR="00503C0F">
        <w:rPr>
          <w:b w:val="0"/>
          <w:bCs w:val="0"/>
        </w:rPr>
        <w:t>3</w:t>
      </w:r>
      <w:r w:rsidR="00503C0F">
        <w:rPr>
          <w:rFonts w:hint="cs"/>
          <w:b w:val="0"/>
          <w:bCs w:val="0"/>
          <w:cs/>
        </w:rPr>
        <w:t>0</w:t>
      </w:r>
      <w:r w:rsidR="00503C0F">
        <w:rPr>
          <w:b w:val="0"/>
          <w:bCs w:val="0"/>
        </w:rPr>
        <w:t xml:space="preserve"> </w:t>
      </w:r>
      <w:r w:rsidR="00503C0F">
        <w:rPr>
          <w:rFonts w:hint="cs"/>
          <w:b w:val="0"/>
          <w:bCs w:val="0"/>
          <w:cs/>
        </w:rPr>
        <w:t xml:space="preserve">กันยายน </w:t>
      </w:r>
      <w:r w:rsidR="00716EF5" w:rsidRPr="00766C70">
        <w:rPr>
          <w:rFonts w:hint="cs"/>
          <w:b w:val="0"/>
          <w:bCs w:val="0"/>
          <w:cs/>
        </w:rPr>
        <w:t>256</w:t>
      </w:r>
      <w:r w:rsidR="008F5CB7" w:rsidRPr="00766C70">
        <w:rPr>
          <w:b w:val="0"/>
          <w:bCs w:val="0"/>
        </w:rPr>
        <w:t>2</w:t>
      </w:r>
      <w:r w:rsidRPr="00766C70">
        <w:rPr>
          <w:rFonts w:hint="cs"/>
          <w:b w:val="0"/>
          <w:bCs w:val="0"/>
          <w:cs/>
        </w:rPr>
        <w:t xml:space="preserve"> มีราคาปิดอยู่ที่ </w:t>
      </w:r>
      <w:r w:rsidR="00F77BF4">
        <w:rPr>
          <w:b w:val="0"/>
          <w:bCs w:val="0"/>
        </w:rPr>
        <w:t>4.78</w:t>
      </w:r>
      <w:r w:rsidRPr="00766C70">
        <w:rPr>
          <w:rFonts w:hint="cs"/>
          <w:b w:val="0"/>
          <w:bCs w:val="0"/>
          <w:cs/>
        </w:rPr>
        <w:t xml:space="preserve"> บาท </w:t>
      </w:r>
      <w:r w:rsidRPr="00766C70">
        <w:rPr>
          <w:rFonts w:hint="cs"/>
          <w:b w:val="0"/>
          <w:bCs w:val="0"/>
          <w:i/>
          <w:iCs/>
          <w:cs/>
        </w:rPr>
        <w:t>(</w:t>
      </w:r>
      <w:r w:rsidR="00716EF5" w:rsidRPr="00766C70">
        <w:rPr>
          <w:rFonts w:hint="cs"/>
          <w:b w:val="0"/>
          <w:bCs w:val="0"/>
          <w:i/>
          <w:iCs/>
          <w:cs/>
        </w:rPr>
        <w:t>31</w:t>
      </w:r>
      <w:r w:rsidRPr="00766C70">
        <w:rPr>
          <w:rFonts w:hint="cs"/>
          <w:b w:val="0"/>
          <w:bCs w:val="0"/>
          <w:i/>
          <w:iCs/>
          <w:cs/>
        </w:rPr>
        <w:t xml:space="preserve"> ธันวาคม </w:t>
      </w:r>
      <w:r w:rsidR="00716EF5" w:rsidRPr="00766C70">
        <w:rPr>
          <w:rFonts w:hint="cs"/>
          <w:b w:val="0"/>
          <w:bCs w:val="0"/>
          <w:i/>
          <w:iCs/>
          <w:cs/>
        </w:rPr>
        <w:t>256</w:t>
      </w:r>
      <w:r w:rsidR="008F5CB7" w:rsidRPr="00766C70">
        <w:rPr>
          <w:b w:val="0"/>
          <w:bCs w:val="0"/>
          <w:i/>
          <w:iCs/>
        </w:rPr>
        <w:t>1</w:t>
      </w:r>
      <w:r w:rsidRPr="00766C70">
        <w:rPr>
          <w:b w:val="0"/>
          <w:bCs w:val="0"/>
          <w:i/>
          <w:iCs/>
        </w:rPr>
        <w:t xml:space="preserve">: </w:t>
      </w:r>
      <w:r w:rsidR="008F5CB7" w:rsidRPr="00766C70">
        <w:rPr>
          <w:b w:val="0"/>
          <w:bCs w:val="0"/>
          <w:i/>
          <w:iCs/>
        </w:rPr>
        <w:t xml:space="preserve">5.65 </w:t>
      </w:r>
      <w:r w:rsidRPr="00766C70">
        <w:rPr>
          <w:rFonts w:hint="cs"/>
          <w:b w:val="0"/>
          <w:bCs w:val="0"/>
          <w:i/>
          <w:iCs/>
          <w:cs/>
        </w:rPr>
        <w:t>บาท)</w:t>
      </w:r>
      <w:r w:rsidRPr="00766C70">
        <w:rPr>
          <w:rFonts w:hint="cs"/>
          <w:b w:val="0"/>
          <w:bCs w:val="0"/>
          <w:cs/>
        </w:rPr>
        <w:t xml:space="preserve"> มูลค่ายุติธรรมของเงินลงทุนในบริษัท ทีพีไอ โพลีน เพาเวอร์ จำกัด (มหาชน) เท่ากับ</w:t>
      </w:r>
      <w:r w:rsidR="00766C70">
        <w:rPr>
          <w:b w:val="0"/>
          <w:bCs w:val="0"/>
        </w:rPr>
        <w:t xml:space="preserve"> </w:t>
      </w:r>
      <w:r w:rsidR="00E9158A">
        <w:rPr>
          <w:b w:val="0"/>
          <w:bCs w:val="0"/>
        </w:rPr>
        <w:t>28,202</w:t>
      </w:r>
      <w:r w:rsidR="00766C70">
        <w:rPr>
          <w:b w:val="0"/>
          <w:bCs w:val="0"/>
        </w:rPr>
        <w:t xml:space="preserve"> </w:t>
      </w:r>
      <w:r w:rsidRPr="00766C70">
        <w:rPr>
          <w:rFonts w:hint="cs"/>
          <w:b w:val="0"/>
          <w:bCs w:val="0"/>
          <w:cs/>
        </w:rPr>
        <w:t>ล้านบาท</w:t>
      </w:r>
      <w:r w:rsidRPr="00766C70">
        <w:rPr>
          <w:b w:val="0"/>
          <w:bCs w:val="0"/>
        </w:rPr>
        <w:t xml:space="preserve"> </w:t>
      </w:r>
      <w:r w:rsidRPr="00766C70">
        <w:rPr>
          <w:rFonts w:hint="cs"/>
          <w:b w:val="0"/>
          <w:bCs w:val="0"/>
          <w:i/>
          <w:iCs/>
          <w:cs/>
        </w:rPr>
        <w:t>(</w:t>
      </w:r>
      <w:r w:rsidR="00716EF5" w:rsidRPr="00766C70">
        <w:rPr>
          <w:rFonts w:hint="cs"/>
          <w:b w:val="0"/>
          <w:bCs w:val="0"/>
          <w:i/>
          <w:iCs/>
          <w:cs/>
        </w:rPr>
        <w:t>31</w:t>
      </w:r>
      <w:r w:rsidRPr="00766C70">
        <w:rPr>
          <w:rFonts w:hint="cs"/>
          <w:b w:val="0"/>
          <w:bCs w:val="0"/>
          <w:i/>
          <w:iCs/>
          <w:cs/>
        </w:rPr>
        <w:t xml:space="preserve"> ธันวาคม </w:t>
      </w:r>
      <w:r w:rsidR="00716EF5" w:rsidRPr="00766C70">
        <w:rPr>
          <w:rFonts w:hint="cs"/>
          <w:b w:val="0"/>
          <w:bCs w:val="0"/>
          <w:i/>
          <w:iCs/>
          <w:cs/>
        </w:rPr>
        <w:t>256</w:t>
      </w:r>
      <w:r w:rsidR="008F5CB7" w:rsidRPr="00766C70">
        <w:rPr>
          <w:b w:val="0"/>
          <w:bCs w:val="0"/>
          <w:i/>
          <w:iCs/>
        </w:rPr>
        <w:t>1</w:t>
      </w:r>
      <w:r w:rsidRPr="00766C70">
        <w:rPr>
          <w:b w:val="0"/>
          <w:bCs w:val="0"/>
          <w:i/>
          <w:iCs/>
        </w:rPr>
        <w:t>:</w:t>
      </w:r>
      <w:r w:rsidRPr="00766C70">
        <w:rPr>
          <w:rFonts w:hint="cs"/>
          <w:b w:val="0"/>
          <w:bCs w:val="0"/>
          <w:i/>
          <w:iCs/>
          <w:cs/>
        </w:rPr>
        <w:t xml:space="preserve"> </w:t>
      </w:r>
      <w:r w:rsidR="008F5CB7" w:rsidRPr="00766C70">
        <w:rPr>
          <w:b w:val="0"/>
          <w:bCs w:val="0"/>
          <w:i/>
          <w:iCs/>
        </w:rPr>
        <w:t>33,335</w:t>
      </w:r>
      <w:r w:rsidRPr="00766C70">
        <w:rPr>
          <w:rFonts w:hint="cs"/>
          <w:b w:val="0"/>
          <w:bCs w:val="0"/>
          <w:i/>
          <w:iCs/>
          <w:cs/>
        </w:rPr>
        <w:t xml:space="preserve"> ล้านบาท)</w:t>
      </w:r>
      <w:r w:rsidR="00370E30" w:rsidRPr="00766C70">
        <w:rPr>
          <w:rFonts w:hint="cs"/>
          <w:b w:val="0"/>
          <w:bCs w:val="0"/>
          <w:i/>
          <w:iCs/>
          <w:cs/>
        </w:rPr>
        <w:t xml:space="preserve"> </w:t>
      </w:r>
      <w:r w:rsidR="002054CA" w:rsidRPr="00766C70">
        <w:rPr>
          <w:rFonts w:hint="cs"/>
          <w:b w:val="0"/>
          <w:bCs w:val="0"/>
          <w:cs/>
        </w:rPr>
        <w:t xml:space="preserve">เปรียบเทียบกับราคาทุนที่บริษัทบันทึกบัญชีจำนวน </w:t>
      </w:r>
      <w:r w:rsidR="00E9158A">
        <w:rPr>
          <w:b w:val="0"/>
          <w:bCs w:val="0"/>
        </w:rPr>
        <w:t>5,900</w:t>
      </w:r>
      <w:r w:rsidR="002054CA" w:rsidRPr="00766C70">
        <w:rPr>
          <w:b w:val="0"/>
          <w:bCs w:val="0"/>
        </w:rPr>
        <w:t xml:space="preserve"> </w:t>
      </w:r>
      <w:r w:rsidR="002054CA" w:rsidRPr="00766C70">
        <w:rPr>
          <w:rFonts w:hint="cs"/>
          <w:b w:val="0"/>
          <w:bCs w:val="0"/>
          <w:cs/>
        </w:rPr>
        <w:t xml:space="preserve">ล้านบาท </w:t>
      </w:r>
      <w:r w:rsidR="00370E30" w:rsidRPr="00766C70">
        <w:rPr>
          <w:rFonts w:hint="cs"/>
          <w:b w:val="0"/>
          <w:bCs w:val="0"/>
          <w:cs/>
        </w:rPr>
        <w:t>ทำให้</w:t>
      </w:r>
      <w:r w:rsidR="00370E30" w:rsidRPr="00766C70">
        <w:rPr>
          <w:rFonts w:hint="cs"/>
          <w:b w:val="0"/>
          <w:bCs w:val="0"/>
          <w:spacing w:val="-2"/>
          <w:cs/>
        </w:rPr>
        <w:t>บริษัทมีผลต่างระหว่างมูลค่ายุติธรรม</w:t>
      </w:r>
      <w:r w:rsidR="00523C57" w:rsidRPr="00766C70">
        <w:rPr>
          <w:rFonts w:hint="cs"/>
          <w:b w:val="0"/>
          <w:bCs w:val="0"/>
          <w:spacing w:val="-2"/>
          <w:cs/>
        </w:rPr>
        <w:t>ของเงินลงทุน</w:t>
      </w:r>
      <w:r w:rsidR="00390103" w:rsidRPr="00766C70">
        <w:rPr>
          <w:rFonts w:hint="cs"/>
          <w:b w:val="0"/>
          <w:bCs w:val="0"/>
          <w:spacing w:val="-2"/>
          <w:cs/>
        </w:rPr>
        <w:t>ดังกล่าวสูงกว่า</w:t>
      </w:r>
      <w:r w:rsidR="00370E30" w:rsidRPr="00766C70">
        <w:rPr>
          <w:rFonts w:hint="cs"/>
          <w:b w:val="0"/>
          <w:bCs w:val="0"/>
          <w:spacing w:val="-2"/>
          <w:cs/>
        </w:rPr>
        <w:t>มูลค่าตามบัญชี</w:t>
      </w:r>
      <w:r w:rsidR="00523C57" w:rsidRPr="00766C70">
        <w:rPr>
          <w:rFonts w:hint="cs"/>
          <w:b w:val="0"/>
          <w:bCs w:val="0"/>
          <w:spacing w:val="-2"/>
          <w:cs/>
        </w:rPr>
        <w:t>อยู่</w:t>
      </w:r>
      <w:r w:rsidR="00370E30" w:rsidRPr="00766C70">
        <w:rPr>
          <w:rFonts w:hint="cs"/>
          <w:b w:val="0"/>
          <w:bCs w:val="0"/>
          <w:spacing w:val="-2"/>
          <w:cs/>
        </w:rPr>
        <w:t xml:space="preserve">เท่ากับ </w:t>
      </w:r>
      <w:r w:rsidR="00E9158A">
        <w:rPr>
          <w:b w:val="0"/>
          <w:bCs w:val="0"/>
          <w:spacing w:val="-2"/>
        </w:rPr>
        <w:t>22,302</w:t>
      </w:r>
      <w:r w:rsidR="00370E30" w:rsidRPr="00766C70">
        <w:rPr>
          <w:b w:val="0"/>
          <w:bCs w:val="0"/>
          <w:spacing w:val="-2"/>
        </w:rPr>
        <w:t xml:space="preserve"> </w:t>
      </w:r>
      <w:r w:rsidR="00370E30" w:rsidRPr="00766C70">
        <w:rPr>
          <w:rFonts w:hint="cs"/>
          <w:b w:val="0"/>
          <w:bCs w:val="0"/>
          <w:spacing w:val="-2"/>
          <w:cs/>
        </w:rPr>
        <w:t xml:space="preserve">ล้านบาท </w:t>
      </w:r>
      <w:r w:rsidR="00370E30" w:rsidRPr="00766C70">
        <w:rPr>
          <w:rFonts w:hint="cs"/>
          <w:b w:val="0"/>
          <w:bCs w:val="0"/>
          <w:i/>
          <w:iCs/>
          <w:spacing w:val="-2"/>
          <w:cs/>
        </w:rPr>
        <w:t>(31 ธันวาคม 256</w:t>
      </w:r>
      <w:r w:rsidR="008F5CB7" w:rsidRPr="00766C70">
        <w:rPr>
          <w:b w:val="0"/>
          <w:bCs w:val="0"/>
          <w:i/>
          <w:iCs/>
          <w:spacing w:val="-2"/>
        </w:rPr>
        <w:t>1</w:t>
      </w:r>
      <w:r w:rsidR="00370E30" w:rsidRPr="00766C70">
        <w:rPr>
          <w:b w:val="0"/>
          <w:bCs w:val="0"/>
          <w:i/>
          <w:iCs/>
          <w:spacing w:val="-2"/>
        </w:rPr>
        <w:t>:</w:t>
      </w:r>
      <w:r w:rsidR="00370E30" w:rsidRPr="00766C70">
        <w:rPr>
          <w:rFonts w:hint="cs"/>
          <w:b w:val="0"/>
          <w:bCs w:val="0"/>
          <w:i/>
          <w:iCs/>
          <w:spacing w:val="-2"/>
          <w:cs/>
        </w:rPr>
        <w:t xml:space="preserve"> </w:t>
      </w:r>
      <w:r w:rsidR="008F5CB7" w:rsidRPr="00766C70">
        <w:rPr>
          <w:b w:val="0"/>
          <w:bCs w:val="0"/>
          <w:i/>
          <w:iCs/>
          <w:spacing w:val="-2"/>
        </w:rPr>
        <w:t>27,435</w:t>
      </w:r>
      <w:r w:rsidR="00370E30" w:rsidRPr="00766C70">
        <w:rPr>
          <w:rFonts w:hint="cs"/>
          <w:b w:val="0"/>
          <w:bCs w:val="0"/>
          <w:i/>
          <w:iCs/>
          <w:spacing w:val="-2"/>
          <w:cs/>
        </w:rPr>
        <w:t xml:space="preserve"> ล้านบาท)</w:t>
      </w:r>
    </w:p>
    <w:p w:rsidR="00C73C1F" w:rsidRPr="00B475F5" w:rsidRDefault="00C73C1F" w:rsidP="008F5CB7">
      <w:pPr>
        <w:pStyle w:val="Bo-Blankline"/>
        <w:rPr>
          <w:lang w:val="en-US"/>
        </w:rPr>
      </w:pPr>
    </w:p>
    <w:p w:rsidR="00E124B0" w:rsidRPr="00E663CA" w:rsidRDefault="00276D5A" w:rsidP="00026E6A">
      <w:pPr>
        <w:pStyle w:val="Caption"/>
        <w:ind w:hanging="900"/>
      </w:pPr>
      <w:r w:rsidRPr="00276D5A">
        <w:rPr>
          <w:cs/>
        </w:rPr>
        <w:t>ที่ดิน อาคารและอุปกรณ์</w:t>
      </w:r>
    </w:p>
    <w:p w:rsidR="0079437D" w:rsidRPr="008F5CB7" w:rsidRDefault="0079437D" w:rsidP="008F5CB7">
      <w:pPr>
        <w:pStyle w:val="Bo-Blankline"/>
      </w:pPr>
    </w:p>
    <w:p w:rsidR="0056380F" w:rsidRPr="0056380F" w:rsidRDefault="0056380F" w:rsidP="0056380F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6380F">
        <w:rPr>
          <w:rFonts w:ascii="Angsana New" w:hAnsi="Angsana New"/>
          <w:sz w:val="30"/>
          <w:szCs w:val="30"/>
          <w:cs/>
        </w:rPr>
        <w:t>การซื้อ</w:t>
      </w:r>
      <w:r w:rsidRPr="0056380F">
        <w:rPr>
          <w:rFonts w:ascii="Angsana New" w:hAnsi="Angsana New" w:hint="cs"/>
          <w:sz w:val="30"/>
          <w:szCs w:val="30"/>
          <w:cs/>
        </w:rPr>
        <w:t>และจำหน่ายที่ดิน</w:t>
      </w:r>
      <w:r w:rsidRPr="0056380F">
        <w:rPr>
          <w:rFonts w:ascii="Angsana New" w:hAnsi="Angsana New"/>
          <w:sz w:val="30"/>
          <w:szCs w:val="30"/>
        </w:rPr>
        <w:t xml:space="preserve"> </w:t>
      </w:r>
      <w:r w:rsidRPr="0056380F">
        <w:rPr>
          <w:rFonts w:ascii="Angsana New" w:hAnsi="Angsana New" w:hint="cs"/>
          <w:sz w:val="30"/>
          <w:szCs w:val="30"/>
          <w:cs/>
        </w:rPr>
        <w:t>อาคารและอุปกรณ์ระหว่างงวดเก้าเดือนสิ้นสุดวันที่ 30 กันยายน 25</w:t>
      </w:r>
      <w:r w:rsidRPr="0056380F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2</w:t>
      </w:r>
      <w:r w:rsidRPr="0056380F">
        <w:rPr>
          <w:rFonts w:ascii="Angsana New" w:hAnsi="Angsana New"/>
          <w:sz w:val="30"/>
          <w:szCs w:val="30"/>
        </w:rPr>
        <w:t xml:space="preserve"> </w:t>
      </w:r>
      <w:r w:rsidRPr="0056380F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56380F" w:rsidRPr="0056380F" w:rsidRDefault="0056380F" w:rsidP="0056380F">
      <w:pPr>
        <w:spacing w:line="240" w:lineRule="auto"/>
        <w:ind w:left="540" w:right="-25"/>
        <w:jc w:val="both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170"/>
        <w:gridCol w:w="236"/>
        <w:gridCol w:w="1204"/>
        <w:gridCol w:w="270"/>
        <w:gridCol w:w="1170"/>
        <w:gridCol w:w="270"/>
        <w:gridCol w:w="1080"/>
      </w:tblGrid>
      <w:tr w:rsidR="0056380F" w:rsidRPr="0056380F" w:rsidTr="0056380F">
        <w:tc>
          <w:tcPr>
            <w:tcW w:w="3780" w:type="dxa"/>
          </w:tcPr>
          <w:p w:rsidR="0056380F" w:rsidRPr="0056380F" w:rsidRDefault="0056380F" w:rsidP="0056380F">
            <w:pPr>
              <w:spacing w:line="240" w:lineRule="atLeast"/>
              <w:ind w:right="-169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56380F" w:rsidRPr="0056380F" w:rsidRDefault="00D67A34" w:rsidP="0056380F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0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56380F" w:rsidRPr="0056380F" w:rsidRDefault="0056380F" w:rsidP="0056380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56380F" w:rsidRPr="0056380F" w:rsidRDefault="00D67A34" w:rsidP="0056380F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01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56380F" w:rsidRPr="0056380F" w:rsidTr="0056380F">
        <w:tc>
          <w:tcPr>
            <w:tcW w:w="3780" w:type="dxa"/>
          </w:tcPr>
          <w:p w:rsidR="0056380F" w:rsidRPr="0056380F" w:rsidRDefault="0056380F" w:rsidP="0056380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6380F" w:rsidRPr="0056380F" w:rsidRDefault="0056380F" w:rsidP="0056380F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6380F" w:rsidRPr="0056380F" w:rsidRDefault="0056380F" w:rsidP="0056380F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380F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</w:p>
          <w:p w:rsidR="0056380F" w:rsidRPr="0056380F" w:rsidRDefault="0056380F" w:rsidP="0056380F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38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6380F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:rsidR="0056380F" w:rsidRPr="0056380F" w:rsidRDefault="0056380F" w:rsidP="0056380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56380F" w:rsidRPr="0056380F" w:rsidRDefault="0056380F" w:rsidP="0056380F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380F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56380F" w:rsidRPr="0056380F" w:rsidRDefault="0056380F" w:rsidP="0056380F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5638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6380F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  <w:r w:rsidRPr="0056380F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56380F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:rsidR="0056380F" w:rsidRPr="0056380F" w:rsidRDefault="0056380F" w:rsidP="0056380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6380F" w:rsidRPr="0056380F" w:rsidRDefault="0056380F" w:rsidP="0056380F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6380F" w:rsidRPr="0056380F" w:rsidRDefault="0056380F" w:rsidP="0056380F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380F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</w:p>
          <w:p w:rsidR="0056380F" w:rsidRPr="0056380F" w:rsidRDefault="0056380F" w:rsidP="0056380F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38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6380F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56380F" w:rsidRPr="0056380F" w:rsidRDefault="0056380F" w:rsidP="0056380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6380F" w:rsidRPr="0056380F" w:rsidRDefault="0056380F" w:rsidP="0056380F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380F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56380F" w:rsidRPr="0056380F" w:rsidRDefault="0056380F" w:rsidP="0056380F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5638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6380F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  <w:r w:rsidRPr="0056380F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56380F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56380F" w:rsidRPr="0056380F" w:rsidTr="0056380F">
        <w:tc>
          <w:tcPr>
            <w:tcW w:w="3780" w:type="dxa"/>
          </w:tcPr>
          <w:p w:rsidR="0056380F" w:rsidRPr="0056380F" w:rsidRDefault="0056380F" w:rsidP="0056380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56380F" w:rsidRPr="0056380F" w:rsidRDefault="0056380F" w:rsidP="0056380F">
            <w:pPr>
              <w:spacing w:line="240" w:lineRule="atLeas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638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638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638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B1A53" w:rsidRPr="0056380F" w:rsidTr="00F6602A">
        <w:tc>
          <w:tcPr>
            <w:tcW w:w="3780" w:type="dxa"/>
          </w:tcPr>
          <w:p w:rsidR="005B1A53" w:rsidRPr="0056380F" w:rsidRDefault="005B1A53" w:rsidP="005B1A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6380F"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:rsidR="005B1A53" w:rsidRPr="0056380F" w:rsidRDefault="00B7775D" w:rsidP="005B1A53">
            <w:pPr>
              <w:tabs>
                <w:tab w:val="decimal" w:pos="86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1,736,042</w:t>
            </w:r>
          </w:p>
        </w:tc>
        <w:tc>
          <w:tcPr>
            <w:tcW w:w="236" w:type="dxa"/>
            <w:shd w:val="clear" w:color="auto" w:fill="auto"/>
          </w:tcPr>
          <w:p w:rsidR="005B1A53" w:rsidRPr="0056380F" w:rsidRDefault="005B1A53" w:rsidP="005B1A5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5B1A53" w:rsidRPr="0056380F" w:rsidRDefault="00B7775D" w:rsidP="005B1A53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1A53" w:rsidRPr="0056380F" w:rsidRDefault="005B1A53" w:rsidP="005B1A5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B1A53" w:rsidRPr="00003019" w:rsidRDefault="005B1A53" w:rsidP="005B1A53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105,793</w:t>
            </w:r>
          </w:p>
        </w:tc>
        <w:tc>
          <w:tcPr>
            <w:tcW w:w="270" w:type="dxa"/>
            <w:shd w:val="clear" w:color="auto" w:fill="auto"/>
          </w:tcPr>
          <w:p w:rsidR="005B1A53" w:rsidRPr="0056380F" w:rsidRDefault="005B1A53" w:rsidP="005B1A5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B1A53" w:rsidRPr="005B1A53" w:rsidRDefault="005B1A53" w:rsidP="005B1A53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B1A53" w:rsidRPr="0056380F" w:rsidTr="00F6602A">
        <w:tc>
          <w:tcPr>
            <w:tcW w:w="3780" w:type="dxa"/>
          </w:tcPr>
          <w:p w:rsidR="005B1A53" w:rsidRPr="0056380F" w:rsidRDefault="005B1A53" w:rsidP="005B1A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6380F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อาคารและส่วนประกอบ</w:t>
            </w:r>
          </w:p>
        </w:tc>
        <w:tc>
          <w:tcPr>
            <w:tcW w:w="1170" w:type="dxa"/>
            <w:shd w:val="clear" w:color="auto" w:fill="auto"/>
          </w:tcPr>
          <w:p w:rsidR="005B1A53" w:rsidRPr="0056380F" w:rsidRDefault="00B7775D" w:rsidP="005B1A53">
            <w:pPr>
              <w:tabs>
                <w:tab w:val="decimal" w:pos="86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89,955</w:t>
            </w:r>
          </w:p>
        </w:tc>
        <w:tc>
          <w:tcPr>
            <w:tcW w:w="236" w:type="dxa"/>
            <w:shd w:val="clear" w:color="auto" w:fill="auto"/>
          </w:tcPr>
          <w:p w:rsidR="005B1A53" w:rsidRPr="0056380F" w:rsidRDefault="005B1A53" w:rsidP="005B1A5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5B1A53" w:rsidRPr="0056380F" w:rsidRDefault="00B7775D" w:rsidP="005B1A53">
            <w:pPr>
              <w:tabs>
                <w:tab w:val="decimal" w:pos="98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:rsidR="005B1A53" w:rsidRPr="0056380F" w:rsidRDefault="005B1A53" w:rsidP="005B1A5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B1A53" w:rsidRPr="00003019" w:rsidRDefault="004421F4" w:rsidP="004421F4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1A53" w:rsidRPr="0056380F" w:rsidRDefault="005B1A53" w:rsidP="005B1A5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B1A53" w:rsidRPr="005B1A53" w:rsidRDefault="005B1A53" w:rsidP="005B1A53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B1A53" w:rsidRPr="0056380F" w:rsidTr="00F6602A">
        <w:tc>
          <w:tcPr>
            <w:tcW w:w="3780" w:type="dxa"/>
          </w:tcPr>
          <w:p w:rsidR="005B1A53" w:rsidRPr="0056380F" w:rsidRDefault="005B1A53" w:rsidP="005B1A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6380F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เครื่องจักรและอุปกรณ์ในการผลิต</w:t>
            </w:r>
          </w:p>
        </w:tc>
        <w:tc>
          <w:tcPr>
            <w:tcW w:w="1170" w:type="dxa"/>
            <w:shd w:val="clear" w:color="auto" w:fill="auto"/>
          </w:tcPr>
          <w:p w:rsidR="005B1A53" w:rsidRPr="0056380F" w:rsidRDefault="00B7775D" w:rsidP="005B1A53">
            <w:pPr>
              <w:tabs>
                <w:tab w:val="decimal" w:pos="86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214,869</w:t>
            </w:r>
          </w:p>
        </w:tc>
        <w:tc>
          <w:tcPr>
            <w:tcW w:w="236" w:type="dxa"/>
            <w:shd w:val="clear" w:color="auto" w:fill="auto"/>
          </w:tcPr>
          <w:p w:rsidR="005B1A53" w:rsidRPr="0056380F" w:rsidRDefault="005B1A53" w:rsidP="005B1A5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5B1A53" w:rsidRPr="009A1FE6" w:rsidRDefault="009A1FE6" w:rsidP="009A1FE6">
            <w:pPr>
              <w:tabs>
                <w:tab w:val="decimal" w:pos="98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</w:t>
            </w:r>
            <w:r w:rsidRPr="009A1FE6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  <w:shd w:val="clear" w:color="auto" w:fill="auto"/>
          </w:tcPr>
          <w:p w:rsidR="005B1A53" w:rsidRPr="0056380F" w:rsidRDefault="005B1A53" w:rsidP="005B1A5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B1A53" w:rsidRPr="00003019" w:rsidRDefault="005B1A53" w:rsidP="005B1A53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1,771</w:t>
            </w:r>
          </w:p>
        </w:tc>
        <w:tc>
          <w:tcPr>
            <w:tcW w:w="270" w:type="dxa"/>
            <w:shd w:val="clear" w:color="auto" w:fill="auto"/>
          </w:tcPr>
          <w:p w:rsidR="005B1A53" w:rsidRPr="0056380F" w:rsidRDefault="005B1A53" w:rsidP="005B1A5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B1A53" w:rsidRPr="00003019" w:rsidRDefault="005B1A53" w:rsidP="005B1A53">
            <w:pPr>
              <w:tabs>
                <w:tab w:val="decimal" w:pos="85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11,96</w:t>
            </w:r>
            <w:r w:rsidR="004421F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B1A53" w:rsidRPr="0056380F" w:rsidTr="00F6602A">
        <w:tc>
          <w:tcPr>
            <w:tcW w:w="3780" w:type="dxa"/>
          </w:tcPr>
          <w:p w:rsidR="005B1A53" w:rsidRPr="0056380F" w:rsidRDefault="005B1A53" w:rsidP="005B1A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6380F">
              <w:rPr>
                <w:rFonts w:ascii="Angsana New" w:hAnsi="Angsana New" w:hint="cs"/>
                <w:sz w:val="30"/>
                <w:szCs w:val="30"/>
                <w:cs/>
              </w:rPr>
              <w:t xml:space="preserve">เครื่องมือ เครื่องใช้และอุปกรณ์โรงงาน </w:t>
            </w:r>
          </w:p>
        </w:tc>
        <w:tc>
          <w:tcPr>
            <w:tcW w:w="1170" w:type="dxa"/>
            <w:shd w:val="clear" w:color="auto" w:fill="auto"/>
          </w:tcPr>
          <w:p w:rsidR="005B1A53" w:rsidRPr="0056380F" w:rsidRDefault="00B7775D" w:rsidP="005B1A53">
            <w:pPr>
              <w:tabs>
                <w:tab w:val="decimal" w:pos="86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192,736</w:t>
            </w:r>
          </w:p>
        </w:tc>
        <w:tc>
          <w:tcPr>
            <w:tcW w:w="236" w:type="dxa"/>
            <w:shd w:val="clear" w:color="auto" w:fill="auto"/>
          </w:tcPr>
          <w:p w:rsidR="005B1A53" w:rsidRPr="0056380F" w:rsidRDefault="005B1A53" w:rsidP="005B1A5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5B1A53" w:rsidRPr="0056380F" w:rsidRDefault="00B7775D" w:rsidP="005B1A53">
            <w:pPr>
              <w:tabs>
                <w:tab w:val="decimal" w:pos="98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15,248</w:t>
            </w:r>
          </w:p>
        </w:tc>
        <w:tc>
          <w:tcPr>
            <w:tcW w:w="270" w:type="dxa"/>
            <w:shd w:val="clear" w:color="auto" w:fill="auto"/>
          </w:tcPr>
          <w:p w:rsidR="005B1A53" w:rsidRPr="0056380F" w:rsidRDefault="005B1A53" w:rsidP="005B1A5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B1A53" w:rsidRPr="00003019" w:rsidRDefault="005B1A53" w:rsidP="005B1A53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4421F4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,2</w:t>
            </w:r>
            <w:r w:rsidR="004421F4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:rsidR="005B1A53" w:rsidRPr="0056380F" w:rsidRDefault="005B1A53" w:rsidP="005B1A5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B1A53" w:rsidRPr="00003019" w:rsidRDefault="005B1A53" w:rsidP="005B1A53">
            <w:pPr>
              <w:tabs>
                <w:tab w:val="decimal" w:pos="85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15,047</w:t>
            </w:r>
          </w:p>
        </w:tc>
      </w:tr>
      <w:tr w:rsidR="005B1A53" w:rsidRPr="0056380F" w:rsidTr="00F6602A">
        <w:tc>
          <w:tcPr>
            <w:tcW w:w="3780" w:type="dxa"/>
          </w:tcPr>
          <w:p w:rsidR="005B1A53" w:rsidRPr="0056380F" w:rsidRDefault="005B1A53" w:rsidP="005B1A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6380F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70" w:type="dxa"/>
            <w:shd w:val="clear" w:color="auto" w:fill="auto"/>
          </w:tcPr>
          <w:p w:rsidR="005B1A53" w:rsidRPr="0056380F" w:rsidRDefault="00B7775D" w:rsidP="005B1A53">
            <w:pPr>
              <w:tabs>
                <w:tab w:val="decimal" w:pos="86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24,522</w:t>
            </w:r>
          </w:p>
        </w:tc>
        <w:tc>
          <w:tcPr>
            <w:tcW w:w="236" w:type="dxa"/>
            <w:shd w:val="clear" w:color="auto" w:fill="auto"/>
          </w:tcPr>
          <w:p w:rsidR="005B1A53" w:rsidRPr="0056380F" w:rsidRDefault="005B1A53" w:rsidP="005B1A5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5B1A53" w:rsidRPr="0056380F" w:rsidRDefault="00B7775D" w:rsidP="005B1A53">
            <w:pPr>
              <w:tabs>
                <w:tab w:val="decimal" w:pos="98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:rsidR="005B1A53" w:rsidRPr="0056380F" w:rsidRDefault="005B1A53" w:rsidP="005B1A5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B1A53" w:rsidRPr="00003019" w:rsidRDefault="005B1A53" w:rsidP="005B1A53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421F4">
              <w:rPr>
                <w:rFonts w:ascii="Angsana New" w:hAnsi="Angsana New"/>
                <w:sz w:val="30"/>
                <w:szCs w:val="30"/>
              </w:rPr>
              <w:t>3,279</w:t>
            </w:r>
          </w:p>
        </w:tc>
        <w:tc>
          <w:tcPr>
            <w:tcW w:w="270" w:type="dxa"/>
            <w:shd w:val="clear" w:color="auto" w:fill="auto"/>
          </w:tcPr>
          <w:p w:rsidR="005B1A53" w:rsidRPr="0056380F" w:rsidRDefault="005B1A53" w:rsidP="005B1A5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B1A53" w:rsidRPr="00003019" w:rsidRDefault="005B1A53" w:rsidP="005B1A53">
            <w:pPr>
              <w:tabs>
                <w:tab w:val="decimal" w:pos="85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5B1A53" w:rsidRPr="0056380F" w:rsidTr="00F6602A">
        <w:tc>
          <w:tcPr>
            <w:tcW w:w="3780" w:type="dxa"/>
          </w:tcPr>
          <w:p w:rsidR="005B1A53" w:rsidRPr="0056380F" w:rsidRDefault="005B1A53" w:rsidP="005B1A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6380F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:rsidR="005B1A53" w:rsidRPr="0056380F" w:rsidRDefault="00B7775D" w:rsidP="005B1A53">
            <w:pPr>
              <w:tabs>
                <w:tab w:val="decimal" w:pos="86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16,015</w:t>
            </w:r>
          </w:p>
        </w:tc>
        <w:tc>
          <w:tcPr>
            <w:tcW w:w="236" w:type="dxa"/>
            <w:shd w:val="clear" w:color="auto" w:fill="auto"/>
          </w:tcPr>
          <w:p w:rsidR="005B1A53" w:rsidRPr="0056380F" w:rsidRDefault="005B1A53" w:rsidP="005B1A5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5B1A53" w:rsidRPr="0056380F" w:rsidRDefault="00B7775D" w:rsidP="005B1A53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1A53" w:rsidRPr="0056380F" w:rsidRDefault="005B1A53" w:rsidP="005B1A5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B1A53" w:rsidRPr="00003019" w:rsidRDefault="005B1A53" w:rsidP="005B1A53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421F4">
              <w:rPr>
                <w:rFonts w:ascii="Angsana New" w:hAnsi="Angsana New"/>
                <w:sz w:val="30"/>
                <w:szCs w:val="30"/>
              </w:rPr>
              <w:t>6,078</w:t>
            </w:r>
          </w:p>
        </w:tc>
        <w:tc>
          <w:tcPr>
            <w:tcW w:w="270" w:type="dxa"/>
            <w:shd w:val="clear" w:color="auto" w:fill="auto"/>
          </w:tcPr>
          <w:p w:rsidR="005B1A53" w:rsidRPr="0056380F" w:rsidRDefault="005B1A53" w:rsidP="005B1A5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B1A53" w:rsidRPr="00003019" w:rsidRDefault="004421F4" w:rsidP="004421F4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1A53" w:rsidRPr="0056380F" w:rsidTr="00F6602A">
        <w:tc>
          <w:tcPr>
            <w:tcW w:w="3780" w:type="dxa"/>
          </w:tcPr>
          <w:p w:rsidR="005B1A53" w:rsidRPr="0056380F" w:rsidRDefault="005B1A53" w:rsidP="005B1A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6380F">
              <w:rPr>
                <w:rFonts w:ascii="Angsana New" w:hAnsi="Angsana New" w:hint="cs"/>
                <w:sz w:val="30"/>
                <w:szCs w:val="30"/>
                <w:cs/>
              </w:rPr>
              <w:t>อะไหล่ที่สำคัญ</w:t>
            </w:r>
          </w:p>
        </w:tc>
        <w:tc>
          <w:tcPr>
            <w:tcW w:w="1170" w:type="dxa"/>
            <w:shd w:val="clear" w:color="auto" w:fill="auto"/>
          </w:tcPr>
          <w:p w:rsidR="005B1A53" w:rsidRPr="0056380F" w:rsidRDefault="00B7775D" w:rsidP="005B1A53">
            <w:pPr>
              <w:tabs>
                <w:tab w:val="decimal" w:pos="86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55,890</w:t>
            </w:r>
          </w:p>
        </w:tc>
        <w:tc>
          <w:tcPr>
            <w:tcW w:w="236" w:type="dxa"/>
            <w:shd w:val="clear" w:color="auto" w:fill="auto"/>
          </w:tcPr>
          <w:p w:rsidR="005B1A53" w:rsidRPr="0056380F" w:rsidRDefault="005B1A53" w:rsidP="005B1A5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5B1A53" w:rsidRPr="0056380F" w:rsidRDefault="00B7775D" w:rsidP="005B1A53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1A53" w:rsidRPr="0056380F" w:rsidRDefault="005B1A53" w:rsidP="005B1A5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B1A53" w:rsidRPr="00766C70" w:rsidRDefault="005B1A53" w:rsidP="005B1A53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6C7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1A53" w:rsidRPr="0056380F" w:rsidRDefault="005B1A53" w:rsidP="005B1A5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B1A53" w:rsidRPr="00003019" w:rsidRDefault="005B1A53" w:rsidP="005B1A53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1A53" w:rsidRPr="0056380F" w:rsidTr="00F6602A">
        <w:tc>
          <w:tcPr>
            <w:tcW w:w="3780" w:type="dxa"/>
          </w:tcPr>
          <w:p w:rsidR="005B1A53" w:rsidRPr="0056380F" w:rsidRDefault="005B1A53" w:rsidP="005B1A53">
            <w:pPr>
              <w:ind w:right="-216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56380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สินทรัพย์เพื่อการ</w:t>
            </w:r>
            <w:r w:rsidRPr="0056380F">
              <w:rPr>
                <w:rFonts w:ascii="Angsana New" w:hAnsi="Angsana New" w:hint="cs"/>
                <w:sz w:val="30"/>
                <w:szCs w:val="30"/>
                <w:cs/>
              </w:rPr>
              <w:t>สำรวจ</w:t>
            </w:r>
            <w:r w:rsidRPr="0056380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ปิโตรเลียม</w:t>
            </w:r>
          </w:p>
        </w:tc>
        <w:tc>
          <w:tcPr>
            <w:tcW w:w="1170" w:type="dxa"/>
            <w:shd w:val="clear" w:color="auto" w:fill="auto"/>
          </w:tcPr>
          <w:p w:rsidR="005B1A53" w:rsidRPr="0056380F" w:rsidRDefault="00B7775D" w:rsidP="005B1A53">
            <w:pPr>
              <w:tabs>
                <w:tab w:val="decimal" w:pos="86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118,569</w:t>
            </w:r>
          </w:p>
        </w:tc>
        <w:tc>
          <w:tcPr>
            <w:tcW w:w="236" w:type="dxa"/>
            <w:shd w:val="clear" w:color="auto" w:fill="auto"/>
          </w:tcPr>
          <w:p w:rsidR="005B1A53" w:rsidRPr="0056380F" w:rsidRDefault="005B1A53" w:rsidP="005B1A5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5B1A53" w:rsidRPr="0056380F" w:rsidRDefault="00B7775D" w:rsidP="005B1A53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1A53" w:rsidRPr="0056380F" w:rsidRDefault="005B1A53" w:rsidP="005B1A5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B1A53" w:rsidRPr="00766C70" w:rsidRDefault="005B1A53" w:rsidP="005B1A53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6C7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1A53" w:rsidRPr="0056380F" w:rsidRDefault="005B1A53" w:rsidP="005B1A5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B1A53" w:rsidRPr="00003019" w:rsidRDefault="005B1A53" w:rsidP="005B1A53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1A53" w:rsidRPr="0056380F" w:rsidTr="00F6602A">
        <w:tc>
          <w:tcPr>
            <w:tcW w:w="3780" w:type="dxa"/>
          </w:tcPr>
          <w:p w:rsidR="005B1A53" w:rsidRPr="0056380F" w:rsidRDefault="005B1A53" w:rsidP="005B1A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6380F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B1A53" w:rsidRPr="0056380F" w:rsidRDefault="00B7775D" w:rsidP="005B1A53">
            <w:pPr>
              <w:tabs>
                <w:tab w:val="decimal" w:pos="86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3,707,858</w:t>
            </w:r>
          </w:p>
        </w:tc>
        <w:tc>
          <w:tcPr>
            <w:tcW w:w="236" w:type="dxa"/>
            <w:shd w:val="clear" w:color="auto" w:fill="auto"/>
          </w:tcPr>
          <w:p w:rsidR="005B1A53" w:rsidRPr="0056380F" w:rsidRDefault="005B1A53" w:rsidP="005B1A5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5B1A53" w:rsidRPr="0056380F" w:rsidRDefault="00B7775D" w:rsidP="00B7775D">
            <w:pPr>
              <w:tabs>
                <w:tab w:val="decimal" w:pos="98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12,374</w:t>
            </w:r>
          </w:p>
        </w:tc>
        <w:tc>
          <w:tcPr>
            <w:tcW w:w="270" w:type="dxa"/>
            <w:shd w:val="clear" w:color="auto" w:fill="auto"/>
          </w:tcPr>
          <w:p w:rsidR="005B1A53" w:rsidRPr="0056380F" w:rsidRDefault="005B1A53" w:rsidP="005B1A5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B1A53" w:rsidRPr="00003019" w:rsidRDefault="005B1A53" w:rsidP="005B1A53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</w:t>
            </w:r>
            <w:r w:rsidR="004421F4">
              <w:rPr>
                <w:rFonts w:ascii="Angsana New" w:hAnsi="Angsana New"/>
                <w:sz w:val="30"/>
                <w:szCs w:val="30"/>
              </w:rPr>
              <w:t>68,49</w:t>
            </w:r>
            <w:r w:rsidR="00C103B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5B1A53" w:rsidRPr="0056380F" w:rsidRDefault="005B1A53" w:rsidP="005B1A5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B1A53" w:rsidRPr="00003019" w:rsidRDefault="005B1A53" w:rsidP="005B1A53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1A53" w:rsidRPr="0056380F" w:rsidTr="00F6602A">
        <w:trPr>
          <w:trHeight w:val="352"/>
        </w:trPr>
        <w:tc>
          <w:tcPr>
            <w:tcW w:w="3780" w:type="dxa"/>
          </w:tcPr>
          <w:p w:rsidR="005B1A53" w:rsidRPr="0056380F" w:rsidRDefault="005B1A53" w:rsidP="005B1A5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38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1A53" w:rsidRPr="0056380F" w:rsidRDefault="00B7775D" w:rsidP="005B1A53">
            <w:pPr>
              <w:tabs>
                <w:tab w:val="decimal" w:pos="86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6,156,456</w:t>
            </w:r>
          </w:p>
        </w:tc>
        <w:tc>
          <w:tcPr>
            <w:tcW w:w="236" w:type="dxa"/>
            <w:shd w:val="clear" w:color="auto" w:fill="auto"/>
          </w:tcPr>
          <w:p w:rsidR="005B1A53" w:rsidRPr="0056380F" w:rsidRDefault="005B1A53" w:rsidP="005B1A5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1A53" w:rsidRPr="0056380F" w:rsidRDefault="00B7775D" w:rsidP="005B1A53">
            <w:pPr>
              <w:tabs>
                <w:tab w:val="decimal" w:pos="98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40,035</w:t>
            </w:r>
          </w:p>
        </w:tc>
        <w:tc>
          <w:tcPr>
            <w:tcW w:w="270" w:type="dxa"/>
            <w:shd w:val="clear" w:color="auto" w:fill="auto"/>
          </w:tcPr>
          <w:p w:rsidR="005B1A53" w:rsidRPr="0056380F" w:rsidRDefault="005B1A53" w:rsidP="005B1A5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1A53" w:rsidRPr="00003019" w:rsidRDefault="005B1A53" w:rsidP="005B1A53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4421F4">
              <w:rPr>
                <w:rFonts w:ascii="Angsana New" w:hAnsi="Angsana New"/>
                <w:b/>
                <w:bCs/>
                <w:sz w:val="30"/>
                <w:szCs w:val="30"/>
              </w:rPr>
              <w:t>354,65</w:t>
            </w:r>
            <w:r w:rsidR="00C103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5B1A53" w:rsidRPr="0056380F" w:rsidRDefault="005B1A53" w:rsidP="005B1A5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1A53" w:rsidRPr="00003019" w:rsidRDefault="004421F4" w:rsidP="005B1A53">
            <w:pPr>
              <w:tabs>
                <w:tab w:val="decimal" w:pos="85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27,024</w:t>
            </w:r>
          </w:p>
        </w:tc>
      </w:tr>
    </w:tbl>
    <w:p w:rsidR="0056380F" w:rsidRPr="0056380F" w:rsidRDefault="0056380F" w:rsidP="0056380F">
      <w:pPr>
        <w:rPr>
          <w:rFonts w:ascii="Angsana New" w:hAnsi="Angsana New"/>
          <w:sz w:val="30"/>
          <w:szCs w:val="30"/>
          <w:lang w:val="en-US"/>
        </w:rPr>
      </w:pPr>
    </w:p>
    <w:p w:rsidR="0056380F" w:rsidRPr="0056380F" w:rsidRDefault="0056380F" w:rsidP="0056380F">
      <w:pPr>
        <w:spacing w:line="240" w:lineRule="auto"/>
        <w:rPr>
          <w:rFonts w:ascii="Angsana New" w:hAnsi="Angsana New"/>
          <w:sz w:val="2"/>
          <w:szCs w:val="2"/>
          <w:lang w:val="en-US"/>
        </w:rPr>
      </w:pPr>
    </w:p>
    <w:p w:rsidR="00AB3777" w:rsidRDefault="00AB3777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b/>
          <w:bCs/>
          <w:i/>
          <w:iCs/>
          <w:cs/>
          <w:lang w:val="en-US"/>
        </w:rPr>
        <w:br w:type="page"/>
      </w:r>
    </w:p>
    <w:p w:rsidR="002B5A0A" w:rsidRPr="00480C5B" w:rsidRDefault="002B5A0A" w:rsidP="002B5A0A">
      <w:pPr>
        <w:pStyle w:val="Bo-C1Content"/>
        <w:rPr>
          <w:b/>
          <w:bCs/>
          <w:i/>
          <w:iCs/>
          <w:lang w:val="en-US"/>
        </w:rPr>
      </w:pPr>
      <w:r w:rsidRPr="00480C5B">
        <w:rPr>
          <w:b/>
          <w:bCs/>
          <w:i/>
          <w:iCs/>
          <w:cs/>
          <w:lang w:val="en-US"/>
        </w:rPr>
        <w:lastRenderedPageBreak/>
        <w:t>การค้ำประกัน</w:t>
      </w:r>
    </w:p>
    <w:p w:rsidR="002B5A0A" w:rsidRPr="00E46A34" w:rsidRDefault="002B5A0A" w:rsidP="00E46A34">
      <w:pPr>
        <w:pStyle w:val="Bo-Blankline"/>
      </w:pPr>
    </w:p>
    <w:p w:rsidR="002B5A0A" w:rsidRPr="005A5696" w:rsidRDefault="002B5A0A" w:rsidP="00D714FC">
      <w:pPr>
        <w:pStyle w:val="Bo-C1Content"/>
        <w:rPr>
          <w:spacing w:val="6"/>
          <w:lang w:val="en-US"/>
        </w:rPr>
      </w:pPr>
      <w:r w:rsidRPr="005A5696">
        <w:rPr>
          <w:cs/>
          <w:lang w:val="en-US"/>
        </w:rPr>
        <w:t xml:space="preserve">ณ วันที่ </w:t>
      </w:r>
      <w:r w:rsidR="00E851DF">
        <w:rPr>
          <w:lang w:val="en-US"/>
        </w:rPr>
        <w:t>3</w:t>
      </w:r>
      <w:r w:rsidR="00E851DF">
        <w:rPr>
          <w:rFonts w:hint="cs"/>
          <w:cs/>
          <w:lang w:val="en-US"/>
        </w:rPr>
        <w:t>0</w:t>
      </w:r>
      <w:r w:rsidR="00E851DF">
        <w:rPr>
          <w:lang w:val="en-US"/>
        </w:rPr>
        <w:t xml:space="preserve"> </w:t>
      </w:r>
      <w:r w:rsidR="00E851DF">
        <w:rPr>
          <w:rFonts w:hint="cs"/>
          <w:cs/>
          <w:lang w:val="en-US"/>
        </w:rPr>
        <w:t>กันยายน</w:t>
      </w:r>
      <w:r w:rsidR="00E851DF">
        <w:rPr>
          <w:lang w:val="en-US"/>
        </w:rPr>
        <w:t xml:space="preserve"> </w:t>
      </w:r>
      <w:r w:rsidR="00716EF5" w:rsidRPr="005A5696">
        <w:rPr>
          <w:lang w:val="en-US"/>
        </w:rPr>
        <w:t>256</w:t>
      </w:r>
      <w:r w:rsidR="005A0DEC" w:rsidRPr="005A5696">
        <w:rPr>
          <w:rFonts w:hint="cs"/>
          <w:cs/>
          <w:lang w:val="en-US"/>
        </w:rPr>
        <w:t>2</w:t>
      </w:r>
      <w:r w:rsidRPr="005A5696">
        <w:rPr>
          <w:lang w:val="en-US"/>
        </w:rPr>
        <w:t xml:space="preserve"> </w:t>
      </w:r>
      <w:r w:rsidRPr="005A5696">
        <w:rPr>
          <w:cs/>
          <w:lang w:val="en-US"/>
        </w:rPr>
        <w:t>ที่ดิน อาคาร เครื่องจักรและอุปกรณ์ของบริษัท</w:t>
      </w:r>
      <w:r w:rsidR="00CA7D2A" w:rsidRPr="005A5696">
        <w:rPr>
          <w:rFonts w:hint="cs"/>
          <w:cs/>
          <w:lang w:val="en-US"/>
        </w:rPr>
        <w:t>มี</w:t>
      </w:r>
      <w:r w:rsidRPr="005A5696">
        <w:rPr>
          <w:cs/>
          <w:lang w:val="en-US"/>
        </w:rPr>
        <w:t>มูลค่า</w:t>
      </w:r>
      <w:r w:rsidR="00D714FC">
        <w:rPr>
          <w:rFonts w:hint="cs"/>
          <w:cs/>
          <w:lang w:val="en-US"/>
        </w:rPr>
        <w:t>สุทธิ</w:t>
      </w:r>
      <w:r w:rsidRPr="005A5696">
        <w:rPr>
          <w:cs/>
          <w:lang w:val="en-US"/>
        </w:rPr>
        <w:t>ตามบัญชีจำนวน</w:t>
      </w:r>
      <w:r w:rsidR="00D714FC">
        <w:rPr>
          <w:cs/>
          <w:lang w:val="en-US"/>
        </w:rPr>
        <w:br/>
      </w:r>
      <w:r w:rsidR="00C42B92">
        <w:rPr>
          <w:lang w:val="en-US"/>
        </w:rPr>
        <w:t>5,326</w:t>
      </w:r>
      <w:r w:rsidRPr="005A5696">
        <w:rPr>
          <w:lang w:val="en-US"/>
        </w:rPr>
        <w:t xml:space="preserve"> </w:t>
      </w:r>
      <w:r w:rsidRPr="005A5696">
        <w:rPr>
          <w:cs/>
          <w:lang w:val="en-US"/>
        </w:rPr>
        <w:t>ล้านบาท</w:t>
      </w:r>
      <w:r w:rsidRPr="006A43FE">
        <w:rPr>
          <w:spacing w:val="6"/>
          <w:lang w:val="en-US"/>
        </w:rPr>
        <w:t xml:space="preserve"> </w:t>
      </w:r>
      <w:r w:rsidRPr="00CA2EF2">
        <w:rPr>
          <w:i/>
          <w:iCs/>
          <w:cs/>
          <w:lang w:val="en-US"/>
        </w:rPr>
        <w:t>(</w:t>
      </w:r>
      <w:r w:rsidR="00716EF5" w:rsidRPr="00CA2EF2">
        <w:rPr>
          <w:i/>
          <w:iCs/>
          <w:lang w:val="en-US"/>
        </w:rPr>
        <w:t>31</w:t>
      </w:r>
      <w:r w:rsidRPr="00CA2EF2">
        <w:rPr>
          <w:i/>
          <w:iCs/>
          <w:lang w:val="en-US"/>
        </w:rPr>
        <w:t xml:space="preserve"> </w:t>
      </w:r>
      <w:r w:rsidRPr="00CA2EF2">
        <w:rPr>
          <w:rFonts w:hint="cs"/>
          <w:i/>
          <w:iCs/>
          <w:cs/>
          <w:lang w:val="en-US"/>
        </w:rPr>
        <w:t xml:space="preserve">ธันวาคม </w:t>
      </w:r>
      <w:r w:rsidR="00716EF5" w:rsidRPr="00CA2EF2">
        <w:rPr>
          <w:i/>
          <w:iCs/>
          <w:lang w:val="en-US"/>
        </w:rPr>
        <w:t>256</w:t>
      </w:r>
      <w:r w:rsidR="008F5CB7" w:rsidRPr="00CA2EF2">
        <w:rPr>
          <w:i/>
          <w:iCs/>
          <w:lang w:val="en-US"/>
        </w:rPr>
        <w:t>1</w:t>
      </w:r>
      <w:r w:rsidRPr="00CA2EF2">
        <w:rPr>
          <w:i/>
          <w:iCs/>
          <w:lang w:val="en-US"/>
        </w:rPr>
        <w:t xml:space="preserve">: </w:t>
      </w:r>
      <w:r w:rsidR="008F5CB7" w:rsidRPr="00CA2EF2">
        <w:rPr>
          <w:i/>
          <w:iCs/>
          <w:lang w:val="en-US"/>
        </w:rPr>
        <w:t>23,807</w:t>
      </w:r>
      <w:r w:rsidRPr="00CA2EF2">
        <w:rPr>
          <w:i/>
          <w:iCs/>
          <w:lang w:val="en-US"/>
        </w:rPr>
        <w:t xml:space="preserve"> </w:t>
      </w:r>
      <w:r w:rsidRPr="00CA2EF2">
        <w:rPr>
          <w:i/>
          <w:iCs/>
          <w:cs/>
          <w:lang w:val="en-US"/>
        </w:rPr>
        <w:t>ล้านบาท)</w:t>
      </w:r>
      <w:r w:rsidRPr="00CA2EF2">
        <w:rPr>
          <w:cs/>
          <w:lang w:val="en-US"/>
        </w:rPr>
        <w:t xml:space="preserve"> ได้จำนองหรือใช้เป็นหลักประกันสำหรับเงินกู้ยืม</w:t>
      </w:r>
    </w:p>
    <w:p w:rsidR="003F38F6" w:rsidRPr="006D4E8A" w:rsidRDefault="003F38F6" w:rsidP="006D4E8A">
      <w:pPr>
        <w:pStyle w:val="Bo-Blankline"/>
      </w:pPr>
    </w:p>
    <w:p w:rsidR="005A6471" w:rsidRDefault="005A6471" w:rsidP="005A6471">
      <w:pPr>
        <w:pStyle w:val="Bo-Blankline"/>
        <w:rPr>
          <w:b/>
          <w:bCs/>
          <w:i/>
          <w:iCs/>
          <w:sz w:val="30"/>
          <w:szCs w:val="30"/>
        </w:rPr>
      </w:pPr>
      <w:r w:rsidRPr="0058634F">
        <w:rPr>
          <w:rFonts w:hint="cs"/>
          <w:b/>
          <w:bCs/>
          <w:i/>
          <w:iCs/>
          <w:sz w:val="30"/>
          <w:szCs w:val="30"/>
          <w:cs/>
        </w:rPr>
        <w:t>สินทรัพย์เพื่อการสำรวจปิโตรเลียม</w:t>
      </w:r>
    </w:p>
    <w:p w:rsidR="005A6471" w:rsidRPr="006D4E8A" w:rsidRDefault="005A6471" w:rsidP="006D4E8A">
      <w:pPr>
        <w:pStyle w:val="Bo-Blankline"/>
      </w:pPr>
    </w:p>
    <w:p w:rsidR="005A6471" w:rsidRPr="005A5696" w:rsidRDefault="005A6471" w:rsidP="005A6471">
      <w:pPr>
        <w:pStyle w:val="Bo-Blankline"/>
        <w:jc w:val="thaiDistribute"/>
        <w:rPr>
          <w:sz w:val="30"/>
          <w:szCs w:val="30"/>
        </w:rPr>
      </w:pPr>
      <w:r w:rsidRPr="005A5696">
        <w:rPr>
          <w:rFonts w:hint="cs"/>
          <w:sz w:val="30"/>
          <w:szCs w:val="30"/>
          <w:cs/>
        </w:rPr>
        <w:t>สำหรับ</w:t>
      </w:r>
      <w:r w:rsidRPr="005A5696">
        <w:rPr>
          <w:sz w:val="30"/>
          <w:szCs w:val="30"/>
          <w:cs/>
        </w:rPr>
        <w:t>สินทรัพย์เพื่อการสำรวจปิโตรเลียม</w:t>
      </w:r>
      <w:r w:rsidRPr="005A5696">
        <w:rPr>
          <w:rFonts w:hint="cs"/>
          <w:sz w:val="30"/>
          <w:szCs w:val="30"/>
          <w:cs/>
        </w:rPr>
        <w:t>มูลค่าสุทธิทางบัญชี</w:t>
      </w:r>
      <w:r w:rsidRPr="005A5696">
        <w:rPr>
          <w:sz w:val="30"/>
          <w:szCs w:val="30"/>
        </w:rPr>
        <w:t xml:space="preserve"> </w:t>
      </w:r>
      <w:r w:rsidRPr="005A5696">
        <w:rPr>
          <w:rFonts w:hint="cs"/>
          <w:sz w:val="30"/>
          <w:szCs w:val="30"/>
          <w:cs/>
        </w:rPr>
        <w:t xml:space="preserve">ณ </w:t>
      </w:r>
      <w:r w:rsidRPr="00F754D6">
        <w:rPr>
          <w:rFonts w:hint="cs"/>
          <w:sz w:val="30"/>
          <w:szCs w:val="30"/>
          <w:cs/>
        </w:rPr>
        <w:t xml:space="preserve">วันที่ </w:t>
      </w:r>
      <w:r w:rsidR="00F754D6" w:rsidRPr="00F754D6">
        <w:rPr>
          <w:sz w:val="30"/>
          <w:szCs w:val="30"/>
          <w:lang w:val="en-US"/>
        </w:rPr>
        <w:t>3</w:t>
      </w:r>
      <w:r w:rsidR="00F754D6" w:rsidRPr="00F754D6">
        <w:rPr>
          <w:rFonts w:hint="cs"/>
          <w:sz w:val="30"/>
          <w:szCs w:val="30"/>
          <w:cs/>
          <w:lang w:val="en-US"/>
        </w:rPr>
        <w:t>0</w:t>
      </w:r>
      <w:r w:rsidR="00F754D6" w:rsidRPr="00F754D6">
        <w:rPr>
          <w:sz w:val="30"/>
          <w:szCs w:val="30"/>
          <w:lang w:val="en-US"/>
        </w:rPr>
        <w:t xml:space="preserve"> </w:t>
      </w:r>
      <w:r w:rsidR="00F754D6" w:rsidRPr="00F754D6">
        <w:rPr>
          <w:rFonts w:hint="cs"/>
          <w:sz w:val="30"/>
          <w:szCs w:val="30"/>
          <w:cs/>
          <w:lang w:val="en-US"/>
        </w:rPr>
        <w:t>กันยายน</w:t>
      </w:r>
      <w:r w:rsidR="00F754D6" w:rsidRPr="00F754D6">
        <w:rPr>
          <w:sz w:val="30"/>
          <w:szCs w:val="30"/>
          <w:lang w:val="en-US"/>
        </w:rPr>
        <w:t xml:space="preserve"> </w:t>
      </w:r>
      <w:r w:rsidR="00716EF5" w:rsidRPr="00F754D6">
        <w:rPr>
          <w:sz w:val="30"/>
          <w:szCs w:val="30"/>
          <w:lang w:val="en-US"/>
        </w:rPr>
        <w:t>25</w:t>
      </w:r>
      <w:r w:rsidR="00716EF5" w:rsidRPr="00F754D6">
        <w:rPr>
          <w:rFonts w:hint="cs"/>
          <w:sz w:val="30"/>
          <w:szCs w:val="30"/>
          <w:cs/>
          <w:lang w:val="en-US"/>
        </w:rPr>
        <w:t>6</w:t>
      </w:r>
      <w:r w:rsidR="008F5CB7" w:rsidRPr="00F754D6">
        <w:rPr>
          <w:sz w:val="30"/>
          <w:szCs w:val="30"/>
          <w:lang w:val="en-US"/>
        </w:rPr>
        <w:t>2</w:t>
      </w:r>
      <w:r w:rsidRPr="005A5696">
        <w:rPr>
          <w:sz w:val="30"/>
          <w:szCs w:val="30"/>
          <w:lang w:val="en-US"/>
        </w:rPr>
        <w:t xml:space="preserve"> </w:t>
      </w:r>
      <w:r w:rsidRPr="005A5696">
        <w:rPr>
          <w:rFonts w:hint="cs"/>
          <w:sz w:val="30"/>
          <w:szCs w:val="30"/>
          <w:cs/>
          <w:lang w:val="en-US"/>
        </w:rPr>
        <w:t>มี</w:t>
      </w:r>
      <w:r w:rsidRPr="005A5696">
        <w:rPr>
          <w:rFonts w:hint="cs"/>
          <w:sz w:val="30"/>
          <w:szCs w:val="30"/>
          <w:cs/>
        </w:rPr>
        <w:t>จำนวนเงินรวม</w:t>
      </w:r>
      <w:r w:rsidR="005A5696" w:rsidRPr="005A5696">
        <w:rPr>
          <w:sz w:val="30"/>
          <w:szCs w:val="30"/>
          <w:lang w:val="en-US"/>
        </w:rPr>
        <w:t xml:space="preserve"> </w:t>
      </w:r>
      <w:r w:rsidR="005A5696">
        <w:rPr>
          <w:sz w:val="30"/>
          <w:szCs w:val="30"/>
          <w:lang w:val="en-US"/>
        </w:rPr>
        <w:br/>
      </w:r>
      <w:r w:rsidR="00C42B92">
        <w:rPr>
          <w:sz w:val="30"/>
          <w:szCs w:val="30"/>
          <w:lang w:val="en-US"/>
        </w:rPr>
        <w:t>1,363</w:t>
      </w:r>
      <w:r w:rsidRPr="005A5696">
        <w:rPr>
          <w:sz w:val="30"/>
          <w:szCs w:val="30"/>
          <w:lang w:val="en-US"/>
        </w:rPr>
        <w:t xml:space="preserve"> </w:t>
      </w:r>
      <w:r w:rsidRPr="005A5696">
        <w:rPr>
          <w:rFonts w:hint="cs"/>
          <w:sz w:val="30"/>
          <w:szCs w:val="30"/>
          <w:cs/>
        </w:rPr>
        <w:t>ล้านบาท</w:t>
      </w:r>
      <w:r w:rsidRPr="005A5696">
        <w:rPr>
          <w:sz w:val="30"/>
          <w:szCs w:val="30"/>
        </w:rPr>
        <w:t xml:space="preserve"> </w:t>
      </w:r>
      <w:r w:rsidR="004361F1" w:rsidRPr="005A5696">
        <w:rPr>
          <w:i/>
          <w:iCs/>
          <w:sz w:val="30"/>
          <w:szCs w:val="30"/>
          <w:lang w:val="en-US"/>
        </w:rPr>
        <w:t>(</w:t>
      </w:r>
      <w:r w:rsidR="00716EF5" w:rsidRPr="005A5696">
        <w:rPr>
          <w:i/>
          <w:iCs/>
          <w:sz w:val="30"/>
          <w:szCs w:val="30"/>
          <w:lang w:val="en-US"/>
        </w:rPr>
        <w:t>31</w:t>
      </w:r>
      <w:r w:rsidR="004361F1" w:rsidRPr="005A5696">
        <w:rPr>
          <w:i/>
          <w:iCs/>
          <w:sz w:val="30"/>
          <w:szCs w:val="30"/>
          <w:lang w:val="en-US"/>
        </w:rPr>
        <w:t xml:space="preserve"> </w:t>
      </w:r>
      <w:r w:rsidR="00D96FAB" w:rsidRPr="005A5696">
        <w:rPr>
          <w:rFonts w:hint="cs"/>
          <w:i/>
          <w:iCs/>
          <w:sz w:val="30"/>
          <w:szCs w:val="30"/>
          <w:cs/>
          <w:lang w:val="en-US"/>
        </w:rPr>
        <w:t xml:space="preserve">ธันวาคม </w:t>
      </w:r>
      <w:r w:rsidR="00716EF5" w:rsidRPr="005A5696">
        <w:rPr>
          <w:rFonts w:hint="cs"/>
          <w:i/>
          <w:iCs/>
          <w:sz w:val="30"/>
          <w:szCs w:val="30"/>
          <w:cs/>
          <w:lang w:val="en-US"/>
        </w:rPr>
        <w:t>25</w:t>
      </w:r>
      <w:r w:rsidR="00716EF5" w:rsidRPr="005A5696">
        <w:rPr>
          <w:i/>
          <w:iCs/>
          <w:sz w:val="30"/>
          <w:szCs w:val="30"/>
          <w:lang w:val="en-US"/>
        </w:rPr>
        <w:t>6</w:t>
      </w:r>
      <w:r w:rsidR="008F5CB7" w:rsidRPr="005A5696">
        <w:rPr>
          <w:i/>
          <w:iCs/>
          <w:sz w:val="30"/>
          <w:szCs w:val="30"/>
          <w:lang w:val="en-US"/>
        </w:rPr>
        <w:t>1</w:t>
      </w:r>
      <w:r w:rsidR="004361F1" w:rsidRPr="005A5696">
        <w:rPr>
          <w:i/>
          <w:iCs/>
          <w:sz w:val="30"/>
          <w:szCs w:val="30"/>
          <w:lang w:val="en-US"/>
        </w:rPr>
        <w:t xml:space="preserve">: </w:t>
      </w:r>
      <w:r w:rsidR="00716EF5" w:rsidRPr="005A5696">
        <w:rPr>
          <w:i/>
          <w:iCs/>
          <w:sz w:val="30"/>
          <w:szCs w:val="30"/>
          <w:lang w:val="en-US"/>
        </w:rPr>
        <w:t>1</w:t>
      </w:r>
      <w:r w:rsidR="00B52DD8" w:rsidRPr="005A5696">
        <w:rPr>
          <w:i/>
          <w:iCs/>
          <w:sz w:val="30"/>
          <w:szCs w:val="30"/>
          <w:lang w:val="en-US"/>
        </w:rPr>
        <w:t>,</w:t>
      </w:r>
      <w:r w:rsidR="00716EF5" w:rsidRPr="005A5696">
        <w:rPr>
          <w:i/>
          <w:iCs/>
          <w:sz w:val="30"/>
          <w:szCs w:val="30"/>
          <w:lang w:val="en-US"/>
        </w:rPr>
        <w:t>2</w:t>
      </w:r>
      <w:r w:rsidR="008F5CB7" w:rsidRPr="005A5696">
        <w:rPr>
          <w:i/>
          <w:iCs/>
          <w:sz w:val="30"/>
          <w:szCs w:val="30"/>
          <w:lang w:val="en-US"/>
        </w:rPr>
        <w:t>45</w:t>
      </w:r>
      <w:r w:rsidR="004361F1" w:rsidRPr="005A5696">
        <w:rPr>
          <w:i/>
          <w:iCs/>
          <w:sz w:val="30"/>
          <w:szCs w:val="30"/>
          <w:lang w:val="en-US"/>
        </w:rPr>
        <w:t xml:space="preserve"> </w:t>
      </w:r>
      <w:r w:rsidR="004361F1" w:rsidRPr="005A5696">
        <w:rPr>
          <w:rFonts w:hint="cs"/>
          <w:i/>
          <w:iCs/>
          <w:sz w:val="30"/>
          <w:szCs w:val="30"/>
          <w:cs/>
          <w:lang w:val="en-US"/>
        </w:rPr>
        <w:t>ล้านบาท)</w:t>
      </w:r>
      <w:r w:rsidR="004361F1" w:rsidRPr="005A5696">
        <w:rPr>
          <w:rFonts w:hint="cs"/>
          <w:sz w:val="30"/>
          <w:szCs w:val="30"/>
          <w:cs/>
          <w:lang w:val="en-US"/>
        </w:rPr>
        <w:t xml:space="preserve"> </w:t>
      </w:r>
      <w:r w:rsidRPr="005A5696">
        <w:rPr>
          <w:rFonts w:hint="cs"/>
          <w:sz w:val="30"/>
          <w:szCs w:val="30"/>
          <w:cs/>
          <w:lang w:val="en-US"/>
        </w:rPr>
        <w:t>ในเดือน</w:t>
      </w:r>
      <w:r w:rsidR="00A118EF">
        <w:rPr>
          <w:rFonts w:hint="cs"/>
          <w:sz w:val="30"/>
          <w:szCs w:val="30"/>
          <w:cs/>
          <w:lang w:val="en-US"/>
        </w:rPr>
        <w:t>มิถุนายน</w:t>
      </w:r>
      <w:r w:rsidRPr="005A5696">
        <w:rPr>
          <w:rFonts w:hint="cs"/>
          <w:sz w:val="30"/>
          <w:szCs w:val="30"/>
          <w:cs/>
          <w:lang w:val="en-US"/>
        </w:rPr>
        <w:t xml:space="preserve"> </w:t>
      </w:r>
      <w:r w:rsidR="00716EF5" w:rsidRPr="005A5696">
        <w:rPr>
          <w:sz w:val="30"/>
          <w:szCs w:val="30"/>
          <w:lang w:val="en-US"/>
        </w:rPr>
        <w:t>25</w:t>
      </w:r>
      <w:r w:rsidR="008903C9">
        <w:rPr>
          <w:sz w:val="30"/>
          <w:szCs w:val="30"/>
          <w:lang w:val="en-US"/>
        </w:rPr>
        <w:t>62</w:t>
      </w:r>
      <w:r w:rsidRPr="005A5696">
        <w:rPr>
          <w:sz w:val="30"/>
          <w:szCs w:val="30"/>
          <w:lang w:val="en-US"/>
        </w:rPr>
        <w:t xml:space="preserve"> </w:t>
      </w:r>
      <w:r w:rsidRPr="005A5696">
        <w:rPr>
          <w:sz w:val="30"/>
          <w:szCs w:val="30"/>
          <w:cs/>
        </w:rPr>
        <w:t>บริษัทย่อย</w:t>
      </w:r>
      <w:r w:rsidRPr="005A5696">
        <w:rPr>
          <w:rFonts w:hint="cs"/>
          <w:sz w:val="30"/>
          <w:szCs w:val="30"/>
          <w:cs/>
        </w:rPr>
        <w:t>แห่งหนึ่ง</w:t>
      </w:r>
      <w:r w:rsidRPr="005A5696">
        <w:rPr>
          <w:sz w:val="30"/>
          <w:szCs w:val="30"/>
          <w:cs/>
        </w:rPr>
        <w:t>ได้ขอขยายเวลาสำรวจปิโตรเลียมช่วงที่สามต่อไปจนถึง</w:t>
      </w:r>
      <w:r w:rsidRPr="005A5696">
        <w:rPr>
          <w:rFonts w:hint="cs"/>
          <w:sz w:val="30"/>
          <w:szCs w:val="30"/>
          <w:cs/>
        </w:rPr>
        <w:t>เดือน</w:t>
      </w:r>
      <w:r w:rsidR="008903C9">
        <w:rPr>
          <w:rFonts w:hint="cs"/>
          <w:sz w:val="30"/>
          <w:szCs w:val="30"/>
          <w:cs/>
        </w:rPr>
        <w:t>กันยายน</w:t>
      </w:r>
      <w:r w:rsidRPr="005A5696">
        <w:rPr>
          <w:sz w:val="30"/>
          <w:szCs w:val="30"/>
          <w:cs/>
        </w:rPr>
        <w:t xml:space="preserve"> </w:t>
      </w:r>
      <w:r w:rsidR="00716EF5" w:rsidRPr="005A5696">
        <w:rPr>
          <w:sz w:val="30"/>
          <w:szCs w:val="30"/>
          <w:cs/>
        </w:rPr>
        <w:t>2563</w:t>
      </w:r>
      <w:r w:rsidRPr="005A5696">
        <w:rPr>
          <w:sz w:val="30"/>
          <w:szCs w:val="30"/>
          <w:cs/>
        </w:rPr>
        <w:t xml:space="preserve"> จากการศึกษาของบริษัทที่ปรึกษาและจากประเมินของบริษัทย่อย</w:t>
      </w:r>
      <w:r w:rsidRPr="005A5696">
        <w:rPr>
          <w:rFonts w:hint="cs"/>
          <w:sz w:val="30"/>
          <w:szCs w:val="30"/>
          <w:cs/>
        </w:rPr>
        <w:t>ดังกล่าว</w:t>
      </w:r>
      <w:r w:rsidRPr="005A5696">
        <w:rPr>
          <w:sz w:val="30"/>
          <w:szCs w:val="30"/>
          <w:cs/>
        </w:rPr>
        <w:t xml:space="preserve">พบว่ายังเป็นพื้นที่ที่มีศักยภาพทางปิโตรเลียม ถ้าทำการสำรวจเพิ่มเติมและขุดเจาะสำรวจปิโตรเลียมหลุมถัดไป โอกาสจะพบปิโตรเลียมก็จะมีมาก </w:t>
      </w:r>
    </w:p>
    <w:p w:rsidR="00F83C4A" w:rsidRPr="00317B3D" w:rsidRDefault="00F83C4A" w:rsidP="00317B3D">
      <w:pPr>
        <w:pStyle w:val="Bo-Blankline"/>
      </w:pPr>
    </w:p>
    <w:p w:rsidR="00F83C4A" w:rsidRPr="005A5696" w:rsidRDefault="00F83C4A" w:rsidP="005A6471">
      <w:pPr>
        <w:pStyle w:val="Bo-Blankline"/>
        <w:jc w:val="thaiDistribute"/>
        <w:rPr>
          <w:sz w:val="30"/>
          <w:szCs w:val="30"/>
        </w:rPr>
      </w:pPr>
      <w:r w:rsidRPr="005A5696">
        <w:rPr>
          <w:sz w:val="30"/>
          <w:szCs w:val="30"/>
          <w:cs/>
        </w:rPr>
        <w:t>ปัจจุบันบริษัทย่อยดังกล่าวกำลังทำการศึกษาศักยภาพทางปิโตรเลียมสำหรับการเจาะสำรวจหลุมต่อไป โดยศึกษาควบคู่กับข้อมูลหลุมเจาะสำรวจปัจจุบัน เพื่อกำหนดตำแหน่งหลุมเจาะสำรวจที่เหมาะสมต่อไป ผู้บริหารเชื่อว่าการลงทุนขุดเจาะสำรวจปิโตรเลียม 2 หลุมปัจจุบันยังมีมูลค่าอยู่ตามการคำนวณปริมาณก๊าซตามเกณฑ์การประเมินความ เสี่ยงในการสำรวจปิโตรเลียมตามมาตรฐานสากล</w:t>
      </w:r>
      <w:r w:rsidR="00CA58A9" w:rsidRPr="005A5696">
        <w:rPr>
          <w:sz w:val="30"/>
          <w:szCs w:val="30"/>
        </w:rPr>
        <w:t xml:space="preserve"> </w:t>
      </w:r>
      <w:r w:rsidRPr="005A5696">
        <w:rPr>
          <w:sz w:val="30"/>
          <w:szCs w:val="30"/>
          <w:cs/>
        </w:rPr>
        <w:t>และบริษัทย่อยอยู่ระหว่างการดำเนินการดังกล่าวข้างต้น ทั้งนี้กลุ่มบริษัทจะบันทึกเป็นค่าใช้จ่ายในกำไรหรือขาดทุนในงวดที่มีการพิสูจน์ว่าไม่พบปริมาณสำรอง หรือ พบแต่ไม่เพียงพอในเชิงพาณิชย์หรือยกเลิกการสำรวจปิโตรเลียม</w:t>
      </w:r>
    </w:p>
    <w:p w:rsidR="00016C7E" w:rsidRDefault="00016C7E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811B26" w:rsidRDefault="00811B26" w:rsidP="00E86AF0">
      <w:pPr>
        <w:pStyle w:val="Caption"/>
        <w:ind w:hanging="900"/>
      </w:pPr>
      <w:r>
        <w:rPr>
          <w:rFonts w:hint="cs"/>
          <w:cs/>
        </w:rPr>
        <w:lastRenderedPageBreak/>
        <w:t>เงินเบิกเกินบัญชีธนาคารและเงินกู้ยืมระยะสั้นจากสถาบันการเงิน</w:t>
      </w:r>
    </w:p>
    <w:p w:rsidR="00811B26" w:rsidRPr="008F5CB7" w:rsidRDefault="00811B26" w:rsidP="008F5CB7">
      <w:pPr>
        <w:pStyle w:val="Bo-Blankline"/>
      </w:pPr>
    </w:p>
    <w:p w:rsidR="00163196" w:rsidRPr="00163196" w:rsidRDefault="00163196" w:rsidP="0016319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163196">
        <w:rPr>
          <w:rFonts w:ascii="Angsana New" w:hAnsi="Angsana New"/>
          <w:sz w:val="30"/>
          <w:szCs w:val="30"/>
          <w:cs/>
        </w:rPr>
        <w:t>รายการเคลื่อนไหวของเงินเบิกเกินบัญชีธนาคารและเงินกู้ยืมระยะสั้นจากสถาบันการเงินสำหรับ</w:t>
      </w:r>
      <w:r w:rsidRPr="00163196">
        <w:rPr>
          <w:rFonts w:ascii="Angsana New" w:hAnsi="Angsana New" w:hint="cs"/>
          <w:sz w:val="30"/>
          <w:szCs w:val="30"/>
          <w:cs/>
        </w:rPr>
        <w:t xml:space="preserve">งวดเก้าเดือนสิ้นสุดวันที่ </w:t>
      </w:r>
      <w:r w:rsidRPr="00163196">
        <w:rPr>
          <w:rFonts w:ascii="Angsana New" w:hAnsi="Angsana New"/>
          <w:sz w:val="30"/>
          <w:szCs w:val="30"/>
          <w:cs/>
        </w:rPr>
        <w:t>3</w:t>
      </w:r>
      <w:r w:rsidRPr="00163196">
        <w:rPr>
          <w:rFonts w:ascii="Angsana New" w:hAnsi="Angsana New" w:hint="cs"/>
          <w:sz w:val="30"/>
          <w:szCs w:val="30"/>
          <w:cs/>
        </w:rPr>
        <w:t>0 กันยายน 256</w:t>
      </w:r>
      <w:r>
        <w:rPr>
          <w:rFonts w:ascii="Angsana New" w:hAnsi="Angsana New"/>
          <w:sz w:val="30"/>
          <w:szCs w:val="30"/>
        </w:rPr>
        <w:t>2</w:t>
      </w:r>
      <w:r w:rsidRPr="00163196">
        <w:rPr>
          <w:rFonts w:ascii="Angsana New" w:hAnsi="Angsana New"/>
          <w:sz w:val="30"/>
          <w:szCs w:val="30"/>
        </w:rPr>
        <w:t xml:space="preserve"> </w:t>
      </w:r>
      <w:r w:rsidRPr="00163196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tbl>
      <w:tblPr>
        <w:tblW w:w="9198" w:type="dxa"/>
        <w:tblInd w:w="540" w:type="dxa"/>
        <w:tblLook w:val="04A0" w:firstRow="1" w:lastRow="0" w:firstColumn="1" w:lastColumn="0" w:noHBand="0" w:noVBand="1"/>
      </w:tblPr>
      <w:tblGrid>
        <w:gridCol w:w="2731"/>
        <w:gridCol w:w="1506"/>
        <w:gridCol w:w="234"/>
        <w:gridCol w:w="1450"/>
        <w:gridCol w:w="234"/>
        <w:gridCol w:w="1360"/>
        <w:gridCol w:w="231"/>
        <w:gridCol w:w="1452"/>
      </w:tblGrid>
      <w:tr w:rsidR="00163196" w:rsidRPr="00163196" w:rsidTr="000E584E">
        <w:tc>
          <w:tcPr>
            <w:tcW w:w="2988" w:type="dxa"/>
          </w:tcPr>
          <w:p w:rsidR="00163196" w:rsidRPr="00163196" w:rsidRDefault="00163196" w:rsidP="00163196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:rsidR="00163196" w:rsidRPr="00163196" w:rsidRDefault="00163196" w:rsidP="00163196">
            <w:pPr>
              <w:tabs>
                <w:tab w:val="decimal" w:pos="918"/>
              </w:tabs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3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63196" w:rsidRPr="00163196" w:rsidTr="000E584E">
        <w:tc>
          <w:tcPr>
            <w:tcW w:w="2988" w:type="dxa"/>
          </w:tcPr>
          <w:p w:rsidR="00163196" w:rsidRPr="00163196" w:rsidRDefault="00163196" w:rsidP="00163196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163196" w:rsidRPr="00163196" w:rsidRDefault="00163196" w:rsidP="00163196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31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236" w:type="dxa"/>
          </w:tcPr>
          <w:p w:rsidR="00163196" w:rsidRPr="00163196" w:rsidRDefault="00163196" w:rsidP="00163196">
            <w:pPr>
              <w:tabs>
                <w:tab w:val="decimal" w:pos="918"/>
              </w:tabs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84" w:type="dxa"/>
          </w:tcPr>
          <w:p w:rsidR="00163196" w:rsidRPr="00163196" w:rsidRDefault="00163196" w:rsidP="00163196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31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236" w:type="dxa"/>
          </w:tcPr>
          <w:p w:rsidR="00163196" w:rsidRPr="00163196" w:rsidRDefault="00163196" w:rsidP="00163196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163196" w:rsidRPr="00163196" w:rsidRDefault="00163196" w:rsidP="00163196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31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ทรัสต์</w:t>
            </w:r>
            <w:r w:rsidRPr="00163196">
              <w:rPr>
                <w:rFonts w:ascii="Angsana New" w:hAnsi="Angsana New"/>
                <w:color w:val="FFFFFF"/>
                <w:sz w:val="8"/>
                <w:szCs w:val="8"/>
                <w:lang w:val="en-US"/>
              </w:rPr>
              <w:t>r</w:t>
            </w:r>
            <w:r w:rsidRPr="001631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รีซีท</w:t>
            </w:r>
          </w:p>
        </w:tc>
        <w:tc>
          <w:tcPr>
            <w:tcW w:w="232" w:type="dxa"/>
          </w:tcPr>
          <w:p w:rsidR="00163196" w:rsidRPr="00163196" w:rsidRDefault="00163196" w:rsidP="00163196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:rsidR="00163196" w:rsidRPr="00163196" w:rsidRDefault="00163196" w:rsidP="00163196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319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63196" w:rsidRPr="00163196" w:rsidTr="000E584E">
        <w:tc>
          <w:tcPr>
            <w:tcW w:w="2988" w:type="dxa"/>
          </w:tcPr>
          <w:p w:rsidR="00163196" w:rsidRPr="00163196" w:rsidRDefault="00163196" w:rsidP="00163196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:rsidR="00163196" w:rsidRPr="00163196" w:rsidRDefault="00163196" w:rsidP="00163196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319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631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16319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B3777" w:rsidRPr="00163196" w:rsidTr="000E584E">
        <w:tc>
          <w:tcPr>
            <w:tcW w:w="2988" w:type="dxa"/>
          </w:tcPr>
          <w:p w:rsidR="00AB3777" w:rsidRPr="00163196" w:rsidRDefault="00AB3777" w:rsidP="00AB3777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319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6319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6319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</w:tcPr>
          <w:p w:rsidR="00AB3777" w:rsidRPr="00CF373D" w:rsidRDefault="00AB3777" w:rsidP="00AB3777">
            <w:pPr>
              <w:tabs>
                <w:tab w:val="decimal" w:pos="122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145,000</w:t>
            </w:r>
          </w:p>
        </w:tc>
        <w:tc>
          <w:tcPr>
            <w:tcW w:w="236" w:type="dxa"/>
          </w:tcPr>
          <w:p w:rsidR="00AB3777" w:rsidRPr="00CF373D" w:rsidRDefault="00AB3777" w:rsidP="00AB3777">
            <w:pPr>
              <w:tabs>
                <w:tab w:val="decimal" w:pos="122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:rsidR="00AB3777" w:rsidRPr="00CF373D" w:rsidRDefault="00AB3777" w:rsidP="00AB3777">
            <w:pPr>
              <w:tabs>
                <w:tab w:val="decimal" w:pos="116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776,145</w:t>
            </w:r>
          </w:p>
        </w:tc>
        <w:tc>
          <w:tcPr>
            <w:tcW w:w="236" w:type="dxa"/>
          </w:tcPr>
          <w:p w:rsidR="00AB3777" w:rsidRPr="00CF373D" w:rsidRDefault="00AB3777" w:rsidP="00AB377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AB3777" w:rsidRPr="00CF373D" w:rsidRDefault="00AB3777" w:rsidP="00BA1787">
            <w:pPr>
              <w:tabs>
                <w:tab w:val="decimal" w:pos="107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1,722,824</w:t>
            </w:r>
          </w:p>
        </w:tc>
        <w:tc>
          <w:tcPr>
            <w:tcW w:w="232" w:type="dxa"/>
          </w:tcPr>
          <w:p w:rsidR="00AB3777" w:rsidRPr="00CF373D" w:rsidRDefault="00AB3777" w:rsidP="00AB377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:rsidR="00AB3777" w:rsidRPr="00CF373D" w:rsidRDefault="00AB3777" w:rsidP="00BA1787">
            <w:pPr>
              <w:tabs>
                <w:tab w:val="decimal" w:pos="11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2,643,969</w:t>
            </w:r>
          </w:p>
        </w:tc>
      </w:tr>
      <w:tr w:rsidR="002A3EF4" w:rsidRPr="00163196" w:rsidTr="000E584E">
        <w:tc>
          <w:tcPr>
            <w:tcW w:w="2988" w:type="dxa"/>
          </w:tcPr>
          <w:p w:rsidR="002A3EF4" w:rsidRPr="00163196" w:rsidRDefault="009D40DD" w:rsidP="002A3EF4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A3EF4" w:rsidRPr="00CF373D" w:rsidRDefault="002A3EF4" w:rsidP="002A3EF4">
            <w:pPr>
              <w:tabs>
                <w:tab w:val="decimal" w:pos="122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(145,000)</w:t>
            </w:r>
          </w:p>
        </w:tc>
        <w:tc>
          <w:tcPr>
            <w:tcW w:w="236" w:type="dxa"/>
          </w:tcPr>
          <w:p w:rsidR="002A3EF4" w:rsidRPr="00CF373D" w:rsidRDefault="002A3EF4" w:rsidP="002A3EF4">
            <w:pPr>
              <w:tabs>
                <w:tab w:val="decimal" w:pos="119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:rsidR="002A3EF4" w:rsidRPr="00CF373D" w:rsidRDefault="002A3EF4" w:rsidP="002A3EF4">
            <w:pPr>
              <w:tabs>
                <w:tab w:val="decimal" w:pos="1168"/>
              </w:tabs>
              <w:spacing w:line="240" w:lineRule="atLeast"/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(468,392)</w:t>
            </w:r>
          </w:p>
        </w:tc>
        <w:tc>
          <w:tcPr>
            <w:tcW w:w="236" w:type="dxa"/>
          </w:tcPr>
          <w:p w:rsidR="002A3EF4" w:rsidRPr="00CF373D" w:rsidRDefault="002A3EF4" w:rsidP="002A3EF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2A3EF4" w:rsidRPr="00CF373D" w:rsidRDefault="002A3EF4" w:rsidP="002A3EF4">
            <w:pPr>
              <w:tabs>
                <w:tab w:val="decimal" w:pos="107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(681,732)</w:t>
            </w:r>
          </w:p>
        </w:tc>
        <w:tc>
          <w:tcPr>
            <w:tcW w:w="232" w:type="dxa"/>
          </w:tcPr>
          <w:p w:rsidR="002A3EF4" w:rsidRPr="00CF373D" w:rsidRDefault="002A3EF4" w:rsidP="002A3EF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:rsidR="002A3EF4" w:rsidRPr="00CF373D" w:rsidRDefault="002A3EF4" w:rsidP="002A3EF4">
            <w:pPr>
              <w:tabs>
                <w:tab w:val="decimal" w:pos="11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(1,295,124)</w:t>
            </w:r>
          </w:p>
        </w:tc>
      </w:tr>
      <w:tr w:rsidR="002A3EF4" w:rsidRPr="00163196" w:rsidTr="000E584E">
        <w:tc>
          <w:tcPr>
            <w:tcW w:w="2988" w:type="dxa"/>
          </w:tcPr>
          <w:p w:rsidR="002A3EF4" w:rsidRPr="00163196" w:rsidRDefault="002A3EF4" w:rsidP="002A3EF4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3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631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163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2A3EF4" w:rsidRPr="00CF373D" w:rsidRDefault="002A3EF4" w:rsidP="002A3EF4">
            <w:pPr>
              <w:spacing w:line="240" w:lineRule="atLeast"/>
              <w:ind w:left="-18" w:right="-102" w:hanging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A3EF4" w:rsidRPr="00CF373D" w:rsidRDefault="002A3EF4" w:rsidP="002A3EF4">
            <w:pPr>
              <w:tabs>
                <w:tab w:val="decimal" w:pos="1199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2A3EF4" w:rsidRPr="00CF373D" w:rsidRDefault="002A3EF4" w:rsidP="002A3EF4">
            <w:pPr>
              <w:tabs>
                <w:tab w:val="decimal" w:pos="1168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307,753</w:t>
            </w:r>
          </w:p>
        </w:tc>
        <w:tc>
          <w:tcPr>
            <w:tcW w:w="236" w:type="dxa"/>
          </w:tcPr>
          <w:p w:rsidR="002A3EF4" w:rsidRPr="00CF373D" w:rsidRDefault="002A3EF4" w:rsidP="002A3EF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2A3EF4" w:rsidRPr="00CF373D" w:rsidRDefault="002A3EF4" w:rsidP="002A3EF4">
            <w:pPr>
              <w:tabs>
                <w:tab w:val="decimal" w:pos="1078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1,041,092</w:t>
            </w:r>
          </w:p>
        </w:tc>
        <w:tc>
          <w:tcPr>
            <w:tcW w:w="232" w:type="dxa"/>
          </w:tcPr>
          <w:p w:rsidR="002A3EF4" w:rsidRPr="00CF373D" w:rsidRDefault="002A3EF4" w:rsidP="002A3EF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:rsidR="002A3EF4" w:rsidRPr="00CF373D" w:rsidRDefault="002A3EF4" w:rsidP="002A3EF4">
            <w:pPr>
              <w:tabs>
                <w:tab w:val="decimal" w:pos="11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1,348,845</w:t>
            </w:r>
          </w:p>
        </w:tc>
      </w:tr>
    </w:tbl>
    <w:p w:rsidR="00163196" w:rsidRPr="00163196" w:rsidRDefault="00163196" w:rsidP="00163196">
      <w:pPr>
        <w:spacing w:line="240" w:lineRule="auto"/>
        <w:ind w:left="540" w:right="-25"/>
        <w:jc w:val="both"/>
        <w:rPr>
          <w:rFonts w:ascii="Angsana New" w:hAnsi="Angsana New"/>
          <w:sz w:val="16"/>
          <w:szCs w:val="16"/>
          <w:lang w:val="en-US"/>
        </w:rPr>
      </w:pPr>
    </w:p>
    <w:p w:rsidR="00163196" w:rsidRPr="00163196" w:rsidRDefault="00163196" w:rsidP="00163196">
      <w:pPr>
        <w:spacing w:line="240" w:lineRule="auto"/>
        <w:ind w:left="540" w:right="-25"/>
        <w:jc w:val="both"/>
        <w:rPr>
          <w:rFonts w:ascii="Angsana New" w:hAnsi="Angsana New"/>
          <w:sz w:val="16"/>
          <w:szCs w:val="16"/>
          <w:lang w:val="en-US"/>
        </w:rPr>
      </w:pPr>
    </w:p>
    <w:tbl>
      <w:tblPr>
        <w:tblW w:w="9198" w:type="dxa"/>
        <w:tblInd w:w="540" w:type="dxa"/>
        <w:tblLook w:val="04A0" w:firstRow="1" w:lastRow="0" w:firstColumn="1" w:lastColumn="0" w:noHBand="0" w:noVBand="1"/>
      </w:tblPr>
      <w:tblGrid>
        <w:gridCol w:w="2795"/>
        <w:gridCol w:w="1506"/>
        <w:gridCol w:w="235"/>
        <w:gridCol w:w="1450"/>
        <w:gridCol w:w="235"/>
        <w:gridCol w:w="1294"/>
        <w:gridCol w:w="231"/>
        <w:gridCol w:w="1452"/>
      </w:tblGrid>
      <w:tr w:rsidR="00163196" w:rsidRPr="00163196" w:rsidTr="004F02B9">
        <w:tc>
          <w:tcPr>
            <w:tcW w:w="2922" w:type="dxa"/>
          </w:tcPr>
          <w:p w:rsidR="00163196" w:rsidRPr="00163196" w:rsidRDefault="00163196" w:rsidP="00163196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76" w:type="dxa"/>
            <w:gridSpan w:val="7"/>
          </w:tcPr>
          <w:p w:rsidR="00163196" w:rsidRPr="00163196" w:rsidRDefault="00163196" w:rsidP="00163196">
            <w:pPr>
              <w:tabs>
                <w:tab w:val="decimal" w:pos="918"/>
              </w:tabs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3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163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63196" w:rsidRPr="00163196" w:rsidTr="004F02B9">
        <w:tc>
          <w:tcPr>
            <w:tcW w:w="2922" w:type="dxa"/>
          </w:tcPr>
          <w:p w:rsidR="00163196" w:rsidRPr="00163196" w:rsidRDefault="00163196" w:rsidP="00163196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6" w:type="dxa"/>
          </w:tcPr>
          <w:p w:rsidR="00163196" w:rsidRPr="00163196" w:rsidRDefault="00163196" w:rsidP="00163196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31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236" w:type="dxa"/>
          </w:tcPr>
          <w:p w:rsidR="00163196" w:rsidRPr="00163196" w:rsidRDefault="00163196" w:rsidP="00163196">
            <w:pPr>
              <w:tabs>
                <w:tab w:val="decimal" w:pos="918"/>
              </w:tabs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84" w:type="dxa"/>
          </w:tcPr>
          <w:p w:rsidR="00163196" w:rsidRPr="00163196" w:rsidRDefault="00163196" w:rsidP="00163196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31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236" w:type="dxa"/>
          </w:tcPr>
          <w:p w:rsidR="00163196" w:rsidRPr="00163196" w:rsidRDefault="00163196" w:rsidP="00163196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163196" w:rsidRPr="00163196" w:rsidRDefault="00163196" w:rsidP="00163196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31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ทรัสต์</w:t>
            </w:r>
            <w:r w:rsidRPr="00163196">
              <w:rPr>
                <w:rFonts w:ascii="Angsana New" w:hAnsi="Angsana New"/>
                <w:color w:val="FFFFFF"/>
                <w:sz w:val="8"/>
                <w:szCs w:val="8"/>
                <w:lang w:val="en-US"/>
              </w:rPr>
              <w:t>r</w:t>
            </w:r>
            <w:r w:rsidRPr="001631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รีซีท</w:t>
            </w:r>
          </w:p>
        </w:tc>
        <w:tc>
          <w:tcPr>
            <w:tcW w:w="232" w:type="dxa"/>
          </w:tcPr>
          <w:p w:rsidR="00163196" w:rsidRPr="00163196" w:rsidRDefault="00163196" w:rsidP="00163196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:rsidR="00163196" w:rsidRPr="00163196" w:rsidRDefault="00163196" w:rsidP="00163196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319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63196" w:rsidRPr="00163196" w:rsidTr="004F02B9">
        <w:tc>
          <w:tcPr>
            <w:tcW w:w="2922" w:type="dxa"/>
          </w:tcPr>
          <w:p w:rsidR="00163196" w:rsidRPr="00163196" w:rsidRDefault="00163196" w:rsidP="00163196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76" w:type="dxa"/>
            <w:gridSpan w:val="7"/>
          </w:tcPr>
          <w:p w:rsidR="00163196" w:rsidRPr="00163196" w:rsidRDefault="00163196" w:rsidP="00163196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319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631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16319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B3777" w:rsidRPr="00163196" w:rsidTr="004F02B9">
        <w:tc>
          <w:tcPr>
            <w:tcW w:w="2922" w:type="dxa"/>
          </w:tcPr>
          <w:p w:rsidR="00AB3777" w:rsidRPr="00163196" w:rsidRDefault="00AB3777" w:rsidP="00AB3777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319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6319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6319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506" w:type="dxa"/>
          </w:tcPr>
          <w:p w:rsidR="00AB3777" w:rsidRPr="004F66DA" w:rsidRDefault="00AB3777" w:rsidP="00AB3777">
            <w:pPr>
              <w:tabs>
                <w:tab w:val="decimal" w:pos="122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145,000</w:t>
            </w:r>
          </w:p>
        </w:tc>
        <w:tc>
          <w:tcPr>
            <w:tcW w:w="236" w:type="dxa"/>
          </w:tcPr>
          <w:p w:rsidR="00AB3777" w:rsidRPr="004F66DA" w:rsidRDefault="00AB3777" w:rsidP="00AB3777">
            <w:pPr>
              <w:tabs>
                <w:tab w:val="decimal" w:pos="122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:rsidR="00AB3777" w:rsidRPr="00CF373D" w:rsidRDefault="00AB3777" w:rsidP="00AB3777">
            <w:pPr>
              <w:tabs>
                <w:tab w:val="decimal" w:pos="116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776,145</w:t>
            </w:r>
          </w:p>
        </w:tc>
        <w:tc>
          <w:tcPr>
            <w:tcW w:w="236" w:type="dxa"/>
          </w:tcPr>
          <w:p w:rsidR="00AB3777" w:rsidRPr="00CF373D" w:rsidRDefault="00AB3777" w:rsidP="00AB377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AB3777" w:rsidRPr="00BD2ACA" w:rsidRDefault="00AB3777" w:rsidP="00AB3777">
            <w:pPr>
              <w:tabs>
                <w:tab w:val="decimal" w:pos="107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764,469</w:t>
            </w:r>
          </w:p>
        </w:tc>
        <w:tc>
          <w:tcPr>
            <w:tcW w:w="232" w:type="dxa"/>
          </w:tcPr>
          <w:p w:rsidR="00AB3777" w:rsidRPr="00CF373D" w:rsidRDefault="00AB3777" w:rsidP="00AB377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:rsidR="00AB3777" w:rsidRPr="00CF373D" w:rsidRDefault="00AB3777" w:rsidP="00BA1787">
            <w:pPr>
              <w:tabs>
                <w:tab w:val="decimal" w:pos="1170"/>
              </w:tabs>
              <w:spacing w:line="240" w:lineRule="atLeast"/>
              <w:ind w:left="-119" w:right="-20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1,685,614</w:t>
            </w:r>
          </w:p>
        </w:tc>
      </w:tr>
      <w:tr w:rsidR="004F02B9" w:rsidRPr="00163196" w:rsidTr="004F02B9">
        <w:tc>
          <w:tcPr>
            <w:tcW w:w="2922" w:type="dxa"/>
          </w:tcPr>
          <w:p w:rsidR="004F02B9" w:rsidRPr="00163196" w:rsidRDefault="004F02B9" w:rsidP="004F02B9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16319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Pr="00163196">
              <w:rPr>
                <w:rFonts w:ascii="Angsana New" w:hAnsi="Angsana New" w:hint="cs"/>
                <w:sz w:val="30"/>
                <w:szCs w:val="30"/>
                <w:cs/>
              </w:rPr>
              <w:t xml:space="preserve"> (ลดลง)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:rsidR="004F02B9" w:rsidRPr="00CF373D" w:rsidRDefault="004F02B9" w:rsidP="004F02B9">
            <w:pPr>
              <w:tabs>
                <w:tab w:val="decimal" w:pos="122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(145,000)</w:t>
            </w:r>
          </w:p>
        </w:tc>
        <w:tc>
          <w:tcPr>
            <w:tcW w:w="236" w:type="dxa"/>
          </w:tcPr>
          <w:p w:rsidR="004F02B9" w:rsidRPr="00CF373D" w:rsidRDefault="004F02B9" w:rsidP="004F02B9">
            <w:pPr>
              <w:tabs>
                <w:tab w:val="decimal" w:pos="119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:rsidR="004F02B9" w:rsidRPr="00CF373D" w:rsidRDefault="004F02B9" w:rsidP="004F02B9">
            <w:pPr>
              <w:tabs>
                <w:tab w:val="decimal" w:pos="1168"/>
              </w:tabs>
              <w:spacing w:line="240" w:lineRule="atLeast"/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(468,392)</w:t>
            </w:r>
          </w:p>
        </w:tc>
        <w:tc>
          <w:tcPr>
            <w:tcW w:w="236" w:type="dxa"/>
          </w:tcPr>
          <w:p w:rsidR="004F02B9" w:rsidRPr="00CF373D" w:rsidRDefault="004F02B9" w:rsidP="004F02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F02B9" w:rsidRPr="00CF373D" w:rsidRDefault="004F02B9" w:rsidP="004F02B9">
            <w:pPr>
              <w:tabs>
                <w:tab w:val="decimal" w:pos="107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76,856</w:t>
            </w:r>
          </w:p>
        </w:tc>
        <w:tc>
          <w:tcPr>
            <w:tcW w:w="232" w:type="dxa"/>
          </w:tcPr>
          <w:p w:rsidR="004F02B9" w:rsidRPr="00CF373D" w:rsidRDefault="004F02B9" w:rsidP="004F02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:rsidR="004F02B9" w:rsidRPr="00CF373D" w:rsidRDefault="004F02B9" w:rsidP="004F02B9">
            <w:pPr>
              <w:tabs>
                <w:tab w:val="decimal" w:pos="11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(536,536)</w:t>
            </w:r>
          </w:p>
        </w:tc>
      </w:tr>
      <w:tr w:rsidR="004F02B9" w:rsidRPr="00163196" w:rsidTr="004F02B9">
        <w:tc>
          <w:tcPr>
            <w:tcW w:w="2922" w:type="dxa"/>
          </w:tcPr>
          <w:p w:rsidR="004F02B9" w:rsidRPr="00163196" w:rsidRDefault="004F02B9" w:rsidP="004F02B9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3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631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163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:rsidR="004F02B9" w:rsidRPr="00CF373D" w:rsidRDefault="004F02B9" w:rsidP="004F02B9">
            <w:pPr>
              <w:spacing w:line="240" w:lineRule="atLeast"/>
              <w:ind w:left="-18" w:right="-102" w:hanging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F02B9" w:rsidRPr="00CF373D" w:rsidRDefault="004F02B9" w:rsidP="004F02B9">
            <w:pPr>
              <w:tabs>
                <w:tab w:val="decimal" w:pos="1199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4F02B9" w:rsidRPr="00CF373D" w:rsidRDefault="004F02B9" w:rsidP="004F02B9">
            <w:pPr>
              <w:tabs>
                <w:tab w:val="decimal" w:pos="1168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307,753</w:t>
            </w:r>
          </w:p>
        </w:tc>
        <w:tc>
          <w:tcPr>
            <w:tcW w:w="236" w:type="dxa"/>
          </w:tcPr>
          <w:p w:rsidR="004F02B9" w:rsidRPr="00CF373D" w:rsidRDefault="004F02B9" w:rsidP="004F02B9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4F02B9" w:rsidRPr="00CF373D" w:rsidRDefault="004F02B9" w:rsidP="004F02B9">
            <w:pPr>
              <w:tabs>
                <w:tab w:val="decimal" w:pos="1078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841,325</w:t>
            </w:r>
          </w:p>
        </w:tc>
        <w:tc>
          <w:tcPr>
            <w:tcW w:w="232" w:type="dxa"/>
          </w:tcPr>
          <w:p w:rsidR="004F02B9" w:rsidRPr="00CF373D" w:rsidRDefault="004F02B9" w:rsidP="004F02B9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:rsidR="004F02B9" w:rsidRPr="00CF373D" w:rsidRDefault="004F02B9" w:rsidP="004F02B9">
            <w:pPr>
              <w:tabs>
                <w:tab w:val="decimal" w:pos="11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1,149,078</w:t>
            </w:r>
          </w:p>
        </w:tc>
      </w:tr>
    </w:tbl>
    <w:p w:rsidR="00F950A1" w:rsidRPr="00B72FE5" w:rsidRDefault="00F950A1" w:rsidP="00B72FE5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72FE5" w:rsidRPr="00B72FE5" w:rsidRDefault="00B72FE5" w:rsidP="00B72FE5">
      <w:pPr>
        <w:spacing w:line="240" w:lineRule="auto"/>
        <w:ind w:left="540" w:right="-25"/>
        <w:jc w:val="both"/>
        <w:rPr>
          <w:rFonts w:ascii="Angsana New" w:hAnsi="Angsana New"/>
          <w:sz w:val="16"/>
          <w:szCs w:val="16"/>
          <w:lang w:val="en-US"/>
        </w:rPr>
      </w:pPr>
    </w:p>
    <w:p w:rsidR="00B72FE5" w:rsidRDefault="00B72FE5" w:rsidP="00B72FE5">
      <w:pPr>
        <w:spacing w:line="240" w:lineRule="auto"/>
        <w:ind w:left="540" w:right="-25"/>
        <w:jc w:val="both"/>
        <w:rPr>
          <w:rFonts w:ascii="Angsana New" w:hAnsi="Angsana New"/>
          <w:sz w:val="16"/>
          <w:szCs w:val="16"/>
          <w:lang w:val="en-US"/>
        </w:rPr>
      </w:pPr>
    </w:p>
    <w:p w:rsidR="007C5F2B" w:rsidRPr="002B5A0A" w:rsidRDefault="007C5F2B" w:rsidP="00811B26">
      <w:pPr>
        <w:pStyle w:val="Bo-Blankline"/>
        <w:rPr>
          <w:sz w:val="16"/>
          <w:szCs w:val="16"/>
          <w:lang w:val="en-US"/>
        </w:rPr>
      </w:pPr>
    </w:p>
    <w:p w:rsidR="00D43B86" w:rsidRDefault="00D43B86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D43B86" w:rsidSect="005274FF">
          <w:headerReference w:type="default" r:id="rId17"/>
          <w:footerReference w:type="default" r:id="rId18"/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</w:p>
    <w:p w:rsidR="00EE724F" w:rsidRDefault="00EE724F" w:rsidP="00DB700D">
      <w:pPr>
        <w:pStyle w:val="Caption"/>
        <w:ind w:hanging="900"/>
      </w:pPr>
      <w:r>
        <w:rPr>
          <w:rFonts w:hint="cs"/>
          <w:cs/>
        </w:rPr>
        <w:lastRenderedPageBreak/>
        <w:t>หุ้นกู้</w:t>
      </w:r>
    </w:p>
    <w:p w:rsidR="00501516" w:rsidRPr="00501516" w:rsidRDefault="00501516" w:rsidP="00C148DC">
      <w:pPr>
        <w:pStyle w:val="Bo-Blankline"/>
        <w:rPr>
          <w:lang w:val="en-US"/>
        </w:rPr>
      </w:pPr>
    </w:p>
    <w:p w:rsidR="00EE724F" w:rsidRPr="00EE724F" w:rsidRDefault="00EE724F" w:rsidP="007B1448">
      <w:pPr>
        <w:pStyle w:val="Caption"/>
        <w:numPr>
          <w:ilvl w:val="0"/>
          <w:numId w:val="0"/>
        </w:numPr>
        <w:ind w:left="540" w:right="162"/>
        <w:jc w:val="thaiDistribute"/>
        <w:rPr>
          <w:b w:val="0"/>
          <w:bCs w:val="0"/>
        </w:rPr>
      </w:pPr>
      <w:r w:rsidRPr="00EE724F">
        <w:rPr>
          <w:rFonts w:hint="cs"/>
          <w:b w:val="0"/>
          <w:bCs w:val="0"/>
          <w:cs/>
        </w:rPr>
        <w:t xml:space="preserve">ณ </w:t>
      </w:r>
      <w:r w:rsidRPr="00EE724F">
        <w:rPr>
          <w:b w:val="0"/>
          <w:bCs w:val="0"/>
          <w:cs/>
        </w:rPr>
        <w:t xml:space="preserve">วันที่ </w:t>
      </w:r>
      <w:r w:rsidR="00FA61F9">
        <w:rPr>
          <w:b w:val="0"/>
          <w:bCs w:val="0"/>
        </w:rPr>
        <w:t>3</w:t>
      </w:r>
      <w:r w:rsidR="00FA61F9">
        <w:rPr>
          <w:rFonts w:hint="cs"/>
          <w:b w:val="0"/>
          <w:bCs w:val="0"/>
          <w:cs/>
        </w:rPr>
        <w:t>0</w:t>
      </w:r>
      <w:r w:rsidR="00FA61F9" w:rsidRPr="00EE724F">
        <w:rPr>
          <w:b w:val="0"/>
          <w:bCs w:val="0"/>
        </w:rPr>
        <w:t xml:space="preserve"> </w:t>
      </w:r>
      <w:r w:rsidR="00FA61F9">
        <w:rPr>
          <w:rFonts w:hint="cs"/>
          <w:b w:val="0"/>
          <w:bCs w:val="0"/>
          <w:cs/>
        </w:rPr>
        <w:t>กันยายน</w:t>
      </w:r>
      <w:r w:rsidR="00B72FE5" w:rsidRPr="00EE724F">
        <w:rPr>
          <w:b w:val="0"/>
          <w:bCs w:val="0"/>
          <w:cs/>
        </w:rPr>
        <w:t xml:space="preserve"> </w:t>
      </w:r>
      <w:r w:rsidR="00716EF5">
        <w:rPr>
          <w:b w:val="0"/>
          <w:bCs w:val="0"/>
        </w:rPr>
        <w:t>256</w:t>
      </w:r>
      <w:r w:rsidR="005F5AD9">
        <w:rPr>
          <w:b w:val="0"/>
          <w:bCs w:val="0"/>
        </w:rPr>
        <w:t>2</w:t>
      </w:r>
      <w:r w:rsidRPr="00EE724F">
        <w:rPr>
          <w:b w:val="0"/>
          <w:bCs w:val="0"/>
          <w:cs/>
        </w:rPr>
        <w:t xml:space="preserve"> </w:t>
      </w:r>
      <w:r w:rsidR="005F5AD9">
        <w:rPr>
          <w:rFonts w:hint="cs"/>
          <w:b w:val="0"/>
          <w:bCs w:val="0"/>
          <w:cs/>
        </w:rPr>
        <w:t>กลุ่มบริษัทและ</w:t>
      </w:r>
      <w:r w:rsidRPr="00EE724F">
        <w:rPr>
          <w:b w:val="0"/>
          <w:bCs w:val="0"/>
          <w:cs/>
        </w:rPr>
        <w:t>บริษัท</w:t>
      </w:r>
      <w:r w:rsidRPr="00EE724F">
        <w:rPr>
          <w:rFonts w:hint="cs"/>
          <w:b w:val="0"/>
          <w:bCs w:val="0"/>
          <w:cs/>
        </w:rPr>
        <w:t>มี</w:t>
      </w:r>
      <w:r w:rsidRPr="00EE724F">
        <w:rPr>
          <w:b w:val="0"/>
          <w:bCs w:val="0"/>
          <w:cs/>
        </w:rPr>
        <w:t xml:space="preserve">หุ้นกู้ไม่มีประกัน ชนิดระบุชื่อผู้ถือ ไม่ด้อยสิทธิ และมีผู้แทนผู้ถือหุ้นกู้ </w:t>
      </w:r>
      <w:r w:rsidRPr="00EE724F">
        <w:rPr>
          <w:rFonts w:hint="cs"/>
          <w:b w:val="0"/>
          <w:bCs w:val="0"/>
          <w:cs/>
        </w:rPr>
        <w:t xml:space="preserve">ชำระดอกเบี้ยทุก </w:t>
      </w:r>
      <w:r w:rsidR="00716EF5">
        <w:rPr>
          <w:rFonts w:hint="cs"/>
          <w:b w:val="0"/>
          <w:bCs w:val="0"/>
          <w:cs/>
        </w:rPr>
        <w:t>3</w:t>
      </w:r>
      <w:r w:rsidRPr="00EE724F">
        <w:rPr>
          <w:rFonts w:hint="cs"/>
          <w:b w:val="0"/>
          <w:bCs w:val="0"/>
          <w:cs/>
        </w:rPr>
        <w:t xml:space="preserve"> เดือน </w:t>
      </w:r>
      <w:r w:rsidRPr="00EE724F">
        <w:rPr>
          <w:b w:val="0"/>
          <w:bCs w:val="0"/>
          <w:cs/>
        </w:rPr>
        <w:t>มูลค่า</w:t>
      </w:r>
      <w:r w:rsidRPr="008E6BD7">
        <w:rPr>
          <w:b w:val="0"/>
          <w:bCs w:val="0"/>
          <w:cs/>
        </w:rPr>
        <w:t xml:space="preserve">รวม </w:t>
      </w:r>
      <w:r w:rsidR="00564316">
        <w:rPr>
          <w:b w:val="0"/>
          <w:bCs w:val="0"/>
        </w:rPr>
        <w:t>45,880</w:t>
      </w:r>
      <w:r w:rsidRPr="008E6BD7">
        <w:rPr>
          <w:b w:val="0"/>
          <w:bCs w:val="0"/>
          <w:cs/>
        </w:rPr>
        <w:t xml:space="preserve"> ล้าน</w:t>
      </w:r>
      <w:r w:rsidRPr="00EE724F">
        <w:rPr>
          <w:b w:val="0"/>
          <w:bCs w:val="0"/>
          <w:cs/>
        </w:rPr>
        <w:t>บาท</w:t>
      </w:r>
      <w:r w:rsidR="007B1448">
        <w:rPr>
          <w:b w:val="0"/>
          <w:bCs w:val="0"/>
        </w:rPr>
        <w:br/>
      </w:r>
      <w:r w:rsidR="005F5AD9">
        <w:rPr>
          <w:rFonts w:hint="cs"/>
          <w:b w:val="0"/>
          <w:bCs w:val="0"/>
          <w:cs/>
        </w:rPr>
        <w:t>และ</w:t>
      </w:r>
      <w:r w:rsidR="00564316">
        <w:rPr>
          <w:b w:val="0"/>
          <w:bCs w:val="0"/>
        </w:rPr>
        <w:t xml:space="preserve"> 37,880</w:t>
      </w:r>
      <w:r w:rsidR="005F5AD9">
        <w:rPr>
          <w:b w:val="0"/>
          <w:bCs w:val="0"/>
        </w:rPr>
        <w:t xml:space="preserve"> </w:t>
      </w:r>
      <w:r w:rsidR="005F5AD9">
        <w:rPr>
          <w:rFonts w:hint="cs"/>
          <w:b w:val="0"/>
          <w:bCs w:val="0"/>
          <w:cs/>
        </w:rPr>
        <w:t>ล้านบาท ตามลำดับ</w:t>
      </w:r>
      <w:r w:rsidRPr="00EE724F">
        <w:rPr>
          <w:rFonts w:hint="cs"/>
          <w:b w:val="0"/>
          <w:bCs w:val="0"/>
          <w:cs/>
        </w:rPr>
        <w:t xml:space="preserve"> </w:t>
      </w:r>
      <w:r w:rsidR="00D96FAB">
        <w:rPr>
          <w:rFonts w:hint="cs"/>
          <w:b w:val="0"/>
          <w:bCs w:val="0"/>
          <w:i/>
          <w:iCs/>
          <w:cs/>
        </w:rPr>
        <w:t>(</w:t>
      </w:r>
      <w:r w:rsidR="00716EF5">
        <w:rPr>
          <w:rFonts w:hint="cs"/>
          <w:b w:val="0"/>
          <w:bCs w:val="0"/>
          <w:i/>
          <w:iCs/>
          <w:cs/>
        </w:rPr>
        <w:t>31</w:t>
      </w:r>
      <w:r w:rsidR="00D96FAB">
        <w:rPr>
          <w:rFonts w:hint="cs"/>
          <w:b w:val="0"/>
          <w:bCs w:val="0"/>
          <w:i/>
          <w:iCs/>
          <w:cs/>
        </w:rPr>
        <w:t xml:space="preserve"> ธันวาคม </w:t>
      </w:r>
      <w:r w:rsidR="00716EF5">
        <w:rPr>
          <w:rFonts w:hint="cs"/>
          <w:b w:val="0"/>
          <w:bCs w:val="0"/>
          <w:i/>
          <w:iCs/>
          <w:cs/>
        </w:rPr>
        <w:t>25</w:t>
      </w:r>
      <w:r w:rsidR="00716EF5">
        <w:rPr>
          <w:b w:val="0"/>
          <w:bCs w:val="0"/>
          <w:i/>
          <w:iCs/>
        </w:rPr>
        <w:t>6</w:t>
      </w:r>
      <w:r w:rsidR="005F5AD9">
        <w:rPr>
          <w:b w:val="0"/>
          <w:bCs w:val="0"/>
          <w:i/>
          <w:iCs/>
        </w:rPr>
        <w:t>1</w:t>
      </w:r>
      <w:r w:rsidRPr="00EE724F">
        <w:rPr>
          <w:b w:val="0"/>
          <w:bCs w:val="0"/>
          <w:i/>
          <w:iCs/>
        </w:rPr>
        <w:t xml:space="preserve">: </w:t>
      </w:r>
      <w:r w:rsidR="005F5AD9">
        <w:rPr>
          <w:b w:val="0"/>
          <w:bCs w:val="0"/>
          <w:i/>
          <w:iCs/>
        </w:rPr>
        <w:t>40</w:t>
      </w:r>
      <w:r w:rsidR="00B52DD8">
        <w:rPr>
          <w:b w:val="0"/>
          <w:bCs w:val="0"/>
          <w:i/>
          <w:iCs/>
        </w:rPr>
        <w:t>,</w:t>
      </w:r>
      <w:r w:rsidR="00716EF5">
        <w:rPr>
          <w:b w:val="0"/>
          <w:bCs w:val="0"/>
          <w:i/>
          <w:iCs/>
        </w:rPr>
        <w:t>000</w:t>
      </w:r>
      <w:r w:rsidRPr="00EE724F">
        <w:rPr>
          <w:b w:val="0"/>
          <w:bCs w:val="0"/>
          <w:i/>
          <w:iCs/>
        </w:rPr>
        <w:t xml:space="preserve"> </w:t>
      </w:r>
      <w:r w:rsidRPr="00EE724F">
        <w:rPr>
          <w:rFonts w:hint="cs"/>
          <w:b w:val="0"/>
          <w:bCs w:val="0"/>
          <w:i/>
          <w:iCs/>
          <w:cs/>
        </w:rPr>
        <w:t>ล้านบาท</w:t>
      </w:r>
      <w:r w:rsidR="005F5AD9">
        <w:rPr>
          <w:rFonts w:hint="cs"/>
          <w:b w:val="0"/>
          <w:bCs w:val="0"/>
          <w:i/>
          <w:iCs/>
          <w:cs/>
        </w:rPr>
        <w:t xml:space="preserve">และ </w:t>
      </w:r>
      <w:r w:rsidR="005F5AD9">
        <w:rPr>
          <w:b w:val="0"/>
          <w:bCs w:val="0"/>
          <w:i/>
          <w:iCs/>
        </w:rPr>
        <w:t>36,000</w:t>
      </w:r>
      <w:r w:rsidR="005F5AD9">
        <w:rPr>
          <w:rFonts w:hint="cs"/>
          <w:b w:val="0"/>
          <w:bCs w:val="0"/>
          <w:i/>
          <w:iCs/>
          <w:cs/>
        </w:rPr>
        <w:t xml:space="preserve"> ล้านบาท ตามลำดับ</w:t>
      </w:r>
      <w:r w:rsidRPr="00EE724F">
        <w:rPr>
          <w:rFonts w:hint="cs"/>
          <w:b w:val="0"/>
          <w:bCs w:val="0"/>
          <w:i/>
          <w:iCs/>
          <w:cs/>
        </w:rPr>
        <w:t>)</w:t>
      </w:r>
      <w:r w:rsidRPr="00EE724F">
        <w:rPr>
          <w:b w:val="0"/>
          <w:bCs w:val="0"/>
          <w:i/>
          <w:iCs/>
        </w:rPr>
        <w:t xml:space="preserve"> </w:t>
      </w:r>
      <w:r w:rsidRPr="00EE724F">
        <w:rPr>
          <w:rFonts w:hint="cs"/>
          <w:b w:val="0"/>
          <w:bCs w:val="0"/>
          <w:cs/>
        </w:rPr>
        <w:t>ดังนี้</w:t>
      </w:r>
    </w:p>
    <w:tbl>
      <w:tblPr>
        <w:tblW w:w="1432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7"/>
        <w:gridCol w:w="236"/>
        <w:gridCol w:w="1293"/>
        <w:gridCol w:w="236"/>
        <w:gridCol w:w="1384"/>
        <w:gridCol w:w="236"/>
        <w:gridCol w:w="1385"/>
        <w:gridCol w:w="265"/>
        <w:gridCol w:w="1445"/>
        <w:gridCol w:w="236"/>
        <w:gridCol w:w="1474"/>
        <w:gridCol w:w="236"/>
        <w:gridCol w:w="1384"/>
        <w:gridCol w:w="236"/>
        <w:gridCol w:w="1204"/>
        <w:gridCol w:w="236"/>
        <w:gridCol w:w="1295"/>
      </w:tblGrid>
      <w:tr w:rsidR="00B52DD8" w:rsidRPr="00B121B9" w:rsidTr="00B121B9">
        <w:tc>
          <w:tcPr>
            <w:tcW w:w="1547" w:type="dxa"/>
          </w:tcPr>
          <w:p w:rsidR="00B52DD8" w:rsidRPr="00564316" w:rsidRDefault="00B52DD8" w:rsidP="008B66CA">
            <w:pPr>
              <w:spacing w:line="240" w:lineRule="atLeast"/>
              <w:ind w:right="65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:rsidR="00B52DD8" w:rsidRPr="00564316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545" w:type="dxa"/>
            <w:gridSpan w:val="15"/>
          </w:tcPr>
          <w:p w:rsidR="00B52DD8" w:rsidRPr="00564316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  <w:r w:rsidRPr="0056431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B52DD8" w:rsidRPr="00B121B9" w:rsidTr="00B121B9">
        <w:tc>
          <w:tcPr>
            <w:tcW w:w="1547" w:type="dxa"/>
          </w:tcPr>
          <w:p w:rsidR="00B52DD8" w:rsidRPr="00564316" w:rsidRDefault="00B52DD8" w:rsidP="008B66CA">
            <w:pPr>
              <w:spacing w:line="240" w:lineRule="atLeast"/>
              <w:ind w:right="6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36" w:type="dxa"/>
          </w:tcPr>
          <w:p w:rsidR="00B52DD8" w:rsidRPr="00564316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2913" w:type="dxa"/>
            <w:gridSpan w:val="3"/>
          </w:tcPr>
          <w:p w:rsidR="00B52DD8" w:rsidRPr="00564316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564316">
              <w:rPr>
                <w:rFonts w:ascii="Angsana New" w:hAnsi="Angsana New" w:hint="cs"/>
                <w:cs/>
              </w:rPr>
              <w:t>ส่วนที่ครบกำหนดชำระภายในหนึ่ง</w:t>
            </w:r>
            <w:r w:rsidRPr="00564316"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:rsidR="00B52DD8" w:rsidRPr="00564316" w:rsidRDefault="00B52DD8" w:rsidP="008B66C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3095" w:type="dxa"/>
            <w:gridSpan w:val="3"/>
          </w:tcPr>
          <w:p w:rsidR="00B52DD8" w:rsidRPr="00564316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  <w:r w:rsidRPr="00564316">
              <w:rPr>
                <w:rFonts w:ascii="Angsana New" w:hAnsi="Angsana New" w:hint="cs"/>
                <w:cs/>
              </w:rPr>
              <w:t>ส่วนที่ครบกำหนดชำระเกินกว่าหนึ่ง</w:t>
            </w:r>
            <w:r w:rsidRPr="00564316"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:rsidR="00B52DD8" w:rsidRPr="00564316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94" w:type="dxa"/>
            <w:gridSpan w:val="3"/>
          </w:tcPr>
          <w:p w:rsidR="00B52DD8" w:rsidRPr="00564316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  <w:r w:rsidRPr="0056431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36" w:type="dxa"/>
          </w:tcPr>
          <w:p w:rsidR="00B52DD8" w:rsidRPr="00564316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4" w:type="dxa"/>
          </w:tcPr>
          <w:p w:rsidR="00B52DD8" w:rsidRPr="00564316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:rsidR="00B52DD8" w:rsidRPr="00564316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295" w:type="dxa"/>
          </w:tcPr>
          <w:p w:rsidR="00B52DD8" w:rsidRPr="00564316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</w:tr>
      <w:tr w:rsidR="00B52DD8" w:rsidRPr="00B121B9" w:rsidTr="00B121B9">
        <w:tc>
          <w:tcPr>
            <w:tcW w:w="1547" w:type="dxa"/>
          </w:tcPr>
          <w:p w:rsidR="00B52DD8" w:rsidRPr="00564316" w:rsidRDefault="00B52DD8" w:rsidP="008B66CA">
            <w:pPr>
              <w:spacing w:line="240" w:lineRule="atLeast"/>
              <w:ind w:right="65"/>
              <w:jc w:val="center"/>
              <w:rPr>
                <w:rFonts w:ascii="Angsana New" w:hAnsi="Angsana New"/>
                <w:cs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วันที่ออก</w:t>
            </w:r>
          </w:p>
        </w:tc>
        <w:tc>
          <w:tcPr>
            <w:tcW w:w="236" w:type="dxa"/>
          </w:tcPr>
          <w:p w:rsidR="00B52DD8" w:rsidRPr="00564316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293" w:type="dxa"/>
          </w:tcPr>
          <w:p w:rsidR="00B52DD8" w:rsidRPr="00564316" w:rsidRDefault="00FA61F9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cs/>
              </w:rPr>
              <w:t xml:space="preserve">30 </w:t>
            </w:r>
            <w:r w:rsidRPr="00564316">
              <w:rPr>
                <w:rFonts w:ascii="Angsana New" w:hAnsi="Angsana New" w:hint="cs"/>
                <w:cs/>
              </w:rPr>
              <w:t>กันยายน</w:t>
            </w:r>
            <w:r w:rsidRPr="00564316">
              <w:rPr>
                <w:rFonts w:ascii="Angsana New" w:hAnsi="Angsana New"/>
                <w:cs/>
              </w:rPr>
              <w:t xml:space="preserve"> </w:t>
            </w:r>
            <w:r w:rsidR="00716EF5" w:rsidRPr="00564316">
              <w:rPr>
                <w:rFonts w:ascii="Angsana New" w:hAnsi="Angsana New"/>
                <w:lang w:val="en-US"/>
              </w:rPr>
              <w:t>256</w:t>
            </w:r>
            <w:r w:rsidR="0008629E" w:rsidRPr="00564316">
              <w:rPr>
                <w:rFonts w:ascii="Angsana New" w:hAnsi="Angsana New" w:hint="cs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:rsidR="00B52DD8" w:rsidRPr="00564316" w:rsidRDefault="00B52DD8" w:rsidP="008B66C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:rsidR="00B52DD8" w:rsidRPr="00564316" w:rsidRDefault="00716EF5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</w:rPr>
              <w:t>31</w:t>
            </w:r>
            <w:r w:rsidR="00B52DD8" w:rsidRPr="00564316">
              <w:rPr>
                <w:rFonts w:ascii="Angsana New" w:hAnsi="Angsana New"/>
              </w:rPr>
              <w:t xml:space="preserve"> </w:t>
            </w:r>
            <w:r w:rsidR="00B52DD8" w:rsidRPr="00564316">
              <w:rPr>
                <w:rFonts w:ascii="Angsana New" w:hAnsi="Angsana New" w:hint="cs"/>
                <w:cs/>
              </w:rPr>
              <w:t xml:space="preserve">ธันวาคม </w:t>
            </w:r>
            <w:r w:rsidRPr="00564316">
              <w:rPr>
                <w:rFonts w:ascii="Angsana New" w:hAnsi="Angsana New"/>
                <w:lang w:val="en-US"/>
              </w:rPr>
              <w:t>256</w:t>
            </w:r>
            <w:r w:rsidR="0008629E" w:rsidRPr="00564316">
              <w:rPr>
                <w:rFonts w:ascii="Angsana New" w:hAnsi="Angsana New" w:hint="cs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:rsidR="00B52DD8" w:rsidRPr="00564316" w:rsidRDefault="00B52DD8" w:rsidP="008B66C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:rsidR="00B52DD8" w:rsidRPr="00564316" w:rsidRDefault="00FA61F9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cs/>
              </w:rPr>
              <w:t xml:space="preserve">30 </w:t>
            </w:r>
            <w:r w:rsidRPr="00564316">
              <w:rPr>
                <w:rFonts w:ascii="Angsana New" w:hAnsi="Angsana New" w:hint="cs"/>
                <w:cs/>
              </w:rPr>
              <w:t>กันยายน</w:t>
            </w:r>
            <w:r w:rsidRPr="00564316">
              <w:rPr>
                <w:rFonts w:ascii="Angsana New" w:hAnsi="Angsana New"/>
                <w:cs/>
              </w:rPr>
              <w:t xml:space="preserve"> </w:t>
            </w:r>
            <w:r w:rsidR="00716EF5" w:rsidRPr="00564316">
              <w:rPr>
                <w:rFonts w:ascii="Angsana New" w:hAnsi="Angsana New"/>
                <w:lang w:val="en-US"/>
              </w:rPr>
              <w:t>256</w:t>
            </w:r>
            <w:r w:rsidR="0008629E" w:rsidRPr="00564316">
              <w:rPr>
                <w:rFonts w:ascii="Angsana New" w:hAnsi="Angsana New" w:hint="cs"/>
                <w:cs/>
                <w:lang w:val="en-US"/>
              </w:rPr>
              <w:t>2</w:t>
            </w:r>
          </w:p>
        </w:tc>
        <w:tc>
          <w:tcPr>
            <w:tcW w:w="265" w:type="dxa"/>
          </w:tcPr>
          <w:p w:rsidR="00B52DD8" w:rsidRPr="00564316" w:rsidRDefault="00B52DD8" w:rsidP="008B66C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445" w:type="dxa"/>
          </w:tcPr>
          <w:p w:rsidR="00B52DD8" w:rsidRPr="00564316" w:rsidRDefault="00716EF5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</w:rPr>
              <w:t>31</w:t>
            </w:r>
            <w:r w:rsidR="00B52DD8" w:rsidRPr="00564316">
              <w:rPr>
                <w:rFonts w:ascii="Angsana New" w:hAnsi="Angsana New"/>
              </w:rPr>
              <w:t xml:space="preserve"> </w:t>
            </w:r>
            <w:r w:rsidR="00B52DD8" w:rsidRPr="00564316">
              <w:rPr>
                <w:rFonts w:ascii="Angsana New" w:hAnsi="Angsana New" w:hint="cs"/>
                <w:cs/>
              </w:rPr>
              <w:t xml:space="preserve">ธันวาคม </w:t>
            </w:r>
            <w:r w:rsidRPr="00564316">
              <w:rPr>
                <w:rFonts w:ascii="Angsana New" w:hAnsi="Angsana New"/>
                <w:lang w:val="en-US"/>
              </w:rPr>
              <w:t>256</w:t>
            </w:r>
            <w:r w:rsidR="0008629E" w:rsidRPr="00564316">
              <w:rPr>
                <w:rFonts w:ascii="Angsana New" w:hAnsi="Angsana New" w:hint="cs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:rsidR="00B52DD8" w:rsidRPr="00564316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</w:tcPr>
          <w:p w:rsidR="00B52DD8" w:rsidRPr="00564316" w:rsidRDefault="00FA61F9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cs/>
              </w:rPr>
              <w:t xml:space="preserve">30 </w:t>
            </w:r>
            <w:r w:rsidRPr="00564316">
              <w:rPr>
                <w:rFonts w:ascii="Angsana New" w:hAnsi="Angsana New" w:hint="cs"/>
                <w:cs/>
              </w:rPr>
              <w:t>กันยายน</w:t>
            </w:r>
            <w:r w:rsidRPr="00564316">
              <w:rPr>
                <w:rFonts w:ascii="Angsana New" w:hAnsi="Angsana New"/>
                <w:cs/>
              </w:rPr>
              <w:t xml:space="preserve"> </w:t>
            </w:r>
            <w:r w:rsidR="00716EF5" w:rsidRPr="00564316">
              <w:rPr>
                <w:rFonts w:ascii="Angsana New" w:hAnsi="Angsana New"/>
                <w:lang w:val="en-US"/>
              </w:rPr>
              <w:t>256</w:t>
            </w:r>
            <w:r w:rsidR="0008629E" w:rsidRPr="00564316">
              <w:rPr>
                <w:rFonts w:ascii="Angsana New" w:hAnsi="Angsana New" w:hint="cs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:rsidR="00B52DD8" w:rsidRPr="00564316" w:rsidRDefault="00B52DD8" w:rsidP="008B66C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:rsidR="00B52DD8" w:rsidRPr="00564316" w:rsidRDefault="00716EF5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</w:rPr>
              <w:t>31</w:t>
            </w:r>
            <w:r w:rsidR="00B52DD8" w:rsidRPr="00564316">
              <w:rPr>
                <w:rFonts w:ascii="Angsana New" w:hAnsi="Angsana New"/>
              </w:rPr>
              <w:t xml:space="preserve"> </w:t>
            </w:r>
            <w:r w:rsidR="00B52DD8" w:rsidRPr="00564316">
              <w:rPr>
                <w:rFonts w:ascii="Angsana New" w:hAnsi="Angsana New" w:hint="cs"/>
                <w:cs/>
              </w:rPr>
              <w:t xml:space="preserve">ธันวาคม </w:t>
            </w:r>
            <w:r w:rsidRPr="00564316">
              <w:rPr>
                <w:rFonts w:ascii="Angsana New" w:hAnsi="Angsana New"/>
                <w:lang w:val="en-US"/>
              </w:rPr>
              <w:t>256</w:t>
            </w:r>
            <w:r w:rsidR="0008629E" w:rsidRPr="00564316">
              <w:rPr>
                <w:rFonts w:ascii="Angsana New" w:hAnsi="Angsana New" w:hint="cs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:rsidR="00B52DD8" w:rsidRPr="00564316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4" w:type="dxa"/>
          </w:tcPr>
          <w:p w:rsidR="00B52DD8" w:rsidRPr="00564316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  <w:r w:rsidRPr="0056431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:rsidR="00B52DD8" w:rsidRPr="00564316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295" w:type="dxa"/>
          </w:tcPr>
          <w:p w:rsidR="00B52DD8" w:rsidRPr="00564316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  <w:r w:rsidRPr="00564316">
              <w:rPr>
                <w:rFonts w:ascii="Angsana New" w:hAnsi="Angsana New" w:hint="cs"/>
                <w:cs/>
              </w:rPr>
              <w:t>อายุหุ้นกู้</w:t>
            </w:r>
          </w:p>
        </w:tc>
      </w:tr>
      <w:tr w:rsidR="00B52DD8" w:rsidRPr="00B121B9" w:rsidTr="00B121B9">
        <w:trPr>
          <w:trHeight w:val="324"/>
        </w:trPr>
        <w:tc>
          <w:tcPr>
            <w:tcW w:w="1547" w:type="dxa"/>
          </w:tcPr>
          <w:p w:rsidR="00B52DD8" w:rsidRPr="00564316" w:rsidRDefault="00B52DD8" w:rsidP="008B66C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</w:tcPr>
          <w:p w:rsidR="00B52DD8" w:rsidRPr="00564316" w:rsidRDefault="00B52DD8" w:rsidP="008B66C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574" w:type="dxa"/>
            <w:gridSpan w:val="11"/>
          </w:tcPr>
          <w:p w:rsidR="00B52DD8" w:rsidRPr="00564316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cs/>
                <w:lang w:val="en-US"/>
              </w:rPr>
            </w:pPr>
            <w:r w:rsidRPr="00564316">
              <w:rPr>
                <w:rFonts w:ascii="Angsana New" w:hAnsi="Angsana New" w:hint="cs"/>
                <w:i/>
                <w:iCs/>
                <w:cs/>
              </w:rPr>
              <w:t>(พันบาท)</w:t>
            </w:r>
          </w:p>
        </w:tc>
        <w:tc>
          <w:tcPr>
            <w:tcW w:w="236" w:type="dxa"/>
          </w:tcPr>
          <w:p w:rsidR="00B52DD8" w:rsidRPr="00564316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cs/>
                <w:lang w:val="en-US"/>
              </w:rPr>
            </w:pPr>
          </w:p>
        </w:tc>
        <w:tc>
          <w:tcPr>
            <w:tcW w:w="1204" w:type="dxa"/>
          </w:tcPr>
          <w:p w:rsidR="00B52DD8" w:rsidRPr="00564316" w:rsidRDefault="00B52DD8" w:rsidP="008B66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lang w:val="en-US"/>
              </w:rPr>
            </w:pPr>
            <w:r w:rsidRPr="00564316">
              <w:rPr>
                <w:rFonts w:ascii="Angsana New" w:hAnsi="Angsana New" w:hint="cs"/>
                <w:i/>
                <w:iCs/>
                <w:cs/>
                <w:lang w:val="en-US"/>
              </w:rPr>
              <w:t>(ร้อยละต่อปี)</w:t>
            </w:r>
          </w:p>
        </w:tc>
        <w:tc>
          <w:tcPr>
            <w:tcW w:w="236" w:type="dxa"/>
          </w:tcPr>
          <w:p w:rsidR="00B52DD8" w:rsidRPr="00564316" w:rsidRDefault="00B52DD8" w:rsidP="008B66C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:rsidR="00B52DD8" w:rsidRPr="00564316" w:rsidRDefault="00B52DD8" w:rsidP="008B66CA">
            <w:pPr>
              <w:spacing w:line="240" w:lineRule="atLeast"/>
              <w:ind w:left="-163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E01871" w:rsidRPr="00B121B9" w:rsidTr="00B121B9">
        <w:tc>
          <w:tcPr>
            <w:tcW w:w="1547" w:type="dxa"/>
          </w:tcPr>
          <w:p w:rsidR="00E01871" w:rsidRPr="00564316" w:rsidRDefault="00E01871" w:rsidP="00E01871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22 มกราคม 2558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3,000,000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84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3,000,000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4.85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4 ปี</w:t>
            </w:r>
          </w:p>
        </w:tc>
      </w:tr>
      <w:tr w:rsidR="00E01871" w:rsidRPr="00B121B9" w:rsidTr="00B121B9">
        <w:tc>
          <w:tcPr>
            <w:tcW w:w="1547" w:type="dxa"/>
          </w:tcPr>
          <w:p w:rsidR="00E01871" w:rsidRPr="00564316" w:rsidRDefault="00E01871" w:rsidP="00E01871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22 มกราคม 2558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:rsidR="00E01871" w:rsidRPr="00564316" w:rsidRDefault="00E01871" w:rsidP="00F8300A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3,000,000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85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3,000,000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3,000,000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3,000,000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5.20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5 ปี</w:t>
            </w:r>
          </w:p>
        </w:tc>
      </w:tr>
      <w:tr w:rsidR="00E01871" w:rsidRPr="00B121B9" w:rsidTr="00B121B9">
        <w:tc>
          <w:tcPr>
            <w:tcW w:w="1547" w:type="dxa"/>
          </w:tcPr>
          <w:p w:rsidR="00E01871" w:rsidRPr="00564316" w:rsidRDefault="00E01871" w:rsidP="00E01871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5 สิงหาคม 2558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2,750,000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2,750,000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4.40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4 ปี</w:t>
            </w:r>
          </w:p>
        </w:tc>
      </w:tr>
      <w:tr w:rsidR="00E01871" w:rsidRPr="00B121B9" w:rsidTr="00B121B9">
        <w:tc>
          <w:tcPr>
            <w:tcW w:w="1547" w:type="dxa"/>
          </w:tcPr>
          <w:p w:rsidR="00E01871" w:rsidRPr="00564316" w:rsidRDefault="00E01871" w:rsidP="00E01871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5 สิงหาคม 2558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:rsidR="00E01871" w:rsidRPr="00564316" w:rsidRDefault="00E01871" w:rsidP="00F8300A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2,205,000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2,205,000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:rsidR="00E01871" w:rsidRPr="00564316" w:rsidRDefault="00B848A6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2,205,000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2,205,000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4.65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5 ปี</w:t>
            </w:r>
          </w:p>
        </w:tc>
      </w:tr>
      <w:tr w:rsidR="00E01871" w:rsidRPr="00B121B9" w:rsidTr="00B121B9">
        <w:tc>
          <w:tcPr>
            <w:tcW w:w="1547" w:type="dxa"/>
          </w:tcPr>
          <w:p w:rsidR="00E01871" w:rsidRPr="00564316" w:rsidRDefault="00E01871" w:rsidP="00E01871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5 สิงหาคม 2558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3,600,000</w:t>
            </w:r>
          </w:p>
        </w:tc>
        <w:tc>
          <w:tcPr>
            <w:tcW w:w="265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3,600,000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3,600,000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3,600,000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4.90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6 ปี</w:t>
            </w:r>
          </w:p>
        </w:tc>
      </w:tr>
      <w:tr w:rsidR="00E01871" w:rsidRPr="00B121B9" w:rsidTr="00B121B9">
        <w:tc>
          <w:tcPr>
            <w:tcW w:w="1547" w:type="dxa"/>
          </w:tcPr>
          <w:p w:rsidR="00E01871" w:rsidRPr="00564316" w:rsidRDefault="00E01871" w:rsidP="00E01871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5 สิงหาคม 2558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4,000,000</w:t>
            </w:r>
          </w:p>
        </w:tc>
        <w:tc>
          <w:tcPr>
            <w:tcW w:w="265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4,000,000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4,000,000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4,000,000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5.20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7 ปี</w:t>
            </w:r>
          </w:p>
        </w:tc>
      </w:tr>
      <w:tr w:rsidR="00E01871" w:rsidRPr="00B121B9" w:rsidTr="00B121B9">
        <w:tc>
          <w:tcPr>
            <w:tcW w:w="1547" w:type="dxa"/>
          </w:tcPr>
          <w:p w:rsidR="00E01871" w:rsidRPr="00564316" w:rsidRDefault="00E01871" w:rsidP="00E01871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1 เมษายน 2559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1,600,000</w:t>
            </w:r>
          </w:p>
        </w:tc>
        <w:tc>
          <w:tcPr>
            <w:tcW w:w="265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1,600,000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1,600,000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1,600,000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4.35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5 ปี</w:t>
            </w:r>
          </w:p>
        </w:tc>
      </w:tr>
      <w:tr w:rsidR="00E01871" w:rsidRPr="00B121B9" w:rsidTr="00B121B9">
        <w:tc>
          <w:tcPr>
            <w:tcW w:w="1547" w:type="dxa"/>
          </w:tcPr>
          <w:p w:rsidR="00E01871" w:rsidRPr="00564316" w:rsidRDefault="00E01871" w:rsidP="00E01871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1 เมษายน 2559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1,200,000</w:t>
            </w:r>
          </w:p>
        </w:tc>
        <w:tc>
          <w:tcPr>
            <w:tcW w:w="265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1,200,000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1,200,000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1,200,000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4.60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6 ปี</w:t>
            </w:r>
          </w:p>
        </w:tc>
      </w:tr>
      <w:tr w:rsidR="00E01871" w:rsidRPr="00B121B9" w:rsidTr="00B121B9">
        <w:tc>
          <w:tcPr>
            <w:tcW w:w="1547" w:type="dxa"/>
          </w:tcPr>
          <w:p w:rsidR="00E01871" w:rsidRPr="00564316" w:rsidRDefault="00E01871" w:rsidP="00E01871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1 เมษายน 2559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2,645,000</w:t>
            </w:r>
          </w:p>
        </w:tc>
        <w:tc>
          <w:tcPr>
            <w:tcW w:w="265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2,645,000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2,645,000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2,645,000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4.80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7 ปี</w:t>
            </w:r>
          </w:p>
        </w:tc>
      </w:tr>
      <w:tr w:rsidR="00E01871" w:rsidRPr="00B121B9" w:rsidTr="00B121B9">
        <w:tc>
          <w:tcPr>
            <w:tcW w:w="1547" w:type="dxa"/>
          </w:tcPr>
          <w:p w:rsidR="00E01871" w:rsidRPr="00564316" w:rsidRDefault="00E01871" w:rsidP="00E01871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7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กรกฎาคม 2560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2,000,000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2,000,000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3.20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2 ปี</w:t>
            </w:r>
          </w:p>
        </w:tc>
      </w:tr>
      <w:tr w:rsidR="00E01871" w:rsidRPr="00B121B9" w:rsidTr="00B121B9">
        <w:tc>
          <w:tcPr>
            <w:tcW w:w="1547" w:type="dxa"/>
          </w:tcPr>
          <w:p w:rsidR="00E01871" w:rsidRPr="00564316" w:rsidRDefault="00E01871" w:rsidP="00E01871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7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กรกฎาคม 2560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:rsidR="00E01871" w:rsidRPr="00564316" w:rsidRDefault="00E01871" w:rsidP="00F8300A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2,000,000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2,000,000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:rsidR="00E01871" w:rsidRPr="00564316" w:rsidRDefault="00B848A6" w:rsidP="00B848A6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2,000,000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2,000,000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3.50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3 ปี</w:t>
            </w:r>
          </w:p>
        </w:tc>
      </w:tr>
      <w:tr w:rsidR="00E01871" w:rsidRPr="00B121B9" w:rsidTr="00B121B9">
        <w:tc>
          <w:tcPr>
            <w:tcW w:w="1547" w:type="dxa"/>
          </w:tcPr>
          <w:p w:rsidR="00E01871" w:rsidRPr="00564316" w:rsidRDefault="00E01871" w:rsidP="00E01871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 xml:space="preserve">26 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เมษายน </w:t>
            </w:r>
            <w:r w:rsidRPr="00564316">
              <w:rPr>
                <w:rFonts w:ascii="Angsana New" w:hAnsi="Angsana New"/>
                <w:cs/>
                <w:lang w:val="en-US"/>
              </w:rPr>
              <w:t>256</w:t>
            </w:r>
            <w:r w:rsidRPr="00564316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8,000,000</w:t>
            </w:r>
          </w:p>
        </w:tc>
        <w:tc>
          <w:tcPr>
            <w:tcW w:w="265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8,000,000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8,000,000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8</w:t>
            </w:r>
            <w:r w:rsidRPr="00564316">
              <w:rPr>
                <w:rFonts w:ascii="Angsana New" w:hAnsi="Angsana New"/>
                <w:lang w:val="en-US"/>
              </w:rPr>
              <w:t>,000,000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cs/>
                <w:lang w:val="en-US"/>
              </w:rPr>
              <w:t>3.</w:t>
            </w:r>
            <w:r w:rsidRPr="00564316">
              <w:rPr>
                <w:rFonts w:ascii="Angsana New" w:hAnsi="Angsana New"/>
                <w:lang w:val="en-US"/>
              </w:rPr>
              <w:t>3</w:t>
            </w:r>
            <w:r w:rsidRPr="00564316">
              <w:rPr>
                <w:rFonts w:ascii="Angsana New" w:hAnsi="Angsana New"/>
                <w:cs/>
                <w:lang w:val="en-US"/>
              </w:rPr>
              <w:t>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cs/>
                <w:lang w:val="en-US"/>
              </w:rPr>
              <w:t>3 ปี</w:t>
            </w:r>
          </w:p>
        </w:tc>
      </w:tr>
      <w:tr w:rsidR="00E01871" w:rsidRPr="00B121B9" w:rsidTr="00B121B9">
        <w:tc>
          <w:tcPr>
            <w:tcW w:w="1547" w:type="dxa"/>
          </w:tcPr>
          <w:p w:rsidR="00E01871" w:rsidRPr="00564316" w:rsidRDefault="00E01871" w:rsidP="00E01871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2</w:t>
            </w:r>
            <w:r>
              <w:rPr>
                <w:rFonts w:ascii="Angsana New" w:hAnsi="Angsana New"/>
                <w:lang w:val="en-US"/>
              </w:rPr>
              <w:t>8</w:t>
            </w:r>
            <w:r w:rsidRPr="00564316">
              <w:rPr>
                <w:rFonts w:ascii="Angsana New" w:hAnsi="Angsana New"/>
                <w:lang w:val="en-US"/>
              </w:rPr>
              <w:t xml:space="preserve"> 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พฤศจิกายน </w:t>
            </w:r>
            <w:r w:rsidRPr="00564316">
              <w:rPr>
                <w:rFonts w:ascii="Angsana New" w:hAnsi="Angsana New"/>
                <w:cs/>
                <w:lang w:val="en-US"/>
              </w:rPr>
              <w:t>256</w:t>
            </w:r>
            <w:r w:rsidRPr="00564316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4,000,000</w:t>
            </w:r>
          </w:p>
        </w:tc>
        <w:tc>
          <w:tcPr>
            <w:tcW w:w="265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4,000,000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4,000,000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4,000,000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cs/>
                <w:lang w:val="en-US"/>
              </w:rPr>
              <w:t>3.</w:t>
            </w:r>
            <w:r w:rsidRPr="00564316">
              <w:rPr>
                <w:rFonts w:ascii="Angsana New" w:hAnsi="Angsana New"/>
                <w:lang w:val="en-US"/>
              </w:rPr>
              <w:t>9</w:t>
            </w:r>
            <w:r w:rsidRPr="00564316">
              <w:rPr>
                <w:rFonts w:ascii="Angsana New" w:hAnsi="Angsana New"/>
                <w:cs/>
                <w:lang w:val="en-US"/>
              </w:rPr>
              <w:t>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cs/>
                <w:lang w:val="en-US"/>
              </w:rPr>
              <w:t>3 ปี</w:t>
            </w:r>
          </w:p>
        </w:tc>
      </w:tr>
      <w:tr w:rsidR="00E01871" w:rsidRPr="00B121B9" w:rsidTr="00B121B9">
        <w:tc>
          <w:tcPr>
            <w:tcW w:w="1547" w:type="dxa"/>
          </w:tcPr>
          <w:p w:rsidR="00E01871" w:rsidRPr="00564316" w:rsidRDefault="00E01871" w:rsidP="00E01871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 xml:space="preserve">11 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มกราคม </w:t>
            </w:r>
            <w:r w:rsidRPr="00564316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3,530,000</w:t>
            </w:r>
          </w:p>
        </w:tc>
        <w:tc>
          <w:tcPr>
            <w:tcW w:w="265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3,530,000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4.10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564316">
              <w:rPr>
                <w:rFonts w:ascii="Angsana New" w:hAnsi="Angsana New"/>
                <w:cs/>
                <w:lang w:val="en-US"/>
              </w:rPr>
              <w:t>3 ปี</w:t>
            </w:r>
          </w:p>
        </w:tc>
      </w:tr>
      <w:tr w:rsidR="00E01871" w:rsidRPr="00B121B9" w:rsidTr="00B121B9">
        <w:tc>
          <w:tcPr>
            <w:tcW w:w="1547" w:type="dxa"/>
          </w:tcPr>
          <w:p w:rsidR="00E01871" w:rsidRPr="00564316" w:rsidRDefault="00E01871" w:rsidP="00E01871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 xml:space="preserve">1 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มีนาคม </w:t>
            </w:r>
            <w:r w:rsidRPr="00564316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100,000</w:t>
            </w:r>
          </w:p>
        </w:tc>
        <w:tc>
          <w:tcPr>
            <w:tcW w:w="265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:rsidR="00E01871" w:rsidRPr="00564316" w:rsidRDefault="00E01871" w:rsidP="00E0187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3.80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2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  <w:r w:rsidRPr="00564316">
              <w:rPr>
                <w:rFonts w:ascii="Angsana New" w:hAnsi="Angsana New"/>
                <w:lang w:val="en-US"/>
              </w:rPr>
              <w:t xml:space="preserve"> 10 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เดือน </w:t>
            </w:r>
            <w:r w:rsidRPr="00564316">
              <w:rPr>
                <w:rFonts w:ascii="Angsana New" w:hAnsi="Angsana New"/>
                <w:lang w:val="en-US"/>
              </w:rPr>
              <w:t xml:space="preserve">30 </w:t>
            </w:r>
            <w:r w:rsidRPr="00564316">
              <w:rPr>
                <w:rFonts w:ascii="Angsana New" w:hAnsi="Angsana New" w:hint="cs"/>
                <w:cs/>
                <w:lang w:val="en-US"/>
              </w:rPr>
              <w:t>วัน</w:t>
            </w:r>
          </w:p>
        </w:tc>
      </w:tr>
      <w:tr w:rsidR="00C80F30" w:rsidRPr="00B121B9" w:rsidTr="00B121B9">
        <w:tc>
          <w:tcPr>
            <w:tcW w:w="1547" w:type="dxa"/>
          </w:tcPr>
          <w:p w:rsidR="00C80F30" w:rsidRPr="00564316" w:rsidRDefault="00C80F30" w:rsidP="00C80F30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</w:t>
            </w:r>
            <w:r w:rsidRPr="00564316">
              <w:rPr>
                <w:rFonts w:ascii="Angsana New" w:hAnsi="Angsana New"/>
                <w:lang w:val="en-US"/>
              </w:rPr>
              <w:t xml:space="preserve"> 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กรกฎาคม </w:t>
            </w:r>
            <w:r w:rsidRPr="00564316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:rsidR="00C80F30" w:rsidRPr="00564316" w:rsidRDefault="00C80F30" w:rsidP="00C80F3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:rsidR="00C80F30" w:rsidRPr="00564316" w:rsidRDefault="00C80F30" w:rsidP="00C80F30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C80F30" w:rsidRPr="00564316" w:rsidRDefault="00C80F30" w:rsidP="00C80F3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:rsidR="00C80F30" w:rsidRPr="00564316" w:rsidRDefault="00C80F30" w:rsidP="00C80F30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C80F30" w:rsidRPr="00564316" w:rsidRDefault="00C80F30" w:rsidP="00C80F3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:rsidR="00C80F30" w:rsidRPr="00564316" w:rsidRDefault="00C80F30" w:rsidP="00C80F3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3,000,000</w:t>
            </w:r>
          </w:p>
        </w:tc>
        <w:tc>
          <w:tcPr>
            <w:tcW w:w="265" w:type="dxa"/>
          </w:tcPr>
          <w:p w:rsidR="00C80F30" w:rsidRPr="00564316" w:rsidRDefault="00C80F30" w:rsidP="00C80F3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:rsidR="00C80F30" w:rsidRPr="00564316" w:rsidRDefault="00C80F30" w:rsidP="00C80F30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C80F30" w:rsidRPr="00564316" w:rsidRDefault="00C80F30" w:rsidP="00C80F3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:rsidR="00C80F30" w:rsidRPr="00564316" w:rsidRDefault="00C80F30" w:rsidP="00C80F3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3,000,000</w:t>
            </w:r>
          </w:p>
        </w:tc>
        <w:tc>
          <w:tcPr>
            <w:tcW w:w="236" w:type="dxa"/>
          </w:tcPr>
          <w:p w:rsidR="00C80F30" w:rsidRPr="00564316" w:rsidRDefault="00C80F30" w:rsidP="00C80F3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:rsidR="00C80F30" w:rsidRPr="00564316" w:rsidRDefault="00C80F30" w:rsidP="00C80F30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C80F30" w:rsidRPr="00564316" w:rsidRDefault="00C80F30" w:rsidP="00C80F3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:rsidR="00C80F30" w:rsidRPr="00C80F30" w:rsidRDefault="00C80F30" w:rsidP="00C80F3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C80F30">
              <w:rPr>
                <w:rFonts w:ascii="Angsana New" w:hAnsi="Angsana New"/>
                <w:lang w:val="en-US"/>
              </w:rPr>
              <w:t>3.90</w:t>
            </w:r>
          </w:p>
        </w:tc>
        <w:tc>
          <w:tcPr>
            <w:tcW w:w="236" w:type="dxa"/>
          </w:tcPr>
          <w:p w:rsidR="00C80F30" w:rsidRPr="00C80F30" w:rsidRDefault="00C80F30" w:rsidP="00C80F3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:rsidR="00C80F30" w:rsidRPr="00C80F30" w:rsidRDefault="00C80F30" w:rsidP="00C80F3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C80F30">
              <w:rPr>
                <w:rFonts w:ascii="Angsana New" w:hAnsi="Angsana New"/>
                <w:lang w:val="en-US"/>
              </w:rPr>
              <w:t>3</w:t>
            </w:r>
            <w:r w:rsidRPr="00C80F30">
              <w:rPr>
                <w:rFonts w:ascii="Angsana New" w:hAnsi="Angsana New" w:hint="cs"/>
                <w:cs/>
                <w:lang w:val="en-US"/>
              </w:rPr>
              <w:t xml:space="preserve"> ปี </w:t>
            </w:r>
            <w:r w:rsidRPr="00C80F30">
              <w:rPr>
                <w:rFonts w:ascii="Angsana New" w:hAnsi="Angsana New"/>
                <w:lang w:val="en-US"/>
              </w:rPr>
              <w:t xml:space="preserve">6 </w:t>
            </w:r>
            <w:r w:rsidRPr="00C80F30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</w:tr>
      <w:tr w:rsidR="00C80F30" w:rsidRPr="00B121B9" w:rsidTr="00B121B9">
        <w:tc>
          <w:tcPr>
            <w:tcW w:w="1547" w:type="dxa"/>
          </w:tcPr>
          <w:p w:rsidR="00C80F30" w:rsidRPr="00564316" w:rsidRDefault="00C80F30" w:rsidP="00C80F30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</w:t>
            </w:r>
            <w:r w:rsidRPr="00564316">
              <w:rPr>
                <w:rFonts w:ascii="Angsana New" w:hAnsi="Angsana New"/>
                <w:lang w:val="en-US"/>
              </w:rPr>
              <w:t xml:space="preserve"> 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กรกฎาคม </w:t>
            </w:r>
            <w:r w:rsidRPr="00564316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:rsidR="00C80F30" w:rsidRPr="00564316" w:rsidRDefault="00C80F30" w:rsidP="00C80F3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:rsidR="00C80F30" w:rsidRPr="00564316" w:rsidRDefault="00C80F30" w:rsidP="00C80F30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C80F30" w:rsidRPr="00564316" w:rsidRDefault="00C80F30" w:rsidP="00C80F3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:rsidR="00C80F30" w:rsidRPr="00564316" w:rsidRDefault="00C80F30" w:rsidP="00C80F30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C80F30" w:rsidRPr="00564316" w:rsidRDefault="00C80F30" w:rsidP="00C80F3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:rsidR="00C80F30" w:rsidRPr="00564316" w:rsidRDefault="00C80F30" w:rsidP="00C80F3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3,000,000</w:t>
            </w:r>
          </w:p>
        </w:tc>
        <w:tc>
          <w:tcPr>
            <w:tcW w:w="265" w:type="dxa"/>
          </w:tcPr>
          <w:p w:rsidR="00C80F30" w:rsidRPr="00564316" w:rsidRDefault="00C80F30" w:rsidP="00C80F3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:rsidR="00C80F30" w:rsidRPr="00564316" w:rsidRDefault="00C80F30" w:rsidP="00C80F30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C80F30" w:rsidRPr="00564316" w:rsidRDefault="00C80F30" w:rsidP="00C80F3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:rsidR="00C80F30" w:rsidRPr="00564316" w:rsidRDefault="00C80F30" w:rsidP="00C80F3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3,000,000</w:t>
            </w:r>
          </w:p>
        </w:tc>
        <w:tc>
          <w:tcPr>
            <w:tcW w:w="236" w:type="dxa"/>
          </w:tcPr>
          <w:p w:rsidR="00C80F30" w:rsidRPr="00564316" w:rsidRDefault="00C80F30" w:rsidP="00C80F3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:rsidR="00C80F30" w:rsidRPr="00564316" w:rsidRDefault="00C80F30" w:rsidP="00C80F30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C80F30" w:rsidRPr="00564316" w:rsidRDefault="00C80F30" w:rsidP="00C80F3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:rsidR="00C80F30" w:rsidRPr="00C80F30" w:rsidRDefault="00C80F30" w:rsidP="00C80F3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C80F30">
              <w:rPr>
                <w:rFonts w:ascii="Angsana New" w:hAnsi="Angsana New"/>
                <w:lang w:val="en-US"/>
              </w:rPr>
              <w:t>4.90</w:t>
            </w:r>
          </w:p>
        </w:tc>
        <w:tc>
          <w:tcPr>
            <w:tcW w:w="236" w:type="dxa"/>
          </w:tcPr>
          <w:p w:rsidR="00C80F30" w:rsidRPr="00C80F30" w:rsidRDefault="00C80F30" w:rsidP="00C80F3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:rsidR="00C80F30" w:rsidRPr="00C80F30" w:rsidRDefault="00C80F30" w:rsidP="00C80F3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C80F30">
              <w:rPr>
                <w:rFonts w:ascii="Angsana New" w:hAnsi="Angsana New"/>
                <w:lang w:val="en-US"/>
              </w:rPr>
              <w:t>5</w:t>
            </w:r>
            <w:r w:rsidRPr="00C80F30">
              <w:rPr>
                <w:rFonts w:ascii="Angsana New" w:hAnsi="Angsana New" w:hint="cs"/>
                <w:cs/>
                <w:lang w:val="en-US"/>
              </w:rPr>
              <w:t xml:space="preserve"> ปี </w:t>
            </w:r>
            <w:r w:rsidRPr="00C80F30">
              <w:rPr>
                <w:rFonts w:ascii="Angsana New" w:hAnsi="Angsana New"/>
                <w:lang w:val="en-US"/>
              </w:rPr>
              <w:t xml:space="preserve">6 </w:t>
            </w:r>
            <w:r w:rsidRPr="00C80F30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</w:tr>
      <w:tr w:rsidR="00C80F30" w:rsidRPr="00B121B9" w:rsidTr="00B121B9">
        <w:tc>
          <w:tcPr>
            <w:tcW w:w="1547" w:type="dxa"/>
          </w:tcPr>
          <w:p w:rsidR="00C80F30" w:rsidRPr="00564316" w:rsidRDefault="00C80F30" w:rsidP="00C80F30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 xml:space="preserve">9 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สิงหาคม </w:t>
            </w:r>
            <w:r w:rsidRPr="00564316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:rsidR="00C80F30" w:rsidRPr="00564316" w:rsidRDefault="00C80F30" w:rsidP="00C80F3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C80F30" w:rsidRPr="00564316" w:rsidRDefault="00C80F30" w:rsidP="00C80F30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C80F30" w:rsidRPr="00564316" w:rsidRDefault="00C80F30" w:rsidP="00C80F3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C80F30" w:rsidRPr="00564316" w:rsidRDefault="00C80F30" w:rsidP="00C80F30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C80F30" w:rsidRPr="00564316" w:rsidRDefault="00C80F30" w:rsidP="00C80F3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:rsidR="00C80F30" w:rsidRPr="00564316" w:rsidRDefault="00C80F30" w:rsidP="00C80F3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4,000,000</w:t>
            </w:r>
          </w:p>
        </w:tc>
        <w:tc>
          <w:tcPr>
            <w:tcW w:w="265" w:type="dxa"/>
          </w:tcPr>
          <w:p w:rsidR="00C80F30" w:rsidRPr="00564316" w:rsidRDefault="00C80F30" w:rsidP="00C80F3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C80F30" w:rsidRPr="00564316" w:rsidRDefault="00C80F30" w:rsidP="00C80F30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C80F30" w:rsidRPr="00564316" w:rsidRDefault="00C80F30" w:rsidP="00C80F3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C80F30" w:rsidRPr="00564316" w:rsidRDefault="00C80F30" w:rsidP="00C80F30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4,000,000</w:t>
            </w:r>
          </w:p>
        </w:tc>
        <w:tc>
          <w:tcPr>
            <w:tcW w:w="236" w:type="dxa"/>
          </w:tcPr>
          <w:p w:rsidR="00C80F30" w:rsidRPr="00564316" w:rsidRDefault="00C80F30" w:rsidP="00C80F3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C80F30" w:rsidRPr="00564316" w:rsidRDefault="00C80F30" w:rsidP="00C80F30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C80F30" w:rsidRPr="00564316" w:rsidRDefault="00C80F30" w:rsidP="00C80F3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:rsidR="00C80F30" w:rsidRPr="00C80F30" w:rsidRDefault="00C80F30" w:rsidP="00C80F3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C80F30">
              <w:rPr>
                <w:rFonts w:ascii="Angsana New" w:hAnsi="Angsana New" w:hint="cs"/>
                <w:cs/>
                <w:lang w:val="en-US"/>
              </w:rPr>
              <w:t>3</w:t>
            </w:r>
            <w:r w:rsidRPr="00C80F30">
              <w:rPr>
                <w:rFonts w:ascii="Angsana New" w:hAnsi="Angsana New"/>
                <w:lang w:val="en-US"/>
              </w:rPr>
              <w:t>.</w:t>
            </w:r>
            <w:r w:rsidRPr="00C80F30">
              <w:rPr>
                <w:rFonts w:ascii="Angsana New" w:hAnsi="Angsana New" w:hint="cs"/>
                <w:cs/>
                <w:lang w:val="en-US"/>
              </w:rPr>
              <w:t>5</w:t>
            </w:r>
            <w:r w:rsidRPr="00C80F30">
              <w:rPr>
                <w:rFonts w:ascii="Angsana New" w:hAnsi="Angsana New"/>
                <w:lang w:val="en-US"/>
              </w:rPr>
              <w:t>0</w:t>
            </w:r>
          </w:p>
        </w:tc>
        <w:tc>
          <w:tcPr>
            <w:tcW w:w="236" w:type="dxa"/>
          </w:tcPr>
          <w:p w:rsidR="00C80F30" w:rsidRPr="00C80F30" w:rsidRDefault="00C80F30" w:rsidP="00C80F3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:rsidR="00C80F30" w:rsidRPr="00C80F30" w:rsidRDefault="00C80F30" w:rsidP="00C80F3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C80F30">
              <w:rPr>
                <w:rFonts w:ascii="Angsana New" w:hAnsi="Angsana New" w:hint="cs"/>
                <w:cs/>
                <w:lang w:val="en-US"/>
              </w:rPr>
              <w:t>3 ปี 3</w:t>
            </w:r>
            <w:r w:rsidRPr="00C80F30">
              <w:rPr>
                <w:rFonts w:ascii="Angsana New" w:hAnsi="Angsana New"/>
                <w:lang w:val="en-US"/>
              </w:rPr>
              <w:t xml:space="preserve"> </w:t>
            </w:r>
            <w:r w:rsidRPr="00C80F30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</w:tr>
      <w:tr w:rsidR="00E01871" w:rsidRPr="00B121B9" w:rsidTr="00B121B9">
        <w:tc>
          <w:tcPr>
            <w:tcW w:w="1547" w:type="dxa"/>
          </w:tcPr>
          <w:p w:rsidR="00E01871" w:rsidRPr="00564316" w:rsidRDefault="00E01871" w:rsidP="00E01871">
            <w:pPr>
              <w:spacing w:line="240" w:lineRule="atLeast"/>
              <w:ind w:left="86" w:right="-108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64316">
              <w:rPr>
                <w:rFonts w:ascii="Angsana New" w:hAnsi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:rsidR="00E01871" w:rsidRPr="00F8300A" w:rsidRDefault="00E01871" w:rsidP="00F8300A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F8300A">
              <w:rPr>
                <w:rFonts w:ascii="Angsana New" w:hAnsi="Angsana New"/>
                <w:b/>
                <w:bCs/>
                <w:lang w:val="en-US"/>
              </w:rPr>
              <w:t>7,205,000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564316">
              <w:rPr>
                <w:rFonts w:ascii="Angsana New" w:hAnsi="Angsana New"/>
                <w:b/>
                <w:bCs/>
                <w:lang w:val="en-US"/>
              </w:rPr>
              <w:t>7,750,000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564316">
              <w:rPr>
                <w:rFonts w:ascii="Angsana New" w:hAnsi="Angsana New"/>
                <w:b/>
                <w:bCs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lang w:val="en-US"/>
              </w:rPr>
              <w:t>8,675</w:t>
            </w:r>
            <w:r w:rsidRPr="00564316">
              <w:rPr>
                <w:rFonts w:ascii="Angsana New" w:hAnsi="Angsana New"/>
                <w:b/>
                <w:bCs/>
                <w:lang w:val="en-US"/>
              </w:rPr>
              <w:t>,000</w:t>
            </w:r>
          </w:p>
        </w:tc>
        <w:tc>
          <w:tcPr>
            <w:tcW w:w="265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564316">
              <w:rPr>
                <w:rFonts w:ascii="Angsana New" w:hAnsi="Angsana New"/>
                <w:b/>
                <w:bCs/>
                <w:lang w:val="en-US"/>
              </w:rPr>
              <w:t>32,250,000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E01871" w:rsidRPr="00564316" w:rsidRDefault="00B848A6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45</w:t>
            </w:r>
            <w:r w:rsidR="00E01871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880</w:t>
            </w:r>
            <w:r w:rsidR="00E01871" w:rsidRPr="00564316">
              <w:rPr>
                <w:rFonts w:ascii="Angsana New" w:hAnsi="Angsana New"/>
                <w:b/>
                <w:bCs/>
                <w:lang w:val="en-US"/>
              </w:rPr>
              <w:t>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E01871" w:rsidRPr="00564316" w:rsidRDefault="00E01871" w:rsidP="00E01871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564316">
              <w:rPr>
                <w:rFonts w:ascii="Angsana New" w:hAnsi="Angsana New"/>
                <w:b/>
                <w:bCs/>
                <w:lang w:val="en-US"/>
              </w:rPr>
              <w:t>40,000,000</w:t>
            </w:r>
          </w:p>
        </w:tc>
        <w:tc>
          <w:tcPr>
            <w:tcW w:w="236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04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36" w:type="dxa"/>
          </w:tcPr>
          <w:p w:rsidR="00E01871" w:rsidRPr="00564316" w:rsidRDefault="00E01871" w:rsidP="00E0187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95" w:type="dxa"/>
          </w:tcPr>
          <w:p w:rsidR="00E01871" w:rsidRPr="00564316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</w:tr>
      <w:tr w:rsidR="00E01871" w:rsidRPr="00B121B9" w:rsidTr="00B121B9">
        <w:tc>
          <w:tcPr>
            <w:tcW w:w="1547" w:type="dxa"/>
          </w:tcPr>
          <w:p w:rsidR="00E01871" w:rsidRPr="00B121B9" w:rsidRDefault="00E01871" w:rsidP="00E018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E01871" w:rsidRPr="00B121B9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545" w:type="dxa"/>
            <w:gridSpan w:val="15"/>
          </w:tcPr>
          <w:p w:rsidR="00E01871" w:rsidRPr="00B121B9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121B9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E01871" w:rsidRPr="00B121B9" w:rsidTr="00B121B9">
        <w:tc>
          <w:tcPr>
            <w:tcW w:w="1547" w:type="dxa"/>
          </w:tcPr>
          <w:p w:rsidR="00E01871" w:rsidRPr="00B121B9" w:rsidRDefault="00E01871" w:rsidP="00E01871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236" w:type="dxa"/>
          </w:tcPr>
          <w:p w:rsidR="00E01871" w:rsidRPr="00B121B9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913" w:type="dxa"/>
            <w:gridSpan w:val="3"/>
          </w:tcPr>
          <w:p w:rsidR="00E01871" w:rsidRPr="00B121B9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</w:rPr>
              <w:t>ส่วนที่ครบกำหนดชำระภายในหนึ่ง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:rsidR="00E01871" w:rsidRPr="00B121B9" w:rsidRDefault="00E01871" w:rsidP="00E0187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095" w:type="dxa"/>
            <w:gridSpan w:val="3"/>
          </w:tcPr>
          <w:p w:rsidR="00E01871" w:rsidRPr="00B121B9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</w:rPr>
              <w:t>ส่วนที่ครบกำหนดชำระเกินกว่าหนึ่ง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:rsidR="00E01871" w:rsidRPr="00B121B9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094" w:type="dxa"/>
            <w:gridSpan w:val="3"/>
          </w:tcPr>
          <w:p w:rsidR="00E01871" w:rsidRPr="00B121B9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236" w:type="dxa"/>
          </w:tcPr>
          <w:p w:rsidR="00E01871" w:rsidRPr="00B121B9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04" w:type="dxa"/>
          </w:tcPr>
          <w:p w:rsidR="00E01871" w:rsidRPr="00B121B9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36" w:type="dxa"/>
          </w:tcPr>
          <w:p w:rsidR="00E01871" w:rsidRPr="00B121B9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5" w:type="dxa"/>
          </w:tcPr>
          <w:p w:rsidR="00E01871" w:rsidRPr="00B121B9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E01871" w:rsidRPr="00B121B9" w:rsidTr="00B121B9">
        <w:tc>
          <w:tcPr>
            <w:tcW w:w="1547" w:type="dxa"/>
          </w:tcPr>
          <w:p w:rsidR="00E01871" w:rsidRPr="00B121B9" w:rsidRDefault="00E01871" w:rsidP="00E01871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วันที่ออก</w:t>
            </w:r>
          </w:p>
        </w:tc>
        <w:tc>
          <w:tcPr>
            <w:tcW w:w="236" w:type="dxa"/>
          </w:tcPr>
          <w:p w:rsidR="00E01871" w:rsidRPr="00B121B9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3" w:type="dxa"/>
          </w:tcPr>
          <w:p w:rsidR="00E01871" w:rsidRPr="00B121B9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cs/>
              </w:rPr>
              <w:t xml:space="preserve">30 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  <w:r w:rsidRPr="00B121B9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256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:rsidR="00E01871" w:rsidRPr="00B121B9" w:rsidRDefault="00E01871" w:rsidP="00E0187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4" w:type="dxa"/>
          </w:tcPr>
          <w:p w:rsidR="00E01871" w:rsidRPr="00B121B9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256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:rsidR="00E01871" w:rsidRPr="00B121B9" w:rsidRDefault="00E01871" w:rsidP="00E0187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:rsidR="00E01871" w:rsidRPr="00B121B9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cs/>
              </w:rPr>
              <w:t xml:space="preserve">30 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  <w:r w:rsidRPr="00B121B9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256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2</w:t>
            </w:r>
          </w:p>
        </w:tc>
        <w:tc>
          <w:tcPr>
            <w:tcW w:w="265" w:type="dxa"/>
          </w:tcPr>
          <w:p w:rsidR="00E01871" w:rsidRPr="00B121B9" w:rsidRDefault="00E01871" w:rsidP="00E0187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45" w:type="dxa"/>
          </w:tcPr>
          <w:p w:rsidR="00E01871" w:rsidRPr="00B121B9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256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:rsidR="00E01871" w:rsidRPr="00B121B9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474" w:type="dxa"/>
          </w:tcPr>
          <w:p w:rsidR="00E01871" w:rsidRPr="00B121B9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cs/>
              </w:rPr>
              <w:t xml:space="preserve">30 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  <w:r w:rsidRPr="00B121B9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256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:rsidR="00E01871" w:rsidRPr="00B121B9" w:rsidRDefault="00E01871" w:rsidP="00E0187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4" w:type="dxa"/>
          </w:tcPr>
          <w:p w:rsidR="00E01871" w:rsidRPr="00B121B9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256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:rsidR="00E01871" w:rsidRPr="00B121B9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04" w:type="dxa"/>
          </w:tcPr>
          <w:p w:rsidR="00E01871" w:rsidRPr="00B121B9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:rsidR="00E01871" w:rsidRPr="00B121B9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5" w:type="dxa"/>
          </w:tcPr>
          <w:p w:rsidR="00E01871" w:rsidRPr="00B121B9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</w:rPr>
              <w:t>อายุหุ้นกู้</w:t>
            </w:r>
          </w:p>
        </w:tc>
      </w:tr>
      <w:tr w:rsidR="00E01871" w:rsidRPr="00B121B9" w:rsidTr="00B121B9">
        <w:tc>
          <w:tcPr>
            <w:tcW w:w="1547" w:type="dxa"/>
          </w:tcPr>
          <w:p w:rsidR="00E01871" w:rsidRPr="00B121B9" w:rsidRDefault="00E01871" w:rsidP="00E0187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6" w:type="dxa"/>
          </w:tcPr>
          <w:p w:rsidR="00E01871" w:rsidRPr="00B121B9" w:rsidRDefault="00E01871" w:rsidP="00E0187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574" w:type="dxa"/>
            <w:gridSpan w:val="11"/>
          </w:tcPr>
          <w:p w:rsidR="00E01871" w:rsidRPr="00B121B9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  <w:r w:rsidRPr="00B121B9">
              <w:rPr>
                <w:rFonts w:ascii="Angsana New" w:hAnsi="Angsana New" w:hint="cs"/>
                <w:i/>
                <w:iCs/>
                <w:sz w:val="23"/>
                <w:szCs w:val="23"/>
                <w:cs/>
              </w:rPr>
              <w:t>(พันบาท)</w:t>
            </w:r>
          </w:p>
        </w:tc>
        <w:tc>
          <w:tcPr>
            <w:tcW w:w="236" w:type="dxa"/>
          </w:tcPr>
          <w:p w:rsidR="00E01871" w:rsidRPr="00B121B9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:rsidR="00E01871" w:rsidRPr="00B121B9" w:rsidRDefault="00E01871" w:rsidP="00E0187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i/>
                <w:iCs/>
                <w:sz w:val="23"/>
                <w:szCs w:val="23"/>
                <w:cs/>
                <w:lang w:val="en-US"/>
              </w:rPr>
              <w:t>(ร้อยละต่อปี)</w:t>
            </w:r>
          </w:p>
        </w:tc>
        <w:tc>
          <w:tcPr>
            <w:tcW w:w="236" w:type="dxa"/>
          </w:tcPr>
          <w:p w:rsidR="00E01871" w:rsidRPr="00B121B9" w:rsidRDefault="00E01871" w:rsidP="00E0187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:rsidR="00E01871" w:rsidRPr="00B121B9" w:rsidRDefault="00E01871" w:rsidP="00E01871">
            <w:pPr>
              <w:spacing w:line="240" w:lineRule="atLeast"/>
              <w:ind w:left="-163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</w:tr>
      <w:tr w:rsidR="00E42F94" w:rsidRPr="00B121B9" w:rsidTr="00B121B9">
        <w:tc>
          <w:tcPr>
            <w:tcW w:w="1547" w:type="dxa"/>
          </w:tcPr>
          <w:p w:rsidR="00E42F94" w:rsidRPr="00B121B9" w:rsidRDefault="00E42F94" w:rsidP="00E42F94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22 มกราคม 2558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:rsidR="00E42F94" w:rsidRPr="0011762A" w:rsidRDefault="00E42F94" w:rsidP="00E42F9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:rsidR="00E42F94" w:rsidRPr="00B121B9" w:rsidRDefault="00E42F94" w:rsidP="00F46B0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3,000,000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:rsidR="00E42F94" w:rsidRPr="00E42F94" w:rsidRDefault="00E42F94" w:rsidP="00E42F94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:rsidR="00E42F94" w:rsidRPr="00B121B9" w:rsidRDefault="00E42F94" w:rsidP="00E42F94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:rsidR="00E42F94" w:rsidRPr="00E42F94" w:rsidRDefault="00E42F94" w:rsidP="00E42F94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384" w:type="dxa"/>
          </w:tcPr>
          <w:p w:rsidR="00E42F94" w:rsidRPr="00B121B9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3,000,000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4.85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 ปี</w:t>
            </w:r>
          </w:p>
        </w:tc>
      </w:tr>
      <w:tr w:rsidR="00E42F94" w:rsidRPr="00B121B9" w:rsidTr="00B121B9">
        <w:tc>
          <w:tcPr>
            <w:tcW w:w="1547" w:type="dxa"/>
          </w:tcPr>
          <w:p w:rsidR="00E42F94" w:rsidRPr="00B121B9" w:rsidRDefault="00E42F94" w:rsidP="00E42F94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22 มกราคม 2558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:rsidR="00E42F94" w:rsidRPr="0011762A" w:rsidRDefault="00E42F94" w:rsidP="00E42F94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3,000,000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:rsidR="00E42F94" w:rsidRPr="00B121B9" w:rsidRDefault="00E42F94" w:rsidP="00E42F9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85" w:type="dxa"/>
          </w:tcPr>
          <w:p w:rsidR="00E42F94" w:rsidRPr="00E42F94" w:rsidRDefault="00E42F94" w:rsidP="00E42F94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:rsidR="00E42F94" w:rsidRPr="00B121B9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3,000,000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:rsidR="00E42F94" w:rsidRPr="00E42F94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3,000,000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:rsidR="00E42F94" w:rsidRPr="00B121B9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3,000,000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5.20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 ปี</w:t>
            </w:r>
          </w:p>
        </w:tc>
      </w:tr>
      <w:tr w:rsidR="00E42F94" w:rsidRPr="00B121B9" w:rsidTr="00B121B9">
        <w:tc>
          <w:tcPr>
            <w:tcW w:w="1547" w:type="dxa"/>
          </w:tcPr>
          <w:p w:rsidR="00E42F94" w:rsidRPr="00B121B9" w:rsidRDefault="00E42F94" w:rsidP="00E42F94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 สิงหาคม 2558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:rsidR="00E42F94" w:rsidRPr="0011762A" w:rsidRDefault="00E42F94" w:rsidP="00E42F9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:rsidR="00E42F94" w:rsidRPr="00B121B9" w:rsidRDefault="00E42F94" w:rsidP="00F46B0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2,750,000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:rsidR="00E42F94" w:rsidRPr="00E42F94" w:rsidRDefault="00E42F94" w:rsidP="00E42F94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:rsidR="00E42F94" w:rsidRPr="00B121B9" w:rsidRDefault="00E42F94" w:rsidP="00E42F94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:rsidR="00E42F94" w:rsidRPr="00E42F94" w:rsidRDefault="00E42F94" w:rsidP="00E42F94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:rsidR="00E42F94" w:rsidRPr="00B121B9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2,750,000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4.40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 ปี</w:t>
            </w:r>
          </w:p>
        </w:tc>
      </w:tr>
      <w:tr w:rsidR="00E42F94" w:rsidRPr="00B121B9" w:rsidTr="00B121B9">
        <w:tc>
          <w:tcPr>
            <w:tcW w:w="1547" w:type="dxa"/>
          </w:tcPr>
          <w:p w:rsidR="00E42F94" w:rsidRPr="00B121B9" w:rsidRDefault="00E42F94" w:rsidP="00E42F94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 สิงหาคม 2558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:rsidR="00E42F94" w:rsidRPr="0011762A" w:rsidRDefault="00E42F94" w:rsidP="00E42F94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2,205,000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:rsidR="00E42F94" w:rsidRPr="00B121B9" w:rsidRDefault="00E42F94" w:rsidP="00E42F9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:rsidR="00E42F94" w:rsidRPr="00E42F94" w:rsidRDefault="00E42F94" w:rsidP="00E42F94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:rsidR="00E42F94" w:rsidRPr="00B121B9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2,205,000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:rsidR="00E42F94" w:rsidRPr="00E42F94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2,205,000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:rsidR="00E42F94" w:rsidRPr="00B121B9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2,205,000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4.65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 ปี</w:t>
            </w:r>
          </w:p>
        </w:tc>
      </w:tr>
      <w:tr w:rsidR="00E42F94" w:rsidRPr="00B121B9" w:rsidTr="00B121B9">
        <w:tc>
          <w:tcPr>
            <w:tcW w:w="1547" w:type="dxa"/>
          </w:tcPr>
          <w:p w:rsidR="00E42F94" w:rsidRPr="00B121B9" w:rsidRDefault="00E42F94" w:rsidP="00E42F94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 สิงหาคม 2558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:rsidR="00E42F94" w:rsidRPr="0011762A" w:rsidRDefault="00E42F94" w:rsidP="00E42F9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:rsidR="00E42F94" w:rsidRPr="00B121B9" w:rsidRDefault="00E42F94" w:rsidP="00E42F9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:rsidR="00E42F94" w:rsidRPr="00E42F94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3,600,000</w:t>
            </w:r>
          </w:p>
        </w:tc>
        <w:tc>
          <w:tcPr>
            <w:tcW w:w="265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:rsidR="00E42F94" w:rsidRPr="00B121B9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3,600,000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:rsidR="00E42F94" w:rsidRPr="00E42F94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3,600,000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:rsidR="00E42F94" w:rsidRPr="00B121B9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3,600,000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4.90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6 ปี</w:t>
            </w:r>
          </w:p>
        </w:tc>
      </w:tr>
      <w:tr w:rsidR="00E42F94" w:rsidRPr="00B121B9" w:rsidTr="00B121B9">
        <w:tc>
          <w:tcPr>
            <w:tcW w:w="1547" w:type="dxa"/>
          </w:tcPr>
          <w:p w:rsidR="00E42F94" w:rsidRPr="00B121B9" w:rsidRDefault="00E42F94" w:rsidP="00E42F94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 สิงหาคม 2558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:rsidR="00E42F94" w:rsidRPr="0011762A" w:rsidRDefault="00E42F94" w:rsidP="00E42F9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:rsidR="00E42F94" w:rsidRPr="00B121B9" w:rsidRDefault="00E42F94" w:rsidP="00E42F9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:rsidR="00E42F94" w:rsidRPr="00E42F94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4,000,000</w:t>
            </w:r>
          </w:p>
        </w:tc>
        <w:tc>
          <w:tcPr>
            <w:tcW w:w="265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:rsidR="00E42F94" w:rsidRPr="00B121B9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4,000,000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:rsidR="00E42F94" w:rsidRPr="00E42F94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4,000,000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:rsidR="00E42F94" w:rsidRPr="00B121B9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4,000,000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5.20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7 ปี</w:t>
            </w:r>
          </w:p>
        </w:tc>
      </w:tr>
      <w:tr w:rsidR="00E42F94" w:rsidRPr="00B121B9" w:rsidTr="00B121B9">
        <w:tc>
          <w:tcPr>
            <w:tcW w:w="1547" w:type="dxa"/>
          </w:tcPr>
          <w:p w:rsidR="00E42F94" w:rsidRPr="00B121B9" w:rsidRDefault="00E42F94" w:rsidP="00E42F94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1 เมษายน 2559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:rsidR="00E42F94" w:rsidRPr="0011762A" w:rsidRDefault="00E42F94" w:rsidP="00E42F9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:rsidR="00E42F94" w:rsidRPr="00B121B9" w:rsidRDefault="00E42F94" w:rsidP="00E42F9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:rsidR="00E42F94" w:rsidRPr="00E42F94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1,600,000</w:t>
            </w:r>
          </w:p>
        </w:tc>
        <w:tc>
          <w:tcPr>
            <w:tcW w:w="265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:rsidR="00E42F94" w:rsidRPr="00B121B9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1,600,000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:rsidR="00E42F94" w:rsidRPr="00E42F94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1,600,000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:rsidR="00E42F94" w:rsidRPr="00B121B9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1,600,000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4.35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 ปี</w:t>
            </w:r>
          </w:p>
        </w:tc>
      </w:tr>
      <w:tr w:rsidR="00E42F94" w:rsidRPr="00B121B9" w:rsidTr="00B121B9">
        <w:tc>
          <w:tcPr>
            <w:tcW w:w="1547" w:type="dxa"/>
          </w:tcPr>
          <w:p w:rsidR="00E42F94" w:rsidRPr="00B121B9" w:rsidRDefault="00E42F94" w:rsidP="00E42F94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1 เมษายน 2559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:rsidR="00E42F94" w:rsidRPr="0011762A" w:rsidRDefault="00E42F94" w:rsidP="00E42F9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:rsidR="00E42F94" w:rsidRPr="00B121B9" w:rsidRDefault="00E42F94" w:rsidP="00E42F9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:rsidR="00E42F94" w:rsidRPr="00E42F94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1,200,000</w:t>
            </w:r>
          </w:p>
        </w:tc>
        <w:tc>
          <w:tcPr>
            <w:tcW w:w="265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:rsidR="00E42F94" w:rsidRPr="00B121B9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1,200,000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:rsidR="00E42F94" w:rsidRPr="00E42F94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1,200,000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:rsidR="00E42F94" w:rsidRPr="00B121B9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1,200,000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4.60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6 ปี</w:t>
            </w:r>
          </w:p>
        </w:tc>
      </w:tr>
      <w:tr w:rsidR="00E42F94" w:rsidRPr="00B121B9" w:rsidTr="00B121B9">
        <w:tc>
          <w:tcPr>
            <w:tcW w:w="1547" w:type="dxa"/>
          </w:tcPr>
          <w:p w:rsidR="00E42F94" w:rsidRPr="00B121B9" w:rsidRDefault="00E42F94" w:rsidP="00E42F94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1 เมษายน 2559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:rsidR="00E42F94" w:rsidRPr="0011762A" w:rsidRDefault="00E42F94" w:rsidP="00E42F9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:rsidR="00E42F94" w:rsidRPr="00B121B9" w:rsidRDefault="00E42F94" w:rsidP="00E42F9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:rsidR="00E42F94" w:rsidRPr="00E42F94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2,645,000</w:t>
            </w:r>
          </w:p>
        </w:tc>
        <w:tc>
          <w:tcPr>
            <w:tcW w:w="265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:rsidR="00E42F94" w:rsidRPr="00B121B9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2,645,000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:rsidR="00E42F94" w:rsidRPr="00E42F94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2,645,000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:rsidR="00E42F94" w:rsidRPr="00B121B9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2,645,000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4.80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7 ปี</w:t>
            </w:r>
          </w:p>
        </w:tc>
      </w:tr>
      <w:tr w:rsidR="00E42F94" w:rsidRPr="00B121B9" w:rsidTr="00B121B9">
        <w:tc>
          <w:tcPr>
            <w:tcW w:w="1547" w:type="dxa"/>
          </w:tcPr>
          <w:p w:rsidR="00E42F94" w:rsidRPr="00B121B9" w:rsidRDefault="00E42F94" w:rsidP="00E42F94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7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กรกฎาคม 2560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:rsidR="00E42F94" w:rsidRPr="0011762A" w:rsidRDefault="00E42F94" w:rsidP="00E42F9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:rsidR="00E42F94" w:rsidRPr="00B121B9" w:rsidRDefault="00E42F94" w:rsidP="00F46B0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2,000,000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:rsidR="00E42F94" w:rsidRPr="00E42F94" w:rsidRDefault="00E42F94" w:rsidP="00E42F94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:rsidR="00E42F94" w:rsidRPr="00B121B9" w:rsidRDefault="00E42F94" w:rsidP="00E42F94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:rsidR="00E42F94" w:rsidRPr="00E42F94" w:rsidRDefault="00E42F94" w:rsidP="00E42F94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:rsidR="00E42F94" w:rsidRPr="00B121B9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2,000,000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3.20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2 ปี</w:t>
            </w:r>
          </w:p>
        </w:tc>
      </w:tr>
      <w:tr w:rsidR="00E42F94" w:rsidRPr="00B121B9" w:rsidTr="00B121B9">
        <w:tc>
          <w:tcPr>
            <w:tcW w:w="1547" w:type="dxa"/>
          </w:tcPr>
          <w:p w:rsidR="00E42F94" w:rsidRPr="00B121B9" w:rsidRDefault="00E42F94" w:rsidP="00E42F94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7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กรกฎาคม 2560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:rsidR="00E42F94" w:rsidRPr="0011762A" w:rsidRDefault="00E42F94" w:rsidP="00E42F94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2,000,000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:rsidR="00E42F94" w:rsidRPr="00B121B9" w:rsidRDefault="00E42F94" w:rsidP="00E42F9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:rsidR="00E42F94" w:rsidRPr="00E42F94" w:rsidRDefault="008D4C69" w:rsidP="008D4C69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:rsidR="00E42F94" w:rsidRPr="00B121B9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2,000,000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:rsidR="00E42F94" w:rsidRPr="00E42F94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2,000,000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:rsidR="00E42F94" w:rsidRPr="00B121B9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2,000,000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3.50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3 ปี</w:t>
            </w:r>
          </w:p>
        </w:tc>
      </w:tr>
      <w:tr w:rsidR="00E42F94" w:rsidRPr="00B121B9" w:rsidTr="00B121B9">
        <w:tc>
          <w:tcPr>
            <w:tcW w:w="1547" w:type="dxa"/>
          </w:tcPr>
          <w:p w:rsidR="00E42F94" w:rsidRPr="00B121B9" w:rsidRDefault="00E42F94" w:rsidP="00E42F94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 xml:space="preserve">26 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เมษายน </w:t>
            </w:r>
            <w:r w:rsidRPr="00B121B9">
              <w:rPr>
                <w:rFonts w:ascii="Angsana New" w:hAnsi="Angsana New"/>
                <w:sz w:val="23"/>
                <w:szCs w:val="23"/>
                <w:cs/>
                <w:lang w:val="en-US"/>
              </w:rPr>
              <w:t>256</w:t>
            </w: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1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:rsidR="00E42F94" w:rsidRPr="0011762A" w:rsidRDefault="00E42F94" w:rsidP="00E42F9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:rsidR="00E42F94" w:rsidRPr="00B121B9" w:rsidRDefault="00E42F94" w:rsidP="00E42F9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:rsidR="00E42F94" w:rsidRPr="00E42F94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8,000,000</w:t>
            </w:r>
          </w:p>
        </w:tc>
        <w:tc>
          <w:tcPr>
            <w:tcW w:w="265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:rsidR="00E42F94" w:rsidRPr="00B121B9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8,000,000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:rsidR="00E42F94" w:rsidRPr="00E42F94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 w:hint="cs"/>
                <w:cs/>
                <w:lang w:val="en-US"/>
              </w:rPr>
              <w:t>8</w:t>
            </w:r>
            <w:r w:rsidRPr="00E42F94">
              <w:rPr>
                <w:rFonts w:ascii="Angsana New" w:hAnsi="Angsana New"/>
                <w:lang w:val="en-US"/>
              </w:rPr>
              <w:t>,000,000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:rsidR="00E42F94" w:rsidRPr="00B121B9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8</w:t>
            </w: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,000,000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3.30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3 ปี</w:t>
            </w:r>
          </w:p>
        </w:tc>
      </w:tr>
      <w:tr w:rsidR="00E42F94" w:rsidRPr="00B121B9" w:rsidTr="00B121B9">
        <w:tc>
          <w:tcPr>
            <w:tcW w:w="1547" w:type="dxa"/>
          </w:tcPr>
          <w:p w:rsidR="00E42F94" w:rsidRPr="00B121B9" w:rsidRDefault="00E42F94" w:rsidP="00E42F94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 xml:space="preserve">11 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มกราคม </w:t>
            </w: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2562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:rsidR="00E42F94" w:rsidRPr="0011762A" w:rsidRDefault="00E42F94" w:rsidP="00E42F9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:rsidR="00E42F94" w:rsidRPr="00B121B9" w:rsidRDefault="00E42F94" w:rsidP="00E42F9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:rsidR="00E42F94" w:rsidRPr="00E42F94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3,530,000</w:t>
            </w:r>
          </w:p>
        </w:tc>
        <w:tc>
          <w:tcPr>
            <w:tcW w:w="265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:rsidR="00E42F94" w:rsidRPr="00B121B9" w:rsidRDefault="00E42F94" w:rsidP="00E42F94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:rsidR="00E42F94" w:rsidRPr="00E42F94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3,530,000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:rsidR="00E42F94" w:rsidRPr="00B121B9" w:rsidRDefault="00E42F94" w:rsidP="00E42F94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4.10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cs/>
                <w:lang w:val="en-US"/>
              </w:rPr>
              <w:t>3 ปี</w:t>
            </w:r>
          </w:p>
        </w:tc>
      </w:tr>
      <w:tr w:rsidR="00E42F94" w:rsidRPr="00B121B9" w:rsidTr="00B121B9">
        <w:tc>
          <w:tcPr>
            <w:tcW w:w="1547" w:type="dxa"/>
          </w:tcPr>
          <w:p w:rsidR="00E42F94" w:rsidRPr="00B121B9" w:rsidRDefault="00E42F94" w:rsidP="00E42F94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 xml:space="preserve">1 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มีนาคม </w:t>
            </w: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2562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:rsidR="00E42F94" w:rsidRPr="0011762A" w:rsidRDefault="00E42F94" w:rsidP="00E42F9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:rsidR="00E42F94" w:rsidRPr="00B121B9" w:rsidRDefault="00E42F94" w:rsidP="00E42F9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:rsidR="00E42F94" w:rsidRPr="00E42F94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100,000</w:t>
            </w:r>
          </w:p>
        </w:tc>
        <w:tc>
          <w:tcPr>
            <w:tcW w:w="265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:rsidR="00E42F94" w:rsidRPr="00B121B9" w:rsidRDefault="00E42F94" w:rsidP="00E42F94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:rsidR="00E42F94" w:rsidRPr="00E42F94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100,000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:rsidR="00E42F94" w:rsidRPr="00B121B9" w:rsidRDefault="00E42F94" w:rsidP="00E42F94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3.80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2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 </w:t>
            </w: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 xml:space="preserve">10 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เดือน</w:t>
            </w: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30 วัน</w:t>
            </w:r>
          </w:p>
        </w:tc>
      </w:tr>
      <w:tr w:rsidR="00E42F94" w:rsidRPr="00B121B9" w:rsidTr="00B121B9">
        <w:tc>
          <w:tcPr>
            <w:tcW w:w="1547" w:type="dxa"/>
          </w:tcPr>
          <w:p w:rsidR="00E42F94" w:rsidRPr="00B121B9" w:rsidRDefault="00E42F94" w:rsidP="00E42F94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 xml:space="preserve">11 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กรกฎาคม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2562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:rsidR="00E42F94" w:rsidRPr="0011762A" w:rsidRDefault="00E42F94" w:rsidP="00E42F9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:rsidR="00E42F94" w:rsidRPr="00B121B9" w:rsidRDefault="00E42F94" w:rsidP="00E42F9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:rsidR="00E42F94" w:rsidRPr="00E42F94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3,000,000</w:t>
            </w:r>
          </w:p>
        </w:tc>
        <w:tc>
          <w:tcPr>
            <w:tcW w:w="265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:rsidR="00E42F94" w:rsidRPr="00B121B9" w:rsidRDefault="00E42F94" w:rsidP="00E42F94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:rsidR="00E42F94" w:rsidRPr="00E42F94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3,000,000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:rsidR="00E42F94" w:rsidRPr="00B121B9" w:rsidRDefault="00E42F94" w:rsidP="00E42F94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:rsidR="00E42F94" w:rsidRPr="00E42F94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3.90</w:t>
            </w:r>
          </w:p>
        </w:tc>
        <w:tc>
          <w:tcPr>
            <w:tcW w:w="236" w:type="dxa"/>
          </w:tcPr>
          <w:p w:rsidR="00E42F94" w:rsidRPr="00E42F94" w:rsidRDefault="00E42F94" w:rsidP="00E42F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:rsidR="00E42F94" w:rsidRPr="00E42F94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 w:hint="cs"/>
                <w:cs/>
                <w:lang w:val="en-US"/>
              </w:rPr>
              <w:t xml:space="preserve"> ปี </w:t>
            </w:r>
            <w:r w:rsidRPr="00E42F94">
              <w:rPr>
                <w:rFonts w:ascii="Angsana New" w:hAnsi="Angsana New"/>
                <w:lang w:val="en-US"/>
              </w:rPr>
              <w:t xml:space="preserve">6 </w:t>
            </w:r>
            <w:r w:rsidRPr="00E42F94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</w:tr>
      <w:tr w:rsidR="00E42F94" w:rsidRPr="00B121B9" w:rsidTr="00B121B9">
        <w:tc>
          <w:tcPr>
            <w:tcW w:w="1547" w:type="dxa"/>
          </w:tcPr>
          <w:p w:rsidR="00E42F94" w:rsidRPr="00B121B9" w:rsidRDefault="00E42F94" w:rsidP="00E42F94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 xml:space="preserve">11 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กรกฎาคม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2562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E42F94" w:rsidRPr="0011762A" w:rsidRDefault="00E42F94" w:rsidP="00E42F9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E42F94" w:rsidRPr="00B121B9" w:rsidRDefault="00E42F94" w:rsidP="00E42F94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:rsidR="00E42F94" w:rsidRPr="00E42F94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3,000,000</w:t>
            </w:r>
          </w:p>
        </w:tc>
        <w:tc>
          <w:tcPr>
            <w:tcW w:w="265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E42F94" w:rsidRPr="00B121B9" w:rsidRDefault="00E42F94" w:rsidP="00E42F94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E42F94" w:rsidRPr="00E42F94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3,000,000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E42F94" w:rsidRPr="00B121B9" w:rsidRDefault="00E42F94" w:rsidP="00E42F94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:rsidR="00E42F94" w:rsidRPr="00E42F94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4.90</w:t>
            </w:r>
          </w:p>
        </w:tc>
        <w:tc>
          <w:tcPr>
            <w:tcW w:w="236" w:type="dxa"/>
          </w:tcPr>
          <w:p w:rsidR="00E42F94" w:rsidRPr="00E42F94" w:rsidRDefault="00E42F94" w:rsidP="00E42F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:rsidR="00E42F94" w:rsidRPr="00E42F94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5</w:t>
            </w:r>
            <w:r w:rsidRPr="00E42F94">
              <w:rPr>
                <w:rFonts w:ascii="Angsana New" w:hAnsi="Angsana New" w:hint="cs"/>
                <w:cs/>
                <w:lang w:val="en-US"/>
              </w:rPr>
              <w:t xml:space="preserve"> ปี </w:t>
            </w:r>
            <w:r w:rsidRPr="00E42F94">
              <w:rPr>
                <w:rFonts w:ascii="Angsana New" w:hAnsi="Angsana New"/>
                <w:lang w:val="en-US"/>
              </w:rPr>
              <w:t xml:space="preserve">6 </w:t>
            </w:r>
            <w:r w:rsidRPr="00E42F94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</w:tr>
      <w:tr w:rsidR="00E42F94" w:rsidRPr="00B121B9" w:rsidTr="00B121B9">
        <w:tc>
          <w:tcPr>
            <w:tcW w:w="1547" w:type="dxa"/>
          </w:tcPr>
          <w:p w:rsidR="00E42F94" w:rsidRPr="00B121B9" w:rsidRDefault="00E42F94" w:rsidP="00E42F94">
            <w:pPr>
              <w:spacing w:line="240" w:lineRule="atLeast"/>
              <w:ind w:left="86" w:right="-108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  <w:r w:rsidRPr="00B121B9">
              <w:rPr>
                <w:rFonts w:ascii="Angsana New" w:hAnsi="Angsana New" w:hint="cs"/>
                <w:b/>
                <w:bCs/>
                <w:sz w:val="23"/>
                <w:szCs w:val="23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:rsidR="00E42F94" w:rsidRPr="0011762A" w:rsidRDefault="00E42F94" w:rsidP="00F46B03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11762A">
              <w:rPr>
                <w:rFonts w:ascii="Angsana New" w:hAnsi="Angsana New"/>
                <w:b/>
                <w:bCs/>
                <w:lang w:val="en-US"/>
              </w:rPr>
              <w:t>7,205,000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E42F94" w:rsidRPr="00B121B9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7,750,000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:rsidR="00E42F94" w:rsidRPr="00E42F94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E42F94">
              <w:rPr>
                <w:rFonts w:ascii="Angsana New" w:hAnsi="Angsana New"/>
                <w:b/>
                <w:bCs/>
                <w:lang w:val="en-US"/>
              </w:rPr>
              <w:t>30,675,000</w:t>
            </w:r>
          </w:p>
        </w:tc>
        <w:tc>
          <w:tcPr>
            <w:tcW w:w="265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:rsidR="00E42F94" w:rsidRPr="00B121B9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28,250,000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E42F94" w:rsidRPr="00E42F94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E42F94">
              <w:rPr>
                <w:rFonts w:ascii="Angsana New" w:hAnsi="Angsana New"/>
                <w:b/>
                <w:bCs/>
                <w:lang w:val="en-US"/>
              </w:rPr>
              <w:t>37,880,000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E42F94" w:rsidRPr="00B121B9" w:rsidRDefault="00E42F94" w:rsidP="00E42F94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36,000,000</w:t>
            </w:r>
          </w:p>
        </w:tc>
        <w:tc>
          <w:tcPr>
            <w:tcW w:w="236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236" w:type="dxa"/>
          </w:tcPr>
          <w:p w:rsidR="00E42F94" w:rsidRPr="00B121B9" w:rsidRDefault="00E42F94" w:rsidP="00E42F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:rsidR="00E42F94" w:rsidRPr="00B121B9" w:rsidRDefault="00E42F94" w:rsidP="00E42F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</w:tr>
    </w:tbl>
    <w:p w:rsidR="006427BB" w:rsidRDefault="006427BB" w:rsidP="006427BB">
      <w:pPr>
        <w:rPr>
          <w:lang w:val="en-US"/>
        </w:rPr>
      </w:pPr>
    </w:p>
    <w:p w:rsidR="006427BB" w:rsidRDefault="006427BB" w:rsidP="006427BB">
      <w:pPr>
        <w:rPr>
          <w:lang w:val="en-US"/>
        </w:rPr>
      </w:pPr>
    </w:p>
    <w:p w:rsidR="006427BB" w:rsidRPr="006427BB" w:rsidRDefault="006427BB" w:rsidP="006427BB">
      <w:pPr>
        <w:rPr>
          <w:cs/>
          <w:lang w:val="en-US"/>
        </w:rPr>
        <w:sectPr w:rsidR="006427BB" w:rsidRPr="006427BB" w:rsidSect="00EE724F">
          <w:footerReference w:type="default" r:id="rId19"/>
          <w:pgSz w:w="16834" w:h="11909" w:orient="landscape" w:code="9"/>
          <w:pgMar w:top="1872" w:right="904" w:bottom="706" w:left="1008" w:header="706" w:footer="706" w:gutter="0"/>
          <w:cols w:space="737"/>
          <w:docGrid w:linePitch="360"/>
        </w:sectPr>
      </w:pPr>
    </w:p>
    <w:p w:rsidR="00963F10" w:rsidRPr="00850714" w:rsidRDefault="00963F10" w:rsidP="00963F10">
      <w:pPr>
        <w:pStyle w:val="Caption"/>
        <w:ind w:hanging="900"/>
      </w:pPr>
      <w:r w:rsidRPr="00850714">
        <w:rPr>
          <w:rFonts w:hint="cs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:rsidR="00963F10" w:rsidRPr="00001FF4" w:rsidRDefault="00963F10" w:rsidP="00556189">
      <w:pPr>
        <w:pStyle w:val="Bo-Blankline"/>
        <w:rPr>
          <w:lang w:val="en-US"/>
        </w:rPr>
      </w:pPr>
    </w:p>
    <w:p w:rsidR="00963F10" w:rsidRDefault="00963F10" w:rsidP="00963F10">
      <w:pPr>
        <w:pStyle w:val="Bo-Blankline"/>
        <w:jc w:val="thaiDistribute"/>
        <w:rPr>
          <w:sz w:val="30"/>
          <w:szCs w:val="30"/>
          <w:cs/>
        </w:rPr>
      </w:pPr>
      <w:r w:rsidRPr="00001FF4">
        <w:rPr>
          <w:sz w:val="30"/>
          <w:szCs w:val="30"/>
          <w:cs/>
        </w:rPr>
        <w:t xml:space="preserve">เมื่อวันที่ 5 เมษายน 2562 พระราชบัญญัติคุ้มครองแรงงานได้ถูกปรับปรุงให้นายจ้างต้องจ่ายค่าชดเชยให้ลูกจ้างเพิ่มเติม หากลูกจ้างทำงานติดต่อกันครบ 20 ปีขึ้นไป ลูกจ้างมีสิทธิได้รับค่าชดเชยไม่น้อยกว่าค่าจ้างอัตราสุดท้าย </w:t>
      </w:r>
      <w:r w:rsidR="00943C78">
        <w:rPr>
          <w:sz w:val="30"/>
          <w:szCs w:val="30"/>
        </w:rPr>
        <w:br/>
      </w:r>
      <w:r w:rsidRPr="00001FF4">
        <w:rPr>
          <w:sz w:val="30"/>
          <w:szCs w:val="30"/>
          <w:cs/>
        </w:rPr>
        <w:t>400 วัน กลุ่มบริษัทจึงแก้ไขโครงการผลประโยชน์เมื่อเกษียณแก่พนักงาน</w:t>
      </w:r>
      <w:r w:rsidR="00156122">
        <w:rPr>
          <w:rFonts w:hint="cs"/>
          <w:sz w:val="30"/>
          <w:szCs w:val="30"/>
          <w:cs/>
        </w:rPr>
        <w:t xml:space="preserve"> </w:t>
      </w:r>
      <w:r w:rsidR="00156122" w:rsidRPr="00001FF4">
        <w:rPr>
          <w:sz w:val="30"/>
          <w:szCs w:val="30"/>
          <w:cs/>
        </w:rPr>
        <w:t>ในไตรมาสสอง ปี 2562</w:t>
      </w:r>
      <w:r w:rsidR="00156122">
        <w:rPr>
          <w:rFonts w:hint="cs"/>
          <w:sz w:val="30"/>
          <w:szCs w:val="30"/>
          <w:cs/>
        </w:rPr>
        <w:t xml:space="preserve"> </w:t>
      </w:r>
      <w:r w:rsidRPr="00001FF4">
        <w:rPr>
          <w:sz w:val="30"/>
          <w:szCs w:val="30"/>
          <w:cs/>
        </w:rPr>
        <w:t xml:space="preserve">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 </w:t>
      </w:r>
      <w:r w:rsidR="00A458FA">
        <w:rPr>
          <w:rFonts w:hint="cs"/>
          <w:sz w:val="30"/>
          <w:szCs w:val="30"/>
          <w:cs/>
        </w:rPr>
        <w:t>30 กันยายน</w:t>
      </w:r>
      <w:r w:rsidR="00A458FA">
        <w:rPr>
          <w:sz w:val="30"/>
          <w:szCs w:val="30"/>
        </w:rPr>
        <w:t xml:space="preserve"> </w:t>
      </w:r>
      <w:r w:rsidRPr="00001FF4">
        <w:rPr>
          <w:sz w:val="30"/>
          <w:szCs w:val="30"/>
          <w:cs/>
        </w:rPr>
        <w:t>2562 และต้นทุนบริการในอดีตเพิ่มขึ้นสำหรับงวด</w:t>
      </w:r>
      <w:r w:rsidR="00D67A34">
        <w:rPr>
          <w:rFonts w:hint="cs"/>
          <w:sz w:val="30"/>
          <w:szCs w:val="30"/>
          <w:cs/>
        </w:rPr>
        <w:t>เก้า</w:t>
      </w:r>
      <w:r w:rsidRPr="00001FF4">
        <w:rPr>
          <w:sz w:val="30"/>
          <w:szCs w:val="30"/>
          <w:cs/>
        </w:rPr>
        <w:t>เดือนสิ้นสุดวันเดียวกันในงบการเงินรวมและงบการเงินเฉพาะกิจการจำนวน</w:t>
      </w:r>
      <w:r w:rsidR="00156122">
        <w:rPr>
          <w:rFonts w:hint="cs"/>
          <w:sz w:val="30"/>
          <w:szCs w:val="30"/>
          <w:cs/>
        </w:rPr>
        <w:t xml:space="preserve"> </w:t>
      </w:r>
      <w:r w:rsidR="00156122">
        <w:rPr>
          <w:sz w:val="30"/>
          <w:szCs w:val="30"/>
          <w:lang w:val="en-US"/>
        </w:rPr>
        <w:t>502</w:t>
      </w:r>
      <w:r w:rsidRPr="00001FF4">
        <w:rPr>
          <w:sz w:val="30"/>
          <w:szCs w:val="30"/>
        </w:rPr>
        <w:t xml:space="preserve"> </w:t>
      </w:r>
      <w:r w:rsidRPr="00001FF4">
        <w:rPr>
          <w:sz w:val="30"/>
          <w:szCs w:val="30"/>
          <w:cs/>
        </w:rPr>
        <w:t xml:space="preserve">ล้านบาท และ </w:t>
      </w:r>
      <w:r w:rsidR="00156122">
        <w:rPr>
          <w:sz w:val="30"/>
          <w:szCs w:val="30"/>
        </w:rPr>
        <w:t>429</w:t>
      </w:r>
      <w:r w:rsidRPr="00001FF4">
        <w:rPr>
          <w:sz w:val="30"/>
          <w:szCs w:val="30"/>
        </w:rPr>
        <w:t xml:space="preserve"> </w:t>
      </w:r>
      <w:r w:rsidRPr="00001FF4">
        <w:rPr>
          <w:sz w:val="30"/>
          <w:szCs w:val="30"/>
          <w:cs/>
        </w:rPr>
        <w:t>ล้านบาท ตามลำดับ</w:t>
      </w:r>
    </w:p>
    <w:p w:rsidR="00963F10" w:rsidRDefault="00963F10" w:rsidP="006D4E8A">
      <w:pPr>
        <w:pStyle w:val="Bo-Blankline"/>
      </w:pPr>
    </w:p>
    <w:p w:rsidR="001B0A43" w:rsidRDefault="001B0A43" w:rsidP="001B0A43">
      <w:pPr>
        <w:pStyle w:val="Caption"/>
        <w:ind w:hanging="900"/>
      </w:pPr>
      <w:r>
        <w:rPr>
          <w:rFonts w:hint="cs"/>
          <w:cs/>
        </w:rPr>
        <w:t>หุ้นทุนซื้อคืน</w:t>
      </w:r>
    </w:p>
    <w:p w:rsidR="001B0A43" w:rsidRDefault="001B0A43" w:rsidP="006D4E8A">
      <w:pPr>
        <w:pStyle w:val="Bo-Blankline"/>
      </w:pPr>
    </w:p>
    <w:p w:rsidR="00082CF0" w:rsidRPr="00A74740" w:rsidRDefault="001B0A43" w:rsidP="0039259E">
      <w:pPr>
        <w:pStyle w:val="Bo-C1Content"/>
        <w:rPr>
          <w:i/>
          <w:iCs/>
          <w:lang w:val="en-US"/>
        </w:rPr>
      </w:pPr>
      <w:r w:rsidRPr="00A74740">
        <w:rPr>
          <w:cs/>
        </w:rPr>
        <w:t>ในการประชุมคณะกรรมการบริษัทเมื่อวันที่</w:t>
      </w:r>
      <w:r w:rsidRPr="00A74740">
        <w:t xml:space="preserve"> </w:t>
      </w:r>
      <w:r w:rsidRPr="00A74740">
        <w:rPr>
          <w:cs/>
        </w:rPr>
        <w:t>27 เมษายน 2561ได้มีมติอนุมัติโครงการซื้อหุ้นคืนเพื่อบริหาร</w:t>
      </w:r>
      <w:r w:rsidR="00DD076A">
        <w:br/>
      </w:r>
      <w:r w:rsidRPr="00A74740">
        <w:rPr>
          <w:cs/>
        </w:rPr>
        <w:t>ทาง</w:t>
      </w:r>
      <w:r w:rsidRPr="00026E6A">
        <w:rPr>
          <w:spacing w:val="-4"/>
          <w:cs/>
        </w:rPr>
        <w:t>การเงิน วงเงินสูงสุดที่ใช้ในการซื้อหุ้นคืนไม่เกิน 2,500 ล้านบาท จำนวนหุ้นที่จะซื้อคืนสูงสุดไม่เกิน</w:t>
      </w:r>
      <w:r w:rsidR="00DD076A">
        <w:rPr>
          <w:spacing w:val="-4"/>
        </w:rPr>
        <w:br/>
      </w:r>
      <w:r w:rsidRPr="00026E6A">
        <w:rPr>
          <w:spacing w:val="-4"/>
          <w:cs/>
        </w:rPr>
        <w:t>1,009.5</w:t>
      </w:r>
      <w:r w:rsidRPr="00026E6A">
        <w:rPr>
          <w:spacing w:val="-4"/>
          <w:lang w:val="en-US"/>
        </w:rPr>
        <w:t>0</w:t>
      </w:r>
      <w:r w:rsidRPr="00026E6A">
        <w:rPr>
          <w:spacing w:val="-4"/>
          <w:cs/>
        </w:rPr>
        <w:t xml:space="preserve"> ล้านหุ้น</w:t>
      </w:r>
      <w:r w:rsidRPr="00A74740">
        <w:rPr>
          <w:cs/>
        </w:rPr>
        <w:t xml:space="preserve"> มูลค่าที่ตราไว้หุ้นละ 1 บาท จำนวนหุ้นที่จะซื้อคืนคิดเป็นร้อยละ 5 ของหุ้นที่จำหน่ายได้แล้วทั้งหมด โดยมีกำหนดเวลาที่จะซื้อหุ้นคืนตั้งแต่วันที่ 16 กรกฎาคม 2561 ถึงวันที่ 15 มกราคม 2562</w:t>
      </w:r>
      <w:r w:rsidRPr="00A74740">
        <w:t xml:space="preserve"> </w:t>
      </w:r>
      <w:r w:rsidR="00800321">
        <w:rPr>
          <w:rFonts w:hint="cs"/>
          <w:cs/>
        </w:rPr>
        <w:t>โดย</w:t>
      </w:r>
      <w:r w:rsidRPr="00A74740">
        <w:rPr>
          <w:rFonts w:hint="cs"/>
          <w:cs/>
        </w:rPr>
        <w:t>บริษัทได้ซื้อหุ้นคืนตามโครงการดังกล่าวครบแล้วเป็นจำนวนทั้งสิ้น</w:t>
      </w:r>
      <w:r w:rsidR="00D87E57">
        <w:t xml:space="preserve"> 1,009.50</w:t>
      </w:r>
      <w:r w:rsidRPr="00A74740">
        <w:rPr>
          <w:rFonts w:hint="cs"/>
          <w:cs/>
        </w:rPr>
        <w:t xml:space="preserve"> ล้านหุ้น</w:t>
      </w:r>
      <w:r w:rsidR="002E60D8" w:rsidRPr="00A74740">
        <w:t xml:space="preserve"> </w:t>
      </w:r>
      <w:r w:rsidR="002E60D8" w:rsidRPr="00A74740">
        <w:rPr>
          <w:rFonts w:hint="cs"/>
          <w:i/>
          <w:iCs/>
          <w:cs/>
        </w:rPr>
        <w:t>(</w:t>
      </w:r>
      <w:r w:rsidR="002E60D8" w:rsidRPr="00A74740">
        <w:rPr>
          <w:i/>
          <w:iCs/>
          <w:lang w:val="en-US"/>
        </w:rPr>
        <w:t xml:space="preserve">31 </w:t>
      </w:r>
      <w:r w:rsidR="002E60D8" w:rsidRPr="00A74740">
        <w:rPr>
          <w:rFonts w:hint="cs"/>
          <w:i/>
          <w:iCs/>
          <w:cs/>
          <w:lang w:val="en-US"/>
        </w:rPr>
        <w:t xml:space="preserve">ธันวาคม </w:t>
      </w:r>
      <w:r w:rsidR="002E60D8" w:rsidRPr="00A74740">
        <w:rPr>
          <w:i/>
          <w:iCs/>
          <w:lang w:val="en-US"/>
        </w:rPr>
        <w:t xml:space="preserve">2561: 857.81 </w:t>
      </w:r>
      <w:r w:rsidR="002E60D8" w:rsidRPr="00A74740">
        <w:rPr>
          <w:rFonts w:hint="cs"/>
          <w:i/>
          <w:iCs/>
          <w:cs/>
          <w:lang w:val="en-US"/>
        </w:rPr>
        <w:t>ล้านหุ้น)</w:t>
      </w:r>
      <w:r w:rsidRPr="00A74740">
        <w:rPr>
          <w:rFonts w:hint="cs"/>
          <w:i/>
          <w:iCs/>
          <w:cs/>
        </w:rPr>
        <w:t xml:space="preserve"> </w:t>
      </w:r>
      <w:r w:rsidRPr="00A74740">
        <w:rPr>
          <w:rFonts w:hint="cs"/>
          <w:cs/>
        </w:rPr>
        <w:t xml:space="preserve">เป็นจำนวนเงินรวม </w:t>
      </w:r>
      <w:r w:rsidR="00D87E57">
        <w:t>1,983.89</w:t>
      </w:r>
      <w:r w:rsidRPr="00A74740">
        <w:rPr>
          <w:rFonts w:hint="cs"/>
          <w:cs/>
        </w:rPr>
        <w:t xml:space="preserve"> ล้านบาท</w:t>
      </w:r>
      <w:r w:rsidR="002E60D8" w:rsidRPr="00A74740">
        <w:rPr>
          <w:rFonts w:hint="cs"/>
          <w:cs/>
        </w:rPr>
        <w:t xml:space="preserve"> </w:t>
      </w:r>
      <w:r w:rsidR="002E60D8" w:rsidRPr="00A74740">
        <w:rPr>
          <w:rFonts w:hint="cs"/>
          <w:i/>
          <w:iCs/>
          <w:cs/>
        </w:rPr>
        <w:t>(</w:t>
      </w:r>
      <w:r w:rsidR="002E60D8" w:rsidRPr="00A74740">
        <w:rPr>
          <w:i/>
          <w:iCs/>
          <w:lang w:val="en-US"/>
        </w:rPr>
        <w:t xml:space="preserve">31 </w:t>
      </w:r>
      <w:r w:rsidR="002E60D8" w:rsidRPr="00A74740">
        <w:rPr>
          <w:rFonts w:hint="cs"/>
          <w:i/>
          <w:iCs/>
          <w:cs/>
          <w:lang w:val="en-US"/>
        </w:rPr>
        <w:t xml:space="preserve">ธันวาคม </w:t>
      </w:r>
      <w:r w:rsidR="002E60D8" w:rsidRPr="00A74740">
        <w:rPr>
          <w:i/>
          <w:iCs/>
          <w:lang w:val="en-US"/>
        </w:rPr>
        <w:t xml:space="preserve">2561: 1,682.63 </w:t>
      </w:r>
      <w:r w:rsidR="002E60D8" w:rsidRPr="00A74740">
        <w:rPr>
          <w:rFonts w:hint="cs"/>
          <w:i/>
          <w:iCs/>
          <w:cs/>
          <w:lang w:val="en-US"/>
        </w:rPr>
        <w:t>ล้านบาท)</w:t>
      </w:r>
    </w:p>
    <w:p w:rsidR="0039259E" w:rsidRPr="0039259E" w:rsidRDefault="0039259E" w:rsidP="0039259E">
      <w:pPr>
        <w:pStyle w:val="Bo-C1Content"/>
        <w:rPr>
          <w:sz w:val="20"/>
          <w:szCs w:val="20"/>
          <w:highlight w:val="yellow"/>
          <w:lang w:val="en-US"/>
        </w:rPr>
      </w:pPr>
    </w:p>
    <w:p w:rsidR="0039259E" w:rsidRPr="00A74740" w:rsidRDefault="00800321" w:rsidP="0039259E">
      <w:pPr>
        <w:pStyle w:val="Bo-C1Content"/>
        <w:rPr>
          <w:cs/>
          <w:lang w:val="en-US"/>
        </w:rPr>
      </w:pPr>
      <w:r>
        <w:rPr>
          <w:rFonts w:hint="cs"/>
          <w:cs/>
          <w:lang w:val="en-US"/>
        </w:rPr>
        <w:t>และ</w:t>
      </w:r>
      <w:r w:rsidR="0039259E" w:rsidRPr="00A74740">
        <w:rPr>
          <w:rFonts w:hint="cs"/>
          <w:cs/>
          <w:lang w:val="en-US"/>
        </w:rPr>
        <w:t>เมื่อวันที่ 24 กรกฎาคม 2562 บริษัทได้จดทะเบียนลดทุนจำนวน 1,009.50 ล้านหุ้น</w:t>
      </w:r>
      <w:r w:rsidR="00A74740" w:rsidRPr="00A74740">
        <w:rPr>
          <w:lang w:val="en-US"/>
        </w:rPr>
        <w:t xml:space="preserve"> </w:t>
      </w:r>
      <w:r w:rsidR="00A74740" w:rsidRPr="00A74740">
        <w:rPr>
          <w:rFonts w:hint="cs"/>
          <w:cs/>
          <w:lang w:val="en-US"/>
        </w:rPr>
        <w:t xml:space="preserve">มูลค่าที่ตราไว้หุ้นละ </w:t>
      </w:r>
      <w:r w:rsidR="00A74740" w:rsidRPr="00A74740">
        <w:rPr>
          <w:lang w:val="en-US"/>
        </w:rPr>
        <w:t xml:space="preserve">1 </w:t>
      </w:r>
      <w:r w:rsidR="00A74740" w:rsidRPr="00A74740">
        <w:rPr>
          <w:rFonts w:hint="cs"/>
          <w:cs/>
          <w:lang w:val="en-US"/>
        </w:rPr>
        <w:t>บาท</w:t>
      </w:r>
      <w:r w:rsidR="0039259E" w:rsidRPr="00A74740">
        <w:rPr>
          <w:rFonts w:hint="cs"/>
          <w:cs/>
          <w:lang w:val="en-US"/>
        </w:rPr>
        <w:t xml:space="preserve"> โดยตัดหุ้นทุนซื้อคืนที่ไม่สามารถจำหน่ายในตลาดหลักทรัพย์แห่งประเทศไทยในวันที่ 17 กรกฎาคม 2562 </w:t>
      </w:r>
      <w:r w:rsidR="00943C78">
        <w:rPr>
          <w:lang w:val="en-US"/>
        </w:rPr>
        <w:br/>
      </w:r>
      <w:r w:rsidR="0039259E" w:rsidRPr="00A74740">
        <w:rPr>
          <w:rFonts w:hint="cs"/>
          <w:cs/>
          <w:lang w:val="en-US"/>
        </w:rPr>
        <w:t>จำนวน</w:t>
      </w:r>
      <w:r w:rsidR="00A74740" w:rsidRPr="00A74740">
        <w:rPr>
          <w:rFonts w:hint="cs"/>
          <w:cs/>
          <w:lang w:val="en-US"/>
        </w:rPr>
        <w:t>รวม</w:t>
      </w:r>
      <w:r w:rsidR="0039259E" w:rsidRPr="00A74740">
        <w:rPr>
          <w:rFonts w:hint="cs"/>
          <w:cs/>
          <w:lang w:val="en-US"/>
        </w:rPr>
        <w:t xml:space="preserve"> 1,009.50 ล้านหุ้นกับกระทรวงพาณิชย์</w:t>
      </w:r>
    </w:p>
    <w:p w:rsidR="0039259E" w:rsidRDefault="0039259E" w:rsidP="0039259E">
      <w:pPr>
        <w:pStyle w:val="Bo-C1Content"/>
        <w:ind w:left="0"/>
        <w:rPr>
          <w:lang w:val="en-US"/>
        </w:rPr>
      </w:pPr>
    </w:p>
    <w:p w:rsidR="0039259E" w:rsidRPr="0039259E" w:rsidRDefault="0039259E" w:rsidP="0039259E">
      <w:pPr>
        <w:pStyle w:val="Bo-C1Content"/>
        <w:ind w:left="0"/>
        <w:rPr>
          <w:cs/>
          <w:lang w:val="en-US"/>
        </w:rPr>
        <w:sectPr w:rsidR="0039259E" w:rsidRPr="0039259E" w:rsidSect="005274FF">
          <w:footerReference w:type="default" r:id="rId20"/>
          <w:pgSz w:w="11909" w:h="16834" w:code="9"/>
          <w:pgMar w:top="907" w:right="1152" w:bottom="1008" w:left="1152" w:header="706" w:footer="706" w:gutter="0"/>
          <w:cols w:space="737"/>
          <w:docGrid w:linePitch="360"/>
        </w:sectPr>
      </w:pPr>
    </w:p>
    <w:p w:rsidR="001732C7" w:rsidRDefault="001732C7" w:rsidP="00EE724F">
      <w:pPr>
        <w:pStyle w:val="Caption"/>
        <w:ind w:hanging="900"/>
      </w:pPr>
      <w:r>
        <w:rPr>
          <w:rFonts w:hint="cs"/>
          <w:cs/>
        </w:rPr>
        <w:lastRenderedPageBreak/>
        <w:t>ส่วนงาน</w:t>
      </w:r>
      <w:r w:rsidR="00216209">
        <w:rPr>
          <w:rFonts w:hint="cs"/>
          <w:cs/>
        </w:rPr>
        <w:t>ดำเนินงาน</w:t>
      </w:r>
      <w:r w:rsidR="00E80DB5">
        <w:rPr>
          <w:rFonts w:hint="cs"/>
          <w:cs/>
        </w:rPr>
        <w:t>และการจำแนกรายได้</w:t>
      </w:r>
    </w:p>
    <w:p w:rsidR="001732C7" w:rsidRPr="005C2785" w:rsidRDefault="001732C7" w:rsidP="005C2785">
      <w:pPr>
        <w:pStyle w:val="Bo-Blankline"/>
      </w:pPr>
    </w:p>
    <w:p w:rsidR="0040333E" w:rsidRDefault="004E7AC9" w:rsidP="00E5749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ข้อมูลเกี่ยวกับผลได้เสีย</w:t>
      </w:r>
      <w:r w:rsidR="0040333E"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 w:rsidR="00F418F2">
        <w:rPr>
          <w:rFonts w:ascii="Angsana New" w:hAnsi="Angsana New" w:hint="cs"/>
          <w:sz w:val="30"/>
          <w:szCs w:val="30"/>
          <w:cs/>
        </w:rPr>
        <w:t>ที่รายงาน</w:t>
      </w:r>
    </w:p>
    <w:p w:rsidR="00AE75BA" w:rsidRPr="00AE75BA" w:rsidRDefault="00AE75BA" w:rsidP="00AE75BA">
      <w:pPr>
        <w:keepNext/>
        <w:shd w:val="clear" w:color="auto" w:fill="FFFFFF"/>
        <w:spacing w:line="240" w:lineRule="auto"/>
        <w:ind w:right="191"/>
        <w:outlineLvl w:val="1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142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57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74"/>
      </w:tblGrid>
      <w:tr w:rsidR="004B71DC" w:rsidRPr="00AE75BA" w:rsidTr="00292E1A">
        <w:tc>
          <w:tcPr>
            <w:tcW w:w="3357" w:type="dxa"/>
            <w:shd w:val="clear" w:color="auto" w:fill="auto"/>
          </w:tcPr>
          <w:p w:rsidR="004B71DC" w:rsidRPr="00AE75BA" w:rsidRDefault="004B71DC" w:rsidP="00AE75B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0" w:type="dxa"/>
            <w:gridSpan w:val="15"/>
            <w:shd w:val="clear" w:color="auto" w:fill="auto"/>
            <w:vAlign w:val="bottom"/>
          </w:tcPr>
          <w:p w:rsidR="004B71DC" w:rsidRPr="00AE75BA" w:rsidRDefault="004B71DC" w:rsidP="004B71D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AE75BA" w:rsidRPr="00AE75BA" w:rsidTr="000E584E">
        <w:tc>
          <w:tcPr>
            <w:tcW w:w="3357" w:type="dxa"/>
            <w:shd w:val="clear" w:color="auto" w:fill="auto"/>
          </w:tcPr>
          <w:p w:rsidR="00AE75BA" w:rsidRPr="00AE75BA" w:rsidRDefault="00AE75BA" w:rsidP="00AE75B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AE75BA" w:rsidRPr="00AE75BA" w:rsidRDefault="00AE75BA" w:rsidP="00AE75B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E75BA" w:rsidRPr="00AE75BA" w:rsidRDefault="00AE75BA" w:rsidP="00AE75BA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AE75BA" w:rsidRPr="00AE75BA" w:rsidRDefault="00AE75BA" w:rsidP="00AE75B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E75BA" w:rsidRPr="00AE75BA" w:rsidRDefault="00AE75BA" w:rsidP="00AE75BA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AE75BA" w:rsidRPr="00AE75BA" w:rsidRDefault="00AE75BA" w:rsidP="00AE75B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75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รวมรายได้ส่วนงาน</w:t>
            </w:r>
            <w:r w:rsidRPr="00AE75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AE75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E75BA" w:rsidRPr="00AE75BA" w:rsidRDefault="00AE75BA" w:rsidP="00AE75BA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2" w:type="dxa"/>
            <w:gridSpan w:val="3"/>
            <w:shd w:val="clear" w:color="auto" w:fill="auto"/>
            <w:vAlign w:val="bottom"/>
          </w:tcPr>
          <w:p w:rsidR="00AE75BA" w:rsidRPr="00AE75BA" w:rsidRDefault="00AE75BA" w:rsidP="00AE75B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AE75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E75B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AE75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E75B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AE75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AE75B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ก่อนหักภาษีที่รายงาน</w:t>
            </w:r>
          </w:p>
        </w:tc>
      </w:tr>
      <w:tr w:rsidR="00AE75BA" w:rsidRPr="00AE75BA" w:rsidTr="000E584E">
        <w:tc>
          <w:tcPr>
            <w:tcW w:w="3357" w:type="dxa"/>
            <w:shd w:val="clear" w:color="auto" w:fill="auto"/>
            <w:vAlign w:val="bottom"/>
          </w:tcPr>
          <w:p w:rsidR="00AE75BA" w:rsidRPr="00AE75BA" w:rsidRDefault="00AE75BA" w:rsidP="00AE75BA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75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E75BA" w:rsidRPr="00AE75BA" w:rsidRDefault="00AE75BA" w:rsidP="00AE75B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E75BA" w:rsidRPr="00AE75BA" w:rsidRDefault="00AE75BA" w:rsidP="00AE75BA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E75BA" w:rsidRPr="00AE75BA" w:rsidRDefault="00AE75BA" w:rsidP="00AE75B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E75BA" w:rsidRPr="00AE75BA" w:rsidRDefault="00AE75BA" w:rsidP="00AE75BA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E75BA" w:rsidRPr="00AE75BA" w:rsidRDefault="00AE75BA" w:rsidP="00AE75B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E75BA" w:rsidRPr="00AE75BA" w:rsidRDefault="00AE75BA" w:rsidP="00AE75BA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E75BA" w:rsidRPr="00AE75BA" w:rsidRDefault="00AE75BA" w:rsidP="00AE75B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E75BA" w:rsidRPr="00AE75BA" w:rsidRDefault="00AE75BA" w:rsidP="00AE75BA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E75BA" w:rsidRPr="00AE75BA" w:rsidRDefault="00AE75BA" w:rsidP="00AE75B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E75BA" w:rsidRPr="00AE75BA" w:rsidRDefault="00AE75BA" w:rsidP="00AE75BA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E75BA" w:rsidRPr="00AE75BA" w:rsidRDefault="00AE75BA" w:rsidP="00AE75B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E75BA" w:rsidRPr="00AE75BA" w:rsidRDefault="00AE75BA" w:rsidP="00AE75BA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E75BA" w:rsidRPr="00AE75BA" w:rsidRDefault="00AE75BA" w:rsidP="00AE75B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E75BA" w:rsidRPr="00AE75BA" w:rsidRDefault="00AE75BA" w:rsidP="00AE75BA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AE75BA" w:rsidRPr="00AE75BA" w:rsidRDefault="00AE75BA" w:rsidP="00AE75B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75BA" w:rsidRPr="00AE75BA" w:rsidTr="000E584E">
        <w:tc>
          <w:tcPr>
            <w:tcW w:w="3357" w:type="dxa"/>
            <w:shd w:val="clear" w:color="auto" w:fill="auto"/>
            <w:vAlign w:val="bottom"/>
          </w:tcPr>
          <w:p w:rsidR="00AE75BA" w:rsidRPr="00AE75BA" w:rsidRDefault="00AE75BA" w:rsidP="00AE75BA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AE75BA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AE75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 30 กันยายน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E75BA" w:rsidRPr="00AE75BA" w:rsidRDefault="00AE75BA" w:rsidP="00AE75B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E75BA" w:rsidRPr="00AE75BA" w:rsidRDefault="00AE75BA" w:rsidP="00AE75BA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E75BA" w:rsidRPr="00AE75BA" w:rsidRDefault="00AE75BA" w:rsidP="00AE75B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75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E75BA" w:rsidRPr="00AE75BA" w:rsidRDefault="00AE75BA" w:rsidP="00AE75BA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E75BA" w:rsidRPr="00AE75BA" w:rsidRDefault="00AE75BA" w:rsidP="00AE75B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E75BA" w:rsidRPr="00AE75BA" w:rsidRDefault="00AE75BA" w:rsidP="00AE75BA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E75BA" w:rsidRPr="00AE75BA" w:rsidRDefault="00AE75BA" w:rsidP="00AE75B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75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E75BA" w:rsidRPr="00AE75BA" w:rsidRDefault="00AE75BA" w:rsidP="00AE75BA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E75BA" w:rsidRPr="00AE75BA" w:rsidRDefault="00AE75BA" w:rsidP="00AE75B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E75BA" w:rsidRPr="00AE75BA" w:rsidRDefault="00AE75BA" w:rsidP="00AE75BA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E75BA" w:rsidRPr="00AE75BA" w:rsidRDefault="00AE75BA" w:rsidP="00AE75B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75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E75BA" w:rsidRPr="00AE75BA" w:rsidRDefault="00AE75BA" w:rsidP="00AE75BA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E75BA" w:rsidRPr="00AE75BA" w:rsidRDefault="00AE75BA" w:rsidP="00AE75B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E75BA" w:rsidRPr="00AE75BA" w:rsidRDefault="00AE75BA" w:rsidP="00AE75BA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AE75BA" w:rsidRPr="00AE75BA" w:rsidRDefault="00AE75BA" w:rsidP="00AE75B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75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AE75BA" w:rsidRPr="00AE75BA" w:rsidTr="000E584E">
        <w:tc>
          <w:tcPr>
            <w:tcW w:w="3357" w:type="dxa"/>
            <w:shd w:val="clear" w:color="auto" w:fill="auto"/>
          </w:tcPr>
          <w:p w:rsidR="00AE75BA" w:rsidRPr="00AE75BA" w:rsidRDefault="00AE75BA" w:rsidP="00AE75B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0" w:type="dxa"/>
            <w:gridSpan w:val="15"/>
            <w:shd w:val="clear" w:color="auto" w:fill="auto"/>
            <w:vAlign w:val="bottom"/>
          </w:tcPr>
          <w:p w:rsidR="00AE75BA" w:rsidRPr="00AE75BA" w:rsidRDefault="00AE75BA" w:rsidP="00AE75B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AE75BA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1979A1" w:rsidRPr="00AE75BA" w:rsidTr="00F6602A">
        <w:tc>
          <w:tcPr>
            <w:tcW w:w="3357" w:type="dxa"/>
            <w:shd w:val="clear" w:color="auto" w:fill="auto"/>
            <w:vAlign w:val="center"/>
          </w:tcPr>
          <w:p w:rsidR="001979A1" w:rsidRPr="00AE75BA" w:rsidRDefault="001979A1" w:rsidP="001979A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75BA">
              <w:rPr>
                <w:rFonts w:ascii="Angsana New" w:hAnsi="Angsana New" w:hint="cs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764D3A" w:rsidRDefault="00791C7C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4,759,183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5,018,667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B875F2" w:rsidRDefault="00791C7C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2,586,166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3,709,177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B875F2" w:rsidRDefault="005A0F2E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7,345,349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8,727,844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B11FA0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A6D25">
              <w:rPr>
                <w:rFonts w:ascii="Angsana New" w:hAnsi="Angsana New"/>
                <w:sz w:val="30"/>
                <w:szCs w:val="30"/>
                <w:lang w:val="en-US"/>
              </w:rPr>
              <w:t>673,173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(754,923)</w:t>
            </w:r>
          </w:p>
        </w:tc>
      </w:tr>
      <w:tr w:rsidR="001979A1" w:rsidRPr="00AE75BA" w:rsidTr="00F6602A">
        <w:tc>
          <w:tcPr>
            <w:tcW w:w="3357" w:type="dxa"/>
            <w:shd w:val="clear" w:color="auto" w:fill="auto"/>
            <w:vAlign w:val="center"/>
          </w:tcPr>
          <w:p w:rsidR="001979A1" w:rsidRPr="00AE75BA" w:rsidRDefault="001979A1" w:rsidP="001979A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75BA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764D3A" w:rsidRDefault="00791C7C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1,807,538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2,079,306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B875F2" w:rsidRDefault="00791C7C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1,655,025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1,946,653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B875F2" w:rsidRDefault="005A0F2E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3,462,563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4,025,959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B11FA0" w:rsidRDefault="001A6D25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322,841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272,218</w:t>
            </w:r>
          </w:p>
        </w:tc>
      </w:tr>
      <w:tr w:rsidR="001979A1" w:rsidRPr="00AE75BA" w:rsidTr="00F6602A">
        <w:tc>
          <w:tcPr>
            <w:tcW w:w="3357" w:type="dxa"/>
            <w:shd w:val="clear" w:color="auto" w:fill="auto"/>
            <w:vAlign w:val="center"/>
          </w:tcPr>
          <w:p w:rsidR="001979A1" w:rsidRPr="00AE75BA" w:rsidRDefault="001979A1" w:rsidP="001979A1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AE75BA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764D3A" w:rsidRDefault="00791C7C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2,061,853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1,834,991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B875F2" w:rsidRDefault="00791C7C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624,754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271,576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B875F2" w:rsidRDefault="005A0F2E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2,686,607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2,106,567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B11FA0" w:rsidRDefault="001A6D25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1,121,449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1,038,542</w:t>
            </w:r>
          </w:p>
        </w:tc>
      </w:tr>
      <w:tr w:rsidR="001979A1" w:rsidRPr="00AE75BA" w:rsidTr="00F6602A">
        <w:tc>
          <w:tcPr>
            <w:tcW w:w="3357" w:type="dxa"/>
            <w:shd w:val="clear" w:color="auto" w:fill="auto"/>
            <w:vAlign w:val="center"/>
          </w:tcPr>
          <w:p w:rsidR="001979A1" w:rsidRPr="00AE75BA" w:rsidRDefault="001979A1" w:rsidP="001979A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75BA">
              <w:rPr>
                <w:rFonts w:ascii="Angsana New" w:hAnsi="Angsana New" w:hint="cs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764D3A" w:rsidRDefault="00791C7C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22,229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29,479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B875F2" w:rsidRDefault="00791C7C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35,608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5,246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B875F2" w:rsidRDefault="005A0F2E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57,837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34,725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B11FA0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A6D25">
              <w:rPr>
                <w:rFonts w:ascii="Angsana New" w:hAnsi="Angsana New"/>
                <w:sz w:val="30"/>
                <w:szCs w:val="30"/>
                <w:lang w:val="en-US"/>
              </w:rPr>
              <w:t>31,336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(25,155)</w:t>
            </w:r>
          </w:p>
        </w:tc>
      </w:tr>
      <w:tr w:rsidR="001979A1" w:rsidRPr="00AE75BA" w:rsidTr="00F6602A">
        <w:tc>
          <w:tcPr>
            <w:tcW w:w="3357" w:type="dxa"/>
            <w:shd w:val="clear" w:color="auto" w:fill="auto"/>
            <w:vAlign w:val="center"/>
          </w:tcPr>
          <w:p w:rsidR="001979A1" w:rsidRPr="00AE75BA" w:rsidRDefault="001979A1" w:rsidP="001979A1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79A1" w:rsidRPr="00764D3A" w:rsidRDefault="00791C7C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8,650,803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8,962,443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79A1" w:rsidRPr="00B875F2" w:rsidRDefault="00791C7C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4,901,553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5,932,652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79A1" w:rsidRPr="00B875F2" w:rsidRDefault="005A0F2E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13,552,356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14,895,095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79A1" w:rsidRPr="00B11FA0" w:rsidRDefault="001A6D25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739,781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530,682</w:t>
            </w:r>
          </w:p>
        </w:tc>
      </w:tr>
      <w:tr w:rsidR="001979A1" w:rsidRPr="00AE75BA" w:rsidTr="00F6602A">
        <w:tc>
          <w:tcPr>
            <w:tcW w:w="3357" w:type="dxa"/>
            <w:shd w:val="clear" w:color="auto" w:fill="auto"/>
            <w:vAlign w:val="center"/>
          </w:tcPr>
          <w:p w:rsidR="001979A1" w:rsidRPr="00AE75BA" w:rsidRDefault="001979A1" w:rsidP="001979A1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79A1" w:rsidRPr="004B56E6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1979A1" w:rsidRPr="00AE75BA" w:rsidTr="00F6602A">
        <w:tc>
          <w:tcPr>
            <w:tcW w:w="3357" w:type="dxa"/>
            <w:shd w:val="clear" w:color="auto" w:fill="auto"/>
            <w:vAlign w:val="center"/>
          </w:tcPr>
          <w:p w:rsidR="001979A1" w:rsidRPr="00AE75BA" w:rsidRDefault="001979A1" w:rsidP="001979A1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</w:t>
            </w: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E75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(ขาดทุน) </w:t>
            </w:r>
            <w:r w:rsidRPr="00AE75BA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79A1" w:rsidRPr="00B11FA0" w:rsidRDefault="001A6D25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(41,157)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3,320</w:t>
            </w:r>
          </w:p>
        </w:tc>
      </w:tr>
      <w:tr w:rsidR="001979A1" w:rsidRPr="00AE75BA" w:rsidTr="00F6602A">
        <w:tc>
          <w:tcPr>
            <w:tcW w:w="3357" w:type="dxa"/>
            <w:shd w:val="clear" w:color="auto" w:fill="auto"/>
            <w:vAlign w:val="center"/>
          </w:tcPr>
          <w:p w:rsidR="001979A1" w:rsidRPr="00AE75BA" w:rsidRDefault="001979A1" w:rsidP="001979A1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79A1" w:rsidRPr="00B11FA0" w:rsidRDefault="001A6D25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698,624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534,002</w:t>
            </w:r>
          </w:p>
        </w:tc>
      </w:tr>
      <w:tr w:rsidR="001979A1" w:rsidRPr="00AE75BA" w:rsidTr="00F6602A">
        <w:tc>
          <w:tcPr>
            <w:tcW w:w="5897" w:type="dxa"/>
            <w:gridSpan w:val="4"/>
            <w:shd w:val="clear" w:color="auto" w:fill="auto"/>
            <w:vAlign w:val="center"/>
          </w:tcPr>
          <w:p w:rsidR="001979A1" w:rsidRPr="00AE75BA" w:rsidRDefault="001979A1" w:rsidP="001979A1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E75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(กำไร) ขาดทุน</w:t>
            </w:r>
            <w:r w:rsidRPr="00AE75BA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9A1" w:rsidRPr="00B11FA0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A6D25">
              <w:rPr>
                <w:rFonts w:ascii="Angsana New" w:hAnsi="Angsana New"/>
                <w:sz w:val="30"/>
                <w:szCs w:val="30"/>
                <w:lang w:val="en-US"/>
              </w:rPr>
              <w:t>8,345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(21,743)</w:t>
            </w:r>
          </w:p>
        </w:tc>
      </w:tr>
      <w:tr w:rsidR="001979A1" w:rsidRPr="00AE75BA" w:rsidTr="00F6602A">
        <w:tc>
          <w:tcPr>
            <w:tcW w:w="5897" w:type="dxa"/>
            <w:gridSpan w:val="4"/>
            <w:shd w:val="clear" w:color="auto" w:fill="auto"/>
            <w:vAlign w:val="center"/>
          </w:tcPr>
          <w:p w:rsidR="001979A1" w:rsidRPr="00AE75BA" w:rsidRDefault="001979A1" w:rsidP="001979A1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75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AE75B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ก่อนภาษีเงินได้สำหรับ</w:t>
            </w:r>
            <w:r w:rsidRPr="00AE75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979A1" w:rsidRPr="00B11FA0" w:rsidRDefault="00F97553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690,27</w:t>
            </w:r>
            <w:r w:rsidR="001A6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512,259</w:t>
            </w:r>
          </w:p>
        </w:tc>
      </w:tr>
      <w:tr w:rsidR="001979A1" w:rsidRPr="00AE75BA" w:rsidTr="000E584E">
        <w:tc>
          <w:tcPr>
            <w:tcW w:w="5897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1979A1" w:rsidRPr="00AE75BA" w:rsidTr="00292E1A">
        <w:tc>
          <w:tcPr>
            <w:tcW w:w="3357" w:type="dxa"/>
            <w:shd w:val="clear" w:color="auto" w:fill="auto"/>
          </w:tcPr>
          <w:p w:rsidR="001979A1" w:rsidRPr="00AE75BA" w:rsidRDefault="001979A1" w:rsidP="001979A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0" w:type="dxa"/>
            <w:gridSpan w:val="15"/>
            <w:shd w:val="clear" w:color="auto" w:fill="auto"/>
            <w:vAlign w:val="bottom"/>
          </w:tcPr>
          <w:p w:rsidR="001979A1" w:rsidRPr="00AE75BA" w:rsidRDefault="001979A1" w:rsidP="001979A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1979A1" w:rsidRPr="00AE75BA" w:rsidTr="00AE75BA">
        <w:tc>
          <w:tcPr>
            <w:tcW w:w="3357" w:type="dxa"/>
            <w:shd w:val="clear" w:color="auto" w:fill="auto"/>
          </w:tcPr>
          <w:p w:rsidR="001979A1" w:rsidRPr="00AE75BA" w:rsidRDefault="001979A1" w:rsidP="001979A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1979A1" w:rsidRPr="00AE75BA" w:rsidRDefault="001979A1" w:rsidP="001979A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1979A1" w:rsidRPr="00AE75BA" w:rsidRDefault="001979A1" w:rsidP="001979A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1979A1" w:rsidRPr="00AE75BA" w:rsidRDefault="001979A1" w:rsidP="001979A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75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รวมรายได้ส่วนงาน</w:t>
            </w:r>
            <w:r w:rsidRPr="00AE75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AE75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2" w:type="dxa"/>
            <w:gridSpan w:val="3"/>
            <w:shd w:val="clear" w:color="auto" w:fill="auto"/>
            <w:vAlign w:val="bottom"/>
          </w:tcPr>
          <w:p w:rsidR="001979A1" w:rsidRPr="00AE75BA" w:rsidRDefault="001979A1" w:rsidP="001979A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AE75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E75B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AE75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E75B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AE75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AE75B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ก่อนหักภาษีที่รายงาน</w:t>
            </w:r>
          </w:p>
        </w:tc>
      </w:tr>
      <w:tr w:rsidR="001979A1" w:rsidRPr="00AE75BA" w:rsidTr="00AE75BA">
        <w:tc>
          <w:tcPr>
            <w:tcW w:w="3357" w:type="dxa"/>
            <w:shd w:val="clear" w:color="auto" w:fill="auto"/>
            <w:vAlign w:val="bottom"/>
          </w:tcPr>
          <w:p w:rsidR="001979A1" w:rsidRPr="00AE75BA" w:rsidRDefault="001979A1" w:rsidP="001979A1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75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79A1" w:rsidRPr="00AE75BA" w:rsidRDefault="001979A1" w:rsidP="001979A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79A1" w:rsidRPr="00AE75BA" w:rsidRDefault="001979A1" w:rsidP="001979A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79A1" w:rsidRPr="00AE75BA" w:rsidRDefault="001979A1" w:rsidP="001979A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79A1" w:rsidRPr="00AE75BA" w:rsidRDefault="001979A1" w:rsidP="001979A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79A1" w:rsidRPr="00AE75BA" w:rsidRDefault="001979A1" w:rsidP="001979A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79A1" w:rsidRPr="00AE75BA" w:rsidRDefault="001979A1" w:rsidP="001979A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79A1" w:rsidRPr="00AE75BA" w:rsidRDefault="001979A1" w:rsidP="001979A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1979A1" w:rsidRPr="00AE75BA" w:rsidRDefault="001979A1" w:rsidP="001979A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79A1" w:rsidRPr="00AE75BA" w:rsidTr="00AE75BA">
        <w:tc>
          <w:tcPr>
            <w:tcW w:w="3357" w:type="dxa"/>
            <w:shd w:val="clear" w:color="auto" w:fill="auto"/>
            <w:vAlign w:val="bottom"/>
          </w:tcPr>
          <w:p w:rsidR="001979A1" w:rsidRPr="00AE75BA" w:rsidRDefault="001979A1" w:rsidP="001979A1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AE75BA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AE75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 30 กันยายน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79A1" w:rsidRPr="00AE75BA" w:rsidRDefault="001979A1" w:rsidP="001979A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79A1" w:rsidRPr="00AE75BA" w:rsidRDefault="001979A1" w:rsidP="001979A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75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79A1" w:rsidRPr="00AE75BA" w:rsidRDefault="001979A1" w:rsidP="001979A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79A1" w:rsidRPr="00AE75BA" w:rsidRDefault="001979A1" w:rsidP="001979A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75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79A1" w:rsidRPr="00AE75BA" w:rsidRDefault="001979A1" w:rsidP="001979A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79A1" w:rsidRPr="00AE75BA" w:rsidRDefault="001979A1" w:rsidP="001979A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75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79A1" w:rsidRPr="00AE75BA" w:rsidRDefault="001979A1" w:rsidP="001979A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1979A1" w:rsidRPr="00AE75BA" w:rsidRDefault="001979A1" w:rsidP="001979A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75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1979A1" w:rsidRPr="00AE75BA" w:rsidTr="00AE75BA">
        <w:tc>
          <w:tcPr>
            <w:tcW w:w="3357" w:type="dxa"/>
            <w:shd w:val="clear" w:color="auto" w:fill="auto"/>
          </w:tcPr>
          <w:p w:rsidR="001979A1" w:rsidRPr="00AE75BA" w:rsidRDefault="001979A1" w:rsidP="001979A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0" w:type="dxa"/>
            <w:gridSpan w:val="15"/>
            <w:shd w:val="clear" w:color="auto" w:fill="auto"/>
            <w:vAlign w:val="bottom"/>
          </w:tcPr>
          <w:p w:rsidR="001979A1" w:rsidRPr="00AE75BA" w:rsidRDefault="001979A1" w:rsidP="001979A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AE75BA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2E6755" w:rsidRPr="00AE75BA" w:rsidTr="00F6602A">
        <w:tc>
          <w:tcPr>
            <w:tcW w:w="3357" w:type="dxa"/>
            <w:shd w:val="clear" w:color="auto" w:fill="auto"/>
            <w:vAlign w:val="center"/>
          </w:tcPr>
          <w:p w:rsidR="002E6755" w:rsidRPr="00AE75BA" w:rsidRDefault="002E6755" w:rsidP="002E675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75BA">
              <w:rPr>
                <w:rFonts w:ascii="Angsana New" w:hAnsi="Angsana New" w:hint="cs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2E6755" w:rsidRPr="00764D3A" w:rsidRDefault="0079649E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15,463,841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14,437,828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2E6755" w:rsidRPr="00B875F2" w:rsidRDefault="00C9080A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8,248,925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9,605,573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2E6755" w:rsidRPr="00B875F2" w:rsidRDefault="00AE6882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23,712,766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24,043,401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2E6755" w:rsidRPr="00B11FA0" w:rsidRDefault="00372CDE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(2,138,517)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(2,446,015)</w:t>
            </w:r>
          </w:p>
        </w:tc>
      </w:tr>
      <w:tr w:rsidR="002E6755" w:rsidRPr="00AE75BA" w:rsidTr="00F6602A">
        <w:tc>
          <w:tcPr>
            <w:tcW w:w="3357" w:type="dxa"/>
            <w:shd w:val="clear" w:color="auto" w:fill="auto"/>
            <w:vAlign w:val="center"/>
          </w:tcPr>
          <w:p w:rsidR="002E6755" w:rsidRPr="00AE75BA" w:rsidRDefault="002E6755" w:rsidP="002E675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75BA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2E6755" w:rsidRPr="00764D3A" w:rsidRDefault="0079649E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6,014,259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6,085,411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2E6755" w:rsidRPr="00B875F2" w:rsidRDefault="00C9080A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5,387,662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5,554,070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2E6755" w:rsidRPr="00B875F2" w:rsidRDefault="00AE6882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11,401,921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11,639,481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2E6755" w:rsidRPr="00B11FA0" w:rsidRDefault="00372CDE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936,038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740,610</w:t>
            </w:r>
          </w:p>
        </w:tc>
      </w:tr>
      <w:tr w:rsidR="002E6755" w:rsidRPr="00AE75BA" w:rsidTr="00F6602A">
        <w:tc>
          <w:tcPr>
            <w:tcW w:w="3357" w:type="dxa"/>
            <w:shd w:val="clear" w:color="auto" w:fill="auto"/>
            <w:vAlign w:val="center"/>
          </w:tcPr>
          <w:p w:rsidR="002E6755" w:rsidRPr="00AE75BA" w:rsidRDefault="002E6755" w:rsidP="002E6755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AE75BA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2E6755" w:rsidRPr="00764D3A" w:rsidRDefault="0079649E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5,971,773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4,690,406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2E6755" w:rsidRPr="00B875F2" w:rsidRDefault="00C9080A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1,721,071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645,915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2E6755" w:rsidRPr="00B875F2" w:rsidRDefault="00AE6882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7,692,844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5,336,321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2E6755" w:rsidRPr="00B11FA0" w:rsidRDefault="00372CDE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3,406,464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2,863,171</w:t>
            </w:r>
          </w:p>
        </w:tc>
      </w:tr>
      <w:tr w:rsidR="002E6755" w:rsidRPr="00AE75BA" w:rsidTr="00F6602A">
        <w:tc>
          <w:tcPr>
            <w:tcW w:w="3357" w:type="dxa"/>
            <w:shd w:val="clear" w:color="auto" w:fill="auto"/>
            <w:vAlign w:val="center"/>
          </w:tcPr>
          <w:p w:rsidR="002E6755" w:rsidRPr="00AE75BA" w:rsidRDefault="002E6755" w:rsidP="002E675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75BA">
              <w:rPr>
                <w:rFonts w:ascii="Angsana New" w:hAnsi="Angsana New" w:hint="cs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2E6755" w:rsidRPr="00764D3A" w:rsidRDefault="00C9080A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79,264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96,954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2E6755" w:rsidRPr="00B875F2" w:rsidRDefault="00C9080A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86,908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10,425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2E6755" w:rsidRPr="00B875F2" w:rsidRDefault="00AE6882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166,172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107,379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2E6755" w:rsidRPr="00B11FA0" w:rsidRDefault="00372CDE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(74,295)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(200,675)</w:t>
            </w:r>
          </w:p>
        </w:tc>
      </w:tr>
      <w:tr w:rsidR="002E6755" w:rsidRPr="00AE75BA" w:rsidTr="00F6602A">
        <w:tc>
          <w:tcPr>
            <w:tcW w:w="3357" w:type="dxa"/>
            <w:shd w:val="clear" w:color="auto" w:fill="auto"/>
            <w:vAlign w:val="center"/>
          </w:tcPr>
          <w:p w:rsidR="002E6755" w:rsidRPr="00AE75BA" w:rsidRDefault="002E6755" w:rsidP="002E6755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55" w:rsidRPr="00764D3A" w:rsidRDefault="00C9080A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27,529,137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25,310,599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55" w:rsidRPr="00B875F2" w:rsidRDefault="00C9080A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15,444,566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15,815,983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55" w:rsidRPr="00B875F2" w:rsidRDefault="00AE6882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42,973,703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41,126,582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55" w:rsidRPr="00B11FA0" w:rsidRDefault="00372CDE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2,129,690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6755" w:rsidRPr="00AE75BA" w:rsidRDefault="002E6755" w:rsidP="002E67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957,091</w:t>
            </w:r>
          </w:p>
        </w:tc>
      </w:tr>
      <w:tr w:rsidR="001979A1" w:rsidRPr="00AE75BA" w:rsidTr="00F6602A">
        <w:tc>
          <w:tcPr>
            <w:tcW w:w="3357" w:type="dxa"/>
            <w:shd w:val="clear" w:color="auto" w:fill="auto"/>
            <w:vAlign w:val="center"/>
          </w:tcPr>
          <w:p w:rsidR="001979A1" w:rsidRPr="00AE75BA" w:rsidRDefault="001979A1" w:rsidP="001979A1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979A1" w:rsidRPr="00AE75BA" w:rsidTr="00F6602A">
        <w:tc>
          <w:tcPr>
            <w:tcW w:w="3357" w:type="dxa"/>
            <w:shd w:val="clear" w:color="auto" w:fill="auto"/>
            <w:vAlign w:val="center"/>
          </w:tcPr>
          <w:p w:rsidR="001979A1" w:rsidRPr="00AE75BA" w:rsidRDefault="001979A1" w:rsidP="001979A1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AE75B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AE75BA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AE75BA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9A1" w:rsidRPr="00AE75BA" w:rsidRDefault="00372CDE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(27,844)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8,692</w:t>
            </w:r>
          </w:p>
        </w:tc>
      </w:tr>
      <w:tr w:rsidR="001979A1" w:rsidRPr="00AE75BA" w:rsidTr="00F6602A">
        <w:tc>
          <w:tcPr>
            <w:tcW w:w="3357" w:type="dxa"/>
            <w:shd w:val="clear" w:color="auto" w:fill="auto"/>
            <w:vAlign w:val="center"/>
          </w:tcPr>
          <w:p w:rsidR="001979A1" w:rsidRPr="00AE75BA" w:rsidRDefault="001979A1" w:rsidP="001979A1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79A1" w:rsidRPr="00AE75BA" w:rsidRDefault="00372CDE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2,101,846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965,783</w:t>
            </w:r>
          </w:p>
        </w:tc>
      </w:tr>
      <w:tr w:rsidR="001979A1" w:rsidRPr="00AE75BA" w:rsidTr="00F6602A">
        <w:tc>
          <w:tcPr>
            <w:tcW w:w="5897" w:type="dxa"/>
            <w:gridSpan w:val="4"/>
            <w:shd w:val="clear" w:color="auto" w:fill="auto"/>
            <w:vAlign w:val="center"/>
          </w:tcPr>
          <w:p w:rsidR="001979A1" w:rsidRPr="00AE75BA" w:rsidRDefault="001979A1" w:rsidP="001979A1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E75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(กำไร) ขาดทุน</w:t>
            </w:r>
            <w:r w:rsidRPr="00AE75BA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9A1" w:rsidRPr="00AE75BA" w:rsidRDefault="00372CDE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(26,720)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sz w:val="30"/>
                <w:szCs w:val="30"/>
                <w:lang w:val="en-US"/>
              </w:rPr>
              <w:t>(22,265)</w:t>
            </w:r>
          </w:p>
        </w:tc>
      </w:tr>
      <w:tr w:rsidR="001979A1" w:rsidRPr="00AE75BA" w:rsidTr="00F6602A">
        <w:trPr>
          <w:trHeight w:val="314"/>
        </w:trPr>
        <w:tc>
          <w:tcPr>
            <w:tcW w:w="5897" w:type="dxa"/>
            <w:gridSpan w:val="4"/>
            <w:shd w:val="clear" w:color="auto" w:fill="auto"/>
            <w:vAlign w:val="center"/>
          </w:tcPr>
          <w:p w:rsidR="001979A1" w:rsidRPr="00AE75BA" w:rsidRDefault="001979A1" w:rsidP="001979A1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75B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</w:t>
            </w:r>
            <w:r w:rsidRPr="00AE75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979A1" w:rsidRPr="00AE75BA" w:rsidRDefault="00174385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2,075,126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979A1" w:rsidRPr="00AE75BA" w:rsidRDefault="001979A1" w:rsidP="001979A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75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943,518</w:t>
            </w:r>
          </w:p>
        </w:tc>
      </w:tr>
    </w:tbl>
    <w:p w:rsidR="00191303" w:rsidRDefault="00191303" w:rsidP="00C01A35">
      <w:pPr>
        <w:pStyle w:val="Bo-Blankline"/>
      </w:pPr>
    </w:p>
    <w:p w:rsidR="00C01A35" w:rsidRPr="00C01A35" w:rsidRDefault="00C01A35" w:rsidP="00C01A35">
      <w:pPr>
        <w:pStyle w:val="Ang15"/>
      </w:pPr>
      <w:r w:rsidRPr="00C01A35">
        <w:rPr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เวลาใดเวลาหนึ่ง</w:t>
      </w:r>
    </w:p>
    <w:p w:rsidR="00AE75BA" w:rsidRDefault="00AE75BA" w:rsidP="00D001AF">
      <w:pPr>
        <w:pStyle w:val="Ang15"/>
        <w:rPr>
          <w:b/>
          <w:bCs/>
          <w:sz w:val="20"/>
          <w:szCs w:val="20"/>
        </w:rPr>
      </w:pPr>
    </w:p>
    <w:p w:rsidR="007204C0" w:rsidRDefault="007204C0" w:rsidP="00C01A35">
      <w:pPr>
        <w:pStyle w:val="Heading2"/>
        <w:keepLines w:val="0"/>
        <w:numPr>
          <w:ilvl w:val="0"/>
          <w:numId w:val="0"/>
        </w:numPr>
        <w:shd w:val="clear" w:color="auto" w:fill="FFFFFF"/>
        <w:spacing w:after="0" w:line="240" w:lineRule="auto"/>
        <w:ind w:left="504" w:right="191"/>
        <w:rPr>
          <w:rFonts w:ascii="Angsana New" w:hAnsi="Angsana New"/>
          <w:sz w:val="30"/>
          <w:szCs w:val="30"/>
        </w:rPr>
        <w:sectPr w:rsidR="007204C0" w:rsidSect="00EE724F">
          <w:headerReference w:type="default" r:id="rId21"/>
          <w:pgSz w:w="16834" w:h="11909" w:orient="landscape" w:code="9"/>
          <w:pgMar w:top="1872" w:right="904" w:bottom="706" w:left="1008" w:header="706" w:footer="706" w:gutter="0"/>
          <w:cols w:space="737"/>
          <w:docGrid w:linePitch="360"/>
        </w:sectPr>
      </w:pPr>
    </w:p>
    <w:p w:rsidR="0040333E" w:rsidRPr="00964878" w:rsidRDefault="0040333E" w:rsidP="00E5749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 w:rsidRPr="00964878"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ข้อมูลเกี่ยวกับฐานะการเงินตามส่วนงาน</w:t>
      </w:r>
      <w:r w:rsidR="00F418F2" w:rsidRPr="00964878">
        <w:rPr>
          <w:rFonts w:ascii="Angsana New" w:hAnsi="Angsana New" w:hint="cs"/>
          <w:sz w:val="30"/>
          <w:szCs w:val="30"/>
          <w:cs/>
        </w:rPr>
        <w:t>ที่รายงาน</w:t>
      </w:r>
    </w:p>
    <w:p w:rsidR="0040333E" w:rsidRPr="00964878" w:rsidRDefault="0040333E" w:rsidP="004D65BA">
      <w:pPr>
        <w:pStyle w:val="Bo-Blankline"/>
      </w:pPr>
    </w:p>
    <w:tbl>
      <w:tblPr>
        <w:tblW w:w="9170" w:type="dxa"/>
        <w:tblInd w:w="450" w:type="dxa"/>
        <w:tblLook w:val="04A0" w:firstRow="1" w:lastRow="0" w:firstColumn="1" w:lastColumn="0" w:noHBand="0" w:noVBand="1"/>
      </w:tblPr>
      <w:tblGrid>
        <w:gridCol w:w="4860"/>
        <w:gridCol w:w="989"/>
        <w:gridCol w:w="234"/>
        <w:gridCol w:w="1439"/>
        <w:gridCol w:w="234"/>
        <w:gridCol w:w="1414"/>
      </w:tblGrid>
      <w:tr w:rsidR="00D001AF" w:rsidRPr="00964878" w:rsidTr="00C22E98">
        <w:tc>
          <w:tcPr>
            <w:tcW w:w="4860" w:type="dxa"/>
          </w:tcPr>
          <w:p w:rsidR="00D001AF" w:rsidRPr="00964878" w:rsidRDefault="00D001AF" w:rsidP="001C681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D001AF" w:rsidRPr="00964878" w:rsidRDefault="00D001AF" w:rsidP="001C681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D001AF" w:rsidRPr="00964878" w:rsidRDefault="00D001AF" w:rsidP="001C681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7" w:type="dxa"/>
            <w:gridSpan w:val="3"/>
          </w:tcPr>
          <w:p w:rsidR="00D001AF" w:rsidRPr="00964878" w:rsidRDefault="00D001AF" w:rsidP="00D15C4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FD4A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CC0312" w:rsidRPr="00964878" w:rsidTr="00C22E98">
        <w:tc>
          <w:tcPr>
            <w:tcW w:w="4860" w:type="dxa"/>
          </w:tcPr>
          <w:p w:rsidR="00CC0312" w:rsidRPr="00964878" w:rsidRDefault="00CC0312" w:rsidP="001C681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CC0312" w:rsidRPr="00964878" w:rsidRDefault="00CC0312" w:rsidP="001C681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CC0312" w:rsidRPr="00964878" w:rsidRDefault="00CC0312" w:rsidP="001C681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7" w:type="dxa"/>
            <w:gridSpan w:val="3"/>
          </w:tcPr>
          <w:p w:rsidR="00CC0312" w:rsidRPr="00964878" w:rsidRDefault="00CC0312" w:rsidP="00D15C4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48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036DD3" w:rsidRPr="00964878" w:rsidTr="00C22E98">
        <w:tc>
          <w:tcPr>
            <w:tcW w:w="4860" w:type="dxa"/>
          </w:tcPr>
          <w:p w:rsidR="00036DD3" w:rsidRPr="00964878" w:rsidRDefault="00036DD3" w:rsidP="004349C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036DD3" w:rsidRPr="00964878" w:rsidRDefault="00036DD3" w:rsidP="004349C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036DD3" w:rsidRPr="00964878" w:rsidRDefault="00036DD3" w:rsidP="004349C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</w:tcPr>
          <w:p w:rsidR="00036DD3" w:rsidRPr="00964878" w:rsidRDefault="006B611B" w:rsidP="004349C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" w:name="_Hlk17726641"/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  <w:bookmarkEnd w:id="1"/>
          </w:p>
        </w:tc>
        <w:tc>
          <w:tcPr>
            <w:tcW w:w="234" w:type="dxa"/>
          </w:tcPr>
          <w:p w:rsidR="00036DD3" w:rsidRPr="00964878" w:rsidRDefault="00036DD3" w:rsidP="004349C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</w:tcPr>
          <w:p w:rsidR="00036DD3" w:rsidRPr="00964878" w:rsidRDefault="00716EF5" w:rsidP="004349C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036DD3" w:rsidRPr="0096487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96EB0" w:rsidRPr="00964878" w:rsidTr="00C22E98">
        <w:tc>
          <w:tcPr>
            <w:tcW w:w="4860" w:type="dxa"/>
          </w:tcPr>
          <w:p w:rsidR="00C96EB0" w:rsidRPr="00964878" w:rsidRDefault="00C96EB0" w:rsidP="009B21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C96EB0" w:rsidRPr="00964878" w:rsidRDefault="00C96EB0" w:rsidP="009B215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C96EB0" w:rsidRPr="00964878" w:rsidRDefault="00C96EB0" w:rsidP="009B21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</w:tcPr>
          <w:p w:rsidR="00C96EB0" w:rsidRPr="00964878" w:rsidRDefault="00716EF5" w:rsidP="0047124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8629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4" w:type="dxa"/>
          </w:tcPr>
          <w:p w:rsidR="00C96EB0" w:rsidRPr="00964878" w:rsidRDefault="00C96EB0" w:rsidP="009B21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</w:tcPr>
          <w:p w:rsidR="00C96EB0" w:rsidRPr="00964878" w:rsidRDefault="00716EF5" w:rsidP="0047124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08629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CC0312" w:rsidRPr="00964878" w:rsidTr="00C22E98">
        <w:tc>
          <w:tcPr>
            <w:tcW w:w="4860" w:type="dxa"/>
          </w:tcPr>
          <w:p w:rsidR="00CC0312" w:rsidRPr="00964878" w:rsidRDefault="00CC0312" w:rsidP="001C681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CC0312" w:rsidRPr="00964878" w:rsidRDefault="00CC0312" w:rsidP="001C681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CC0312" w:rsidRPr="00964878" w:rsidRDefault="00CC0312" w:rsidP="001C681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7" w:type="dxa"/>
            <w:gridSpan w:val="3"/>
          </w:tcPr>
          <w:p w:rsidR="00CC0312" w:rsidRPr="00964878" w:rsidRDefault="00CC0312" w:rsidP="00D15C4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E54CB" w:rsidRPr="00964878" w:rsidTr="00F6602A">
        <w:tc>
          <w:tcPr>
            <w:tcW w:w="4860" w:type="dxa"/>
            <w:vAlign w:val="center"/>
          </w:tcPr>
          <w:p w:rsidR="003E54CB" w:rsidRPr="00964878" w:rsidRDefault="003E54CB" w:rsidP="003E54C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989" w:type="dxa"/>
          </w:tcPr>
          <w:p w:rsidR="003E54CB" w:rsidRPr="00964878" w:rsidRDefault="003E54CB" w:rsidP="003E54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3E54CB" w:rsidRPr="00964878" w:rsidRDefault="003E54CB" w:rsidP="003E54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:rsidR="003E54CB" w:rsidRPr="006A5FB2" w:rsidRDefault="00043E25" w:rsidP="003E54C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69,136,701</w:t>
            </w:r>
          </w:p>
        </w:tc>
        <w:tc>
          <w:tcPr>
            <w:tcW w:w="234" w:type="dxa"/>
          </w:tcPr>
          <w:p w:rsidR="003E54CB" w:rsidRPr="00964878" w:rsidRDefault="003E54CB" w:rsidP="003E54C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3E54CB" w:rsidRPr="00020D75" w:rsidRDefault="003E54CB" w:rsidP="003E54C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69,828,342</w:t>
            </w:r>
          </w:p>
        </w:tc>
      </w:tr>
      <w:tr w:rsidR="003E54CB" w:rsidRPr="00964878" w:rsidTr="00F6602A">
        <w:tc>
          <w:tcPr>
            <w:tcW w:w="4860" w:type="dxa"/>
            <w:vAlign w:val="center"/>
          </w:tcPr>
          <w:p w:rsidR="003E54CB" w:rsidRPr="00964878" w:rsidRDefault="003E54CB" w:rsidP="003E54C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89" w:type="dxa"/>
          </w:tcPr>
          <w:p w:rsidR="003E54CB" w:rsidRPr="00964878" w:rsidRDefault="003E54CB" w:rsidP="003E54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3E54CB" w:rsidRPr="00964878" w:rsidRDefault="003E54CB" w:rsidP="003E54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:rsidR="003E54CB" w:rsidRPr="00964878" w:rsidRDefault="00043E25" w:rsidP="003E54C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8,269,304</w:t>
            </w:r>
          </w:p>
        </w:tc>
        <w:tc>
          <w:tcPr>
            <w:tcW w:w="234" w:type="dxa"/>
          </w:tcPr>
          <w:p w:rsidR="003E54CB" w:rsidRPr="00964878" w:rsidRDefault="003E54CB" w:rsidP="003E54C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3E54CB" w:rsidRPr="00020D75" w:rsidRDefault="003E54CB" w:rsidP="003E54CB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8,529,204</w:t>
            </w:r>
          </w:p>
        </w:tc>
      </w:tr>
      <w:tr w:rsidR="003E54CB" w:rsidRPr="00964878" w:rsidTr="00F6602A">
        <w:tc>
          <w:tcPr>
            <w:tcW w:w="4860" w:type="dxa"/>
            <w:vAlign w:val="center"/>
          </w:tcPr>
          <w:p w:rsidR="003E54CB" w:rsidRPr="00964878" w:rsidRDefault="003E54CB" w:rsidP="003E54C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989" w:type="dxa"/>
          </w:tcPr>
          <w:p w:rsidR="003E54CB" w:rsidRPr="00964878" w:rsidRDefault="003E54CB" w:rsidP="003E54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3E54CB" w:rsidRPr="00964878" w:rsidRDefault="003E54CB" w:rsidP="003E54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:rsidR="003E54CB" w:rsidRPr="00964878" w:rsidRDefault="00043E25" w:rsidP="003E54C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33,272,319</w:t>
            </w:r>
          </w:p>
        </w:tc>
        <w:tc>
          <w:tcPr>
            <w:tcW w:w="234" w:type="dxa"/>
          </w:tcPr>
          <w:p w:rsidR="003E54CB" w:rsidRPr="00964878" w:rsidRDefault="003E54CB" w:rsidP="003E54C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3E54CB" w:rsidRPr="00020D75" w:rsidRDefault="003E54CB" w:rsidP="003E54C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D75">
              <w:rPr>
                <w:rFonts w:ascii="Angsana New" w:hAnsi="Angsana New"/>
                <w:sz w:val="30"/>
                <w:szCs w:val="30"/>
                <w:lang w:val="en-US"/>
              </w:rPr>
              <w:t>28,361,759</w:t>
            </w:r>
          </w:p>
        </w:tc>
      </w:tr>
      <w:tr w:rsidR="003E54CB" w:rsidRPr="00964878" w:rsidTr="00F6602A">
        <w:tc>
          <w:tcPr>
            <w:tcW w:w="4860" w:type="dxa"/>
            <w:vAlign w:val="center"/>
          </w:tcPr>
          <w:p w:rsidR="003E54CB" w:rsidRPr="00964878" w:rsidRDefault="003E54CB" w:rsidP="003E54C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989" w:type="dxa"/>
          </w:tcPr>
          <w:p w:rsidR="003E54CB" w:rsidRPr="00964878" w:rsidRDefault="003E54CB" w:rsidP="003E54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3E54CB" w:rsidRPr="00964878" w:rsidRDefault="003E54CB" w:rsidP="003E54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:rsidR="003E54CB" w:rsidRPr="00964878" w:rsidRDefault="00043E25" w:rsidP="003E54C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2,233,860</w:t>
            </w:r>
          </w:p>
        </w:tc>
        <w:tc>
          <w:tcPr>
            <w:tcW w:w="234" w:type="dxa"/>
          </w:tcPr>
          <w:p w:rsidR="003E54CB" w:rsidRPr="00964878" w:rsidRDefault="003E54CB" w:rsidP="003E54C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3E54CB" w:rsidRPr="00020D75" w:rsidRDefault="003E54CB" w:rsidP="003E54C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2,233,346</w:t>
            </w:r>
          </w:p>
        </w:tc>
      </w:tr>
      <w:tr w:rsidR="003E54CB" w:rsidRPr="00964878" w:rsidTr="00F6602A">
        <w:tc>
          <w:tcPr>
            <w:tcW w:w="4860" w:type="dxa"/>
            <w:vAlign w:val="center"/>
          </w:tcPr>
          <w:p w:rsidR="003E54CB" w:rsidRPr="00964878" w:rsidRDefault="003E54CB" w:rsidP="003E54CB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9648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989" w:type="dxa"/>
          </w:tcPr>
          <w:p w:rsidR="003E54CB" w:rsidRPr="00964878" w:rsidRDefault="003E54CB" w:rsidP="003E54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3E54CB" w:rsidRPr="00964878" w:rsidRDefault="003E54CB" w:rsidP="003E54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4CB" w:rsidRPr="00964878" w:rsidRDefault="00043E25" w:rsidP="003E54C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576,706</w:t>
            </w:r>
          </w:p>
        </w:tc>
        <w:tc>
          <w:tcPr>
            <w:tcW w:w="234" w:type="dxa"/>
          </w:tcPr>
          <w:p w:rsidR="003E54CB" w:rsidRPr="00964878" w:rsidRDefault="003E54CB" w:rsidP="003E54C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4CB" w:rsidRPr="00020D75" w:rsidRDefault="003E54CB" w:rsidP="003E54C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463,552</w:t>
            </w:r>
          </w:p>
        </w:tc>
      </w:tr>
      <w:tr w:rsidR="003E54CB" w:rsidRPr="00964878" w:rsidTr="00F6602A">
        <w:tc>
          <w:tcPr>
            <w:tcW w:w="4860" w:type="dxa"/>
          </w:tcPr>
          <w:p w:rsidR="003E54CB" w:rsidRPr="00964878" w:rsidRDefault="003E54CB" w:rsidP="003E54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:rsidR="003E54CB" w:rsidRPr="00964878" w:rsidRDefault="003E54CB" w:rsidP="003E54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3E54CB" w:rsidRPr="00964878" w:rsidRDefault="003E54CB" w:rsidP="003E54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E54CB" w:rsidRPr="00964878" w:rsidRDefault="00043E25" w:rsidP="003E54CB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113,488,890</w:t>
            </w:r>
          </w:p>
        </w:tc>
        <w:tc>
          <w:tcPr>
            <w:tcW w:w="234" w:type="dxa"/>
          </w:tcPr>
          <w:p w:rsidR="003E54CB" w:rsidRPr="00964878" w:rsidRDefault="003E54CB" w:rsidP="003E54C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E54CB" w:rsidRPr="00020D75" w:rsidRDefault="003E54CB" w:rsidP="003E54C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</w:rPr>
              <w:t>109,416,203</w:t>
            </w:r>
          </w:p>
        </w:tc>
      </w:tr>
      <w:tr w:rsidR="003E54CB" w:rsidRPr="00964878" w:rsidTr="00F6602A">
        <w:tc>
          <w:tcPr>
            <w:tcW w:w="4860" w:type="dxa"/>
          </w:tcPr>
          <w:p w:rsidR="003E54CB" w:rsidRPr="00964878" w:rsidRDefault="003E54CB" w:rsidP="003E54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989" w:type="dxa"/>
          </w:tcPr>
          <w:p w:rsidR="003E54CB" w:rsidRPr="00964878" w:rsidRDefault="003E54CB" w:rsidP="003E54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3E54CB" w:rsidRPr="00964878" w:rsidRDefault="003E54CB" w:rsidP="003E54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4CB" w:rsidRPr="00964878" w:rsidRDefault="00043E25" w:rsidP="003E54C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5,880,155</w:t>
            </w:r>
          </w:p>
        </w:tc>
        <w:tc>
          <w:tcPr>
            <w:tcW w:w="234" w:type="dxa"/>
          </w:tcPr>
          <w:p w:rsidR="003E54CB" w:rsidRPr="00964878" w:rsidRDefault="003E54CB" w:rsidP="003E54C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4CB" w:rsidRPr="00020D75" w:rsidRDefault="003E54CB" w:rsidP="003E54C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6,010,239</w:t>
            </w:r>
          </w:p>
        </w:tc>
      </w:tr>
      <w:tr w:rsidR="003E54CB" w:rsidRPr="00964878" w:rsidTr="00F6602A">
        <w:tc>
          <w:tcPr>
            <w:tcW w:w="4860" w:type="dxa"/>
          </w:tcPr>
          <w:p w:rsidR="003E54CB" w:rsidRPr="00964878" w:rsidRDefault="003E54CB" w:rsidP="003E54CB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</w:tcPr>
          <w:p w:rsidR="003E54CB" w:rsidRPr="00964878" w:rsidRDefault="003E54CB" w:rsidP="003E54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3E54CB" w:rsidRPr="00964878" w:rsidRDefault="003E54CB" w:rsidP="003E54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E54CB" w:rsidRPr="00964878" w:rsidRDefault="00043E25" w:rsidP="003E54CB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119,369,045</w:t>
            </w:r>
          </w:p>
        </w:tc>
        <w:tc>
          <w:tcPr>
            <w:tcW w:w="234" w:type="dxa"/>
          </w:tcPr>
          <w:p w:rsidR="003E54CB" w:rsidRPr="00964878" w:rsidRDefault="003E54CB" w:rsidP="003E54C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E54CB" w:rsidRPr="00020D75" w:rsidRDefault="003E54CB" w:rsidP="003E54C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</w:rPr>
              <w:t>115,426,442</w:t>
            </w:r>
          </w:p>
        </w:tc>
      </w:tr>
      <w:tr w:rsidR="003E54CB" w:rsidRPr="00964878" w:rsidTr="00F6602A">
        <w:tc>
          <w:tcPr>
            <w:tcW w:w="4860" w:type="dxa"/>
          </w:tcPr>
          <w:p w:rsidR="003E54CB" w:rsidRPr="00964878" w:rsidRDefault="003E54CB" w:rsidP="003E54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989" w:type="dxa"/>
          </w:tcPr>
          <w:p w:rsidR="003E54CB" w:rsidRPr="00964878" w:rsidRDefault="003E54CB" w:rsidP="003E54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3E54CB" w:rsidRPr="00964878" w:rsidRDefault="003E54CB" w:rsidP="003E54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4CB" w:rsidRPr="00964878" w:rsidRDefault="00043E25" w:rsidP="003E54C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(5,416,249)</w:t>
            </w:r>
          </w:p>
        </w:tc>
        <w:tc>
          <w:tcPr>
            <w:tcW w:w="234" w:type="dxa"/>
          </w:tcPr>
          <w:p w:rsidR="003E54CB" w:rsidRPr="00964878" w:rsidRDefault="003E54CB" w:rsidP="003E54C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4CB" w:rsidRPr="00020D75" w:rsidRDefault="003E54CB" w:rsidP="003E54C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sz w:val="30"/>
                <w:szCs w:val="30"/>
              </w:rPr>
              <w:t>(4,938,518)</w:t>
            </w:r>
          </w:p>
        </w:tc>
      </w:tr>
      <w:tr w:rsidR="003E54CB" w:rsidRPr="00964878" w:rsidTr="00F6602A">
        <w:tc>
          <w:tcPr>
            <w:tcW w:w="4860" w:type="dxa"/>
          </w:tcPr>
          <w:p w:rsidR="003E54CB" w:rsidRPr="00964878" w:rsidRDefault="003E54CB" w:rsidP="003E54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989" w:type="dxa"/>
          </w:tcPr>
          <w:p w:rsidR="003E54CB" w:rsidRPr="00964878" w:rsidRDefault="003E54CB" w:rsidP="003E54C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3E54CB" w:rsidRPr="00964878" w:rsidRDefault="003E54CB" w:rsidP="003E54C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E54CB" w:rsidRPr="00964878" w:rsidRDefault="00043E25" w:rsidP="003E54C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113,952,796</w:t>
            </w:r>
          </w:p>
        </w:tc>
        <w:tc>
          <w:tcPr>
            <w:tcW w:w="234" w:type="dxa"/>
          </w:tcPr>
          <w:p w:rsidR="003E54CB" w:rsidRPr="00964878" w:rsidRDefault="003E54CB" w:rsidP="003E54C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E54CB" w:rsidRPr="00020D75" w:rsidRDefault="003E54CB" w:rsidP="003E54C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0D75">
              <w:rPr>
                <w:rFonts w:ascii="Angsana New" w:hAnsi="Angsana New"/>
                <w:b/>
                <w:bCs/>
                <w:sz w:val="30"/>
                <w:szCs w:val="30"/>
              </w:rPr>
              <w:t>110,487,924</w:t>
            </w:r>
          </w:p>
        </w:tc>
      </w:tr>
    </w:tbl>
    <w:p w:rsidR="00CC0312" w:rsidRDefault="00CC0312" w:rsidP="00D001AF">
      <w:pPr>
        <w:pStyle w:val="Bo-Blankline"/>
      </w:pPr>
    </w:p>
    <w:p w:rsidR="00D001AF" w:rsidRPr="00A541C3" w:rsidRDefault="00D001AF" w:rsidP="00D001AF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sz w:val="30"/>
          <w:szCs w:val="30"/>
        </w:rPr>
      </w:pPr>
      <w:r w:rsidRPr="00A541C3">
        <w:rPr>
          <w:rFonts w:ascii="Angsana New" w:hAnsi="Angsana New" w:hint="cs"/>
          <w:sz w:val="30"/>
          <w:szCs w:val="30"/>
          <w:cs/>
        </w:rPr>
        <w:t>การ</w:t>
      </w:r>
      <w:r w:rsidRPr="00A541C3">
        <w:rPr>
          <w:rFonts w:hint="cs"/>
          <w:sz w:val="30"/>
          <w:szCs w:val="30"/>
          <w:cs/>
        </w:rPr>
        <w:t>จำแนกรายได้</w:t>
      </w:r>
    </w:p>
    <w:p w:rsidR="00D001AF" w:rsidRDefault="00D001AF" w:rsidP="00D001AF">
      <w:pPr>
        <w:pStyle w:val="Bo-Blankline"/>
      </w:pPr>
    </w:p>
    <w:tbl>
      <w:tblPr>
        <w:tblW w:w="9163" w:type="dxa"/>
        <w:tblInd w:w="450" w:type="dxa"/>
        <w:tblLook w:val="04A0" w:firstRow="1" w:lastRow="0" w:firstColumn="1" w:lastColumn="0" w:noHBand="0" w:noVBand="1"/>
      </w:tblPr>
      <w:tblGrid>
        <w:gridCol w:w="4860"/>
        <w:gridCol w:w="990"/>
        <w:gridCol w:w="234"/>
        <w:gridCol w:w="1440"/>
        <w:gridCol w:w="234"/>
        <w:gridCol w:w="1405"/>
      </w:tblGrid>
      <w:tr w:rsidR="00D001AF" w:rsidRPr="00964878" w:rsidTr="00C22E98">
        <w:tc>
          <w:tcPr>
            <w:tcW w:w="4860" w:type="dxa"/>
          </w:tcPr>
          <w:p w:rsidR="00D001AF" w:rsidRPr="00964878" w:rsidRDefault="00D001AF" w:rsidP="006801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001AF" w:rsidRPr="00964878" w:rsidRDefault="00D001AF" w:rsidP="006801E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D001AF" w:rsidRPr="00964878" w:rsidRDefault="00D001AF" w:rsidP="006801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:rsidR="00D001AF" w:rsidRPr="00964878" w:rsidRDefault="00A541C3" w:rsidP="006801E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894B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541C3" w:rsidRPr="00964878" w:rsidTr="00C22E98">
        <w:tc>
          <w:tcPr>
            <w:tcW w:w="4860" w:type="dxa"/>
          </w:tcPr>
          <w:p w:rsidR="00A541C3" w:rsidRPr="00964878" w:rsidRDefault="00A541C3" w:rsidP="006801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541C3" w:rsidRPr="00964878" w:rsidRDefault="00A541C3" w:rsidP="006801E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A541C3" w:rsidRPr="00964878" w:rsidRDefault="00A541C3" w:rsidP="006801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:rsidR="00A541C3" w:rsidRPr="00964878" w:rsidRDefault="00A541C3" w:rsidP="006801E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การขาย</w:t>
            </w:r>
          </w:p>
        </w:tc>
      </w:tr>
      <w:tr w:rsidR="00D001AF" w:rsidRPr="00964878" w:rsidTr="00C22E98">
        <w:tc>
          <w:tcPr>
            <w:tcW w:w="4860" w:type="dxa"/>
          </w:tcPr>
          <w:p w:rsidR="00D001AF" w:rsidRPr="00964878" w:rsidRDefault="00A541C3" w:rsidP="006801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64D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073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30 </w:t>
            </w:r>
            <w:r w:rsidR="00BF78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 w:rsidR="006073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990" w:type="dxa"/>
          </w:tcPr>
          <w:p w:rsidR="00D001AF" w:rsidRPr="00964878" w:rsidRDefault="00D001AF" w:rsidP="006801E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D001AF" w:rsidRPr="00964878" w:rsidRDefault="00D001AF" w:rsidP="006801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001AF" w:rsidRPr="00964878" w:rsidRDefault="00D001AF" w:rsidP="006801E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4" w:type="dxa"/>
          </w:tcPr>
          <w:p w:rsidR="00D001AF" w:rsidRPr="00964878" w:rsidRDefault="00D001AF" w:rsidP="006801E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</w:tcPr>
          <w:p w:rsidR="00D001AF" w:rsidRPr="00964878" w:rsidRDefault="00D001AF" w:rsidP="006801E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D001AF" w:rsidRPr="00964878" w:rsidTr="00C22E98">
        <w:tc>
          <w:tcPr>
            <w:tcW w:w="4860" w:type="dxa"/>
          </w:tcPr>
          <w:p w:rsidR="00D001AF" w:rsidRPr="00964878" w:rsidRDefault="00D001AF" w:rsidP="006801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001AF" w:rsidRPr="00964878" w:rsidRDefault="00D001AF" w:rsidP="006801E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D001AF" w:rsidRPr="00964878" w:rsidRDefault="00D001AF" w:rsidP="006801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:rsidR="00D001AF" w:rsidRPr="00964878" w:rsidRDefault="00D001AF" w:rsidP="006801E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961B31" w:rsidRPr="00964878" w:rsidTr="00F6602A">
        <w:tc>
          <w:tcPr>
            <w:tcW w:w="4860" w:type="dxa"/>
            <w:vAlign w:val="center"/>
          </w:tcPr>
          <w:p w:rsidR="00961B31" w:rsidRPr="00A541C3" w:rsidRDefault="00961B31" w:rsidP="00961B31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990" w:type="dxa"/>
          </w:tcPr>
          <w:p w:rsidR="00961B31" w:rsidRPr="00964878" w:rsidRDefault="00961B31" w:rsidP="00961B3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961B31" w:rsidRPr="00964878" w:rsidRDefault="00961B31" w:rsidP="00961B3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61B31" w:rsidRPr="006A5FB2" w:rsidRDefault="00961B31" w:rsidP="00961B3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4,586,826</w:t>
            </w:r>
          </w:p>
        </w:tc>
        <w:tc>
          <w:tcPr>
            <w:tcW w:w="234" w:type="dxa"/>
            <w:shd w:val="clear" w:color="auto" w:fill="auto"/>
          </w:tcPr>
          <w:p w:rsidR="00961B31" w:rsidRPr="00964878" w:rsidRDefault="00961B31" w:rsidP="00961B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961B31" w:rsidRPr="00020D75" w:rsidRDefault="00961B31" w:rsidP="00961B3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4,769,457</w:t>
            </w:r>
          </w:p>
        </w:tc>
      </w:tr>
      <w:tr w:rsidR="00961B31" w:rsidRPr="00964878" w:rsidTr="00F6602A">
        <w:tc>
          <w:tcPr>
            <w:tcW w:w="4860" w:type="dxa"/>
            <w:vAlign w:val="center"/>
          </w:tcPr>
          <w:p w:rsidR="00961B31" w:rsidRPr="00964878" w:rsidRDefault="00961B31" w:rsidP="00961B3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90" w:type="dxa"/>
          </w:tcPr>
          <w:p w:rsidR="00961B31" w:rsidRPr="00964878" w:rsidRDefault="00961B31" w:rsidP="00961B3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961B31" w:rsidRPr="00964878" w:rsidRDefault="00961B31" w:rsidP="00961B3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1B31" w:rsidRPr="00964878" w:rsidRDefault="00961B31" w:rsidP="00961B3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1,604,519</w:t>
            </w:r>
          </w:p>
        </w:tc>
        <w:tc>
          <w:tcPr>
            <w:tcW w:w="234" w:type="dxa"/>
            <w:shd w:val="clear" w:color="auto" w:fill="auto"/>
          </w:tcPr>
          <w:p w:rsidR="00961B31" w:rsidRPr="00964878" w:rsidRDefault="00961B31" w:rsidP="00961B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1B31" w:rsidRPr="00020D75" w:rsidRDefault="00961B31" w:rsidP="00961B31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1,810,238</w:t>
            </w:r>
          </w:p>
        </w:tc>
      </w:tr>
      <w:tr w:rsidR="00961B31" w:rsidRPr="00964878" w:rsidTr="00F6602A">
        <w:tc>
          <w:tcPr>
            <w:tcW w:w="4860" w:type="dxa"/>
          </w:tcPr>
          <w:p w:rsidR="00961B31" w:rsidRPr="00A541C3" w:rsidRDefault="00961B31" w:rsidP="00961B3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961B31" w:rsidRPr="00964878" w:rsidRDefault="00961B31" w:rsidP="00961B3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961B31" w:rsidRPr="00964878" w:rsidRDefault="00961B31" w:rsidP="00961B3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61B31" w:rsidRPr="00964878" w:rsidRDefault="00961B31" w:rsidP="00961B31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6,191,345</w:t>
            </w:r>
          </w:p>
        </w:tc>
        <w:tc>
          <w:tcPr>
            <w:tcW w:w="234" w:type="dxa"/>
            <w:shd w:val="clear" w:color="auto" w:fill="auto"/>
          </w:tcPr>
          <w:p w:rsidR="00961B31" w:rsidRPr="00964878" w:rsidRDefault="00961B31" w:rsidP="00961B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61B31" w:rsidRPr="00020D75" w:rsidRDefault="00961B31" w:rsidP="00961B3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6,579,695</w:t>
            </w:r>
          </w:p>
        </w:tc>
      </w:tr>
    </w:tbl>
    <w:p w:rsidR="00164D76" w:rsidRDefault="00164D76" w:rsidP="00A541C3">
      <w:pPr>
        <w:pStyle w:val="Bo-Blankline"/>
        <w:rPr>
          <w:cs/>
        </w:rPr>
      </w:pPr>
    </w:p>
    <w:p w:rsidR="00164D76" w:rsidRDefault="00164D76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cs/>
        </w:rPr>
        <w:br w:type="page"/>
      </w:r>
    </w:p>
    <w:tbl>
      <w:tblPr>
        <w:tblW w:w="9163" w:type="dxa"/>
        <w:tblInd w:w="450" w:type="dxa"/>
        <w:tblLook w:val="04A0" w:firstRow="1" w:lastRow="0" w:firstColumn="1" w:lastColumn="0" w:noHBand="0" w:noVBand="1"/>
      </w:tblPr>
      <w:tblGrid>
        <w:gridCol w:w="4860"/>
        <w:gridCol w:w="990"/>
        <w:gridCol w:w="234"/>
        <w:gridCol w:w="1440"/>
        <w:gridCol w:w="234"/>
        <w:gridCol w:w="1405"/>
      </w:tblGrid>
      <w:tr w:rsidR="00164D76" w:rsidRPr="00964878" w:rsidTr="00C22E98">
        <w:tc>
          <w:tcPr>
            <w:tcW w:w="4860" w:type="dxa"/>
          </w:tcPr>
          <w:p w:rsidR="00164D76" w:rsidRPr="00964878" w:rsidRDefault="00164D76" w:rsidP="00A95F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64D76" w:rsidRPr="00964878" w:rsidRDefault="00164D76" w:rsidP="00A95F8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164D76" w:rsidRPr="00964878" w:rsidRDefault="00164D76" w:rsidP="00A95F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:rsidR="00164D76" w:rsidRPr="00964878" w:rsidRDefault="00164D76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4D76" w:rsidRPr="00964878" w:rsidTr="00C22E98">
        <w:tc>
          <w:tcPr>
            <w:tcW w:w="4860" w:type="dxa"/>
          </w:tcPr>
          <w:p w:rsidR="00164D76" w:rsidRPr="00964878" w:rsidRDefault="00164D76" w:rsidP="00A95F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64D76" w:rsidRPr="00964878" w:rsidRDefault="00164D76" w:rsidP="00A95F8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164D76" w:rsidRPr="00964878" w:rsidRDefault="00164D76" w:rsidP="00A95F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:rsidR="00164D76" w:rsidRPr="00964878" w:rsidRDefault="00164D76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การขาย</w:t>
            </w:r>
          </w:p>
        </w:tc>
      </w:tr>
      <w:tr w:rsidR="00164D76" w:rsidRPr="00964878" w:rsidTr="00C22E98">
        <w:tc>
          <w:tcPr>
            <w:tcW w:w="4860" w:type="dxa"/>
          </w:tcPr>
          <w:p w:rsidR="00164D76" w:rsidRPr="00964878" w:rsidRDefault="00164D76" w:rsidP="00A95F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F78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30 </w:t>
            </w:r>
            <w:r w:rsidR="00BF78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990" w:type="dxa"/>
          </w:tcPr>
          <w:p w:rsidR="00164D76" w:rsidRPr="00964878" w:rsidRDefault="00164D76" w:rsidP="00A95F8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164D76" w:rsidRPr="00964878" w:rsidRDefault="00164D76" w:rsidP="00A95F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64D76" w:rsidRPr="00964878" w:rsidRDefault="00164D76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4" w:type="dxa"/>
          </w:tcPr>
          <w:p w:rsidR="00164D76" w:rsidRPr="00964878" w:rsidRDefault="00164D76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</w:tcPr>
          <w:p w:rsidR="00164D76" w:rsidRPr="00964878" w:rsidRDefault="00164D76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164D76" w:rsidRPr="00964878" w:rsidTr="00C22E98">
        <w:tc>
          <w:tcPr>
            <w:tcW w:w="4860" w:type="dxa"/>
          </w:tcPr>
          <w:p w:rsidR="00164D76" w:rsidRPr="00964878" w:rsidRDefault="00164D76" w:rsidP="00A95F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64D76" w:rsidRPr="00964878" w:rsidRDefault="00164D76" w:rsidP="00A95F8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164D76" w:rsidRPr="00964878" w:rsidRDefault="00164D76" w:rsidP="00A95F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:rsidR="00164D76" w:rsidRPr="00964878" w:rsidRDefault="00164D76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615C0E" w:rsidRPr="00964878" w:rsidTr="00F6602A">
        <w:tc>
          <w:tcPr>
            <w:tcW w:w="4860" w:type="dxa"/>
            <w:vAlign w:val="center"/>
          </w:tcPr>
          <w:p w:rsidR="00615C0E" w:rsidRPr="00A541C3" w:rsidRDefault="00615C0E" w:rsidP="00615C0E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990" w:type="dxa"/>
          </w:tcPr>
          <w:p w:rsidR="00615C0E" w:rsidRPr="00964878" w:rsidRDefault="00615C0E" w:rsidP="00615C0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615C0E" w:rsidRPr="00964878" w:rsidRDefault="00615C0E" w:rsidP="00615C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15C0E" w:rsidRPr="006A5FB2" w:rsidRDefault="00615C0E" w:rsidP="00615C0E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15,010,352</w:t>
            </w:r>
          </w:p>
        </w:tc>
        <w:tc>
          <w:tcPr>
            <w:tcW w:w="234" w:type="dxa"/>
            <w:shd w:val="clear" w:color="auto" w:fill="auto"/>
          </w:tcPr>
          <w:p w:rsidR="00615C0E" w:rsidRPr="00964878" w:rsidRDefault="00615C0E" w:rsidP="00615C0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615C0E" w:rsidRPr="00020D75" w:rsidRDefault="00615C0E" w:rsidP="00615C0E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13,582,689</w:t>
            </w:r>
          </w:p>
        </w:tc>
      </w:tr>
      <w:tr w:rsidR="00615C0E" w:rsidRPr="00964878" w:rsidTr="00F6602A">
        <w:tc>
          <w:tcPr>
            <w:tcW w:w="4860" w:type="dxa"/>
            <w:vAlign w:val="center"/>
          </w:tcPr>
          <w:p w:rsidR="00615C0E" w:rsidRPr="00964878" w:rsidRDefault="00615C0E" w:rsidP="00615C0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90" w:type="dxa"/>
          </w:tcPr>
          <w:p w:rsidR="00615C0E" w:rsidRPr="00964878" w:rsidRDefault="00615C0E" w:rsidP="00615C0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615C0E" w:rsidRPr="00964878" w:rsidRDefault="00615C0E" w:rsidP="00615C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5C0E" w:rsidRPr="00964878" w:rsidRDefault="00615C0E" w:rsidP="00615C0E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5,236,733</w:t>
            </w:r>
          </w:p>
        </w:tc>
        <w:tc>
          <w:tcPr>
            <w:tcW w:w="234" w:type="dxa"/>
            <w:shd w:val="clear" w:color="auto" w:fill="auto"/>
          </w:tcPr>
          <w:p w:rsidR="00615C0E" w:rsidRPr="00964878" w:rsidRDefault="00615C0E" w:rsidP="00615C0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5C0E" w:rsidRPr="00020D75" w:rsidRDefault="00615C0E" w:rsidP="00615C0E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5,168,193</w:t>
            </w:r>
          </w:p>
        </w:tc>
      </w:tr>
      <w:tr w:rsidR="00615C0E" w:rsidRPr="00964878" w:rsidTr="00F6602A">
        <w:tc>
          <w:tcPr>
            <w:tcW w:w="4860" w:type="dxa"/>
          </w:tcPr>
          <w:p w:rsidR="00615C0E" w:rsidRPr="00A541C3" w:rsidRDefault="00615C0E" w:rsidP="00615C0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615C0E" w:rsidRPr="00964878" w:rsidRDefault="00615C0E" w:rsidP="00615C0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615C0E" w:rsidRPr="00964878" w:rsidRDefault="00615C0E" w:rsidP="00615C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15C0E" w:rsidRPr="00964878" w:rsidRDefault="00615C0E" w:rsidP="00615C0E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20,247,085</w:t>
            </w:r>
          </w:p>
        </w:tc>
        <w:tc>
          <w:tcPr>
            <w:tcW w:w="234" w:type="dxa"/>
            <w:shd w:val="clear" w:color="auto" w:fill="auto"/>
          </w:tcPr>
          <w:p w:rsidR="00615C0E" w:rsidRPr="00964878" w:rsidRDefault="00615C0E" w:rsidP="00615C0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15C0E" w:rsidRPr="00020D75" w:rsidRDefault="00615C0E" w:rsidP="00615C0E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18,750,882</w:t>
            </w:r>
          </w:p>
        </w:tc>
      </w:tr>
    </w:tbl>
    <w:p w:rsidR="00A541C3" w:rsidRPr="00A541C3" w:rsidRDefault="00A541C3" w:rsidP="00A541C3">
      <w:pPr>
        <w:pStyle w:val="Bo-Blankline"/>
      </w:pPr>
    </w:p>
    <w:p w:rsidR="00A541C3" w:rsidRDefault="00A541C3" w:rsidP="00A541C3">
      <w:pPr>
        <w:pStyle w:val="Ang15"/>
      </w:pPr>
      <w:r>
        <w:rPr>
          <w:rFonts w:hint="cs"/>
          <w:cs/>
        </w:rPr>
        <w:t>จังหวะเวลาในการรับรู้รายได้ของบริษัทเป็นแบบ ณ เวลาใดเวลาหนึ่ง</w:t>
      </w:r>
    </w:p>
    <w:p w:rsidR="00164D76" w:rsidRPr="00A541C3" w:rsidRDefault="00164D76" w:rsidP="00164D76">
      <w:pPr>
        <w:pStyle w:val="Bo-Blankline"/>
      </w:pPr>
    </w:p>
    <w:p w:rsidR="00B52DD8" w:rsidRDefault="00B52DD8" w:rsidP="00AE4109">
      <w:pPr>
        <w:pStyle w:val="Caption"/>
        <w:ind w:hanging="900"/>
      </w:pPr>
      <w:r>
        <w:rPr>
          <w:rFonts w:hint="cs"/>
          <w:cs/>
        </w:rPr>
        <w:t>ภาษีเงินได้</w:t>
      </w:r>
    </w:p>
    <w:p w:rsidR="00607335" w:rsidRPr="00607335" w:rsidRDefault="00607335" w:rsidP="008903C9">
      <w:pPr>
        <w:pStyle w:val="Bo-Blankline"/>
        <w:rPr>
          <w:lang w:val="en-US"/>
        </w:rPr>
      </w:pPr>
    </w:p>
    <w:p w:rsidR="000E584E" w:rsidRPr="000E584E" w:rsidRDefault="000E584E" w:rsidP="000E584E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E584E">
        <w:rPr>
          <w:rFonts w:ascii="Angsana New" w:hAnsi="Angsana New"/>
          <w:sz w:val="30"/>
          <w:szCs w:val="30"/>
          <w:cs/>
        </w:rPr>
        <w:t>อัตราภาษีเงินได้ที่แท้จริงของ</w:t>
      </w:r>
      <w:r w:rsidRPr="000E584E">
        <w:rPr>
          <w:rFonts w:ascii="Angsana New" w:hAnsi="Angsana New" w:hint="cs"/>
          <w:sz w:val="30"/>
          <w:szCs w:val="30"/>
          <w:cs/>
        </w:rPr>
        <w:t>กลุ่ม</w:t>
      </w:r>
      <w:r w:rsidRPr="000E584E">
        <w:rPr>
          <w:rFonts w:ascii="Angsana New" w:hAnsi="Angsana New"/>
          <w:sz w:val="30"/>
          <w:szCs w:val="30"/>
          <w:cs/>
        </w:rPr>
        <w:t>บริษัท</w:t>
      </w:r>
      <w:r w:rsidRPr="000E584E">
        <w:rPr>
          <w:rFonts w:ascii="Angsana New" w:hAnsi="Angsana New" w:hint="cs"/>
          <w:sz w:val="30"/>
          <w:szCs w:val="30"/>
          <w:cs/>
        </w:rPr>
        <w:t>และบริษัท</w:t>
      </w:r>
      <w:r w:rsidRPr="000E584E">
        <w:rPr>
          <w:rFonts w:ascii="Angsana New" w:hAnsi="Angsana New"/>
          <w:sz w:val="30"/>
          <w:szCs w:val="30"/>
          <w:cs/>
        </w:rPr>
        <w:t>ในการดำเนินงานต่อเนื่อง</w:t>
      </w:r>
      <w:r w:rsidRPr="000E584E">
        <w:rPr>
          <w:rFonts w:ascii="Angsana New" w:hAnsi="Angsana New" w:hint="cs"/>
          <w:sz w:val="30"/>
          <w:szCs w:val="30"/>
          <w:cs/>
        </w:rPr>
        <w:t>สำหรับรอบ</w:t>
      </w:r>
      <w:r w:rsidRPr="000E584E">
        <w:rPr>
          <w:rFonts w:ascii="Angsana New" w:hAnsi="Angsana New"/>
          <w:sz w:val="30"/>
          <w:szCs w:val="30"/>
          <w:cs/>
        </w:rPr>
        <w:t>ระยะเวลา</w:t>
      </w:r>
      <w:r w:rsidRPr="000E584E">
        <w:rPr>
          <w:rFonts w:ascii="Angsana New" w:hAnsi="Angsana New" w:hint="cs"/>
          <w:sz w:val="30"/>
          <w:szCs w:val="30"/>
          <w:cs/>
        </w:rPr>
        <w:t>เก้า</w:t>
      </w:r>
      <w:r w:rsidRPr="000E584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0E584E">
        <w:rPr>
          <w:rFonts w:ascii="Angsana New" w:hAnsi="Angsana New"/>
          <w:sz w:val="30"/>
          <w:szCs w:val="30"/>
          <w:lang w:val="en-US"/>
        </w:rPr>
        <w:t>3</w:t>
      </w:r>
      <w:r w:rsidRPr="000E584E">
        <w:rPr>
          <w:rFonts w:ascii="Angsana New" w:hAnsi="Angsana New" w:hint="cs"/>
          <w:sz w:val="30"/>
          <w:szCs w:val="30"/>
          <w:cs/>
          <w:lang w:val="en-US"/>
        </w:rPr>
        <w:t>0</w:t>
      </w:r>
      <w:r w:rsidRPr="000E584E">
        <w:rPr>
          <w:rFonts w:ascii="Angsana New" w:hAnsi="Angsana New"/>
          <w:sz w:val="30"/>
          <w:szCs w:val="30"/>
          <w:lang w:val="en-US"/>
        </w:rPr>
        <w:t xml:space="preserve"> </w:t>
      </w:r>
      <w:r w:rsidRPr="000E584E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0E584E">
        <w:rPr>
          <w:rFonts w:ascii="Angsana New" w:hAnsi="Angsana New"/>
          <w:sz w:val="30"/>
          <w:szCs w:val="30"/>
          <w:cs/>
        </w:rPr>
        <w:t xml:space="preserve"> 256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0E584E">
        <w:rPr>
          <w:rFonts w:ascii="Angsana New" w:hAnsi="Angsana New"/>
          <w:sz w:val="30"/>
          <w:szCs w:val="30"/>
        </w:rPr>
        <w:t xml:space="preserve"> </w:t>
      </w:r>
      <w:r w:rsidRPr="000E584E">
        <w:rPr>
          <w:rFonts w:ascii="Angsana New" w:hAnsi="Angsana New"/>
          <w:sz w:val="30"/>
          <w:szCs w:val="30"/>
          <w:cs/>
        </w:rPr>
        <w:t>คือร้อยละ</w:t>
      </w:r>
      <w:r w:rsidR="003A2675">
        <w:rPr>
          <w:rFonts w:ascii="Angsana New" w:hAnsi="Angsana New"/>
          <w:sz w:val="30"/>
          <w:szCs w:val="30"/>
        </w:rPr>
        <w:t xml:space="preserve"> (2.44) </w:t>
      </w:r>
      <w:r w:rsidRPr="000E584E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3A2675">
        <w:rPr>
          <w:rFonts w:ascii="Angsana New" w:hAnsi="Angsana New"/>
          <w:sz w:val="30"/>
          <w:szCs w:val="30"/>
          <w:lang w:val="en-US"/>
        </w:rPr>
        <w:t>(133.90)</w:t>
      </w:r>
      <w:r w:rsidRPr="000E584E">
        <w:rPr>
          <w:rFonts w:ascii="Angsana New" w:hAnsi="Angsana New"/>
          <w:sz w:val="30"/>
          <w:szCs w:val="30"/>
          <w:lang w:val="en-US"/>
        </w:rPr>
        <w:t xml:space="preserve"> </w:t>
      </w:r>
      <w:r w:rsidRPr="000E584E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Pr="000E584E">
        <w:rPr>
          <w:rFonts w:ascii="Angsana New" w:hAnsi="Angsana New"/>
          <w:sz w:val="30"/>
          <w:szCs w:val="30"/>
        </w:rPr>
        <w:t xml:space="preserve"> </w:t>
      </w:r>
      <w:r w:rsidRPr="000E584E">
        <w:rPr>
          <w:rFonts w:ascii="Angsana New" w:hAnsi="Angsana New"/>
          <w:i/>
          <w:iCs/>
          <w:sz w:val="30"/>
          <w:szCs w:val="30"/>
        </w:rPr>
        <w:t xml:space="preserve">(30 </w:t>
      </w:r>
      <w:r w:rsidRPr="000E584E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Pr="000E584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E584E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0E584E">
        <w:rPr>
          <w:rFonts w:ascii="Angsana New" w:hAnsi="Angsana New"/>
          <w:i/>
          <w:iCs/>
          <w:sz w:val="30"/>
          <w:szCs w:val="30"/>
        </w:rPr>
        <w:t xml:space="preserve">: </w:t>
      </w:r>
      <w:r w:rsidRPr="000E584E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>18.21</w:t>
      </w:r>
      <w:r w:rsidRPr="000E584E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0E584E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และ </w:t>
      </w:r>
      <w:r>
        <w:rPr>
          <w:rFonts w:ascii="Angsana New" w:hAnsi="Angsana New"/>
          <w:i/>
          <w:iCs/>
          <w:sz w:val="30"/>
          <w:szCs w:val="30"/>
          <w:lang w:val="en-US"/>
        </w:rPr>
        <w:t>(5.81)</w:t>
      </w:r>
      <w:r w:rsidRPr="000E584E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0E584E">
        <w:rPr>
          <w:rFonts w:ascii="Angsana New" w:hAnsi="Angsana New" w:hint="cs"/>
          <w:i/>
          <w:iCs/>
          <w:sz w:val="30"/>
          <w:szCs w:val="30"/>
          <w:cs/>
          <w:lang w:val="en-US"/>
        </w:rPr>
        <w:t>ตามลำดับ</w:t>
      </w:r>
      <w:r w:rsidRPr="000E584E">
        <w:rPr>
          <w:rFonts w:ascii="Angsana New" w:hAnsi="Angsana New"/>
          <w:i/>
          <w:iCs/>
          <w:sz w:val="30"/>
          <w:szCs w:val="30"/>
        </w:rPr>
        <w:t xml:space="preserve">) </w:t>
      </w:r>
      <w:r w:rsidRPr="000E584E">
        <w:rPr>
          <w:rFonts w:ascii="Angsana New" w:hAnsi="Angsana New"/>
          <w:sz w:val="30"/>
          <w:szCs w:val="30"/>
          <w:cs/>
        </w:rPr>
        <w:t xml:space="preserve">การเปลี่ยนแปลงในอัตราภาษีเงินได้ที่แท้จริงมีสาเหตุหลักจาก </w:t>
      </w:r>
    </w:p>
    <w:p w:rsidR="000E584E" w:rsidRPr="000E584E" w:rsidRDefault="000E584E" w:rsidP="000E584E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384589" w:rsidRPr="00340641" w:rsidRDefault="00384589" w:rsidP="00384589">
      <w:pPr>
        <w:numPr>
          <w:ilvl w:val="0"/>
          <w:numId w:val="15"/>
        </w:num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724C5">
        <w:rPr>
          <w:rFonts w:ascii="Angsana New" w:hAnsi="Angsana New"/>
          <w:spacing w:val="-4"/>
          <w:sz w:val="30"/>
          <w:szCs w:val="30"/>
          <w:cs/>
        </w:rPr>
        <w:t>การเพิ่มขึ้นอย่างเป็นสาระสำคัญของกำไรจากธุรกรรมที่ได้รับการส่งเสริมการลงทุนที่ไม่ต้องนำมาเสียภาษีเงินได้</w:t>
      </w:r>
      <w:r w:rsidRPr="00340641">
        <w:rPr>
          <w:rFonts w:ascii="Angsana New" w:hAnsi="Angsana New"/>
          <w:sz w:val="30"/>
          <w:szCs w:val="30"/>
          <w:cs/>
        </w:rPr>
        <w:t>ของบริษัทย่อยแห่งหนึ่ง</w:t>
      </w:r>
    </w:p>
    <w:p w:rsidR="00384589" w:rsidRPr="00340641" w:rsidRDefault="00384589" w:rsidP="00384589">
      <w:pPr>
        <w:pStyle w:val="Bo-Blankline"/>
      </w:pPr>
    </w:p>
    <w:p w:rsidR="00384589" w:rsidRPr="00607335" w:rsidRDefault="00384589" w:rsidP="00384589">
      <w:pPr>
        <w:numPr>
          <w:ilvl w:val="0"/>
          <w:numId w:val="15"/>
        </w:num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40641">
        <w:rPr>
          <w:rFonts w:ascii="Angsana New" w:hAnsi="Angsana New"/>
          <w:sz w:val="30"/>
          <w:szCs w:val="30"/>
          <w:cs/>
        </w:rPr>
        <w:t>ความแตกต่างระหว่างการรับรู้</w:t>
      </w:r>
      <w:r w:rsidRPr="00340641">
        <w:rPr>
          <w:rFonts w:ascii="Angsana New" w:hAnsi="Angsana New" w:hint="cs"/>
          <w:sz w:val="30"/>
          <w:szCs w:val="30"/>
          <w:cs/>
        </w:rPr>
        <w:t>รายได้</w:t>
      </w:r>
      <w:r>
        <w:rPr>
          <w:rFonts w:ascii="Angsana New" w:hAnsi="Angsana New" w:hint="cs"/>
          <w:sz w:val="30"/>
          <w:szCs w:val="30"/>
          <w:cs/>
        </w:rPr>
        <w:t>และค่าใช้จ่าย</w:t>
      </w:r>
      <w:r w:rsidRPr="00340641">
        <w:rPr>
          <w:rFonts w:ascii="Angsana New" w:hAnsi="Angsana New"/>
          <w:sz w:val="30"/>
          <w:szCs w:val="30"/>
          <w:cs/>
        </w:rPr>
        <w:t>ทางบัญชีกับรายได้</w:t>
      </w:r>
      <w:r>
        <w:rPr>
          <w:rFonts w:ascii="Angsana New" w:hAnsi="Angsana New" w:hint="cs"/>
          <w:sz w:val="30"/>
          <w:szCs w:val="30"/>
          <w:cs/>
        </w:rPr>
        <w:t>และค่าใช้จ่าย</w:t>
      </w:r>
      <w:r w:rsidRPr="00340641">
        <w:rPr>
          <w:rFonts w:ascii="Angsana New" w:hAnsi="Angsana New"/>
          <w:sz w:val="30"/>
          <w:szCs w:val="30"/>
          <w:cs/>
        </w:rPr>
        <w:t>ทางภาษี บางรายการโดยเฉพาะในเรื่องเกี่ยวกับ</w:t>
      </w:r>
      <w:r>
        <w:rPr>
          <w:rFonts w:ascii="Angsana New" w:hAnsi="Angsana New" w:hint="cs"/>
          <w:sz w:val="30"/>
          <w:szCs w:val="30"/>
          <w:cs/>
        </w:rPr>
        <w:t>รายได้เงินปันผลจากบริษัทย่อยในงบการเงินเฉพาะกิจการและป</w:t>
      </w:r>
      <w:r w:rsidRPr="00611941">
        <w:rPr>
          <w:rFonts w:ascii="Angsana New" w:hAnsi="Angsana New"/>
          <w:sz w:val="30"/>
          <w:szCs w:val="30"/>
          <w:cs/>
        </w:rPr>
        <w:t>ระมาณการหนี้สินไม่หมุนเวียนสำหรับผลประโยชน์พนักงาน</w:t>
      </w:r>
    </w:p>
    <w:p w:rsidR="00384589" w:rsidRDefault="00384589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F90B1F" w:rsidRPr="00964878" w:rsidRDefault="007B2482" w:rsidP="00DB700D">
      <w:pPr>
        <w:pStyle w:val="Caption"/>
        <w:ind w:hanging="900"/>
      </w:pPr>
      <w:r w:rsidRPr="00964878">
        <w:rPr>
          <w:cs/>
        </w:rPr>
        <w:lastRenderedPageBreak/>
        <w:t>กำไร</w:t>
      </w:r>
      <w:r w:rsidR="00D15FA4">
        <w:t xml:space="preserve"> </w:t>
      </w:r>
      <w:r w:rsidR="00D15FA4">
        <w:rPr>
          <w:rFonts w:hint="cs"/>
          <w:cs/>
        </w:rPr>
        <w:t xml:space="preserve">(ขาดทุน) </w:t>
      </w:r>
      <w:r w:rsidRPr="00964878">
        <w:rPr>
          <w:cs/>
        </w:rPr>
        <w:t>ต่อหุ้น</w:t>
      </w:r>
      <w:r w:rsidR="00C9729C" w:rsidRPr="00964878">
        <w:rPr>
          <w:rFonts w:hint="cs"/>
          <w:cs/>
        </w:rPr>
        <w:t>ขั้นพื้นฐาน</w:t>
      </w:r>
    </w:p>
    <w:p w:rsidR="00F90B1F" w:rsidRPr="00AF6A88" w:rsidRDefault="00F90B1F" w:rsidP="008903C9">
      <w:pPr>
        <w:pStyle w:val="Bo-Blankline"/>
        <w:rPr>
          <w:lang w:val="en-US"/>
        </w:rPr>
      </w:pPr>
    </w:p>
    <w:p w:rsidR="000E584E" w:rsidRPr="000E584E" w:rsidRDefault="000E584E" w:rsidP="000E584E">
      <w:pPr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0E584E">
        <w:rPr>
          <w:rFonts w:ascii="Angsana New" w:hAnsi="Angsana New"/>
          <w:spacing w:val="4"/>
          <w:sz w:val="30"/>
          <w:szCs w:val="30"/>
          <w:cs/>
        </w:rPr>
        <w:t>กำไร</w:t>
      </w:r>
      <w:r w:rsidRPr="000E584E">
        <w:rPr>
          <w:rFonts w:ascii="Angsana New" w:hAnsi="Angsana New" w:hint="cs"/>
          <w:spacing w:val="4"/>
          <w:sz w:val="30"/>
          <w:szCs w:val="30"/>
          <w:cs/>
        </w:rPr>
        <w:t xml:space="preserve"> (ขาดทุน) </w:t>
      </w:r>
      <w:r w:rsidRPr="000E584E">
        <w:rPr>
          <w:rFonts w:ascii="Angsana New" w:hAnsi="Angsana New"/>
          <w:spacing w:val="4"/>
          <w:sz w:val="30"/>
          <w:szCs w:val="30"/>
          <w:cs/>
        </w:rPr>
        <w:t>ต่อหุ้นขั้นพื้นฐานสำหรับ</w:t>
      </w:r>
      <w:r w:rsidRPr="000E584E">
        <w:rPr>
          <w:rFonts w:ascii="Angsana New" w:hAnsi="Angsana New" w:hint="cs"/>
          <w:spacing w:val="4"/>
          <w:sz w:val="30"/>
          <w:szCs w:val="30"/>
          <w:cs/>
        </w:rPr>
        <w:t>งวดสามเดือนและเก้าเดือน</w:t>
      </w:r>
      <w:r w:rsidRPr="000E584E">
        <w:rPr>
          <w:rFonts w:ascii="Angsana New" w:hAnsi="Angsana New"/>
          <w:spacing w:val="4"/>
          <w:sz w:val="30"/>
          <w:szCs w:val="30"/>
          <w:cs/>
        </w:rPr>
        <w:t>สิ้นสุดวันที่ 3</w:t>
      </w:r>
      <w:r w:rsidRPr="000E584E">
        <w:rPr>
          <w:rFonts w:ascii="Angsana New" w:hAnsi="Angsana New" w:hint="cs"/>
          <w:spacing w:val="4"/>
          <w:sz w:val="30"/>
          <w:szCs w:val="30"/>
          <w:cs/>
        </w:rPr>
        <w:t>0</w:t>
      </w:r>
      <w:r w:rsidRPr="000E584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0E584E">
        <w:rPr>
          <w:rFonts w:ascii="Angsana New" w:hAnsi="Angsana New" w:hint="cs"/>
          <w:spacing w:val="4"/>
          <w:sz w:val="30"/>
          <w:szCs w:val="30"/>
          <w:cs/>
        </w:rPr>
        <w:t xml:space="preserve">กันยายน </w:t>
      </w:r>
      <w:r w:rsidRPr="000E584E">
        <w:rPr>
          <w:rFonts w:ascii="Angsana New" w:hAnsi="Angsana New"/>
          <w:spacing w:val="4"/>
          <w:sz w:val="30"/>
          <w:szCs w:val="30"/>
          <w:lang w:val="en-US"/>
        </w:rPr>
        <w:t>25</w:t>
      </w:r>
      <w:r w:rsidRPr="000E584E">
        <w:rPr>
          <w:rFonts w:ascii="Angsana New" w:hAnsi="Angsana New" w:hint="cs"/>
          <w:spacing w:val="4"/>
          <w:sz w:val="30"/>
          <w:szCs w:val="30"/>
          <w:cs/>
          <w:lang w:val="en-US"/>
        </w:rPr>
        <w:t>6</w:t>
      </w:r>
      <w:r w:rsidR="00BB0C57">
        <w:rPr>
          <w:rFonts w:ascii="Angsana New" w:hAnsi="Angsana New"/>
          <w:spacing w:val="4"/>
          <w:sz w:val="30"/>
          <w:szCs w:val="30"/>
          <w:lang w:val="en-US"/>
        </w:rPr>
        <w:t>2</w:t>
      </w:r>
      <w:r w:rsidRPr="000E584E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0E584E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และ </w:t>
      </w:r>
      <w:r w:rsidRPr="000E584E">
        <w:rPr>
          <w:rFonts w:ascii="Angsana New" w:hAnsi="Angsana New"/>
          <w:spacing w:val="4"/>
          <w:sz w:val="30"/>
          <w:szCs w:val="30"/>
          <w:cs/>
        </w:rPr>
        <w:t>25</w:t>
      </w:r>
      <w:r w:rsidRPr="000E584E">
        <w:rPr>
          <w:rFonts w:ascii="Angsana New" w:hAnsi="Angsana New"/>
          <w:spacing w:val="4"/>
          <w:sz w:val="30"/>
          <w:szCs w:val="30"/>
        </w:rPr>
        <w:t>6</w:t>
      </w:r>
      <w:r w:rsidR="00BB0C57">
        <w:rPr>
          <w:rFonts w:ascii="Angsana New" w:hAnsi="Angsana New"/>
          <w:spacing w:val="4"/>
          <w:sz w:val="30"/>
          <w:szCs w:val="30"/>
        </w:rPr>
        <w:t>1</w:t>
      </w:r>
      <w:r w:rsidRPr="000E584E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0E584E">
        <w:rPr>
          <w:rFonts w:ascii="Angsana New" w:hAnsi="Angsana New"/>
          <w:spacing w:val="4"/>
          <w:sz w:val="30"/>
          <w:szCs w:val="30"/>
          <w:cs/>
        </w:rPr>
        <w:t>คำนวณจากกำไร</w:t>
      </w:r>
      <w:r w:rsidRPr="000E584E">
        <w:rPr>
          <w:rFonts w:ascii="Angsana New" w:hAnsi="Angsana New" w:hint="cs"/>
          <w:spacing w:val="4"/>
          <w:sz w:val="30"/>
          <w:szCs w:val="30"/>
          <w:cs/>
        </w:rPr>
        <w:t xml:space="preserve"> (ขาดทุน) </w:t>
      </w:r>
      <w:r w:rsidRPr="000E584E">
        <w:rPr>
          <w:rFonts w:ascii="Angsana New" w:hAnsi="Angsana New"/>
          <w:spacing w:val="4"/>
          <w:sz w:val="30"/>
          <w:szCs w:val="30"/>
          <w:cs/>
        </w:rPr>
        <w:t>สำหรับ</w:t>
      </w:r>
      <w:r w:rsidRPr="000E584E">
        <w:rPr>
          <w:rFonts w:ascii="Angsana New" w:hAnsi="Angsana New" w:hint="cs"/>
          <w:spacing w:val="4"/>
          <w:sz w:val="30"/>
          <w:szCs w:val="30"/>
          <w:cs/>
        </w:rPr>
        <w:t>งวด</w:t>
      </w:r>
      <w:r w:rsidRPr="000E584E">
        <w:rPr>
          <w:rFonts w:ascii="Angsana New" w:hAnsi="Angsana New"/>
          <w:spacing w:val="4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0E584E">
        <w:rPr>
          <w:rFonts w:ascii="Angsana New" w:hAnsi="Angsana New" w:hint="cs"/>
          <w:spacing w:val="4"/>
          <w:sz w:val="30"/>
          <w:szCs w:val="30"/>
          <w:cs/>
        </w:rPr>
        <w:t>งวด</w:t>
      </w:r>
      <w:r w:rsidRPr="000E584E">
        <w:rPr>
          <w:rFonts w:ascii="Angsana New" w:hAnsi="Angsana New"/>
          <w:spacing w:val="4"/>
          <w:sz w:val="30"/>
          <w:szCs w:val="30"/>
        </w:rPr>
        <w:t xml:space="preserve"> </w:t>
      </w:r>
      <w:r w:rsidRPr="000E584E">
        <w:rPr>
          <w:rFonts w:ascii="Angsana New" w:hAnsi="Angsana New" w:hint="cs"/>
          <w:spacing w:val="4"/>
          <w:sz w:val="30"/>
          <w:szCs w:val="30"/>
          <w:cs/>
        </w:rPr>
        <w:t>โดยได้ปรับกระทบจำนวนหุ้นสามัญที่ซื้อคืนที่ถือโดยบริษัทย่อย</w:t>
      </w:r>
      <w:r w:rsidRPr="000E584E">
        <w:rPr>
          <w:rFonts w:ascii="Angsana New" w:hAnsi="Angsana New"/>
          <w:spacing w:val="4"/>
          <w:sz w:val="30"/>
          <w:szCs w:val="30"/>
        </w:rPr>
        <w:t xml:space="preserve"> </w:t>
      </w:r>
      <w:r w:rsidRPr="000E584E">
        <w:rPr>
          <w:rFonts w:ascii="Angsana New" w:hAnsi="Angsana New" w:hint="cs"/>
          <w:spacing w:val="4"/>
          <w:sz w:val="30"/>
          <w:szCs w:val="30"/>
          <w:cs/>
        </w:rPr>
        <w:t>โดย</w:t>
      </w:r>
      <w:r w:rsidRPr="000E584E">
        <w:rPr>
          <w:rFonts w:ascii="Angsana New" w:hAnsi="Angsana New"/>
          <w:spacing w:val="4"/>
          <w:sz w:val="30"/>
          <w:szCs w:val="30"/>
          <w:cs/>
        </w:rPr>
        <w:t>แสดงการคำนวณดังนี้</w:t>
      </w:r>
    </w:p>
    <w:p w:rsidR="000E584E" w:rsidRPr="000E584E" w:rsidRDefault="000E584E" w:rsidP="000E584E">
      <w:pPr>
        <w:spacing w:line="240" w:lineRule="auto"/>
        <w:ind w:left="547"/>
        <w:jc w:val="thaiDistribute"/>
        <w:rPr>
          <w:rFonts w:ascii="Angsana New" w:hAnsi="Angsana New"/>
          <w:spacing w:val="4"/>
          <w:sz w:val="20"/>
          <w:szCs w:val="20"/>
        </w:rPr>
      </w:pPr>
    </w:p>
    <w:tbl>
      <w:tblPr>
        <w:tblW w:w="9315" w:type="dxa"/>
        <w:tblInd w:w="450" w:type="dxa"/>
        <w:tblLook w:val="04A0" w:firstRow="1" w:lastRow="0" w:firstColumn="1" w:lastColumn="0" w:noHBand="0" w:noVBand="1"/>
      </w:tblPr>
      <w:tblGrid>
        <w:gridCol w:w="3681"/>
        <w:gridCol w:w="1257"/>
        <w:gridCol w:w="234"/>
        <w:gridCol w:w="1266"/>
        <w:gridCol w:w="237"/>
        <w:gridCol w:w="1202"/>
        <w:gridCol w:w="234"/>
        <w:gridCol w:w="1204"/>
      </w:tblGrid>
      <w:tr w:rsidR="000E584E" w:rsidRPr="000E584E" w:rsidTr="00BF4ABB">
        <w:tc>
          <w:tcPr>
            <w:tcW w:w="3690" w:type="dxa"/>
            <w:shd w:val="clear" w:color="auto" w:fill="auto"/>
          </w:tcPr>
          <w:p w:rsidR="000E584E" w:rsidRPr="000E584E" w:rsidRDefault="000E584E" w:rsidP="000E584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84E">
              <w:br w:type="page"/>
            </w:r>
          </w:p>
        </w:tc>
        <w:tc>
          <w:tcPr>
            <w:tcW w:w="2748" w:type="dxa"/>
            <w:gridSpan w:val="3"/>
            <w:shd w:val="clear" w:color="auto" w:fill="auto"/>
          </w:tcPr>
          <w:p w:rsidR="000E584E" w:rsidRPr="000E584E" w:rsidRDefault="000E584E" w:rsidP="000E584E">
            <w:pPr>
              <w:spacing w:line="38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8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7" w:type="dxa"/>
            <w:shd w:val="clear" w:color="auto" w:fill="auto"/>
          </w:tcPr>
          <w:p w:rsidR="000E584E" w:rsidRPr="000E584E" w:rsidRDefault="000E584E" w:rsidP="000E584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3"/>
            <w:shd w:val="clear" w:color="auto" w:fill="auto"/>
          </w:tcPr>
          <w:p w:rsidR="000E584E" w:rsidRPr="000E584E" w:rsidRDefault="000E584E" w:rsidP="000E584E">
            <w:pPr>
              <w:spacing w:line="38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8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E584E" w:rsidRPr="000E584E" w:rsidTr="00BF4ABB">
        <w:tc>
          <w:tcPr>
            <w:tcW w:w="3690" w:type="dxa"/>
            <w:shd w:val="clear" w:color="auto" w:fill="auto"/>
          </w:tcPr>
          <w:p w:rsidR="000E584E" w:rsidRPr="00BB0C57" w:rsidRDefault="000E584E" w:rsidP="00BF4ABB">
            <w:pPr>
              <w:spacing w:line="380" w:lineRule="exact"/>
              <w:ind w:right="-18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BB0C5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B0C5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 w:rsidRPr="00BB0C57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8" w:type="dxa"/>
            <w:shd w:val="clear" w:color="auto" w:fill="auto"/>
          </w:tcPr>
          <w:p w:rsidR="000E584E" w:rsidRPr="000E584E" w:rsidRDefault="000E584E" w:rsidP="000E584E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84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BB0C5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4" w:type="dxa"/>
            <w:shd w:val="clear" w:color="auto" w:fill="auto"/>
          </w:tcPr>
          <w:p w:rsidR="000E584E" w:rsidRPr="000E584E" w:rsidRDefault="000E584E" w:rsidP="000E584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:rsidR="000E584E" w:rsidRPr="000E584E" w:rsidRDefault="000E584E" w:rsidP="000E584E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84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0E584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BB0C5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:rsidR="000E584E" w:rsidRPr="000E584E" w:rsidRDefault="000E584E" w:rsidP="000E584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:rsidR="000E584E" w:rsidRPr="000E584E" w:rsidRDefault="000E584E" w:rsidP="000E584E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84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BB0C5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4" w:type="dxa"/>
            <w:shd w:val="clear" w:color="auto" w:fill="auto"/>
          </w:tcPr>
          <w:p w:rsidR="000E584E" w:rsidRPr="000E584E" w:rsidRDefault="000E584E" w:rsidP="000E584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0E584E" w:rsidRPr="000E584E" w:rsidRDefault="000E584E" w:rsidP="000E584E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84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0E584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BB0C5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E584E" w:rsidRPr="000E584E" w:rsidTr="00BF4ABB">
        <w:tc>
          <w:tcPr>
            <w:tcW w:w="3690" w:type="dxa"/>
            <w:shd w:val="clear" w:color="auto" w:fill="auto"/>
          </w:tcPr>
          <w:p w:rsidR="000E584E" w:rsidRPr="000E584E" w:rsidRDefault="000E584E" w:rsidP="000E584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5" w:type="dxa"/>
            <w:gridSpan w:val="7"/>
            <w:shd w:val="clear" w:color="auto" w:fill="auto"/>
          </w:tcPr>
          <w:p w:rsidR="000E584E" w:rsidRPr="000E584E" w:rsidRDefault="000E584E" w:rsidP="000E584E">
            <w:pPr>
              <w:spacing w:line="380" w:lineRule="exac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584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E58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0E584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/</w:t>
            </w:r>
            <w:r w:rsidRPr="000E584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 พันหุ้น</w:t>
            </w:r>
            <w:r w:rsidRPr="000E584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16A6A" w:rsidRPr="000E584E" w:rsidTr="00BF4ABB">
        <w:tc>
          <w:tcPr>
            <w:tcW w:w="3690" w:type="dxa"/>
            <w:shd w:val="clear" w:color="auto" w:fill="auto"/>
          </w:tcPr>
          <w:p w:rsidR="00B16A6A" w:rsidRPr="000E584E" w:rsidRDefault="00B16A6A" w:rsidP="00B16A6A">
            <w:pPr>
              <w:tabs>
                <w:tab w:val="left" w:pos="275"/>
              </w:tabs>
              <w:spacing w:line="380" w:lineRule="exact"/>
              <w:ind w:left="270" w:right="65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8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0E58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E58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16A6A" w:rsidRPr="00BA029A" w:rsidRDefault="00BA029A" w:rsidP="00BF4ABB">
            <w:pPr>
              <w:tabs>
                <w:tab w:val="decimal" w:pos="975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389,378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B16A6A" w:rsidRPr="000E584E" w:rsidRDefault="00B16A6A" w:rsidP="00B16A6A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16A6A" w:rsidRPr="000E584E" w:rsidRDefault="00B16A6A" w:rsidP="00BF4ABB">
            <w:pPr>
              <w:tabs>
                <w:tab w:val="decimal" w:pos="997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58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178,125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16A6A" w:rsidRPr="000E584E" w:rsidRDefault="00B16A6A" w:rsidP="00B16A6A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16A6A" w:rsidRPr="000E584E" w:rsidRDefault="00B16A6A" w:rsidP="00BF4ABB">
            <w:pPr>
              <w:tabs>
                <w:tab w:val="decimal" w:pos="925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207,495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B16A6A" w:rsidRPr="000E584E" w:rsidRDefault="00B16A6A" w:rsidP="00B16A6A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16A6A" w:rsidRPr="000E584E" w:rsidRDefault="00B16A6A" w:rsidP="0082641C">
            <w:pPr>
              <w:tabs>
                <w:tab w:val="decimal" w:pos="893"/>
              </w:tabs>
              <w:spacing w:line="240" w:lineRule="atLeast"/>
              <w:ind w:left="-119" w:right="-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84E">
              <w:rPr>
                <w:rFonts w:ascii="Angsana New" w:hAnsi="Angsana New"/>
                <w:b/>
                <w:bCs/>
                <w:sz w:val="30"/>
                <w:szCs w:val="30"/>
              </w:rPr>
              <w:t>65,429</w:t>
            </w:r>
          </w:p>
        </w:tc>
      </w:tr>
      <w:tr w:rsidR="00B16A6A" w:rsidRPr="000E584E" w:rsidTr="00BF4ABB">
        <w:tc>
          <w:tcPr>
            <w:tcW w:w="3690" w:type="dxa"/>
            <w:shd w:val="clear" w:color="auto" w:fill="auto"/>
          </w:tcPr>
          <w:p w:rsidR="00B16A6A" w:rsidRPr="000E584E" w:rsidRDefault="00B16A6A" w:rsidP="00B16A6A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8" w:type="dxa"/>
            <w:shd w:val="clear" w:color="auto" w:fill="auto"/>
          </w:tcPr>
          <w:p w:rsidR="00B16A6A" w:rsidRPr="00607335" w:rsidRDefault="00B16A6A" w:rsidP="00B16A6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4" w:type="dxa"/>
            <w:shd w:val="clear" w:color="auto" w:fill="auto"/>
          </w:tcPr>
          <w:p w:rsidR="00B16A6A" w:rsidRPr="000E584E" w:rsidRDefault="00B16A6A" w:rsidP="00B16A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6" w:type="dxa"/>
            <w:shd w:val="clear" w:color="auto" w:fill="auto"/>
          </w:tcPr>
          <w:p w:rsidR="00B16A6A" w:rsidRPr="000E584E" w:rsidRDefault="00B16A6A" w:rsidP="00B16A6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</w:tcPr>
          <w:p w:rsidR="00B16A6A" w:rsidRPr="000E584E" w:rsidRDefault="00B16A6A" w:rsidP="00B16A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2" w:type="dxa"/>
            <w:shd w:val="clear" w:color="auto" w:fill="auto"/>
          </w:tcPr>
          <w:p w:rsidR="00B16A6A" w:rsidRPr="000E584E" w:rsidRDefault="00B16A6A" w:rsidP="00B16A6A">
            <w:pPr>
              <w:tabs>
                <w:tab w:val="decimal" w:pos="892"/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4" w:type="dxa"/>
            <w:shd w:val="clear" w:color="auto" w:fill="auto"/>
          </w:tcPr>
          <w:p w:rsidR="00B16A6A" w:rsidRPr="000E584E" w:rsidRDefault="00B16A6A" w:rsidP="00B16A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4" w:type="dxa"/>
            <w:shd w:val="clear" w:color="auto" w:fill="auto"/>
          </w:tcPr>
          <w:p w:rsidR="00B16A6A" w:rsidRPr="000E584E" w:rsidRDefault="00B16A6A" w:rsidP="00B16A6A">
            <w:pPr>
              <w:tabs>
                <w:tab w:val="decimal" w:pos="892"/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16A6A" w:rsidRPr="000E584E" w:rsidTr="00BF4ABB">
        <w:tc>
          <w:tcPr>
            <w:tcW w:w="3690" w:type="dxa"/>
            <w:shd w:val="clear" w:color="auto" w:fill="auto"/>
          </w:tcPr>
          <w:p w:rsidR="00B16A6A" w:rsidRPr="00BB0C57" w:rsidRDefault="00B16A6A" w:rsidP="000B6CB8">
            <w:pPr>
              <w:tabs>
                <w:tab w:val="left" w:pos="275"/>
              </w:tabs>
              <w:spacing w:line="380" w:lineRule="exact"/>
              <w:ind w:right="-1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B0C57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จำนวนหุ้นสามัญที่ออก ณ วันที่</w:t>
            </w:r>
            <w:r w:rsidR="000B6CB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0B6CB8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 w:rsidRPr="00BB0C57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56005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248" w:type="dxa"/>
            <w:shd w:val="clear" w:color="auto" w:fill="auto"/>
          </w:tcPr>
          <w:p w:rsidR="00B16A6A" w:rsidRPr="00607335" w:rsidRDefault="00BA029A" w:rsidP="00BF4ABB">
            <w:pPr>
              <w:tabs>
                <w:tab w:val="decimal" w:pos="975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20,190,000</w:t>
            </w:r>
          </w:p>
        </w:tc>
        <w:tc>
          <w:tcPr>
            <w:tcW w:w="234" w:type="dxa"/>
            <w:shd w:val="clear" w:color="auto" w:fill="auto"/>
          </w:tcPr>
          <w:p w:rsidR="00B16A6A" w:rsidRPr="000E584E" w:rsidRDefault="00B16A6A" w:rsidP="00B16A6A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:rsidR="00B16A6A" w:rsidRPr="000E584E" w:rsidRDefault="00B16A6A" w:rsidP="00B16A6A">
            <w:pPr>
              <w:tabs>
                <w:tab w:val="decimal" w:pos="98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84E">
              <w:rPr>
                <w:rFonts w:ascii="Angsana New" w:hAnsi="Angsana New"/>
                <w:sz w:val="30"/>
                <w:szCs w:val="30"/>
              </w:rPr>
              <w:t>20,190,000</w:t>
            </w:r>
          </w:p>
        </w:tc>
        <w:tc>
          <w:tcPr>
            <w:tcW w:w="237" w:type="dxa"/>
            <w:shd w:val="clear" w:color="auto" w:fill="auto"/>
          </w:tcPr>
          <w:p w:rsidR="00B16A6A" w:rsidRPr="000E584E" w:rsidRDefault="00B16A6A" w:rsidP="00B16A6A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:rsidR="00B16A6A" w:rsidRPr="000E584E" w:rsidRDefault="00C103B6" w:rsidP="00826E2C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20,190,000</w:t>
            </w:r>
          </w:p>
        </w:tc>
        <w:tc>
          <w:tcPr>
            <w:tcW w:w="234" w:type="dxa"/>
            <w:shd w:val="clear" w:color="auto" w:fill="auto"/>
          </w:tcPr>
          <w:p w:rsidR="00B16A6A" w:rsidRPr="000E584E" w:rsidRDefault="00B16A6A" w:rsidP="00B16A6A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B16A6A" w:rsidRPr="000E584E" w:rsidRDefault="00B16A6A" w:rsidP="0082641C">
            <w:pPr>
              <w:tabs>
                <w:tab w:val="decimal" w:pos="911"/>
              </w:tabs>
              <w:spacing w:line="240" w:lineRule="atLeast"/>
              <w:ind w:left="-119" w:right="-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84E">
              <w:rPr>
                <w:rFonts w:ascii="Angsana New" w:hAnsi="Angsana New"/>
                <w:sz w:val="30"/>
                <w:szCs w:val="30"/>
              </w:rPr>
              <w:t>20,190,000</w:t>
            </w:r>
          </w:p>
        </w:tc>
      </w:tr>
      <w:tr w:rsidR="00F54F40" w:rsidRPr="000E584E" w:rsidTr="00BF4ABB">
        <w:tc>
          <w:tcPr>
            <w:tcW w:w="3690" w:type="dxa"/>
            <w:shd w:val="clear" w:color="auto" w:fill="auto"/>
          </w:tcPr>
          <w:p w:rsidR="00F54F40" w:rsidRPr="000E584E" w:rsidRDefault="00F54F40" w:rsidP="00F54F40">
            <w:pPr>
              <w:tabs>
                <w:tab w:val="left" w:pos="275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84E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ผลกระทบจากหุ้นที่ถือโดยบริษัทย่อย</w:t>
            </w:r>
          </w:p>
        </w:tc>
        <w:tc>
          <w:tcPr>
            <w:tcW w:w="1248" w:type="dxa"/>
            <w:shd w:val="clear" w:color="auto" w:fill="auto"/>
          </w:tcPr>
          <w:p w:rsidR="00F54F40" w:rsidRPr="00607335" w:rsidRDefault="00BA029A" w:rsidP="00F54F40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:rsidR="00F54F40" w:rsidRPr="000E584E" w:rsidRDefault="00F54F40" w:rsidP="00F54F40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:rsidR="00F54F40" w:rsidRPr="000E584E" w:rsidRDefault="00F54F40" w:rsidP="00F54F40">
            <w:pPr>
              <w:tabs>
                <w:tab w:val="decimal" w:pos="98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84E">
              <w:rPr>
                <w:rFonts w:ascii="Angsana New" w:hAnsi="Angsana New"/>
                <w:sz w:val="30"/>
                <w:szCs w:val="30"/>
              </w:rPr>
              <w:t>(222,164)</w:t>
            </w:r>
          </w:p>
        </w:tc>
        <w:tc>
          <w:tcPr>
            <w:tcW w:w="237" w:type="dxa"/>
            <w:shd w:val="clear" w:color="auto" w:fill="auto"/>
          </w:tcPr>
          <w:p w:rsidR="00F54F40" w:rsidRPr="000E584E" w:rsidRDefault="00F54F40" w:rsidP="00F54F40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:rsidR="00F54F40" w:rsidRPr="000E584E" w:rsidRDefault="00C103B6" w:rsidP="00F54F40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:rsidR="00F54F40" w:rsidRPr="000E584E" w:rsidRDefault="00F54F40" w:rsidP="00F54F40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F54F40" w:rsidRPr="000E584E" w:rsidRDefault="00F54F40" w:rsidP="00F54F40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8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4F40" w:rsidRPr="000E584E" w:rsidTr="00BF4ABB">
        <w:tc>
          <w:tcPr>
            <w:tcW w:w="3690" w:type="dxa"/>
            <w:shd w:val="clear" w:color="auto" w:fill="auto"/>
          </w:tcPr>
          <w:p w:rsidR="00F54F40" w:rsidRPr="000E584E" w:rsidRDefault="00F54F40" w:rsidP="00F54F40">
            <w:pPr>
              <w:tabs>
                <w:tab w:val="left" w:pos="275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84E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ุนซื้อคืน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:rsidR="00F54F40" w:rsidRPr="00607335" w:rsidRDefault="002C251C" w:rsidP="0082641C">
            <w:pPr>
              <w:tabs>
                <w:tab w:val="decimal" w:pos="975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(1,009,500)</w:t>
            </w:r>
          </w:p>
        </w:tc>
        <w:tc>
          <w:tcPr>
            <w:tcW w:w="234" w:type="dxa"/>
            <w:shd w:val="clear" w:color="auto" w:fill="auto"/>
          </w:tcPr>
          <w:p w:rsidR="00F54F40" w:rsidRPr="000E584E" w:rsidRDefault="00F54F40" w:rsidP="00F54F40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:rsidR="00F54F40" w:rsidRPr="00F54F40" w:rsidRDefault="00F54F40" w:rsidP="00F54F40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F54F40" w:rsidRPr="000E584E" w:rsidRDefault="00F54F40" w:rsidP="00F54F40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:rsidR="00F54F40" w:rsidRPr="000E584E" w:rsidRDefault="00C103B6" w:rsidP="0082641C">
            <w:pPr>
              <w:tabs>
                <w:tab w:val="decimal" w:pos="920"/>
              </w:tabs>
              <w:spacing w:line="240" w:lineRule="atLeast"/>
              <w:ind w:left="-119" w:right="-18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(1,009,500)</w:t>
            </w:r>
          </w:p>
        </w:tc>
        <w:tc>
          <w:tcPr>
            <w:tcW w:w="234" w:type="dxa"/>
            <w:shd w:val="clear" w:color="auto" w:fill="auto"/>
          </w:tcPr>
          <w:p w:rsidR="00F54F40" w:rsidRPr="000E584E" w:rsidRDefault="00F54F40" w:rsidP="00F54F40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F54F40" w:rsidRPr="000E584E" w:rsidRDefault="00F54F40" w:rsidP="00F54F40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8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4F40" w:rsidRPr="000E584E" w:rsidTr="00BF4ABB">
        <w:tc>
          <w:tcPr>
            <w:tcW w:w="3690" w:type="dxa"/>
            <w:shd w:val="clear" w:color="auto" w:fill="auto"/>
            <w:vAlign w:val="bottom"/>
          </w:tcPr>
          <w:p w:rsidR="00F54F40" w:rsidRPr="000E584E" w:rsidRDefault="00F54F40" w:rsidP="00F54F40">
            <w:pPr>
              <w:tabs>
                <w:tab w:val="left" w:pos="275"/>
              </w:tabs>
              <w:spacing w:line="380" w:lineRule="exact"/>
              <w:ind w:left="270" w:right="65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8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จำนวนหุ้นสามัญโดยวิธีถัวเฉลี่ยถ่วงน้ำหนัก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0E58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(ขั้นพื้นฐาน)</w:t>
            </w:r>
          </w:p>
        </w:tc>
        <w:tc>
          <w:tcPr>
            <w:tcW w:w="12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54F40" w:rsidRPr="002C251C" w:rsidRDefault="002C251C" w:rsidP="00BF4ABB">
            <w:pPr>
              <w:tabs>
                <w:tab w:val="decimal" w:pos="975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51C">
              <w:rPr>
                <w:rFonts w:ascii="Angsana New" w:hAnsi="Angsana New"/>
                <w:b/>
                <w:bCs/>
                <w:sz w:val="30"/>
                <w:szCs w:val="30"/>
              </w:rPr>
              <w:t>19,180,500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F54F40" w:rsidRPr="000E584E" w:rsidRDefault="00F54F40" w:rsidP="00F54F40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54F40" w:rsidRPr="000E584E" w:rsidRDefault="00F54F40" w:rsidP="00F54F40">
            <w:pPr>
              <w:tabs>
                <w:tab w:val="decimal" w:pos="997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84E">
              <w:rPr>
                <w:rFonts w:ascii="Angsana New" w:hAnsi="Angsana New"/>
                <w:b/>
                <w:bCs/>
                <w:sz w:val="30"/>
                <w:szCs w:val="30"/>
              </w:rPr>
              <w:t>19,967,836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F54F40" w:rsidRPr="000E584E" w:rsidRDefault="00F54F40" w:rsidP="00F54F40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54F40" w:rsidRPr="000E584E" w:rsidRDefault="00C103B6" w:rsidP="00826E2C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19,180,500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F54F40" w:rsidRPr="000E584E" w:rsidRDefault="00F54F40" w:rsidP="00F54F40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54F40" w:rsidRPr="000E584E" w:rsidRDefault="00F54F40" w:rsidP="0082641C">
            <w:pPr>
              <w:tabs>
                <w:tab w:val="decimal" w:pos="902"/>
              </w:tabs>
              <w:spacing w:line="240" w:lineRule="atLeast"/>
              <w:ind w:left="-119" w:right="-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84E">
              <w:rPr>
                <w:rFonts w:ascii="Angsana New" w:hAnsi="Angsana New"/>
                <w:b/>
                <w:bCs/>
                <w:sz w:val="30"/>
                <w:szCs w:val="30"/>
              </w:rPr>
              <w:t>20,190,000</w:t>
            </w:r>
          </w:p>
        </w:tc>
      </w:tr>
      <w:tr w:rsidR="00F54F40" w:rsidRPr="000E584E" w:rsidTr="00BF4ABB">
        <w:tc>
          <w:tcPr>
            <w:tcW w:w="3690" w:type="dxa"/>
            <w:shd w:val="clear" w:color="auto" w:fill="auto"/>
          </w:tcPr>
          <w:p w:rsidR="00F54F40" w:rsidRPr="000E584E" w:rsidRDefault="00F54F40" w:rsidP="00F54F40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double" w:sz="4" w:space="0" w:color="auto"/>
            </w:tcBorders>
            <w:shd w:val="clear" w:color="auto" w:fill="auto"/>
          </w:tcPr>
          <w:p w:rsidR="00F54F40" w:rsidRPr="000E584E" w:rsidRDefault="00F54F40" w:rsidP="00F54F40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4" w:type="dxa"/>
            <w:shd w:val="clear" w:color="auto" w:fill="auto"/>
          </w:tcPr>
          <w:p w:rsidR="00F54F40" w:rsidRPr="000E584E" w:rsidRDefault="00F54F40" w:rsidP="00F54F40">
            <w:pPr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:rsidR="00F54F40" w:rsidRPr="000E584E" w:rsidRDefault="00F54F40" w:rsidP="00F54F40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</w:tcPr>
          <w:p w:rsidR="00F54F40" w:rsidRPr="000E584E" w:rsidRDefault="00F54F40" w:rsidP="00F54F40">
            <w:pPr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  <w:shd w:val="clear" w:color="auto" w:fill="auto"/>
          </w:tcPr>
          <w:p w:rsidR="00F54F40" w:rsidRPr="000E584E" w:rsidRDefault="00F54F40" w:rsidP="00F54F40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4" w:type="dxa"/>
            <w:shd w:val="clear" w:color="auto" w:fill="auto"/>
          </w:tcPr>
          <w:p w:rsidR="00F54F40" w:rsidRPr="000E584E" w:rsidRDefault="00F54F40" w:rsidP="00F54F40">
            <w:pPr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:rsidR="00F54F40" w:rsidRPr="000E584E" w:rsidRDefault="00F54F40" w:rsidP="00F54F40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54F40" w:rsidRPr="000E584E" w:rsidTr="00BF4ABB">
        <w:tc>
          <w:tcPr>
            <w:tcW w:w="3690" w:type="dxa"/>
            <w:shd w:val="clear" w:color="auto" w:fill="auto"/>
          </w:tcPr>
          <w:p w:rsidR="00F54F40" w:rsidRPr="000E584E" w:rsidRDefault="00F54F40" w:rsidP="00F54F40">
            <w:pPr>
              <w:tabs>
                <w:tab w:val="left" w:pos="275"/>
              </w:tabs>
              <w:spacing w:line="380" w:lineRule="exact"/>
              <w:ind w:right="-12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8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กำไรต่อหุ้น (ขั้นพื้นฐาน) </w:t>
            </w:r>
            <w:r w:rsidRPr="000E58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248" w:type="dxa"/>
            <w:tcBorders>
              <w:bottom w:val="double" w:sz="4" w:space="0" w:color="auto"/>
            </w:tcBorders>
            <w:shd w:val="clear" w:color="auto" w:fill="auto"/>
          </w:tcPr>
          <w:p w:rsidR="00F54F40" w:rsidRPr="000E584E" w:rsidRDefault="002C251C" w:rsidP="00BF4ABB">
            <w:pPr>
              <w:spacing w:line="240" w:lineRule="atLeast"/>
              <w:ind w:left="-119"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0.020</w:t>
            </w:r>
          </w:p>
        </w:tc>
        <w:tc>
          <w:tcPr>
            <w:tcW w:w="234" w:type="dxa"/>
            <w:shd w:val="clear" w:color="auto" w:fill="auto"/>
          </w:tcPr>
          <w:p w:rsidR="00F54F40" w:rsidRPr="000E584E" w:rsidRDefault="00F54F40" w:rsidP="00F54F40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shd w:val="clear" w:color="auto" w:fill="auto"/>
          </w:tcPr>
          <w:p w:rsidR="00F54F40" w:rsidRPr="000E584E" w:rsidRDefault="00F54F40" w:rsidP="00F54F40">
            <w:pPr>
              <w:spacing w:line="240" w:lineRule="atLeast"/>
              <w:ind w:left="-11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84E">
              <w:rPr>
                <w:rFonts w:ascii="Angsana New" w:hAnsi="Angsana New"/>
                <w:b/>
                <w:bCs/>
                <w:sz w:val="30"/>
                <w:szCs w:val="30"/>
              </w:rPr>
              <w:t>0.009</w:t>
            </w:r>
          </w:p>
        </w:tc>
        <w:tc>
          <w:tcPr>
            <w:tcW w:w="237" w:type="dxa"/>
            <w:shd w:val="clear" w:color="auto" w:fill="auto"/>
          </w:tcPr>
          <w:p w:rsidR="00F54F40" w:rsidRPr="000E584E" w:rsidRDefault="00F54F40" w:rsidP="00F54F40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shd w:val="clear" w:color="auto" w:fill="auto"/>
          </w:tcPr>
          <w:p w:rsidR="00F54F40" w:rsidRPr="000E584E" w:rsidRDefault="00C103B6" w:rsidP="004E5138">
            <w:pPr>
              <w:spacing w:line="240" w:lineRule="atLeast"/>
              <w:ind w:left="-119" w:right="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0.011</w:t>
            </w:r>
          </w:p>
        </w:tc>
        <w:tc>
          <w:tcPr>
            <w:tcW w:w="234" w:type="dxa"/>
            <w:shd w:val="clear" w:color="auto" w:fill="auto"/>
          </w:tcPr>
          <w:p w:rsidR="00F54F40" w:rsidRPr="000E584E" w:rsidRDefault="00F54F40" w:rsidP="00F54F40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:rsidR="00F54F40" w:rsidRPr="000E584E" w:rsidRDefault="00F54F40" w:rsidP="0082641C">
            <w:pPr>
              <w:spacing w:line="240" w:lineRule="atLeast"/>
              <w:ind w:left="-119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84E">
              <w:rPr>
                <w:rFonts w:ascii="Angsana New" w:hAnsi="Angsana New"/>
                <w:b/>
                <w:bCs/>
                <w:sz w:val="30"/>
                <w:szCs w:val="30"/>
              </w:rPr>
              <w:t>0.003</w:t>
            </w:r>
          </w:p>
        </w:tc>
      </w:tr>
    </w:tbl>
    <w:p w:rsidR="000E584E" w:rsidRPr="000E584E" w:rsidRDefault="000E584E" w:rsidP="000E584E"/>
    <w:tbl>
      <w:tblPr>
        <w:tblW w:w="93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8"/>
        <w:gridCol w:w="1233"/>
        <w:gridCol w:w="236"/>
        <w:gridCol w:w="1266"/>
        <w:gridCol w:w="238"/>
        <w:gridCol w:w="1201"/>
        <w:gridCol w:w="246"/>
        <w:gridCol w:w="1197"/>
      </w:tblGrid>
      <w:tr w:rsidR="000E584E" w:rsidRPr="000E584E" w:rsidTr="00BF4ABB">
        <w:tc>
          <w:tcPr>
            <w:tcW w:w="3698" w:type="dxa"/>
            <w:shd w:val="clear" w:color="auto" w:fill="auto"/>
          </w:tcPr>
          <w:p w:rsidR="000E584E" w:rsidRPr="000E584E" w:rsidRDefault="000E584E" w:rsidP="000E584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84E">
              <w:br w:type="page"/>
            </w:r>
          </w:p>
        </w:tc>
        <w:tc>
          <w:tcPr>
            <w:tcW w:w="2735" w:type="dxa"/>
            <w:gridSpan w:val="3"/>
            <w:shd w:val="clear" w:color="auto" w:fill="auto"/>
          </w:tcPr>
          <w:p w:rsidR="000E584E" w:rsidRPr="000E584E" w:rsidRDefault="000E584E" w:rsidP="000E584E">
            <w:pPr>
              <w:spacing w:line="38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8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8" w:type="dxa"/>
            <w:shd w:val="clear" w:color="auto" w:fill="auto"/>
          </w:tcPr>
          <w:p w:rsidR="000E584E" w:rsidRPr="000E584E" w:rsidRDefault="000E584E" w:rsidP="000E584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4" w:type="dxa"/>
            <w:gridSpan w:val="3"/>
            <w:shd w:val="clear" w:color="auto" w:fill="auto"/>
          </w:tcPr>
          <w:p w:rsidR="000E584E" w:rsidRPr="000E584E" w:rsidRDefault="000E584E" w:rsidP="000E584E">
            <w:pPr>
              <w:spacing w:line="38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8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E584E" w:rsidRPr="000E584E" w:rsidTr="00BF4ABB">
        <w:tc>
          <w:tcPr>
            <w:tcW w:w="3698" w:type="dxa"/>
            <w:shd w:val="clear" w:color="auto" w:fill="auto"/>
          </w:tcPr>
          <w:p w:rsidR="000E584E" w:rsidRPr="000E584E" w:rsidRDefault="000E584E" w:rsidP="00560050">
            <w:pPr>
              <w:spacing w:line="380" w:lineRule="exact"/>
              <w:ind w:right="-18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58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0E58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E58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E58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E58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3" w:type="dxa"/>
            <w:shd w:val="clear" w:color="auto" w:fill="auto"/>
          </w:tcPr>
          <w:p w:rsidR="000E584E" w:rsidRPr="000E584E" w:rsidRDefault="000E584E" w:rsidP="000E584E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84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BB0C5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0E584E" w:rsidRPr="000E584E" w:rsidRDefault="000E584E" w:rsidP="000E584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:rsidR="000E584E" w:rsidRPr="000E584E" w:rsidRDefault="000E584E" w:rsidP="003F7F07">
            <w:pPr>
              <w:spacing w:line="380" w:lineRule="exact"/>
              <w:ind w:left="-52"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84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0E584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BB0C5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:rsidR="000E584E" w:rsidRPr="000E584E" w:rsidRDefault="000E584E" w:rsidP="000E584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:rsidR="000E584E" w:rsidRPr="000E584E" w:rsidRDefault="000E584E" w:rsidP="000E584E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84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BB0C5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6" w:type="dxa"/>
            <w:shd w:val="clear" w:color="auto" w:fill="auto"/>
          </w:tcPr>
          <w:p w:rsidR="000E584E" w:rsidRPr="000E584E" w:rsidRDefault="000E584E" w:rsidP="000E584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:rsidR="000E584E" w:rsidRPr="000E584E" w:rsidRDefault="000E584E" w:rsidP="000E584E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84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0E584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BB0C5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E584E" w:rsidRPr="000E584E" w:rsidTr="00BF4ABB">
        <w:tc>
          <w:tcPr>
            <w:tcW w:w="3698" w:type="dxa"/>
            <w:shd w:val="clear" w:color="auto" w:fill="auto"/>
          </w:tcPr>
          <w:p w:rsidR="000E584E" w:rsidRPr="000E584E" w:rsidRDefault="000E584E" w:rsidP="000E584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7" w:type="dxa"/>
            <w:gridSpan w:val="7"/>
            <w:shd w:val="clear" w:color="auto" w:fill="auto"/>
          </w:tcPr>
          <w:p w:rsidR="000E584E" w:rsidRPr="000E584E" w:rsidRDefault="000E584E" w:rsidP="000E584E">
            <w:pPr>
              <w:spacing w:line="380" w:lineRule="exac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584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E58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0E584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/</w:t>
            </w:r>
            <w:r w:rsidRPr="000E584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 พันหุ้น</w:t>
            </w:r>
            <w:r w:rsidRPr="000E584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16A6A" w:rsidRPr="000E584E" w:rsidTr="00BF4ABB">
        <w:tc>
          <w:tcPr>
            <w:tcW w:w="3698" w:type="dxa"/>
            <w:shd w:val="clear" w:color="auto" w:fill="auto"/>
          </w:tcPr>
          <w:p w:rsidR="00B16A6A" w:rsidRPr="000E584E" w:rsidRDefault="00B16A6A" w:rsidP="00B16A6A">
            <w:pPr>
              <w:tabs>
                <w:tab w:val="left" w:pos="275"/>
              </w:tabs>
              <w:spacing w:line="380" w:lineRule="exact"/>
              <w:ind w:left="270" w:right="65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8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0E58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E58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(ขาดทุน) ที่เป็นส่วนของผู้ถือหุ้นสามัญของบริษัท</w:t>
            </w:r>
            <w:r w:rsidRPr="000E58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E58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16A6A" w:rsidRPr="000E584E" w:rsidRDefault="00D47078" w:rsidP="00BF4ABB">
            <w:pPr>
              <w:tabs>
                <w:tab w:val="decimal" w:pos="962"/>
              </w:tabs>
              <w:spacing w:line="240" w:lineRule="atLeast"/>
              <w:ind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1,134,049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16A6A" w:rsidRPr="000E584E" w:rsidRDefault="00B16A6A" w:rsidP="00B16A6A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16A6A" w:rsidRPr="000E584E" w:rsidRDefault="00B16A6A" w:rsidP="00940B14">
            <w:pPr>
              <w:tabs>
                <w:tab w:val="decimal" w:pos="1001"/>
              </w:tabs>
              <w:spacing w:line="240" w:lineRule="atLeast"/>
              <w:ind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58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(39,255)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B16A6A" w:rsidRPr="000E584E" w:rsidRDefault="00B16A6A" w:rsidP="00B16A6A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16A6A" w:rsidRPr="00607335" w:rsidRDefault="00B16A6A" w:rsidP="0082641C">
            <w:pPr>
              <w:tabs>
                <w:tab w:val="decimal" w:pos="904"/>
              </w:tabs>
              <w:spacing w:line="240" w:lineRule="atLeast"/>
              <w:ind w:right="-1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290,684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B16A6A" w:rsidRPr="000E584E" w:rsidRDefault="00B16A6A" w:rsidP="00B16A6A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16A6A" w:rsidRPr="000E584E" w:rsidRDefault="00B16A6A" w:rsidP="00BF4ABB">
            <w:pPr>
              <w:tabs>
                <w:tab w:val="decimal" w:pos="889"/>
              </w:tabs>
              <w:spacing w:line="240" w:lineRule="atLeast"/>
              <w:ind w:right="-3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84E">
              <w:rPr>
                <w:rFonts w:ascii="Angsana New" w:hAnsi="Angsana New"/>
                <w:b/>
                <w:bCs/>
                <w:sz w:val="30"/>
                <w:szCs w:val="30"/>
              </w:rPr>
              <w:t>(313,820)</w:t>
            </w:r>
          </w:p>
        </w:tc>
      </w:tr>
      <w:tr w:rsidR="00B16A6A" w:rsidRPr="000E584E" w:rsidTr="00BF4ABB">
        <w:tc>
          <w:tcPr>
            <w:tcW w:w="3698" w:type="dxa"/>
            <w:shd w:val="clear" w:color="auto" w:fill="auto"/>
          </w:tcPr>
          <w:p w:rsidR="00B16A6A" w:rsidRPr="000E584E" w:rsidRDefault="00B16A6A" w:rsidP="00B16A6A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</w:tcPr>
          <w:p w:rsidR="00B16A6A" w:rsidRPr="000E584E" w:rsidRDefault="00B16A6A" w:rsidP="00B16A6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B16A6A" w:rsidRPr="000E584E" w:rsidRDefault="00B16A6A" w:rsidP="00B16A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:rsidR="00B16A6A" w:rsidRPr="000E584E" w:rsidRDefault="00B16A6A" w:rsidP="00B16A6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</w:tcPr>
          <w:p w:rsidR="00B16A6A" w:rsidRPr="000E584E" w:rsidRDefault="00B16A6A" w:rsidP="00B16A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shd w:val="clear" w:color="auto" w:fill="auto"/>
          </w:tcPr>
          <w:p w:rsidR="00B16A6A" w:rsidRPr="000E584E" w:rsidRDefault="00B16A6A" w:rsidP="00B16A6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auto"/>
          </w:tcPr>
          <w:p w:rsidR="00B16A6A" w:rsidRPr="000E584E" w:rsidRDefault="00B16A6A" w:rsidP="00B16A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</w:tcPr>
          <w:p w:rsidR="00B16A6A" w:rsidRPr="000E584E" w:rsidRDefault="00B16A6A" w:rsidP="00B16A6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6A6A" w:rsidRPr="000E584E" w:rsidTr="00BF4ABB">
        <w:tc>
          <w:tcPr>
            <w:tcW w:w="3698" w:type="dxa"/>
            <w:shd w:val="clear" w:color="auto" w:fill="auto"/>
          </w:tcPr>
          <w:p w:rsidR="00B16A6A" w:rsidRPr="000E584E" w:rsidRDefault="00B16A6A" w:rsidP="00B16A6A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84E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E584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E584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33" w:type="dxa"/>
            <w:shd w:val="clear" w:color="auto" w:fill="auto"/>
          </w:tcPr>
          <w:p w:rsidR="00B16A6A" w:rsidRPr="000E584E" w:rsidRDefault="00D47078" w:rsidP="00BF4ABB">
            <w:pPr>
              <w:tabs>
                <w:tab w:val="decimal" w:pos="977"/>
              </w:tabs>
              <w:spacing w:line="240" w:lineRule="atLeast"/>
              <w:ind w:left="-119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20,190,000</w:t>
            </w:r>
          </w:p>
        </w:tc>
        <w:tc>
          <w:tcPr>
            <w:tcW w:w="236" w:type="dxa"/>
            <w:shd w:val="clear" w:color="auto" w:fill="auto"/>
          </w:tcPr>
          <w:p w:rsidR="00B16A6A" w:rsidRPr="000E584E" w:rsidRDefault="00B16A6A" w:rsidP="00B16A6A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:rsidR="00B16A6A" w:rsidRPr="0008784B" w:rsidRDefault="00B16A6A" w:rsidP="00940B14">
            <w:pPr>
              <w:tabs>
                <w:tab w:val="decimal" w:pos="1031"/>
              </w:tabs>
              <w:spacing w:line="240" w:lineRule="atLeas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784B">
              <w:rPr>
                <w:rFonts w:ascii="Angsana New" w:hAnsi="Angsana New"/>
                <w:sz w:val="30"/>
                <w:szCs w:val="30"/>
                <w:lang w:val="en-US"/>
              </w:rPr>
              <w:t>20,190,000</w:t>
            </w:r>
          </w:p>
        </w:tc>
        <w:tc>
          <w:tcPr>
            <w:tcW w:w="238" w:type="dxa"/>
            <w:shd w:val="clear" w:color="auto" w:fill="auto"/>
          </w:tcPr>
          <w:p w:rsidR="00B16A6A" w:rsidRPr="000E584E" w:rsidRDefault="00B16A6A" w:rsidP="00B16A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:rsidR="00B16A6A" w:rsidRPr="000E584E" w:rsidRDefault="00B16A6A" w:rsidP="0082641C">
            <w:pPr>
              <w:tabs>
                <w:tab w:val="decimal" w:pos="913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84E">
              <w:rPr>
                <w:rFonts w:ascii="Angsana New" w:hAnsi="Angsana New"/>
                <w:sz w:val="30"/>
                <w:szCs w:val="30"/>
              </w:rPr>
              <w:t>20,190,000</w:t>
            </w:r>
          </w:p>
        </w:tc>
        <w:tc>
          <w:tcPr>
            <w:tcW w:w="246" w:type="dxa"/>
            <w:shd w:val="clear" w:color="auto" w:fill="auto"/>
          </w:tcPr>
          <w:p w:rsidR="00B16A6A" w:rsidRPr="000E584E" w:rsidRDefault="00B16A6A" w:rsidP="00B16A6A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:rsidR="00B16A6A" w:rsidRPr="000E584E" w:rsidRDefault="00B16A6A" w:rsidP="00BF4ABB">
            <w:pPr>
              <w:tabs>
                <w:tab w:val="decimal" w:pos="90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84E">
              <w:rPr>
                <w:rFonts w:ascii="Angsana New" w:hAnsi="Angsana New"/>
                <w:sz w:val="30"/>
                <w:szCs w:val="30"/>
              </w:rPr>
              <w:t>20,190,000</w:t>
            </w:r>
          </w:p>
        </w:tc>
      </w:tr>
      <w:tr w:rsidR="00413EC1" w:rsidRPr="000E584E" w:rsidTr="00BF4ABB">
        <w:tc>
          <w:tcPr>
            <w:tcW w:w="3698" w:type="dxa"/>
            <w:shd w:val="clear" w:color="auto" w:fill="auto"/>
          </w:tcPr>
          <w:p w:rsidR="00413EC1" w:rsidRPr="000E584E" w:rsidRDefault="00413EC1" w:rsidP="00413EC1">
            <w:pPr>
              <w:tabs>
                <w:tab w:val="left" w:pos="275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84E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ผลกระทบจากหุ้นที่ถือโดยบริษัทย่อย</w:t>
            </w:r>
          </w:p>
        </w:tc>
        <w:tc>
          <w:tcPr>
            <w:tcW w:w="1233" w:type="dxa"/>
            <w:shd w:val="clear" w:color="auto" w:fill="auto"/>
          </w:tcPr>
          <w:p w:rsidR="00413EC1" w:rsidRPr="000E584E" w:rsidRDefault="00D47078" w:rsidP="00D47078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13EC1" w:rsidRPr="000E584E" w:rsidRDefault="00413EC1" w:rsidP="00413EC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:rsidR="00413EC1" w:rsidRPr="0008784B" w:rsidRDefault="00413EC1" w:rsidP="0082641C">
            <w:pPr>
              <w:tabs>
                <w:tab w:val="decimal" w:pos="1013"/>
              </w:tabs>
              <w:spacing w:line="240" w:lineRule="atLeas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784B">
              <w:rPr>
                <w:rFonts w:ascii="Angsana New" w:hAnsi="Angsana New"/>
                <w:sz w:val="30"/>
                <w:szCs w:val="30"/>
                <w:lang w:val="en-US"/>
              </w:rPr>
              <w:t>(222,164)</w:t>
            </w:r>
          </w:p>
        </w:tc>
        <w:tc>
          <w:tcPr>
            <w:tcW w:w="238" w:type="dxa"/>
            <w:shd w:val="clear" w:color="auto" w:fill="auto"/>
          </w:tcPr>
          <w:p w:rsidR="00413EC1" w:rsidRPr="000E584E" w:rsidRDefault="00413EC1" w:rsidP="00413EC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:rsidR="00413EC1" w:rsidRPr="000E584E" w:rsidRDefault="00413EC1" w:rsidP="00413EC1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:rsidR="00413EC1" w:rsidRPr="000E584E" w:rsidRDefault="00413EC1" w:rsidP="00413EC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:rsidR="00413EC1" w:rsidRPr="000E584E" w:rsidRDefault="006904EB" w:rsidP="006904EB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3EC1" w:rsidRPr="000E584E" w:rsidTr="00BF4ABB">
        <w:tc>
          <w:tcPr>
            <w:tcW w:w="3698" w:type="dxa"/>
            <w:shd w:val="clear" w:color="auto" w:fill="auto"/>
          </w:tcPr>
          <w:p w:rsidR="00413EC1" w:rsidRPr="000E584E" w:rsidRDefault="00413EC1" w:rsidP="00413EC1">
            <w:pPr>
              <w:tabs>
                <w:tab w:val="left" w:pos="275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584E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ุนซื้อคืน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:rsidR="00413EC1" w:rsidRPr="000E584E" w:rsidRDefault="00D47078" w:rsidP="00E944E8">
            <w:pPr>
              <w:tabs>
                <w:tab w:val="decimal" w:pos="962"/>
              </w:tabs>
              <w:spacing w:line="240" w:lineRule="atLeast"/>
              <w:ind w:left="-119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(1,007,867)</w:t>
            </w:r>
          </w:p>
        </w:tc>
        <w:tc>
          <w:tcPr>
            <w:tcW w:w="236" w:type="dxa"/>
            <w:shd w:val="clear" w:color="auto" w:fill="auto"/>
          </w:tcPr>
          <w:p w:rsidR="00413EC1" w:rsidRPr="000E584E" w:rsidRDefault="00413EC1" w:rsidP="00413EC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:rsidR="00413EC1" w:rsidRPr="0008784B" w:rsidRDefault="00413EC1" w:rsidP="00413EC1">
            <w:pPr>
              <w:spacing w:line="240" w:lineRule="atLeast"/>
              <w:ind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413EC1" w:rsidRPr="000E584E" w:rsidRDefault="00413EC1" w:rsidP="00413EC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413EC1" w:rsidRPr="000E584E" w:rsidRDefault="00413EC1" w:rsidP="0082641C">
            <w:pPr>
              <w:tabs>
                <w:tab w:val="decimal" w:pos="913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(1,007,</w:t>
            </w:r>
            <w:r w:rsidR="00515598">
              <w:rPr>
                <w:rFonts w:ascii="Angsana New" w:hAnsi="Angsana New"/>
                <w:sz w:val="30"/>
                <w:szCs w:val="30"/>
              </w:rPr>
              <w:t>867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:rsidR="00413EC1" w:rsidRPr="000E584E" w:rsidRDefault="00413EC1" w:rsidP="00413EC1">
            <w:pPr>
              <w:spacing w:line="380" w:lineRule="exac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:rsidR="00413EC1" w:rsidRPr="000E584E" w:rsidRDefault="00413EC1" w:rsidP="00413EC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8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6A6A" w:rsidRPr="000E584E" w:rsidTr="00BF4ABB">
        <w:tc>
          <w:tcPr>
            <w:tcW w:w="3698" w:type="dxa"/>
            <w:shd w:val="clear" w:color="auto" w:fill="auto"/>
            <w:vAlign w:val="bottom"/>
          </w:tcPr>
          <w:p w:rsidR="00B16A6A" w:rsidRPr="000E584E" w:rsidRDefault="00B16A6A" w:rsidP="00B16A6A">
            <w:pPr>
              <w:tabs>
                <w:tab w:val="left" w:pos="275"/>
              </w:tabs>
              <w:spacing w:line="240" w:lineRule="atLeast"/>
              <w:ind w:left="270" w:right="-73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84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จำนวนหุ้นสามัญโดยวิธีถัวเฉลี่ยถ่วงน้ำหนัก</w:t>
            </w:r>
            <w:r w:rsidR="00826E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0E584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(ขั้นพื้นฐาน)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16A6A" w:rsidRPr="000E584E" w:rsidRDefault="00D47078" w:rsidP="00BF4ABB">
            <w:pPr>
              <w:tabs>
                <w:tab w:val="decimal" w:pos="962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19,182,133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16A6A" w:rsidRPr="000E584E" w:rsidRDefault="00B16A6A" w:rsidP="00B16A6A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16A6A" w:rsidRPr="000E584E" w:rsidRDefault="00B16A6A" w:rsidP="00BF4ABB">
            <w:pPr>
              <w:tabs>
                <w:tab w:val="decimal" w:pos="992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84E">
              <w:rPr>
                <w:rFonts w:ascii="Angsana New" w:hAnsi="Angsana New"/>
                <w:b/>
                <w:bCs/>
                <w:sz w:val="30"/>
                <w:szCs w:val="30"/>
              </w:rPr>
              <w:t>19,967,836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B16A6A" w:rsidRPr="000E584E" w:rsidRDefault="00B16A6A" w:rsidP="00B16A6A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16A6A" w:rsidRPr="000E584E" w:rsidRDefault="00B16A6A" w:rsidP="0082641C">
            <w:pPr>
              <w:tabs>
                <w:tab w:val="decimal" w:pos="931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19,182,</w:t>
            </w:r>
            <w:r w:rsidR="00C931BB"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B16A6A" w:rsidRPr="000E584E" w:rsidRDefault="00B16A6A" w:rsidP="00B16A6A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16A6A" w:rsidRPr="000E584E" w:rsidRDefault="00B16A6A" w:rsidP="00BF4ABB">
            <w:pPr>
              <w:tabs>
                <w:tab w:val="decimal" w:pos="89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84E">
              <w:rPr>
                <w:rFonts w:ascii="Angsana New" w:hAnsi="Angsana New"/>
                <w:b/>
                <w:bCs/>
                <w:sz w:val="30"/>
                <w:szCs w:val="30"/>
              </w:rPr>
              <w:t>20,190,000</w:t>
            </w:r>
          </w:p>
        </w:tc>
      </w:tr>
      <w:tr w:rsidR="00B16A6A" w:rsidRPr="000E584E" w:rsidTr="00BF4ABB">
        <w:tc>
          <w:tcPr>
            <w:tcW w:w="3698" w:type="dxa"/>
            <w:shd w:val="clear" w:color="auto" w:fill="auto"/>
          </w:tcPr>
          <w:p w:rsidR="00B16A6A" w:rsidRPr="000E584E" w:rsidRDefault="00B16A6A" w:rsidP="00B16A6A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</w:tcPr>
          <w:p w:rsidR="00B16A6A" w:rsidRPr="000E584E" w:rsidRDefault="00B16A6A" w:rsidP="00B16A6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B16A6A" w:rsidRPr="000E584E" w:rsidRDefault="00B16A6A" w:rsidP="00B16A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:rsidR="00B16A6A" w:rsidRPr="000E584E" w:rsidRDefault="00B16A6A" w:rsidP="00B16A6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</w:tcPr>
          <w:p w:rsidR="00B16A6A" w:rsidRPr="000E584E" w:rsidRDefault="00B16A6A" w:rsidP="00B16A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shd w:val="clear" w:color="auto" w:fill="auto"/>
          </w:tcPr>
          <w:p w:rsidR="00B16A6A" w:rsidRPr="000E584E" w:rsidRDefault="00B16A6A" w:rsidP="00B16A6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auto"/>
          </w:tcPr>
          <w:p w:rsidR="00B16A6A" w:rsidRPr="000E584E" w:rsidRDefault="00B16A6A" w:rsidP="00B16A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</w:tcPr>
          <w:p w:rsidR="00B16A6A" w:rsidRPr="000E584E" w:rsidRDefault="00B16A6A" w:rsidP="00B16A6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6A6A" w:rsidRPr="000E584E" w:rsidTr="00BF4ABB">
        <w:tc>
          <w:tcPr>
            <w:tcW w:w="3698" w:type="dxa"/>
            <w:shd w:val="clear" w:color="auto" w:fill="auto"/>
          </w:tcPr>
          <w:p w:rsidR="00B16A6A" w:rsidRPr="000E584E" w:rsidRDefault="00B16A6A" w:rsidP="00B16A6A">
            <w:pPr>
              <w:tabs>
                <w:tab w:val="left" w:pos="275"/>
              </w:tabs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84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กำไร (ขาดทุน) ต่อหุ้น (ขั้นพื้นฐาน) </w:t>
            </w:r>
            <w:r w:rsidRPr="000E58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</w:tcPr>
          <w:p w:rsidR="00B16A6A" w:rsidRPr="000E584E" w:rsidRDefault="00D47078" w:rsidP="0082641C">
            <w:pPr>
              <w:spacing w:line="240" w:lineRule="atLeast"/>
              <w:ind w:left="-11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0.059</w:t>
            </w:r>
          </w:p>
        </w:tc>
        <w:tc>
          <w:tcPr>
            <w:tcW w:w="236" w:type="dxa"/>
            <w:shd w:val="clear" w:color="auto" w:fill="auto"/>
          </w:tcPr>
          <w:p w:rsidR="00B16A6A" w:rsidRPr="000E584E" w:rsidRDefault="00B16A6A" w:rsidP="00B16A6A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shd w:val="clear" w:color="auto" w:fill="auto"/>
          </w:tcPr>
          <w:p w:rsidR="00B16A6A" w:rsidRPr="000E584E" w:rsidRDefault="00B16A6A" w:rsidP="0082641C">
            <w:pPr>
              <w:spacing w:line="240" w:lineRule="atLeast"/>
              <w:ind w:left="-119"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84E">
              <w:rPr>
                <w:rFonts w:ascii="Angsana New" w:hAnsi="Angsana New"/>
                <w:b/>
                <w:bCs/>
                <w:sz w:val="30"/>
                <w:szCs w:val="30"/>
              </w:rPr>
              <w:t>(0.002)</w:t>
            </w:r>
          </w:p>
        </w:tc>
        <w:tc>
          <w:tcPr>
            <w:tcW w:w="238" w:type="dxa"/>
            <w:shd w:val="clear" w:color="auto" w:fill="auto"/>
          </w:tcPr>
          <w:p w:rsidR="00B16A6A" w:rsidRPr="000E584E" w:rsidRDefault="00B16A6A" w:rsidP="00B16A6A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shd w:val="clear" w:color="auto" w:fill="auto"/>
          </w:tcPr>
          <w:p w:rsidR="00B16A6A" w:rsidRPr="000E584E" w:rsidRDefault="00B16A6A" w:rsidP="00AD5462">
            <w:pPr>
              <w:spacing w:line="240" w:lineRule="atLeast"/>
              <w:ind w:left="-119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0.015</w:t>
            </w:r>
          </w:p>
        </w:tc>
        <w:tc>
          <w:tcPr>
            <w:tcW w:w="246" w:type="dxa"/>
            <w:shd w:val="clear" w:color="auto" w:fill="auto"/>
          </w:tcPr>
          <w:p w:rsidR="00B16A6A" w:rsidRPr="000E584E" w:rsidRDefault="00B16A6A" w:rsidP="00B16A6A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:rsidR="00B16A6A" w:rsidRPr="000E584E" w:rsidRDefault="00B16A6A" w:rsidP="00BF4ABB">
            <w:pPr>
              <w:spacing w:line="240" w:lineRule="atLeast"/>
              <w:ind w:left="-119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84E">
              <w:rPr>
                <w:rFonts w:ascii="Angsana New" w:hAnsi="Angsana New"/>
                <w:b/>
                <w:bCs/>
                <w:sz w:val="30"/>
                <w:szCs w:val="30"/>
              </w:rPr>
              <w:t>(0.016)</w:t>
            </w:r>
          </w:p>
        </w:tc>
      </w:tr>
    </w:tbl>
    <w:p w:rsidR="0008784B" w:rsidRDefault="0008784B" w:rsidP="00A21577">
      <w:pPr>
        <w:spacing w:line="240" w:lineRule="atLeast"/>
        <w:rPr>
          <w:rFonts w:ascii="Angsana New" w:hAnsi="Angsana New"/>
          <w:sz w:val="20"/>
          <w:szCs w:val="20"/>
          <w:cs/>
        </w:rPr>
      </w:pPr>
    </w:p>
    <w:p w:rsidR="0008784B" w:rsidRDefault="0008784B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:rsidR="00090B3C" w:rsidRDefault="00090B3C" w:rsidP="00F5741D">
      <w:pPr>
        <w:pStyle w:val="Caption"/>
        <w:ind w:hanging="900"/>
      </w:pPr>
      <w:r>
        <w:rPr>
          <w:rFonts w:hint="cs"/>
          <w:cs/>
        </w:rPr>
        <w:lastRenderedPageBreak/>
        <w:t>เงินปันผล</w:t>
      </w:r>
    </w:p>
    <w:p w:rsidR="00505B18" w:rsidRPr="009706C8" w:rsidRDefault="00505B18" w:rsidP="00F83F1B">
      <w:pPr>
        <w:pStyle w:val="Bo-Blankline"/>
      </w:pPr>
    </w:p>
    <w:p w:rsidR="00F1427F" w:rsidRDefault="00BB0C57" w:rsidP="00F1427F">
      <w:pPr>
        <w:pStyle w:val="Bo-C1Content"/>
      </w:pPr>
      <w:r w:rsidRPr="0008784B">
        <w:rPr>
          <w:rFonts w:hint="cs"/>
          <w:spacing w:val="-4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08784B">
        <w:rPr>
          <w:rFonts w:hint="cs"/>
          <w:spacing w:val="-4"/>
        </w:rPr>
        <w:t>2</w:t>
      </w:r>
      <w:r w:rsidRPr="0008784B">
        <w:rPr>
          <w:rFonts w:hint="cs"/>
          <w:spacing w:val="-4"/>
          <w:cs/>
        </w:rPr>
        <w:t>9 เมษายน 2562 ผู้ถือหุ้นมีมติอนุมัติการจ่ายเงินปันผล</w:t>
      </w:r>
      <w:r w:rsidRPr="0008784B">
        <w:rPr>
          <w:rFonts w:hint="cs"/>
          <w:cs/>
        </w:rPr>
        <w:t>จากกำไรสะสมของบริษัท ในอัตราหุ้นละ 0.</w:t>
      </w:r>
      <w:r w:rsidRPr="0008784B">
        <w:rPr>
          <w:rFonts w:hint="cs"/>
        </w:rPr>
        <w:t>02</w:t>
      </w:r>
      <w:r w:rsidRPr="0008784B">
        <w:rPr>
          <w:rFonts w:hint="cs"/>
          <w:cs/>
        </w:rPr>
        <w:t xml:space="preserve"> บาทเป็นจำนวนเงินรวม 383</w:t>
      </w:r>
      <w:r w:rsidRPr="0008784B">
        <w:rPr>
          <w:rFonts w:hint="cs"/>
        </w:rPr>
        <w:t>.</w:t>
      </w:r>
      <w:r w:rsidRPr="0008784B">
        <w:rPr>
          <w:rFonts w:hint="cs"/>
          <w:cs/>
        </w:rPr>
        <w:t>61 ล้านบาท</w:t>
      </w:r>
      <w:r w:rsidRPr="0008784B">
        <w:rPr>
          <w:rFonts w:hint="cs"/>
        </w:rPr>
        <w:t xml:space="preserve"> </w:t>
      </w:r>
      <w:r w:rsidRPr="0008784B">
        <w:rPr>
          <w:rFonts w:hint="cs"/>
          <w:cs/>
        </w:rPr>
        <w:t xml:space="preserve">เงินปันผลดังกล่าวได้จ่ายให้แก่ผู้ถือหุ้นในเดือนพฤษภาคม </w:t>
      </w:r>
      <w:r w:rsidRPr="0008784B">
        <w:rPr>
          <w:rFonts w:hint="cs"/>
        </w:rPr>
        <w:t>256</w:t>
      </w:r>
      <w:r w:rsidRPr="0008784B">
        <w:rPr>
          <w:rFonts w:hint="cs"/>
          <w:cs/>
        </w:rPr>
        <w:t>2</w:t>
      </w:r>
    </w:p>
    <w:p w:rsidR="00DA36BA" w:rsidRPr="00DA36BA" w:rsidRDefault="00DA36BA" w:rsidP="00DA36BA">
      <w:pPr>
        <w:pStyle w:val="Bo-C1Content"/>
        <w:rPr>
          <w:spacing w:val="-4"/>
          <w:sz w:val="20"/>
          <w:szCs w:val="20"/>
        </w:rPr>
      </w:pPr>
    </w:p>
    <w:p w:rsidR="00DA36BA" w:rsidRPr="009706C8" w:rsidRDefault="00DA36BA" w:rsidP="00DA36BA">
      <w:pPr>
        <w:pStyle w:val="Bo-C1Content"/>
        <w:rPr>
          <w:spacing w:val="4"/>
        </w:rPr>
      </w:pPr>
      <w:r w:rsidRPr="00C22E98">
        <w:rPr>
          <w:spacing w:val="-4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C22E98">
        <w:rPr>
          <w:spacing w:val="-4"/>
        </w:rPr>
        <w:t>2</w:t>
      </w:r>
      <w:r w:rsidRPr="00C22E98">
        <w:rPr>
          <w:spacing w:val="-4"/>
          <w:cs/>
        </w:rPr>
        <w:t>5 เมษายน 2561 ผู้ถือหุ้นมีมติอนุมัติการจ่ายเงินปันผล</w:t>
      </w:r>
      <w:r w:rsidRPr="009706C8">
        <w:rPr>
          <w:cs/>
        </w:rPr>
        <w:t xml:space="preserve">จากกำไรสะสมของบริษัท ในอัตราหุ้นละ </w:t>
      </w:r>
      <w:r>
        <w:rPr>
          <w:cs/>
        </w:rPr>
        <w:t>0</w:t>
      </w:r>
      <w:r w:rsidRPr="009706C8">
        <w:rPr>
          <w:cs/>
        </w:rPr>
        <w:t>.</w:t>
      </w:r>
      <w:r>
        <w:t>02</w:t>
      </w:r>
      <w:r w:rsidRPr="009706C8">
        <w:rPr>
          <w:cs/>
        </w:rPr>
        <w:t xml:space="preserve"> บาทเป็นจำนวนเงินรวม </w:t>
      </w:r>
      <w:r>
        <w:t>403</w:t>
      </w:r>
      <w:r w:rsidRPr="009706C8">
        <w:t>.</w:t>
      </w:r>
      <w:r>
        <w:rPr>
          <w:cs/>
        </w:rPr>
        <w:t>8</w:t>
      </w:r>
      <w:r>
        <w:t>0</w:t>
      </w:r>
      <w:r w:rsidRPr="009706C8">
        <w:rPr>
          <w:cs/>
        </w:rPr>
        <w:t xml:space="preserve"> ล้านบาท</w:t>
      </w:r>
      <w:r>
        <w:t xml:space="preserve"> </w:t>
      </w:r>
      <w:r w:rsidRPr="009706C8">
        <w:rPr>
          <w:cs/>
        </w:rPr>
        <w:t xml:space="preserve">เงินปันผลดังกล่าวได้จ่ายให้แก่ผู้ถือหุ้นในเดือนพฤษภาคม </w:t>
      </w:r>
      <w:r>
        <w:t>256</w:t>
      </w:r>
      <w:r>
        <w:rPr>
          <w:cs/>
        </w:rPr>
        <w:t>1</w:t>
      </w:r>
    </w:p>
    <w:p w:rsidR="00DA36BA" w:rsidRPr="00DA36BA" w:rsidRDefault="00DA36BA" w:rsidP="00F1427F">
      <w:pPr>
        <w:pStyle w:val="Bo-C1Content"/>
        <w:rPr>
          <w:spacing w:val="4"/>
          <w:sz w:val="20"/>
          <w:szCs w:val="20"/>
        </w:rPr>
      </w:pPr>
    </w:p>
    <w:p w:rsidR="004D44D9" w:rsidRDefault="004D44D9" w:rsidP="004D44D9">
      <w:pPr>
        <w:pStyle w:val="Caption"/>
        <w:ind w:hanging="900"/>
      </w:pPr>
      <w:r>
        <w:rPr>
          <w:rFonts w:hint="cs"/>
          <w:cs/>
        </w:rPr>
        <w:t>เครื่องมือทางการเงิน</w:t>
      </w:r>
    </w:p>
    <w:p w:rsidR="004D44D9" w:rsidRDefault="004D44D9" w:rsidP="00090B3C">
      <w:pPr>
        <w:rPr>
          <w:rFonts w:asciiTheme="majorBidi" w:hAnsiTheme="majorBidi" w:cstheme="majorBidi"/>
          <w:sz w:val="20"/>
          <w:szCs w:val="20"/>
          <w:lang w:val="en-US"/>
        </w:rPr>
      </w:pPr>
    </w:p>
    <w:p w:rsidR="00CF58AB" w:rsidRPr="00592D43" w:rsidRDefault="00CF58AB" w:rsidP="00CF58AB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592D43">
        <w:rPr>
          <w:i/>
          <w:iCs/>
          <w:cs/>
        </w:rPr>
        <w:t>มูลค่าตามบัญชีและมูลค่ายุติธรรม</w:t>
      </w:r>
    </w:p>
    <w:p w:rsidR="00CF58AB" w:rsidRPr="006D39E8" w:rsidRDefault="00CF58AB" w:rsidP="00CF58AB">
      <w:pPr>
        <w:pStyle w:val="Bo-Blankline"/>
      </w:pPr>
    </w:p>
    <w:p w:rsidR="00DA36BA" w:rsidRDefault="0006694B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203012">
        <w:rPr>
          <w:rFonts w:asciiTheme="majorBidi" w:hAnsiTheme="majorBidi" w:hint="cs"/>
          <w:sz w:val="30"/>
          <w:szCs w:val="30"/>
          <w:cs/>
        </w:rPr>
        <w:t>มูล</w:t>
      </w:r>
      <w:r w:rsidRPr="00203012">
        <w:rPr>
          <w:rFonts w:asciiTheme="majorBidi" w:hAnsiTheme="majorBidi"/>
          <w:sz w:val="30"/>
          <w:szCs w:val="30"/>
          <w:cs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203012">
        <w:rPr>
          <w:rFonts w:asciiTheme="majorBidi" w:hAnsiTheme="majorBidi" w:hint="cs"/>
          <w:sz w:val="30"/>
          <w:szCs w:val="30"/>
          <w:cs/>
        </w:rPr>
        <w:t>มูล</w:t>
      </w:r>
      <w:r w:rsidRPr="00203012">
        <w:rPr>
          <w:rFonts w:asciiTheme="majorBidi" w:hAnsiTheme="majorBidi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  <w:r>
        <w:rPr>
          <w:rFonts w:asciiTheme="majorBidi" w:hAnsiTheme="majorBidi"/>
          <w:sz w:val="30"/>
          <w:szCs w:val="30"/>
        </w:rPr>
        <w:t xml:space="preserve"> </w:t>
      </w:r>
    </w:p>
    <w:p w:rsidR="00DA36BA" w:rsidRDefault="00DA36BA">
      <w:pPr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3017"/>
        <w:gridCol w:w="1149"/>
        <w:gridCol w:w="1009"/>
        <w:gridCol w:w="236"/>
        <w:gridCol w:w="1172"/>
        <w:gridCol w:w="236"/>
        <w:gridCol w:w="993"/>
        <w:gridCol w:w="236"/>
        <w:gridCol w:w="1134"/>
      </w:tblGrid>
      <w:tr w:rsidR="00CF58AB" w:rsidRPr="003A3233" w:rsidTr="00A45BC5">
        <w:trPr>
          <w:tblHeader/>
        </w:trPr>
        <w:tc>
          <w:tcPr>
            <w:tcW w:w="3060" w:type="dxa"/>
            <w:vAlign w:val="bottom"/>
          </w:tcPr>
          <w:p w:rsidR="00CF58AB" w:rsidRPr="004B4CA0" w:rsidRDefault="00CF58AB" w:rsidP="00A95F8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lastRenderedPageBreak/>
              <w:br w:type="page"/>
            </w:r>
            <w:r>
              <w:rPr>
                <w:sz w:val="30"/>
                <w:szCs w:val="30"/>
                <w:cs/>
              </w:rPr>
              <w:br w:type="page"/>
            </w:r>
            <w:r>
              <w:rPr>
                <w:sz w:val="30"/>
                <w:szCs w:val="30"/>
                <w:cs/>
              </w:rPr>
              <w:br w:type="page"/>
            </w:r>
            <w:r>
              <w:br w:type="page"/>
            </w:r>
            <w:r>
              <w:rPr>
                <w:cs/>
              </w:rPr>
              <w:br w:type="page"/>
            </w:r>
          </w:p>
        </w:tc>
        <w:tc>
          <w:tcPr>
            <w:tcW w:w="6122" w:type="dxa"/>
            <w:gridSpan w:val="8"/>
            <w:vAlign w:val="bottom"/>
          </w:tcPr>
          <w:p w:rsidR="00CF58AB" w:rsidRPr="006F65F2" w:rsidRDefault="00CF58AB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F58AB" w:rsidRPr="003A3233" w:rsidTr="00A45BC5">
        <w:trPr>
          <w:tblHeader/>
        </w:trPr>
        <w:tc>
          <w:tcPr>
            <w:tcW w:w="3060" w:type="dxa"/>
            <w:vAlign w:val="bottom"/>
          </w:tcPr>
          <w:p w:rsidR="00CF58AB" w:rsidRPr="004B4CA0" w:rsidRDefault="00CF58AB" w:rsidP="00A95F8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CF58AB" w:rsidRPr="00970154" w:rsidRDefault="00CF58AB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4988" w:type="dxa"/>
            <w:gridSpan w:val="7"/>
            <w:tcBorders>
              <w:bottom w:val="single" w:sz="4" w:space="0" w:color="auto"/>
            </w:tcBorders>
            <w:vAlign w:val="bottom"/>
          </w:tcPr>
          <w:p w:rsidR="00CF58AB" w:rsidRPr="003A3233" w:rsidRDefault="00CF58AB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F58AB" w:rsidRPr="003A3233" w:rsidTr="00A45BC5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:rsidR="00CF58AB" w:rsidRPr="009C2019" w:rsidRDefault="00CF58AB" w:rsidP="00A95F8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F58AB" w:rsidRPr="009C2019" w:rsidRDefault="00CF58AB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019">
              <w:rPr>
                <w:rFonts w:ascii="Angsana New" w:hAnsi="Angsana New" w:hint="cs"/>
                <w:sz w:val="30"/>
                <w:szCs w:val="30"/>
                <w:cs/>
              </w:rPr>
              <w:t>บัญชี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58AB" w:rsidRPr="009C2019" w:rsidRDefault="00CF58AB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2019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58AB" w:rsidRPr="009C2019" w:rsidRDefault="00CF58AB" w:rsidP="00A95F81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58AB" w:rsidRPr="009C2019" w:rsidRDefault="00CF58AB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019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9C201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58AB" w:rsidRPr="009C2019" w:rsidRDefault="00CF58AB" w:rsidP="00A95F81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58AB" w:rsidRPr="009C2019" w:rsidRDefault="00CF58AB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019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9C201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58AB" w:rsidRPr="009C2019" w:rsidRDefault="00CF58AB" w:rsidP="00A95F81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58AB" w:rsidRPr="009C2019" w:rsidRDefault="00CF58AB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201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CF58AB" w:rsidRPr="00A95F81" w:rsidTr="00A45BC5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:rsidR="00CF58AB" w:rsidRPr="009C2019" w:rsidRDefault="00CF58AB" w:rsidP="00A95F8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2" w:type="dxa"/>
            <w:gridSpan w:val="8"/>
            <w:shd w:val="clear" w:color="auto" w:fill="auto"/>
            <w:vAlign w:val="bottom"/>
          </w:tcPr>
          <w:p w:rsidR="00CF58AB" w:rsidRPr="00A95F81" w:rsidRDefault="00CF58AB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5F8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4177" w:rsidRPr="00A95F81" w:rsidTr="00C22E98">
        <w:tc>
          <w:tcPr>
            <w:tcW w:w="3060" w:type="dxa"/>
            <w:shd w:val="clear" w:color="auto" w:fill="auto"/>
            <w:vAlign w:val="bottom"/>
          </w:tcPr>
          <w:p w:rsidR="00404177" w:rsidRPr="00A95F81" w:rsidRDefault="00404177" w:rsidP="00A95F81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5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A45B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A95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ายน</w:t>
            </w:r>
            <w:r w:rsidRPr="00A95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6122" w:type="dxa"/>
            <w:gridSpan w:val="8"/>
            <w:shd w:val="clear" w:color="auto" w:fill="auto"/>
            <w:vAlign w:val="bottom"/>
          </w:tcPr>
          <w:p w:rsidR="00404177" w:rsidRPr="00A95F81" w:rsidRDefault="00404177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F58AB" w:rsidRPr="00A95F81" w:rsidTr="00C22E98">
        <w:tc>
          <w:tcPr>
            <w:tcW w:w="3060" w:type="dxa"/>
            <w:shd w:val="clear" w:color="auto" w:fill="auto"/>
            <w:vAlign w:val="bottom"/>
          </w:tcPr>
          <w:p w:rsidR="00CF58AB" w:rsidRPr="00A95F81" w:rsidRDefault="00404177" w:rsidP="00A95F81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95F8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="00CF58AB" w:rsidRPr="00A95F8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F58AB" w:rsidRPr="00A95F81" w:rsidRDefault="00CF58AB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CF58AB" w:rsidRPr="00A95F81" w:rsidRDefault="00CF58AB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F58AB" w:rsidRPr="00A95F81" w:rsidRDefault="00CF58AB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F58AB" w:rsidRPr="00A95F81" w:rsidRDefault="00CF58AB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F58AB" w:rsidRPr="00A95F81" w:rsidRDefault="00CF58AB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CF58AB" w:rsidRPr="00A95F81" w:rsidRDefault="00CF58AB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F58AB" w:rsidRPr="00A95F81" w:rsidRDefault="00CF58AB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F58AB" w:rsidRPr="00A95F81" w:rsidRDefault="00CF58AB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4C79" w:rsidRPr="00A95F81" w:rsidTr="00C22E98">
        <w:tc>
          <w:tcPr>
            <w:tcW w:w="3060" w:type="dxa"/>
            <w:shd w:val="clear" w:color="auto" w:fill="auto"/>
            <w:vAlign w:val="bottom"/>
          </w:tcPr>
          <w:p w:rsidR="00DA4C79" w:rsidRPr="00A95F81" w:rsidRDefault="00DA4C79" w:rsidP="00DA4C79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A95F81">
              <w:rPr>
                <w:rFonts w:ascii="Angsana New" w:hAnsi="Angsana New"/>
                <w:sz w:val="28"/>
                <w:szCs w:val="28"/>
                <w:cs/>
              </w:rPr>
              <w:t>ตราสารหนี้ถือไว้เพื่อค้า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F53531" w:rsidRDefault="00DA4C79" w:rsidP="00DA4C7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53531">
              <w:rPr>
                <w:rFonts w:ascii="Angsana New" w:hAnsi="Angsana New"/>
                <w:sz w:val="28"/>
                <w:szCs w:val="28"/>
                <w:lang w:val="en-US"/>
              </w:rPr>
              <w:t>330,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390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DA4C79" w:rsidRPr="00F53531" w:rsidRDefault="00DA4C79" w:rsidP="00DA4C7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5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F53531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F53531" w:rsidRDefault="00DA4C79" w:rsidP="00DA4C7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F53531">
              <w:rPr>
                <w:rFonts w:ascii="Angsana New" w:hAnsi="Angsana New"/>
                <w:sz w:val="28"/>
                <w:szCs w:val="28"/>
                <w:lang w:val="en-US"/>
              </w:rPr>
              <w:t>330,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390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F53531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A4C79" w:rsidRPr="00F53531" w:rsidRDefault="00DA4C79" w:rsidP="00DA4C7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5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F53531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F53531" w:rsidRDefault="00DA4C79" w:rsidP="00DA4C7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F53531">
              <w:rPr>
                <w:rFonts w:ascii="Angsana New" w:hAnsi="Angsana New"/>
                <w:sz w:val="28"/>
                <w:szCs w:val="28"/>
                <w:lang w:val="en-US"/>
              </w:rPr>
              <w:t>330,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390</w:t>
            </w:r>
          </w:p>
        </w:tc>
      </w:tr>
      <w:tr w:rsidR="00DA4C79" w:rsidRPr="00A95F81" w:rsidTr="00C22E98">
        <w:tc>
          <w:tcPr>
            <w:tcW w:w="3060" w:type="dxa"/>
            <w:shd w:val="clear" w:color="auto" w:fill="auto"/>
            <w:vAlign w:val="bottom"/>
          </w:tcPr>
          <w:p w:rsidR="00DA4C79" w:rsidRPr="00A95F81" w:rsidRDefault="00DA4C79" w:rsidP="00DA4C79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A95F81">
              <w:rPr>
                <w:rFonts w:ascii="Angsana New" w:hAnsi="Angsana New"/>
                <w:sz w:val="28"/>
                <w:szCs w:val="28"/>
                <w:cs/>
              </w:rPr>
              <w:t>ตราสารหนี้ถือไว้เพื่อค้า</w:t>
            </w:r>
            <w:r w:rsidRPr="00A95F8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DA4C79" w:rsidRPr="00A95F81" w:rsidRDefault="00DA4C79" w:rsidP="00DA4C79">
            <w:pPr>
              <w:spacing w:line="240" w:lineRule="atLeast"/>
              <w:ind w:left="270" w:hanging="119"/>
              <w:rPr>
                <w:rFonts w:ascii="Angsana New" w:hAnsi="Angsana New"/>
                <w:sz w:val="28"/>
                <w:szCs w:val="28"/>
                <w:cs/>
              </w:rPr>
            </w:pPr>
            <w:r w:rsidRPr="00A95F81">
              <w:rPr>
                <w:rFonts w:ascii="Angsana New" w:hAnsi="Angsana New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F53531" w:rsidRDefault="00DA4C79" w:rsidP="00DA4C7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801</w:t>
            </w:r>
            <w:r w:rsidRPr="00F5353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155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DA4C79" w:rsidRPr="00F53531" w:rsidRDefault="00DA4C79" w:rsidP="00DA4C7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5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F53531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F53531" w:rsidRDefault="00DA4C79" w:rsidP="00DA4C7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801</w:t>
            </w:r>
            <w:r w:rsidRPr="00F5353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155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F53531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A4C79" w:rsidRPr="00F53531" w:rsidRDefault="00DA4C79" w:rsidP="00DA4C7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5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F53531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F53531" w:rsidRDefault="00DA4C79" w:rsidP="00DA4C7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801</w:t>
            </w:r>
            <w:r w:rsidRPr="00F5353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155</w:t>
            </w:r>
          </w:p>
        </w:tc>
      </w:tr>
      <w:tr w:rsidR="00DA4C79" w:rsidRPr="00A95F81" w:rsidTr="00C22E98">
        <w:tc>
          <w:tcPr>
            <w:tcW w:w="3060" w:type="dxa"/>
            <w:shd w:val="clear" w:color="auto" w:fill="auto"/>
            <w:vAlign w:val="bottom"/>
          </w:tcPr>
          <w:p w:rsidR="00DA4C79" w:rsidRPr="00A95F81" w:rsidRDefault="00DA4C79" w:rsidP="00DA4C79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A95F81">
              <w:rPr>
                <w:rFonts w:ascii="Angsana New" w:hAnsi="Angsana New"/>
                <w:sz w:val="28"/>
                <w:szCs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F53531" w:rsidRDefault="00DA4C79" w:rsidP="00DA4C7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224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DA4C79" w:rsidRPr="00F53531" w:rsidRDefault="00DA4C79" w:rsidP="00DA4C79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F53531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F53531" w:rsidRDefault="00DA4C79" w:rsidP="00DA4C7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5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F53531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A4C79" w:rsidRPr="00F53531" w:rsidRDefault="00DA4C79" w:rsidP="00DA4C7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5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F53531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F53531" w:rsidRDefault="00DA4C79" w:rsidP="00DA4C7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224</w:t>
            </w:r>
          </w:p>
        </w:tc>
      </w:tr>
      <w:tr w:rsidR="00DA4C79" w:rsidRPr="00A95F81" w:rsidTr="00C22E98">
        <w:tc>
          <w:tcPr>
            <w:tcW w:w="3060" w:type="dxa"/>
            <w:shd w:val="clear" w:color="auto" w:fill="auto"/>
            <w:vAlign w:val="bottom"/>
          </w:tcPr>
          <w:p w:rsidR="00DA4C79" w:rsidRPr="00A95F81" w:rsidRDefault="00DA4C79" w:rsidP="00DA4C79">
            <w:pPr>
              <w:spacing w:line="240" w:lineRule="atLeast"/>
              <w:ind w:left="270" w:hanging="27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536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DA4C79" w:rsidRPr="00A95F81" w:rsidRDefault="00DA4C79" w:rsidP="00DA4C7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A4C79" w:rsidRPr="00A95F81" w:rsidRDefault="00DA4C79" w:rsidP="00DA4C7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A4C79" w:rsidRPr="00A95F81" w:rsidTr="00C22E98">
        <w:tc>
          <w:tcPr>
            <w:tcW w:w="3060" w:type="dxa"/>
            <w:shd w:val="clear" w:color="auto" w:fill="auto"/>
            <w:vAlign w:val="bottom"/>
          </w:tcPr>
          <w:p w:rsidR="00DA4C79" w:rsidRPr="00A95F81" w:rsidRDefault="00DA4C79" w:rsidP="00DF3381">
            <w:pPr>
              <w:spacing w:line="240" w:lineRule="atLeast"/>
              <w:ind w:left="175" w:hanging="17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5F8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DA4C79" w:rsidRPr="00A95F81" w:rsidRDefault="00DA4C79" w:rsidP="00DA4C7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A4C79" w:rsidRPr="00A95F81" w:rsidRDefault="00DA4C79" w:rsidP="00DA4C7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4C79" w:rsidRPr="00A95F81" w:rsidTr="00C22E98">
        <w:tc>
          <w:tcPr>
            <w:tcW w:w="3060" w:type="dxa"/>
            <w:shd w:val="clear" w:color="auto" w:fill="auto"/>
            <w:vAlign w:val="bottom"/>
          </w:tcPr>
          <w:p w:rsidR="00DA4C79" w:rsidRPr="00A95F81" w:rsidRDefault="00DA4C79" w:rsidP="00DA4C79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A95F81">
              <w:rPr>
                <w:rFonts w:ascii="Angsana New" w:hAnsi="Angsana New" w:hint="cs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57CA9" w:rsidRDefault="00DA4C79" w:rsidP="00DA4C7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7CA9">
              <w:rPr>
                <w:rFonts w:ascii="Angsana New" w:hAnsi="Angsana New"/>
                <w:sz w:val="28"/>
                <w:szCs w:val="28"/>
                <w:lang w:val="en-US"/>
              </w:rPr>
              <w:t>7,205,000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DA4C79" w:rsidRPr="00A57CA9" w:rsidRDefault="00DA4C79" w:rsidP="00DA4C7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CA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57CA9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57CA9" w:rsidRDefault="00DA4C79" w:rsidP="00DA4C79">
            <w:pPr>
              <w:tabs>
                <w:tab w:val="decimal" w:pos="897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A57CA9">
              <w:rPr>
                <w:rFonts w:ascii="Angsana New" w:hAnsi="Angsana New"/>
                <w:sz w:val="28"/>
                <w:szCs w:val="28"/>
              </w:rPr>
              <w:t>7,270,563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57CA9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A4C79" w:rsidRPr="00A57CA9" w:rsidRDefault="00DA4C79" w:rsidP="00DA4C79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C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57CA9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57CA9" w:rsidRDefault="00DA4C79" w:rsidP="00DA4C79">
            <w:pPr>
              <w:tabs>
                <w:tab w:val="decimal" w:pos="897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A57CA9">
              <w:rPr>
                <w:rFonts w:ascii="Angsana New" w:hAnsi="Angsana New"/>
                <w:sz w:val="28"/>
                <w:szCs w:val="28"/>
              </w:rPr>
              <w:t>7,270,563</w:t>
            </w:r>
          </w:p>
        </w:tc>
      </w:tr>
      <w:tr w:rsidR="00DA4C79" w:rsidRPr="00A95F81" w:rsidTr="00C22E98">
        <w:tc>
          <w:tcPr>
            <w:tcW w:w="3060" w:type="dxa"/>
            <w:shd w:val="clear" w:color="auto" w:fill="auto"/>
            <w:vAlign w:val="bottom"/>
          </w:tcPr>
          <w:p w:rsidR="00DA4C79" w:rsidRPr="00A95F81" w:rsidRDefault="00DA4C79" w:rsidP="00DA4C79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A95F81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57CA9" w:rsidRDefault="00DA4C79" w:rsidP="00DA4C7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7CA9">
              <w:rPr>
                <w:rFonts w:ascii="Angsana New" w:hAnsi="Angsana New"/>
                <w:sz w:val="28"/>
                <w:szCs w:val="28"/>
                <w:lang w:val="en-US"/>
              </w:rPr>
              <w:t>38,675,000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DA4C79" w:rsidRPr="00A57CA9" w:rsidRDefault="00DA4C79" w:rsidP="00DA4C7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CA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57CA9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57CA9" w:rsidRDefault="00DA4C79" w:rsidP="00DA4C79">
            <w:pPr>
              <w:tabs>
                <w:tab w:val="decimal" w:pos="897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A57CA9">
              <w:rPr>
                <w:rFonts w:ascii="Angsana New" w:hAnsi="Angsana New"/>
                <w:sz w:val="28"/>
                <w:szCs w:val="28"/>
              </w:rPr>
              <w:t>39,230,326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57CA9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A4C79" w:rsidRPr="00A57CA9" w:rsidRDefault="00DA4C79" w:rsidP="00DA4C79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C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57CA9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57CA9" w:rsidRDefault="00DA4C79" w:rsidP="00DA4C79">
            <w:pPr>
              <w:tabs>
                <w:tab w:val="decimal" w:pos="897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A57CA9">
              <w:rPr>
                <w:rFonts w:ascii="Angsana New" w:hAnsi="Angsana New"/>
                <w:sz w:val="28"/>
                <w:szCs w:val="28"/>
              </w:rPr>
              <w:t>39,230,326</w:t>
            </w:r>
          </w:p>
        </w:tc>
      </w:tr>
      <w:tr w:rsidR="00DA4C79" w:rsidRPr="00A95F81" w:rsidTr="00C22E98">
        <w:tc>
          <w:tcPr>
            <w:tcW w:w="3060" w:type="dxa"/>
            <w:shd w:val="clear" w:color="auto" w:fill="auto"/>
            <w:vAlign w:val="bottom"/>
          </w:tcPr>
          <w:p w:rsidR="00DA4C79" w:rsidRPr="00A95F81" w:rsidRDefault="00DA4C79" w:rsidP="00DA4C79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DA4C79" w:rsidRPr="00A95F81" w:rsidRDefault="00DA4C79" w:rsidP="00DA4C79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A4C79" w:rsidRPr="00A95F81" w:rsidRDefault="00DA4C79" w:rsidP="00DA4C79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4C79" w:rsidRPr="00A95F81" w:rsidTr="00C22E98">
        <w:tc>
          <w:tcPr>
            <w:tcW w:w="3060" w:type="dxa"/>
            <w:shd w:val="clear" w:color="auto" w:fill="auto"/>
            <w:vAlign w:val="bottom"/>
          </w:tcPr>
          <w:p w:rsidR="00DA4C79" w:rsidRPr="00A95F81" w:rsidRDefault="00DA4C79" w:rsidP="00DA4C7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5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95F8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95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Pr="00A95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95F81" w:rsidRDefault="00DA4C79" w:rsidP="00DA4C7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DA4C79" w:rsidRPr="00A95F81" w:rsidRDefault="00DA4C79" w:rsidP="00DA4C79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A4C79" w:rsidRPr="00A95F81" w:rsidRDefault="00DA4C79" w:rsidP="00DA4C79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4C79" w:rsidRPr="00A95F81" w:rsidTr="00C22E98">
        <w:tc>
          <w:tcPr>
            <w:tcW w:w="3060" w:type="dxa"/>
            <w:shd w:val="clear" w:color="auto" w:fill="auto"/>
            <w:vAlign w:val="bottom"/>
          </w:tcPr>
          <w:p w:rsidR="00DA4C79" w:rsidRPr="00A95F81" w:rsidRDefault="00DA4C79" w:rsidP="00DA4C79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95F8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A95F8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  <w:r w:rsidR="009408C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และหนี้สินทางการเงิน</w:t>
            </w:r>
            <w:r w:rsidRPr="00A95F8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4C79" w:rsidRPr="00A95F81" w:rsidTr="00C22E98">
        <w:tc>
          <w:tcPr>
            <w:tcW w:w="3060" w:type="dxa"/>
            <w:shd w:val="clear" w:color="auto" w:fill="auto"/>
            <w:vAlign w:val="bottom"/>
          </w:tcPr>
          <w:p w:rsidR="00DA4C79" w:rsidRPr="00A95F81" w:rsidRDefault="00DA4C79" w:rsidP="00DA4C79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A95F81">
              <w:rPr>
                <w:rFonts w:ascii="Angsana New" w:hAnsi="Angsana New"/>
                <w:sz w:val="28"/>
                <w:szCs w:val="28"/>
                <w:cs/>
              </w:rPr>
              <w:t>ตราสารหนี้ถือไว้เพื่อค้า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5F81">
              <w:rPr>
                <w:rFonts w:ascii="Angsana New" w:hAnsi="Angsana New"/>
                <w:sz w:val="28"/>
                <w:szCs w:val="28"/>
                <w:lang w:val="en-US"/>
              </w:rPr>
              <w:t>330,638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DA4C79" w:rsidRPr="00A95F81" w:rsidRDefault="00DA4C79" w:rsidP="00DA4C7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5F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A95F81">
              <w:rPr>
                <w:rFonts w:ascii="Angsana New" w:hAnsi="Angsana New"/>
                <w:sz w:val="28"/>
                <w:szCs w:val="28"/>
              </w:rPr>
              <w:t>330,638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A4C79" w:rsidRPr="00A95F81" w:rsidRDefault="00DA4C79" w:rsidP="00DA4C7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5F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95F81" w:rsidRDefault="00DA4C79" w:rsidP="00B22F1C">
            <w:pPr>
              <w:tabs>
                <w:tab w:val="decimal" w:pos="840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A95F81">
              <w:rPr>
                <w:rFonts w:ascii="Angsana New" w:hAnsi="Angsana New"/>
                <w:sz w:val="28"/>
                <w:szCs w:val="28"/>
              </w:rPr>
              <w:t>330,638</w:t>
            </w:r>
          </w:p>
        </w:tc>
      </w:tr>
      <w:tr w:rsidR="00DA4C79" w:rsidRPr="00A95F81" w:rsidTr="00C22E98">
        <w:tc>
          <w:tcPr>
            <w:tcW w:w="3060" w:type="dxa"/>
            <w:shd w:val="clear" w:color="auto" w:fill="auto"/>
            <w:vAlign w:val="bottom"/>
          </w:tcPr>
          <w:p w:rsidR="00DA4C79" w:rsidRPr="00A95F81" w:rsidRDefault="00DA4C79" w:rsidP="00DA4C79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A95F81">
              <w:rPr>
                <w:rFonts w:ascii="Angsana New" w:hAnsi="Angsana New"/>
                <w:sz w:val="28"/>
                <w:szCs w:val="28"/>
                <w:cs/>
              </w:rPr>
              <w:t>ตราสารหนี้ถือไว้เพื่อค้า</w:t>
            </w:r>
            <w:r w:rsidRPr="00A95F8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DA4C79" w:rsidRPr="00A95F81" w:rsidRDefault="00DA4C79" w:rsidP="00DA4C79">
            <w:pPr>
              <w:spacing w:line="240" w:lineRule="atLeast"/>
              <w:ind w:left="270" w:hanging="119"/>
              <w:rPr>
                <w:rFonts w:ascii="Angsana New" w:hAnsi="Angsana New"/>
                <w:sz w:val="28"/>
                <w:szCs w:val="28"/>
                <w:cs/>
              </w:rPr>
            </w:pPr>
            <w:r w:rsidRPr="00A95F81">
              <w:rPr>
                <w:rFonts w:ascii="Angsana New" w:hAnsi="Angsana New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5F81">
              <w:rPr>
                <w:rFonts w:ascii="Angsana New" w:hAnsi="Angsana New"/>
                <w:sz w:val="28"/>
                <w:szCs w:val="28"/>
                <w:lang w:val="en-US"/>
              </w:rPr>
              <w:t>2,530,465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DA4C79" w:rsidRPr="00A95F81" w:rsidRDefault="00DA4C79" w:rsidP="00DA4C7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5F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A95F81">
              <w:rPr>
                <w:rFonts w:ascii="Angsana New" w:hAnsi="Angsana New"/>
                <w:sz w:val="28"/>
                <w:szCs w:val="28"/>
              </w:rPr>
              <w:t>2,530,465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A4C79" w:rsidRPr="00A95F81" w:rsidRDefault="00DA4C79" w:rsidP="00DA4C7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5F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95F81" w:rsidRDefault="00DA4C79" w:rsidP="00B22F1C">
            <w:pPr>
              <w:tabs>
                <w:tab w:val="decimal" w:pos="840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A95F81">
              <w:rPr>
                <w:rFonts w:ascii="Angsana New" w:hAnsi="Angsana New"/>
                <w:sz w:val="28"/>
                <w:szCs w:val="28"/>
              </w:rPr>
              <w:t>2,530,465</w:t>
            </w:r>
          </w:p>
        </w:tc>
      </w:tr>
      <w:tr w:rsidR="00DA4C79" w:rsidRPr="00A95F81" w:rsidTr="00C22E98">
        <w:tc>
          <w:tcPr>
            <w:tcW w:w="3060" w:type="dxa"/>
            <w:shd w:val="clear" w:color="auto" w:fill="auto"/>
            <w:vAlign w:val="bottom"/>
          </w:tcPr>
          <w:p w:rsidR="00DA4C79" w:rsidRPr="00A95F81" w:rsidRDefault="00DA4C79" w:rsidP="00DA4C79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A95F81">
              <w:rPr>
                <w:rFonts w:ascii="Angsana New" w:hAnsi="Angsana New"/>
                <w:sz w:val="28"/>
                <w:szCs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5F81">
              <w:rPr>
                <w:rFonts w:ascii="Angsana New" w:hAnsi="Angsana New"/>
                <w:sz w:val="28"/>
                <w:szCs w:val="28"/>
                <w:lang w:val="en-US"/>
              </w:rPr>
              <w:t>349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A95F81">
              <w:rPr>
                <w:rFonts w:ascii="Angsana New" w:hAnsi="Angsana New"/>
                <w:sz w:val="28"/>
                <w:szCs w:val="28"/>
              </w:rPr>
              <w:t>349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95F81" w:rsidRDefault="00DA4C79" w:rsidP="00DA4C7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5F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A4C79" w:rsidRPr="00A95F81" w:rsidRDefault="00DA4C79" w:rsidP="00DA4C7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5F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95F81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95F81" w:rsidRDefault="00DA4C79" w:rsidP="00B22F1C">
            <w:pPr>
              <w:tabs>
                <w:tab w:val="decimal" w:pos="840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A95F81">
              <w:rPr>
                <w:rFonts w:ascii="Angsana New" w:hAnsi="Angsana New"/>
                <w:sz w:val="28"/>
                <w:szCs w:val="28"/>
              </w:rPr>
              <w:t>349</w:t>
            </w:r>
          </w:p>
        </w:tc>
      </w:tr>
      <w:tr w:rsidR="00174385" w:rsidRPr="00A95F81" w:rsidTr="009408C9">
        <w:tc>
          <w:tcPr>
            <w:tcW w:w="3060" w:type="dxa"/>
            <w:shd w:val="clear" w:color="auto" w:fill="auto"/>
            <w:vAlign w:val="bottom"/>
          </w:tcPr>
          <w:p w:rsidR="00174385" w:rsidRPr="00DA4C79" w:rsidRDefault="00174385" w:rsidP="00174385">
            <w:pPr>
              <w:spacing w:line="240" w:lineRule="atLeast"/>
              <w:ind w:left="16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A4C7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74385" w:rsidRPr="00DA4C79" w:rsidRDefault="009408C9" w:rsidP="00B22F1C">
            <w:pPr>
              <w:tabs>
                <w:tab w:val="decimal" w:pos="871"/>
              </w:tabs>
              <w:spacing w:line="240" w:lineRule="auto"/>
              <w:ind w:right="-14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174385" w:rsidRPr="00DA4C7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3D2656">
              <w:rPr>
                <w:rFonts w:ascii="Angsana New" w:hAnsi="Angsana New"/>
                <w:sz w:val="28"/>
                <w:szCs w:val="28"/>
                <w:lang w:val="en-US"/>
              </w:rPr>
              <w:t>4,442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174385" w:rsidRPr="00DA4C79" w:rsidRDefault="00174385" w:rsidP="00174385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4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74385" w:rsidRPr="00DA4C79" w:rsidRDefault="00174385" w:rsidP="00174385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74385" w:rsidRPr="00DA4C79" w:rsidRDefault="009408C9" w:rsidP="00B22F1C">
            <w:pPr>
              <w:tabs>
                <w:tab w:val="decimal" w:pos="894"/>
              </w:tabs>
              <w:spacing w:line="240" w:lineRule="auto"/>
              <w:ind w:left="-119" w:right="-1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3D2656" w:rsidRPr="00DA4C7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3D2656">
              <w:rPr>
                <w:rFonts w:ascii="Angsana New" w:hAnsi="Angsana New"/>
                <w:sz w:val="28"/>
                <w:szCs w:val="28"/>
                <w:lang w:val="en-US"/>
              </w:rPr>
              <w:t>4,442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74385" w:rsidRPr="00DA4C79" w:rsidRDefault="00174385" w:rsidP="00174385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174385" w:rsidRPr="00DA4C79" w:rsidRDefault="00174385" w:rsidP="00174385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4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74385" w:rsidRPr="00DA4C79" w:rsidRDefault="00174385" w:rsidP="00174385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74385" w:rsidRPr="00DA4C79" w:rsidRDefault="009408C9" w:rsidP="00B22F1C">
            <w:pPr>
              <w:tabs>
                <w:tab w:val="decimal" w:pos="840"/>
              </w:tabs>
              <w:spacing w:line="240" w:lineRule="auto"/>
              <w:ind w:left="-119" w:right="-2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3D2656" w:rsidRPr="00DA4C7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3D2656">
              <w:rPr>
                <w:rFonts w:ascii="Angsana New" w:hAnsi="Angsana New"/>
                <w:sz w:val="28"/>
                <w:szCs w:val="28"/>
                <w:lang w:val="en-US"/>
              </w:rPr>
              <w:t>4,442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174385" w:rsidRPr="00A95F81" w:rsidTr="00C22E98">
        <w:tc>
          <w:tcPr>
            <w:tcW w:w="3060" w:type="dxa"/>
            <w:shd w:val="clear" w:color="auto" w:fill="auto"/>
            <w:vAlign w:val="bottom"/>
          </w:tcPr>
          <w:p w:rsidR="00174385" w:rsidRPr="00A95F81" w:rsidRDefault="00174385" w:rsidP="00174385">
            <w:pPr>
              <w:spacing w:line="240" w:lineRule="atLeast"/>
              <w:ind w:left="270" w:hanging="27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74385" w:rsidRPr="00A95F81" w:rsidRDefault="00174385" w:rsidP="00174385">
            <w:pPr>
              <w:tabs>
                <w:tab w:val="decimal" w:pos="536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174385" w:rsidRPr="00A95F81" w:rsidRDefault="00174385" w:rsidP="0017438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74385" w:rsidRPr="00A95F81" w:rsidRDefault="00174385" w:rsidP="0017438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74385" w:rsidRPr="00A95F81" w:rsidRDefault="00174385" w:rsidP="0017438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74385" w:rsidRPr="00A95F81" w:rsidRDefault="00174385" w:rsidP="0017438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174385" w:rsidRPr="00A95F81" w:rsidRDefault="00174385" w:rsidP="0017438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74385" w:rsidRPr="00A95F81" w:rsidRDefault="00174385" w:rsidP="0017438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74385" w:rsidRPr="00A95F81" w:rsidRDefault="00174385" w:rsidP="0017438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74385" w:rsidRPr="00A95F81" w:rsidTr="00C22E98">
        <w:tc>
          <w:tcPr>
            <w:tcW w:w="3060" w:type="dxa"/>
            <w:shd w:val="clear" w:color="auto" w:fill="auto"/>
            <w:vAlign w:val="bottom"/>
          </w:tcPr>
          <w:p w:rsidR="00174385" w:rsidRPr="00A95F81" w:rsidRDefault="00174385" w:rsidP="00174385">
            <w:pPr>
              <w:spacing w:line="240" w:lineRule="atLeast"/>
              <w:ind w:left="184" w:hanging="1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5F8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74385" w:rsidRPr="00A95F81" w:rsidRDefault="00174385" w:rsidP="0017438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174385" w:rsidRPr="00A95F81" w:rsidRDefault="00174385" w:rsidP="0017438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74385" w:rsidRPr="00A95F81" w:rsidRDefault="00174385" w:rsidP="0017438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74385" w:rsidRPr="00A95F81" w:rsidRDefault="00174385" w:rsidP="0017438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74385" w:rsidRPr="00A95F81" w:rsidRDefault="00174385" w:rsidP="0017438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174385" w:rsidRPr="00A95F81" w:rsidRDefault="00174385" w:rsidP="0017438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74385" w:rsidRPr="00A95F81" w:rsidRDefault="00174385" w:rsidP="0017438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74385" w:rsidRPr="00A95F81" w:rsidRDefault="00174385" w:rsidP="0017438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4385" w:rsidRPr="00A95F81" w:rsidTr="00C22E98">
        <w:tc>
          <w:tcPr>
            <w:tcW w:w="3060" w:type="dxa"/>
            <w:shd w:val="clear" w:color="auto" w:fill="auto"/>
            <w:vAlign w:val="bottom"/>
          </w:tcPr>
          <w:p w:rsidR="00174385" w:rsidRPr="00A95F81" w:rsidRDefault="00174385" w:rsidP="00174385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A95F81">
              <w:rPr>
                <w:rFonts w:ascii="Angsana New" w:hAnsi="Angsana New" w:hint="cs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74385" w:rsidRPr="00A95F81" w:rsidRDefault="00174385" w:rsidP="00174385">
            <w:pPr>
              <w:tabs>
                <w:tab w:val="decimal" w:pos="918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5F81">
              <w:rPr>
                <w:rFonts w:ascii="Angsana New" w:hAnsi="Angsana New"/>
                <w:sz w:val="28"/>
                <w:szCs w:val="28"/>
                <w:lang w:val="en-US"/>
              </w:rPr>
              <w:t>7,750,000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174385" w:rsidRPr="00A95F81" w:rsidRDefault="00174385" w:rsidP="00174385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5F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74385" w:rsidRPr="00A95F81" w:rsidRDefault="00174385" w:rsidP="00174385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74385" w:rsidRPr="00A95F81" w:rsidRDefault="00174385" w:rsidP="00174385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A95F81">
              <w:rPr>
                <w:rFonts w:ascii="Angsana New" w:hAnsi="Angsana New"/>
                <w:sz w:val="28"/>
                <w:szCs w:val="28"/>
              </w:rPr>
              <w:t>7,777,075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74385" w:rsidRPr="00A95F81" w:rsidRDefault="00174385" w:rsidP="00174385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174385" w:rsidRPr="00A95F81" w:rsidRDefault="00174385" w:rsidP="00174385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5F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74385" w:rsidRPr="00A95F81" w:rsidRDefault="00174385" w:rsidP="00174385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74385" w:rsidRPr="00A95F81" w:rsidRDefault="00174385" w:rsidP="00B22F1C">
            <w:pPr>
              <w:tabs>
                <w:tab w:val="decimal" w:pos="840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A95F81">
              <w:rPr>
                <w:rFonts w:ascii="Angsana New" w:hAnsi="Angsana New"/>
                <w:sz w:val="28"/>
                <w:szCs w:val="28"/>
              </w:rPr>
              <w:t>7,777,075</w:t>
            </w:r>
          </w:p>
        </w:tc>
      </w:tr>
      <w:tr w:rsidR="00174385" w:rsidRPr="00A95F81" w:rsidTr="00C22E98">
        <w:tc>
          <w:tcPr>
            <w:tcW w:w="3060" w:type="dxa"/>
            <w:shd w:val="clear" w:color="auto" w:fill="auto"/>
            <w:vAlign w:val="bottom"/>
          </w:tcPr>
          <w:p w:rsidR="00174385" w:rsidRPr="00A95F81" w:rsidRDefault="00174385" w:rsidP="00174385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A95F81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74385" w:rsidRPr="00A95F81" w:rsidRDefault="00174385" w:rsidP="00174385">
            <w:pPr>
              <w:tabs>
                <w:tab w:val="decimal" w:pos="918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5F81">
              <w:rPr>
                <w:rFonts w:ascii="Angsana New" w:hAnsi="Angsana New"/>
                <w:sz w:val="28"/>
                <w:szCs w:val="28"/>
                <w:lang w:val="en-US"/>
              </w:rPr>
              <w:t>32,250,000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174385" w:rsidRPr="00A95F81" w:rsidRDefault="00174385" w:rsidP="00174385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5F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74385" w:rsidRPr="00A95F81" w:rsidRDefault="00174385" w:rsidP="00174385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74385" w:rsidRPr="00A95F81" w:rsidRDefault="00174385" w:rsidP="00174385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A95F81">
              <w:rPr>
                <w:rFonts w:ascii="Angsana New" w:hAnsi="Angsana New"/>
                <w:sz w:val="28"/>
                <w:szCs w:val="28"/>
              </w:rPr>
              <w:t>32,490,049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74385" w:rsidRPr="00A95F81" w:rsidRDefault="00174385" w:rsidP="00174385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174385" w:rsidRPr="00A95F81" w:rsidRDefault="00174385" w:rsidP="00174385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5F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74385" w:rsidRPr="00A95F81" w:rsidRDefault="00174385" w:rsidP="00174385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74385" w:rsidRPr="00A95F81" w:rsidRDefault="00174385" w:rsidP="00B22F1C">
            <w:pPr>
              <w:tabs>
                <w:tab w:val="decimal" w:pos="840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A95F81">
              <w:rPr>
                <w:rFonts w:ascii="Angsana New" w:hAnsi="Angsana New"/>
                <w:sz w:val="28"/>
                <w:szCs w:val="28"/>
              </w:rPr>
              <w:t>32,490,049</w:t>
            </w:r>
          </w:p>
        </w:tc>
      </w:tr>
    </w:tbl>
    <w:p w:rsidR="00DA36BA" w:rsidRDefault="00DA36BA" w:rsidP="00A95F81">
      <w:pPr>
        <w:spacing w:line="240" w:lineRule="auto"/>
        <w:rPr>
          <w:rFonts w:ascii="Angsana New" w:hAnsi="Angsana New"/>
          <w:sz w:val="20"/>
          <w:szCs w:val="20"/>
          <w:cs/>
        </w:rPr>
      </w:pPr>
    </w:p>
    <w:p w:rsidR="00DA36BA" w:rsidRDefault="00DA36BA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3033"/>
        <w:gridCol w:w="1134"/>
        <w:gridCol w:w="1009"/>
        <w:gridCol w:w="236"/>
        <w:gridCol w:w="1168"/>
        <w:gridCol w:w="236"/>
        <w:gridCol w:w="996"/>
        <w:gridCol w:w="236"/>
        <w:gridCol w:w="1134"/>
      </w:tblGrid>
      <w:tr w:rsidR="00FF36D8" w:rsidRPr="003A3233" w:rsidTr="00E86AF0">
        <w:tc>
          <w:tcPr>
            <w:tcW w:w="3060" w:type="dxa"/>
            <w:vAlign w:val="bottom"/>
          </w:tcPr>
          <w:p w:rsidR="00FF36D8" w:rsidRPr="004B4CA0" w:rsidRDefault="00FF36D8" w:rsidP="00A95F8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lastRenderedPageBreak/>
              <w:br w:type="page"/>
            </w:r>
            <w:r>
              <w:rPr>
                <w:sz w:val="30"/>
                <w:szCs w:val="30"/>
                <w:cs/>
              </w:rPr>
              <w:br w:type="page"/>
            </w:r>
            <w:r>
              <w:rPr>
                <w:sz w:val="30"/>
                <w:szCs w:val="30"/>
                <w:cs/>
              </w:rPr>
              <w:br w:type="page"/>
            </w:r>
            <w:r>
              <w:br w:type="page"/>
            </w:r>
            <w:r>
              <w:rPr>
                <w:cs/>
              </w:rPr>
              <w:br w:type="page"/>
            </w:r>
          </w:p>
        </w:tc>
        <w:tc>
          <w:tcPr>
            <w:tcW w:w="6122" w:type="dxa"/>
            <w:gridSpan w:val="8"/>
            <w:vAlign w:val="bottom"/>
          </w:tcPr>
          <w:p w:rsidR="00FF36D8" w:rsidRPr="006F65F2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F36D8" w:rsidRPr="003A3233" w:rsidTr="00E86AF0">
        <w:tc>
          <w:tcPr>
            <w:tcW w:w="3060" w:type="dxa"/>
            <w:vAlign w:val="bottom"/>
          </w:tcPr>
          <w:p w:rsidR="00FF36D8" w:rsidRPr="004B4CA0" w:rsidRDefault="00FF36D8" w:rsidP="00A95F8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FF36D8" w:rsidRPr="00970154" w:rsidRDefault="00FF36D8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4988" w:type="dxa"/>
            <w:gridSpan w:val="7"/>
            <w:tcBorders>
              <w:bottom w:val="single" w:sz="4" w:space="0" w:color="auto"/>
            </w:tcBorders>
            <w:vAlign w:val="bottom"/>
          </w:tcPr>
          <w:p w:rsidR="00FF36D8" w:rsidRPr="003A3233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F36D8" w:rsidRPr="003A3233" w:rsidTr="00E86AF0">
        <w:tc>
          <w:tcPr>
            <w:tcW w:w="3060" w:type="dxa"/>
            <w:shd w:val="clear" w:color="auto" w:fill="auto"/>
            <w:vAlign w:val="bottom"/>
          </w:tcPr>
          <w:p w:rsidR="00FF36D8" w:rsidRPr="009C2019" w:rsidRDefault="00FF36D8" w:rsidP="00A95F8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F36D8" w:rsidRPr="009C2019" w:rsidRDefault="00FF36D8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019">
              <w:rPr>
                <w:rFonts w:ascii="Angsana New" w:hAnsi="Angsana New" w:hint="cs"/>
                <w:sz w:val="30"/>
                <w:szCs w:val="30"/>
                <w:cs/>
              </w:rPr>
              <w:t>บัญชี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6D8" w:rsidRPr="009C2019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2019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6D8" w:rsidRPr="009C2019" w:rsidRDefault="00FF36D8" w:rsidP="00A95F81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6D8" w:rsidRPr="009C2019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019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9C201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6D8" w:rsidRPr="009C2019" w:rsidRDefault="00FF36D8" w:rsidP="00A95F81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6D8" w:rsidRPr="009C2019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019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9C201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6D8" w:rsidRPr="009C2019" w:rsidRDefault="00FF36D8" w:rsidP="00A95F81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6D8" w:rsidRPr="009C2019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201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FF36D8" w:rsidRPr="003A3233" w:rsidTr="00E86AF0">
        <w:tc>
          <w:tcPr>
            <w:tcW w:w="3060" w:type="dxa"/>
            <w:shd w:val="clear" w:color="auto" w:fill="auto"/>
            <w:vAlign w:val="bottom"/>
          </w:tcPr>
          <w:p w:rsidR="00FF36D8" w:rsidRPr="009C2019" w:rsidRDefault="00FF36D8" w:rsidP="00A95F8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2" w:type="dxa"/>
            <w:gridSpan w:val="8"/>
            <w:shd w:val="clear" w:color="auto" w:fill="auto"/>
            <w:vAlign w:val="bottom"/>
          </w:tcPr>
          <w:p w:rsidR="00FF36D8" w:rsidRPr="009C2019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20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36D8" w:rsidRPr="003A3233" w:rsidTr="00E86AF0">
        <w:tc>
          <w:tcPr>
            <w:tcW w:w="3060" w:type="dxa"/>
            <w:shd w:val="clear" w:color="auto" w:fill="auto"/>
            <w:vAlign w:val="bottom"/>
          </w:tcPr>
          <w:p w:rsidR="00FF36D8" w:rsidRPr="00404177" w:rsidRDefault="00FF36D8" w:rsidP="00A95F81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A45B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ายน</w:t>
            </w:r>
            <w:r w:rsidRPr="009A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6122" w:type="dxa"/>
            <w:gridSpan w:val="8"/>
            <w:shd w:val="clear" w:color="auto" w:fill="auto"/>
            <w:vAlign w:val="bottom"/>
          </w:tcPr>
          <w:p w:rsidR="00FF36D8" w:rsidRPr="009C2019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F36D8" w:rsidRPr="00227545" w:rsidTr="00E86AF0">
        <w:tc>
          <w:tcPr>
            <w:tcW w:w="3060" w:type="dxa"/>
            <w:shd w:val="clear" w:color="auto" w:fill="auto"/>
            <w:vAlign w:val="bottom"/>
          </w:tcPr>
          <w:p w:rsidR="00FF36D8" w:rsidRPr="00796E3E" w:rsidRDefault="00FF36D8" w:rsidP="00A95F81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796E3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F36D8" w:rsidRPr="009C2019" w:rsidRDefault="00FF36D8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FF36D8" w:rsidRPr="009C2019" w:rsidRDefault="00FF36D8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36D8" w:rsidRPr="009C2019" w:rsidRDefault="00FF36D8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F36D8" w:rsidRPr="009C2019" w:rsidRDefault="00FF36D8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36D8" w:rsidRPr="009C2019" w:rsidRDefault="00FF36D8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FF36D8" w:rsidRPr="009C2019" w:rsidRDefault="00FF36D8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36D8" w:rsidRPr="009C2019" w:rsidRDefault="00FF36D8" w:rsidP="00A95F8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F36D8" w:rsidRPr="009C2019" w:rsidRDefault="00FF36D8" w:rsidP="00A95F8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4C79" w:rsidRPr="00227545" w:rsidTr="00E86AF0">
        <w:tc>
          <w:tcPr>
            <w:tcW w:w="3060" w:type="dxa"/>
            <w:shd w:val="clear" w:color="auto" w:fill="auto"/>
            <w:vAlign w:val="bottom"/>
          </w:tcPr>
          <w:p w:rsidR="00DA4C79" w:rsidRPr="000F670F" w:rsidRDefault="00DA4C79" w:rsidP="00DA4C79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0F670F">
              <w:rPr>
                <w:rFonts w:ascii="Angsana New" w:hAnsi="Angsana New"/>
                <w:sz w:val="28"/>
                <w:szCs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0F670F" w:rsidRDefault="00DA4C79" w:rsidP="00DA4C7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224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DA4C79" w:rsidRPr="000F670F" w:rsidRDefault="00DA4C79" w:rsidP="00DA4C79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0F670F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0F670F" w:rsidRDefault="00DA4C79" w:rsidP="00DA4C7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7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0F670F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A4C79" w:rsidRPr="000F670F" w:rsidRDefault="00DA4C79" w:rsidP="00DA4C7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7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0F670F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0F670F" w:rsidRDefault="00DA4C79" w:rsidP="00DA4C7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224</w:t>
            </w:r>
          </w:p>
        </w:tc>
      </w:tr>
      <w:tr w:rsidR="00DA4C79" w:rsidRPr="00C122C1" w:rsidTr="00E86AF0">
        <w:tc>
          <w:tcPr>
            <w:tcW w:w="3060" w:type="dxa"/>
            <w:shd w:val="clear" w:color="auto" w:fill="auto"/>
            <w:vAlign w:val="bottom"/>
          </w:tcPr>
          <w:p w:rsidR="00DA4C79" w:rsidRPr="00C122C1" w:rsidRDefault="00DA4C79" w:rsidP="00DA4C79">
            <w:pPr>
              <w:spacing w:line="240" w:lineRule="atLeast"/>
              <w:ind w:left="270" w:hanging="27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C122C1" w:rsidRDefault="00DA4C79" w:rsidP="00DA4C79">
            <w:pPr>
              <w:tabs>
                <w:tab w:val="decimal" w:pos="536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DA4C79" w:rsidRPr="00C122C1" w:rsidRDefault="00DA4C79" w:rsidP="00DA4C7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C122C1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C122C1" w:rsidRDefault="00DA4C79" w:rsidP="00DA4C7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C122C1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A4C79" w:rsidRPr="00C122C1" w:rsidRDefault="00DA4C79" w:rsidP="00DA4C7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C122C1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C122C1" w:rsidRDefault="00DA4C79" w:rsidP="00DA4C7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A4C79" w:rsidRPr="00227545" w:rsidTr="00E86AF0">
        <w:tc>
          <w:tcPr>
            <w:tcW w:w="3060" w:type="dxa"/>
            <w:shd w:val="clear" w:color="auto" w:fill="auto"/>
            <w:vAlign w:val="bottom"/>
          </w:tcPr>
          <w:p w:rsidR="00DA4C79" w:rsidRDefault="00DA4C79" w:rsidP="00DF3381">
            <w:pPr>
              <w:spacing w:line="240" w:lineRule="atLeast"/>
              <w:ind w:left="166" w:hanging="16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6E3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9C2019" w:rsidRDefault="00DA4C79" w:rsidP="00DA4C7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DA4C79" w:rsidRPr="009C2019" w:rsidRDefault="00DA4C79" w:rsidP="00DA4C7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9C2019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9C2019" w:rsidRDefault="00DA4C79" w:rsidP="00DA4C7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9C2019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A4C79" w:rsidRPr="009C2019" w:rsidRDefault="00DA4C79" w:rsidP="00DA4C7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9C2019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9C2019" w:rsidRDefault="00DA4C79" w:rsidP="00DA4C7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4C79" w:rsidRPr="00227545" w:rsidTr="00E86AF0">
        <w:tc>
          <w:tcPr>
            <w:tcW w:w="3060" w:type="dxa"/>
            <w:shd w:val="clear" w:color="auto" w:fill="auto"/>
            <w:vAlign w:val="bottom"/>
          </w:tcPr>
          <w:p w:rsidR="00DA4C79" w:rsidRPr="00227545" w:rsidRDefault="00DA4C79" w:rsidP="00DA4C79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227545">
              <w:rPr>
                <w:rFonts w:ascii="Angsana New" w:hAnsi="Angsana New" w:hint="cs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57CA9" w:rsidRDefault="00DA4C79" w:rsidP="00DA4C7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7CA9">
              <w:rPr>
                <w:rFonts w:ascii="Angsana New" w:hAnsi="Angsana New"/>
                <w:sz w:val="28"/>
                <w:szCs w:val="28"/>
                <w:lang w:val="en-US"/>
              </w:rPr>
              <w:t>7,205,000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DA4C79" w:rsidRPr="00A57CA9" w:rsidRDefault="00DA4C79" w:rsidP="00DA4C7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CA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57CA9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57CA9" w:rsidRDefault="00DA4C79" w:rsidP="00DA4C79">
            <w:pPr>
              <w:tabs>
                <w:tab w:val="decimal" w:pos="915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A57CA9">
              <w:rPr>
                <w:rFonts w:ascii="Angsana New" w:hAnsi="Angsana New"/>
                <w:sz w:val="28"/>
                <w:szCs w:val="28"/>
              </w:rPr>
              <w:t>7,270,563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57CA9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A4C79" w:rsidRPr="00A57CA9" w:rsidRDefault="00DA4C79" w:rsidP="00DA4C7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C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57CA9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57CA9" w:rsidRDefault="00DA4C79" w:rsidP="00DA4C79">
            <w:pPr>
              <w:tabs>
                <w:tab w:val="decimal" w:pos="897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A57CA9">
              <w:rPr>
                <w:rFonts w:ascii="Angsana New" w:hAnsi="Angsana New"/>
                <w:sz w:val="28"/>
                <w:szCs w:val="28"/>
              </w:rPr>
              <w:t>7,270,563</w:t>
            </w:r>
          </w:p>
        </w:tc>
      </w:tr>
      <w:tr w:rsidR="00DA4C79" w:rsidRPr="00227545" w:rsidTr="00E86AF0">
        <w:tc>
          <w:tcPr>
            <w:tcW w:w="3060" w:type="dxa"/>
            <w:shd w:val="clear" w:color="auto" w:fill="auto"/>
            <w:vAlign w:val="bottom"/>
          </w:tcPr>
          <w:p w:rsidR="00DA4C79" w:rsidRPr="00227545" w:rsidRDefault="00DA4C79" w:rsidP="00DA4C79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227545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57CA9" w:rsidRDefault="00DA4C79" w:rsidP="00DA4C7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7CA9">
              <w:rPr>
                <w:rFonts w:ascii="Angsana New" w:hAnsi="Angsana New"/>
                <w:sz w:val="28"/>
                <w:szCs w:val="28"/>
                <w:lang w:val="en-US"/>
              </w:rPr>
              <w:t>30,675,000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DA4C79" w:rsidRPr="00A57CA9" w:rsidRDefault="00DA4C79" w:rsidP="00DA4C7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CA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57CA9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57CA9" w:rsidRDefault="00DA4C79" w:rsidP="00DA4C79">
            <w:pPr>
              <w:tabs>
                <w:tab w:val="decimal" w:pos="915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A57CA9">
              <w:rPr>
                <w:rFonts w:ascii="Angsana New" w:hAnsi="Angsana New"/>
                <w:sz w:val="28"/>
                <w:szCs w:val="28"/>
              </w:rPr>
              <w:t>31,172,731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57CA9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A4C79" w:rsidRPr="00A57CA9" w:rsidRDefault="00DA4C79" w:rsidP="00DA4C7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C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A57CA9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A57CA9" w:rsidRDefault="00DA4C79" w:rsidP="00DA4C79">
            <w:pPr>
              <w:tabs>
                <w:tab w:val="decimal" w:pos="897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A57CA9">
              <w:rPr>
                <w:rFonts w:ascii="Angsana New" w:hAnsi="Angsana New"/>
                <w:sz w:val="28"/>
                <w:szCs w:val="28"/>
              </w:rPr>
              <w:t>31,172,731</w:t>
            </w:r>
          </w:p>
        </w:tc>
      </w:tr>
      <w:tr w:rsidR="00DA4C79" w:rsidRPr="00227545" w:rsidTr="00E86AF0">
        <w:tc>
          <w:tcPr>
            <w:tcW w:w="3060" w:type="dxa"/>
            <w:shd w:val="clear" w:color="auto" w:fill="auto"/>
            <w:vAlign w:val="bottom"/>
          </w:tcPr>
          <w:p w:rsidR="00DA4C79" w:rsidRPr="00227545" w:rsidRDefault="00DA4C79" w:rsidP="00DA4C79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Default="00DA4C79" w:rsidP="00DA4C79">
            <w:pPr>
              <w:tabs>
                <w:tab w:val="decimal" w:pos="918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DA4C79" w:rsidRDefault="00DA4C79" w:rsidP="00DA4C79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227545" w:rsidRDefault="00DA4C79" w:rsidP="00DA4C79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Default="00DA4C79" w:rsidP="00DA4C79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227545" w:rsidRDefault="00DA4C79" w:rsidP="00DA4C79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A4C79" w:rsidRDefault="00DA4C79" w:rsidP="00DA4C79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227545" w:rsidRDefault="00DA4C79" w:rsidP="00DA4C79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Default="00DA4C79" w:rsidP="00DA4C79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4C79" w:rsidRPr="00227545" w:rsidTr="00E86AF0">
        <w:tc>
          <w:tcPr>
            <w:tcW w:w="3060" w:type="dxa"/>
            <w:shd w:val="clear" w:color="auto" w:fill="auto"/>
            <w:vAlign w:val="bottom"/>
          </w:tcPr>
          <w:p w:rsidR="00DA4C79" w:rsidRPr="005A02A2" w:rsidRDefault="00DA4C79" w:rsidP="00DA4C7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9A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9C2019" w:rsidRDefault="00DA4C79" w:rsidP="00DA4C7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DA4C79" w:rsidRDefault="00DA4C79" w:rsidP="00DA4C79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227545" w:rsidRDefault="00DA4C79" w:rsidP="00DA4C79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Default="00DA4C79" w:rsidP="00DA4C79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227545" w:rsidRDefault="00DA4C79" w:rsidP="00DA4C79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A4C79" w:rsidRDefault="00DA4C79" w:rsidP="00DA4C79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227545" w:rsidRDefault="00DA4C79" w:rsidP="00DA4C79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Default="00DA4C79" w:rsidP="00DA4C79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4C79" w:rsidRPr="00227545" w:rsidTr="00E86AF0">
        <w:tc>
          <w:tcPr>
            <w:tcW w:w="3060" w:type="dxa"/>
            <w:shd w:val="clear" w:color="auto" w:fill="auto"/>
            <w:vAlign w:val="bottom"/>
          </w:tcPr>
          <w:p w:rsidR="00DA4C79" w:rsidRPr="00796E3E" w:rsidRDefault="00DA4C79" w:rsidP="00DA4C79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796E3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  <w:r w:rsidR="009408C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และหนี้สินทางการเงิน</w:t>
            </w:r>
            <w:r w:rsidRPr="00796E3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9C2019" w:rsidRDefault="00DA4C79" w:rsidP="00DA4C7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DA4C79" w:rsidRPr="009C2019" w:rsidRDefault="00DA4C79" w:rsidP="00DA4C7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9C2019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9C2019" w:rsidRDefault="00DA4C79" w:rsidP="00DA4C7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9C2019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A4C79" w:rsidRPr="009C2019" w:rsidRDefault="00DA4C79" w:rsidP="00DA4C7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9C2019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9C2019" w:rsidRDefault="00DA4C79" w:rsidP="00DA4C7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4C79" w:rsidRPr="00227545" w:rsidTr="00E86AF0">
        <w:tc>
          <w:tcPr>
            <w:tcW w:w="3060" w:type="dxa"/>
            <w:shd w:val="clear" w:color="auto" w:fill="auto"/>
            <w:vAlign w:val="bottom"/>
          </w:tcPr>
          <w:p w:rsidR="00DA4C79" w:rsidRPr="000F670F" w:rsidRDefault="00DA4C79" w:rsidP="00DA4C79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0F670F">
              <w:rPr>
                <w:rFonts w:ascii="Angsana New" w:hAnsi="Angsana New"/>
                <w:sz w:val="28"/>
                <w:szCs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0F670F" w:rsidRDefault="00DA4C79" w:rsidP="00DA4C7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670F">
              <w:rPr>
                <w:rFonts w:ascii="Angsana New" w:hAnsi="Angsana New"/>
                <w:sz w:val="28"/>
                <w:szCs w:val="28"/>
                <w:lang w:val="en-US"/>
              </w:rPr>
              <w:t>349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DA4C79" w:rsidRPr="000F670F" w:rsidRDefault="00DA4C79" w:rsidP="00DA4C79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0F670F">
              <w:rPr>
                <w:rFonts w:ascii="Angsana New" w:hAnsi="Angsana New"/>
                <w:sz w:val="28"/>
                <w:szCs w:val="28"/>
              </w:rPr>
              <w:t>349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0F670F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0F670F" w:rsidRDefault="00DA4C79" w:rsidP="00DA4C7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7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0F670F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A4C79" w:rsidRPr="000F670F" w:rsidRDefault="00DA4C79" w:rsidP="00DA4C7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7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A4C79" w:rsidRPr="000F670F" w:rsidRDefault="00DA4C79" w:rsidP="00DA4C7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4C79" w:rsidRPr="000F670F" w:rsidRDefault="00DA4C79" w:rsidP="008D61C1">
            <w:pPr>
              <w:tabs>
                <w:tab w:val="decimal" w:pos="840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0F670F">
              <w:rPr>
                <w:rFonts w:ascii="Angsana New" w:hAnsi="Angsana New"/>
                <w:sz w:val="28"/>
                <w:szCs w:val="28"/>
              </w:rPr>
              <w:t>349</w:t>
            </w:r>
          </w:p>
        </w:tc>
      </w:tr>
      <w:tr w:rsidR="00174385" w:rsidRPr="00227545" w:rsidTr="009408C9">
        <w:tc>
          <w:tcPr>
            <w:tcW w:w="3060" w:type="dxa"/>
            <w:shd w:val="clear" w:color="auto" w:fill="auto"/>
            <w:vAlign w:val="bottom"/>
          </w:tcPr>
          <w:p w:rsidR="00174385" w:rsidRPr="00DA4C79" w:rsidRDefault="00174385" w:rsidP="00174385">
            <w:pPr>
              <w:spacing w:line="240" w:lineRule="atLeast"/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DA4C7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74385" w:rsidRPr="00DA4C79" w:rsidRDefault="009408C9" w:rsidP="004D7C97">
            <w:pPr>
              <w:tabs>
                <w:tab w:val="decimal" w:pos="856"/>
              </w:tabs>
              <w:spacing w:line="240" w:lineRule="auto"/>
              <w:ind w:right="-17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3D2656">
              <w:rPr>
                <w:rFonts w:ascii="Angsana New" w:hAnsi="Angsana New"/>
                <w:sz w:val="28"/>
                <w:szCs w:val="28"/>
                <w:lang w:val="en-US"/>
              </w:rPr>
              <w:t>551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174385" w:rsidRPr="00DA4C79" w:rsidRDefault="00174385" w:rsidP="00174385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4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74385" w:rsidRPr="00DA4C79" w:rsidRDefault="00174385" w:rsidP="00174385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74385" w:rsidRPr="00DA4C79" w:rsidRDefault="009408C9" w:rsidP="00174385">
            <w:pPr>
              <w:tabs>
                <w:tab w:val="decimal" w:pos="890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D2656">
              <w:rPr>
                <w:rFonts w:ascii="Angsana New" w:hAnsi="Angsana New"/>
                <w:sz w:val="28"/>
                <w:szCs w:val="28"/>
              </w:rPr>
              <w:t>551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74385" w:rsidRPr="00DA4C79" w:rsidRDefault="00174385" w:rsidP="00174385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174385" w:rsidRPr="00DA4C79" w:rsidRDefault="00174385" w:rsidP="00174385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4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74385" w:rsidRPr="00DA4C79" w:rsidRDefault="00174385" w:rsidP="00174385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74385" w:rsidRPr="00DA4C79" w:rsidRDefault="009408C9" w:rsidP="008D61C1">
            <w:pPr>
              <w:tabs>
                <w:tab w:val="decimal" w:pos="840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D2656">
              <w:rPr>
                <w:rFonts w:ascii="Angsana New" w:hAnsi="Angsana New"/>
                <w:sz w:val="28"/>
                <w:szCs w:val="28"/>
              </w:rPr>
              <w:t>551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74385" w:rsidRPr="00227545" w:rsidTr="00E86AF0">
        <w:tc>
          <w:tcPr>
            <w:tcW w:w="3060" w:type="dxa"/>
            <w:shd w:val="clear" w:color="auto" w:fill="auto"/>
            <w:vAlign w:val="bottom"/>
          </w:tcPr>
          <w:p w:rsidR="00174385" w:rsidRPr="00C122C1" w:rsidRDefault="00174385" w:rsidP="00174385">
            <w:pPr>
              <w:spacing w:line="240" w:lineRule="atLeast"/>
              <w:ind w:left="270" w:hanging="27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74385" w:rsidRPr="00C122C1" w:rsidRDefault="00174385" w:rsidP="00174385">
            <w:pPr>
              <w:tabs>
                <w:tab w:val="decimal" w:pos="536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174385" w:rsidRPr="00C122C1" w:rsidRDefault="00174385" w:rsidP="0017438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74385" w:rsidRPr="00C122C1" w:rsidRDefault="00174385" w:rsidP="0017438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74385" w:rsidRPr="00C122C1" w:rsidRDefault="00174385" w:rsidP="0017438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74385" w:rsidRPr="00C122C1" w:rsidRDefault="00174385" w:rsidP="0017438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174385" w:rsidRPr="00C122C1" w:rsidRDefault="00174385" w:rsidP="0017438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74385" w:rsidRPr="00C122C1" w:rsidRDefault="00174385" w:rsidP="0017438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74385" w:rsidRPr="00C122C1" w:rsidRDefault="00174385" w:rsidP="0017438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74385" w:rsidRPr="00227545" w:rsidTr="00E86AF0">
        <w:tc>
          <w:tcPr>
            <w:tcW w:w="3060" w:type="dxa"/>
            <w:shd w:val="clear" w:color="auto" w:fill="auto"/>
            <w:vAlign w:val="bottom"/>
          </w:tcPr>
          <w:p w:rsidR="00174385" w:rsidRDefault="00174385" w:rsidP="00174385">
            <w:pPr>
              <w:spacing w:line="240" w:lineRule="atLeast"/>
              <w:ind w:left="166" w:hanging="16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6E3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74385" w:rsidRPr="009C2019" w:rsidRDefault="00174385" w:rsidP="0017438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174385" w:rsidRPr="009C2019" w:rsidRDefault="00174385" w:rsidP="0017438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74385" w:rsidRPr="009C2019" w:rsidRDefault="00174385" w:rsidP="0017438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74385" w:rsidRPr="009C2019" w:rsidRDefault="00174385" w:rsidP="0017438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74385" w:rsidRPr="009C2019" w:rsidRDefault="00174385" w:rsidP="0017438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174385" w:rsidRPr="009C2019" w:rsidRDefault="00174385" w:rsidP="0017438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74385" w:rsidRPr="009C2019" w:rsidRDefault="00174385" w:rsidP="0017438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74385" w:rsidRPr="009C2019" w:rsidRDefault="00174385" w:rsidP="0017438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4385" w:rsidRPr="00227545" w:rsidTr="00E86AF0">
        <w:tc>
          <w:tcPr>
            <w:tcW w:w="3060" w:type="dxa"/>
            <w:shd w:val="clear" w:color="auto" w:fill="auto"/>
            <w:vAlign w:val="bottom"/>
          </w:tcPr>
          <w:p w:rsidR="00174385" w:rsidRPr="00227545" w:rsidRDefault="00174385" w:rsidP="00174385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227545">
              <w:rPr>
                <w:rFonts w:ascii="Angsana New" w:hAnsi="Angsana New" w:hint="cs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74385" w:rsidRPr="00D317CD" w:rsidRDefault="00174385" w:rsidP="00174385">
            <w:pPr>
              <w:tabs>
                <w:tab w:val="decimal" w:pos="918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7,750,000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174385" w:rsidRPr="001A00D2" w:rsidRDefault="00174385" w:rsidP="00174385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74385" w:rsidRPr="00227545" w:rsidRDefault="00174385" w:rsidP="00174385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74385" w:rsidRPr="00227545" w:rsidRDefault="00174385" w:rsidP="00174385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7,777,075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74385" w:rsidRPr="00227545" w:rsidRDefault="00174385" w:rsidP="00174385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174385" w:rsidRPr="001A00D2" w:rsidRDefault="00174385" w:rsidP="00174385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74385" w:rsidRPr="00227545" w:rsidRDefault="00174385" w:rsidP="00174385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74385" w:rsidRPr="00227545" w:rsidRDefault="00174385" w:rsidP="008D61C1">
            <w:pPr>
              <w:tabs>
                <w:tab w:val="decimal" w:pos="840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7,777,075</w:t>
            </w:r>
          </w:p>
        </w:tc>
      </w:tr>
      <w:tr w:rsidR="00174385" w:rsidRPr="00227545" w:rsidTr="00E86AF0">
        <w:tc>
          <w:tcPr>
            <w:tcW w:w="3060" w:type="dxa"/>
            <w:shd w:val="clear" w:color="auto" w:fill="auto"/>
            <w:vAlign w:val="bottom"/>
          </w:tcPr>
          <w:p w:rsidR="00174385" w:rsidRPr="00227545" w:rsidRDefault="00174385" w:rsidP="00174385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227545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74385" w:rsidRPr="00D317CD" w:rsidRDefault="00174385" w:rsidP="00174385">
            <w:pPr>
              <w:tabs>
                <w:tab w:val="decimal" w:pos="918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28,250,000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174385" w:rsidRPr="001A00D2" w:rsidRDefault="00174385" w:rsidP="00174385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74385" w:rsidRPr="00227545" w:rsidRDefault="00174385" w:rsidP="00174385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74385" w:rsidRPr="00227545" w:rsidRDefault="00174385" w:rsidP="00174385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28,473,301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74385" w:rsidRPr="00227545" w:rsidRDefault="00174385" w:rsidP="00174385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174385" w:rsidRPr="001A00D2" w:rsidRDefault="00174385" w:rsidP="00174385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74385" w:rsidRPr="00227545" w:rsidRDefault="00174385" w:rsidP="00174385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74385" w:rsidRPr="00227545" w:rsidRDefault="00174385" w:rsidP="008D61C1">
            <w:pPr>
              <w:tabs>
                <w:tab w:val="decimal" w:pos="840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28,473,301</w:t>
            </w:r>
          </w:p>
        </w:tc>
      </w:tr>
    </w:tbl>
    <w:p w:rsidR="00FF36D8" w:rsidRDefault="00FF36D8" w:rsidP="00CF58AB">
      <w:pPr>
        <w:ind w:left="540"/>
        <w:rPr>
          <w:rFonts w:ascii="Angsana New" w:hAnsi="Angsana New"/>
          <w:sz w:val="30"/>
          <w:szCs w:val="30"/>
          <w:lang w:val="en-US"/>
        </w:rPr>
      </w:pPr>
    </w:p>
    <w:p w:rsidR="00DA36BA" w:rsidRDefault="00DA36BA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972DE7" w:rsidRPr="00FE613D" w:rsidRDefault="00972DE7" w:rsidP="00972DE7">
      <w:pPr>
        <w:pStyle w:val="block"/>
        <w:spacing w:after="0"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FE613D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การวัดมูลค่ายุติธรรม </w:t>
      </w:r>
    </w:p>
    <w:p w:rsidR="00972DE7" w:rsidRPr="00CE35AC" w:rsidRDefault="00972DE7" w:rsidP="001B71E6">
      <w:pPr>
        <w:pStyle w:val="Bo-Blankline"/>
      </w:pPr>
    </w:p>
    <w:p w:rsidR="00C5180C" w:rsidRPr="00CE35AC" w:rsidRDefault="00C5180C" w:rsidP="00C5180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CE35AC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</w:t>
      </w:r>
      <w:r w:rsidRPr="00DC4EC7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DC4EC7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Pr="00DC4EC7">
        <w:rPr>
          <w:rFonts w:ascii="Angsana New" w:hAnsi="Angsana New"/>
          <w:sz w:val="30"/>
          <w:szCs w:val="30"/>
          <w:cs/>
        </w:rPr>
        <w:t>ได้</w:t>
      </w:r>
      <w:r w:rsidRPr="00CE35AC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</w:t>
      </w:r>
      <w:r w:rsidRPr="00CE35AC">
        <w:rPr>
          <w:rFonts w:asciiTheme="majorBidi" w:hAnsiTheme="majorBidi" w:cstheme="majorBidi"/>
          <w:sz w:val="30"/>
          <w:szCs w:val="30"/>
        </w:rPr>
        <w:t xml:space="preserve"> </w:t>
      </w:r>
      <w:r w:rsidRPr="00CE35AC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</w:t>
      </w:r>
      <w:r w:rsidRPr="00CE35AC">
        <w:rPr>
          <w:rFonts w:asciiTheme="majorBidi" w:hAnsiTheme="majorBidi"/>
          <w:sz w:val="30"/>
          <w:szCs w:val="30"/>
          <w:cs/>
        </w:rPr>
        <w:t xml:space="preserve">ลำดับชั้นของมูลค่ายุติธรรมตามข้อมูลที่ใช้ในการประเมินมูลค่าดังนี้ </w:t>
      </w:r>
    </w:p>
    <w:p w:rsidR="00C5180C" w:rsidRPr="00CE35AC" w:rsidRDefault="00C5180C" w:rsidP="001B71E6">
      <w:pPr>
        <w:pStyle w:val="Bo-Blankline"/>
      </w:pPr>
    </w:p>
    <w:p w:rsidR="00C5180C" w:rsidRPr="00CE35AC" w:rsidRDefault="00C5180C" w:rsidP="00C5180C">
      <w:pPr>
        <w:pStyle w:val="BodyText"/>
        <w:numPr>
          <w:ilvl w:val="0"/>
          <w:numId w:val="24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E35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ข้อมูลระดับ </w:t>
      </w:r>
      <w:r w:rsidRPr="00CE35AC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CE35AC">
        <w:rPr>
          <w:rFonts w:asciiTheme="majorBidi" w:hAnsiTheme="majorBidi" w:cstheme="majorBidi"/>
          <w:sz w:val="30"/>
          <w:szCs w:val="30"/>
        </w:rPr>
        <w:t xml:space="preserve">  </w:t>
      </w:r>
      <w:r w:rsidRPr="00CE35AC">
        <w:rPr>
          <w:rFonts w:asciiTheme="majorBidi" w:hAnsiTheme="majorBidi" w:cstheme="majorBidi"/>
          <w:sz w:val="30"/>
          <w:szCs w:val="30"/>
          <w:cs/>
        </w:rPr>
        <w:t>เป็น</w:t>
      </w:r>
      <w:r w:rsidRPr="00CE35AC">
        <w:rPr>
          <w:rFonts w:asciiTheme="majorBidi" w:hAnsiTheme="majorBidi"/>
          <w:sz w:val="30"/>
          <w:szCs w:val="30"/>
          <w:cs/>
        </w:rPr>
        <w:t xml:space="preserve">ราคาเสนอซื้อขาย </w:t>
      </w:r>
      <w:r w:rsidRPr="00CE35AC">
        <w:rPr>
          <w:rFonts w:asciiTheme="majorBidi" w:hAnsiTheme="majorBidi" w:cstheme="majorBidi"/>
          <w:sz w:val="30"/>
          <w:szCs w:val="30"/>
        </w:rPr>
        <w:t>(</w:t>
      </w:r>
      <w:r w:rsidRPr="00CE35AC">
        <w:rPr>
          <w:rFonts w:asciiTheme="majorBidi" w:hAnsiTheme="majorBidi"/>
          <w:sz w:val="30"/>
          <w:szCs w:val="30"/>
          <w:cs/>
        </w:rPr>
        <w:t>ไม่ต้องปรับปรุง</w:t>
      </w:r>
      <w:r w:rsidRPr="00CE35AC">
        <w:rPr>
          <w:rFonts w:asciiTheme="majorBidi" w:hAnsiTheme="majorBidi" w:cstheme="majorBidi"/>
          <w:sz w:val="30"/>
          <w:szCs w:val="30"/>
        </w:rPr>
        <w:t xml:space="preserve">) </w:t>
      </w:r>
      <w:r w:rsidRPr="00CE35AC">
        <w:rPr>
          <w:rFonts w:asciiTheme="majorBidi" w:hAnsiTheme="majorBidi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C5180C" w:rsidRPr="00CE35AC" w:rsidRDefault="00C5180C" w:rsidP="00C5180C">
      <w:pPr>
        <w:pStyle w:val="BodyText"/>
        <w:numPr>
          <w:ilvl w:val="0"/>
          <w:numId w:val="24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E35AC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CE35AC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Pr="00CE35AC">
        <w:rPr>
          <w:rFonts w:asciiTheme="majorBidi" w:hAnsiTheme="majorBidi" w:cstheme="majorBidi"/>
          <w:sz w:val="30"/>
          <w:szCs w:val="30"/>
        </w:rPr>
        <w:t xml:space="preserve">  </w:t>
      </w:r>
      <w:r w:rsidRPr="00CE35AC">
        <w:rPr>
          <w:rFonts w:asciiTheme="majorBidi" w:hAnsiTheme="majorBidi" w:cstheme="majorBidi"/>
          <w:sz w:val="30"/>
          <w:szCs w:val="30"/>
          <w:cs/>
        </w:rPr>
        <w:t>เป็น</w:t>
      </w:r>
      <w:r w:rsidRPr="00CE35AC">
        <w:rPr>
          <w:rFonts w:asciiTheme="majorBidi" w:hAnsiTheme="majorBidi"/>
          <w:sz w:val="30"/>
          <w:szCs w:val="30"/>
          <w:cs/>
        </w:rPr>
        <w:t xml:space="preserve">ข้อมูลอื่นที่สังเกตได้โดยตรง </w:t>
      </w:r>
      <w:r w:rsidRPr="00CE35AC">
        <w:rPr>
          <w:rFonts w:asciiTheme="majorBidi" w:hAnsiTheme="majorBidi"/>
          <w:sz w:val="30"/>
          <w:szCs w:val="30"/>
        </w:rPr>
        <w:t>(</w:t>
      </w:r>
      <w:r w:rsidRPr="00CE35AC">
        <w:rPr>
          <w:rFonts w:asciiTheme="majorBidi" w:hAnsiTheme="majorBidi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E35AC">
        <w:rPr>
          <w:rFonts w:asciiTheme="majorBidi" w:hAnsiTheme="majorBidi" w:cstheme="majorBidi"/>
          <w:sz w:val="30"/>
          <w:szCs w:val="30"/>
        </w:rPr>
        <w:t>1</w:t>
      </w:r>
    </w:p>
    <w:p w:rsidR="00C5180C" w:rsidRPr="00CE35AC" w:rsidRDefault="00C5180C" w:rsidP="00C5180C">
      <w:pPr>
        <w:pStyle w:val="BodyText"/>
        <w:numPr>
          <w:ilvl w:val="0"/>
          <w:numId w:val="24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E35AC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CE35AC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Pr="00CE35AC">
        <w:rPr>
          <w:rFonts w:asciiTheme="majorBidi" w:hAnsiTheme="majorBidi" w:cstheme="majorBidi"/>
          <w:sz w:val="30"/>
          <w:szCs w:val="30"/>
        </w:rPr>
        <w:t xml:space="preserve">  </w:t>
      </w:r>
      <w:r w:rsidRPr="00CE35AC">
        <w:rPr>
          <w:rFonts w:asciiTheme="majorBidi" w:hAnsiTheme="majorBidi" w:cstheme="majorBidi"/>
          <w:sz w:val="30"/>
          <w:szCs w:val="30"/>
          <w:cs/>
        </w:rPr>
        <w:t>เป็น</w:t>
      </w:r>
      <w:r w:rsidRPr="00CE35AC">
        <w:rPr>
          <w:rFonts w:asciiTheme="majorBidi" w:hAnsiTheme="majorBidi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C5180C" w:rsidRPr="00CE35AC" w:rsidRDefault="00C5180C" w:rsidP="001B71E6">
      <w:pPr>
        <w:pStyle w:val="Bo-Blankline"/>
      </w:pPr>
    </w:p>
    <w:p w:rsidR="00972DE7" w:rsidRPr="00CE35AC" w:rsidRDefault="00C5180C" w:rsidP="00B262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35AC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C5180C" w:rsidRPr="00CE35AC" w:rsidRDefault="00C5180C" w:rsidP="001B71E6">
      <w:pPr>
        <w:pStyle w:val="Bo-Blankline"/>
        <w:rPr>
          <w:lang w:val="en-US"/>
        </w:rPr>
      </w:pPr>
    </w:p>
    <w:p w:rsidR="00CF58AB" w:rsidRDefault="00CF58AB" w:rsidP="00CF58AB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796E3E">
        <w:rPr>
          <w:i/>
          <w:iCs/>
          <w:cs/>
        </w:rPr>
        <w:t>เทคนิคการประเมินมูลค่า</w:t>
      </w:r>
    </w:p>
    <w:p w:rsidR="005A434B" w:rsidRPr="005A434B" w:rsidRDefault="005A434B" w:rsidP="001B71E6">
      <w:pPr>
        <w:pStyle w:val="Bo-Blankline"/>
        <w:rPr>
          <w:lang w:val="en-US"/>
        </w:rPr>
      </w:pPr>
    </w:p>
    <w:p w:rsidR="00CF58AB" w:rsidRPr="00C122C1" w:rsidRDefault="00CF58AB" w:rsidP="001B71E6">
      <w:pPr>
        <w:pStyle w:val="Caption"/>
        <w:numPr>
          <w:ilvl w:val="0"/>
          <w:numId w:val="0"/>
        </w:numPr>
        <w:tabs>
          <w:tab w:val="clear" w:pos="540"/>
        </w:tabs>
        <w:ind w:left="540"/>
        <w:rPr>
          <w:b w:val="0"/>
          <w:bCs w:val="0"/>
        </w:rPr>
      </w:pPr>
      <w:r w:rsidRPr="00026E6A">
        <w:rPr>
          <w:b w:val="0"/>
          <w:bCs w:val="0"/>
          <w:spacing w:val="-6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026E6A">
        <w:rPr>
          <w:b w:val="0"/>
          <w:bCs w:val="0"/>
          <w:spacing w:val="-6"/>
        </w:rPr>
        <w:t>2</w:t>
      </w:r>
      <w:r w:rsidR="001B71E6" w:rsidRPr="00026E6A">
        <w:rPr>
          <w:b w:val="0"/>
          <w:bCs w:val="0"/>
          <w:spacing w:val="-6"/>
        </w:rPr>
        <w:t xml:space="preserve"> </w:t>
      </w:r>
      <w:r w:rsidR="001B71E6" w:rsidRPr="00026E6A">
        <w:rPr>
          <w:b w:val="0"/>
          <w:bCs w:val="0"/>
          <w:spacing w:val="-6"/>
          <w:cs/>
        </w:rPr>
        <w:t>ของเครื่องมือทางการเงินที่วัดมูลค่า</w:t>
      </w:r>
      <w:r w:rsidR="001B71E6" w:rsidRPr="001B71E6">
        <w:rPr>
          <w:b w:val="0"/>
          <w:bCs w:val="0"/>
          <w:cs/>
        </w:rPr>
        <w:t xml:space="preserve">ด้วยมูลค่ายุติธรรมในงบแสดงฐานะการเงิน ณ วันที่ </w:t>
      </w:r>
      <w:r w:rsidR="001B71E6" w:rsidRPr="001B71E6">
        <w:rPr>
          <w:b w:val="0"/>
          <w:bCs w:val="0"/>
        </w:rPr>
        <w:t xml:space="preserve">30 </w:t>
      </w:r>
      <w:r w:rsidR="00672770">
        <w:rPr>
          <w:rFonts w:hint="cs"/>
          <w:b w:val="0"/>
          <w:bCs w:val="0"/>
          <w:cs/>
        </w:rPr>
        <w:t>กันย</w:t>
      </w:r>
      <w:r w:rsidR="001B71E6" w:rsidRPr="001B71E6">
        <w:rPr>
          <w:b w:val="0"/>
          <w:bCs w:val="0"/>
          <w:cs/>
        </w:rPr>
        <w:t xml:space="preserve">ายน </w:t>
      </w:r>
      <w:r w:rsidR="001B71E6" w:rsidRPr="001B71E6">
        <w:rPr>
          <w:b w:val="0"/>
          <w:bCs w:val="0"/>
        </w:rPr>
        <w:t xml:space="preserve">2562 </w:t>
      </w:r>
      <w:r w:rsidR="001B71E6" w:rsidRPr="001B71E6">
        <w:rPr>
          <w:b w:val="0"/>
          <w:bCs w:val="0"/>
          <w:cs/>
        </w:rPr>
        <w:t xml:space="preserve">และวันที่ </w:t>
      </w:r>
      <w:r w:rsidR="001B71E6" w:rsidRPr="001B71E6">
        <w:rPr>
          <w:b w:val="0"/>
          <w:bCs w:val="0"/>
        </w:rPr>
        <w:t xml:space="preserve">31 </w:t>
      </w:r>
      <w:r w:rsidR="001B71E6" w:rsidRPr="001B71E6">
        <w:rPr>
          <w:b w:val="0"/>
          <w:bCs w:val="0"/>
          <w:cs/>
        </w:rPr>
        <w:t xml:space="preserve">ธันวาคม </w:t>
      </w:r>
      <w:r w:rsidR="001B71E6" w:rsidRPr="001B71E6">
        <w:rPr>
          <w:b w:val="0"/>
          <w:bCs w:val="0"/>
        </w:rPr>
        <w:t>2561</w:t>
      </w:r>
      <w:r w:rsidRPr="00C122C1">
        <w:rPr>
          <w:b w:val="0"/>
          <w:bCs w:val="0"/>
        </w:rPr>
        <w:t xml:space="preserve"> </w:t>
      </w:r>
    </w:p>
    <w:p w:rsidR="00CF58AB" w:rsidRDefault="00CF58AB" w:rsidP="00CF58AB">
      <w:pPr>
        <w:pStyle w:val="Bo-Blankline"/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2358"/>
        <w:gridCol w:w="270"/>
        <w:gridCol w:w="6660"/>
      </w:tblGrid>
      <w:tr w:rsidR="00B1351D" w:rsidRPr="00744476" w:rsidTr="00E86AF0">
        <w:trPr>
          <w:tblHeader/>
        </w:trPr>
        <w:tc>
          <w:tcPr>
            <w:tcW w:w="2358" w:type="dxa"/>
            <w:shd w:val="clear" w:color="auto" w:fill="auto"/>
            <w:vAlign w:val="bottom"/>
          </w:tcPr>
          <w:p w:rsidR="00B1351D" w:rsidRPr="00A62F34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F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1351D" w:rsidRPr="00A62F34" w:rsidRDefault="00B1351D" w:rsidP="00A95F81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0" w:type="dxa"/>
            <w:shd w:val="clear" w:color="auto" w:fill="auto"/>
            <w:vAlign w:val="bottom"/>
          </w:tcPr>
          <w:p w:rsidR="00B1351D" w:rsidRPr="00A62F34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F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1351D" w:rsidRPr="00744476" w:rsidTr="00E86AF0">
        <w:tc>
          <w:tcPr>
            <w:tcW w:w="2358" w:type="dxa"/>
            <w:shd w:val="clear" w:color="auto" w:fill="auto"/>
          </w:tcPr>
          <w:p w:rsidR="00B1351D" w:rsidRPr="00A62F34" w:rsidRDefault="00B1351D" w:rsidP="00A95F81">
            <w:pPr>
              <w:ind w:right="-163"/>
              <w:rPr>
                <w:rFonts w:ascii="Angsana New" w:hAnsi="Angsana New"/>
                <w:sz w:val="30"/>
                <w:szCs w:val="30"/>
                <w:cs/>
              </w:rPr>
            </w:pPr>
            <w:r w:rsidRPr="00A62F34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270" w:type="dxa"/>
            <w:shd w:val="clear" w:color="auto" w:fill="auto"/>
          </w:tcPr>
          <w:p w:rsidR="00B1351D" w:rsidRPr="00A62F34" w:rsidRDefault="00B1351D" w:rsidP="00A95F81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0" w:type="dxa"/>
            <w:shd w:val="clear" w:color="auto" w:fill="auto"/>
          </w:tcPr>
          <w:p w:rsidR="00B1351D" w:rsidRPr="00B2627C" w:rsidRDefault="00B1351D" w:rsidP="00B2627C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F34">
              <w:rPr>
                <w:rFonts w:ascii="Angsana New" w:hAnsi="Angsana New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A62F34">
              <w:rPr>
                <w:rFonts w:ascii="Angsana New" w:hAnsi="Angsana New"/>
                <w:sz w:val="30"/>
                <w:szCs w:val="30"/>
                <w:lang w:val="en-US"/>
              </w:rPr>
              <w:t>Thai Bond Market Association Government Bond Yield Curve)</w:t>
            </w:r>
            <w:r w:rsidRPr="00A62F3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A7461E" w:rsidRPr="00744476" w:rsidTr="00E86AF0">
        <w:tc>
          <w:tcPr>
            <w:tcW w:w="2358" w:type="dxa"/>
            <w:shd w:val="clear" w:color="auto" w:fill="auto"/>
          </w:tcPr>
          <w:p w:rsidR="00A7461E" w:rsidRPr="00A62F34" w:rsidRDefault="00A7461E" w:rsidP="00A7461E">
            <w:pPr>
              <w:ind w:left="256" w:right="-163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EF3D22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31BB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270" w:type="dxa"/>
            <w:shd w:val="clear" w:color="auto" w:fill="auto"/>
          </w:tcPr>
          <w:p w:rsidR="00A7461E" w:rsidRPr="00A62F34" w:rsidRDefault="00A7461E" w:rsidP="00A7461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0" w:type="dxa"/>
            <w:shd w:val="clear" w:color="auto" w:fill="auto"/>
          </w:tcPr>
          <w:p w:rsidR="00A7461E" w:rsidRPr="00876F89" w:rsidRDefault="00A7461E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3D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EF3D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EF3D22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EF3D22">
              <w:rPr>
                <w:rFonts w:ascii="Angsana New" w:hAnsi="Angsana New"/>
                <w:sz w:val="30"/>
                <w:szCs w:val="30"/>
              </w:rPr>
              <w:t xml:space="preserve">(1)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EF3D22">
              <w:rPr>
                <w:rFonts w:ascii="Angsana New" w:hAnsi="Angsana New"/>
                <w:sz w:val="30"/>
                <w:szCs w:val="30"/>
              </w:rPr>
              <w:t xml:space="preserve">(2)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EF3D22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EF3D22">
              <w:rPr>
                <w:rFonts w:ascii="Angsana New" w:hAnsi="Angsana New"/>
                <w:sz w:val="30"/>
                <w:szCs w:val="30"/>
              </w:rPr>
              <w:t>illiquidity factor</w:t>
            </w:r>
          </w:p>
        </w:tc>
      </w:tr>
      <w:tr w:rsidR="00A7461E" w:rsidRPr="00744476" w:rsidTr="00E86AF0">
        <w:tc>
          <w:tcPr>
            <w:tcW w:w="2358" w:type="dxa"/>
            <w:shd w:val="clear" w:color="auto" w:fill="auto"/>
          </w:tcPr>
          <w:p w:rsidR="00A7461E" w:rsidRPr="00E50529" w:rsidRDefault="00A7461E" w:rsidP="00A7461E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  <w:shd w:val="clear" w:color="auto" w:fill="auto"/>
          </w:tcPr>
          <w:p w:rsidR="00A7461E" w:rsidRPr="006C66AD" w:rsidRDefault="00A7461E" w:rsidP="00A7461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shd w:val="clear" w:color="auto" w:fill="auto"/>
          </w:tcPr>
          <w:p w:rsidR="00A7461E" w:rsidRPr="00E50529" w:rsidRDefault="00A7461E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 w:rsidR="00C22E9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  <w:tr w:rsidR="004E2430" w:rsidRPr="00744476" w:rsidTr="00E86AF0">
        <w:tc>
          <w:tcPr>
            <w:tcW w:w="2358" w:type="dxa"/>
            <w:shd w:val="clear" w:color="auto" w:fill="auto"/>
          </w:tcPr>
          <w:p w:rsidR="004E2430" w:rsidRPr="004E2430" w:rsidRDefault="004E2430" w:rsidP="00DF3381">
            <w:pPr>
              <w:ind w:left="256" w:hanging="256"/>
              <w:rPr>
                <w:rFonts w:ascii="Angsana New" w:hAnsi="Angsana New"/>
                <w:sz w:val="30"/>
                <w:szCs w:val="30"/>
              </w:rPr>
            </w:pPr>
            <w:r w:rsidRPr="004E2430">
              <w:rPr>
                <w:rFonts w:ascii="Angsana New" w:hAnsi="Angsana New"/>
                <w:sz w:val="30"/>
                <w:szCs w:val="30"/>
                <w:cs/>
              </w:rPr>
              <w:lastRenderedPageBreak/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:rsidR="004E2430" w:rsidRPr="004E2430" w:rsidRDefault="004E2430" w:rsidP="004E243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0" w:type="dxa"/>
            <w:shd w:val="clear" w:color="auto" w:fill="auto"/>
          </w:tcPr>
          <w:p w:rsidR="004E2430" w:rsidRPr="00041DCC" w:rsidRDefault="002042C7" w:rsidP="004E243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การกำหนดราคาสัญญาซื้อขายล่วงหน้า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:rsidR="004E2430" w:rsidRDefault="004E2430" w:rsidP="004E2430">
      <w:pPr>
        <w:pStyle w:val="Bo-Blankline"/>
      </w:pPr>
    </w:p>
    <w:p w:rsidR="0047124B" w:rsidRDefault="00734223" w:rsidP="00F5741D">
      <w:pPr>
        <w:pStyle w:val="Caption"/>
        <w:ind w:hanging="900"/>
      </w:pPr>
      <w:r w:rsidRPr="00606A70">
        <w:rPr>
          <w:cs/>
        </w:rPr>
        <w:t>ภาระผูกพัน</w:t>
      </w:r>
      <w:r w:rsidRPr="00606A70">
        <w:rPr>
          <w:rFonts w:hint="cs"/>
          <w:cs/>
        </w:rPr>
        <w:t>กับบุคคล</w:t>
      </w:r>
      <w:r>
        <w:rPr>
          <w:rFonts w:hint="cs"/>
          <w:cs/>
        </w:rPr>
        <w:t>หรือกิจการที่ไม่เกี่ยวข้องกัน</w:t>
      </w:r>
    </w:p>
    <w:p w:rsidR="00F5741D" w:rsidRPr="00F5741D" w:rsidRDefault="00F5741D" w:rsidP="00FA1809">
      <w:pPr>
        <w:pStyle w:val="Bo-Blankline"/>
        <w:rPr>
          <w:lang w:val="en-US"/>
        </w:rPr>
      </w:pPr>
    </w:p>
    <w:tbl>
      <w:tblPr>
        <w:tblW w:w="9119" w:type="dxa"/>
        <w:tblInd w:w="450" w:type="dxa"/>
        <w:tblLook w:val="04A0" w:firstRow="1" w:lastRow="0" w:firstColumn="1" w:lastColumn="0" w:noHBand="0" w:noVBand="1"/>
      </w:tblPr>
      <w:tblGrid>
        <w:gridCol w:w="5580"/>
        <w:gridCol w:w="270"/>
        <w:gridCol w:w="1530"/>
        <w:gridCol w:w="270"/>
        <w:gridCol w:w="1469"/>
      </w:tblGrid>
      <w:tr w:rsidR="002B7CF1" w:rsidRPr="006E4F8A" w:rsidTr="00E86AF0">
        <w:trPr>
          <w:tblHeader/>
        </w:trPr>
        <w:tc>
          <w:tcPr>
            <w:tcW w:w="5580" w:type="dxa"/>
            <w:vAlign w:val="bottom"/>
          </w:tcPr>
          <w:p w:rsidR="002B7CF1" w:rsidRPr="006E4F8A" w:rsidRDefault="002B7CF1" w:rsidP="0055572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2B7C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B7C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B5C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2B7C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2B7C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2B7CF1" w:rsidRPr="003A3233" w:rsidRDefault="002B7CF1" w:rsidP="0008629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2B7CF1" w:rsidRPr="003A3233" w:rsidRDefault="002B7CF1" w:rsidP="0055572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B7CF1" w:rsidRPr="003A3233" w:rsidRDefault="002B7CF1" w:rsidP="0008629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:rsidR="002B7CF1" w:rsidRPr="003A3233" w:rsidRDefault="002B7CF1" w:rsidP="0008629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555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B7CF1" w:rsidRPr="006E4F8A" w:rsidTr="00E86AF0">
        <w:trPr>
          <w:tblHeader/>
        </w:trPr>
        <w:tc>
          <w:tcPr>
            <w:tcW w:w="5580" w:type="dxa"/>
          </w:tcPr>
          <w:p w:rsidR="002B7CF1" w:rsidRPr="002B7CF1" w:rsidRDefault="002B7CF1" w:rsidP="0008629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B7CF1" w:rsidRPr="003A3233" w:rsidRDefault="002B7CF1" w:rsidP="0008629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9" w:type="dxa"/>
            <w:gridSpan w:val="3"/>
          </w:tcPr>
          <w:p w:rsidR="002B7CF1" w:rsidRPr="006E4F8A" w:rsidRDefault="002B7CF1" w:rsidP="0008629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B7CF1" w:rsidRPr="006E4F8A" w:rsidTr="00E86AF0">
        <w:tc>
          <w:tcPr>
            <w:tcW w:w="5580" w:type="dxa"/>
          </w:tcPr>
          <w:p w:rsidR="002B7CF1" w:rsidRPr="00734223" w:rsidRDefault="002B7CF1" w:rsidP="0008629E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70" w:type="dxa"/>
          </w:tcPr>
          <w:p w:rsidR="002B7CF1" w:rsidRPr="006E4F8A" w:rsidRDefault="002B7CF1" w:rsidP="0008629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2B7CF1" w:rsidRPr="006E4F8A" w:rsidRDefault="002B7CF1" w:rsidP="0008629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B7CF1" w:rsidRPr="006E4F8A" w:rsidRDefault="002B7CF1" w:rsidP="0008629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:rsidR="002B7CF1" w:rsidRPr="006E4F8A" w:rsidRDefault="002B7CF1" w:rsidP="0008629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B7CF1" w:rsidRPr="006E4F8A" w:rsidTr="00E86AF0">
        <w:tc>
          <w:tcPr>
            <w:tcW w:w="5580" w:type="dxa"/>
          </w:tcPr>
          <w:p w:rsidR="002B7CF1" w:rsidRPr="00734223" w:rsidRDefault="002B7CF1" w:rsidP="0008629E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270" w:type="dxa"/>
          </w:tcPr>
          <w:p w:rsidR="002B7CF1" w:rsidRPr="00734223" w:rsidRDefault="002B7CF1" w:rsidP="0008629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2B7CF1" w:rsidRPr="00734223" w:rsidRDefault="002B7CF1" w:rsidP="0008629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B7CF1" w:rsidRPr="00734223" w:rsidRDefault="002B7CF1" w:rsidP="0008629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:rsidR="002B7CF1" w:rsidRPr="00734223" w:rsidRDefault="002B7CF1" w:rsidP="0055572F">
            <w:pPr>
              <w:tabs>
                <w:tab w:val="decimal" w:pos="11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6140B" w:rsidRPr="006E4F8A" w:rsidTr="00E86AF0">
        <w:tc>
          <w:tcPr>
            <w:tcW w:w="5580" w:type="dxa"/>
          </w:tcPr>
          <w:p w:rsidR="00C6140B" w:rsidRPr="006E4F8A" w:rsidRDefault="00C6140B" w:rsidP="00C6140B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สัญญาก่อสร้าง เครื่องจักรและอุปกรณ์</w:t>
            </w:r>
          </w:p>
        </w:tc>
        <w:tc>
          <w:tcPr>
            <w:tcW w:w="270" w:type="dxa"/>
          </w:tcPr>
          <w:p w:rsidR="00C6140B" w:rsidRPr="00020D75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:rsidR="00C6140B" w:rsidRPr="00020D75" w:rsidRDefault="00D17F7B" w:rsidP="00C6140B">
            <w:pPr>
              <w:tabs>
                <w:tab w:val="decimal" w:pos="12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2,825,116</w:t>
            </w:r>
          </w:p>
        </w:tc>
        <w:tc>
          <w:tcPr>
            <w:tcW w:w="270" w:type="dxa"/>
          </w:tcPr>
          <w:p w:rsidR="00C6140B" w:rsidRPr="00020D75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bottom w:val="double" w:sz="4" w:space="0" w:color="auto"/>
            </w:tcBorders>
          </w:tcPr>
          <w:p w:rsidR="00C6140B" w:rsidRPr="00020D75" w:rsidRDefault="00C6140B" w:rsidP="00C6140B">
            <w:pPr>
              <w:tabs>
                <w:tab w:val="decimal" w:pos="11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1,687,604</w:t>
            </w:r>
          </w:p>
        </w:tc>
      </w:tr>
      <w:tr w:rsidR="00C6140B" w:rsidRPr="006E4F8A" w:rsidTr="00E86AF0">
        <w:tc>
          <w:tcPr>
            <w:tcW w:w="5580" w:type="dxa"/>
          </w:tcPr>
          <w:p w:rsidR="00C6140B" w:rsidRPr="006E4F8A" w:rsidRDefault="00C6140B" w:rsidP="00C6140B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:rsidR="00C6140B" w:rsidRPr="006E4F8A" w:rsidRDefault="00C6140B" w:rsidP="00C6140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C6140B" w:rsidRPr="006E4F8A" w:rsidRDefault="00C6140B" w:rsidP="00C6140B">
            <w:pPr>
              <w:tabs>
                <w:tab w:val="decimal" w:pos="12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C6140B" w:rsidRPr="006E4F8A" w:rsidRDefault="00C6140B" w:rsidP="00C6140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9" w:type="dxa"/>
          </w:tcPr>
          <w:p w:rsidR="00C6140B" w:rsidRPr="006E4F8A" w:rsidRDefault="00C6140B" w:rsidP="00C6140B">
            <w:pPr>
              <w:tabs>
                <w:tab w:val="decimal" w:pos="11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6140B" w:rsidRPr="006E4F8A" w:rsidTr="00E86AF0">
        <w:tc>
          <w:tcPr>
            <w:tcW w:w="5580" w:type="dxa"/>
          </w:tcPr>
          <w:p w:rsidR="00C6140B" w:rsidRPr="00734223" w:rsidRDefault="00C6140B" w:rsidP="00C6140B">
            <w:pPr>
              <w:spacing w:line="240" w:lineRule="atLeast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ยกเลิกไม่ได้</w:t>
            </w:r>
          </w:p>
        </w:tc>
        <w:tc>
          <w:tcPr>
            <w:tcW w:w="270" w:type="dxa"/>
            <w:vAlign w:val="bottom"/>
          </w:tcPr>
          <w:p w:rsidR="00C6140B" w:rsidRPr="00734223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C6140B" w:rsidRPr="00734223" w:rsidRDefault="00C6140B" w:rsidP="00C6140B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C6140B" w:rsidRPr="00734223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vAlign w:val="bottom"/>
          </w:tcPr>
          <w:p w:rsidR="00C6140B" w:rsidRPr="00734223" w:rsidRDefault="00C6140B" w:rsidP="00C6140B">
            <w:pPr>
              <w:tabs>
                <w:tab w:val="decimal" w:pos="11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6140B" w:rsidRPr="006E4F8A" w:rsidTr="00E86AF0">
        <w:tc>
          <w:tcPr>
            <w:tcW w:w="5580" w:type="dxa"/>
          </w:tcPr>
          <w:p w:rsidR="00C6140B" w:rsidRPr="00E46B8B" w:rsidRDefault="00C6140B" w:rsidP="00C6140B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6B8B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55663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:rsidR="00C6140B" w:rsidRPr="00020D75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C6140B" w:rsidRPr="00020D75" w:rsidRDefault="00D17F7B" w:rsidP="00C6140B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81,119</w:t>
            </w:r>
          </w:p>
        </w:tc>
        <w:tc>
          <w:tcPr>
            <w:tcW w:w="270" w:type="dxa"/>
            <w:vAlign w:val="bottom"/>
          </w:tcPr>
          <w:p w:rsidR="00C6140B" w:rsidRPr="00020D75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vAlign w:val="bottom"/>
          </w:tcPr>
          <w:p w:rsidR="00C6140B" w:rsidRPr="00020D75" w:rsidRDefault="00C6140B" w:rsidP="00C6140B">
            <w:pPr>
              <w:tabs>
                <w:tab w:val="decimal" w:pos="11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39,858</w:t>
            </w:r>
          </w:p>
        </w:tc>
      </w:tr>
      <w:tr w:rsidR="00C6140B" w:rsidRPr="006E4F8A" w:rsidTr="00E86AF0">
        <w:tc>
          <w:tcPr>
            <w:tcW w:w="5580" w:type="dxa"/>
          </w:tcPr>
          <w:p w:rsidR="00C6140B" w:rsidRPr="00556632" w:rsidRDefault="00C6140B" w:rsidP="00C6140B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6B8B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556632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270" w:type="dxa"/>
            <w:vAlign w:val="bottom"/>
          </w:tcPr>
          <w:p w:rsidR="00C6140B" w:rsidRPr="00020D75" w:rsidRDefault="00C6140B" w:rsidP="00C6140B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C6140B" w:rsidRPr="00020D75" w:rsidRDefault="00D17F7B" w:rsidP="00C6140B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99,933</w:t>
            </w:r>
          </w:p>
        </w:tc>
        <w:tc>
          <w:tcPr>
            <w:tcW w:w="270" w:type="dxa"/>
            <w:vAlign w:val="bottom"/>
          </w:tcPr>
          <w:p w:rsidR="00C6140B" w:rsidRPr="00020D75" w:rsidRDefault="00C6140B" w:rsidP="00C6140B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vAlign w:val="bottom"/>
          </w:tcPr>
          <w:p w:rsidR="00C6140B" w:rsidRPr="00020D75" w:rsidRDefault="00C6140B" w:rsidP="00C6140B">
            <w:pPr>
              <w:tabs>
                <w:tab w:val="decimal" w:pos="11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56,136</w:t>
            </w:r>
          </w:p>
        </w:tc>
      </w:tr>
      <w:tr w:rsidR="00C6140B" w:rsidRPr="006E4F8A" w:rsidTr="00E86AF0">
        <w:tc>
          <w:tcPr>
            <w:tcW w:w="5580" w:type="dxa"/>
            <w:vAlign w:val="bottom"/>
          </w:tcPr>
          <w:p w:rsidR="00C6140B" w:rsidRPr="006E4F8A" w:rsidRDefault="00C6140B" w:rsidP="00C6140B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:rsidR="00C6140B" w:rsidRPr="00020D75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6140B" w:rsidRPr="00020D75" w:rsidRDefault="00D17F7B" w:rsidP="00C6140B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181,052</w:t>
            </w:r>
          </w:p>
        </w:tc>
        <w:tc>
          <w:tcPr>
            <w:tcW w:w="270" w:type="dxa"/>
            <w:vAlign w:val="bottom"/>
          </w:tcPr>
          <w:p w:rsidR="00C6140B" w:rsidRPr="00020D75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6140B" w:rsidRPr="00020D75" w:rsidRDefault="00C6140B" w:rsidP="00C6140B">
            <w:pPr>
              <w:tabs>
                <w:tab w:val="decimal" w:pos="115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95,994</w:t>
            </w:r>
          </w:p>
        </w:tc>
      </w:tr>
      <w:tr w:rsidR="00C6140B" w:rsidRPr="006E4F8A" w:rsidTr="00E86AF0">
        <w:tc>
          <w:tcPr>
            <w:tcW w:w="5580" w:type="dxa"/>
          </w:tcPr>
          <w:p w:rsidR="00C6140B" w:rsidRPr="006E4F8A" w:rsidRDefault="00C6140B" w:rsidP="00C6140B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:rsidR="00C6140B" w:rsidRPr="006E4F8A" w:rsidRDefault="00C6140B" w:rsidP="00C6140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C6140B" w:rsidRPr="006E4F8A" w:rsidRDefault="00C6140B" w:rsidP="00C6140B">
            <w:pPr>
              <w:tabs>
                <w:tab w:val="decimal" w:pos="12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C6140B" w:rsidRPr="006E4F8A" w:rsidRDefault="00C6140B" w:rsidP="00C6140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9" w:type="dxa"/>
          </w:tcPr>
          <w:p w:rsidR="00C6140B" w:rsidRPr="006E4F8A" w:rsidRDefault="00C6140B" w:rsidP="00C6140B">
            <w:pPr>
              <w:tabs>
                <w:tab w:val="decimal" w:pos="11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6140B" w:rsidRPr="006E4F8A" w:rsidTr="00E86AF0">
        <w:tc>
          <w:tcPr>
            <w:tcW w:w="5580" w:type="dxa"/>
          </w:tcPr>
          <w:p w:rsidR="00C6140B" w:rsidRPr="00734223" w:rsidRDefault="00C6140B" w:rsidP="00C6140B">
            <w:pPr>
              <w:spacing w:line="240" w:lineRule="atLeast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270" w:type="dxa"/>
            <w:vAlign w:val="bottom"/>
          </w:tcPr>
          <w:p w:rsidR="00C6140B" w:rsidRPr="00734223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C6140B" w:rsidRPr="00734223" w:rsidRDefault="00C6140B" w:rsidP="00C6140B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C6140B" w:rsidRPr="00734223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vAlign w:val="bottom"/>
          </w:tcPr>
          <w:p w:rsidR="00C6140B" w:rsidRPr="00734223" w:rsidRDefault="00C6140B" w:rsidP="00C6140B">
            <w:pPr>
              <w:tabs>
                <w:tab w:val="decimal" w:pos="11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6140B" w:rsidRPr="006E4F8A" w:rsidTr="00E86AF0">
        <w:tc>
          <w:tcPr>
            <w:tcW w:w="5580" w:type="dxa"/>
          </w:tcPr>
          <w:p w:rsidR="00C6140B" w:rsidRPr="008379A0" w:rsidRDefault="00C6140B" w:rsidP="00C6140B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79A0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6140B" w:rsidRPr="00020D75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C6140B" w:rsidRPr="00020D75" w:rsidRDefault="00D17F7B" w:rsidP="00C6140B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918,982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6140B" w:rsidRPr="00020D75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:rsidR="00C6140B" w:rsidRPr="00020D75" w:rsidRDefault="00C6140B" w:rsidP="00C6140B">
            <w:pPr>
              <w:tabs>
                <w:tab w:val="decimal" w:pos="11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590,764</w:t>
            </w:r>
          </w:p>
        </w:tc>
      </w:tr>
      <w:tr w:rsidR="00C6140B" w:rsidRPr="006E4F8A" w:rsidTr="00E86AF0">
        <w:tc>
          <w:tcPr>
            <w:tcW w:w="5580" w:type="dxa"/>
          </w:tcPr>
          <w:p w:rsidR="00C6140B" w:rsidRPr="008379A0" w:rsidRDefault="00C6140B" w:rsidP="00C6140B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79A0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สั่งซื้อวัตถุดิบ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6140B" w:rsidRPr="00020D75" w:rsidRDefault="00C6140B" w:rsidP="00C6140B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C6140B" w:rsidRPr="00020D75" w:rsidRDefault="00D17F7B" w:rsidP="00C6140B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46,125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6140B" w:rsidRPr="00020D75" w:rsidRDefault="00C6140B" w:rsidP="00C6140B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:rsidR="00C6140B" w:rsidRPr="00020D75" w:rsidRDefault="00C6140B" w:rsidP="00C6140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6140B" w:rsidRPr="006E4F8A" w:rsidTr="00E86AF0">
        <w:tc>
          <w:tcPr>
            <w:tcW w:w="5580" w:type="dxa"/>
          </w:tcPr>
          <w:p w:rsidR="00C6140B" w:rsidRPr="008379A0" w:rsidRDefault="00C6140B" w:rsidP="00C6140B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หนังสือ</w:t>
            </w:r>
            <w:r w:rsidRPr="008379A0">
              <w:rPr>
                <w:rFonts w:ascii="Angsana New" w:hAnsi="Angsana New"/>
                <w:sz w:val="30"/>
                <w:szCs w:val="30"/>
                <w:cs/>
              </w:rPr>
              <w:t>ค้ำประกัน</w:t>
            </w: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8379A0">
              <w:rPr>
                <w:rFonts w:ascii="Angsana New" w:hAnsi="Angsana New"/>
                <w:sz w:val="30"/>
                <w:szCs w:val="30"/>
                <w:cs/>
              </w:rPr>
              <w:t>ธนาคาร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6140B" w:rsidRPr="00020D75" w:rsidRDefault="00C6140B" w:rsidP="00C6140B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C6140B" w:rsidRPr="00020D75" w:rsidRDefault="00D17F7B" w:rsidP="00C6140B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890,781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6140B" w:rsidRPr="00020D75" w:rsidRDefault="00C6140B" w:rsidP="00C6140B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:rsidR="00C6140B" w:rsidRPr="00020D75" w:rsidRDefault="00C6140B" w:rsidP="00C6140B">
            <w:pPr>
              <w:tabs>
                <w:tab w:val="decimal" w:pos="11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172,856</w:t>
            </w:r>
          </w:p>
        </w:tc>
      </w:tr>
      <w:tr w:rsidR="00C6140B" w:rsidRPr="006E4F8A" w:rsidTr="00E86AF0">
        <w:tc>
          <w:tcPr>
            <w:tcW w:w="5580" w:type="dxa"/>
            <w:vAlign w:val="bottom"/>
          </w:tcPr>
          <w:p w:rsidR="00C6140B" w:rsidRPr="006E4F8A" w:rsidRDefault="00C6140B" w:rsidP="00C6140B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6140B" w:rsidRPr="00020D75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6140B" w:rsidRPr="00020D75" w:rsidRDefault="00D17F7B" w:rsidP="00C6140B">
            <w:pPr>
              <w:tabs>
                <w:tab w:val="decimal" w:pos="124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1,855,888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6140B" w:rsidRPr="00020D75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6140B" w:rsidRPr="00020D75" w:rsidRDefault="00C6140B" w:rsidP="00C6140B">
            <w:pPr>
              <w:tabs>
                <w:tab w:val="decimal" w:pos="11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763,620</w:t>
            </w:r>
          </w:p>
        </w:tc>
      </w:tr>
    </w:tbl>
    <w:p w:rsidR="002B7CF1" w:rsidRDefault="002B7CF1" w:rsidP="00FA1809">
      <w:pPr>
        <w:pStyle w:val="Bo-Blankline"/>
        <w:rPr>
          <w:cs/>
        </w:rPr>
      </w:pPr>
    </w:p>
    <w:p w:rsidR="00306505" w:rsidRDefault="00306505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FF2DB6" w:rsidRPr="00C0633B" w:rsidRDefault="00FF2DB6" w:rsidP="00FC4024">
      <w:pPr>
        <w:pStyle w:val="Caption"/>
        <w:ind w:hanging="900"/>
      </w:pPr>
      <w:r w:rsidRPr="00C0633B">
        <w:rPr>
          <w:cs/>
        </w:rPr>
        <w:lastRenderedPageBreak/>
        <w:t>หนี้สินที่อาจเกิดขึ้น</w:t>
      </w:r>
    </w:p>
    <w:p w:rsidR="00335ADF" w:rsidRPr="00945D87" w:rsidRDefault="00335ADF" w:rsidP="00945D87">
      <w:pPr>
        <w:pStyle w:val="Bo-Blankline"/>
      </w:pPr>
    </w:p>
    <w:p w:rsidR="007342DC" w:rsidRPr="001E37E7" w:rsidRDefault="007342DC" w:rsidP="007342DC">
      <w:pPr>
        <w:spacing w:line="240" w:lineRule="auto"/>
        <w:ind w:left="540" w:right="-36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1E37E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1E37E7">
        <w:rPr>
          <w:rFonts w:ascii="Angsana New" w:hAnsi="Angsana New"/>
          <w:spacing w:val="4"/>
          <w:sz w:val="30"/>
          <w:szCs w:val="30"/>
          <w:cs/>
        </w:rPr>
        <w:t xml:space="preserve">30 กันยายน </w:t>
      </w:r>
      <w:r w:rsidRPr="001E37E7">
        <w:rPr>
          <w:rFonts w:ascii="Angsana New" w:hAnsi="Angsana New"/>
          <w:sz w:val="30"/>
          <w:szCs w:val="30"/>
          <w:lang w:val="en-US"/>
        </w:rPr>
        <w:t xml:space="preserve">2562 </w:t>
      </w:r>
      <w:r w:rsidRPr="001E37E7">
        <w:rPr>
          <w:rFonts w:ascii="Angsana New" w:hAnsi="Angsana New" w:hint="cs"/>
          <w:sz w:val="30"/>
          <w:szCs w:val="30"/>
          <w:cs/>
          <w:lang w:val="en-US"/>
        </w:rPr>
        <w:t>บริษัทมีคดีความที่สำคัญดังนี้</w:t>
      </w:r>
    </w:p>
    <w:p w:rsidR="007342DC" w:rsidRPr="001E37E7" w:rsidRDefault="007342DC" w:rsidP="007342DC">
      <w:pPr>
        <w:spacing w:line="240" w:lineRule="auto"/>
        <w:ind w:firstLine="547"/>
        <w:rPr>
          <w:rFonts w:ascii="Angsana New" w:hAnsi="Angsana New"/>
          <w:sz w:val="20"/>
          <w:szCs w:val="20"/>
          <w:lang w:val="en-US"/>
        </w:rPr>
      </w:pPr>
    </w:p>
    <w:p w:rsidR="007342DC" w:rsidRDefault="007342DC" w:rsidP="007342DC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lang w:val="en-US"/>
        </w:rPr>
      </w:pPr>
      <w:r w:rsidRPr="001E37E7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1E37E7">
        <w:rPr>
          <w:rFonts w:ascii="Angsana New" w:hAnsi="Angsana New"/>
          <w:sz w:val="30"/>
          <w:szCs w:val="30"/>
          <w:lang w:val="en-US"/>
        </w:rPr>
        <w:t xml:space="preserve">8 </w:t>
      </w:r>
      <w:r w:rsidRPr="001E37E7">
        <w:rPr>
          <w:rFonts w:ascii="Angsana New" w:hAnsi="Angsana New"/>
          <w:sz w:val="30"/>
          <w:szCs w:val="30"/>
          <w:cs/>
          <w:lang w:val="en-US"/>
        </w:rPr>
        <w:t xml:space="preserve">กรกฎาคม </w:t>
      </w:r>
      <w:r w:rsidRPr="001E37E7">
        <w:rPr>
          <w:rFonts w:ascii="Angsana New" w:hAnsi="Angsana New"/>
          <w:sz w:val="30"/>
          <w:szCs w:val="30"/>
          <w:lang w:val="en-US"/>
        </w:rPr>
        <w:t xml:space="preserve">2558 </w:t>
      </w:r>
      <w:r w:rsidRPr="001E37E7">
        <w:rPr>
          <w:rFonts w:ascii="Angsana New" w:hAnsi="Angsana New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</w:t>
      </w:r>
      <w:r w:rsidRPr="001E37E7">
        <w:rPr>
          <w:rFonts w:ascii="Angsana New" w:hAnsi="Angsana New" w:hint="cs"/>
          <w:sz w:val="30"/>
          <w:szCs w:val="30"/>
          <w:cs/>
          <w:lang w:val="en-US"/>
        </w:rPr>
        <w:t>จาก</w:t>
      </w:r>
      <w:r w:rsidRPr="001E37E7">
        <w:rPr>
          <w:rFonts w:ascii="Angsana New" w:hAnsi="Angsana New"/>
          <w:sz w:val="30"/>
          <w:szCs w:val="30"/>
          <w:cs/>
          <w:lang w:val="en-US"/>
        </w:rPr>
        <w:t>จังหวัดสระบุรี ได้ยื่นฟ้องบริษัทในคดี</w:t>
      </w:r>
      <w:r w:rsidRPr="001E37E7">
        <w:rPr>
          <w:rFonts w:ascii="Angsana New" w:hAnsi="Angsana New" w:hint="cs"/>
          <w:sz w:val="30"/>
          <w:szCs w:val="30"/>
          <w:cs/>
          <w:lang w:val="en-US"/>
        </w:rPr>
        <w:t>หมายเลขดำที่ สว.4/2559 ของศาลแพ่ง ฐานละเมิด</w:t>
      </w:r>
      <w:r w:rsidRPr="001E37E7">
        <w:rPr>
          <w:rFonts w:ascii="Angsana New" w:hAnsi="Angsana New"/>
          <w:sz w:val="30"/>
          <w:szCs w:val="30"/>
          <w:cs/>
          <w:lang w:val="en-US"/>
        </w:rPr>
        <w:t>เกี่ยวกับเรื่องการทำเหมืองแร่นอกเขตประทานบัตร</w:t>
      </w:r>
      <w:r w:rsidRPr="001E37E7">
        <w:rPr>
          <w:rFonts w:ascii="Angsana New" w:hAnsi="Angsana New" w:hint="cs"/>
          <w:sz w:val="30"/>
          <w:szCs w:val="30"/>
          <w:cs/>
          <w:lang w:val="en-US"/>
        </w:rPr>
        <w:t xml:space="preserve"> โดย</w:t>
      </w:r>
      <w:r w:rsidRPr="001E37E7">
        <w:rPr>
          <w:rFonts w:ascii="Angsana New" w:hAnsi="Angsana New"/>
          <w:sz w:val="30"/>
          <w:szCs w:val="30"/>
          <w:cs/>
          <w:lang w:val="en-US"/>
        </w:rPr>
        <w:t xml:space="preserve">เรียกค่าเสียหายเป็นจำนวนทุนทรัพย์ </w:t>
      </w:r>
      <w:r w:rsidRPr="001E37E7">
        <w:rPr>
          <w:rFonts w:ascii="Angsana New" w:hAnsi="Angsana New"/>
          <w:sz w:val="30"/>
          <w:szCs w:val="30"/>
          <w:lang w:val="en-US"/>
        </w:rPr>
        <w:t xml:space="preserve">4,067 </w:t>
      </w:r>
      <w:r w:rsidRPr="001E37E7">
        <w:rPr>
          <w:rFonts w:ascii="Angsana New" w:hAnsi="Angsana New"/>
          <w:sz w:val="30"/>
          <w:szCs w:val="30"/>
          <w:cs/>
          <w:lang w:val="en-US"/>
        </w:rPr>
        <w:t>ล้านบาท (ต่อมาพนักงานอัยการโจทก์ขอแก้ไขเพิ่มเติมทุนทรัพย์เป็น 4</w:t>
      </w:r>
      <w:r w:rsidRPr="001E37E7">
        <w:rPr>
          <w:rFonts w:ascii="Angsana New" w:hAnsi="Angsana New"/>
          <w:sz w:val="30"/>
          <w:szCs w:val="30"/>
          <w:lang w:val="en-US"/>
        </w:rPr>
        <w:t>,</w:t>
      </w:r>
      <w:r w:rsidRPr="001E37E7">
        <w:rPr>
          <w:rFonts w:ascii="Angsana New" w:hAnsi="Angsana New"/>
          <w:sz w:val="30"/>
          <w:szCs w:val="30"/>
          <w:cs/>
          <w:lang w:val="en-US"/>
        </w:rPr>
        <w:t>339 ล้านบาท)</w:t>
      </w:r>
      <w:r w:rsidRPr="001E37E7">
        <w:rPr>
          <w:rFonts w:ascii="Angsana New" w:hAnsi="Angsana New"/>
          <w:sz w:val="30"/>
          <w:szCs w:val="30"/>
          <w:lang w:val="en-US"/>
        </w:rPr>
        <w:t xml:space="preserve"> </w:t>
      </w:r>
      <w:r w:rsidRPr="001E37E7">
        <w:rPr>
          <w:rFonts w:ascii="Angsana New" w:hAnsi="Angsana New" w:hint="cs"/>
          <w:sz w:val="30"/>
          <w:szCs w:val="30"/>
          <w:cs/>
          <w:lang w:val="en-US"/>
        </w:rPr>
        <w:t>บริษัทเห็นว่าไม่ได้กระทำผิดตามคำฟ้องของพนักงานอัยการ โดย</w:t>
      </w:r>
      <w:r w:rsidRPr="001E37E7">
        <w:rPr>
          <w:rFonts w:ascii="Angsana New" w:hAnsi="Angsana New"/>
          <w:sz w:val="30"/>
          <w:szCs w:val="30"/>
          <w:cs/>
          <w:lang w:val="en-US"/>
        </w:rPr>
        <w:t>ที่ดิน</w:t>
      </w:r>
      <w:r w:rsidRPr="001E37E7">
        <w:rPr>
          <w:rFonts w:ascii="Angsana New" w:hAnsi="Angsana New" w:hint="cs"/>
          <w:sz w:val="30"/>
          <w:szCs w:val="30"/>
          <w:cs/>
          <w:lang w:val="en-US"/>
        </w:rPr>
        <w:t>ดังกล่าว</w:t>
      </w:r>
      <w:r w:rsidRPr="001E37E7">
        <w:rPr>
          <w:rFonts w:ascii="Angsana New" w:hAnsi="Angsana New"/>
          <w:sz w:val="30"/>
          <w:szCs w:val="30"/>
          <w:cs/>
          <w:lang w:val="en-US"/>
        </w:rPr>
        <w:t>เป็นที่ดินของบุคคลอื่นซึ่งมีทางสาธารณะผ่าน มิใช่ที่ดินของบริษัทโดยผลของคดียังมีความไม่แน่นอน เนื่องจากคดีอยู่ในระหว่างการพิจารณาของศาล</w:t>
      </w:r>
    </w:p>
    <w:p w:rsidR="007342DC" w:rsidRDefault="007342DC" w:rsidP="007342DC">
      <w:pPr>
        <w:ind w:left="900" w:right="-43"/>
        <w:jc w:val="thaiDistribute"/>
        <w:rPr>
          <w:rFonts w:ascii="Angsana New" w:hAnsi="Angsana New"/>
          <w:spacing w:val="6"/>
          <w:sz w:val="30"/>
          <w:szCs w:val="30"/>
          <w:lang w:val="en-US"/>
        </w:rPr>
      </w:pPr>
    </w:p>
    <w:p w:rsidR="007342DC" w:rsidRPr="00DE17BD" w:rsidRDefault="007342DC" w:rsidP="007342DC">
      <w:pPr>
        <w:ind w:left="900" w:right="-43"/>
        <w:jc w:val="thaiDistribute"/>
        <w:rPr>
          <w:rFonts w:ascii="Angsana New" w:hAnsi="Angsana New"/>
          <w:lang w:val="en-US"/>
        </w:rPr>
      </w:pPr>
      <w:r w:rsidRPr="00DE17BD">
        <w:rPr>
          <w:rFonts w:ascii="Angsana New" w:hAnsi="Angsana New" w:hint="cs"/>
          <w:spacing w:val="6"/>
          <w:sz w:val="30"/>
          <w:szCs w:val="30"/>
          <w:cs/>
          <w:lang w:val="en-US"/>
        </w:rPr>
        <w:t>เมื่อวันที่ 25 พฤศจิกายน 2558โจทก์ยื่นคำร้องขอให้โอนคดีไปยังศาลแพ่ง ต่อมาเมื่อวันที่ 30 สิงหาคม 2559</w:t>
      </w:r>
      <w:r w:rsidRPr="00DE17BD">
        <w:rPr>
          <w:rFonts w:ascii="Angsana New" w:hAnsi="Angsana New" w:hint="cs"/>
          <w:sz w:val="30"/>
          <w:szCs w:val="30"/>
          <w:cs/>
          <w:lang w:val="en-US"/>
        </w:rPr>
        <w:t xml:space="preserve"> ศาลอุทธรณ์มีคำสั่งให้โอนคดีไปยังแผนกคดีสิ่งแวดล้อม ศาลแพ่ง เนื่องจากคดีดังกล่าวเป็นคดีสิ่งแวดล้อม ต่อมาโจทก์แถลงขอเลื่อนคดี ศาลแพ่งมีคำสั่งอนุญาตให้เลื่อนและรวมการพิจารณาคดีนี้กับคดีหมายเลขดำที่ สว.6/2559 และนัดพร้อมเพื่อ</w:t>
      </w:r>
      <w:r w:rsidRPr="00DE17BD">
        <w:rPr>
          <w:rFonts w:ascii="Angsana New" w:hAnsi="Angsana New"/>
          <w:sz w:val="30"/>
          <w:szCs w:val="30"/>
          <w:cs/>
          <w:lang w:val="en-US"/>
        </w:rPr>
        <w:t xml:space="preserve">ตรวจสอบแผนที่ในวันที่ </w:t>
      </w:r>
      <w:r w:rsidRPr="00DE17BD">
        <w:rPr>
          <w:rFonts w:ascii="Angsana New" w:hAnsi="Angsana New"/>
          <w:sz w:val="30"/>
          <w:szCs w:val="30"/>
          <w:lang w:val="en-US"/>
        </w:rPr>
        <w:t xml:space="preserve">31 </w:t>
      </w:r>
      <w:r w:rsidRPr="00DE17BD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Pr="00DE17BD">
        <w:rPr>
          <w:rFonts w:ascii="Angsana New" w:hAnsi="Angsana New"/>
          <w:sz w:val="30"/>
          <w:szCs w:val="30"/>
          <w:cs/>
          <w:lang w:val="en-US"/>
        </w:rPr>
        <w:t>256</w:t>
      </w:r>
      <w:r w:rsidRPr="00DE17BD">
        <w:rPr>
          <w:rFonts w:ascii="Angsana New" w:hAnsi="Angsana New" w:hint="cs"/>
          <w:sz w:val="30"/>
          <w:szCs w:val="30"/>
          <w:cs/>
          <w:lang w:val="en-US"/>
        </w:rPr>
        <w:t>1 ในวันดังกล่าวศาลได้กำหนดประเด็นพิพาทแห่งคดี และกำหนดวันนัดสืบพยานโจทก์และจำเลย</w:t>
      </w:r>
      <w:r w:rsidRPr="00DE17BD">
        <w:rPr>
          <w:rFonts w:ascii="Angsana New" w:hAnsi="Angsana New"/>
          <w:sz w:val="30"/>
          <w:szCs w:val="30"/>
          <w:lang w:val="en-US"/>
        </w:rPr>
        <w:t xml:space="preserve"> </w:t>
      </w:r>
      <w:r w:rsidRPr="00DE17BD">
        <w:rPr>
          <w:rFonts w:ascii="Angsana New" w:hAnsi="Angsana New" w:hint="cs"/>
          <w:sz w:val="30"/>
          <w:szCs w:val="30"/>
          <w:cs/>
          <w:lang w:val="en-US"/>
        </w:rPr>
        <w:t xml:space="preserve">ปัจจุบันคดีสืบพยานเสร็จแล้ว ศาลนัดฟังคำพิพากษาในวันที่ 13 ธันวาคม 2562 </w:t>
      </w:r>
    </w:p>
    <w:p w:rsidR="007342DC" w:rsidRPr="001E37E7" w:rsidRDefault="007342DC" w:rsidP="007342DC">
      <w:pPr>
        <w:pStyle w:val="Bo-Blankline"/>
        <w:rPr>
          <w:lang w:val="en-US"/>
        </w:rPr>
      </w:pPr>
    </w:p>
    <w:p w:rsidR="007342DC" w:rsidRDefault="007342DC" w:rsidP="007342DC">
      <w:pPr>
        <w:pStyle w:val="Bo-Blankline"/>
        <w:ind w:left="900"/>
        <w:jc w:val="thaiDistribute"/>
        <w:rPr>
          <w:spacing w:val="6"/>
          <w:sz w:val="30"/>
          <w:szCs w:val="30"/>
          <w:lang w:val="en-US"/>
        </w:rPr>
      </w:pPr>
      <w:r w:rsidRPr="001E37E7">
        <w:rPr>
          <w:spacing w:val="6"/>
          <w:sz w:val="30"/>
          <w:szCs w:val="30"/>
          <w:cs/>
          <w:lang w:val="en-US"/>
        </w:rPr>
        <w:t>นอกจากนี้เมื่อวันที่ 24 มีนาคม 2559 กรมอุตสาหกรรมพื้นฐานและการเหมืองแร่ กระทรวงอุตสาหกรรม โดยพนักงานอัยการจากจังหวัดสระบุรี ได้ยื่นฟ้องบริษัทในคดีแพ่งอีกเป็นจำนวน 2 คดี ในดคีหมายเลขดำที่ สว.6/2559</w:t>
      </w:r>
      <w:r w:rsidRPr="001E37E7">
        <w:rPr>
          <w:rFonts w:hint="cs"/>
          <w:spacing w:val="6"/>
          <w:sz w:val="30"/>
          <w:szCs w:val="30"/>
          <w:cs/>
          <w:lang w:val="en-US"/>
        </w:rPr>
        <w:t xml:space="preserve"> </w:t>
      </w:r>
      <w:r w:rsidRPr="001E37E7">
        <w:rPr>
          <w:spacing w:val="6"/>
          <w:sz w:val="30"/>
          <w:szCs w:val="30"/>
          <w:cs/>
          <w:lang w:val="en-US"/>
        </w:rPr>
        <w:t>ฐานละเมิดเกี่ยวกับเรื่องการทำเหมืองแร่นอกเขตประทานบัตร โดยเรียกค่าเสียหายเพิ่มเติมจากคด</w:t>
      </w:r>
      <w:r w:rsidRPr="001E37E7">
        <w:rPr>
          <w:rFonts w:hint="cs"/>
          <w:spacing w:val="6"/>
          <w:sz w:val="30"/>
          <w:szCs w:val="30"/>
          <w:cs/>
          <w:lang w:val="en-US"/>
        </w:rPr>
        <w:t>ี</w:t>
      </w:r>
      <w:r w:rsidRPr="001E37E7">
        <w:rPr>
          <w:spacing w:val="6"/>
          <w:sz w:val="30"/>
          <w:szCs w:val="30"/>
          <w:cs/>
          <w:lang w:val="en-US"/>
        </w:rPr>
        <w:t>ดังกล่าวข้างต้นเป็นจำนวนทุนทรัพย์อีก 328 ล้านบาท และสว.5/2559 ฐานการทำเหมืองแร่โดยผิดเงื่อนไขในเขตประทานบัตรของบริษัทโดยเรียกค่าเสียหายเป็นจำนวนทุนทรัพย์ 1,671 ล้านบาท บริษัทเห็นว่าไม่ได้กระทำผิดตามคำฟ้องของพนักงานอัยการ</w:t>
      </w:r>
    </w:p>
    <w:p w:rsidR="007342DC" w:rsidRDefault="007342DC" w:rsidP="007342DC">
      <w:pPr>
        <w:pStyle w:val="Bo-Blankline"/>
        <w:ind w:left="900"/>
        <w:jc w:val="thaiDistribute"/>
        <w:rPr>
          <w:sz w:val="30"/>
          <w:szCs w:val="30"/>
        </w:rPr>
      </w:pPr>
    </w:p>
    <w:p w:rsidR="007342DC" w:rsidRPr="00DE17BD" w:rsidRDefault="007342DC" w:rsidP="007342DC">
      <w:pPr>
        <w:pStyle w:val="Bo-Blankline"/>
        <w:ind w:left="900"/>
        <w:jc w:val="thaiDistribute"/>
        <w:rPr>
          <w:spacing w:val="6"/>
          <w:sz w:val="30"/>
          <w:szCs w:val="30"/>
          <w:lang w:val="en-US"/>
        </w:rPr>
      </w:pPr>
      <w:r w:rsidRPr="001E37E7">
        <w:rPr>
          <w:sz w:val="30"/>
          <w:szCs w:val="30"/>
          <w:cs/>
        </w:rPr>
        <w:t>เมื่อวันที่ 2 สิงหาคม 2562 ศาลแพ่งมีคำพิพากษาในคดีหมายเลขดำที่ สว.5/2559 เรื่องการทำเหมืองแร่โดยผิดเงื่อนไข</w:t>
      </w:r>
      <w:r w:rsidRPr="001E37E7">
        <w:rPr>
          <w:spacing w:val="-2"/>
          <w:sz w:val="30"/>
          <w:szCs w:val="30"/>
          <w:cs/>
        </w:rPr>
        <w:t>ในเขตประทานบัตรของบริษัท โดยสั่งให้จำเลยนำเอาแร่หินปูนเพื่ออุตสาหกรรมปูนซีเมนต์จำนวน 12</w:t>
      </w:r>
      <w:r w:rsidRPr="001E37E7">
        <w:rPr>
          <w:spacing w:val="-2"/>
          <w:sz w:val="30"/>
          <w:szCs w:val="30"/>
        </w:rPr>
        <w:t>,</w:t>
      </w:r>
      <w:r w:rsidRPr="001E37E7">
        <w:rPr>
          <w:spacing w:val="-2"/>
          <w:sz w:val="30"/>
          <w:szCs w:val="30"/>
          <w:cs/>
        </w:rPr>
        <w:t>488</w:t>
      </w:r>
      <w:r w:rsidRPr="001E37E7">
        <w:rPr>
          <w:spacing w:val="-2"/>
          <w:sz w:val="30"/>
          <w:szCs w:val="30"/>
        </w:rPr>
        <w:t>,</w:t>
      </w:r>
      <w:r w:rsidRPr="001E37E7">
        <w:rPr>
          <w:spacing w:val="-2"/>
          <w:sz w:val="30"/>
          <w:szCs w:val="30"/>
          <w:cs/>
        </w:rPr>
        <w:t>023.50</w:t>
      </w:r>
      <w:r w:rsidRPr="001E37E7">
        <w:rPr>
          <w:rFonts w:hint="cs"/>
          <w:spacing w:val="-2"/>
          <w:sz w:val="30"/>
          <w:szCs w:val="30"/>
          <w:cs/>
        </w:rPr>
        <w:t xml:space="preserve"> </w:t>
      </w:r>
      <w:r w:rsidRPr="001E37E7">
        <w:rPr>
          <w:spacing w:val="-2"/>
          <w:sz w:val="30"/>
          <w:szCs w:val="30"/>
          <w:cs/>
        </w:rPr>
        <w:t xml:space="preserve"> ตัน</w:t>
      </w:r>
      <w:r w:rsidRPr="001E37E7">
        <w:rPr>
          <w:sz w:val="30"/>
          <w:szCs w:val="30"/>
          <w:cs/>
        </w:rPr>
        <w:t xml:space="preserve"> ไปถมกลับคืนยังพื้นที่เดิมที่เอาแร่ไป พร้อมทำการฟื้นฟูสภาพพื้นที่ที่เอาแร่ไปกลับคืนดังเดิม หรือ ให้จำเลยชำระค่าเสียหายจำนวน 1</w:t>
      </w:r>
      <w:r w:rsidRPr="001E37E7">
        <w:rPr>
          <w:sz w:val="30"/>
          <w:szCs w:val="30"/>
        </w:rPr>
        <w:t>,</w:t>
      </w:r>
      <w:r w:rsidRPr="001E37E7">
        <w:rPr>
          <w:sz w:val="30"/>
          <w:szCs w:val="30"/>
          <w:cs/>
        </w:rPr>
        <w:t>603 ล้านบาท พร้อมดอกเบี้ยอัตราร้อยละ 7.5 ต่อปี นับแต่วันที่ทราบผลการรังวัด (วันที่ 31 สิงหาคม 2558) จนกว่าจะชำระเสร็จ กับให้ชำระค่าฤชาธรรมเนียมและค่าทนายความแทนโจทก์</w:t>
      </w:r>
    </w:p>
    <w:p w:rsidR="007342DC" w:rsidRPr="001E37E7" w:rsidRDefault="007342DC" w:rsidP="007342DC">
      <w:pPr>
        <w:pStyle w:val="Bo-Blankline"/>
        <w:rPr>
          <w:lang w:val="en-US"/>
        </w:rPr>
      </w:pPr>
    </w:p>
    <w:p w:rsidR="007342DC" w:rsidRDefault="007342DC" w:rsidP="007342DC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7342DC" w:rsidRPr="001E37E7" w:rsidRDefault="007342DC" w:rsidP="007342DC">
      <w:pPr>
        <w:spacing w:line="240" w:lineRule="auto"/>
        <w:ind w:left="900" w:right="-36"/>
        <w:jc w:val="thaiDistribute"/>
        <w:rPr>
          <w:rFonts w:ascii="Angsana New" w:hAnsi="Angsana New"/>
          <w:sz w:val="30"/>
          <w:szCs w:val="30"/>
          <w:lang w:val="en-US"/>
        </w:rPr>
      </w:pPr>
      <w:r w:rsidRPr="001E37E7">
        <w:rPr>
          <w:rFonts w:ascii="Angsana New" w:hAnsi="Angsana New"/>
          <w:sz w:val="30"/>
          <w:szCs w:val="30"/>
          <w:cs/>
          <w:lang w:val="en-US"/>
        </w:rPr>
        <w:lastRenderedPageBreak/>
        <w:t>บริษัทได้ขอให้ที่ปรึกษากฎหมายพิจารณาคำฟ้อง คำให้การ เอกสารที่เกี่ยวข้องในคดี พร้อมคำเบิกความของพยานที่ให้การต่อศาลทั้งพยานโจทก์ และพยานจำเลย ที่ปรึกษากฎหมายมีความเห็นว่า</w:t>
      </w:r>
      <w:r w:rsidRPr="00B00C3F">
        <w:rPr>
          <w:rFonts w:ascii="Angsana New" w:hAnsi="Angsana New"/>
          <w:sz w:val="30"/>
          <w:szCs w:val="30"/>
          <w:cs/>
          <w:lang w:val="en-US"/>
        </w:rPr>
        <w:t>บริษัทไม่ควรรับผิดตามคำพิพากษาของศาลแพ่ง เพราะยังเป็น</w:t>
      </w:r>
      <w:r w:rsidRPr="001E37E7">
        <w:rPr>
          <w:rFonts w:ascii="Angsana New" w:hAnsi="Angsana New"/>
          <w:sz w:val="30"/>
          <w:szCs w:val="30"/>
          <w:cs/>
          <w:lang w:val="en-US"/>
        </w:rPr>
        <w:t xml:space="preserve">เพียงคำพิพากษาของศาลชั้นต้นที่บริษัทมีสิทธิ์ยื่นอุทธรณ์คัดค้านคำพิพากษาศาลชั้นต้นดังกล่าว </w:t>
      </w:r>
      <w:r w:rsidRPr="00B00C3F">
        <w:rPr>
          <w:rFonts w:ascii="Angsana New" w:hAnsi="Angsana New"/>
          <w:sz w:val="30"/>
          <w:szCs w:val="30"/>
          <w:cs/>
          <w:lang w:val="en-US"/>
        </w:rPr>
        <w:t xml:space="preserve">โดยมีเหตุที่ไม่ต้องรับผิดที่ได้มีการนำพยานเข้าสืบไว้แล้ว </w:t>
      </w:r>
      <w:r w:rsidRPr="001E37E7">
        <w:rPr>
          <w:rFonts w:ascii="Angsana New" w:hAnsi="Angsana New"/>
          <w:sz w:val="30"/>
          <w:szCs w:val="30"/>
          <w:cs/>
          <w:lang w:val="en-US"/>
        </w:rPr>
        <w:t>บริษัทจะยื่นอุทธรณ์คัดค้านคำพิพากษาศาลชั้นต้นและจะยื่นคำร้องขอทุเลาการบังคับคดีภายใน</w:t>
      </w:r>
      <w:r w:rsidRPr="001E37E7">
        <w:rPr>
          <w:rFonts w:ascii="Angsana New" w:hAnsi="Angsana New" w:hint="cs"/>
          <w:sz w:val="30"/>
          <w:szCs w:val="30"/>
          <w:cs/>
          <w:lang w:val="en-US"/>
        </w:rPr>
        <w:t xml:space="preserve">วันที่ 4 ธันวาคม 2562 </w:t>
      </w:r>
      <w:r w:rsidRPr="001E37E7">
        <w:rPr>
          <w:rFonts w:ascii="Angsana New" w:hAnsi="Angsana New"/>
          <w:sz w:val="30"/>
          <w:szCs w:val="30"/>
          <w:cs/>
          <w:lang w:val="en-US"/>
        </w:rPr>
        <w:t>บริษัทและที่ปรึกษากฎหมายยืนยันถึงความมั่นใจในเหตุผลและความหนักแน่นของข้อต่อสู้ทั้งในประเด็นข้อเท็จจริงและข้อกฎหมาย ว่าบริษัทไม่ต้องรับผิดนำ</w:t>
      </w:r>
      <w:r w:rsidRPr="001E37E7">
        <w:rPr>
          <w:rFonts w:ascii="Angsana New" w:hAnsi="Angsana New"/>
          <w:spacing w:val="-4"/>
          <w:sz w:val="30"/>
          <w:szCs w:val="30"/>
          <w:cs/>
          <w:lang w:val="en-US"/>
        </w:rPr>
        <w:t>แร่หินปูนเพื่ออุตสาหกรรมปูนซีเมนต์จำนวน 12</w:t>
      </w:r>
      <w:r w:rsidRPr="001E37E7">
        <w:rPr>
          <w:rFonts w:ascii="Angsana New" w:hAnsi="Angsana New"/>
          <w:spacing w:val="-4"/>
          <w:sz w:val="30"/>
          <w:szCs w:val="30"/>
          <w:lang w:val="en-US"/>
        </w:rPr>
        <w:t>,</w:t>
      </w:r>
      <w:r w:rsidRPr="001E37E7">
        <w:rPr>
          <w:rFonts w:ascii="Angsana New" w:hAnsi="Angsana New"/>
          <w:spacing w:val="-4"/>
          <w:sz w:val="30"/>
          <w:szCs w:val="30"/>
          <w:cs/>
          <w:lang w:val="en-US"/>
        </w:rPr>
        <w:t>488</w:t>
      </w:r>
      <w:r w:rsidRPr="001E37E7">
        <w:rPr>
          <w:rFonts w:ascii="Angsana New" w:hAnsi="Angsana New"/>
          <w:spacing w:val="-4"/>
          <w:sz w:val="30"/>
          <w:szCs w:val="30"/>
          <w:lang w:val="en-US"/>
        </w:rPr>
        <w:t>,</w:t>
      </w:r>
      <w:r w:rsidRPr="001E37E7">
        <w:rPr>
          <w:rFonts w:ascii="Angsana New" w:hAnsi="Angsana New"/>
          <w:spacing w:val="-4"/>
          <w:sz w:val="30"/>
          <w:szCs w:val="30"/>
          <w:cs/>
          <w:lang w:val="en-US"/>
        </w:rPr>
        <w:t>023.50 ตันไปถมกลับคืนยังพื้นที่เดิมที่เอาแร่ไป หรือชำระเงินต้น</w:t>
      </w:r>
      <w:r w:rsidRPr="001E37E7">
        <w:rPr>
          <w:rFonts w:ascii="Angsana New" w:hAnsi="Angsana New"/>
          <w:sz w:val="30"/>
          <w:szCs w:val="30"/>
          <w:cs/>
          <w:lang w:val="en-US"/>
        </w:rPr>
        <w:t>จำนวน 1</w:t>
      </w:r>
      <w:r w:rsidRPr="001E37E7">
        <w:rPr>
          <w:rFonts w:ascii="Angsana New" w:hAnsi="Angsana New"/>
          <w:sz w:val="30"/>
          <w:szCs w:val="30"/>
          <w:lang w:val="en-US"/>
        </w:rPr>
        <w:t>,</w:t>
      </w:r>
      <w:r w:rsidRPr="001E37E7">
        <w:rPr>
          <w:rFonts w:ascii="Angsana New" w:hAnsi="Angsana New"/>
          <w:sz w:val="30"/>
          <w:szCs w:val="30"/>
          <w:cs/>
          <w:lang w:val="en-US"/>
        </w:rPr>
        <w:t>603 ล้านบาท พร้อมดอกเบี้ยแต่อย่างใด บริษัทมั่นใจในการดำเนินงานของบริษัทต่อการทำเหมืองแร่ในเขตประทานบัตร ว่าไม่มีการกระทำใดเป็นการกระทำที่ไม่สุจริต หรือเป็นการกระทำที่ไม่ถูกต้อง บริษัทไม่มีเหตุต้องทำเหมืองแร่ในบริเวณเขตห้ามทำเหมือง (</w:t>
      </w:r>
      <w:r w:rsidRPr="001E37E7">
        <w:rPr>
          <w:rFonts w:ascii="Angsana New" w:hAnsi="Angsana New"/>
          <w:sz w:val="30"/>
          <w:szCs w:val="30"/>
          <w:lang w:val="en-US"/>
        </w:rPr>
        <w:t xml:space="preserve">buffer zone) </w:t>
      </w:r>
      <w:r w:rsidRPr="001E37E7">
        <w:rPr>
          <w:rFonts w:ascii="Angsana New" w:hAnsi="Angsana New"/>
          <w:sz w:val="30"/>
          <w:szCs w:val="30"/>
          <w:cs/>
          <w:lang w:val="en-US"/>
        </w:rPr>
        <w:t>เพราะบริษัทยังมีปริมาณแร่สำรองในเขตประทานบัตรเหลือเป็นจำนวนหลายร้อยล้านตัน หากใช้ไม่หมดภายในอายุประทานบัตร ก็สิ้นสิทธิใช้ประโยชน์จากแร่ที่ยังเหลืออีกต่อไป เนื่องจากบริษัทอยู่ในกระบวนการยื่นอุทธรณ์และผลของคดียังไม่ถึงที่สุดและไม่แน่นอน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30 กันยายน 2562</w:t>
      </w:r>
    </w:p>
    <w:p w:rsidR="007342DC" w:rsidRPr="001E37E7" w:rsidRDefault="007342DC" w:rsidP="007342DC">
      <w:pPr>
        <w:spacing w:line="240" w:lineRule="auto"/>
        <w:ind w:left="540" w:right="-36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342DC" w:rsidRPr="001E37E7" w:rsidRDefault="007342DC" w:rsidP="007342DC">
      <w:pPr>
        <w:pStyle w:val="Bo-Blankline"/>
        <w:ind w:left="900"/>
        <w:jc w:val="thaiDistribute"/>
        <w:rPr>
          <w:sz w:val="30"/>
          <w:szCs w:val="30"/>
        </w:rPr>
      </w:pPr>
      <w:r w:rsidRPr="001E37E7">
        <w:rPr>
          <w:sz w:val="30"/>
          <w:szCs w:val="30"/>
          <w:cs/>
        </w:rPr>
        <w:t>นอกจากนี้เมื่อวันที่ 2 มีนาคม 2560 กรมอุตสาหกรรมพื้นฐานและการเหมืองแร่ กระทรวงอุตสาหกรรม โดยพนักงานอัยการสำนักงานอัยการสูงสุด ได้ยื่นฟ้องบริษัทในคดีหมายเลขดำที่ สว.1/2560 ของศาลแพ่งฐานละเมิด</w:t>
      </w:r>
      <w:r w:rsidRPr="001E37E7">
        <w:rPr>
          <w:spacing w:val="-4"/>
          <w:sz w:val="30"/>
          <w:szCs w:val="30"/>
          <w:cs/>
        </w:rPr>
        <w:t>เกี่ยวกับเรื่องการทำเหมืองแร่โดยผิดเงื่อนไขในเขตประทานบัตรของบริษัท และการทำเหมืองแร่นอกเขตประทานบัตร</w:t>
      </w:r>
      <w:r w:rsidRPr="001E37E7">
        <w:rPr>
          <w:sz w:val="30"/>
          <w:szCs w:val="30"/>
          <w:cs/>
        </w:rPr>
        <w:t xml:space="preserve"> โดยเรียกค่าเสียหายเป็นจำนวนทุนทรัพย์ 345 ล้านบาท บริษัทเห็นว่าไม่ได้กระทำผิดตามคำฟ้องของพนักงานอัยการ และศาลกำหนดวันนัดพร้อมเพื่อตรวจสอบแผนที่และชี้สองสถานในวันที่ 19 กุมภาพันธ์ 2561 ในวันดังกล่าวศาลได้กำหนดประเด็นพิพาทแห่งคดี และกำหนดวันนัดสืบพยานโจทก์และจำเลย</w:t>
      </w:r>
      <w:r w:rsidRPr="001E37E7">
        <w:rPr>
          <w:rFonts w:hint="cs"/>
          <w:sz w:val="30"/>
          <w:szCs w:val="30"/>
          <w:cs/>
        </w:rPr>
        <w:t xml:space="preserve"> </w:t>
      </w:r>
      <w:r w:rsidRPr="001E37E7">
        <w:rPr>
          <w:rFonts w:hint="cs"/>
          <w:sz w:val="30"/>
          <w:szCs w:val="30"/>
          <w:cs/>
          <w:lang w:val="en-US"/>
        </w:rPr>
        <w:t xml:space="preserve">ปัจจุบันคดีสืบพยานเสร็จแล้ว ศาลนัดฟังคำพิพากษาในวันที่ 13 ธันวาคม 2562 </w:t>
      </w:r>
      <w:r w:rsidRPr="001E37E7">
        <w:rPr>
          <w:sz w:val="30"/>
          <w:szCs w:val="30"/>
          <w:cs/>
        </w:rPr>
        <w:t>โดยผลของคดียังมีความไม่แน่นอน เนื่องจากคดีอยู่ในระหว่างการพิจารณาของศาล</w:t>
      </w:r>
    </w:p>
    <w:p w:rsidR="007342DC" w:rsidRPr="001E37E7" w:rsidRDefault="007342DC" w:rsidP="007342DC">
      <w:pPr>
        <w:pStyle w:val="Bo-Blankline"/>
      </w:pPr>
    </w:p>
    <w:p w:rsidR="007342DC" w:rsidRPr="001E37E7" w:rsidRDefault="007342DC" w:rsidP="007342DC">
      <w:pPr>
        <w:pStyle w:val="Bo-Blankline"/>
        <w:ind w:left="900"/>
        <w:jc w:val="thaiDistribute"/>
        <w:rPr>
          <w:sz w:val="30"/>
          <w:szCs w:val="30"/>
        </w:rPr>
      </w:pPr>
      <w:r w:rsidRPr="001E37E7">
        <w:rPr>
          <w:sz w:val="30"/>
          <w:szCs w:val="30"/>
          <w:cs/>
        </w:rPr>
        <w:t>นอกจากนี้เมื่อวันที่ 21 มิถุนายน 2561 กรมอุตสาหกรรมพื้นฐานและการเหมืองแร่ กระทรวงอุตสาหกรรม โดยพนักงานอัยการสำนักงานอัยการสูงสุด ได้ยื่นฟ้องบริษัทในคดีหมายเลขดำที่ สว.2/2561 ของศาลแพ่งฐานละเมิดเกี่ยวกับเรื่องการทำเหมืองแร่นอกเขตประทานบัตร ซึ่งเป็นพื้นที่ต่อเนื่องกับพื้นที่เดิมในคดีหมายเลขดำที่ สว.1/2560 ซึ่งข้อเท็จจริงเป็นกรณีที่บริษัทได้รับอนุญาตให้ขุดบ่อน้ำในเขตที่ดินที่ได้รับหนังสือรับรองการทำประโยชน์ที่ดิน (น.ส.3 ก.) จากหน่วยงานที่รับผิดชอบแล้ว และนำดินที่ขุดจากบ่อน้ำนี้ไปถมถนน โจทก์กลับนำคดีมาฟ้อง กล่าวหาว่าบริษัททำเหมืองแร่บนที่ดินแปลงดังกล่าวโดยไม่ได้รับอนุญาต ขอให้บริษัทถมที่ดินให้คืนสภาพเดิมเพื่อรักษาสภาพสิ่งแวดล้อมหรือชดใช้ค่าเสียหายเป็นจำนวนทุนทรัพย์ 72 ล้านบาท บริษัทเห็นว่าไม่ได้กระทำผิดตามคำฟ้องของพนักงานอัยการ ศาลกำหนดวันนัดชี้สองสถานและกำหนดแนวทางดำเนินคดีหรือสืบพยานโจทก์ในวันที่</w:t>
      </w:r>
      <w:r w:rsidRPr="001E37E7">
        <w:rPr>
          <w:sz w:val="30"/>
          <w:szCs w:val="30"/>
        </w:rPr>
        <w:t xml:space="preserve"> </w:t>
      </w:r>
      <w:r w:rsidRPr="001E37E7">
        <w:rPr>
          <w:sz w:val="30"/>
          <w:szCs w:val="30"/>
          <w:cs/>
        </w:rPr>
        <w:t>18 มีนาคม 2562 ในวันดังกล่าวศาลได้กำหนดประเด็นพิพาทแห่งคดี และกำหนด</w:t>
      </w:r>
      <w:r w:rsidRPr="001E37E7">
        <w:rPr>
          <w:sz w:val="30"/>
          <w:szCs w:val="30"/>
          <w:cs/>
        </w:rPr>
        <w:lastRenderedPageBreak/>
        <w:t>วันนัดสืบพยานโจทก์และจำเลย ในระหว่างเดือนธันวาคม 2562 และเดือนมกราคม 2563 โดยผลของคดียังมีความไม่แน่นอน เนื่องจากคดีอยู่ในระหว่างการพิจารณาของศาล</w:t>
      </w:r>
    </w:p>
    <w:p w:rsidR="007342DC" w:rsidRPr="001E37E7" w:rsidRDefault="007342DC" w:rsidP="007342DC">
      <w:pPr>
        <w:pStyle w:val="Bo-Blankline"/>
      </w:pPr>
    </w:p>
    <w:p w:rsidR="007342DC" w:rsidRPr="001E37E7" w:rsidRDefault="007342DC" w:rsidP="007342DC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1E37E7">
        <w:rPr>
          <w:rFonts w:ascii="Angsana New" w:hAnsi="Angsana New"/>
          <w:sz w:val="30"/>
          <w:szCs w:val="30"/>
          <w:cs/>
          <w:lang w:val="en-US"/>
        </w:rPr>
        <w:t>เมื่อวันที่ 2 มิถุนายน 2560 ศาลปกครองกลางเรียกให้บริษัทเข้าไปเป็นผู้ร้องสอดในคดีที่วัดแห่งหนึ่งฟ้องหน่วยงานของรัฐว่าออกประทานบัตรให้แก่บริษัท ไม่ชอบด้วยกฎหมาย ขอให้เพิกถอนประทานบัตรดังกล่าว บริษัทได้จัดทำคำให้การต่อสู้คดีให้ศาลในวันที่ 6 ตุลาคม 2560 ศาลปกครองกลางรับคำให้การผู้ร้องสอดพร้อมจัดส่งให้ผู้ฟ้องคดีทำคำคัดค้านแก้คำให้การผู้ร้องสอด ซึ่งผู้ฟ้องคดียื่นคำคัดค้านแก้คำให้การผู้ร้องสอด ภายในระยะเวลาที่กำหนดแล้ว ศาลปกครองกลางจัดส่งให้บริษัทในฐานะผู้ร้องสอดทำคำให้การเพิ่มเติมแก้คำคัดค้านคำให้การภายในระยะเวลาที่กำหนด และบริษัทในฐานะผู้ร้องสอดได้ยื่นคำให้การเพิ่มเติมแก้คำคัดค้านคำให้การต่อศาลเมื่อวันที่ 2 มีนาคม 2561 คดีอยู่ระหว่างการพิจารณาของศาลปกครองกลาง</w:t>
      </w:r>
    </w:p>
    <w:p w:rsidR="007342DC" w:rsidRPr="001E37E7" w:rsidRDefault="007342DC" w:rsidP="007342DC">
      <w:pPr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342DC" w:rsidRPr="001E37E7" w:rsidRDefault="007342DC" w:rsidP="007342DC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1E37E7">
        <w:rPr>
          <w:rFonts w:ascii="Angsana New" w:hAnsi="Angsana New" w:hint="cs"/>
          <w:sz w:val="30"/>
          <w:szCs w:val="30"/>
          <w:cs/>
          <w:lang w:val="en-US"/>
        </w:rPr>
        <w:t>เมื่อวันที่ 20 มิถุนายน 2562 วัดแห่งหนึ่งฟ้องหน่วยงานของรัฐ เจ้าหน้าที่ของรัฐ รวมทั้งบริษัท และผู้เกี่ยวข้อง ขอให้เพิกถอนคำขออนุญาตประทานบัตรที่บริษัทได้ยื่นขออนุญาตไว้ และอยู่ระหว่างการพิจารณาอนุญาตโดยหน่วยงานของรัฐ ว่าเป็นการยื่นคำขออนุญาตประทานบัตรที่ไม่ชอบด้วยกฎหมาย ขอให้ศาลเพิกถอนคำขออนุญาตดังกล่าว พร้อมกับขอคุ้มครองชั่วคราวระหว่างการพิจารณาคดี เมื่อวันที่ 18 กันยายน 2562 ศาลมีหนังสือแจ้งคำสั่งว่ารับฟ้อง</w:t>
      </w:r>
      <w:r w:rsidRPr="0018113E">
        <w:rPr>
          <w:rFonts w:ascii="Angsana New" w:hAnsi="Angsana New" w:hint="cs"/>
          <w:sz w:val="30"/>
          <w:szCs w:val="30"/>
          <w:cs/>
          <w:lang w:val="en-US"/>
        </w:rPr>
        <w:t>ผู้ถูกฟ้องคดีเป็นบางคน รวมทั้ง</w:t>
      </w:r>
      <w:r w:rsidRPr="008B186B">
        <w:rPr>
          <w:rFonts w:ascii="Angsana New" w:hAnsi="Angsana New" w:hint="cs"/>
          <w:sz w:val="30"/>
          <w:szCs w:val="30"/>
          <w:cs/>
          <w:lang w:val="en-US"/>
        </w:rPr>
        <w:t>บริษั</w:t>
      </w:r>
      <w:r>
        <w:rPr>
          <w:rFonts w:ascii="Angsana New" w:hAnsi="Angsana New" w:hint="cs"/>
          <w:sz w:val="30"/>
          <w:szCs w:val="30"/>
          <w:cs/>
          <w:lang w:val="en-US"/>
        </w:rPr>
        <w:t>ท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1E37E7">
        <w:rPr>
          <w:rFonts w:ascii="Angsana New" w:hAnsi="Angsana New" w:hint="cs"/>
          <w:sz w:val="30"/>
          <w:szCs w:val="30"/>
          <w:cs/>
          <w:lang w:val="en-US"/>
        </w:rPr>
        <w:t>พร้อมกับมีคำสั่งไม่อนุญาตการคุ้มครองชั่วคราวระหว่างการพิจารณาคดีให้บริษัททราบ เพื่อให้บริษัทจัดทำคำให้การสู้คดีภายในระยะเวลาที่กำหนด ขณะนี้อยู่ระหว่างจัดทำคำให้การสู้คดีในข้อหาที่ศาลรับ</w:t>
      </w:r>
      <w:r w:rsidRPr="007361BE">
        <w:rPr>
          <w:rFonts w:ascii="Angsana New" w:hAnsi="Angsana New" w:hint="cs"/>
          <w:sz w:val="30"/>
          <w:szCs w:val="30"/>
          <w:cs/>
          <w:lang w:val="en-US"/>
        </w:rPr>
        <w:t>ฟ้อง ทั้งนี้ ที่ปรึกษากฎหมายเห็นว่า</w:t>
      </w:r>
      <w:r w:rsidRPr="0018113E">
        <w:rPr>
          <w:rFonts w:ascii="Angsana New" w:hAnsi="Angsana New" w:hint="cs"/>
          <w:sz w:val="30"/>
          <w:szCs w:val="30"/>
          <w:cs/>
          <w:lang w:val="en-US"/>
        </w:rPr>
        <w:t>บริษัทได้ยื่นคำขออนุญาตโดยชอบด้วยกฎหมายทุกประการและคำขออนุญาตดังกล่าวอยู่ระหว่างการพิจารณาอนุญาตโดยเจ้าหน้าที่ของรัฐ</w:t>
      </w:r>
    </w:p>
    <w:p w:rsidR="007342DC" w:rsidRPr="001E37E7" w:rsidRDefault="007342DC" w:rsidP="007342DC">
      <w:pPr>
        <w:pStyle w:val="Bo-Blankline"/>
      </w:pPr>
    </w:p>
    <w:p w:rsidR="007342DC" w:rsidRPr="001E37E7" w:rsidRDefault="007342DC" w:rsidP="007342DC">
      <w:pPr>
        <w:pStyle w:val="Bo-Blankline"/>
        <w:jc w:val="thaiDistribute"/>
      </w:pPr>
      <w:r w:rsidRPr="001E37E7">
        <w:rPr>
          <w:sz w:val="30"/>
          <w:szCs w:val="30"/>
          <w:cs/>
        </w:rPr>
        <w:t>สำหรับคดีดังกล่าวข้างต้น ที่ปรึกษาทางกฎหมายของบริษัทมีความเห็นว่าจาก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</w:p>
    <w:p w:rsidR="00945D87" w:rsidRDefault="00945D87">
      <w:pPr>
        <w:spacing w:line="240" w:lineRule="auto"/>
        <w:rPr>
          <w:rFonts w:ascii="Angsana New" w:hAnsi="Angsana New"/>
          <w:sz w:val="30"/>
          <w:szCs w:val="30"/>
        </w:rPr>
      </w:pPr>
      <w:bookmarkStart w:id="2" w:name="_GoBack"/>
      <w:bookmarkEnd w:id="2"/>
    </w:p>
    <w:p w:rsidR="004E6BF7" w:rsidRDefault="009619D8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:rsidR="0022548A" w:rsidRPr="00040C75" w:rsidRDefault="0022548A" w:rsidP="00C65695">
      <w:pPr>
        <w:pStyle w:val="Caption"/>
        <w:ind w:hanging="900"/>
      </w:pPr>
      <w:r w:rsidRPr="00040C75">
        <w:rPr>
          <w:rFonts w:hint="cs"/>
          <w:cs/>
        </w:rPr>
        <w:lastRenderedPageBreak/>
        <w:t>เหตุ</w:t>
      </w:r>
      <w:r w:rsidRPr="00040C75">
        <w:rPr>
          <w:cs/>
        </w:rPr>
        <w:t>การณ์ภายหลังรอบระยะเวลารายงาน</w:t>
      </w:r>
    </w:p>
    <w:p w:rsidR="0022548A" w:rsidRPr="00040C75" w:rsidRDefault="0022548A" w:rsidP="0065335A">
      <w:pPr>
        <w:pStyle w:val="Bo-Blankline"/>
        <w:rPr>
          <w:lang w:val="en-US"/>
        </w:rPr>
      </w:pPr>
    </w:p>
    <w:p w:rsidR="0065335A" w:rsidRPr="00A206FF" w:rsidRDefault="0065335A" w:rsidP="00040C75">
      <w:pPr>
        <w:spacing w:line="240" w:lineRule="auto"/>
        <w:ind w:left="540" w:right="-25"/>
        <w:jc w:val="both"/>
        <w:rPr>
          <w:rFonts w:ascii="Angsana New" w:hAnsi="Angsana New"/>
          <w:spacing w:val="6"/>
          <w:sz w:val="30"/>
          <w:szCs w:val="30"/>
          <w:lang w:val="en-US" w:eastAsia="x-none"/>
        </w:rPr>
      </w:pPr>
      <w:r w:rsidRPr="00A206FF">
        <w:rPr>
          <w:rFonts w:ascii="Angsana New" w:hAnsi="Angsana New" w:hint="cs"/>
          <w:spacing w:val="6"/>
          <w:sz w:val="30"/>
          <w:szCs w:val="30"/>
          <w:cs/>
          <w:lang w:eastAsia="x-none"/>
        </w:rPr>
        <w:t xml:space="preserve">ในเดือนตุลาคม </w:t>
      </w:r>
      <w:r w:rsidRPr="00A206FF">
        <w:rPr>
          <w:rFonts w:ascii="Angsana New" w:hAnsi="Angsana New"/>
          <w:spacing w:val="6"/>
          <w:sz w:val="30"/>
          <w:szCs w:val="30"/>
          <w:lang w:val="en-US" w:eastAsia="x-none"/>
        </w:rPr>
        <w:t xml:space="preserve">2562 </w:t>
      </w:r>
      <w:r w:rsidRPr="00A206FF">
        <w:rPr>
          <w:rFonts w:ascii="Angsana New" w:hAnsi="Angsana New" w:hint="cs"/>
          <w:spacing w:val="6"/>
          <w:sz w:val="30"/>
          <w:szCs w:val="30"/>
          <w:cs/>
          <w:lang w:val="en-US" w:eastAsia="x-none"/>
        </w:rPr>
        <w:t>บริษัท</w:t>
      </w:r>
      <w:r w:rsidR="00A206FF" w:rsidRPr="00A206FF">
        <w:rPr>
          <w:rFonts w:ascii="Angsana New" w:hAnsi="Angsana New" w:hint="cs"/>
          <w:spacing w:val="6"/>
          <w:sz w:val="30"/>
          <w:szCs w:val="30"/>
          <w:cs/>
          <w:lang w:val="en-US" w:eastAsia="x-none"/>
        </w:rPr>
        <w:t>มีบริษัท</w:t>
      </w:r>
      <w:r w:rsidR="00BF1A72" w:rsidRPr="00A206FF">
        <w:rPr>
          <w:rFonts w:ascii="Angsana New" w:hAnsi="Angsana New" w:hint="cs"/>
          <w:spacing w:val="6"/>
          <w:sz w:val="30"/>
          <w:szCs w:val="30"/>
          <w:cs/>
          <w:lang w:val="en-US" w:eastAsia="x-none"/>
        </w:rPr>
        <w:t>ย่อย</w:t>
      </w:r>
      <w:r w:rsidR="00A206FF" w:rsidRPr="00A206FF">
        <w:rPr>
          <w:rFonts w:ascii="Angsana New" w:hAnsi="Angsana New" w:hint="cs"/>
          <w:spacing w:val="6"/>
          <w:sz w:val="30"/>
          <w:szCs w:val="30"/>
          <w:cs/>
          <w:lang w:val="en-US" w:eastAsia="x-none"/>
        </w:rPr>
        <w:t>ทางอ้อมจากก</w:t>
      </w:r>
      <w:r w:rsidRPr="00A206FF">
        <w:rPr>
          <w:rFonts w:ascii="Angsana New" w:hAnsi="Angsana New" w:hint="cs"/>
          <w:spacing w:val="6"/>
          <w:sz w:val="30"/>
          <w:szCs w:val="30"/>
          <w:cs/>
          <w:lang w:val="en-US" w:eastAsia="x-none"/>
        </w:rPr>
        <w:t>ารลงทุนจัดตั้งบริษัทใหม่</w:t>
      </w:r>
      <w:r w:rsidR="00A206FF" w:rsidRPr="00A206FF">
        <w:rPr>
          <w:rFonts w:ascii="Angsana New" w:hAnsi="Angsana New" w:hint="cs"/>
          <w:spacing w:val="6"/>
          <w:sz w:val="30"/>
          <w:szCs w:val="30"/>
          <w:cs/>
          <w:lang w:val="en-US" w:eastAsia="x-none"/>
        </w:rPr>
        <w:t>ของบริษัทย่อยแห่งหนึ่ง</w:t>
      </w:r>
      <w:r w:rsidRPr="00A206FF">
        <w:rPr>
          <w:rFonts w:ascii="Angsana New" w:hAnsi="Angsana New" w:hint="cs"/>
          <w:spacing w:val="6"/>
          <w:sz w:val="30"/>
          <w:szCs w:val="30"/>
          <w:cs/>
          <w:lang w:val="en-US" w:eastAsia="x-none"/>
        </w:rPr>
        <w:t xml:space="preserve">ทั้งสิ้น </w:t>
      </w:r>
      <w:r w:rsidRPr="00A206FF">
        <w:rPr>
          <w:rFonts w:ascii="Angsana New" w:hAnsi="Angsana New"/>
          <w:spacing w:val="6"/>
          <w:sz w:val="30"/>
          <w:szCs w:val="30"/>
          <w:lang w:val="en-US" w:eastAsia="x-none"/>
        </w:rPr>
        <w:t xml:space="preserve">4 </w:t>
      </w:r>
      <w:r w:rsidRPr="00A206FF">
        <w:rPr>
          <w:rFonts w:ascii="Angsana New" w:hAnsi="Angsana New" w:hint="cs"/>
          <w:spacing w:val="6"/>
          <w:sz w:val="30"/>
          <w:szCs w:val="30"/>
          <w:cs/>
          <w:lang w:val="en-US" w:eastAsia="x-none"/>
        </w:rPr>
        <w:t>บริษัท มีดังนี้</w:t>
      </w:r>
    </w:p>
    <w:p w:rsidR="0065335A" w:rsidRPr="0065335A" w:rsidRDefault="0065335A" w:rsidP="0065335A">
      <w:pPr>
        <w:spacing w:line="240" w:lineRule="auto"/>
        <w:ind w:left="540" w:right="-25"/>
        <w:jc w:val="both"/>
        <w:rPr>
          <w:rFonts w:ascii="Angsana New" w:hAnsi="Angsana New"/>
          <w:sz w:val="20"/>
          <w:szCs w:val="20"/>
          <w:lang w:val="en-US" w:eastAsia="x-none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3060"/>
        <w:gridCol w:w="1260"/>
        <w:gridCol w:w="1212"/>
        <w:gridCol w:w="1308"/>
      </w:tblGrid>
      <w:tr w:rsidR="0065335A" w:rsidRPr="0065335A" w:rsidTr="007E406A">
        <w:trPr>
          <w:trHeight w:val="776"/>
        </w:trPr>
        <w:tc>
          <w:tcPr>
            <w:tcW w:w="2430" w:type="dxa"/>
          </w:tcPr>
          <w:p w:rsidR="0065335A" w:rsidRPr="0065335A" w:rsidRDefault="0065335A" w:rsidP="0065335A">
            <w:pPr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</w:p>
        </w:tc>
        <w:tc>
          <w:tcPr>
            <w:tcW w:w="3060" w:type="dxa"/>
            <w:vAlign w:val="bottom"/>
          </w:tcPr>
          <w:p w:rsidR="0065335A" w:rsidRPr="0065335A" w:rsidRDefault="0065335A" w:rsidP="0065335A">
            <w:pPr>
              <w:spacing w:line="240" w:lineRule="auto"/>
              <w:ind w:left="-114" w:right="-74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x-none"/>
              </w:rPr>
            </w:pPr>
            <w:r w:rsidRPr="0065335A"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/>
              </w:rPr>
              <w:t>ลักษณะธุรกิจ</w:t>
            </w:r>
          </w:p>
        </w:tc>
        <w:tc>
          <w:tcPr>
            <w:tcW w:w="1260" w:type="dxa"/>
            <w:vAlign w:val="bottom"/>
          </w:tcPr>
          <w:p w:rsidR="0065335A" w:rsidRPr="0065335A" w:rsidRDefault="0065335A" w:rsidP="0065335A">
            <w:pPr>
              <w:spacing w:line="240" w:lineRule="auto"/>
              <w:ind w:left="-114" w:right="-104"/>
              <w:jc w:val="center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 w:rsidRPr="0065335A"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/>
              </w:rPr>
              <w:t>สัดส่วนความเป็นเจ้าของ</w:t>
            </w:r>
          </w:p>
        </w:tc>
        <w:tc>
          <w:tcPr>
            <w:tcW w:w="1212" w:type="dxa"/>
            <w:vAlign w:val="bottom"/>
          </w:tcPr>
          <w:p w:rsidR="0065335A" w:rsidRPr="0065335A" w:rsidRDefault="0065335A" w:rsidP="0065335A">
            <w:pPr>
              <w:spacing w:line="240" w:lineRule="auto"/>
              <w:ind w:left="-114" w:right="-74"/>
              <w:jc w:val="center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 w:rsidRPr="0065335A"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/>
              </w:rPr>
              <w:t>ทุนจดทะเบียน</w:t>
            </w:r>
          </w:p>
        </w:tc>
        <w:tc>
          <w:tcPr>
            <w:tcW w:w="1308" w:type="dxa"/>
            <w:vAlign w:val="bottom"/>
          </w:tcPr>
          <w:p w:rsidR="0065335A" w:rsidRPr="0065335A" w:rsidRDefault="0065335A" w:rsidP="0065335A">
            <w:pPr>
              <w:spacing w:line="240" w:lineRule="auto"/>
              <w:ind w:left="-114" w:right="-74"/>
              <w:jc w:val="center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 w:rsidRPr="0065335A"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/>
              </w:rPr>
              <w:t>ทุนชำระแล้ว</w:t>
            </w:r>
          </w:p>
        </w:tc>
      </w:tr>
      <w:tr w:rsidR="0065335A" w:rsidRPr="0065335A" w:rsidTr="007E406A">
        <w:trPr>
          <w:trHeight w:val="326"/>
        </w:trPr>
        <w:tc>
          <w:tcPr>
            <w:tcW w:w="2430" w:type="dxa"/>
          </w:tcPr>
          <w:p w:rsidR="0065335A" w:rsidRPr="0065335A" w:rsidRDefault="0065335A" w:rsidP="0065335A">
            <w:pPr>
              <w:spacing w:line="240" w:lineRule="auto"/>
              <w:ind w:right="-25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 w:eastAsia="x-none"/>
              </w:rPr>
            </w:pPr>
          </w:p>
        </w:tc>
        <w:tc>
          <w:tcPr>
            <w:tcW w:w="3060" w:type="dxa"/>
          </w:tcPr>
          <w:p w:rsidR="0065335A" w:rsidRPr="0065335A" w:rsidRDefault="0065335A" w:rsidP="0065335A">
            <w:pPr>
              <w:spacing w:line="240" w:lineRule="auto"/>
              <w:ind w:left="-114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x-none"/>
              </w:rPr>
            </w:pPr>
          </w:p>
        </w:tc>
        <w:tc>
          <w:tcPr>
            <w:tcW w:w="1260" w:type="dxa"/>
            <w:vAlign w:val="center"/>
          </w:tcPr>
          <w:p w:rsidR="0065335A" w:rsidRPr="0065335A" w:rsidRDefault="0065335A" w:rsidP="0065335A">
            <w:pPr>
              <w:spacing w:line="240" w:lineRule="auto"/>
              <w:ind w:left="-114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x-none"/>
              </w:rPr>
            </w:pPr>
            <w:r w:rsidRPr="0065335A">
              <w:rPr>
                <w:rFonts w:ascii="Angsana New" w:hAnsi="Angsana New"/>
                <w:i/>
                <w:iCs/>
                <w:sz w:val="30"/>
                <w:szCs w:val="30"/>
                <w:lang w:val="en-US" w:eastAsia="x-none"/>
              </w:rPr>
              <w:t>(</w:t>
            </w:r>
            <w:r w:rsidRPr="0065335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eastAsia="x-none"/>
              </w:rPr>
              <w:t>ร้อยละ</w:t>
            </w:r>
            <w:r w:rsidRPr="0065335A">
              <w:rPr>
                <w:rFonts w:ascii="Angsana New" w:hAnsi="Angsana New"/>
                <w:i/>
                <w:iCs/>
                <w:sz w:val="30"/>
                <w:szCs w:val="30"/>
                <w:lang w:val="en-US" w:eastAsia="x-none"/>
              </w:rPr>
              <w:t>)</w:t>
            </w:r>
          </w:p>
        </w:tc>
        <w:tc>
          <w:tcPr>
            <w:tcW w:w="2520" w:type="dxa"/>
            <w:gridSpan w:val="2"/>
            <w:vAlign w:val="center"/>
          </w:tcPr>
          <w:p w:rsidR="0065335A" w:rsidRPr="0065335A" w:rsidRDefault="0065335A" w:rsidP="0065335A">
            <w:pPr>
              <w:spacing w:line="240" w:lineRule="auto"/>
              <w:ind w:left="-114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x-none"/>
              </w:rPr>
            </w:pPr>
            <w:r w:rsidRPr="0065335A">
              <w:rPr>
                <w:rFonts w:ascii="Angsana New" w:hAnsi="Angsana New"/>
                <w:i/>
                <w:iCs/>
                <w:sz w:val="30"/>
                <w:szCs w:val="30"/>
                <w:lang w:val="en-US" w:eastAsia="x-none"/>
              </w:rPr>
              <w:t>(</w:t>
            </w:r>
            <w:r w:rsidRPr="0065335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eastAsia="x-none"/>
              </w:rPr>
              <w:t>พันบาท</w:t>
            </w:r>
            <w:r w:rsidRPr="0065335A">
              <w:rPr>
                <w:rFonts w:ascii="Angsana New" w:hAnsi="Angsana New"/>
                <w:i/>
                <w:iCs/>
                <w:sz w:val="30"/>
                <w:szCs w:val="30"/>
                <w:lang w:val="en-US" w:eastAsia="x-none"/>
              </w:rPr>
              <w:t>)</w:t>
            </w:r>
          </w:p>
        </w:tc>
      </w:tr>
      <w:tr w:rsidR="0065335A" w:rsidRPr="0065335A" w:rsidTr="007E406A">
        <w:trPr>
          <w:trHeight w:val="405"/>
        </w:trPr>
        <w:tc>
          <w:tcPr>
            <w:tcW w:w="2430" w:type="dxa"/>
          </w:tcPr>
          <w:p w:rsidR="0065335A" w:rsidRPr="0065335A" w:rsidRDefault="0065335A" w:rsidP="0065335A">
            <w:pPr>
              <w:spacing w:line="240" w:lineRule="auto"/>
              <w:ind w:left="160" w:right="-25" w:hanging="160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 w:rsidRPr="0065335A"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/>
              </w:rPr>
              <w:t>บริษัท</w:t>
            </w:r>
            <w:r w:rsidRPr="0065335A">
              <w:rPr>
                <w:rFonts w:ascii="Angsana New" w:hAnsi="Angsana New"/>
                <w:sz w:val="30"/>
                <w:szCs w:val="30"/>
                <w:cs/>
                <w:lang w:val="en-US" w:eastAsia="x-none"/>
              </w:rPr>
              <w:t xml:space="preserve"> </w:t>
            </w:r>
            <w:r w:rsidRPr="0065335A"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/>
              </w:rPr>
              <w:t>ท่าเรือน้ำลึก</w:t>
            </w:r>
            <w:r w:rsidRPr="0065335A">
              <w:rPr>
                <w:rFonts w:ascii="Angsana New" w:hAnsi="Angsana New"/>
                <w:sz w:val="30"/>
                <w:szCs w:val="30"/>
                <w:cs/>
                <w:lang w:val="en-US" w:eastAsia="x-none"/>
              </w:rPr>
              <w:t xml:space="preserve"> </w:t>
            </w:r>
            <w:r w:rsidRPr="0065335A"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/>
              </w:rPr>
              <w:t>ทีพีไอ</w:t>
            </w:r>
            <w:r w:rsidRPr="0065335A">
              <w:rPr>
                <w:rFonts w:ascii="Angsana New" w:hAnsi="Angsana New"/>
                <w:sz w:val="30"/>
                <w:szCs w:val="30"/>
                <w:cs/>
                <w:lang w:val="en-US" w:eastAsia="x-none"/>
              </w:rPr>
              <w:t xml:space="preserve"> </w:t>
            </w:r>
            <w:r w:rsidRPr="0065335A"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/>
              </w:rPr>
              <w:t>จำกัด</w:t>
            </w:r>
          </w:p>
        </w:tc>
        <w:tc>
          <w:tcPr>
            <w:tcW w:w="3060" w:type="dxa"/>
          </w:tcPr>
          <w:p w:rsidR="0065335A" w:rsidRPr="0065335A" w:rsidRDefault="0065335A" w:rsidP="0065335A">
            <w:pPr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x-none"/>
              </w:rPr>
            </w:pPr>
            <w:r w:rsidRPr="0065335A"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/>
              </w:rPr>
              <w:t>ประกอบกิจการท่าเทียบเรือ</w:t>
            </w:r>
          </w:p>
        </w:tc>
        <w:tc>
          <w:tcPr>
            <w:tcW w:w="1260" w:type="dxa"/>
          </w:tcPr>
          <w:p w:rsidR="0065335A" w:rsidRPr="0065335A" w:rsidRDefault="00D035CF" w:rsidP="0065335A">
            <w:pPr>
              <w:spacing w:line="240" w:lineRule="auto"/>
              <w:ind w:left="-114" w:right="-104"/>
              <w:jc w:val="center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x-none"/>
              </w:rPr>
              <w:t>70.23</w:t>
            </w:r>
          </w:p>
        </w:tc>
        <w:tc>
          <w:tcPr>
            <w:tcW w:w="1212" w:type="dxa"/>
          </w:tcPr>
          <w:p w:rsidR="0065335A" w:rsidRPr="0065335A" w:rsidRDefault="0065335A" w:rsidP="0065335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335A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1308" w:type="dxa"/>
          </w:tcPr>
          <w:p w:rsidR="0065335A" w:rsidRPr="0065335A" w:rsidRDefault="0065335A" w:rsidP="0065335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335A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</w:tr>
      <w:tr w:rsidR="0065335A" w:rsidRPr="0065335A" w:rsidTr="007E406A">
        <w:trPr>
          <w:trHeight w:val="405"/>
        </w:trPr>
        <w:tc>
          <w:tcPr>
            <w:tcW w:w="2430" w:type="dxa"/>
          </w:tcPr>
          <w:p w:rsidR="0065335A" w:rsidRPr="0065335A" w:rsidRDefault="0065335A" w:rsidP="0065335A">
            <w:pPr>
              <w:spacing w:line="240" w:lineRule="auto"/>
              <w:ind w:left="160" w:right="-25" w:hanging="160"/>
              <w:rPr>
                <w:rFonts w:ascii="Angsana New" w:hAnsi="Angsana New"/>
                <w:sz w:val="30"/>
                <w:szCs w:val="30"/>
                <w:cs/>
                <w:lang w:val="en-US" w:eastAsia="x-none"/>
              </w:rPr>
            </w:pPr>
            <w:r w:rsidRPr="0065335A"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/>
              </w:rPr>
              <w:t>บริษัท</w:t>
            </w:r>
            <w:r w:rsidRPr="0065335A">
              <w:rPr>
                <w:rFonts w:ascii="Angsana New" w:hAnsi="Angsana New"/>
                <w:sz w:val="30"/>
                <w:szCs w:val="30"/>
                <w:cs/>
                <w:lang w:val="en-US" w:eastAsia="x-none"/>
              </w:rPr>
              <w:t xml:space="preserve"> </w:t>
            </w:r>
            <w:r w:rsidRPr="0065335A"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/>
              </w:rPr>
              <w:t>ทีพีไอ</w:t>
            </w:r>
            <w:r w:rsidRPr="0065335A">
              <w:rPr>
                <w:rFonts w:ascii="Angsana New" w:hAnsi="Angsana New"/>
                <w:sz w:val="30"/>
                <w:szCs w:val="30"/>
                <w:cs/>
                <w:lang w:val="en-US" w:eastAsia="x-none"/>
              </w:rPr>
              <w:t xml:space="preserve"> </w:t>
            </w:r>
            <w:r w:rsidRPr="0065335A"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/>
              </w:rPr>
              <w:t>โพลีน</w:t>
            </w:r>
            <w:r w:rsidRPr="0065335A">
              <w:rPr>
                <w:rFonts w:ascii="Angsana New" w:hAnsi="Angsana New"/>
                <w:sz w:val="30"/>
                <w:szCs w:val="30"/>
                <w:cs/>
                <w:lang w:val="en-US" w:eastAsia="x-none"/>
              </w:rPr>
              <w:t xml:space="preserve"> </w:t>
            </w:r>
            <w:r w:rsidRPr="0065335A"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/>
              </w:rPr>
              <w:t>เพาเวอร์</w:t>
            </w:r>
            <w:r w:rsidRPr="0065335A">
              <w:rPr>
                <w:rFonts w:ascii="Angsana New" w:hAnsi="Angsana New"/>
                <w:sz w:val="30"/>
                <w:szCs w:val="30"/>
                <w:cs/>
                <w:lang w:val="en-US" w:eastAsia="x-none"/>
              </w:rPr>
              <w:t xml:space="preserve"> </w:t>
            </w:r>
            <w:r w:rsidR="00DD0018">
              <w:rPr>
                <w:rFonts w:ascii="Angsana New" w:hAnsi="Angsana New" w:cstheme="minorBidi" w:hint="cs"/>
                <w:sz w:val="30"/>
                <w:szCs w:val="30"/>
                <w:cs/>
                <w:lang w:val="en-US" w:eastAsia="x-none"/>
              </w:rPr>
              <w:t>(</w:t>
            </w:r>
            <w:r w:rsidRPr="0065335A"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/>
              </w:rPr>
              <w:t>สงขลา</w:t>
            </w:r>
            <w:r w:rsidR="00DD0018">
              <w:rPr>
                <w:rFonts w:ascii="Angsana New" w:hAnsi="Angsana New" w:cstheme="minorBidi" w:hint="cs"/>
                <w:sz w:val="30"/>
                <w:szCs w:val="30"/>
                <w:cs/>
                <w:lang w:val="en-US" w:eastAsia="x-none"/>
              </w:rPr>
              <w:t>)</w:t>
            </w:r>
            <w:r w:rsidRPr="0065335A">
              <w:rPr>
                <w:rFonts w:ascii="Angsana New" w:hAnsi="Angsana New"/>
                <w:sz w:val="30"/>
                <w:szCs w:val="30"/>
                <w:cs/>
                <w:lang w:val="en-US" w:eastAsia="x-none"/>
              </w:rPr>
              <w:t xml:space="preserve"> </w:t>
            </w:r>
            <w:r w:rsidRPr="0065335A"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/>
              </w:rPr>
              <w:t>จำกัด</w:t>
            </w:r>
          </w:p>
        </w:tc>
        <w:tc>
          <w:tcPr>
            <w:tcW w:w="3060" w:type="dxa"/>
          </w:tcPr>
          <w:p w:rsidR="0065335A" w:rsidRPr="0065335A" w:rsidRDefault="0065335A" w:rsidP="0065335A">
            <w:pPr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 w:rsidRPr="0065335A"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/>
              </w:rPr>
              <w:t>ประกอบกิจการ</w:t>
            </w:r>
            <w:r w:rsidRPr="0065335A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eastAsia="x-none"/>
              </w:rPr>
              <w:t>ผลิต</w:t>
            </w:r>
            <w:r w:rsidRPr="0065335A"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/>
              </w:rPr>
              <w:t>ไฟฟ้าจากพลังงานขยะ</w:t>
            </w:r>
            <w:r w:rsidRPr="0065335A">
              <w:rPr>
                <w:rFonts w:ascii="Angsana New" w:hAnsi="Angsana New" w:hint="cs"/>
                <w:sz w:val="30"/>
                <w:szCs w:val="30"/>
                <w:cs/>
                <w:lang w:val="en-US" w:eastAsia="x-none"/>
              </w:rPr>
              <w:t xml:space="preserve"> </w:t>
            </w:r>
            <w:r w:rsidRPr="0065335A"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/>
              </w:rPr>
              <w:t>และพลังงานชีวมวล</w:t>
            </w:r>
          </w:p>
        </w:tc>
        <w:tc>
          <w:tcPr>
            <w:tcW w:w="1260" w:type="dxa"/>
          </w:tcPr>
          <w:p w:rsidR="0065335A" w:rsidRPr="0065335A" w:rsidRDefault="00D035CF" w:rsidP="0065335A">
            <w:pPr>
              <w:spacing w:line="240" w:lineRule="auto"/>
              <w:ind w:left="-114" w:right="-104"/>
              <w:jc w:val="center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x-none"/>
              </w:rPr>
              <w:t>70.23</w:t>
            </w:r>
          </w:p>
        </w:tc>
        <w:tc>
          <w:tcPr>
            <w:tcW w:w="1212" w:type="dxa"/>
          </w:tcPr>
          <w:p w:rsidR="0065335A" w:rsidRPr="0065335A" w:rsidRDefault="0065335A" w:rsidP="0065335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335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308" w:type="dxa"/>
          </w:tcPr>
          <w:p w:rsidR="0065335A" w:rsidRPr="0065335A" w:rsidRDefault="0065335A" w:rsidP="0065335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335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65335A" w:rsidRPr="0065335A" w:rsidTr="007E406A">
        <w:trPr>
          <w:trHeight w:val="405"/>
        </w:trPr>
        <w:tc>
          <w:tcPr>
            <w:tcW w:w="2430" w:type="dxa"/>
          </w:tcPr>
          <w:p w:rsidR="0065335A" w:rsidRPr="0065335A" w:rsidRDefault="0065335A" w:rsidP="0065335A">
            <w:pPr>
              <w:spacing w:line="240" w:lineRule="auto"/>
              <w:ind w:left="160" w:right="-25" w:hanging="160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 w:rsidRPr="0065335A"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/>
              </w:rPr>
              <w:t>บริษัท</w:t>
            </w:r>
            <w:r w:rsidRPr="0065335A">
              <w:rPr>
                <w:rFonts w:ascii="Angsana New" w:hAnsi="Angsana New"/>
                <w:sz w:val="30"/>
                <w:szCs w:val="30"/>
                <w:cs/>
                <w:lang w:val="en-US" w:eastAsia="x-none"/>
              </w:rPr>
              <w:t xml:space="preserve"> </w:t>
            </w:r>
            <w:r w:rsidRPr="0065335A"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/>
              </w:rPr>
              <w:t>ทีพีไอ</w:t>
            </w:r>
            <w:r w:rsidRPr="0065335A">
              <w:rPr>
                <w:rFonts w:ascii="Angsana New" w:hAnsi="Angsana New"/>
                <w:sz w:val="30"/>
                <w:szCs w:val="30"/>
                <w:cs/>
                <w:lang w:val="en-US" w:eastAsia="x-none"/>
              </w:rPr>
              <w:t xml:space="preserve"> </w:t>
            </w:r>
            <w:r w:rsidRPr="0065335A"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/>
              </w:rPr>
              <w:t>พลังแสงอาทิตย์</w:t>
            </w:r>
            <w:r w:rsidRPr="0065335A">
              <w:rPr>
                <w:rFonts w:ascii="Angsana New" w:hAnsi="Angsana New"/>
                <w:sz w:val="30"/>
                <w:szCs w:val="30"/>
                <w:cs/>
                <w:lang w:val="en-US" w:eastAsia="x-none"/>
              </w:rPr>
              <w:t xml:space="preserve"> </w:t>
            </w:r>
            <w:r w:rsidRPr="0065335A"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/>
              </w:rPr>
              <w:t>จำกัด</w:t>
            </w:r>
          </w:p>
        </w:tc>
        <w:tc>
          <w:tcPr>
            <w:tcW w:w="3060" w:type="dxa"/>
          </w:tcPr>
          <w:p w:rsidR="0065335A" w:rsidRPr="0065335A" w:rsidRDefault="0065335A" w:rsidP="0065335A">
            <w:pPr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 w:rsidRPr="0065335A"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/>
              </w:rPr>
              <w:t>ประกอบกิจการ</w:t>
            </w:r>
            <w:r w:rsidRPr="0065335A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eastAsia="x-none"/>
              </w:rPr>
              <w:t>ผลิต</w:t>
            </w:r>
            <w:r w:rsidRPr="0065335A"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/>
              </w:rPr>
              <w:t>ไฟฟ้าจากพลังงานแสงอาทิตย์</w:t>
            </w:r>
          </w:p>
        </w:tc>
        <w:tc>
          <w:tcPr>
            <w:tcW w:w="1260" w:type="dxa"/>
          </w:tcPr>
          <w:p w:rsidR="0065335A" w:rsidRPr="0065335A" w:rsidRDefault="00D035CF" w:rsidP="0065335A">
            <w:pPr>
              <w:spacing w:line="240" w:lineRule="auto"/>
              <w:ind w:left="-114" w:right="-104"/>
              <w:jc w:val="center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x-none"/>
              </w:rPr>
              <w:t>70.23</w:t>
            </w:r>
          </w:p>
        </w:tc>
        <w:tc>
          <w:tcPr>
            <w:tcW w:w="1212" w:type="dxa"/>
          </w:tcPr>
          <w:p w:rsidR="0065335A" w:rsidRPr="0065335A" w:rsidRDefault="0065335A" w:rsidP="0065335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335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308" w:type="dxa"/>
          </w:tcPr>
          <w:p w:rsidR="0065335A" w:rsidRPr="0065335A" w:rsidRDefault="0065335A" w:rsidP="0065335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335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65335A" w:rsidRPr="0065335A" w:rsidTr="007E406A">
        <w:trPr>
          <w:trHeight w:val="405"/>
        </w:trPr>
        <w:tc>
          <w:tcPr>
            <w:tcW w:w="2430" w:type="dxa"/>
          </w:tcPr>
          <w:p w:rsidR="0065335A" w:rsidRPr="0065335A" w:rsidRDefault="0065335A" w:rsidP="0065335A">
            <w:pPr>
              <w:spacing w:line="240" w:lineRule="auto"/>
              <w:ind w:left="160" w:right="-25" w:hanging="160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 w:rsidRPr="0065335A">
              <w:rPr>
                <w:rFonts w:ascii="Angsana New" w:hAnsi="Angsana New"/>
                <w:sz w:val="30"/>
                <w:szCs w:val="30"/>
                <w:cs/>
                <w:lang w:val="en-US" w:eastAsia="x-none"/>
              </w:rPr>
              <w:t>บริษัท ทีพีไอ พลังลม จำกัด</w:t>
            </w:r>
          </w:p>
        </w:tc>
        <w:tc>
          <w:tcPr>
            <w:tcW w:w="3060" w:type="dxa"/>
          </w:tcPr>
          <w:p w:rsidR="0065335A" w:rsidRPr="0065335A" w:rsidRDefault="0065335A" w:rsidP="0065335A">
            <w:pPr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 w:rsidRPr="0065335A"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/>
              </w:rPr>
              <w:t>ประกอบกิจการ</w:t>
            </w:r>
            <w:r w:rsidRPr="0065335A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eastAsia="x-none"/>
              </w:rPr>
              <w:t>ผลิต</w:t>
            </w:r>
            <w:r w:rsidRPr="0065335A"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/>
              </w:rPr>
              <w:t>ไฟฟ้าจากพลังงานลม</w:t>
            </w:r>
          </w:p>
        </w:tc>
        <w:tc>
          <w:tcPr>
            <w:tcW w:w="1260" w:type="dxa"/>
          </w:tcPr>
          <w:p w:rsidR="0065335A" w:rsidRPr="0065335A" w:rsidRDefault="00D035CF" w:rsidP="0065335A">
            <w:pPr>
              <w:spacing w:line="240" w:lineRule="auto"/>
              <w:ind w:left="-114" w:right="-104"/>
              <w:jc w:val="center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x-none"/>
              </w:rPr>
              <w:t>70.23</w:t>
            </w:r>
          </w:p>
        </w:tc>
        <w:tc>
          <w:tcPr>
            <w:tcW w:w="1212" w:type="dxa"/>
          </w:tcPr>
          <w:p w:rsidR="0065335A" w:rsidRPr="0065335A" w:rsidRDefault="0065335A" w:rsidP="0065335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335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308" w:type="dxa"/>
          </w:tcPr>
          <w:p w:rsidR="0065335A" w:rsidRPr="0065335A" w:rsidRDefault="0065335A" w:rsidP="0065335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335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</w:tbl>
    <w:p w:rsidR="009619D8" w:rsidRPr="0022548A" w:rsidRDefault="009619D8" w:rsidP="009619D8">
      <w:pPr>
        <w:pStyle w:val="Ang15"/>
        <w:rPr>
          <w:lang w:val="en-US"/>
        </w:rPr>
      </w:pPr>
    </w:p>
    <w:p w:rsidR="00C65695" w:rsidRDefault="00C65695" w:rsidP="00C65695">
      <w:pPr>
        <w:pStyle w:val="Caption"/>
        <w:ind w:hanging="900"/>
      </w:pPr>
      <w:r w:rsidRPr="00C65695">
        <w:rPr>
          <w:rFonts w:hint="cs"/>
          <w:cs/>
        </w:rPr>
        <w:t>มาตรฐานการรายงานทางการเงินที่ยังไม่ได้ใช้</w:t>
      </w:r>
    </w:p>
    <w:p w:rsidR="007C05C7" w:rsidRPr="007C05C7" w:rsidRDefault="007C05C7" w:rsidP="00DC796E">
      <w:pPr>
        <w:pStyle w:val="Bo-Blankline"/>
        <w:spacing w:line="200" w:lineRule="exact"/>
        <w:ind w:left="547" w:right="-29"/>
        <w:rPr>
          <w:lang w:val="en-US"/>
        </w:rPr>
      </w:pPr>
    </w:p>
    <w:p w:rsidR="003D7470" w:rsidRDefault="007C05C7" w:rsidP="004B70B5">
      <w:pPr>
        <w:pStyle w:val="Bo-C1Content"/>
      </w:pPr>
      <w:r w:rsidRPr="007A5981">
        <w:rPr>
          <w:cs/>
        </w:rPr>
        <w:t>มาตรฐานการรายงานทางการเงิน</w:t>
      </w:r>
      <w:r w:rsidRPr="007A5981">
        <w:rPr>
          <w:rFonts w:hint="cs"/>
          <w:cs/>
        </w:rPr>
        <w:t>ที่ออกและปรับปรุงใหม่</w:t>
      </w:r>
      <w:r w:rsidR="008000F2">
        <w:rPr>
          <w:rFonts w:hint="cs"/>
          <w:cs/>
        </w:rPr>
        <w:t>ซึ่ง</w:t>
      </w:r>
      <w:r w:rsidRPr="007A5981">
        <w:rPr>
          <w:rFonts w:hint="cs"/>
          <w:cs/>
        </w:rPr>
        <w:t>เกี่ยวกับการดำเนินงานของกลุ่มบริษัท</w:t>
      </w:r>
      <w:r w:rsidR="00B64AA7">
        <w:rPr>
          <w:rFonts w:hint="cs"/>
          <w:cs/>
        </w:rPr>
        <w:t>และ</w:t>
      </w:r>
      <w:r w:rsidRPr="007A5981">
        <w:rPr>
          <w:rFonts w:hint="cs"/>
          <w:cs/>
        </w:rPr>
        <w:t>คาดว่าจะมีผลกระทบที่มีสาระสำคัญต่อ</w:t>
      </w:r>
      <w:r w:rsidRPr="007A5981">
        <w:rPr>
          <w:rFonts w:hint="cs"/>
          <w:cs/>
          <w:lang w:val="en-US"/>
        </w:rPr>
        <w:t>งบการเงินรวมและงบการเงินเฉพาะกิจการ</w:t>
      </w:r>
      <w:r w:rsidRPr="007A5981">
        <w:rPr>
          <w:rFonts w:hint="cs"/>
          <w:cs/>
        </w:rPr>
        <w:t xml:space="preserve"> </w:t>
      </w:r>
      <w:r w:rsidRPr="007A5981">
        <w:rPr>
          <w:rFonts w:hint="cs"/>
          <w:cs/>
          <w:lang w:val="en-US"/>
        </w:rPr>
        <w:t>เมื่อนำมาถือปฏิบัติเป็นครั้งแรก</w:t>
      </w:r>
      <w:r w:rsidRPr="007A5981">
        <w:rPr>
          <w:lang w:val="en-US"/>
        </w:rPr>
        <w:t xml:space="preserve"> </w:t>
      </w:r>
      <w:r w:rsidR="00B64AA7">
        <w:rPr>
          <w:rFonts w:hint="cs"/>
          <w:cs/>
          <w:lang w:val="en-US"/>
        </w:rPr>
        <w:t>โดย</w:t>
      </w:r>
      <w:r w:rsidRPr="007A5981">
        <w:rPr>
          <w:cs/>
          <w:lang w:val="en-US"/>
        </w:rPr>
        <w:t>มาตรฐานการรายงานทางการเงิน</w:t>
      </w:r>
      <w:r w:rsidRPr="007A5981">
        <w:rPr>
          <w:rFonts w:hint="cs"/>
          <w:cs/>
          <w:lang w:val="en-US"/>
        </w:rPr>
        <w:t>ดังกล่าวกำหนดให้ถือปฏิบัติกับงบการเงิน</w:t>
      </w:r>
      <w:r w:rsidRPr="007A5981">
        <w:rPr>
          <w:cs/>
        </w:rPr>
        <w:t>สำหรับรอบระยะเวลาบัญชีที่เริ่มในหรือหลังวันที่</w:t>
      </w:r>
      <w:r w:rsidRPr="007A5981">
        <w:rPr>
          <w:rFonts w:hint="cs"/>
          <w:cs/>
        </w:rPr>
        <w:t xml:space="preserve"> </w:t>
      </w:r>
      <w:r w:rsidRPr="007A5981">
        <w:t>1</w:t>
      </w:r>
      <w:r w:rsidRPr="007A5981">
        <w:rPr>
          <w:cs/>
        </w:rPr>
        <w:t xml:space="preserve"> มกราคม </w:t>
      </w:r>
      <w:r w:rsidRPr="007A5981">
        <w:rPr>
          <w:lang w:val="en-US"/>
        </w:rPr>
        <w:t xml:space="preserve">2563 </w:t>
      </w:r>
      <w:r w:rsidRPr="007A5981">
        <w:rPr>
          <w:rFonts w:hint="cs"/>
          <w:cs/>
          <w:lang w:val="en-US"/>
        </w:rPr>
        <w:t>มี</w:t>
      </w:r>
      <w:r w:rsidRPr="007A5981">
        <w:rPr>
          <w:rFonts w:hint="cs"/>
          <w:cs/>
        </w:rPr>
        <w:t>ดังต่อไปนี้</w:t>
      </w:r>
      <w:r w:rsidRPr="007A5981">
        <w:t xml:space="preserve"> </w:t>
      </w:r>
    </w:p>
    <w:p w:rsidR="00760227" w:rsidRPr="00760227" w:rsidRDefault="00760227" w:rsidP="00DC796E">
      <w:pPr>
        <w:pStyle w:val="Bo-C1Content"/>
        <w:spacing w:line="200" w:lineRule="exact"/>
        <w:ind w:right="-29"/>
        <w:jc w:val="both"/>
        <w:rPr>
          <w:sz w:val="20"/>
          <w:szCs w:val="2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788"/>
        <w:gridCol w:w="4482"/>
      </w:tblGrid>
      <w:tr w:rsidR="007C05C7" w:rsidRPr="007A5981" w:rsidTr="00E86AF0">
        <w:trPr>
          <w:tblHeader/>
        </w:trPr>
        <w:tc>
          <w:tcPr>
            <w:tcW w:w="4788" w:type="dxa"/>
            <w:shd w:val="clear" w:color="auto" w:fill="auto"/>
            <w:vAlign w:val="bottom"/>
          </w:tcPr>
          <w:p w:rsidR="007C05C7" w:rsidRPr="00287D72" w:rsidRDefault="007C05C7" w:rsidP="00287D7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287D72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482" w:type="dxa"/>
            <w:shd w:val="clear" w:color="auto" w:fill="auto"/>
            <w:vAlign w:val="bottom"/>
          </w:tcPr>
          <w:p w:rsidR="007C05C7" w:rsidRPr="00287D72" w:rsidRDefault="007C05C7" w:rsidP="00287D72">
            <w:pPr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287D72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7C05C7" w:rsidRPr="007A5981" w:rsidTr="00E86AF0">
        <w:tc>
          <w:tcPr>
            <w:tcW w:w="4788" w:type="dxa"/>
            <w:shd w:val="clear" w:color="auto" w:fill="auto"/>
          </w:tcPr>
          <w:p w:rsidR="007C05C7" w:rsidRPr="00287D72" w:rsidRDefault="007C05C7" w:rsidP="00287D72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287D7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87D72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482" w:type="dxa"/>
            <w:shd w:val="clear" w:color="auto" w:fill="auto"/>
          </w:tcPr>
          <w:p w:rsidR="007C05C7" w:rsidRPr="00287D72" w:rsidRDefault="007C05C7" w:rsidP="00287D72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87D72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7C05C7" w:rsidRPr="007A5981" w:rsidTr="00E86AF0">
        <w:tc>
          <w:tcPr>
            <w:tcW w:w="4788" w:type="dxa"/>
            <w:shd w:val="clear" w:color="auto" w:fill="auto"/>
          </w:tcPr>
          <w:p w:rsidR="007C05C7" w:rsidRPr="00287D72" w:rsidRDefault="007C05C7" w:rsidP="00287D72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87D72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87D72">
              <w:rPr>
                <w:rFonts w:ascii="Angsana New" w:hAnsi="Angsana New" w:cs="Times New Roman"/>
                <w:sz w:val="30"/>
                <w:szCs w:val="30"/>
              </w:rPr>
              <w:t>9*</w:t>
            </w:r>
          </w:p>
        </w:tc>
        <w:tc>
          <w:tcPr>
            <w:tcW w:w="4482" w:type="dxa"/>
            <w:shd w:val="clear" w:color="auto" w:fill="auto"/>
          </w:tcPr>
          <w:p w:rsidR="007C05C7" w:rsidRPr="00287D72" w:rsidRDefault="007C05C7" w:rsidP="00287D72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87D72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C05C7" w:rsidRPr="007A5981" w:rsidTr="00E86AF0">
        <w:tc>
          <w:tcPr>
            <w:tcW w:w="4788" w:type="dxa"/>
            <w:shd w:val="clear" w:color="auto" w:fill="auto"/>
          </w:tcPr>
          <w:p w:rsidR="007C05C7" w:rsidRPr="00287D72" w:rsidRDefault="007C05C7" w:rsidP="00287D72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287D7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87D72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482" w:type="dxa"/>
            <w:shd w:val="clear" w:color="auto" w:fill="auto"/>
          </w:tcPr>
          <w:p w:rsidR="007C05C7" w:rsidRPr="00287D72" w:rsidRDefault="007C05C7" w:rsidP="00287D72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87D72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287D72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7C05C7" w:rsidRPr="007A5981" w:rsidTr="00E86AF0">
        <w:tc>
          <w:tcPr>
            <w:tcW w:w="4788" w:type="dxa"/>
            <w:shd w:val="clear" w:color="auto" w:fill="auto"/>
          </w:tcPr>
          <w:p w:rsidR="007C05C7" w:rsidRPr="00287D72" w:rsidRDefault="007C05C7" w:rsidP="00287D72">
            <w:pPr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287D72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287D72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287D72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287D72">
              <w:rPr>
                <w:rFonts w:ascii="Angsana New" w:hAnsi="Angsana New" w:cs="Times New Roman"/>
                <w:sz w:val="30"/>
                <w:szCs w:val="30"/>
              </w:rPr>
              <w:t>32*</w:t>
            </w:r>
          </w:p>
        </w:tc>
        <w:tc>
          <w:tcPr>
            <w:tcW w:w="4482" w:type="dxa"/>
            <w:shd w:val="clear" w:color="auto" w:fill="auto"/>
          </w:tcPr>
          <w:p w:rsidR="007C05C7" w:rsidRPr="00287D72" w:rsidRDefault="007C05C7" w:rsidP="00287D7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287D72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7C05C7" w:rsidRPr="007A5981" w:rsidTr="00E86AF0">
        <w:tc>
          <w:tcPr>
            <w:tcW w:w="4788" w:type="dxa"/>
            <w:shd w:val="clear" w:color="auto" w:fill="auto"/>
          </w:tcPr>
          <w:p w:rsidR="007C05C7" w:rsidRPr="00287D72" w:rsidRDefault="007C05C7" w:rsidP="00287D72">
            <w:pPr>
              <w:spacing w:line="240" w:lineRule="auto"/>
              <w:ind w:left="162" w:hanging="162"/>
              <w:jc w:val="thaiDistribute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287D72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287D72">
              <w:rPr>
                <w:rFonts w:ascii="Angsana New" w:hAnsi="Angsana New" w:cs="Times New Roman"/>
                <w:sz w:val="30"/>
                <w:szCs w:val="30"/>
              </w:rPr>
              <w:t>16*</w:t>
            </w:r>
          </w:p>
        </w:tc>
        <w:tc>
          <w:tcPr>
            <w:tcW w:w="4482" w:type="dxa"/>
            <w:shd w:val="clear" w:color="auto" w:fill="auto"/>
          </w:tcPr>
          <w:p w:rsidR="007C05C7" w:rsidRPr="00287D72" w:rsidRDefault="007C05C7" w:rsidP="00287D72">
            <w:pPr>
              <w:spacing w:line="240" w:lineRule="auto"/>
              <w:ind w:left="201" w:hanging="201"/>
              <w:jc w:val="thaiDistribute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287D72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C05C7" w:rsidRPr="007A5981" w:rsidTr="00E86AF0">
        <w:tc>
          <w:tcPr>
            <w:tcW w:w="4788" w:type="dxa"/>
            <w:shd w:val="clear" w:color="auto" w:fill="auto"/>
          </w:tcPr>
          <w:p w:rsidR="007C05C7" w:rsidRPr="00287D72" w:rsidRDefault="007C05C7" w:rsidP="00287D72">
            <w:pPr>
              <w:spacing w:line="240" w:lineRule="auto"/>
              <w:ind w:left="162" w:hanging="162"/>
              <w:jc w:val="thaiDistribute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287D72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287D72">
              <w:rPr>
                <w:rFonts w:ascii="Angsana New" w:hAnsi="Angsana New" w:cs="Times New Roman"/>
                <w:sz w:val="30"/>
                <w:szCs w:val="30"/>
              </w:rPr>
              <w:t>19*</w:t>
            </w:r>
          </w:p>
        </w:tc>
        <w:tc>
          <w:tcPr>
            <w:tcW w:w="4482" w:type="dxa"/>
            <w:shd w:val="clear" w:color="auto" w:fill="auto"/>
          </w:tcPr>
          <w:p w:rsidR="007C05C7" w:rsidRPr="00287D72" w:rsidRDefault="007C05C7" w:rsidP="00287D72">
            <w:pPr>
              <w:spacing w:line="240" w:lineRule="auto"/>
              <w:jc w:val="thaiDistribute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287D72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C05C7" w:rsidRPr="007C05C7" w:rsidRDefault="007C05C7" w:rsidP="00DC796E">
      <w:pPr>
        <w:pStyle w:val="Bo-Blankline"/>
        <w:spacing w:line="200" w:lineRule="exact"/>
        <w:ind w:left="547" w:right="-29"/>
      </w:pPr>
    </w:p>
    <w:p w:rsidR="007C05C7" w:rsidRDefault="007C05C7" w:rsidP="007C05C7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A5981">
        <w:rPr>
          <w:rFonts w:ascii="Angsana New" w:hAnsi="Angsana New"/>
          <w:i/>
          <w:iCs/>
          <w:sz w:val="30"/>
          <w:szCs w:val="30"/>
        </w:rPr>
        <w:t xml:space="preserve">* </w:t>
      </w:r>
      <w:r w:rsidRPr="007A5981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D64AFB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7A5981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9619D8" w:rsidRDefault="009619D8">
      <w:pPr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:rsidR="007C05C7" w:rsidRPr="007A5981" w:rsidRDefault="007C05C7" w:rsidP="007C05C7">
      <w:pPr>
        <w:pStyle w:val="ListParagraph"/>
        <w:numPr>
          <w:ilvl w:val="0"/>
          <w:numId w:val="20"/>
        </w:num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A598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7C05C7" w:rsidRPr="007A5981" w:rsidRDefault="007C05C7" w:rsidP="00DC796E">
      <w:pPr>
        <w:pStyle w:val="Bo-Blankline"/>
        <w:spacing w:line="200" w:lineRule="exact"/>
        <w:ind w:left="547" w:right="-29"/>
      </w:pPr>
    </w:p>
    <w:p w:rsidR="00112A38" w:rsidRPr="005274FF" w:rsidRDefault="00112A38" w:rsidP="00112A38">
      <w:pPr>
        <w:pStyle w:val="Ang15"/>
        <w:ind w:right="-39"/>
      </w:pPr>
      <w:r w:rsidRPr="005274FF">
        <w:rPr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:rsidR="00267328" w:rsidRPr="00032AF8" w:rsidRDefault="00267328" w:rsidP="00DC796E">
      <w:pPr>
        <w:pStyle w:val="Bo-Blankline"/>
        <w:spacing w:line="200" w:lineRule="exact"/>
        <w:ind w:left="547" w:right="-29"/>
      </w:pPr>
    </w:p>
    <w:p w:rsidR="007C05C7" w:rsidRPr="00100913" w:rsidRDefault="007C05C7" w:rsidP="007C05C7">
      <w:pPr>
        <w:pStyle w:val="ListParagraph"/>
        <w:numPr>
          <w:ilvl w:val="0"/>
          <w:numId w:val="20"/>
        </w:num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10091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10091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10091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7C05C7" w:rsidRPr="007A5981" w:rsidRDefault="007C05C7" w:rsidP="00DC796E">
      <w:pPr>
        <w:pStyle w:val="Bo-Blankline"/>
        <w:spacing w:line="200" w:lineRule="exact"/>
        <w:ind w:left="547" w:right="-29"/>
      </w:pPr>
    </w:p>
    <w:p w:rsidR="003F7BF1" w:rsidRPr="005274FF" w:rsidRDefault="003F7BF1" w:rsidP="003F7B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74FF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5274FF">
        <w:rPr>
          <w:rFonts w:ascii="Angsana New" w:hAnsi="Angsana New"/>
          <w:sz w:val="30"/>
          <w:szCs w:val="30"/>
        </w:rPr>
        <w:t xml:space="preserve">16 </w:t>
      </w:r>
      <w:r w:rsidRPr="005274FF">
        <w:rPr>
          <w:rFonts w:ascii="Angsana New" w:hAnsi="Angsana New"/>
          <w:sz w:val="30"/>
          <w:szCs w:val="30"/>
          <w:cs/>
        </w:rPr>
        <w:t>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C66084" w:rsidRPr="00A37372" w:rsidRDefault="00C66084" w:rsidP="00DC796E">
      <w:pPr>
        <w:pStyle w:val="Bo-Blankline"/>
        <w:spacing w:line="200" w:lineRule="exact"/>
        <w:ind w:left="547" w:right="-29"/>
        <w:rPr>
          <w:highlight w:val="yellow"/>
        </w:rPr>
      </w:pPr>
    </w:p>
    <w:p w:rsidR="003F7BF1" w:rsidRDefault="003F7BF1" w:rsidP="003F7B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A37372">
        <w:rPr>
          <w:rFonts w:ascii="Angsana New" w:hAnsi="Angsana New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</w:t>
      </w:r>
    </w:p>
    <w:sectPr w:rsidR="003F7BF1" w:rsidSect="005274FF">
      <w:footerReference w:type="default" r:id="rId22"/>
      <w:pgSz w:w="11909" w:h="16834" w:code="9"/>
      <w:pgMar w:top="691" w:right="1152" w:bottom="720" w:left="1152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4D5B" w:rsidRDefault="00174D5B">
      <w:r>
        <w:separator/>
      </w:r>
    </w:p>
  </w:endnote>
  <w:endnote w:type="continuationSeparator" w:id="0">
    <w:p w:rsidR="00174D5B" w:rsidRDefault="0017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315D" w:rsidRPr="00065DCA" w:rsidRDefault="0009315D" w:rsidP="009306B9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065DCA">
      <w:rPr>
        <w:rStyle w:val="PageNumber"/>
        <w:rFonts w:ascii="Angsana New" w:cs="Angsana New"/>
        <w:noProof/>
        <w:sz w:val="30"/>
        <w:szCs w:val="30"/>
        <w:lang w:val="en-US"/>
      </w:rPr>
      <w:t>51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36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:rsidR="0009315D" w:rsidRPr="00EF2E6A" w:rsidRDefault="0009315D">
    <w:pPr>
      <w:pStyle w:val="Footer"/>
      <w:ind w:right="360"/>
      <w:rPr>
        <w:lang w:val="en-US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315D" w:rsidRPr="00896DD3" w:rsidRDefault="0009315D" w:rsidP="00A14E61">
    <w:pPr>
      <w:pStyle w:val="Footer"/>
      <w:framePr w:wrap="around" w:vAnchor="text" w:hAnchor="page" w:x="5883" w:y="6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52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09315D" w:rsidRDefault="0009315D">
    <w:pPr>
      <w:pStyle w:val="Footer"/>
      <w:tabs>
        <w:tab w:val="clear" w:pos="8505"/>
      </w:tabs>
      <w:ind w:right="36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315D" w:rsidRPr="006170A6" w:rsidRDefault="0009315D" w:rsidP="00A14E61">
    <w:pPr>
      <w:pStyle w:val="Footer"/>
      <w:framePr w:wrap="around" w:vAnchor="text" w:hAnchor="page" w:x="8489" w:y="-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64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:rsidR="0009315D" w:rsidRDefault="0009315D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315D" w:rsidRPr="00A14E61" w:rsidRDefault="0009315D" w:rsidP="00A14E61">
    <w:pPr>
      <w:pStyle w:val="Footer"/>
      <w:framePr w:wrap="around" w:vAnchor="text" w:hAnchor="page" w:x="8489" w:yAlign="top"/>
      <w:rPr>
        <w:rStyle w:val="PageNumber"/>
        <w:rFonts w:ascii="Angsana New" w:cs="Angsana New"/>
        <w:sz w:val="30"/>
        <w:szCs w:val="30"/>
        <w:lang w:val="en-US"/>
      </w:rPr>
    </w:pP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A14E61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A14E61">
      <w:rPr>
        <w:rStyle w:val="PageNumber"/>
        <w:rFonts w:ascii="Angsana New" w:cs="Angsana New"/>
        <w:noProof/>
        <w:sz w:val="30"/>
        <w:szCs w:val="30"/>
        <w:lang w:val="en-US"/>
      </w:rPr>
      <w:t>53</w:t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A14E61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38</w:t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:rsidR="0009315D" w:rsidRDefault="0009315D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315D" w:rsidRDefault="0009315D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:rsidR="0009315D" w:rsidRDefault="0009315D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315D" w:rsidRPr="00065DCA" w:rsidRDefault="0009315D" w:rsidP="009306B9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065DCA">
      <w:rPr>
        <w:rStyle w:val="PageNumber"/>
        <w:rFonts w:ascii="Angsana New" w:cs="Angsana New"/>
        <w:noProof/>
        <w:sz w:val="30"/>
        <w:szCs w:val="30"/>
        <w:lang w:val="en-US"/>
      </w:rPr>
      <w:t>51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39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:rsidR="0009315D" w:rsidRPr="00EF2E6A" w:rsidRDefault="0009315D">
    <w:pPr>
      <w:pStyle w:val="Footer"/>
      <w:ind w:right="360"/>
      <w:rPr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315D" w:rsidRPr="00020D75" w:rsidRDefault="0009315D" w:rsidP="00020D75">
    <w:pPr>
      <w:pStyle w:val="Footer"/>
      <w:jc w:val="center"/>
      <w:rPr>
        <w:rFonts w:ascii="Angsana New" w:hAnsi="Angsana New"/>
        <w:sz w:val="30"/>
        <w:szCs w:val="30"/>
      </w:rPr>
    </w:pPr>
    <w:r w:rsidRPr="00020D75">
      <w:rPr>
        <w:rFonts w:ascii="Angsana New" w:hAnsi="Angsana New"/>
        <w:sz w:val="30"/>
        <w:szCs w:val="30"/>
      </w:rPr>
      <w:fldChar w:fldCharType="begin"/>
    </w:r>
    <w:r w:rsidRPr="00020D75">
      <w:rPr>
        <w:rFonts w:ascii="Angsana New" w:hAnsi="Angsana New"/>
        <w:sz w:val="30"/>
        <w:szCs w:val="30"/>
      </w:rPr>
      <w:instrText xml:space="preserve"> PAGE   \* MERGEFORMAT </w:instrText>
    </w:r>
    <w:r w:rsidRPr="00020D75">
      <w:rPr>
        <w:rFonts w:ascii="Angsana New" w:hAnsi="Angsana New"/>
        <w:sz w:val="30"/>
        <w:szCs w:val="30"/>
      </w:rPr>
      <w:fldChar w:fldCharType="separate"/>
    </w:r>
    <w:r w:rsidRPr="00020D75">
      <w:rPr>
        <w:rFonts w:ascii="Angsana New" w:hAnsi="Angsana New"/>
        <w:noProof/>
        <w:sz w:val="30"/>
        <w:szCs w:val="30"/>
      </w:rPr>
      <w:t>72</w:t>
    </w:r>
    <w:r w:rsidRPr="00020D75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315D" w:rsidRPr="00896DD3" w:rsidRDefault="0009315D" w:rsidP="00A14E61">
    <w:pPr>
      <w:pStyle w:val="Footer"/>
      <w:framePr w:w="285" w:wrap="around" w:vAnchor="text" w:hAnchor="page" w:x="5883" w:y="-77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43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09315D" w:rsidRDefault="0009315D">
    <w:pPr>
      <w:pStyle w:val="Footer"/>
      <w:tabs>
        <w:tab w:val="clear" w:pos="8505"/>
      </w:tabs>
      <w:ind w:right="360"/>
      <w:jc w:val="righ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315D" w:rsidRPr="00896DD3" w:rsidRDefault="0009315D" w:rsidP="00A14E61">
    <w:pPr>
      <w:pStyle w:val="Footer"/>
      <w:framePr w:w="285" w:wrap="around" w:vAnchor="text" w:hAnchor="page" w:x="8379" w:y="-7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45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09315D" w:rsidRDefault="0009315D">
    <w:pPr>
      <w:pStyle w:val="Footer"/>
      <w:tabs>
        <w:tab w:val="clear" w:pos="8505"/>
      </w:tabs>
      <w:ind w:right="360"/>
      <w:jc w:val="righ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315D" w:rsidRPr="00A17E06" w:rsidRDefault="0009315D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47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4D5B" w:rsidRDefault="00174D5B">
      <w:r>
        <w:separator/>
      </w:r>
    </w:p>
  </w:footnote>
  <w:footnote w:type="continuationSeparator" w:id="0">
    <w:p w:rsidR="00174D5B" w:rsidRDefault="00174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315D" w:rsidRDefault="0009315D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09315D" w:rsidRDefault="0009315D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09315D" w:rsidRPr="00720668" w:rsidRDefault="0009315D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2562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09315D" w:rsidRDefault="0009315D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315D" w:rsidRDefault="0009315D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09315D" w:rsidRDefault="0009315D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09315D" w:rsidRPr="00720668" w:rsidRDefault="0009315D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2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09315D" w:rsidRDefault="0009315D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315D" w:rsidRDefault="0009315D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09315D" w:rsidRDefault="0009315D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09315D" w:rsidRPr="00331F33" w:rsidRDefault="0009315D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62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09315D" w:rsidRDefault="0009315D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315D" w:rsidRDefault="0009315D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09315D" w:rsidRDefault="0009315D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09315D" w:rsidRPr="00331F33" w:rsidRDefault="0009315D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62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09315D" w:rsidRDefault="0009315D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315D" w:rsidRDefault="0009315D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09315D" w:rsidRDefault="0009315D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09315D" w:rsidRPr="00331F33" w:rsidRDefault="0009315D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62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09315D" w:rsidRDefault="0009315D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 w15:restartNumberingAfterBreak="0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314E0"/>
    <w:multiLevelType w:val="hybridMultilevel"/>
    <w:tmpl w:val="AED49172"/>
    <w:lvl w:ilvl="0" w:tplc="85AA699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AAB00D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6" w15:restartNumberingAfterBreak="0">
    <w:nsid w:val="0B7415A3"/>
    <w:multiLevelType w:val="hybridMultilevel"/>
    <w:tmpl w:val="69B477A2"/>
    <w:lvl w:ilvl="0" w:tplc="310031BE">
      <w:numFmt w:val="bullet"/>
      <w:lvlText w:val="-"/>
      <w:lvlJc w:val="left"/>
      <w:pPr>
        <w:ind w:left="16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7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34B5AF0"/>
    <w:multiLevelType w:val="hybridMultilevel"/>
    <w:tmpl w:val="6224538E"/>
    <w:lvl w:ilvl="0" w:tplc="F1B8C94E">
      <w:numFmt w:val="bullet"/>
      <w:lvlText w:val="•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1" w15:restartNumberingAfterBreak="0">
    <w:nsid w:val="20C43D16"/>
    <w:multiLevelType w:val="hybridMultilevel"/>
    <w:tmpl w:val="8186989A"/>
    <w:lvl w:ilvl="0" w:tplc="797282DC">
      <w:start w:val="1"/>
      <w:numFmt w:val="thaiLetters"/>
      <w:lvlText w:val="%1)"/>
      <w:lvlJc w:val="left"/>
      <w:pPr>
        <w:ind w:left="3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44" w:hanging="360"/>
      </w:pPr>
    </w:lvl>
    <w:lvl w:ilvl="2" w:tplc="0409001B" w:tentative="1">
      <w:start w:val="1"/>
      <w:numFmt w:val="lowerRoman"/>
      <w:lvlText w:val="%3."/>
      <w:lvlJc w:val="right"/>
      <w:pPr>
        <w:ind w:left="4464" w:hanging="180"/>
      </w:pPr>
    </w:lvl>
    <w:lvl w:ilvl="3" w:tplc="0409000F" w:tentative="1">
      <w:start w:val="1"/>
      <w:numFmt w:val="decimal"/>
      <w:lvlText w:val="%4."/>
      <w:lvlJc w:val="left"/>
      <w:pPr>
        <w:ind w:left="5184" w:hanging="360"/>
      </w:pPr>
    </w:lvl>
    <w:lvl w:ilvl="4" w:tplc="04090019" w:tentative="1">
      <w:start w:val="1"/>
      <w:numFmt w:val="lowerLetter"/>
      <w:lvlText w:val="%5."/>
      <w:lvlJc w:val="left"/>
      <w:pPr>
        <w:ind w:left="5904" w:hanging="360"/>
      </w:pPr>
    </w:lvl>
    <w:lvl w:ilvl="5" w:tplc="0409001B" w:tentative="1">
      <w:start w:val="1"/>
      <w:numFmt w:val="lowerRoman"/>
      <w:lvlText w:val="%6."/>
      <w:lvlJc w:val="right"/>
      <w:pPr>
        <w:ind w:left="6624" w:hanging="180"/>
      </w:pPr>
    </w:lvl>
    <w:lvl w:ilvl="6" w:tplc="0409000F" w:tentative="1">
      <w:start w:val="1"/>
      <w:numFmt w:val="decimal"/>
      <w:lvlText w:val="%7."/>
      <w:lvlJc w:val="left"/>
      <w:pPr>
        <w:ind w:left="7344" w:hanging="360"/>
      </w:pPr>
    </w:lvl>
    <w:lvl w:ilvl="7" w:tplc="04090019" w:tentative="1">
      <w:start w:val="1"/>
      <w:numFmt w:val="lowerLetter"/>
      <w:lvlText w:val="%8."/>
      <w:lvlJc w:val="left"/>
      <w:pPr>
        <w:ind w:left="8064" w:hanging="360"/>
      </w:pPr>
    </w:lvl>
    <w:lvl w:ilvl="8" w:tplc="0409001B" w:tentative="1">
      <w:start w:val="1"/>
      <w:numFmt w:val="lowerRoman"/>
      <w:lvlText w:val="%9."/>
      <w:lvlJc w:val="right"/>
      <w:pPr>
        <w:ind w:left="8784" w:hanging="180"/>
      </w:pPr>
    </w:lvl>
  </w:abstractNum>
  <w:abstractNum w:abstractNumId="12" w15:restartNumberingAfterBreak="0">
    <w:nsid w:val="236224AE"/>
    <w:multiLevelType w:val="hybridMultilevel"/>
    <w:tmpl w:val="7EBC5030"/>
    <w:lvl w:ilvl="0" w:tplc="C798870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23C400A"/>
    <w:multiLevelType w:val="hybridMultilevel"/>
    <w:tmpl w:val="163AFF78"/>
    <w:lvl w:ilvl="0" w:tplc="E84C2A36">
      <w:start w:val="1"/>
      <w:numFmt w:val="thaiLetters"/>
      <w:lvlText w:val="%1)"/>
      <w:lvlJc w:val="left"/>
      <w:pPr>
        <w:ind w:left="3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451894"/>
    <w:multiLevelType w:val="hybridMultilevel"/>
    <w:tmpl w:val="282CA5EA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num w:numId="1">
    <w:abstractNumId w:val="10"/>
  </w:num>
  <w:num w:numId="2">
    <w:abstractNumId w:val="16"/>
  </w:num>
  <w:num w:numId="3">
    <w:abstractNumId w:val="20"/>
  </w:num>
  <w:num w:numId="4">
    <w:abstractNumId w:val="8"/>
  </w:num>
  <w:num w:numId="5">
    <w:abstractNumId w:val="7"/>
  </w:num>
  <w:num w:numId="6">
    <w:abstractNumId w:val="14"/>
  </w:num>
  <w:num w:numId="7">
    <w:abstractNumId w:val="2"/>
  </w:num>
  <w:num w:numId="8">
    <w:abstractNumId w:val="12"/>
  </w:num>
  <w:num w:numId="9">
    <w:abstractNumId w:val="15"/>
  </w:num>
  <w:num w:numId="10">
    <w:abstractNumId w:val="0"/>
  </w:num>
  <w:num w:numId="11">
    <w:abstractNumId w:val="13"/>
  </w:num>
  <w:num w:numId="12">
    <w:abstractNumId w:val="11"/>
  </w:num>
  <w:num w:numId="13">
    <w:abstractNumId w:val="18"/>
  </w:num>
  <w:num w:numId="14">
    <w:abstractNumId w:val="9"/>
  </w:num>
  <w:num w:numId="15">
    <w:abstractNumId w:val="5"/>
  </w:num>
  <w:num w:numId="16">
    <w:abstractNumId w:val="2"/>
  </w:num>
  <w:num w:numId="17">
    <w:abstractNumId w:val="2"/>
  </w:num>
  <w:num w:numId="18">
    <w:abstractNumId w:val="19"/>
  </w:num>
  <w:num w:numId="19">
    <w:abstractNumId w:val="3"/>
  </w:num>
  <w:num w:numId="20">
    <w:abstractNumId w:val="4"/>
  </w:num>
  <w:num w:numId="21">
    <w:abstractNumId w:val="16"/>
  </w:num>
  <w:num w:numId="22">
    <w:abstractNumId w:val="2"/>
  </w:num>
  <w:num w:numId="23">
    <w:abstractNumId w:val="2"/>
  </w:num>
  <w:num w:numId="24">
    <w:abstractNumId w:val="17"/>
  </w:num>
  <w:num w:numId="25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82"/>
    <w:rsid w:val="000007C3"/>
    <w:rsid w:val="00000DDB"/>
    <w:rsid w:val="00000EE9"/>
    <w:rsid w:val="0000105B"/>
    <w:rsid w:val="00001069"/>
    <w:rsid w:val="00001D81"/>
    <w:rsid w:val="00001E72"/>
    <w:rsid w:val="00001EB9"/>
    <w:rsid w:val="00001FF4"/>
    <w:rsid w:val="0000222D"/>
    <w:rsid w:val="0000260D"/>
    <w:rsid w:val="00002724"/>
    <w:rsid w:val="0000281E"/>
    <w:rsid w:val="00002872"/>
    <w:rsid w:val="000028AB"/>
    <w:rsid w:val="00002B99"/>
    <w:rsid w:val="00002CD7"/>
    <w:rsid w:val="00002F86"/>
    <w:rsid w:val="00003019"/>
    <w:rsid w:val="0000345A"/>
    <w:rsid w:val="00003A89"/>
    <w:rsid w:val="00003C8D"/>
    <w:rsid w:val="000040AB"/>
    <w:rsid w:val="0000414B"/>
    <w:rsid w:val="00004E64"/>
    <w:rsid w:val="00004F7E"/>
    <w:rsid w:val="00005133"/>
    <w:rsid w:val="0000537B"/>
    <w:rsid w:val="000054BA"/>
    <w:rsid w:val="0000627B"/>
    <w:rsid w:val="00006554"/>
    <w:rsid w:val="0000673B"/>
    <w:rsid w:val="00006BEB"/>
    <w:rsid w:val="0000702A"/>
    <w:rsid w:val="0000719F"/>
    <w:rsid w:val="0000753E"/>
    <w:rsid w:val="00007D84"/>
    <w:rsid w:val="00010439"/>
    <w:rsid w:val="00010620"/>
    <w:rsid w:val="0001063C"/>
    <w:rsid w:val="0001064A"/>
    <w:rsid w:val="00010A17"/>
    <w:rsid w:val="000116AA"/>
    <w:rsid w:val="00012566"/>
    <w:rsid w:val="00012953"/>
    <w:rsid w:val="00012E2C"/>
    <w:rsid w:val="000134E4"/>
    <w:rsid w:val="000135E2"/>
    <w:rsid w:val="00013992"/>
    <w:rsid w:val="000139DA"/>
    <w:rsid w:val="00013A77"/>
    <w:rsid w:val="00013EF3"/>
    <w:rsid w:val="00014125"/>
    <w:rsid w:val="000144EA"/>
    <w:rsid w:val="00014567"/>
    <w:rsid w:val="00014671"/>
    <w:rsid w:val="000151A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824"/>
    <w:rsid w:val="00020907"/>
    <w:rsid w:val="00020C87"/>
    <w:rsid w:val="00020D75"/>
    <w:rsid w:val="00020F5B"/>
    <w:rsid w:val="00020FA0"/>
    <w:rsid w:val="00021041"/>
    <w:rsid w:val="0002142E"/>
    <w:rsid w:val="000214BC"/>
    <w:rsid w:val="00021C94"/>
    <w:rsid w:val="00021D70"/>
    <w:rsid w:val="00021DDB"/>
    <w:rsid w:val="00021E9B"/>
    <w:rsid w:val="0002208C"/>
    <w:rsid w:val="0002216B"/>
    <w:rsid w:val="0002230C"/>
    <w:rsid w:val="00022651"/>
    <w:rsid w:val="00022B4F"/>
    <w:rsid w:val="00022EF1"/>
    <w:rsid w:val="00024310"/>
    <w:rsid w:val="0002470F"/>
    <w:rsid w:val="00024824"/>
    <w:rsid w:val="00024C15"/>
    <w:rsid w:val="00025003"/>
    <w:rsid w:val="00025216"/>
    <w:rsid w:val="00025619"/>
    <w:rsid w:val="00025F5D"/>
    <w:rsid w:val="00026326"/>
    <w:rsid w:val="00026507"/>
    <w:rsid w:val="000265B8"/>
    <w:rsid w:val="00026AB7"/>
    <w:rsid w:val="00026C1F"/>
    <w:rsid w:val="00026CE5"/>
    <w:rsid w:val="00026E6A"/>
    <w:rsid w:val="00026EA3"/>
    <w:rsid w:val="00027B66"/>
    <w:rsid w:val="00027B8E"/>
    <w:rsid w:val="00027BAB"/>
    <w:rsid w:val="00027FEB"/>
    <w:rsid w:val="000304FD"/>
    <w:rsid w:val="00030534"/>
    <w:rsid w:val="0003055B"/>
    <w:rsid w:val="000305FF"/>
    <w:rsid w:val="000307C4"/>
    <w:rsid w:val="00030892"/>
    <w:rsid w:val="00030D6E"/>
    <w:rsid w:val="000310C3"/>
    <w:rsid w:val="0003137D"/>
    <w:rsid w:val="00031553"/>
    <w:rsid w:val="00031C5A"/>
    <w:rsid w:val="00031E80"/>
    <w:rsid w:val="00031F3A"/>
    <w:rsid w:val="0003299A"/>
    <w:rsid w:val="000333B0"/>
    <w:rsid w:val="000333C6"/>
    <w:rsid w:val="000337E8"/>
    <w:rsid w:val="00033902"/>
    <w:rsid w:val="00034507"/>
    <w:rsid w:val="00034935"/>
    <w:rsid w:val="00034A53"/>
    <w:rsid w:val="00034F54"/>
    <w:rsid w:val="0003573E"/>
    <w:rsid w:val="00035DD9"/>
    <w:rsid w:val="000361D4"/>
    <w:rsid w:val="000363DC"/>
    <w:rsid w:val="000369E2"/>
    <w:rsid w:val="00036DD3"/>
    <w:rsid w:val="00036F1E"/>
    <w:rsid w:val="00037204"/>
    <w:rsid w:val="000377FE"/>
    <w:rsid w:val="000378D9"/>
    <w:rsid w:val="00037B08"/>
    <w:rsid w:val="000401D1"/>
    <w:rsid w:val="000405D8"/>
    <w:rsid w:val="0004072E"/>
    <w:rsid w:val="00040C75"/>
    <w:rsid w:val="0004100D"/>
    <w:rsid w:val="0004140C"/>
    <w:rsid w:val="000415C9"/>
    <w:rsid w:val="000419E9"/>
    <w:rsid w:val="00041B75"/>
    <w:rsid w:val="00041DCC"/>
    <w:rsid w:val="00042A2B"/>
    <w:rsid w:val="00042A4F"/>
    <w:rsid w:val="00042AEE"/>
    <w:rsid w:val="00042B69"/>
    <w:rsid w:val="00042C42"/>
    <w:rsid w:val="00042F9C"/>
    <w:rsid w:val="00043249"/>
    <w:rsid w:val="00043565"/>
    <w:rsid w:val="000435DF"/>
    <w:rsid w:val="00043A61"/>
    <w:rsid w:val="00043AA2"/>
    <w:rsid w:val="00043ADC"/>
    <w:rsid w:val="00043BAA"/>
    <w:rsid w:val="00043E25"/>
    <w:rsid w:val="00043F34"/>
    <w:rsid w:val="00044363"/>
    <w:rsid w:val="000444F3"/>
    <w:rsid w:val="00044F34"/>
    <w:rsid w:val="00045048"/>
    <w:rsid w:val="00045397"/>
    <w:rsid w:val="000455CA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251"/>
    <w:rsid w:val="00050262"/>
    <w:rsid w:val="00050928"/>
    <w:rsid w:val="000509F3"/>
    <w:rsid w:val="00050B11"/>
    <w:rsid w:val="00050CA2"/>
    <w:rsid w:val="00051100"/>
    <w:rsid w:val="000515D5"/>
    <w:rsid w:val="00052980"/>
    <w:rsid w:val="00052AF3"/>
    <w:rsid w:val="00052C78"/>
    <w:rsid w:val="00052F98"/>
    <w:rsid w:val="00053145"/>
    <w:rsid w:val="000533B7"/>
    <w:rsid w:val="000540BB"/>
    <w:rsid w:val="0005413E"/>
    <w:rsid w:val="00055284"/>
    <w:rsid w:val="00055304"/>
    <w:rsid w:val="00055503"/>
    <w:rsid w:val="000555AD"/>
    <w:rsid w:val="00055BFA"/>
    <w:rsid w:val="00055D70"/>
    <w:rsid w:val="000560AD"/>
    <w:rsid w:val="000560C0"/>
    <w:rsid w:val="00056112"/>
    <w:rsid w:val="00056162"/>
    <w:rsid w:val="00056B0E"/>
    <w:rsid w:val="00056C84"/>
    <w:rsid w:val="000575A4"/>
    <w:rsid w:val="000575DA"/>
    <w:rsid w:val="00057D43"/>
    <w:rsid w:val="00060224"/>
    <w:rsid w:val="000602DE"/>
    <w:rsid w:val="000604EB"/>
    <w:rsid w:val="00060CA2"/>
    <w:rsid w:val="00060E97"/>
    <w:rsid w:val="000611A7"/>
    <w:rsid w:val="00062556"/>
    <w:rsid w:val="000629B5"/>
    <w:rsid w:val="00062A5F"/>
    <w:rsid w:val="00063824"/>
    <w:rsid w:val="000639B2"/>
    <w:rsid w:val="00063A04"/>
    <w:rsid w:val="00063ADF"/>
    <w:rsid w:val="000640AD"/>
    <w:rsid w:val="00064A10"/>
    <w:rsid w:val="00064BF9"/>
    <w:rsid w:val="00064D40"/>
    <w:rsid w:val="00064F82"/>
    <w:rsid w:val="00065A43"/>
    <w:rsid w:val="00065C9B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73"/>
    <w:rsid w:val="0006741D"/>
    <w:rsid w:val="00067553"/>
    <w:rsid w:val="000679BA"/>
    <w:rsid w:val="00067AFD"/>
    <w:rsid w:val="00070377"/>
    <w:rsid w:val="00070EE1"/>
    <w:rsid w:val="000712EB"/>
    <w:rsid w:val="000718D6"/>
    <w:rsid w:val="00071902"/>
    <w:rsid w:val="00072143"/>
    <w:rsid w:val="00072781"/>
    <w:rsid w:val="000728A0"/>
    <w:rsid w:val="000728B7"/>
    <w:rsid w:val="000734A8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EA3"/>
    <w:rsid w:val="00076255"/>
    <w:rsid w:val="00076683"/>
    <w:rsid w:val="0007767E"/>
    <w:rsid w:val="000778BE"/>
    <w:rsid w:val="00077AAD"/>
    <w:rsid w:val="00077C72"/>
    <w:rsid w:val="00077F93"/>
    <w:rsid w:val="00080AC3"/>
    <w:rsid w:val="00080ECF"/>
    <w:rsid w:val="00080F53"/>
    <w:rsid w:val="000818B2"/>
    <w:rsid w:val="000822F5"/>
    <w:rsid w:val="00082B00"/>
    <w:rsid w:val="00082CF0"/>
    <w:rsid w:val="00082FE7"/>
    <w:rsid w:val="00083067"/>
    <w:rsid w:val="0008341D"/>
    <w:rsid w:val="00083920"/>
    <w:rsid w:val="000844CC"/>
    <w:rsid w:val="00084DB1"/>
    <w:rsid w:val="00084F61"/>
    <w:rsid w:val="00084F69"/>
    <w:rsid w:val="000857BA"/>
    <w:rsid w:val="00085D23"/>
    <w:rsid w:val="00085DE0"/>
    <w:rsid w:val="00085FCB"/>
    <w:rsid w:val="000860EB"/>
    <w:rsid w:val="0008629E"/>
    <w:rsid w:val="00086C58"/>
    <w:rsid w:val="00087621"/>
    <w:rsid w:val="00087692"/>
    <w:rsid w:val="00087727"/>
    <w:rsid w:val="0008784B"/>
    <w:rsid w:val="00090464"/>
    <w:rsid w:val="000905CD"/>
    <w:rsid w:val="000908E8"/>
    <w:rsid w:val="00090B3C"/>
    <w:rsid w:val="000912A8"/>
    <w:rsid w:val="0009168B"/>
    <w:rsid w:val="00091A06"/>
    <w:rsid w:val="00091C4F"/>
    <w:rsid w:val="00092292"/>
    <w:rsid w:val="000922A7"/>
    <w:rsid w:val="000926D0"/>
    <w:rsid w:val="0009315D"/>
    <w:rsid w:val="000937E6"/>
    <w:rsid w:val="00093A5B"/>
    <w:rsid w:val="000944C1"/>
    <w:rsid w:val="000944D0"/>
    <w:rsid w:val="00095BA4"/>
    <w:rsid w:val="00095EDB"/>
    <w:rsid w:val="000962FA"/>
    <w:rsid w:val="000965C2"/>
    <w:rsid w:val="0009663B"/>
    <w:rsid w:val="0009682B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799"/>
    <w:rsid w:val="000A0848"/>
    <w:rsid w:val="000A0922"/>
    <w:rsid w:val="000A09EE"/>
    <w:rsid w:val="000A0AF2"/>
    <w:rsid w:val="000A0BC9"/>
    <w:rsid w:val="000A0F86"/>
    <w:rsid w:val="000A0F8A"/>
    <w:rsid w:val="000A18D0"/>
    <w:rsid w:val="000A1C1B"/>
    <w:rsid w:val="000A2350"/>
    <w:rsid w:val="000A2706"/>
    <w:rsid w:val="000A27CE"/>
    <w:rsid w:val="000A2A02"/>
    <w:rsid w:val="000A2A32"/>
    <w:rsid w:val="000A2E90"/>
    <w:rsid w:val="000A31B0"/>
    <w:rsid w:val="000A322D"/>
    <w:rsid w:val="000A32BE"/>
    <w:rsid w:val="000A35AE"/>
    <w:rsid w:val="000A3DC6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6F16"/>
    <w:rsid w:val="000A7163"/>
    <w:rsid w:val="000A72C4"/>
    <w:rsid w:val="000A7EF4"/>
    <w:rsid w:val="000A7F9E"/>
    <w:rsid w:val="000B0084"/>
    <w:rsid w:val="000B037C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CD6"/>
    <w:rsid w:val="000B3152"/>
    <w:rsid w:val="000B3394"/>
    <w:rsid w:val="000B3698"/>
    <w:rsid w:val="000B3823"/>
    <w:rsid w:val="000B3B78"/>
    <w:rsid w:val="000B3C24"/>
    <w:rsid w:val="000B3D66"/>
    <w:rsid w:val="000B4032"/>
    <w:rsid w:val="000B49B0"/>
    <w:rsid w:val="000B513E"/>
    <w:rsid w:val="000B51EF"/>
    <w:rsid w:val="000B552D"/>
    <w:rsid w:val="000B55A8"/>
    <w:rsid w:val="000B5973"/>
    <w:rsid w:val="000B59B4"/>
    <w:rsid w:val="000B5CF2"/>
    <w:rsid w:val="000B6414"/>
    <w:rsid w:val="000B6506"/>
    <w:rsid w:val="000B653B"/>
    <w:rsid w:val="000B6632"/>
    <w:rsid w:val="000B6BB9"/>
    <w:rsid w:val="000B6CB8"/>
    <w:rsid w:val="000B75CD"/>
    <w:rsid w:val="000B7638"/>
    <w:rsid w:val="000B7665"/>
    <w:rsid w:val="000B7E10"/>
    <w:rsid w:val="000C0152"/>
    <w:rsid w:val="000C022C"/>
    <w:rsid w:val="000C0329"/>
    <w:rsid w:val="000C06CB"/>
    <w:rsid w:val="000C08B3"/>
    <w:rsid w:val="000C09C2"/>
    <w:rsid w:val="000C138D"/>
    <w:rsid w:val="000C1582"/>
    <w:rsid w:val="000C1645"/>
    <w:rsid w:val="000C18E1"/>
    <w:rsid w:val="000C19C1"/>
    <w:rsid w:val="000C1D81"/>
    <w:rsid w:val="000C2118"/>
    <w:rsid w:val="000C21FE"/>
    <w:rsid w:val="000C26B6"/>
    <w:rsid w:val="000C2960"/>
    <w:rsid w:val="000C2AEB"/>
    <w:rsid w:val="000C2EC5"/>
    <w:rsid w:val="000C305B"/>
    <w:rsid w:val="000C39BF"/>
    <w:rsid w:val="000C3C7A"/>
    <w:rsid w:val="000C410B"/>
    <w:rsid w:val="000C4878"/>
    <w:rsid w:val="000C59E3"/>
    <w:rsid w:val="000C5ABA"/>
    <w:rsid w:val="000C5C1A"/>
    <w:rsid w:val="000C60D8"/>
    <w:rsid w:val="000C68EB"/>
    <w:rsid w:val="000C6B0B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88"/>
    <w:rsid w:val="000D0C79"/>
    <w:rsid w:val="000D0CE3"/>
    <w:rsid w:val="000D0E94"/>
    <w:rsid w:val="000D0F7B"/>
    <w:rsid w:val="000D1029"/>
    <w:rsid w:val="000D164D"/>
    <w:rsid w:val="000D18DF"/>
    <w:rsid w:val="000D202D"/>
    <w:rsid w:val="000D23A1"/>
    <w:rsid w:val="000D2709"/>
    <w:rsid w:val="000D2718"/>
    <w:rsid w:val="000D27C6"/>
    <w:rsid w:val="000D28FE"/>
    <w:rsid w:val="000D2D60"/>
    <w:rsid w:val="000D3476"/>
    <w:rsid w:val="000D384B"/>
    <w:rsid w:val="000D3CF9"/>
    <w:rsid w:val="000D4170"/>
    <w:rsid w:val="000D41E7"/>
    <w:rsid w:val="000D4816"/>
    <w:rsid w:val="000D4DDD"/>
    <w:rsid w:val="000D5299"/>
    <w:rsid w:val="000D5C0F"/>
    <w:rsid w:val="000D5EDE"/>
    <w:rsid w:val="000D60F2"/>
    <w:rsid w:val="000D628B"/>
    <w:rsid w:val="000D6791"/>
    <w:rsid w:val="000D6A9B"/>
    <w:rsid w:val="000D6BE9"/>
    <w:rsid w:val="000D6BFA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C08"/>
    <w:rsid w:val="000E15EC"/>
    <w:rsid w:val="000E1EB8"/>
    <w:rsid w:val="000E2116"/>
    <w:rsid w:val="000E24B5"/>
    <w:rsid w:val="000E264D"/>
    <w:rsid w:val="000E299F"/>
    <w:rsid w:val="000E3176"/>
    <w:rsid w:val="000E33F9"/>
    <w:rsid w:val="000E3451"/>
    <w:rsid w:val="000E3811"/>
    <w:rsid w:val="000E4217"/>
    <w:rsid w:val="000E42CC"/>
    <w:rsid w:val="000E4D32"/>
    <w:rsid w:val="000E51EA"/>
    <w:rsid w:val="000E521D"/>
    <w:rsid w:val="000E52D5"/>
    <w:rsid w:val="000E54E1"/>
    <w:rsid w:val="000E57D3"/>
    <w:rsid w:val="000E584E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1E9"/>
    <w:rsid w:val="000F0812"/>
    <w:rsid w:val="000F0E11"/>
    <w:rsid w:val="000F10D9"/>
    <w:rsid w:val="000F1243"/>
    <w:rsid w:val="000F172D"/>
    <w:rsid w:val="000F19D1"/>
    <w:rsid w:val="000F1FB3"/>
    <w:rsid w:val="000F242F"/>
    <w:rsid w:val="000F2639"/>
    <w:rsid w:val="000F2A9A"/>
    <w:rsid w:val="000F2E40"/>
    <w:rsid w:val="000F3074"/>
    <w:rsid w:val="000F3272"/>
    <w:rsid w:val="000F3C8A"/>
    <w:rsid w:val="000F3EFE"/>
    <w:rsid w:val="000F3FC2"/>
    <w:rsid w:val="000F4377"/>
    <w:rsid w:val="000F4859"/>
    <w:rsid w:val="000F522E"/>
    <w:rsid w:val="000F52AA"/>
    <w:rsid w:val="000F5F6A"/>
    <w:rsid w:val="000F62BB"/>
    <w:rsid w:val="000F658E"/>
    <w:rsid w:val="000F670F"/>
    <w:rsid w:val="000F6DF2"/>
    <w:rsid w:val="000F760B"/>
    <w:rsid w:val="000F7D57"/>
    <w:rsid w:val="001005B5"/>
    <w:rsid w:val="0010066A"/>
    <w:rsid w:val="00100821"/>
    <w:rsid w:val="001011A5"/>
    <w:rsid w:val="001016DC"/>
    <w:rsid w:val="00101BD2"/>
    <w:rsid w:val="00101F50"/>
    <w:rsid w:val="001026E8"/>
    <w:rsid w:val="00102746"/>
    <w:rsid w:val="0010278C"/>
    <w:rsid w:val="00102E85"/>
    <w:rsid w:val="00102FA2"/>
    <w:rsid w:val="001034E2"/>
    <w:rsid w:val="0010374E"/>
    <w:rsid w:val="00103DD9"/>
    <w:rsid w:val="00104770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10C23"/>
    <w:rsid w:val="001116A5"/>
    <w:rsid w:val="00111978"/>
    <w:rsid w:val="00112979"/>
    <w:rsid w:val="00112A38"/>
    <w:rsid w:val="00113158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D7"/>
    <w:rsid w:val="00114A57"/>
    <w:rsid w:val="00114ABB"/>
    <w:rsid w:val="00114D25"/>
    <w:rsid w:val="00114DD8"/>
    <w:rsid w:val="00115214"/>
    <w:rsid w:val="001152D8"/>
    <w:rsid w:val="00115419"/>
    <w:rsid w:val="0011588E"/>
    <w:rsid w:val="00115CB8"/>
    <w:rsid w:val="001160EC"/>
    <w:rsid w:val="0011627C"/>
    <w:rsid w:val="00116314"/>
    <w:rsid w:val="00116659"/>
    <w:rsid w:val="0011680B"/>
    <w:rsid w:val="00116ECD"/>
    <w:rsid w:val="00116ED8"/>
    <w:rsid w:val="00116F7E"/>
    <w:rsid w:val="00117076"/>
    <w:rsid w:val="0011762A"/>
    <w:rsid w:val="00117642"/>
    <w:rsid w:val="001179C5"/>
    <w:rsid w:val="00117CF3"/>
    <w:rsid w:val="001201C7"/>
    <w:rsid w:val="001201F9"/>
    <w:rsid w:val="0012031B"/>
    <w:rsid w:val="001204ED"/>
    <w:rsid w:val="00120604"/>
    <w:rsid w:val="00120720"/>
    <w:rsid w:val="0012081E"/>
    <w:rsid w:val="001209F4"/>
    <w:rsid w:val="00120A38"/>
    <w:rsid w:val="00120B63"/>
    <w:rsid w:val="001212BE"/>
    <w:rsid w:val="00121C77"/>
    <w:rsid w:val="0012229E"/>
    <w:rsid w:val="0012241D"/>
    <w:rsid w:val="0012302E"/>
    <w:rsid w:val="0012423D"/>
    <w:rsid w:val="00124B54"/>
    <w:rsid w:val="00124EB8"/>
    <w:rsid w:val="001250AB"/>
    <w:rsid w:val="0012553F"/>
    <w:rsid w:val="001255A8"/>
    <w:rsid w:val="00125610"/>
    <w:rsid w:val="001258EC"/>
    <w:rsid w:val="00126380"/>
    <w:rsid w:val="00126640"/>
    <w:rsid w:val="001267F8"/>
    <w:rsid w:val="001269F8"/>
    <w:rsid w:val="00126AA1"/>
    <w:rsid w:val="00126FD3"/>
    <w:rsid w:val="0012758B"/>
    <w:rsid w:val="00127903"/>
    <w:rsid w:val="00127ED5"/>
    <w:rsid w:val="00127EEE"/>
    <w:rsid w:val="00127F47"/>
    <w:rsid w:val="00130225"/>
    <w:rsid w:val="001305C4"/>
    <w:rsid w:val="001307F6"/>
    <w:rsid w:val="00130E7E"/>
    <w:rsid w:val="001312C9"/>
    <w:rsid w:val="001319A0"/>
    <w:rsid w:val="00131EC6"/>
    <w:rsid w:val="00131F55"/>
    <w:rsid w:val="00132F9A"/>
    <w:rsid w:val="001332CB"/>
    <w:rsid w:val="00133541"/>
    <w:rsid w:val="0013438A"/>
    <w:rsid w:val="00134BCD"/>
    <w:rsid w:val="00134E9F"/>
    <w:rsid w:val="00135B88"/>
    <w:rsid w:val="001362FD"/>
    <w:rsid w:val="00136665"/>
    <w:rsid w:val="00136853"/>
    <w:rsid w:val="0013696E"/>
    <w:rsid w:val="00136BE5"/>
    <w:rsid w:val="00137218"/>
    <w:rsid w:val="001374E1"/>
    <w:rsid w:val="00137C0B"/>
    <w:rsid w:val="00140684"/>
    <w:rsid w:val="00140849"/>
    <w:rsid w:val="00140858"/>
    <w:rsid w:val="001408CF"/>
    <w:rsid w:val="0014094B"/>
    <w:rsid w:val="00140BB4"/>
    <w:rsid w:val="00141213"/>
    <w:rsid w:val="0014179F"/>
    <w:rsid w:val="001429A8"/>
    <w:rsid w:val="00142B1E"/>
    <w:rsid w:val="0014322E"/>
    <w:rsid w:val="00143732"/>
    <w:rsid w:val="001437D1"/>
    <w:rsid w:val="001439B5"/>
    <w:rsid w:val="00143C76"/>
    <w:rsid w:val="00143CAA"/>
    <w:rsid w:val="001440F2"/>
    <w:rsid w:val="0014446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BA8"/>
    <w:rsid w:val="00145BB9"/>
    <w:rsid w:val="00145BEE"/>
    <w:rsid w:val="001469F0"/>
    <w:rsid w:val="00146C24"/>
    <w:rsid w:val="00147011"/>
    <w:rsid w:val="00147414"/>
    <w:rsid w:val="00147836"/>
    <w:rsid w:val="001478E5"/>
    <w:rsid w:val="00147B66"/>
    <w:rsid w:val="00147CA4"/>
    <w:rsid w:val="00150F63"/>
    <w:rsid w:val="00150FAD"/>
    <w:rsid w:val="00150FE1"/>
    <w:rsid w:val="00151365"/>
    <w:rsid w:val="00151785"/>
    <w:rsid w:val="00152234"/>
    <w:rsid w:val="0015259E"/>
    <w:rsid w:val="001527D6"/>
    <w:rsid w:val="00152D40"/>
    <w:rsid w:val="001530E7"/>
    <w:rsid w:val="00153FAB"/>
    <w:rsid w:val="0015416B"/>
    <w:rsid w:val="00154216"/>
    <w:rsid w:val="001543A0"/>
    <w:rsid w:val="001546E2"/>
    <w:rsid w:val="00155056"/>
    <w:rsid w:val="001558B9"/>
    <w:rsid w:val="00155A31"/>
    <w:rsid w:val="00155C8B"/>
    <w:rsid w:val="00155D24"/>
    <w:rsid w:val="00155EFC"/>
    <w:rsid w:val="00156122"/>
    <w:rsid w:val="00156314"/>
    <w:rsid w:val="0015695F"/>
    <w:rsid w:val="00156990"/>
    <w:rsid w:val="001569B3"/>
    <w:rsid w:val="00157270"/>
    <w:rsid w:val="00157315"/>
    <w:rsid w:val="0015734D"/>
    <w:rsid w:val="001574AD"/>
    <w:rsid w:val="001574B9"/>
    <w:rsid w:val="00157642"/>
    <w:rsid w:val="0015777B"/>
    <w:rsid w:val="00157ABE"/>
    <w:rsid w:val="00157E4A"/>
    <w:rsid w:val="00160013"/>
    <w:rsid w:val="0016029D"/>
    <w:rsid w:val="0016041C"/>
    <w:rsid w:val="0016095B"/>
    <w:rsid w:val="00160A54"/>
    <w:rsid w:val="00160EF7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8E4"/>
    <w:rsid w:val="00163A43"/>
    <w:rsid w:val="00163C43"/>
    <w:rsid w:val="00163E6B"/>
    <w:rsid w:val="00164134"/>
    <w:rsid w:val="0016465E"/>
    <w:rsid w:val="001649A3"/>
    <w:rsid w:val="00164BA5"/>
    <w:rsid w:val="00164D76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435"/>
    <w:rsid w:val="00167650"/>
    <w:rsid w:val="001676F0"/>
    <w:rsid w:val="0017007D"/>
    <w:rsid w:val="0017008A"/>
    <w:rsid w:val="001703A0"/>
    <w:rsid w:val="001704D0"/>
    <w:rsid w:val="001705B0"/>
    <w:rsid w:val="00171049"/>
    <w:rsid w:val="00171264"/>
    <w:rsid w:val="001713EE"/>
    <w:rsid w:val="001721A7"/>
    <w:rsid w:val="00172290"/>
    <w:rsid w:val="001723E7"/>
    <w:rsid w:val="001730DE"/>
    <w:rsid w:val="001732C7"/>
    <w:rsid w:val="001733EF"/>
    <w:rsid w:val="00173C2E"/>
    <w:rsid w:val="00173D5A"/>
    <w:rsid w:val="001740CE"/>
    <w:rsid w:val="00174385"/>
    <w:rsid w:val="001748AB"/>
    <w:rsid w:val="00174A83"/>
    <w:rsid w:val="00174A86"/>
    <w:rsid w:val="00174D5B"/>
    <w:rsid w:val="00175397"/>
    <w:rsid w:val="00175993"/>
    <w:rsid w:val="001764AE"/>
    <w:rsid w:val="0017688F"/>
    <w:rsid w:val="0017754D"/>
    <w:rsid w:val="00180729"/>
    <w:rsid w:val="00180DF9"/>
    <w:rsid w:val="00181642"/>
    <w:rsid w:val="00181AE2"/>
    <w:rsid w:val="001821E2"/>
    <w:rsid w:val="00182395"/>
    <w:rsid w:val="00182A3E"/>
    <w:rsid w:val="00182DF6"/>
    <w:rsid w:val="00182F51"/>
    <w:rsid w:val="00183154"/>
    <w:rsid w:val="0018336E"/>
    <w:rsid w:val="00183760"/>
    <w:rsid w:val="001839E2"/>
    <w:rsid w:val="00183DDB"/>
    <w:rsid w:val="0018402E"/>
    <w:rsid w:val="001842C5"/>
    <w:rsid w:val="00184A21"/>
    <w:rsid w:val="00184C69"/>
    <w:rsid w:val="00184EF9"/>
    <w:rsid w:val="00184F39"/>
    <w:rsid w:val="00184F7B"/>
    <w:rsid w:val="00185856"/>
    <w:rsid w:val="001858EE"/>
    <w:rsid w:val="001861F9"/>
    <w:rsid w:val="00186445"/>
    <w:rsid w:val="00186962"/>
    <w:rsid w:val="00186985"/>
    <w:rsid w:val="00186B69"/>
    <w:rsid w:val="00186DD6"/>
    <w:rsid w:val="00187327"/>
    <w:rsid w:val="00187508"/>
    <w:rsid w:val="00187D86"/>
    <w:rsid w:val="0019085A"/>
    <w:rsid w:val="00190EC5"/>
    <w:rsid w:val="00191009"/>
    <w:rsid w:val="001912A1"/>
    <w:rsid w:val="00191303"/>
    <w:rsid w:val="001917F4"/>
    <w:rsid w:val="00192181"/>
    <w:rsid w:val="00192420"/>
    <w:rsid w:val="00192D63"/>
    <w:rsid w:val="0019336A"/>
    <w:rsid w:val="00193506"/>
    <w:rsid w:val="0019389B"/>
    <w:rsid w:val="001939EF"/>
    <w:rsid w:val="00193B04"/>
    <w:rsid w:val="00193B2C"/>
    <w:rsid w:val="00193B6C"/>
    <w:rsid w:val="00193DDE"/>
    <w:rsid w:val="00193E09"/>
    <w:rsid w:val="00193F93"/>
    <w:rsid w:val="00194451"/>
    <w:rsid w:val="00194629"/>
    <w:rsid w:val="00194670"/>
    <w:rsid w:val="00194677"/>
    <w:rsid w:val="00194810"/>
    <w:rsid w:val="0019541F"/>
    <w:rsid w:val="0019545D"/>
    <w:rsid w:val="00196176"/>
    <w:rsid w:val="001962FE"/>
    <w:rsid w:val="0019638B"/>
    <w:rsid w:val="00196492"/>
    <w:rsid w:val="00196654"/>
    <w:rsid w:val="00196E69"/>
    <w:rsid w:val="00196E8B"/>
    <w:rsid w:val="00196F79"/>
    <w:rsid w:val="00197152"/>
    <w:rsid w:val="00197492"/>
    <w:rsid w:val="001978BA"/>
    <w:rsid w:val="00197919"/>
    <w:rsid w:val="0019795D"/>
    <w:rsid w:val="001979A1"/>
    <w:rsid w:val="00197B00"/>
    <w:rsid w:val="00197CCF"/>
    <w:rsid w:val="001A017E"/>
    <w:rsid w:val="001A01E8"/>
    <w:rsid w:val="001A0350"/>
    <w:rsid w:val="001A0907"/>
    <w:rsid w:val="001A0A18"/>
    <w:rsid w:val="001A0A3D"/>
    <w:rsid w:val="001A0C56"/>
    <w:rsid w:val="001A0F68"/>
    <w:rsid w:val="001A13DD"/>
    <w:rsid w:val="001A2025"/>
    <w:rsid w:val="001A26D8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FA3"/>
    <w:rsid w:val="001A5AE9"/>
    <w:rsid w:val="001A5DFD"/>
    <w:rsid w:val="001A5F1D"/>
    <w:rsid w:val="001A623F"/>
    <w:rsid w:val="001A6C58"/>
    <w:rsid w:val="001A6CDD"/>
    <w:rsid w:val="001A6D25"/>
    <w:rsid w:val="001A7558"/>
    <w:rsid w:val="001A7714"/>
    <w:rsid w:val="001A7994"/>
    <w:rsid w:val="001A7F31"/>
    <w:rsid w:val="001B0684"/>
    <w:rsid w:val="001B0A43"/>
    <w:rsid w:val="001B0A9E"/>
    <w:rsid w:val="001B1780"/>
    <w:rsid w:val="001B1B16"/>
    <w:rsid w:val="001B1DEB"/>
    <w:rsid w:val="001B2B07"/>
    <w:rsid w:val="001B2D00"/>
    <w:rsid w:val="001B2D57"/>
    <w:rsid w:val="001B2DED"/>
    <w:rsid w:val="001B48C7"/>
    <w:rsid w:val="001B4927"/>
    <w:rsid w:val="001B4EAB"/>
    <w:rsid w:val="001B5780"/>
    <w:rsid w:val="001B5822"/>
    <w:rsid w:val="001B5C85"/>
    <w:rsid w:val="001B5FD9"/>
    <w:rsid w:val="001B6BF8"/>
    <w:rsid w:val="001B6D79"/>
    <w:rsid w:val="001B6D8F"/>
    <w:rsid w:val="001B6EED"/>
    <w:rsid w:val="001B71E6"/>
    <w:rsid w:val="001B725F"/>
    <w:rsid w:val="001B7284"/>
    <w:rsid w:val="001B76C6"/>
    <w:rsid w:val="001B7B06"/>
    <w:rsid w:val="001B7CAF"/>
    <w:rsid w:val="001C00D7"/>
    <w:rsid w:val="001C02DE"/>
    <w:rsid w:val="001C0400"/>
    <w:rsid w:val="001C0772"/>
    <w:rsid w:val="001C07C6"/>
    <w:rsid w:val="001C0B84"/>
    <w:rsid w:val="001C0D07"/>
    <w:rsid w:val="001C1D9D"/>
    <w:rsid w:val="001C1DAA"/>
    <w:rsid w:val="001C26F8"/>
    <w:rsid w:val="001C2C66"/>
    <w:rsid w:val="001C2DE0"/>
    <w:rsid w:val="001C3014"/>
    <w:rsid w:val="001C37CA"/>
    <w:rsid w:val="001C3AFE"/>
    <w:rsid w:val="001C40EA"/>
    <w:rsid w:val="001C531C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A3"/>
    <w:rsid w:val="001C7B93"/>
    <w:rsid w:val="001C7C87"/>
    <w:rsid w:val="001C7DBE"/>
    <w:rsid w:val="001D0943"/>
    <w:rsid w:val="001D0AC5"/>
    <w:rsid w:val="001D0B74"/>
    <w:rsid w:val="001D13CA"/>
    <w:rsid w:val="001D1AFA"/>
    <w:rsid w:val="001D1CAF"/>
    <w:rsid w:val="001D1DA9"/>
    <w:rsid w:val="001D2410"/>
    <w:rsid w:val="001D2A5A"/>
    <w:rsid w:val="001D2BCF"/>
    <w:rsid w:val="001D2C76"/>
    <w:rsid w:val="001D2D2C"/>
    <w:rsid w:val="001D32FF"/>
    <w:rsid w:val="001D397C"/>
    <w:rsid w:val="001D39D6"/>
    <w:rsid w:val="001D3B84"/>
    <w:rsid w:val="001D403B"/>
    <w:rsid w:val="001D4471"/>
    <w:rsid w:val="001D4D40"/>
    <w:rsid w:val="001D5109"/>
    <w:rsid w:val="001D55AE"/>
    <w:rsid w:val="001D5B04"/>
    <w:rsid w:val="001D606A"/>
    <w:rsid w:val="001D66B8"/>
    <w:rsid w:val="001D6E5E"/>
    <w:rsid w:val="001D6FA9"/>
    <w:rsid w:val="001D70FD"/>
    <w:rsid w:val="001D711A"/>
    <w:rsid w:val="001D7377"/>
    <w:rsid w:val="001D785A"/>
    <w:rsid w:val="001D7C2D"/>
    <w:rsid w:val="001D7EFB"/>
    <w:rsid w:val="001E002C"/>
    <w:rsid w:val="001E06AE"/>
    <w:rsid w:val="001E0D94"/>
    <w:rsid w:val="001E0F53"/>
    <w:rsid w:val="001E17DF"/>
    <w:rsid w:val="001E1D30"/>
    <w:rsid w:val="001E2B1E"/>
    <w:rsid w:val="001E32C6"/>
    <w:rsid w:val="001E33B1"/>
    <w:rsid w:val="001E346C"/>
    <w:rsid w:val="001E34B2"/>
    <w:rsid w:val="001E365F"/>
    <w:rsid w:val="001E381B"/>
    <w:rsid w:val="001E398D"/>
    <w:rsid w:val="001E45F1"/>
    <w:rsid w:val="001E4CE8"/>
    <w:rsid w:val="001E5369"/>
    <w:rsid w:val="001E5A41"/>
    <w:rsid w:val="001E64A7"/>
    <w:rsid w:val="001E6708"/>
    <w:rsid w:val="001E67C3"/>
    <w:rsid w:val="001E6A0C"/>
    <w:rsid w:val="001E6C88"/>
    <w:rsid w:val="001E6E78"/>
    <w:rsid w:val="001E709C"/>
    <w:rsid w:val="001E744F"/>
    <w:rsid w:val="001E7586"/>
    <w:rsid w:val="001E762E"/>
    <w:rsid w:val="001E7E74"/>
    <w:rsid w:val="001F0448"/>
    <w:rsid w:val="001F0994"/>
    <w:rsid w:val="001F10CC"/>
    <w:rsid w:val="001F1215"/>
    <w:rsid w:val="001F17B3"/>
    <w:rsid w:val="001F2188"/>
    <w:rsid w:val="001F2BD0"/>
    <w:rsid w:val="001F2E65"/>
    <w:rsid w:val="001F44C6"/>
    <w:rsid w:val="001F4C3A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909"/>
    <w:rsid w:val="001F7BC6"/>
    <w:rsid w:val="002001F3"/>
    <w:rsid w:val="002012CF"/>
    <w:rsid w:val="00201688"/>
    <w:rsid w:val="002019CB"/>
    <w:rsid w:val="00202402"/>
    <w:rsid w:val="00202639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829"/>
    <w:rsid w:val="002049D0"/>
    <w:rsid w:val="00204A38"/>
    <w:rsid w:val="00204CFE"/>
    <w:rsid w:val="0020502E"/>
    <w:rsid w:val="0020519B"/>
    <w:rsid w:val="002054CA"/>
    <w:rsid w:val="0020565E"/>
    <w:rsid w:val="00205BC4"/>
    <w:rsid w:val="00205D56"/>
    <w:rsid w:val="00205D92"/>
    <w:rsid w:val="00206158"/>
    <w:rsid w:val="002062E1"/>
    <w:rsid w:val="0020649C"/>
    <w:rsid w:val="00206706"/>
    <w:rsid w:val="00206717"/>
    <w:rsid w:val="00206C32"/>
    <w:rsid w:val="00207488"/>
    <w:rsid w:val="002077B5"/>
    <w:rsid w:val="002077F9"/>
    <w:rsid w:val="00207840"/>
    <w:rsid w:val="0020792C"/>
    <w:rsid w:val="00207ABD"/>
    <w:rsid w:val="0021006F"/>
    <w:rsid w:val="002101E7"/>
    <w:rsid w:val="00210883"/>
    <w:rsid w:val="0021094A"/>
    <w:rsid w:val="00210AC9"/>
    <w:rsid w:val="00211234"/>
    <w:rsid w:val="002115CF"/>
    <w:rsid w:val="0021176D"/>
    <w:rsid w:val="002118E1"/>
    <w:rsid w:val="00211A39"/>
    <w:rsid w:val="00211A6B"/>
    <w:rsid w:val="00211B9A"/>
    <w:rsid w:val="00211BF2"/>
    <w:rsid w:val="002123D7"/>
    <w:rsid w:val="0021287A"/>
    <w:rsid w:val="00212D1A"/>
    <w:rsid w:val="0021325C"/>
    <w:rsid w:val="00213B7C"/>
    <w:rsid w:val="00214183"/>
    <w:rsid w:val="0021459F"/>
    <w:rsid w:val="00214873"/>
    <w:rsid w:val="00214C6E"/>
    <w:rsid w:val="00214E30"/>
    <w:rsid w:val="00214F22"/>
    <w:rsid w:val="0021593C"/>
    <w:rsid w:val="00215A34"/>
    <w:rsid w:val="00216209"/>
    <w:rsid w:val="002162A4"/>
    <w:rsid w:val="002162A6"/>
    <w:rsid w:val="0021638A"/>
    <w:rsid w:val="002164AC"/>
    <w:rsid w:val="002164C4"/>
    <w:rsid w:val="00216B27"/>
    <w:rsid w:val="002177AB"/>
    <w:rsid w:val="00217DD1"/>
    <w:rsid w:val="00217FD2"/>
    <w:rsid w:val="00220131"/>
    <w:rsid w:val="00220179"/>
    <w:rsid w:val="0022047C"/>
    <w:rsid w:val="002204A7"/>
    <w:rsid w:val="002206AB"/>
    <w:rsid w:val="00220732"/>
    <w:rsid w:val="00220D62"/>
    <w:rsid w:val="00221016"/>
    <w:rsid w:val="00221123"/>
    <w:rsid w:val="00221FBC"/>
    <w:rsid w:val="002224AF"/>
    <w:rsid w:val="002224EB"/>
    <w:rsid w:val="00222B85"/>
    <w:rsid w:val="00222C32"/>
    <w:rsid w:val="00223DB8"/>
    <w:rsid w:val="00223F0F"/>
    <w:rsid w:val="00224189"/>
    <w:rsid w:val="002241E8"/>
    <w:rsid w:val="00224433"/>
    <w:rsid w:val="00224937"/>
    <w:rsid w:val="00224D33"/>
    <w:rsid w:val="00225003"/>
    <w:rsid w:val="002250B5"/>
    <w:rsid w:val="0022548A"/>
    <w:rsid w:val="00225D32"/>
    <w:rsid w:val="002261AC"/>
    <w:rsid w:val="00226538"/>
    <w:rsid w:val="002268D5"/>
    <w:rsid w:val="00226B7A"/>
    <w:rsid w:val="00226E4A"/>
    <w:rsid w:val="002271C3"/>
    <w:rsid w:val="002272B2"/>
    <w:rsid w:val="00227564"/>
    <w:rsid w:val="00227766"/>
    <w:rsid w:val="00227D0F"/>
    <w:rsid w:val="00230147"/>
    <w:rsid w:val="002304F9"/>
    <w:rsid w:val="00230639"/>
    <w:rsid w:val="00230783"/>
    <w:rsid w:val="00230CC0"/>
    <w:rsid w:val="00231511"/>
    <w:rsid w:val="00231751"/>
    <w:rsid w:val="002317F3"/>
    <w:rsid w:val="00232221"/>
    <w:rsid w:val="002322C8"/>
    <w:rsid w:val="00232959"/>
    <w:rsid w:val="0023295D"/>
    <w:rsid w:val="00232A11"/>
    <w:rsid w:val="00232F23"/>
    <w:rsid w:val="00232FB6"/>
    <w:rsid w:val="002333F3"/>
    <w:rsid w:val="00233B5B"/>
    <w:rsid w:val="00233DB4"/>
    <w:rsid w:val="00233F8A"/>
    <w:rsid w:val="002349CD"/>
    <w:rsid w:val="00234B62"/>
    <w:rsid w:val="00234C77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157"/>
    <w:rsid w:val="0024080D"/>
    <w:rsid w:val="0024086F"/>
    <w:rsid w:val="00240B23"/>
    <w:rsid w:val="00241161"/>
    <w:rsid w:val="002411D6"/>
    <w:rsid w:val="002412C5"/>
    <w:rsid w:val="0024148D"/>
    <w:rsid w:val="00241D84"/>
    <w:rsid w:val="00241E42"/>
    <w:rsid w:val="00242094"/>
    <w:rsid w:val="00242972"/>
    <w:rsid w:val="00242BD5"/>
    <w:rsid w:val="00243476"/>
    <w:rsid w:val="002436E1"/>
    <w:rsid w:val="00243722"/>
    <w:rsid w:val="00243A6B"/>
    <w:rsid w:val="00243EDE"/>
    <w:rsid w:val="00244380"/>
    <w:rsid w:val="00244721"/>
    <w:rsid w:val="002448F5"/>
    <w:rsid w:val="00244927"/>
    <w:rsid w:val="00244EB7"/>
    <w:rsid w:val="00244EFD"/>
    <w:rsid w:val="002450B2"/>
    <w:rsid w:val="002453D3"/>
    <w:rsid w:val="002457DB"/>
    <w:rsid w:val="00245D7C"/>
    <w:rsid w:val="00245F15"/>
    <w:rsid w:val="00245F2F"/>
    <w:rsid w:val="00246549"/>
    <w:rsid w:val="00246718"/>
    <w:rsid w:val="0024698A"/>
    <w:rsid w:val="00246DD1"/>
    <w:rsid w:val="0024780F"/>
    <w:rsid w:val="0025077E"/>
    <w:rsid w:val="00250C83"/>
    <w:rsid w:val="00250DED"/>
    <w:rsid w:val="00250F42"/>
    <w:rsid w:val="00250FBE"/>
    <w:rsid w:val="00251143"/>
    <w:rsid w:val="002515D7"/>
    <w:rsid w:val="00251737"/>
    <w:rsid w:val="0025196B"/>
    <w:rsid w:val="0025243D"/>
    <w:rsid w:val="0025279C"/>
    <w:rsid w:val="002528E6"/>
    <w:rsid w:val="00253713"/>
    <w:rsid w:val="00253EA0"/>
    <w:rsid w:val="0025458D"/>
    <w:rsid w:val="00254DD8"/>
    <w:rsid w:val="0025532B"/>
    <w:rsid w:val="002555E0"/>
    <w:rsid w:val="00255763"/>
    <w:rsid w:val="00255933"/>
    <w:rsid w:val="002561EB"/>
    <w:rsid w:val="00256379"/>
    <w:rsid w:val="002565FA"/>
    <w:rsid w:val="00256626"/>
    <w:rsid w:val="0025668C"/>
    <w:rsid w:val="00256C0E"/>
    <w:rsid w:val="00256DEF"/>
    <w:rsid w:val="00256F57"/>
    <w:rsid w:val="00257077"/>
    <w:rsid w:val="00257840"/>
    <w:rsid w:val="00257B20"/>
    <w:rsid w:val="00257C6E"/>
    <w:rsid w:val="002606AC"/>
    <w:rsid w:val="002607D0"/>
    <w:rsid w:val="00260932"/>
    <w:rsid w:val="00260B16"/>
    <w:rsid w:val="00260C53"/>
    <w:rsid w:val="00260D02"/>
    <w:rsid w:val="00260DC7"/>
    <w:rsid w:val="00260E9F"/>
    <w:rsid w:val="00261C1E"/>
    <w:rsid w:val="00261C9D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84"/>
    <w:rsid w:val="00263FCE"/>
    <w:rsid w:val="0026420D"/>
    <w:rsid w:val="0026433C"/>
    <w:rsid w:val="00265067"/>
    <w:rsid w:val="0026544D"/>
    <w:rsid w:val="0026584A"/>
    <w:rsid w:val="002658C6"/>
    <w:rsid w:val="00265F7E"/>
    <w:rsid w:val="00266101"/>
    <w:rsid w:val="0026619F"/>
    <w:rsid w:val="002662B2"/>
    <w:rsid w:val="0026641D"/>
    <w:rsid w:val="00266755"/>
    <w:rsid w:val="00266825"/>
    <w:rsid w:val="002668C7"/>
    <w:rsid w:val="00266A03"/>
    <w:rsid w:val="00266A67"/>
    <w:rsid w:val="002671AA"/>
    <w:rsid w:val="00267267"/>
    <w:rsid w:val="00267328"/>
    <w:rsid w:val="002675DA"/>
    <w:rsid w:val="00267866"/>
    <w:rsid w:val="00267E34"/>
    <w:rsid w:val="00267F25"/>
    <w:rsid w:val="00270A9D"/>
    <w:rsid w:val="002713DB"/>
    <w:rsid w:val="00271788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B76"/>
    <w:rsid w:val="00275DAE"/>
    <w:rsid w:val="00276436"/>
    <w:rsid w:val="0027650F"/>
    <w:rsid w:val="00276601"/>
    <w:rsid w:val="00276936"/>
    <w:rsid w:val="002769E8"/>
    <w:rsid w:val="00276AE7"/>
    <w:rsid w:val="00276C8B"/>
    <w:rsid w:val="00276D5A"/>
    <w:rsid w:val="002800D6"/>
    <w:rsid w:val="0028035B"/>
    <w:rsid w:val="0028082F"/>
    <w:rsid w:val="00280C33"/>
    <w:rsid w:val="00281112"/>
    <w:rsid w:val="002812C4"/>
    <w:rsid w:val="0028139F"/>
    <w:rsid w:val="00281577"/>
    <w:rsid w:val="00281600"/>
    <w:rsid w:val="00282077"/>
    <w:rsid w:val="002821ED"/>
    <w:rsid w:val="00282233"/>
    <w:rsid w:val="00282405"/>
    <w:rsid w:val="002826F2"/>
    <w:rsid w:val="00282D31"/>
    <w:rsid w:val="00282D98"/>
    <w:rsid w:val="00283176"/>
    <w:rsid w:val="002845AF"/>
    <w:rsid w:val="002845DF"/>
    <w:rsid w:val="00284626"/>
    <w:rsid w:val="00285191"/>
    <w:rsid w:val="002853F7"/>
    <w:rsid w:val="002855E5"/>
    <w:rsid w:val="00285AA2"/>
    <w:rsid w:val="00285E22"/>
    <w:rsid w:val="00286480"/>
    <w:rsid w:val="00286C0B"/>
    <w:rsid w:val="002878CD"/>
    <w:rsid w:val="00287D47"/>
    <w:rsid w:val="00287D72"/>
    <w:rsid w:val="002902DF"/>
    <w:rsid w:val="002904B5"/>
    <w:rsid w:val="00290D98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58E"/>
    <w:rsid w:val="00293A4D"/>
    <w:rsid w:val="0029433B"/>
    <w:rsid w:val="00294B83"/>
    <w:rsid w:val="002952F9"/>
    <w:rsid w:val="00295617"/>
    <w:rsid w:val="00295B2B"/>
    <w:rsid w:val="00296775"/>
    <w:rsid w:val="002967D0"/>
    <w:rsid w:val="00297007"/>
    <w:rsid w:val="0029754C"/>
    <w:rsid w:val="0029779C"/>
    <w:rsid w:val="00297974"/>
    <w:rsid w:val="00297BD6"/>
    <w:rsid w:val="00297E6B"/>
    <w:rsid w:val="002A0127"/>
    <w:rsid w:val="002A027A"/>
    <w:rsid w:val="002A039B"/>
    <w:rsid w:val="002A076B"/>
    <w:rsid w:val="002A0B2D"/>
    <w:rsid w:val="002A14C6"/>
    <w:rsid w:val="002A1CB5"/>
    <w:rsid w:val="002A1CF2"/>
    <w:rsid w:val="002A22DD"/>
    <w:rsid w:val="002A2583"/>
    <w:rsid w:val="002A3143"/>
    <w:rsid w:val="002A3209"/>
    <w:rsid w:val="002A3933"/>
    <w:rsid w:val="002A3EF4"/>
    <w:rsid w:val="002A4267"/>
    <w:rsid w:val="002A48BA"/>
    <w:rsid w:val="002A5535"/>
    <w:rsid w:val="002A560C"/>
    <w:rsid w:val="002A5903"/>
    <w:rsid w:val="002A685D"/>
    <w:rsid w:val="002A6BFE"/>
    <w:rsid w:val="002A6CC1"/>
    <w:rsid w:val="002A6DC7"/>
    <w:rsid w:val="002A7678"/>
    <w:rsid w:val="002A7715"/>
    <w:rsid w:val="002A7747"/>
    <w:rsid w:val="002B0329"/>
    <w:rsid w:val="002B03DF"/>
    <w:rsid w:val="002B07C0"/>
    <w:rsid w:val="002B0F62"/>
    <w:rsid w:val="002B0F99"/>
    <w:rsid w:val="002B169A"/>
    <w:rsid w:val="002B18EB"/>
    <w:rsid w:val="002B1B78"/>
    <w:rsid w:val="002B1CD5"/>
    <w:rsid w:val="002B1E32"/>
    <w:rsid w:val="002B1EB8"/>
    <w:rsid w:val="002B1FAD"/>
    <w:rsid w:val="002B1FEB"/>
    <w:rsid w:val="002B2092"/>
    <w:rsid w:val="002B20F1"/>
    <w:rsid w:val="002B2371"/>
    <w:rsid w:val="002B25E1"/>
    <w:rsid w:val="002B272E"/>
    <w:rsid w:val="002B29D2"/>
    <w:rsid w:val="002B2F28"/>
    <w:rsid w:val="002B32D5"/>
    <w:rsid w:val="002B3D0F"/>
    <w:rsid w:val="002B42DB"/>
    <w:rsid w:val="002B4DCC"/>
    <w:rsid w:val="002B4F84"/>
    <w:rsid w:val="002B5428"/>
    <w:rsid w:val="002B5833"/>
    <w:rsid w:val="002B5A0A"/>
    <w:rsid w:val="002B5C04"/>
    <w:rsid w:val="002B5E9C"/>
    <w:rsid w:val="002B5EBB"/>
    <w:rsid w:val="002B5EC1"/>
    <w:rsid w:val="002B6FCF"/>
    <w:rsid w:val="002B758A"/>
    <w:rsid w:val="002B7B99"/>
    <w:rsid w:val="002B7BBC"/>
    <w:rsid w:val="002B7CF1"/>
    <w:rsid w:val="002B7DC0"/>
    <w:rsid w:val="002C07C2"/>
    <w:rsid w:val="002C0A8B"/>
    <w:rsid w:val="002C0CD8"/>
    <w:rsid w:val="002C13F8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448"/>
    <w:rsid w:val="002C251C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6C"/>
    <w:rsid w:val="002C493D"/>
    <w:rsid w:val="002C50AE"/>
    <w:rsid w:val="002C55E8"/>
    <w:rsid w:val="002C581E"/>
    <w:rsid w:val="002C5DCE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8C4"/>
    <w:rsid w:val="002C7965"/>
    <w:rsid w:val="002C7A4F"/>
    <w:rsid w:val="002C7ACF"/>
    <w:rsid w:val="002C7B7D"/>
    <w:rsid w:val="002D03BE"/>
    <w:rsid w:val="002D075F"/>
    <w:rsid w:val="002D0ADE"/>
    <w:rsid w:val="002D0EB3"/>
    <w:rsid w:val="002D115C"/>
    <w:rsid w:val="002D1B7D"/>
    <w:rsid w:val="002D1D2C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760"/>
    <w:rsid w:val="002D37B8"/>
    <w:rsid w:val="002D3815"/>
    <w:rsid w:val="002D38BB"/>
    <w:rsid w:val="002D3E27"/>
    <w:rsid w:val="002D3E3D"/>
    <w:rsid w:val="002D3FF9"/>
    <w:rsid w:val="002D424B"/>
    <w:rsid w:val="002D4424"/>
    <w:rsid w:val="002D4648"/>
    <w:rsid w:val="002D49B6"/>
    <w:rsid w:val="002D4D6E"/>
    <w:rsid w:val="002D4E3B"/>
    <w:rsid w:val="002D547F"/>
    <w:rsid w:val="002D5907"/>
    <w:rsid w:val="002D5A45"/>
    <w:rsid w:val="002D5C09"/>
    <w:rsid w:val="002D64A3"/>
    <w:rsid w:val="002D6758"/>
    <w:rsid w:val="002D6E39"/>
    <w:rsid w:val="002D6FB8"/>
    <w:rsid w:val="002D7222"/>
    <w:rsid w:val="002D79DA"/>
    <w:rsid w:val="002D7A1B"/>
    <w:rsid w:val="002D7A5D"/>
    <w:rsid w:val="002E0071"/>
    <w:rsid w:val="002E0337"/>
    <w:rsid w:val="002E03C1"/>
    <w:rsid w:val="002E04DD"/>
    <w:rsid w:val="002E0557"/>
    <w:rsid w:val="002E0F5B"/>
    <w:rsid w:val="002E15F3"/>
    <w:rsid w:val="002E1B47"/>
    <w:rsid w:val="002E1B68"/>
    <w:rsid w:val="002E1E09"/>
    <w:rsid w:val="002E1FD1"/>
    <w:rsid w:val="002E25F6"/>
    <w:rsid w:val="002E28DC"/>
    <w:rsid w:val="002E2D0C"/>
    <w:rsid w:val="002E3540"/>
    <w:rsid w:val="002E3ED0"/>
    <w:rsid w:val="002E411C"/>
    <w:rsid w:val="002E4339"/>
    <w:rsid w:val="002E43F5"/>
    <w:rsid w:val="002E45EC"/>
    <w:rsid w:val="002E48BC"/>
    <w:rsid w:val="002E48BE"/>
    <w:rsid w:val="002E4B75"/>
    <w:rsid w:val="002E5756"/>
    <w:rsid w:val="002E57AF"/>
    <w:rsid w:val="002E5AD0"/>
    <w:rsid w:val="002E5D9C"/>
    <w:rsid w:val="002E5E5C"/>
    <w:rsid w:val="002E5FE1"/>
    <w:rsid w:val="002E60D8"/>
    <w:rsid w:val="002E6755"/>
    <w:rsid w:val="002E6DB4"/>
    <w:rsid w:val="002E6DFE"/>
    <w:rsid w:val="002E727B"/>
    <w:rsid w:val="002E7301"/>
    <w:rsid w:val="002E75B3"/>
    <w:rsid w:val="002E75F1"/>
    <w:rsid w:val="002E776A"/>
    <w:rsid w:val="002F04FB"/>
    <w:rsid w:val="002F0AA3"/>
    <w:rsid w:val="002F0BAE"/>
    <w:rsid w:val="002F0D2C"/>
    <w:rsid w:val="002F0D82"/>
    <w:rsid w:val="002F19BE"/>
    <w:rsid w:val="002F1AEA"/>
    <w:rsid w:val="002F1F52"/>
    <w:rsid w:val="002F27E6"/>
    <w:rsid w:val="002F291B"/>
    <w:rsid w:val="002F2A6B"/>
    <w:rsid w:val="002F3037"/>
    <w:rsid w:val="002F3294"/>
    <w:rsid w:val="002F32D0"/>
    <w:rsid w:val="002F4550"/>
    <w:rsid w:val="002F4E46"/>
    <w:rsid w:val="002F505F"/>
    <w:rsid w:val="002F531B"/>
    <w:rsid w:val="002F5A62"/>
    <w:rsid w:val="002F64F2"/>
    <w:rsid w:val="002F6D39"/>
    <w:rsid w:val="002F7076"/>
    <w:rsid w:val="002F71F2"/>
    <w:rsid w:val="002F7597"/>
    <w:rsid w:val="002F7669"/>
    <w:rsid w:val="002F7B13"/>
    <w:rsid w:val="003008E7"/>
    <w:rsid w:val="00300E48"/>
    <w:rsid w:val="0030104F"/>
    <w:rsid w:val="003011D6"/>
    <w:rsid w:val="00301392"/>
    <w:rsid w:val="0030177A"/>
    <w:rsid w:val="003023CD"/>
    <w:rsid w:val="003024B0"/>
    <w:rsid w:val="003024CA"/>
    <w:rsid w:val="003026CC"/>
    <w:rsid w:val="003033F7"/>
    <w:rsid w:val="003037E4"/>
    <w:rsid w:val="00303869"/>
    <w:rsid w:val="00303D61"/>
    <w:rsid w:val="00303D79"/>
    <w:rsid w:val="00304D2C"/>
    <w:rsid w:val="0030527C"/>
    <w:rsid w:val="003052A6"/>
    <w:rsid w:val="00305893"/>
    <w:rsid w:val="003063F4"/>
    <w:rsid w:val="00306505"/>
    <w:rsid w:val="003068D3"/>
    <w:rsid w:val="00306C62"/>
    <w:rsid w:val="00306F94"/>
    <w:rsid w:val="0030714F"/>
    <w:rsid w:val="003077D4"/>
    <w:rsid w:val="0031051A"/>
    <w:rsid w:val="003106F6"/>
    <w:rsid w:val="00310B91"/>
    <w:rsid w:val="00311024"/>
    <w:rsid w:val="00311245"/>
    <w:rsid w:val="00311C49"/>
    <w:rsid w:val="00311E00"/>
    <w:rsid w:val="00311F54"/>
    <w:rsid w:val="00312B2A"/>
    <w:rsid w:val="00312F19"/>
    <w:rsid w:val="00312F66"/>
    <w:rsid w:val="0031326E"/>
    <w:rsid w:val="003133C7"/>
    <w:rsid w:val="00313CB7"/>
    <w:rsid w:val="00314228"/>
    <w:rsid w:val="00314396"/>
    <w:rsid w:val="0031477C"/>
    <w:rsid w:val="00314DCF"/>
    <w:rsid w:val="003155F1"/>
    <w:rsid w:val="00315E02"/>
    <w:rsid w:val="00316108"/>
    <w:rsid w:val="00316193"/>
    <w:rsid w:val="00316382"/>
    <w:rsid w:val="003164B4"/>
    <w:rsid w:val="00316C50"/>
    <w:rsid w:val="0031701C"/>
    <w:rsid w:val="00317220"/>
    <w:rsid w:val="003174AA"/>
    <w:rsid w:val="003175AE"/>
    <w:rsid w:val="00317771"/>
    <w:rsid w:val="003177C0"/>
    <w:rsid w:val="0031782B"/>
    <w:rsid w:val="00317917"/>
    <w:rsid w:val="00317B3D"/>
    <w:rsid w:val="00320184"/>
    <w:rsid w:val="003202EB"/>
    <w:rsid w:val="0032032C"/>
    <w:rsid w:val="003217B5"/>
    <w:rsid w:val="0032192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F49"/>
    <w:rsid w:val="00323FE0"/>
    <w:rsid w:val="003242F9"/>
    <w:rsid w:val="00324642"/>
    <w:rsid w:val="0032483E"/>
    <w:rsid w:val="00325D90"/>
    <w:rsid w:val="00325DD1"/>
    <w:rsid w:val="00325EF5"/>
    <w:rsid w:val="00325F7C"/>
    <w:rsid w:val="00326A42"/>
    <w:rsid w:val="00326FAC"/>
    <w:rsid w:val="00327186"/>
    <w:rsid w:val="00327404"/>
    <w:rsid w:val="00327C7D"/>
    <w:rsid w:val="00327F93"/>
    <w:rsid w:val="0033039A"/>
    <w:rsid w:val="003303BC"/>
    <w:rsid w:val="00330867"/>
    <w:rsid w:val="003308BE"/>
    <w:rsid w:val="003308C8"/>
    <w:rsid w:val="00330A9E"/>
    <w:rsid w:val="00330C42"/>
    <w:rsid w:val="00330C86"/>
    <w:rsid w:val="0033130C"/>
    <w:rsid w:val="00331F33"/>
    <w:rsid w:val="00332184"/>
    <w:rsid w:val="003324AB"/>
    <w:rsid w:val="003326B7"/>
    <w:rsid w:val="0033283B"/>
    <w:rsid w:val="003334AF"/>
    <w:rsid w:val="00333563"/>
    <w:rsid w:val="0033399B"/>
    <w:rsid w:val="00333F88"/>
    <w:rsid w:val="00333FA0"/>
    <w:rsid w:val="0033407F"/>
    <w:rsid w:val="00334110"/>
    <w:rsid w:val="00334C21"/>
    <w:rsid w:val="00335ADF"/>
    <w:rsid w:val="00335B2A"/>
    <w:rsid w:val="00335F7C"/>
    <w:rsid w:val="00335FC3"/>
    <w:rsid w:val="00336735"/>
    <w:rsid w:val="00336D0D"/>
    <w:rsid w:val="00337361"/>
    <w:rsid w:val="003375C5"/>
    <w:rsid w:val="0033768D"/>
    <w:rsid w:val="00337D5F"/>
    <w:rsid w:val="003400E5"/>
    <w:rsid w:val="00340311"/>
    <w:rsid w:val="00340410"/>
    <w:rsid w:val="00340641"/>
    <w:rsid w:val="003408DB"/>
    <w:rsid w:val="00340D60"/>
    <w:rsid w:val="00340D6C"/>
    <w:rsid w:val="0034162E"/>
    <w:rsid w:val="00341881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E0"/>
    <w:rsid w:val="003441CB"/>
    <w:rsid w:val="003443B7"/>
    <w:rsid w:val="0034445C"/>
    <w:rsid w:val="00344509"/>
    <w:rsid w:val="003445BE"/>
    <w:rsid w:val="003450C2"/>
    <w:rsid w:val="00345147"/>
    <w:rsid w:val="003455B4"/>
    <w:rsid w:val="0034572D"/>
    <w:rsid w:val="0034588F"/>
    <w:rsid w:val="00345B10"/>
    <w:rsid w:val="00345E8E"/>
    <w:rsid w:val="00345EDC"/>
    <w:rsid w:val="00346154"/>
    <w:rsid w:val="00346494"/>
    <w:rsid w:val="00346829"/>
    <w:rsid w:val="00346E3C"/>
    <w:rsid w:val="003475FD"/>
    <w:rsid w:val="00347639"/>
    <w:rsid w:val="003476AE"/>
    <w:rsid w:val="003479B0"/>
    <w:rsid w:val="00347BD4"/>
    <w:rsid w:val="003500C9"/>
    <w:rsid w:val="00350323"/>
    <w:rsid w:val="00350AC9"/>
    <w:rsid w:val="00350BB2"/>
    <w:rsid w:val="00350E78"/>
    <w:rsid w:val="00350E90"/>
    <w:rsid w:val="00351A0D"/>
    <w:rsid w:val="00351B96"/>
    <w:rsid w:val="00351FAB"/>
    <w:rsid w:val="00352405"/>
    <w:rsid w:val="00352524"/>
    <w:rsid w:val="0035297F"/>
    <w:rsid w:val="00352A78"/>
    <w:rsid w:val="00352B73"/>
    <w:rsid w:val="00352D19"/>
    <w:rsid w:val="00352ECF"/>
    <w:rsid w:val="00352ED0"/>
    <w:rsid w:val="003532AE"/>
    <w:rsid w:val="003539FF"/>
    <w:rsid w:val="00353A6B"/>
    <w:rsid w:val="00353F98"/>
    <w:rsid w:val="0035402A"/>
    <w:rsid w:val="00354303"/>
    <w:rsid w:val="0035444E"/>
    <w:rsid w:val="00354BB4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7A1"/>
    <w:rsid w:val="0035728D"/>
    <w:rsid w:val="003574C5"/>
    <w:rsid w:val="00357660"/>
    <w:rsid w:val="00357915"/>
    <w:rsid w:val="00357CC1"/>
    <w:rsid w:val="0036044D"/>
    <w:rsid w:val="0036055E"/>
    <w:rsid w:val="003608F6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3CDE"/>
    <w:rsid w:val="0036461B"/>
    <w:rsid w:val="00364A47"/>
    <w:rsid w:val="00365004"/>
    <w:rsid w:val="00365084"/>
    <w:rsid w:val="003656D0"/>
    <w:rsid w:val="00365B4D"/>
    <w:rsid w:val="00365D84"/>
    <w:rsid w:val="003661E3"/>
    <w:rsid w:val="003662FA"/>
    <w:rsid w:val="00367857"/>
    <w:rsid w:val="00367A08"/>
    <w:rsid w:val="00367BB2"/>
    <w:rsid w:val="00367D2D"/>
    <w:rsid w:val="003700DF"/>
    <w:rsid w:val="00370B7A"/>
    <w:rsid w:val="00370CC3"/>
    <w:rsid w:val="00370E30"/>
    <w:rsid w:val="00371242"/>
    <w:rsid w:val="003713F5"/>
    <w:rsid w:val="003716B4"/>
    <w:rsid w:val="00371E55"/>
    <w:rsid w:val="00371FAB"/>
    <w:rsid w:val="00371FF4"/>
    <w:rsid w:val="00372A23"/>
    <w:rsid w:val="00372A5B"/>
    <w:rsid w:val="00372B99"/>
    <w:rsid w:val="00372CDE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D79"/>
    <w:rsid w:val="003763A2"/>
    <w:rsid w:val="00376E0C"/>
    <w:rsid w:val="00377286"/>
    <w:rsid w:val="003776E4"/>
    <w:rsid w:val="003803A8"/>
    <w:rsid w:val="00380A00"/>
    <w:rsid w:val="00380A70"/>
    <w:rsid w:val="00380D5A"/>
    <w:rsid w:val="003816EB"/>
    <w:rsid w:val="0038177F"/>
    <w:rsid w:val="00382427"/>
    <w:rsid w:val="0038250C"/>
    <w:rsid w:val="00383190"/>
    <w:rsid w:val="003831E6"/>
    <w:rsid w:val="003833E3"/>
    <w:rsid w:val="003837AF"/>
    <w:rsid w:val="0038386D"/>
    <w:rsid w:val="00383941"/>
    <w:rsid w:val="00383A00"/>
    <w:rsid w:val="00383F61"/>
    <w:rsid w:val="00384096"/>
    <w:rsid w:val="003842EA"/>
    <w:rsid w:val="0038437F"/>
    <w:rsid w:val="00384589"/>
    <w:rsid w:val="003847CD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90103"/>
    <w:rsid w:val="00390493"/>
    <w:rsid w:val="00390F02"/>
    <w:rsid w:val="003912C9"/>
    <w:rsid w:val="0039141F"/>
    <w:rsid w:val="0039153C"/>
    <w:rsid w:val="00391705"/>
    <w:rsid w:val="0039186F"/>
    <w:rsid w:val="003919D3"/>
    <w:rsid w:val="003919FC"/>
    <w:rsid w:val="00391AED"/>
    <w:rsid w:val="00391C8E"/>
    <w:rsid w:val="0039202D"/>
    <w:rsid w:val="0039259E"/>
    <w:rsid w:val="00393468"/>
    <w:rsid w:val="003938DB"/>
    <w:rsid w:val="003938E2"/>
    <w:rsid w:val="0039397D"/>
    <w:rsid w:val="00393F27"/>
    <w:rsid w:val="003941D8"/>
    <w:rsid w:val="00394338"/>
    <w:rsid w:val="003945D7"/>
    <w:rsid w:val="00394A59"/>
    <w:rsid w:val="00394D1C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007"/>
    <w:rsid w:val="003A0297"/>
    <w:rsid w:val="003A02E9"/>
    <w:rsid w:val="003A0A73"/>
    <w:rsid w:val="003A0CD6"/>
    <w:rsid w:val="003A1ECB"/>
    <w:rsid w:val="003A1EFB"/>
    <w:rsid w:val="003A2675"/>
    <w:rsid w:val="003A286B"/>
    <w:rsid w:val="003A2AB2"/>
    <w:rsid w:val="003A2AC8"/>
    <w:rsid w:val="003A2D2D"/>
    <w:rsid w:val="003A2FA0"/>
    <w:rsid w:val="003A3596"/>
    <w:rsid w:val="003A36FF"/>
    <w:rsid w:val="003A373A"/>
    <w:rsid w:val="003A38A7"/>
    <w:rsid w:val="003A3E64"/>
    <w:rsid w:val="003A4055"/>
    <w:rsid w:val="003A471C"/>
    <w:rsid w:val="003A47DF"/>
    <w:rsid w:val="003A4A74"/>
    <w:rsid w:val="003A5707"/>
    <w:rsid w:val="003A5ABD"/>
    <w:rsid w:val="003A5EBF"/>
    <w:rsid w:val="003A646A"/>
    <w:rsid w:val="003A65A9"/>
    <w:rsid w:val="003A6EF5"/>
    <w:rsid w:val="003A720A"/>
    <w:rsid w:val="003A734A"/>
    <w:rsid w:val="003A73D2"/>
    <w:rsid w:val="003A7713"/>
    <w:rsid w:val="003B0029"/>
    <w:rsid w:val="003B030D"/>
    <w:rsid w:val="003B03CD"/>
    <w:rsid w:val="003B0D93"/>
    <w:rsid w:val="003B0DD5"/>
    <w:rsid w:val="003B15BC"/>
    <w:rsid w:val="003B188D"/>
    <w:rsid w:val="003B194E"/>
    <w:rsid w:val="003B1C1C"/>
    <w:rsid w:val="003B1C36"/>
    <w:rsid w:val="003B1D07"/>
    <w:rsid w:val="003B27C6"/>
    <w:rsid w:val="003B291D"/>
    <w:rsid w:val="003B2B56"/>
    <w:rsid w:val="003B2F35"/>
    <w:rsid w:val="003B3600"/>
    <w:rsid w:val="003B3A05"/>
    <w:rsid w:val="003B4170"/>
    <w:rsid w:val="003B4194"/>
    <w:rsid w:val="003B41EC"/>
    <w:rsid w:val="003B42D1"/>
    <w:rsid w:val="003B44A1"/>
    <w:rsid w:val="003B4A0F"/>
    <w:rsid w:val="003B4C2B"/>
    <w:rsid w:val="003B4F83"/>
    <w:rsid w:val="003B52FD"/>
    <w:rsid w:val="003B6507"/>
    <w:rsid w:val="003B6B50"/>
    <w:rsid w:val="003B6CC8"/>
    <w:rsid w:val="003B6F9A"/>
    <w:rsid w:val="003B733C"/>
    <w:rsid w:val="003B73D2"/>
    <w:rsid w:val="003B7480"/>
    <w:rsid w:val="003B76A5"/>
    <w:rsid w:val="003B7857"/>
    <w:rsid w:val="003B7FFD"/>
    <w:rsid w:val="003C05AF"/>
    <w:rsid w:val="003C0737"/>
    <w:rsid w:val="003C07CF"/>
    <w:rsid w:val="003C09C8"/>
    <w:rsid w:val="003C0C86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62B6"/>
    <w:rsid w:val="003C697A"/>
    <w:rsid w:val="003C6A25"/>
    <w:rsid w:val="003C7245"/>
    <w:rsid w:val="003C7291"/>
    <w:rsid w:val="003C72A3"/>
    <w:rsid w:val="003C748C"/>
    <w:rsid w:val="003C7BC9"/>
    <w:rsid w:val="003C7DCF"/>
    <w:rsid w:val="003D05CB"/>
    <w:rsid w:val="003D0BF5"/>
    <w:rsid w:val="003D0E4A"/>
    <w:rsid w:val="003D110B"/>
    <w:rsid w:val="003D13A6"/>
    <w:rsid w:val="003D14C2"/>
    <w:rsid w:val="003D1591"/>
    <w:rsid w:val="003D1699"/>
    <w:rsid w:val="003D1D58"/>
    <w:rsid w:val="003D21E9"/>
    <w:rsid w:val="003D23D2"/>
    <w:rsid w:val="003D2512"/>
    <w:rsid w:val="003D2656"/>
    <w:rsid w:val="003D2772"/>
    <w:rsid w:val="003D2951"/>
    <w:rsid w:val="003D299F"/>
    <w:rsid w:val="003D2CBF"/>
    <w:rsid w:val="003D2FA4"/>
    <w:rsid w:val="003D3040"/>
    <w:rsid w:val="003D3245"/>
    <w:rsid w:val="003D35B6"/>
    <w:rsid w:val="003D36D6"/>
    <w:rsid w:val="003D3C99"/>
    <w:rsid w:val="003D41CB"/>
    <w:rsid w:val="003D4203"/>
    <w:rsid w:val="003D423F"/>
    <w:rsid w:val="003D4256"/>
    <w:rsid w:val="003D4C5B"/>
    <w:rsid w:val="003D5187"/>
    <w:rsid w:val="003D5361"/>
    <w:rsid w:val="003D5B1A"/>
    <w:rsid w:val="003D5CD1"/>
    <w:rsid w:val="003D5DBA"/>
    <w:rsid w:val="003D5F15"/>
    <w:rsid w:val="003D65CC"/>
    <w:rsid w:val="003D6B91"/>
    <w:rsid w:val="003D7470"/>
    <w:rsid w:val="003D7D0E"/>
    <w:rsid w:val="003D7D5B"/>
    <w:rsid w:val="003D7EA2"/>
    <w:rsid w:val="003E0482"/>
    <w:rsid w:val="003E0819"/>
    <w:rsid w:val="003E0827"/>
    <w:rsid w:val="003E0C21"/>
    <w:rsid w:val="003E129F"/>
    <w:rsid w:val="003E1354"/>
    <w:rsid w:val="003E1551"/>
    <w:rsid w:val="003E18DB"/>
    <w:rsid w:val="003E1BDE"/>
    <w:rsid w:val="003E1EE7"/>
    <w:rsid w:val="003E243B"/>
    <w:rsid w:val="003E3115"/>
    <w:rsid w:val="003E3530"/>
    <w:rsid w:val="003E3690"/>
    <w:rsid w:val="003E3721"/>
    <w:rsid w:val="003E37E9"/>
    <w:rsid w:val="003E38EC"/>
    <w:rsid w:val="003E3AB2"/>
    <w:rsid w:val="003E3AD7"/>
    <w:rsid w:val="003E3BA1"/>
    <w:rsid w:val="003E4273"/>
    <w:rsid w:val="003E44FB"/>
    <w:rsid w:val="003E45A2"/>
    <w:rsid w:val="003E4F07"/>
    <w:rsid w:val="003E4FD2"/>
    <w:rsid w:val="003E54CB"/>
    <w:rsid w:val="003E5A45"/>
    <w:rsid w:val="003E5F33"/>
    <w:rsid w:val="003E6137"/>
    <w:rsid w:val="003E65E2"/>
    <w:rsid w:val="003E6896"/>
    <w:rsid w:val="003E6E69"/>
    <w:rsid w:val="003E7132"/>
    <w:rsid w:val="003F0724"/>
    <w:rsid w:val="003F1945"/>
    <w:rsid w:val="003F1A2B"/>
    <w:rsid w:val="003F1ADA"/>
    <w:rsid w:val="003F1D96"/>
    <w:rsid w:val="003F2896"/>
    <w:rsid w:val="003F299D"/>
    <w:rsid w:val="003F2DC1"/>
    <w:rsid w:val="003F2DE8"/>
    <w:rsid w:val="003F38F6"/>
    <w:rsid w:val="003F3B0F"/>
    <w:rsid w:val="003F3C7E"/>
    <w:rsid w:val="003F4470"/>
    <w:rsid w:val="003F4591"/>
    <w:rsid w:val="003F4A40"/>
    <w:rsid w:val="003F505A"/>
    <w:rsid w:val="003F56E7"/>
    <w:rsid w:val="003F6155"/>
    <w:rsid w:val="003F66D9"/>
    <w:rsid w:val="003F6EFA"/>
    <w:rsid w:val="003F6F21"/>
    <w:rsid w:val="003F7137"/>
    <w:rsid w:val="003F7822"/>
    <w:rsid w:val="003F7998"/>
    <w:rsid w:val="003F79D2"/>
    <w:rsid w:val="003F7BF1"/>
    <w:rsid w:val="003F7EC1"/>
    <w:rsid w:val="003F7F07"/>
    <w:rsid w:val="00400029"/>
    <w:rsid w:val="004001A1"/>
    <w:rsid w:val="00400254"/>
    <w:rsid w:val="004005CB"/>
    <w:rsid w:val="0040071A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54F"/>
    <w:rsid w:val="0040262F"/>
    <w:rsid w:val="00402D37"/>
    <w:rsid w:val="00402EEC"/>
    <w:rsid w:val="0040333E"/>
    <w:rsid w:val="004034AB"/>
    <w:rsid w:val="0040389D"/>
    <w:rsid w:val="00403D9F"/>
    <w:rsid w:val="00404177"/>
    <w:rsid w:val="004047B3"/>
    <w:rsid w:val="0040492C"/>
    <w:rsid w:val="004051DB"/>
    <w:rsid w:val="004052F1"/>
    <w:rsid w:val="004055E3"/>
    <w:rsid w:val="0040572B"/>
    <w:rsid w:val="00405A5A"/>
    <w:rsid w:val="00405F01"/>
    <w:rsid w:val="00405F60"/>
    <w:rsid w:val="00406082"/>
    <w:rsid w:val="0040620E"/>
    <w:rsid w:val="004062F8"/>
    <w:rsid w:val="004063DF"/>
    <w:rsid w:val="00406D34"/>
    <w:rsid w:val="0040714C"/>
    <w:rsid w:val="0040733B"/>
    <w:rsid w:val="004073BB"/>
    <w:rsid w:val="0040749C"/>
    <w:rsid w:val="004077E2"/>
    <w:rsid w:val="00410357"/>
    <w:rsid w:val="0041072E"/>
    <w:rsid w:val="00410E0B"/>
    <w:rsid w:val="00411070"/>
    <w:rsid w:val="00411D5F"/>
    <w:rsid w:val="00411D90"/>
    <w:rsid w:val="004129E2"/>
    <w:rsid w:val="00412BED"/>
    <w:rsid w:val="0041305F"/>
    <w:rsid w:val="0041314A"/>
    <w:rsid w:val="00413334"/>
    <w:rsid w:val="00413C56"/>
    <w:rsid w:val="00413EC1"/>
    <w:rsid w:val="004144F3"/>
    <w:rsid w:val="00414544"/>
    <w:rsid w:val="00414606"/>
    <w:rsid w:val="00414995"/>
    <w:rsid w:val="00414E87"/>
    <w:rsid w:val="00415593"/>
    <w:rsid w:val="00415928"/>
    <w:rsid w:val="00415B89"/>
    <w:rsid w:val="00415F18"/>
    <w:rsid w:val="0041617A"/>
    <w:rsid w:val="004161C7"/>
    <w:rsid w:val="0041645D"/>
    <w:rsid w:val="00416508"/>
    <w:rsid w:val="00416EBE"/>
    <w:rsid w:val="00417112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2E2"/>
    <w:rsid w:val="00421B8F"/>
    <w:rsid w:val="00421CD1"/>
    <w:rsid w:val="00422A22"/>
    <w:rsid w:val="00422AD6"/>
    <w:rsid w:val="00422DB0"/>
    <w:rsid w:val="00423178"/>
    <w:rsid w:val="004236EE"/>
    <w:rsid w:val="00423B61"/>
    <w:rsid w:val="00423F4E"/>
    <w:rsid w:val="00424887"/>
    <w:rsid w:val="00424E04"/>
    <w:rsid w:val="00424E17"/>
    <w:rsid w:val="00425167"/>
    <w:rsid w:val="004253CA"/>
    <w:rsid w:val="004254E1"/>
    <w:rsid w:val="004259E8"/>
    <w:rsid w:val="00425FF8"/>
    <w:rsid w:val="00426078"/>
    <w:rsid w:val="0042626D"/>
    <w:rsid w:val="00426873"/>
    <w:rsid w:val="004268E3"/>
    <w:rsid w:val="004270D0"/>
    <w:rsid w:val="004277BA"/>
    <w:rsid w:val="00427948"/>
    <w:rsid w:val="00427AC6"/>
    <w:rsid w:val="00430DFD"/>
    <w:rsid w:val="004313E8"/>
    <w:rsid w:val="0043142E"/>
    <w:rsid w:val="00431D63"/>
    <w:rsid w:val="00432260"/>
    <w:rsid w:val="0043230D"/>
    <w:rsid w:val="004330AA"/>
    <w:rsid w:val="00433577"/>
    <w:rsid w:val="004338A5"/>
    <w:rsid w:val="004339E9"/>
    <w:rsid w:val="00433A40"/>
    <w:rsid w:val="00433B83"/>
    <w:rsid w:val="00433D73"/>
    <w:rsid w:val="0043426C"/>
    <w:rsid w:val="00434485"/>
    <w:rsid w:val="00434767"/>
    <w:rsid w:val="004347B0"/>
    <w:rsid w:val="004349CE"/>
    <w:rsid w:val="00434EA8"/>
    <w:rsid w:val="00434F4E"/>
    <w:rsid w:val="004353C4"/>
    <w:rsid w:val="0043574F"/>
    <w:rsid w:val="00435C38"/>
    <w:rsid w:val="00435FA5"/>
    <w:rsid w:val="004361F1"/>
    <w:rsid w:val="0043637C"/>
    <w:rsid w:val="00436693"/>
    <w:rsid w:val="004367D7"/>
    <w:rsid w:val="0043737D"/>
    <w:rsid w:val="004377D8"/>
    <w:rsid w:val="00437B94"/>
    <w:rsid w:val="00437C80"/>
    <w:rsid w:val="0044092E"/>
    <w:rsid w:val="004410AF"/>
    <w:rsid w:val="00441224"/>
    <w:rsid w:val="004418A8"/>
    <w:rsid w:val="00441AF7"/>
    <w:rsid w:val="004421F4"/>
    <w:rsid w:val="0044231A"/>
    <w:rsid w:val="00442468"/>
    <w:rsid w:val="0044255C"/>
    <w:rsid w:val="00442EF4"/>
    <w:rsid w:val="00443099"/>
    <w:rsid w:val="004433ED"/>
    <w:rsid w:val="00443522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5221"/>
    <w:rsid w:val="004455C9"/>
    <w:rsid w:val="00445961"/>
    <w:rsid w:val="00445B25"/>
    <w:rsid w:val="00445D2B"/>
    <w:rsid w:val="004464F5"/>
    <w:rsid w:val="0044657D"/>
    <w:rsid w:val="00446A92"/>
    <w:rsid w:val="00446B9E"/>
    <w:rsid w:val="0044771E"/>
    <w:rsid w:val="00447E67"/>
    <w:rsid w:val="00450A57"/>
    <w:rsid w:val="00450B5D"/>
    <w:rsid w:val="00450C5F"/>
    <w:rsid w:val="004511F2"/>
    <w:rsid w:val="004515D0"/>
    <w:rsid w:val="004518A4"/>
    <w:rsid w:val="004519DA"/>
    <w:rsid w:val="00451E6C"/>
    <w:rsid w:val="00452A57"/>
    <w:rsid w:val="00452B9C"/>
    <w:rsid w:val="00452E24"/>
    <w:rsid w:val="00453159"/>
    <w:rsid w:val="00453C8E"/>
    <w:rsid w:val="00454352"/>
    <w:rsid w:val="004544D5"/>
    <w:rsid w:val="00454EC6"/>
    <w:rsid w:val="0045510D"/>
    <w:rsid w:val="0045522B"/>
    <w:rsid w:val="00455231"/>
    <w:rsid w:val="00455291"/>
    <w:rsid w:val="00455A18"/>
    <w:rsid w:val="00455AE8"/>
    <w:rsid w:val="00455CB9"/>
    <w:rsid w:val="00455EB1"/>
    <w:rsid w:val="00456014"/>
    <w:rsid w:val="004565FF"/>
    <w:rsid w:val="00456A21"/>
    <w:rsid w:val="00456AAB"/>
    <w:rsid w:val="00456C57"/>
    <w:rsid w:val="004577B1"/>
    <w:rsid w:val="00457E43"/>
    <w:rsid w:val="00460239"/>
    <w:rsid w:val="004607BA"/>
    <w:rsid w:val="00460838"/>
    <w:rsid w:val="00460C78"/>
    <w:rsid w:val="00460F7F"/>
    <w:rsid w:val="004619D3"/>
    <w:rsid w:val="00461B8C"/>
    <w:rsid w:val="0046250C"/>
    <w:rsid w:val="00462593"/>
    <w:rsid w:val="00462782"/>
    <w:rsid w:val="00463000"/>
    <w:rsid w:val="0046313F"/>
    <w:rsid w:val="004638C5"/>
    <w:rsid w:val="00463A2C"/>
    <w:rsid w:val="004644ED"/>
    <w:rsid w:val="004645C8"/>
    <w:rsid w:val="00464B01"/>
    <w:rsid w:val="00464D20"/>
    <w:rsid w:val="00464E27"/>
    <w:rsid w:val="00465C7D"/>
    <w:rsid w:val="00465E42"/>
    <w:rsid w:val="004665D2"/>
    <w:rsid w:val="0046684B"/>
    <w:rsid w:val="00466A14"/>
    <w:rsid w:val="00466BD5"/>
    <w:rsid w:val="00466E00"/>
    <w:rsid w:val="004672B7"/>
    <w:rsid w:val="004674DE"/>
    <w:rsid w:val="004677FC"/>
    <w:rsid w:val="004678A1"/>
    <w:rsid w:val="00467913"/>
    <w:rsid w:val="00467AC3"/>
    <w:rsid w:val="00467F11"/>
    <w:rsid w:val="0047012C"/>
    <w:rsid w:val="00470281"/>
    <w:rsid w:val="004702D8"/>
    <w:rsid w:val="004702ED"/>
    <w:rsid w:val="0047061D"/>
    <w:rsid w:val="004708EF"/>
    <w:rsid w:val="00470C49"/>
    <w:rsid w:val="00470E15"/>
    <w:rsid w:val="00470EA6"/>
    <w:rsid w:val="00471117"/>
    <w:rsid w:val="0047124B"/>
    <w:rsid w:val="004714B5"/>
    <w:rsid w:val="004716C4"/>
    <w:rsid w:val="004716EA"/>
    <w:rsid w:val="0047198F"/>
    <w:rsid w:val="00471DCF"/>
    <w:rsid w:val="00471E64"/>
    <w:rsid w:val="00472390"/>
    <w:rsid w:val="004727AC"/>
    <w:rsid w:val="00472C3D"/>
    <w:rsid w:val="00472D0D"/>
    <w:rsid w:val="00472FD7"/>
    <w:rsid w:val="00473321"/>
    <w:rsid w:val="00473BBB"/>
    <w:rsid w:val="00473FAA"/>
    <w:rsid w:val="0047407C"/>
    <w:rsid w:val="00474333"/>
    <w:rsid w:val="004744FB"/>
    <w:rsid w:val="00474DC4"/>
    <w:rsid w:val="004750BC"/>
    <w:rsid w:val="0047532A"/>
    <w:rsid w:val="00475A30"/>
    <w:rsid w:val="00475BA4"/>
    <w:rsid w:val="00475CE7"/>
    <w:rsid w:val="004768FB"/>
    <w:rsid w:val="00476BA1"/>
    <w:rsid w:val="00476C49"/>
    <w:rsid w:val="00476DEF"/>
    <w:rsid w:val="004771C2"/>
    <w:rsid w:val="004772CD"/>
    <w:rsid w:val="00477538"/>
    <w:rsid w:val="004778FC"/>
    <w:rsid w:val="00477AFC"/>
    <w:rsid w:val="00477D3C"/>
    <w:rsid w:val="00477D6D"/>
    <w:rsid w:val="00477E2C"/>
    <w:rsid w:val="00480C1F"/>
    <w:rsid w:val="00480C5B"/>
    <w:rsid w:val="00481546"/>
    <w:rsid w:val="00481691"/>
    <w:rsid w:val="0048187D"/>
    <w:rsid w:val="004819EC"/>
    <w:rsid w:val="00482367"/>
    <w:rsid w:val="00482416"/>
    <w:rsid w:val="00482C2C"/>
    <w:rsid w:val="004831B5"/>
    <w:rsid w:val="00483B4D"/>
    <w:rsid w:val="00483D03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BB6"/>
    <w:rsid w:val="00487CEF"/>
    <w:rsid w:val="00490C12"/>
    <w:rsid w:val="0049146D"/>
    <w:rsid w:val="0049155D"/>
    <w:rsid w:val="00491C37"/>
    <w:rsid w:val="00491E3A"/>
    <w:rsid w:val="00491E89"/>
    <w:rsid w:val="004922D3"/>
    <w:rsid w:val="00492557"/>
    <w:rsid w:val="00492606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912"/>
    <w:rsid w:val="00495A00"/>
    <w:rsid w:val="00495F06"/>
    <w:rsid w:val="00496858"/>
    <w:rsid w:val="00496E1E"/>
    <w:rsid w:val="00497537"/>
    <w:rsid w:val="004975F2"/>
    <w:rsid w:val="004A0338"/>
    <w:rsid w:val="004A043A"/>
    <w:rsid w:val="004A0715"/>
    <w:rsid w:val="004A07AF"/>
    <w:rsid w:val="004A09D3"/>
    <w:rsid w:val="004A0A2A"/>
    <w:rsid w:val="004A0EA6"/>
    <w:rsid w:val="004A1239"/>
    <w:rsid w:val="004A1600"/>
    <w:rsid w:val="004A164F"/>
    <w:rsid w:val="004A1F6D"/>
    <w:rsid w:val="004A2264"/>
    <w:rsid w:val="004A27FF"/>
    <w:rsid w:val="004A2E64"/>
    <w:rsid w:val="004A2F5E"/>
    <w:rsid w:val="004A34FF"/>
    <w:rsid w:val="004A4418"/>
    <w:rsid w:val="004A4432"/>
    <w:rsid w:val="004A49A4"/>
    <w:rsid w:val="004A4A41"/>
    <w:rsid w:val="004A4A89"/>
    <w:rsid w:val="004A5110"/>
    <w:rsid w:val="004A51A4"/>
    <w:rsid w:val="004A51B5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64E"/>
    <w:rsid w:val="004B08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EA7"/>
    <w:rsid w:val="004B47AC"/>
    <w:rsid w:val="004B4877"/>
    <w:rsid w:val="004B4CA0"/>
    <w:rsid w:val="004B4CE8"/>
    <w:rsid w:val="004B4DE2"/>
    <w:rsid w:val="004B54E9"/>
    <w:rsid w:val="004B56E6"/>
    <w:rsid w:val="004B6888"/>
    <w:rsid w:val="004B6930"/>
    <w:rsid w:val="004B6A02"/>
    <w:rsid w:val="004B6AC4"/>
    <w:rsid w:val="004B6CE7"/>
    <w:rsid w:val="004B6D78"/>
    <w:rsid w:val="004B6E53"/>
    <w:rsid w:val="004B70B5"/>
    <w:rsid w:val="004B71DC"/>
    <w:rsid w:val="004B7A8D"/>
    <w:rsid w:val="004C01F9"/>
    <w:rsid w:val="004C0223"/>
    <w:rsid w:val="004C070B"/>
    <w:rsid w:val="004C080E"/>
    <w:rsid w:val="004C0D22"/>
    <w:rsid w:val="004C1058"/>
    <w:rsid w:val="004C1347"/>
    <w:rsid w:val="004C1986"/>
    <w:rsid w:val="004C1C8B"/>
    <w:rsid w:val="004C2543"/>
    <w:rsid w:val="004C2906"/>
    <w:rsid w:val="004C2B3A"/>
    <w:rsid w:val="004C30B9"/>
    <w:rsid w:val="004C342B"/>
    <w:rsid w:val="004C3834"/>
    <w:rsid w:val="004C39FA"/>
    <w:rsid w:val="004C4248"/>
    <w:rsid w:val="004C437E"/>
    <w:rsid w:val="004C469F"/>
    <w:rsid w:val="004C4EB7"/>
    <w:rsid w:val="004C54CD"/>
    <w:rsid w:val="004C573D"/>
    <w:rsid w:val="004C5876"/>
    <w:rsid w:val="004C597F"/>
    <w:rsid w:val="004C6138"/>
    <w:rsid w:val="004C62CD"/>
    <w:rsid w:val="004C69B1"/>
    <w:rsid w:val="004C6B30"/>
    <w:rsid w:val="004C6FEE"/>
    <w:rsid w:val="004C7810"/>
    <w:rsid w:val="004C7823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464"/>
    <w:rsid w:val="004D2C14"/>
    <w:rsid w:val="004D2CC9"/>
    <w:rsid w:val="004D2EF0"/>
    <w:rsid w:val="004D307D"/>
    <w:rsid w:val="004D3900"/>
    <w:rsid w:val="004D3955"/>
    <w:rsid w:val="004D3C6D"/>
    <w:rsid w:val="004D3E37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5B"/>
    <w:rsid w:val="004D5847"/>
    <w:rsid w:val="004D5938"/>
    <w:rsid w:val="004D5D87"/>
    <w:rsid w:val="004D5DCD"/>
    <w:rsid w:val="004D624B"/>
    <w:rsid w:val="004D64FD"/>
    <w:rsid w:val="004D65BA"/>
    <w:rsid w:val="004D65FC"/>
    <w:rsid w:val="004D660A"/>
    <w:rsid w:val="004D6741"/>
    <w:rsid w:val="004D69CD"/>
    <w:rsid w:val="004D7198"/>
    <w:rsid w:val="004D75FE"/>
    <w:rsid w:val="004D79E1"/>
    <w:rsid w:val="004D7C97"/>
    <w:rsid w:val="004E0379"/>
    <w:rsid w:val="004E039F"/>
    <w:rsid w:val="004E08DE"/>
    <w:rsid w:val="004E09E1"/>
    <w:rsid w:val="004E0BE4"/>
    <w:rsid w:val="004E0FAF"/>
    <w:rsid w:val="004E14C3"/>
    <w:rsid w:val="004E1617"/>
    <w:rsid w:val="004E1634"/>
    <w:rsid w:val="004E1B53"/>
    <w:rsid w:val="004E1BA9"/>
    <w:rsid w:val="004E1F53"/>
    <w:rsid w:val="004E2175"/>
    <w:rsid w:val="004E2430"/>
    <w:rsid w:val="004E28E2"/>
    <w:rsid w:val="004E293D"/>
    <w:rsid w:val="004E2E28"/>
    <w:rsid w:val="004E2FC3"/>
    <w:rsid w:val="004E38C0"/>
    <w:rsid w:val="004E3D83"/>
    <w:rsid w:val="004E4983"/>
    <w:rsid w:val="004E5138"/>
    <w:rsid w:val="004E517F"/>
    <w:rsid w:val="004E5DA6"/>
    <w:rsid w:val="004E5DD3"/>
    <w:rsid w:val="004E649B"/>
    <w:rsid w:val="004E6BF7"/>
    <w:rsid w:val="004E712A"/>
    <w:rsid w:val="004E7184"/>
    <w:rsid w:val="004E7AC9"/>
    <w:rsid w:val="004E7E39"/>
    <w:rsid w:val="004F02B9"/>
    <w:rsid w:val="004F0342"/>
    <w:rsid w:val="004F0788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78"/>
    <w:rsid w:val="004F2CDC"/>
    <w:rsid w:val="004F2D46"/>
    <w:rsid w:val="004F2D7A"/>
    <w:rsid w:val="004F314E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694"/>
    <w:rsid w:val="004F4C1E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6DA"/>
    <w:rsid w:val="004F6889"/>
    <w:rsid w:val="004F6A7F"/>
    <w:rsid w:val="004F6FC9"/>
    <w:rsid w:val="004F7CD5"/>
    <w:rsid w:val="0050043F"/>
    <w:rsid w:val="005005D2"/>
    <w:rsid w:val="005005F2"/>
    <w:rsid w:val="00500E2C"/>
    <w:rsid w:val="0050117C"/>
    <w:rsid w:val="00501516"/>
    <w:rsid w:val="005016D0"/>
    <w:rsid w:val="005018DE"/>
    <w:rsid w:val="00501A3C"/>
    <w:rsid w:val="00501E47"/>
    <w:rsid w:val="00502F4A"/>
    <w:rsid w:val="00503A63"/>
    <w:rsid w:val="00503C0F"/>
    <w:rsid w:val="00503D08"/>
    <w:rsid w:val="005047AC"/>
    <w:rsid w:val="00504979"/>
    <w:rsid w:val="00504C31"/>
    <w:rsid w:val="00504CCD"/>
    <w:rsid w:val="00504CD7"/>
    <w:rsid w:val="00505270"/>
    <w:rsid w:val="00505476"/>
    <w:rsid w:val="005057EC"/>
    <w:rsid w:val="00505821"/>
    <w:rsid w:val="00505B18"/>
    <w:rsid w:val="00505CA2"/>
    <w:rsid w:val="0050635B"/>
    <w:rsid w:val="005064FB"/>
    <w:rsid w:val="00506775"/>
    <w:rsid w:val="00506C3F"/>
    <w:rsid w:val="00507A8A"/>
    <w:rsid w:val="00507B2E"/>
    <w:rsid w:val="00507E55"/>
    <w:rsid w:val="0051082D"/>
    <w:rsid w:val="00510E27"/>
    <w:rsid w:val="005110DB"/>
    <w:rsid w:val="005114A0"/>
    <w:rsid w:val="005114CA"/>
    <w:rsid w:val="0051152B"/>
    <w:rsid w:val="00511681"/>
    <w:rsid w:val="00511939"/>
    <w:rsid w:val="005129B7"/>
    <w:rsid w:val="00512D18"/>
    <w:rsid w:val="00512F73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614E"/>
    <w:rsid w:val="0051624E"/>
    <w:rsid w:val="00516250"/>
    <w:rsid w:val="00517182"/>
    <w:rsid w:val="00517305"/>
    <w:rsid w:val="00517418"/>
    <w:rsid w:val="005175D8"/>
    <w:rsid w:val="0051776A"/>
    <w:rsid w:val="0052000F"/>
    <w:rsid w:val="005203F1"/>
    <w:rsid w:val="00520452"/>
    <w:rsid w:val="0052078A"/>
    <w:rsid w:val="00520813"/>
    <w:rsid w:val="005208CA"/>
    <w:rsid w:val="005208F8"/>
    <w:rsid w:val="005209A1"/>
    <w:rsid w:val="00520E8D"/>
    <w:rsid w:val="00521743"/>
    <w:rsid w:val="00521D72"/>
    <w:rsid w:val="00521F2B"/>
    <w:rsid w:val="005222E5"/>
    <w:rsid w:val="0052232F"/>
    <w:rsid w:val="0052241B"/>
    <w:rsid w:val="005224E0"/>
    <w:rsid w:val="00522C88"/>
    <w:rsid w:val="00522FDA"/>
    <w:rsid w:val="00523518"/>
    <w:rsid w:val="005235C9"/>
    <w:rsid w:val="005237BC"/>
    <w:rsid w:val="00523B7F"/>
    <w:rsid w:val="00523C57"/>
    <w:rsid w:val="00523ECF"/>
    <w:rsid w:val="005240E1"/>
    <w:rsid w:val="005243AC"/>
    <w:rsid w:val="005249FD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1BB"/>
    <w:rsid w:val="005272FC"/>
    <w:rsid w:val="005274FF"/>
    <w:rsid w:val="0052774B"/>
    <w:rsid w:val="00527B8E"/>
    <w:rsid w:val="0053066A"/>
    <w:rsid w:val="00530AED"/>
    <w:rsid w:val="00530C04"/>
    <w:rsid w:val="005312DD"/>
    <w:rsid w:val="0053224B"/>
    <w:rsid w:val="0053245A"/>
    <w:rsid w:val="005326EF"/>
    <w:rsid w:val="00532768"/>
    <w:rsid w:val="00533DFA"/>
    <w:rsid w:val="00535322"/>
    <w:rsid w:val="00536645"/>
    <w:rsid w:val="00536798"/>
    <w:rsid w:val="005369A8"/>
    <w:rsid w:val="00536F43"/>
    <w:rsid w:val="005371E9"/>
    <w:rsid w:val="00537402"/>
    <w:rsid w:val="005374C0"/>
    <w:rsid w:val="0053766E"/>
    <w:rsid w:val="005378DB"/>
    <w:rsid w:val="005378FE"/>
    <w:rsid w:val="00540611"/>
    <w:rsid w:val="005406A9"/>
    <w:rsid w:val="00540857"/>
    <w:rsid w:val="005420D9"/>
    <w:rsid w:val="00542197"/>
    <w:rsid w:val="00542297"/>
    <w:rsid w:val="00542649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64B"/>
    <w:rsid w:val="005446C7"/>
    <w:rsid w:val="005447F0"/>
    <w:rsid w:val="005448BA"/>
    <w:rsid w:val="00545011"/>
    <w:rsid w:val="005451AF"/>
    <w:rsid w:val="0054527D"/>
    <w:rsid w:val="00545328"/>
    <w:rsid w:val="00545915"/>
    <w:rsid w:val="00545BA2"/>
    <w:rsid w:val="0054600C"/>
    <w:rsid w:val="005466B3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1790"/>
    <w:rsid w:val="00552424"/>
    <w:rsid w:val="00552532"/>
    <w:rsid w:val="005525B0"/>
    <w:rsid w:val="005526FD"/>
    <w:rsid w:val="005527E5"/>
    <w:rsid w:val="00552821"/>
    <w:rsid w:val="00552BC4"/>
    <w:rsid w:val="0055351C"/>
    <w:rsid w:val="005535EF"/>
    <w:rsid w:val="005538A2"/>
    <w:rsid w:val="00553A56"/>
    <w:rsid w:val="00553B68"/>
    <w:rsid w:val="00554937"/>
    <w:rsid w:val="00554E6C"/>
    <w:rsid w:val="0055544D"/>
    <w:rsid w:val="0055572F"/>
    <w:rsid w:val="00556189"/>
    <w:rsid w:val="005561E5"/>
    <w:rsid w:val="00556632"/>
    <w:rsid w:val="00556709"/>
    <w:rsid w:val="0055708C"/>
    <w:rsid w:val="0055752E"/>
    <w:rsid w:val="00557936"/>
    <w:rsid w:val="00557ADA"/>
    <w:rsid w:val="00557C14"/>
    <w:rsid w:val="00560050"/>
    <w:rsid w:val="0056067F"/>
    <w:rsid w:val="00560FEF"/>
    <w:rsid w:val="00561854"/>
    <w:rsid w:val="00561E55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4316"/>
    <w:rsid w:val="005644B7"/>
    <w:rsid w:val="00564A24"/>
    <w:rsid w:val="00564EE9"/>
    <w:rsid w:val="00565406"/>
    <w:rsid w:val="005655AE"/>
    <w:rsid w:val="00565CE2"/>
    <w:rsid w:val="00565E79"/>
    <w:rsid w:val="00566385"/>
    <w:rsid w:val="0056644A"/>
    <w:rsid w:val="005665F9"/>
    <w:rsid w:val="00566696"/>
    <w:rsid w:val="00566833"/>
    <w:rsid w:val="00566CF8"/>
    <w:rsid w:val="00566E82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B03"/>
    <w:rsid w:val="00572B5E"/>
    <w:rsid w:val="00572B6B"/>
    <w:rsid w:val="00572D0E"/>
    <w:rsid w:val="00573430"/>
    <w:rsid w:val="0057345A"/>
    <w:rsid w:val="00573853"/>
    <w:rsid w:val="00573C54"/>
    <w:rsid w:val="00573EC5"/>
    <w:rsid w:val="00573F72"/>
    <w:rsid w:val="00574187"/>
    <w:rsid w:val="0057424F"/>
    <w:rsid w:val="00574C2A"/>
    <w:rsid w:val="00574CCE"/>
    <w:rsid w:val="00574F3D"/>
    <w:rsid w:val="00575325"/>
    <w:rsid w:val="005759FB"/>
    <w:rsid w:val="00575BEF"/>
    <w:rsid w:val="00575C9C"/>
    <w:rsid w:val="00575D53"/>
    <w:rsid w:val="005762D5"/>
    <w:rsid w:val="00577105"/>
    <w:rsid w:val="005776DE"/>
    <w:rsid w:val="005779E0"/>
    <w:rsid w:val="00577F9F"/>
    <w:rsid w:val="00580520"/>
    <w:rsid w:val="00580727"/>
    <w:rsid w:val="005808BF"/>
    <w:rsid w:val="00580D4C"/>
    <w:rsid w:val="005810C9"/>
    <w:rsid w:val="005811E5"/>
    <w:rsid w:val="005817A5"/>
    <w:rsid w:val="005817CF"/>
    <w:rsid w:val="00581B2D"/>
    <w:rsid w:val="00582284"/>
    <w:rsid w:val="00582761"/>
    <w:rsid w:val="00582BB6"/>
    <w:rsid w:val="00582D7D"/>
    <w:rsid w:val="00582E10"/>
    <w:rsid w:val="00582F44"/>
    <w:rsid w:val="0058326C"/>
    <w:rsid w:val="005834A0"/>
    <w:rsid w:val="00583951"/>
    <w:rsid w:val="00583ACF"/>
    <w:rsid w:val="00583BF9"/>
    <w:rsid w:val="00583C0E"/>
    <w:rsid w:val="005841DF"/>
    <w:rsid w:val="005842E6"/>
    <w:rsid w:val="0058492B"/>
    <w:rsid w:val="00584C45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160"/>
    <w:rsid w:val="0058722E"/>
    <w:rsid w:val="00587C51"/>
    <w:rsid w:val="00590146"/>
    <w:rsid w:val="00590167"/>
    <w:rsid w:val="0059048A"/>
    <w:rsid w:val="005910C0"/>
    <w:rsid w:val="00591299"/>
    <w:rsid w:val="0059178E"/>
    <w:rsid w:val="00591BE4"/>
    <w:rsid w:val="00591C70"/>
    <w:rsid w:val="00591CCD"/>
    <w:rsid w:val="00592298"/>
    <w:rsid w:val="00592694"/>
    <w:rsid w:val="0059289F"/>
    <w:rsid w:val="00592955"/>
    <w:rsid w:val="00592A8F"/>
    <w:rsid w:val="00592D43"/>
    <w:rsid w:val="00592E06"/>
    <w:rsid w:val="00593558"/>
    <w:rsid w:val="00593576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5AAC"/>
    <w:rsid w:val="00595BF1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A01E9"/>
    <w:rsid w:val="005A0201"/>
    <w:rsid w:val="005A02A2"/>
    <w:rsid w:val="005A080D"/>
    <w:rsid w:val="005A0DEC"/>
    <w:rsid w:val="005A0F2E"/>
    <w:rsid w:val="005A0F8D"/>
    <w:rsid w:val="005A1DF3"/>
    <w:rsid w:val="005A1EBE"/>
    <w:rsid w:val="005A211C"/>
    <w:rsid w:val="005A22C5"/>
    <w:rsid w:val="005A252A"/>
    <w:rsid w:val="005A28D9"/>
    <w:rsid w:val="005A29B7"/>
    <w:rsid w:val="005A2CDC"/>
    <w:rsid w:val="005A2CE9"/>
    <w:rsid w:val="005A3039"/>
    <w:rsid w:val="005A337F"/>
    <w:rsid w:val="005A3D54"/>
    <w:rsid w:val="005A3E45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420"/>
    <w:rsid w:val="005A55C3"/>
    <w:rsid w:val="005A55CE"/>
    <w:rsid w:val="005A5696"/>
    <w:rsid w:val="005A5AB1"/>
    <w:rsid w:val="005A60BA"/>
    <w:rsid w:val="005A613A"/>
    <w:rsid w:val="005A629B"/>
    <w:rsid w:val="005A6471"/>
    <w:rsid w:val="005A6485"/>
    <w:rsid w:val="005A6773"/>
    <w:rsid w:val="005A6886"/>
    <w:rsid w:val="005A68FC"/>
    <w:rsid w:val="005A6F4C"/>
    <w:rsid w:val="005A701E"/>
    <w:rsid w:val="005A735D"/>
    <w:rsid w:val="005A746F"/>
    <w:rsid w:val="005A78FB"/>
    <w:rsid w:val="005A7D6D"/>
    <w:rsid w:val="005B02F1"/>
    <w:rsid w:val="005B047D"/>
    <w:rsid w:val="005B0957"/>
    <w:rsid w:val="005B0AA0"/>
    <w:rsid w:val="005B1012"/>
    <w:rsid w:val="005B125D"/>
    <w:rsid w:val="005B14E6"/>
    <w:rsid w:val="005B1A53"/>
    <w:rsid w:val="005B1F4E"/>
    <w:rsid w:val="005B2287"/>
    <w:rsid w:val="005B254A"/>
    <w:rsid w:val="005B2CCC"/>
    <w:rsid w:val="005B2D9D"/>
    <w:rsid w:val="005B3018"/>
    <w:rsid w:val="005B34CD"/>
    <w:rsid w:val="005B3538"/>
    <w:rsid w:val="005B360A"/>
    <w:rsid w:val="005B385F"/>
    <w:rsid w:val="005B3BB1"/>
    <w:rsid w:val="005B4839"/>
    <w:rsid w:val="005B587F"/>
    <w:rsid w:val="005B625D"/>
    <w:rsid w:val="005B6905"/>
    <w:rsid w:val="005B69CA"/>
    <w:rsid w:val="005B6C16"/>
    <w:rsid w:val="005B6D78"/>
    <w:rsid w:val="005B712E"/>
    <w:rsid w:val="005B74A3"/>
    <w:rsid w:val="005B7A6F"/>
    <w:rsid w:val="005C0427"/>
    <w:rsid w:val="005C06FF"/>
    <w:rsid w:val="005C0956"/>
    <w:rsid w:val="005C0BA3"/>
    <w:rsid w:val="005C0FFE"/>
    <w:rsid w:val="005C114F"/>
    <w:rsid w:val="005C12AE"/>
    <w:rsid w:val="005C18A6"/>
    <w:rsid w:val="005C194F"/>
    <w:rsid w:val="005C2082"/>
    <w:rsid w:val="005C2785"/>
    <w:rsid w:val="005C2AE5"/>
    <w:rsid w:val="005C2C10"/>
    <w:rsid w:val="005C2ED9"/>
    <w:rsid w:val="005C32F2"/>
    <w:rsid w:val="005C335B"/>
    <w:rsid w:val="005C345C"/>
    <w:rsid w:val="005C3A5E"/>
    <w:rsid w:val="005C3D03"/>
    <w:rsid w:val="005C40EE"/>
    <w:rsid w:val="005C4557"/>
    <w:rsid w:val="005C47F3"/>
    <w:rsid w:val="005C4CD1"/>
    <w:rsid w:val="005C529E"/>
    <w:rsid w:val="005C5BCE"/>
    <w:rsid w:val="005C5D3A"/>
    <w:rsid w:val="005C5E17"/>
    <w:rsid w:val="005C5E3D"/>
    <w:rsid w:val="005C5E63"/>
    <w:rsid w:val="005C5FED"/>
    <w:rsid w:val="005C603A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1165"/>
    <w:rsid w:val="005D125C"/>
    <w:rsid w:val="005D148E"/>
    <w:rsid w:val="005D187B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7F7"/>
    <w:rsid w:val="005D3912"/>
    <w:rsid w:val="005D3D00"/>
    <w:rsid w:val="005D3D5C"/>
    <w:rsid w:val="005D4310"/>
    <w:rsid w:val="005D4824"/>
    <w:rsid w:val="005D4903"/>
    <w:rsid w:val="005D498A"/>
    <w:rsid w:val="005D4AE5"/>
    <w:rsid w:val="005D59EC"/>
    <w:rsid w:val="005D685F"/>
    <w:rsid w:val="005D6A4B"/>
    <w:rsid w:val="005D6BEA"/>
    <w:rsid w:val="005D7809"/>
    <w:rsid w:val="005D7E96"/>
    <w:rsid w:val="005D7FC7"/>
    <w:rsid w:val="005E0041"/>
    <w:rsid w:val="005E02D7"/>
    <w:rsid w:val="005E0774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95A"/>
    <w:rsid w:val="005E3524"/>
    <w:rsid w:val="005E3692"/>
    <w:rsid w:val="005E3E65"/>
    <w:rsid w:val="005E3FF7"/>
    <w:rsid w:val="005E4131"/>
    <w:rsid w:val="005E42C9"/>
    <w:rsid w:val="005E44AA"/>
    <w:rsid w:val="005E52F0"/>
    <w:rsid w:val="005E585C"/>
    <w:rsid w:val="005E596F"/>
    <w:rsid w:val="005E6348"/>
    <w:rsid w:val="005E6D2A"/>
    <w:rsid w:val="005E7CBB"/>
    <w:rsid w:val="005E7FED"/>
    <w:rsid w:val="005F0085"/>
    <w:rsid w:val="005F0396"/>
    <w:rsid w:val="005F05D5"/>
    <w:rsid w:val="005F05F8"/>
    <w:rsid w:val="005F0767"/>
    <w:rsid w:val="005F07A3"/>
    <w:rsid w:val="005F0A28"/>
    <w:rsid w:val="005F0AAD"/>
    <w:rsid w:val="005F0B20"/>
    <w:rsid w:val="005F0BCA"/>
    <w:rsid w:val="005F0E3B"/>
    <w:rsid w:val="005F0F6B"/>
    <w:rsid w:val="005F100C"/>
    <w:rsid w:val="005F11D2"/>
    <w:rsid w:val="005F1426"/>
    <w:rsid w:val="005F18C7"/>
    <w:rsid w:val="005F1C8C"/>
    <w:rsid w:val="005F21B6"/>
    <w:rsid w:val="005F21E5"/>
    <w:rsid w:val="005F2766"/>
    <w:rsid w:val="005F2C31"/>
    <w:rsid w:val="005F2CD3"/>
    <w:rsid w:val="005F38B6"/>
    <w:rsid w:val="005F3A6D"/>
    <w:rsid w:val="005F3B29"/>
    <w:rsid w:val="005F3D09"/>
    <w:rsid w:val="005F3D22"/>
    <w:rsid w:val="005F44C6"/>
    <w:rsid w:val="005F4C57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C4A"/>
    <w:rsid w:val="00602254"/>
    <w:rsid w:val="006022FB"/>
    <w:rsid w:val="006029DE"/>
    <w:rsid w:val="00602F21"/>
    <w:rsid w:val="0060309B"/>
    <w:rsid w:val="00603277"/>
    <w:rsid w:val="00603456"/>
    <w:rsid w:val="0060357A"/>
    <w:rsid w:val="00603A85"/>
    <w:rsid w:val="00603EBF"/>
    <w:rsid w:val="00604135"/>
    <w:rsid w:val="0060471A"/>
    <w:rsid w:val="00604924"/>
    <w:rsid w:val="00604A9B"/>
    <w:rsid w:val="00604C23"/>
    <w:rsid w:val="00604D42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7155"/>
    <w:rsid w:val="00607291"/>
    <w:rsid w:val="00607335"/>
    <w:rsid w:val="00607FBC"/>
    <w:rsid w:val="006100FC"/>
    <w:rsid w:val="00610483"/>
    <w:rsid w:val="0061088E"/>
    <w:rsid w:val="00611941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FEE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6FD"/>
    <w:rsid w:val="0061690B"/>
    <w:rsid w:val="006171B1"/>
    <w:rsid w:val="00617695"/>
    <w:rsid w:val="006208E2"/>
    <w:rsid w:val="00620BAA"/>
    <w:rsid w:val="00620D51"/>
    <w:rsid w:val="00620F1A"/>
    <w:rsid w:val="00621395"/>
    <w:rsid w:val="0062145F"/>
    <w:rsid w:val="0062154E"/>
    <w:rsid w:val="00621779"/>
    <w:rsid w:val="00621808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F18"/>
    <w:rsid w:val="0062404C"/>
    <w:rsid w:val="00624112"/>
    <w:rsid w:val="00624F76"/>
    <w:rsid w:val="00625087"/>
    <w:rsid w:val="00625547"/>
    <w:rsid w:val="006255E8"/>
    <w:rsid w:val="006256A2"/>
    <w:rsid w:val="0062595F"/>
    <w:rsid w:val="00625A17"/>
    <w:rsid w:val="00625AF0"/>
    <w:rsid w:val="00625BD4"/>
    <w:rsid w:val="00625C3A"/>
    <w:rsid w:val="00626008"/>
    <w:rsid w:val="00626274"/>
    <w:rsid w:val="0062680C"/>
    <w:rsid w:val="00626CD0"/>
    <w:rsid w:val="006273BD"/>
    <w:rsid w:val="006273BF"/>
    <w:rsid w:val="006273EF"/>
    <w:rsid w:val="0062757E"/>
    <w:rsid w:val="006276F4"/>
    <w:rsid w:val="00627C18"/>
    <w:rsid w:val="00627F51"/>
    <w:rsid w:val="006301A6"/>
    <w:rsid w:val="006301CE"/>
    <w:rsid w:val="0063026A"/>
    <w:rsid w:val="00630838"/>
    <w:rsid w:val="0063131E"/>
    <w:rsid w:val="00631349"/>
    <w:rsid w:val="006328F2"/>
    <w:rsid w:val="00632C66"/>
    <w:rsid w:val="00632DF3"/>
    <w:rsid w:val="00632E1F"/>
    <w:rsid w:val="00633E08"/>
    <w:rsid w:val="006341AC"/>
    <w:rsid w:val="00634AAE"/>
    <w:rsid w:val="00634CA2"/>
    <w:rsid w:val="00634F88"/>
    <w:rsid w:val="00635297"/>
    <w:rsid w:val="00636680"/>
    <w:rsid w:val="006367F7"/>
    <w:rsid w:val="00636896"/>
    <w:rsid w:val="00636950"/>
    <w:rsid w:val="00636EAE"/>
    <w:rsid w:val="00636F56"/>
    <w:rsid w:val="00637500"/>
    <w:rsid w:val="00637CAF"/>
    <w:rsid w:val="00637CC2"/>
    <w:rsid w:val="00637E21"/>
    <w:rsid w:val="006402F8"/>
    <w:rsid w:val="00640B76"/>
    <w:rsid w:val="0064119C"/>
    <w:rsid w:val="00641825"/>
    <w:rsid w:val="00641E54"/>
    <w:rsid w:val="00641FC4"/>
    <w:rsid w:val="0064262E"/>
    <w:rsid w:val="006426CE"/>
    <w:rsid w:val="006427BB"/>
    <w:rsid w:val="006429CE"/>
    <w:rsid w:val="00643BB8"/>
    <w:rsid w:val="00644802"/>
    <w:rsid w:val="0064480A"/>
    <w:rsid w:val="00644ADD"/>
    <w:rsid w:val="00644B40"/>
    <w:rsid w:val="00644C77"/>
    <w:rsid w:val="00645E06"/>
    <w:rsid w:val="00645FB5"/>
    <w:rsid w:val="006461D6"/>
    <w:rsid w:val="00646728"/>
    <w:rsid w:val="00646B28"/>
    <w:rsid w:val="00646B77"/>
    <w:rsid w:val="00646CB5"/>
    <w:rsid w:val="00646E08"/>
    <w:rsid w:val="006470CE"/>
    <w:rsid w:val="0064710D"/>
    <w:rsid w:val="006474F5"/>
    <w:rsid w:val="006479D0"/>
    <w:rsid w:val="00647FCA"/>
    <w:rsid w:val="00650830"/>
    <w:rsid w:val="00650C2E"/>
    <w:rsid w:val="006513C6"/>
    <w:rsid w:val="0065146C"/>
    <w:rsid w:val="006518E0"/>
    <w:rsid w:val="006522B5"/>
    <w:rsid w:val="0065236D"/>
    <w:rsid w:val="006524F0"/>
    <w:rsid w:val="00652871"/>
    <w:rsid w:val="00652983"/>
    <w:rsid w:val="0065335A"/>
    <w:rsid w:val="00653934"/>
    <w:rsid w:val="00653958"/>
    <w:rsid w:val="00653C0E"/>
    <w:rsid w:val="006540F7"/>
    <w:rsid w:val="00654276"/>
    <w:rsid w:val="00654297"/>
    <w:rsid w:val="0065438A"/>
    <w:rsid w:val="00654526"/>
    <w:rsid w:val="00654543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EAB"/>
    <w:rsid w:val="006551B1"/>
    <w:rsid w:val="00655251"/>
    <w:rsid w:val="0065534B"/>
    <w:rsid w:val="00655409"/>
    <w:rsid w:val="00655B7C"/>
    <w:rsid w:val="006563C8"/>
    <w:rsid w:val="00656E1C"/>
    <w:rsid w:val="006570C2"/>
    <w:rsid w:val="0065747F"/>
    <w:rsid w:val="006607F5"/>
    <w:rsid w:val="00660811"/>
    <w:rsid w:val="00660890"/>
    <w:rsid w:val="0066098C"/>
    <w:rsid w:val="0066127F"/>
    <w:rsid w:val="006617B4"/>
    <w:rsid w:val="00661E28"/>
    <w:rsid w:val="0066233C"/>
    <w:rsid w:val="006624D7"/>
    <w:rsid w:val="006627D3"/>
    <w:rsid w:val="0066295F"/>
    <w:rsid w:val="00662CFA"/>
    <w:rsid w:val="00663246"/>
    <w:rsid w:val="00663621"/>
    <w:rsid w:val="00663795"/>
    <w:rsid w:val="00663C52"/>
    <w:rsid w:val="006640FC"/>
    <w:rsid w:val="00664E2A"/>
    <w:rsid w:val="00664FD2"/>
    <w:rsid w:val="0066520F"/>
    <w:rsid w:val="00665232"/>
    <w:rsid w:val="00665FFA"/>
    <w:rsid w:val="006665FE"/>
    <w:rsid w:val="0066692B"/>
    <w:rsid w:val="00666C6C"/>
    <w:rsid w:val="00666E60"/>
    <w:rsid w:val="00666F46"/>
    <w:rsid w:val="0066710A"/>
    <w:rsid w:val="00667519"/>
    <w:rsid w:val="00667F7A"/>
    <w:rsid w:val="006702B3"/>
    <w:rsid w:val="00670821"/>
    <w:rsid w:val="00670B3B"/>
    <w:rsid w:val="00670E20"/>
    <w:rsid w:val="00671008"/>
    <w:rsid w:val="00671448"/>
    <w:rsid w:val="00671879"/>
    <w:rsid w:val="00671ED4"/>
    <w:rsid w:val="00672770"/>
    <w:rsid w:val="00672AB9"/>
    <w:rsid w:val="00673557"/>
    <w:rsid w:val="00673C6C"/>
    <w:rsid w:val="00673D53"/>
    <w:rsid w:val="00673E28"/>
    <w:rsid w:val="00673EF2"/>
    <w:rsid w:val="0067500A"/>
    <w:rsid w:val="00675956"/>
    <w:rsid w:val="00675A4F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8A7"/>
    <w:rsid w:val="00681BE3"/>
    <w:rsid w:val="00681C1E"/>
    <w:rsid w:val="00682994"/>
    <w:rsid w:val="00682C5A"/>
    <w:rsid w:val="0068317C"/>
    <w:rsid w:val="006833B6"/>
    <w:rsid w:val="006833D7"/>
    <w:rsid w:val="006834A0"/>
    <w:rsid w:val="0068455E"/>
    <w:rsid w:val="006846AD"/>
    <w:rsid w:val="006848D3"/>
    <w:rsid w:val="00684A65"/>
    <w:rsid w:val="00684DB3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8D4"/>
    <w:rsid w:val="00686A8B"/>
    <w:rsid w:val="00686EB1"/>
    <w:rsid w:val="00687071"/>
    <w:rsid w:val="006870BE"/>
    <w:rsid w:val="00687243"/>
    <w:rsid w:val="006877E0"/>
    <w:rsid w:val="00687805"/>
    <w:rsid w:val="00687C6F"/>
    <w:rsid w:val="006904EB"/>
    <w:rsid w:val="00690705"/>
    <w:rsid w:val="0069090F"/>
    <w:rsid w:val="00690AFD"/>
    <w:rsid w:val="00690D05"/>
    <w:rsid w:val="00690E74"/>
    <w:rsid w:val="0069138E"/>
    <w:rsid w:val="00691748"/>
    <w:rsid w:val="00691809"/>
    <w:rsid w:val="0069233E"/>
    <w:rsid w:val="006925E6"/>
    <w:rsid w:val="0069290C"/>
    <w:rsid w:val="00692C1E"/>
    <w:rsid w:val="00692EE4"/>
    <w:rsid w:val="006937B8"/>
    <w:rsid w:val="006937DB"/>
    <w:rsid w:val="00693E1E"/>
    <w:rsid w:val="0069455C"/>
    <w:rsid w:val="00694805"/>
    <w:rsid w:val="00694916"/>
    <w:rsid w:val="00694E01"/>
    <w:rsid w:val="00694E39"/>
    <w:rsid w:val="00695235"/>
    <w:rsid w:val="00695342"/>
    <w:rsid w:val="00695971"/>
    <w:rsid w:val="0069650C"/>
    <w:rsid w:val="006966E3"/>
    <w:rsid w:val="00696BB0"/>
    <w:rsid w:val="006970CF"/>
    <w:rsid w:val="00697147"/>
    <w:rsid w:val="0069718E"/>
    <w:rsid w:val="006972C9"/>
    <w:rsid w:val="00697CD4"/>
    <w:rsid w:val="006A03F9"/>
    <w:rsid w:val="006A05BD"/>
    <w:rsid w:val="006A0612"/>
    <w:rsid w:val="006A089B"/>
    <w:rsid w:val="006A0F87"/>
    <w:rsid w:val="006A109F"/>
    <w:rsid w:val="006A15A2"/>
    <w:rsid w:val="006A1F8A"/>
    <w:rsid w:val="006A1FC9"/>
    <w:rsid w:val="006A21C7"/>
    <w:rsid w:val="006A22CD"/>
    <w:rsid w:val="006A2358"/>
    <w:rsid w:val="006A2380"/>
    <w:rsid w:val="006A2542"/>
    <w:rsid w:val="006A26A5"/>
    <w:rsid w:val="006A27FC"/>
    <w:rsid w:val="006A2AF4"/>
    <w:rsid w:val="006A2ECA"/>
    <w:rsid w:val="006A3054"/>
    <w:rsid w:val="006A3083"/>
    <w:rsid w:val="006A3837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E"/>
    <w:rsid w:val="006A5D9B"/>
    <w:rsid w:val="006A5E7F"/>
    <w:rsid w:val="006A5FB2"/>
    <w:rsid w:val="006A601E"/>
    <w:rsid w:val="006A697C"/>
    <w:rsid w:val="006A69AB"/>
    <w:rsid w:val="006A7379"/>
    <w:rsid w:val="006A74FF"/>
    <w:rsid w:val="006A7CF5"/>
    <w:rsid w:val="006A7EFD"/>
    <w:rsid w:val="006B00FE"/>
    <w:rsid w:val="006B0724"/>
    <w:rsid w:val="006B0B4E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893"/>
    <w:rsid w:val="006B3A65"/>
    <w:rsid w:val="006B4605"/>
    <w:rsid w:val="006B4658"/>
    <w:rsid w:val="006B4B53"/>
    <w:rsid w:val="006B4C28"/>
    <w:rsid w:val="006B4D2C"/>
    <w:rsid w:val="006B4E5A"/>
    <w:rsid w:val="006B5252"/>
    <w:rsid w:val="006B5555"/>
    <w:rsid w:val="006B5625"/>
    <w:rsid w:val="006B56D9"/>
    <w:rsid w:val="006B57F2"/>
    <w:rsid w:val="006B5C0E"/>
    <w:rsid w:val="006B6039"/>
    <w:rsid w:val="006B611B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EC"/>
    <w:rsid w:val="006C1328"/>
    <w:rsid w:val="006C249D"/>
    <w:rsid w:val="006C2715"/>
    <w:rsid w:val="006C2980"/>
    <w:rsid w:val="006C2E0E"/>
    <w:rsid w:val="006C3201"/>
    <w:rsid w:val="006C337B"/>
    <w:rsid w:val="006C35B8"/>
    <w:rsid w:val="006C3801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6142"/>
    <w:rsid w:val="006C64EB"/>
    <w:rsid w:val="006C66AD"/>
    <w:rsid w:val="006C6A6C"/>
    <w:rsid w:val="006C6BEF"/>
    <w:rsid w:val="006C6E30"/>
    <w:rsid w:val="006C6EE0"/>
    <w:rsid w:val="006C71FD"/>
    <w:rsid w:val="006C74E6"/>
    <w:rsid w:val="006C77C2"/>
    <w:rsid w:val="006C79B0"/>
    <w:rsid w:val="006D043B"/>
    <w:rsid w:val="006D052A"/>
    <w:rsid w:val="006D0572"/>
    <w:rsid w:val="006D09C1"/>
    <w:rsid w:val="006D0B94"/>
    <w:rsid w:val="006D10D7"/>
    <w:rsid w:val="006D1B35"/>
    <w:rsid w:val="006D1BA1"/>
    <w:rsid w:val="006D1C5A"/>
    <w:rsid w:val="006D1EA9"/>
    <w:rsid w:val="006D2028"/>
    <w:rsid w:val="006D2369"/>
    <w:rsid w:val="006D24C8"/>
    <w:rsid w:val="006D2650"/>
    <w:rsid w:val="006D2DC9"/>
    <w:rsid w:val="006D2E48"/>
    <w:rsid w:val="006D39E8"/>
    <w:rsid w:val="006D4B2E"/>
    <w:rsid w:val="006D4D25"/>
    <w:rsid w:val="006D4E8A"/>
    <w:rsid w:val="006D5E47"/>
    <w:rsid w:val="006D5FD3"/>
    <w:rsid w:val="006D62E2"/>
    <w:rsid w:val="006D6477"/>
    <w:rsid w:val="006D67E8"/>
    <w:rsid w:val="006D6817"/>
    <w:rsid w:val="006D689A"/>
    <w:rsid w:val="006D7813"/>
    <w:rsid w:val="006D7B7C"/>
    <w:rsid w:val="006E0C28"/>
    <w:rsid w:val="006E1092"/>
    <w:rsid w:val="006E120C"/>
    <w:rsid w:val="006E1215"/>
    <w:rsid w:val="006E1920"/>
    <w:rsid w:val="006E1AAA"/>
    <w:rsid w:val="006E1FB9"/>
    <w:rsid w:val="006E22F7"/>
    <w:rsid w:val="006E23D1"/>
    <w:rsid w:val="006E25A0"/>
    <w:rsid w:val="006E284F"/>
    <w:rsid w:val="006E29D5"/>
    <w:rsid w:val="006E2C6D"/>
    <w:rsid w:val="006E2DC8"/>
    <w:rsid w:val="006E30CA"/>
    <w:rsid w:val="006E391B"/>
    <w:rsid w:val="006E3AB4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76A"/>
    <w:rsid w:val="006E5CA1"/>
    <w:rsid w:val="006E64AF"/>
    <w:rsid w:val="006E69D1"/>
    <w:rsid w:val="006E6B4C"/>
    <w:rsid w:val="006E7B8F"/>
    <w:rsid w:val="006E7BB7"/>
    <w:rsid w:val="006E7E92"/>
    <w:rsid w:val="006F03C0"/>
    <w:rsid w:val="006F05BA"/>
    <w:rsid w:val="006F134A"/>
    <w:rsid w:val="006F13D0"/>
    <w:rsid w:val="006F178B"/>
    <w:rsid w:val="006F1802"/>
    <w:rsid w:val="006F1AEB"/>
    <w:rsid w:val="006F2336"/>
    <w:rsid w:val="006F25AC"/>
    <w:rsid w:val="006F25F4"/>
    <w:rsid w:val="006F2A9C"/>
    <w:rsid w:val="006F2CCC"/>
    <w:rsid w:val="006F33D4"/>
    <w:rsid w:val="006F4158"/>
    <w:rsid w:val="006F430D"/>
    <w:rsid w:val="006F432C"/>
    <w:rsid w:val="006F4941"/>
    <w:rsid w:val="006F4B18"/>
    <w:rsid w:val="006F4C63"/>
    <w:rsid w:val="006F4C94"/>
    <w:rsid w:val="006F56C4"/>
    <w:rsid w:val="006F5D32"/>
    <w:rsid w:val="006F690F"/>
    <w:rsid w:val="006F6C49"/>
    <w:rsid w:val="006F6D89"/>
    <w:rsid w:val="006F6F63"/>
    <w:rsid w:val="006F7210"/>
    <w:rsid w:val="006F7791"/>
    <w:rsid w:val="006F7991"/>
    <w:rsid w:val="0070039B"/>
    <w:rsid w:val="0070049E"/>
    <w:rsid w:val="007004BD"/>
    <w:rsid w:val="0070068E"/>
    <w:rsid w:val="00700AB8"/>
    <w:rsid w:val="00700C2F"/>
    <w:rsid w:val="007014E7"/>
    <w:rsid w:val="007024B4"/>
    <w:rsid w:val="0070267A"/>
    <w:rsid w:val="00702737"/>
    <w:rsid w:val="00702872"/>
    <w:rsid w:val="00702925"/>
    <w:rsid w:val="00702BCD"/>
    <w:rsid w:val="00702E99"/>
    <w:rsid w:val="007031C8"/>
    <w:rsid w:val="00703A6C"/>
    <w:rsid w:val="00703DB4"/>
    <w:rsid w:val="00703F07"/>
    <w:rsid w:val="00703FA5"/>
    <w:rsid w:val="007041E5"/>
    <w:rsid w:val="0070442A"/>
    <w:rsid w:val="007049FA"/>
    <w:rsid w:val="00704A41"/>
    <w:rsid w:val="00704C7B"/>
    <w:rsid w:val="00704CB3"/>
    <w:rsid w:val="0070538B"/>
    <w:rsid w:val="00705797"/>
    <w:rsid w:val="00705A25"/>
    <w:rsid w:val="00705CCE"/>
    <w:rsid w:val="00705DF6"/>
    <w:rsid w:val="0070678C"/>
    <w:rsid w:val="00706A28"/>
    <w:rsid w:val="00706F92"/>
    <w:rsid w:val="00706FF1"/>
    <w:rsid w:val="0070786C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220F"/>
    <w:rsid w:val="007124B6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1D9"/>
    <w:rsid w:val="007153EA"/>
    <w:rsid w:val="00715687"/>
    <w:rsid w:val="00715B77"/>
    <w:rsid w:val="00715BDD"/>
    <w:rsid w:val="00715E83"/>
    <w:rsid w:val="007160F3"/>
    <w:rsid w:val="00716458"/>
    <w:rsid w:val="00716467"/>
    <w:rsid w:val="00716475"/>
    <w:rsid w:val="007165ED"/>
    <w:rsid w:val="00716EF5"/>
    <w:rsid w:val="00717569"/>
    <w:rsid w:val="00717B83"/>
    <w:rsid w:val="00720049"/>
    <w:rsid w:val="007201FE"/>
    <w:rsid w:val="007204C0"/>
    <w:rsid w:val="00720668"/>
    <w:rsid w:val="00720BCD"/>
    <w:rsid w:val="00720C60"/>
    <w:rsid w:val="0072128A"/>
    <w:rsid w:val="007213D6"/>
    <w:rsid w:val="00721801"/>
    <w:rsid w:val="00721A72"/>
    <w:rsid w:val="00721C8A"/>
    <w:rsid w:val="00722263"/>
    <w:rsid w:val="0072229F"/>
    <w:rsid w:val="00722471"/>
    <w:rsid w:val="007224A4"/>
    <w:rsid w:val="007225B3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F3"/>
    <w:rsid w:val="00725CB3"/>
    <w:rsid w:val="00725CFC"/>
    <w:rsid w:val="00725EF2"/>
    <w:rsid w:val="0072630E"/>
    <w:rsid w:val="007263BC"/>
    <w:rsid w:val="00726604"/>
    <w:rsid w:val="007267E0"/>
    <w:rsid w:val="00726916"/>
    <w:rsid w:val="007276AA"/>
    <w:rsid w:val="00727892"/>
    <w:rsid w:val="00727A71"/>
    <w:rsid w:val="00727C0B"/>
    <w:rsid w:val="00730E0A"/>
    <w:rsid w:val="007318C2"/>
    <w:rsid w:val="00731A53"/>
    <w:rsid w:val="00731DCF"/>
    <w:rsid w:val="007327DB"/>
    <w:rsid w:val="00732855"/>
    <w:rsid w:val="00732DB6"/>
    <w:rsid w:val="0073327A"/>
    <w:rsid w:val="00733713"/>
    <w:rsid w:val="0073371C"/>
    <w:rsid w:val="00733F0A"/>
    <w:rsid w:val="00734223"/>
    <w:rsid w:val="007342DC"/>
    <w:rsid w:val="00734499"/>
    <w:rsid w:val="0073463D"/>
    <w:rsid w:val="007346EF"/>
    <w:rsid w:val="00734BD1"/>
    <w:rsid w:val="00734EC1"/>
    <w:rsid w:val="0073581C"/>
    <w:rsid w:val="007358F1"/>
    <w:rsid w:val="00735A48"/>
    <w:rsid w:val="00735FE8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B4F"/>
    <w:rsid w:val="00737DB8"/>
    <w:rsid w:val="00740528"/>
    <w:rsid w:val="007406A4"/>
    <w:rsid w:val="00740852"/>
    <w:rsid w:val="00741EF4"/>
    <w:rsid w:val="007424D6"/>
    <w:rsid w:val="0074279A"/>
    <w:rsid w:val="0074285B"/>
    <w:rsid w:val="007429FC"/>
    <w:rsid w:val="00742DC1"/>
    <w:rsid w:val="00742FBB"/>
    <w:rsid w:val="00743077"/>
    <w:rsid w:val="007430C4"/>
    <w:rsid w:val="0074318C"/>
    <w:rsid w:val="007435F2"/>
    <w:rsid w:val="00743755"/>
    <w:rsid w:val="00743874"/>
    <w:rsid w:val="00743906"/>
    <w:rsid w:val="00743F3A"/>
    <w:rsid w:val="007440CE"/>
    <w:rsid w:val="00744F1B"/>
    <w:rsid w:val="007451FE"/>
    <w:rsid w:val="00745643"/>
    <w:rsid w:val="007456E9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75EB"/>
    <w:rsid w:val="00747A5B"/>
    <w:rsid w:val="00747A7D"/>
    <w:rsid w:val="00750408"/>
    <w:rsid w:val="007509F5"/>
    <w:rsid w:val="00750CB6"/>
    <w:rsid w:val="00750D1A"/>
    <w:rsid w:val="0075152A"/>
    <w:rsid w:val="007515AF"/>
    <w:rsid w:val="0075172C"/>
    <w:rsid w:val="00751D09"/>
    <w:rsid w:val="0075211B"/>
    <w:rsid w:val="0075237B"/>
    <w:rsid w:val="007524A3"/>
    <w:rsid w:val="007526B0"/>
    <w:rsid w:val="00752EC4"/>
    <w:rsid w:val="00753569"/>
    <w:rsid w:val="00753B93"/>
    <w:rsid w:val="0075408F"/>
    <w:rsid w:val="0075429D"/>
    <w:rsid w:val="00754885"/>
    <w:rsid w:val="00755013"/>
    <w:rsid w:val="007551A1"/>
    <w:rsid w:val="007551B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7634"/>
    <w:rsid w:val="00757C00"/>
    <w:rsid w:val="00760227"/>
    <w:rsid w:val="00760387"/>
    <w:rsid w:val="00760DCB"/>
    <w:rsid w:val="00761B78"/>
    <w:rsid w:val="00762353"/>
    <w:rsid w:val="007623DC"/>
    <w:rsid w:val="007625A9"/>
    <w:rsid w:val="00762684"/>
    <w:rsid w:val="00762AFC"/>
    <w:rsid w:val="00762EDF"/>
    <w:rsid w:val="00762F3A"/>
    <w:rsid w:val="00762FA2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4F3"/>
    <w:rsid w:val="007667F9"/>
    <w:rsid w:val="00766A9E"/>
    <w:rsid w:val="00766B33"/>
    <w:rsid w:val="00766BD0"/>
    <w:rsid w:val="00766C70"/>
    <w:rsid w:val="00766E07"/>
    <w:rsid w:val="00766F63"/>
    <w:rsid w:val="00767B89"/>
    <w:rsid w:val="00767F68"/>
    <w:rsid w:val="00767FFE"/>
    <w:rsid w:val="00770B0B"/>
    <w:rsid w:val="00770F56"/>
    <w:rsid w:val="007715B8"/>
    <w:rsid w:val="0077176D"/>
    <w:rsid w:val="00771811"/>
    <w:rsid w:val="0077195F"/>
    <w:rsid w:val="00771F32"/>
    <w:rsid w:val="007723F7"/>
    <w:rsid w:val="007726A7"/>
    <w:rsid w:val="007727C5"/>
    <w:rsid w:val="00772A78"/>
    <w:rsid w:val="0077301B"/>
    <w:rsid w:val="007733AB"/>
    <w:rsid w:val="00773F87"/>
    <w:rsid w:val="00773FA2"/>
    <w:rsid w:val="00773FC9"/>
    <w:rsid w:val="0077427B"/>
    <w:rsid w:val="00774E45"/>
    <w:rsid w:val="0077510C"/>
    <w:rsid w:val="00775430"/>
    <w:rsid w:val="007756F4"/>
    <w:rsid w:val="00775AFB"/>
    <w:rsid w:val="00776A60"/>
    <w:rsid w:val="0077778D"/>
    <w:rsid w:val="0078028E"/>
    <w:rsid w:val="00780594"/>
    <w:rsid w:val="007805FE"/>
    <w:rsid w:val="007807F2"/>
    <w:rsid w:val="00781523"/>
    <w:rsid w:val="00781D14"/>
    <w:rsid w:val="00781DB6"/>
    <w:rsid w:val="0078224C"/>
    <w:rsid w:val="0078249D"/>
    <w:rsid w:val="0078255F"/>
    <w:rsid w:val="007827F8"/>
    <w:rsid w:val="00782A5E"/>
    <w:rsid w:val="00782A76"/>
    <w:rsid w:val="00782C32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435"/>
    <w:rsid w:val="00785471"/>
    <w:rsid w:val="007856DE"/>
    <w:rsid w:val="00785A07"/>
    <w:rsid w:val="00785F2C"/>
    <w:rsid w:val="007864AC"/>
    <w:rsid w:val="00786770"/>
    <w:rsid w:val="00786939"/>
    <w:rsid w:val="00786AB6"/>
    <w:rsid w:val="00786E65"/>
    <w:rsid w:val="007878DF"/>
    <w:rsid w:val="00787FD5"/>
    <w:rsid w:val="00790104"/>
    <w:rsid w:val="007904C9"/>
    <w:rsid w:val="007905E1"/>
    <w:rsid w:val="007906C5"/>
    <w:rsid w:val="00790827"/>
    <w:rsid w:val="00790BFF"/>
    <w:rsid w:val="00791C7C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C1A"/>
    <w:rsid w:val="00793E50"/>
    <w:rsid w:val="00793F1E"/>
    <w:rsid w:val="007940CB"/>
    <w:rsid w:val="0079437D"/>
    <w:rsid w:val="00794947"/>
    <w:rsid w:val="0079507B"/>
    <w:rsid w:val="007950D3"/>
    <w:rsid w:val="007951AA"/>
    <w:rsid w:val="00795422"/>
    <w:rsid w:val="007958C3"/>
    <w:rsid w:val="00795D49"/>
    <w:rsid w:val="0079607B"/>
    <w:rsid w:val="007963B5"/>
    <w:rsid w:val="0079649E"/>
    <w:rsid w:val="007965EE"/>
    <w:rsid w:val="0079674D"/>
    <w:rsid w:val="0079686E"/>
    <w:rsid w:val="0079697E"/>
    <w:rsid w:val="00796E3E"/>
    <w:rsid w:val="00797297"/>
    <w:rsid w:val="00797EF2"/>
    <w:rsid w:val="007A04A6"/>
    <w:rsid w:val="007A04F2"/>
    <w:rsid w:val="007A056B"/>
    <w:rsid w:val="007A06F0"/>
    <w:rsid w:val="007A08FF"/>
    <w:rsid w:val="007A0ABE"/>
    <w:rsid w:val="007A0C64"/>
    <w:rsid w:val="007A0E35"/>
    <w:rsid w:val="007A16EB"/>
    <w:rsid w:val="007A1DA2"/>
    <w:rsid w:val="007A1E8E"/>
    <w:rsid w:val="007A22EA"/>
    <w:rsid w:val="007A2EF3"/>
    <w:rsid w:val="007A349F"/>
    <w:rsid w:val="007A3722"/>
    <w:rsid w:val="007A3BDD"/>
    <w:rsid w:val="007A3D04"/>
    <w:rsid w:val="007A45D0"/>
    <w:rsid w:val="007A475B"/>
    <w:rsid w:val="007A47AF"/>
    <w:rsid w:val="007A4C74"/>
    <w:rsid w:val="007A4D5C"/>
    <w:rsid w:val="007A4DDE"/>
    <w:rsid w:val="007A562A"/>
    <w:rsid w:val="007A5BD4"/>
    <w:rsid w:val="007A5BE8"/>
    <w:rsid w:val="007A5C4C"/>
    <w:rsid w:val="007A641D"/>
    <w:rsid w:val="007A6458"/>
    <w:rsid w:val="007A6725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B006C"/>
    <w:rsid w:val="007B0410"/>
    <w:rsid w:val="007B0479"/>
    <w:rsid w:val="007B07BD"/>
    <w:rsid w:val="007B0CB3"/>
    <w:rsid w:val="007B0E00"/>
    <w:rsid w:val="007B1014"/>
    <w:rsid w:val="007B1082"/>
    <w:rsid w:val="007B13F2"/>
    <w:rsid w:val="007B1448"/>
    <w:rsid w:val="007B16B5"/>
    <w:rsid w:val="007B170B"/>
    <w:rsid w:val="007B1A35"/>
    <w:rsid w:val="007B238C"/>
    <w:rsid w:val="007B23F6"/>
    <w:rsid w:val="007B2482"/>
    <w:rsid w:val="007B2727"/>
    <w:rsid w:val="007B2EC8"/>
    <w:rsid w:val="007B33B9"/>
    <w:rsid w:val="007B39D9"/>
    <w:rsid w:val="007B3F70"/>
    <w:rsid w:val="007B4F14"/>
    <w:rsid w:val="007B4FF4"/>
    <w:rsid w:val="007B538D"/>
    <w:rsid w:val="007B5563"/>
    <w:rsid w:val="007B5727"/>
    <w:rsid w:val="007B591F"/>
    <w:rsid w:val="007B5A68"/>
    <w:rsid w:val="007B5B9E"/>
    <w:rsid w:val="007B5DC3"/>
    <w:rsid w:val="007B640D"/>
    <w:rsid w:val="007B6443"/>
    <w:rsid w:val="007B6647"/>
    <w:rsid w:val="007B68C8"/>
    <w:rsid w:val="007B6BB7"/>
    <w:rsid w:val="007B7006"/>
    <w:rsid w:val="007B700C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CBB"/>
    <w:rsid w:val="007C1F9D"/>
    <w:rsid w:val="007C23E4"/>
    <w:rsid w:val="007C24D2"/>
    <w:rsid w:val="007C2539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449"/>
    <w:rsid w:val="007C56F9"/>
    <w:rsid w:val="007C5808"/>
    <w:rsid w:val="007C5A80"/>
    <w:rsid w:val="007C5EA1"/>
    <w:rsid w:val="007C5F2B"/>
    <w:rsid w:val="007C6D06"/>
    <w:rsid w:val="007C70ED"/>
    <w:rsid w:val="007C713E"/>
    <w:rsid w:val="007C71EB"/>
    <w:rsid w:val="007C7373"/>
    <w:rsid w:val="007C764E"/>
    <w:rsid w:val="007D02B8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7F"/>
    <w:rsid w:val="007D299E"/>
    <w:rsid w:val="007D339F"/>
    <w:rsid w:val="007D347C"/>
    <w:rsid w:val="007D3629"/>
    <w:rsid w:val="007D3A08"/>
    <w:rsid w:val="007D3E07"/>
    <w:rsid w:val="007D4464"/>
    <w:rsid w:val="007D46DB"/>
    <w:rsid w:val="007D4F06"/>
    <w:rsid w:val="007D503D"/>
    <w:rsid w:val="007D50FA"/>
    <w:rsid w:val="007D5175"/>
    <w:rsid w:val="007D53E6"/>
    <w:rsid w:val="007D59EB"/>
    <w:rsid w:val="007D59FE"/>
    <w:rsid w:val="007D5C53"/>
    <w:rsid w:val="007D65D4"/>
    <w:rsid w:val="007D669C"/>
    <w:rsid w:val="007D6F1C"/>
    <w:rsid w:val="007D7E50"/>
    <w:rsid w:val="007D7F3F"/>
    <w:rsid w:val="007D7FD0"/>
    <w:rsid w:val="007E0935"/>
    <w:rsid w:val="007E0B38"/>
    <w:rsid w:val="007E1B43"/>
    <w:rsid w:val="007E1CC1"/>
    <w:rsid w:val="007E1D60"/>
    <w:rsid w:val="007E1F47"/>
    <w:rsid w:val="007E259A"/>
    <w:rsid w:val="007E259E"/>
    <w:rsid w:val="007E2A30"/>
    <w:rsid w:val="007E2CD6"/>
    <w:rsid w:val="007E2CE0"/>
    <w:rsid w:val="007E3037"/>
    <w:rsid w:val="007E3725"/>
    <w:rsid w:val="007E37E6"/>
    <w:rsid w:val="007E3A18"/>
    <w:rsid w:val="007E3B36"/>
    <w:rsid w:val="007E3B74"/>
    <w:rsid w:val="007E3F48"/>
    <w:rsid w:val="007E406A"/>
    <w:rsid w:val="007E4480"/>
    <w:rsid w:val="007E4503"/>
    <w:rsid w:val="007E4899"/>
    <w:rsid w:val="007E53E4"/>
    <w:rsid w:val="007E5472"/>
    <w:rsid w:val="007E550B"/>
    <w:rsid w:val="007E6168"/>
    <w:rsid w:val="007E61D6"/>
    <w:rsid w:val="007E6469"/>
    <w:rsid w:val="007E665C"/>
    <w:rsid w:val="007E70CE"/>
    <w:rsid w:val="007E78B9"/>
    <w:rsid w:val="007E7981"/>
    <w:rsid w:val="007F085A"/>
    <w:rsid w:val="007F0A95"/>
    <w:rsid w:val="007F1919"/>
    <w:rsid w:val="007F1C6E"/>
    <w:rsid w:val="007F2174"/>
    <w:rsid w:val="007F2350"/>
    <w:rsid w:val="007F24DC"/>
    <w:rsid w:val="007F27A1"/>
    <w:rsid w:val="007F288B"/>
    <w:rsid w:val="007F2E05"/>
    <w:rsid w:val="007F2EE6"/>
    <w:rsid w:val="007F421E"/>
    <w:rsid w:val="007F4432"/>
    <w:rsid w:val="007F44E9"/>
    <w:rsid w:val="007F4A1A"/>
    <w:rsid w:val="007F50CF"/>
    <w:rsid w:val="007F5A1A"/>
    <w:rsid w:val="007F5C82"/>
    <w:rsid w:val="007F5CDE"/>
    <w:rsid w:val="007F63D2"/>
    <w:rsid w:val="007F721D"/>
    <w:rsid w:val="007F7573"/>
    <w:rsid w:val="007F758A"/>
    <w:rsid w:val="007F75E8"/>
    <w:rsid w:val="008000F2"/>
    <w:rsid w:val="00800125"/>
    <w:rsid w:val="00800321"/>
    <w:rsid w:val="00800844"/>
    <w:rsid w:val="00800A2F"/>
    <w:rsid w:val="00800C48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3289"/>
    <w:rsid w:val="0080336F"/>
    <w:rsid w:val="00804282"/>
    <w:rsid w:val="0080473E"/>
    <w:rsid w:val="008048B8"/>
    <w:rsid w:val="00804C54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956"/>
    <w:rsid w:val="00807828"/>
    <w:rsid w:val="0081038A"/>
    <w:rsid w:val="008107D4"/>
    <w:rsid w:val="00810914"/>
    <w:rsid w:val="00810C7B"/>
    <w:rsid w:val="0081147C"/>
    <w:rsid w:val="00811716"/>
    <w:rsid w:val="00811B26"/>
    <w:rsid w:val="008123B6"/>
    <w:rsid w:val="0081360F"/>
    <w:rsid w:val="00813C9F"/>
    <w:rsid w:val="00813E94"/>
    <w:rsid w:val="008146AF"/>
    <w:rsid w:val="00814B2F"/>
    <w:rsid w:val="00815C29"/>
    <w:rsid w:val="00815EEF"/>
    <w:rsid w:val="008161F8"/>
    <w:rsid w:val="0081622D"/>
    <w:rsid w:val="00816236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C0"/>
    <w:rsid w:val="008220D2"/>
    <w:rsid w:val="008226B9"/>
    <w:rsid w:val="00822841"/>
    <w:rsid w:val="00822865"/>
    <w:rsid w:val="008229EC"/>
    <w:rsid w:val="00822B7A"/>
    <w:rsid w:val="00823506"/>
    <w:rsid w:val="008237FA"/>
    <w:rsid w:val="008239B7"/>
    <w:rsid w:val="00823A4C"/>
    <w:rsid w:val="00824A6C"/>
    <w:rsid w:val="0082532B"/>
    <w:rsid w:val="008255D4"/>
    <w:rsid w:val="008255DA"/>
    <w:rsid w:val="008256E7"/>
    <w:rsid w:val="00825C15"/>
    <w:rsid w:val="00825C5C"/>
    <w:rsid w:val="00825F2E"/>
    <w:rsid w:val="00825F3D"/>
    <w:rsid w:val="008261C5"/>
    <w:rsid w:val="0082641C"/>
    <w:rsid w:val="00826699"/>
    <w:rsid w:val="00826918"/>
    <w:rsid w:val="00826E2C"/>
    <w:rsid w:val="00826E49"/>
    <w:rsid w:val="00826E4B"/>
    <w:rsid w:val="0082797D"/>
    <w:rsid w:val="00827C90"/>
    <w:rsid w:val="008306F8"/>
    <w:rsid w:val="0083071E"/>
    <w:rsid w:val="008308C6"/>
    <w:rsid w:val="008309D8"/>
    <w:rsid w:val="00830D02"/>
    <w:rsid w:val="008310AC"/>
    <w:rsid w:val="00831397"/>
    <w:rsid w:val="00831E05"/>
    <w:rsid w:val="00832271"/>
    <w:rsid w:val="008328D7"/>
    <w:rsid w:val="00832916"/>
    <w:rsid w:val="00832AA0"/>
    <w:rsid w:val="00832EE1"/>
    <w:rsid w:val="00833360"/>
    <w:rsid w:val="00833397"/>
    <w:rsid w:val="00833A26"/>
    <w:rsid w:val="00833CA2"/>
    <w:rsid w:val="00834704"/>
    <w:rsid w:val="00834B73"/>
    <w:rsid w:val="00834CEE"/>
    <w:rsid w:val="00834CF1"/>
    <w:rsid w:val="0083558A"/>
    <w:rsid w:val="008355C4"/>
    <w:rsid w:val="00835648"/>
    <w:rsid w:val="0083569C"/>
    <w:rsid w:val="008358A9"/>
    <w:rsid w:val="00835A51"/>
    <w:rsid w:val="00835C80"/>
    <w:rsid w:val="00835F2A"/>
    <w:rsid w:val="00835FDA"/>
    <w:rsid w:val="0083669C"/>
    <w:rsid w:val="00836B1D"/>
    <w:rsid w:val="00836EFE"/>
    <w:rsid w:val="0083709B"/>
    <w:rsid w:val="0083768C"/>
    <w:rsid w:val="008376FB"/>
    <w:rsid w:val="008379A0"/>
    <w:rsid w:val="008402F7"/>
    <w:rsid w:val="008407ED"/>
    <w:rsid w:val="0084083E"/>
    <w:rsid w:val="008409D1"/>
    <w:rsid w:val="00840A01"/>
    <w:rsid w:val="00841909"/>
    <w:rsid w:val="008419B2"/>
    <w:rsid w:val="00841EB8"/>
    <w:rsid w:val="008421B5"/>
    <w:rsid w:val="008428D5"/>
    <w:rsid w:val="00842A56"/>
    <w:rsid w:val="00842E99"/>
    <w:rsid w:val="00843041"/>
    <w:rsid w:val="00843566"/>
    <w:rsid w:val="008435BB"/>
    <w:rsid w:val="00843DFA"/>
    <w:rsid w:val="00843E7F"/>
    <w:rsid w:val="00844223"/>
    <w:rsid w:val="008445F2"/>
    <w:rsid w:val="008445F8"/>
    <w:rsid w:val="00844690"/>
    <w:rsid w:val="00844ABE"/>
    <w:rsid w:val="00844B7C"/>
    <w:rsid w:val="0084557D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714"/>
    <w:rsid w:val="00850A13"/>
    <w:rsid w:val="00850F45"/>
    <w:rsid w:val="0085106C"/>
    <w:rsid w:val="00851426"/>
    <w:rsid w:val="008516EE"/>
    <w:rsid w:val="00851BF6"/>
    <w:rsid w:val="008527A2"/>
    <w:rsid w:val="0085302E"/>
    <w:rsid w:val="00853094"/>
    <w:rsid w:val="008531DF"/>
    <w:rsid w:val="0085323C"/>
    <w:rsid w:val="00853687"/>
    <w:rsid w:val="008536DB"/>
    <w:rsid w:val="00853979"/>
    <w:rsid w:val="00853C1C"/>
    <w:rsid w:val="00853FDB"/>
    <w:rsid w:val="0085445A"/>
    <w:rsid w:val="0085456B"/>
    <w:rsid w:val="008551EE"/>
    <w:rsid w:val="008552D9"/>
    <w:rsid w:val="00855591"/>
    <w:rsid w:val="00856679"/>
    <w:rsid w:val="00856CEB"/>
    <w:rsid w:val="0085725D"/>
    <w:rsid w:val="00857C54"/>
    <w:rsid w:val="00857EB1"/>
    <w:rsid w:val="00857F85"/>
    <w:rsid w:val="00860741"/>
    <w:rsid w:val="00860B42"/>
    <w:rsid w:val="00860E3F"/>
    <w:rsid w:val="008610BA"/>
    <w:rsid w:val="008611A8"/>
    <w:rsid w:val="00861279"/>
    <w:rsid w:val="008618B2"/>
    <w:rsid w:val="00862013"/>
    <w:rsid w:val="008620A6"/>
    <w:rsid w:val="0086279E"/>
    <w:rsid w:val="00862C2A"/>
    <w:rsid w:val="00863195"/>
    <w:rsid w:val="008634CF"/>
    <w:rsid w:val="008637D5"/>
    <w:rsid w:val="00863902"/>
    <w:rsid w:val="00863D73"/>
    <w:rsid w:val="00864AD8"/>
    <w:rsid w:val="008655C2"/>
    <w:rsid w:val="00865B98"/>
    <w:rsid w:val="00865EBD"/>
    <w:rsid w:val="00865F56"/>
    <w:rsid w:val="00866217"/>
    <w:rsid w:val="00866834"/>
    <w:rsid w:val="0086691A"/>
    <w:rsid w:val="00866D21"/>
    <w:rsid w:val="00866E11"/>
    <w:rsid w:val="00867299"/>
    <w:rsid w:val="00867D63"/>
    <w:rsid w:val="00870239"/>
    <w:rsid w:val="0087096C"/>
    <w:rsid w:val="00870DB3"/>
    <w:rsid w:val="0087136F"/>
    <w:rsid w:val="00871890"/>
    <w:rsid w:val="00871C28"/>
    <w:rsid w:val="00872025"/>
    <w:rsid w:val="008738B1"/>
    <w:rsid w:val="008738D7"/>
    <w:rsid w:val="00873975"/>
    <w:rsid w:val="00873DDA"/>
    <w:rsid w:val="00874B60"/>
    <w:rsid w:val="008753DC"/>
    <w:rsid w:val="00875675"/>
    <w:rsid w:val="00875C20"/>
    <w:rsid w:val="00875F38"/>
    <w:rsid w:val="008763F7"/>
    <w:rsid w:val="008765C0"/>
    <w:rsid w:val="008766C0"/>
    <w:rsid w:val="00876DCE"/>
    <w:rsid w:val="00876F89"/>
    <w:rsid w:val="0087725D"/>
    <w:rsid w:val="00877262"/>
    <w:rsid w:val="00877277"/>
    <w:rsid w:val="008772E5"/>
    <w:rsid w:val="008773AC"/>
    <w:rsid w:val="008773CD"/>
    <w:rsid w:val="0087779F"/>
    <w:rsid w:val="00877860"/>
    <w:rsid w:val="00877DC5"/>
    <w:rsid w:val="00880563"/>
    <w:rsid w:val="0088076C"/>
    <w:rsid w:val="008808ED"/>
    <w:rsid w:val="00880EAC"/>
    <w:rsid w:val="00881689"/>
    <w:rsid w:val="00881875"/>
    <w:rsid w:val="00881C98"/>
    <w:rsid w:val="008820C9"/>
    <w:rsid w:val="00882339"/>
    <w:rsid w:val="00882487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39C"/>
    <w:rsid w:val="00885B5C"/>
    <w:rsid w:val="00885BDB"/>
    <w:rsid w:val="008860FB"/>
    <w:rsid w:val="00886278"/>
    <w:rsid w:val="00886ED9"/>
    <w:rsid w:val="008870FB"/>
    <w:rsid w:val="00887285"/>
    <w:rsid w:val="00887FDB"/>
    <w:rsid w:val="0089019E"/>
    <w:rsid w:val="008901EF"/>
    <w:rsid w:val="008903C9"/>
    <w:rsid w:val="008905FD"/>
    <w:rsid w:val="0089069D"/>
    <w:rsid w:val="008907A6"/>
    <w:rsid w:val="00890BA1"/>
    <w:rsid w:val="00890BC6"/>
    <w:rsid w:val="00891260"/>
    <w:rsid w:val="0089130C"/>
    <w:rsid w:val="008918EE"/>
    <w:rsid w:val="00891937"/>
    <w:rsid w:val="00891AC9"/>
    <w:rsid w:val="00891E1D"/>
    <w:rsid w:val="00891E28"/>
    <w:rsid w:val="00891E9F"/>
    <w:rsid w:val="00892513"/>
    <w:rsid w:val="008930F2"/>
    <w:rsid w:val="008934C6"/>
    <w:rsid w:val="008937AE"/>
    <w:rsid w:val="00893F0D"/>
    <w:rsid w:val="008946DA"/>
    <w:rsid w:val="008947EB"/>
    <w:rsid w:val="00894BF1"/>
    <w:rsid w:val="008950D5"/>
    <w:rsid w:val="008952D8"/>
    <w:rsid w:val="00895511"/>
    <w:rsid w:val="008957A9"/>
    <w:rsid w:val="008959A8"/>
    <w:rsid w:val="00895A56"/>
    <w:rsid w:val="00895F95"/>
    <w:rsid w:val="008965B7"/>
    <w:rsid w:val="00896B9D"/>
    <w:rsid w:val="00896DD3"/>
    <w:rsid w:val="008973F1"/>
    <w:rsid w:val="0089766E"/>
    <w:rsid w:val="00897F53"/>
    <w:rsid w:val="008A0268"/>
    <w:rsid w:val="008A0372"/>
    <w:rsid w:val="008A0C20"/>
    <w:rsid w:val="008A0DE6"/>
    <w:rsid w:val="008A0DFC"/>
    <w:rsid w:val="008A1278"/>
    <w:rsid w:val="008A1E7F"/>
    <w:rsid w:val="008A24F9"/>
    <w:rsid w:val="008A2F4C"/>
    <w:rsid w:val="008A33C4"/>
    <w:rsid w:val="008A3D0B"/>
    <w:rsid w:val="008A44AB"/>
    <w:rsid w:val="008A4647"/>
    <w:rsid w:val="008A4A56"/>
    <w:rsid w:val="008A4FB3"/>
    <w:rsid w:val="008A5695"/>
    <w:rsid w:val="008A5A8F"/>
    <w:rsid w:val="008A5AAD"/>
    <w:rsid w:val="008A6425"/>
    <w:rsid w:val="008A6BF0"/>
    <w:rsid w:val="008A6CD3"/>
    <w:rsid w:val="008A6E26"/>
    <w:rsid w:val="008A77DE"/>
    <w:rsid w:val="008A78B1"/>
    <w:rsid w:val="008A7A51"/>
    <w:rsid w:val="008A7BCA"/>
    <w:rsid w:val="008B02E8"/>
    <w:rsid w:val="008B0A48"/>
    <w:rsid w:val="008B0A8E"/>
    <w:rsid w:val="008B0FB8"/>
    <w:rsid w:val="008B11D4"/>
    <w:rsid w:val="008B1682"/>
    <w:rsid w:val="008B16A5"/>
    <w:rsid w:val="008B1909"/>
    <w:rsid w:val="008B1A8C"/>
    <w:rsid w:val="008B1E08"/>
    <w:rsid w:val="008B1F19"/>
    <w:rsid w:val="008B2044"/>
    <w:rsid w:val="008B21BD"/>
    <w:rsid w:val="008B231B"/>
    <w:rsid w:val="008B2978"/>
    <w:rsid w:val="008B32D5"/>
    <w:rsid w:val="008B34E9"/>
    <w:rsid w:val="008B367A"/>
    <w:rsid w:val="008B383E"/>
    <w:rsid w:val="008B39D2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B5F"/>
    <w:rsid w:val="008C05DB"/>
    <w:rsid w:val="008C099B"/>
    <w:rsid w:val="008C0B06"/>
    <w:rsid w:val="008C0EDC"/>
    <w:rsid w:val="008C1BD6"/>
    <w:rsid w:val="008C1D38"/>
    <w:rsid w:val="008C1E81"/>
    <w:rsid w:val="008C1E9D"/>
    <w:rsid w:val="008C251A"/>
    <w:rsid w:val="008C25CF"/>
    <w:rsid w:val="008C2ECE"/>
    <w:rsid w:val="008C345B"/>
    <w:rsid w:val="008C34C8"/>
    <w:rsid w:val="008C3DC0"/>
    <w:rsid w:val="008C41AD"/>
    <w:rsid w:val="008C4204"/>
    <w:rsid w:val="008C461D"/>
    <w:rsid w:val="008C4A29"/>
    <w:rsid w:val="008C4FF4"/>
    <w:rsid w:val="008C505B"/>
    <w:rsid w:val="008C542D"/>
    <w:rsid w:val="008C5762"/>
    <w:rsid w:val="008C6023"/>
    <w:rsid w:val="008C687F"/>
    <w:rsid w:val="008C6B60"/>
    <w:rsid w:val="008C6BC0"/>
    <w:rsid w:val="008C6FCE"/>
    <w:rsid w:val="008C764D"/>
    <w:rsid w:val="008C76A0"/>
    <w:rsid w:val="008C78EB"/>
    <w:rsid w:val="008C7F63"/>
    <w:rsid w:val="008D0505"/>
    <w:rsid w:val="008D059C"/>
    <w:rsid w:val="008D05A5"/>
    <w:rsid w:val="008D083F"/>
    <w:rsid w:val="008D096C"/>
    <w:rsid w:val="008D0A4D"/>
    <w:rsid w:val="008D0AC7"/>
    <w:rsid w:val="008D11DF"/>
    <w:rsid w:val="008D1384"/>
    <w:rsid w:val="008D1501"/>
    <w:rsid w:val="008D195C"/>
    <w:rsid w:val="008D1AAA"/>
    <w:rsid w:val="008D2B13"/>
    <w:rsid w:val="008D2C20"/>
    <w:rsid w:val="008D306F"/>
    <w:rsid w:val="008D3079"/>
    <w:rsid w:val="008D32AA"/>
    <w:rsid w:val="008D3570"/>
    <w:rsid w:val="008D3F26"/>
    <w:rsid w:val="008D4B89"/>
    <w:rsid w:val="008D4C69"/>
    <w:rsid w:val="008D50C9"/>
    <w:rsid w:val="008D526A"/>
    <w:rsid w:val="008D5292"/>
    <w:rsid w:val="008D550D"/>
    <w:rsid w:val="008D55A7"/>
    <w:rsid w:val="008D55D5"/>
    <w:rsid w:val="008D5647"/>
    <w:rsid w:val="008D59E4"/>
    <w:rsid w:val="008D5A31"/>
    <w:rsid w:val="008D5B04"/>
    <w:rsid w:val="008D618A"/>
    <w:rsid w:val="008D61C1"/>
    <w:rsid w:val="008D6629"/>
    <w:rsid w:val="008D6767"/>
    <w:rsid w:val="008D697E"/>
    <w:rsid w:val="008D7479"/>
    <w:rsid w:val="008D7B95"/>
    <w:rsid w:val="008D7C32"/>
    <w:rsid w:val="008E0218"/>
    <w:rsid w:val="008E0260"/>
    <w:rsid w:val="008E0855"/>
    <w:rsid w:val="008E0ACF"/>
    <w:rsid w:val="008E0BD4"/>
    <w:rsid w:val="008E0CBC"/>
    <w:rsid w:val="008E1031"/>
    <w:rsid w:val="008E1A6E"/>
    <w:rsid w:val="008E1E81"/>
    <w:rsid w:val="008E20C4"/>
    <w:rsid w:val="008E2168"/>
    <w:rsid w:val="008E2184"/>
    <w:rsid w:val="008E240F"/>
    <w:rsid w:val="008E293F"/>
    <w:rsid w:val="008E2B87"/>
    <w:rsid w:val="008E2E69"/>
    <w:rsid w:val="008E3C86"/>
    <w:rsid w:val="008E3DD2"/>
    <w:rsid w:val="008E426C"/>
    <w:rsid w:val="008E4680"/>
    <w:rsid w:val="008E46BC"/>
    <w:rsid w:val="008E4CEB"/>
    <w:rsid w:val="008E4E33"/>
    <w:rsid w:val="008E53BD"/>
    <w:rsid w:val="008E601E"/>
    <w:rsid w:val="008E620F"/>
    <w:rsid w:val="008E652B"/>
    <w:rsid w:val="008E669D"/>
    <w:rsid w:val="008E6B0B"/>
    <w:rsid w:val="008E6BD7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0FB6"/>
    <w:rsid w:val="008F12C5"/>
    <w:rsid w:val="008F148B"/>
    <w:rsid w:val="008F1A0E"/>
    <w:rsid w:val="008F1B8B"/>
    <w:rsid w:val="008F2035"/>
    <w:rsid w:val="008F2425"/>
    <w:rsid w:val="008F2639"/>
    <w:rsid w:val="008F269F"/>
    <w:rsid w:val="008F26A3"/>
    <w:rsid w:val="008F383C"/>
    <w:rsid w:val="008F4441"/>
    <w:rsid w:val="008F485B"/>
    <w:rsid w:val="008F513C"/>
    <w:rsid w:val="008F526B"/>
    <w:rsid w:val="008F555E"/>
    <w:rsid w:val="008F5595"/>
    <w:rsid w:val="008F55EF"/>
    <w:rsid w:val="008F5974"/>
    <w:rsid w:val="008F59E4"/>
    <w:rsid w:val="008F5CB7"/>
    <w:rsid w:val="008F6176"/>
    <w:rsid w:val="008F61E1"/>
    <w:rsid w:val="008F645B"/>
    <w:rsid w:val="008F702C"/>
    <w:rsid w:val="008F7094"/>
    <w:rsid w:val="008F70DE"/>
    <w:rsid w:val="00900020"/>
    <w:rsid w:val="009001EC"/>
    <w:rsid w:val="0090097B"/>
    <w:rsid w:val="00900B56"/>
    <w:rsid w:val="00900C60"/>
    <w:rsid w:val="00901063"/>
    <w:rsid w:val="00901235"/>
    <w:rsid w:val="0090170F"/>
    <w:rsid w:val="00901752"/>
    <w:rsid w:val="0090182F"/>
    <w:rsid w:val="009018E9"/>
    <w:rsid w:val="009019EE"/>
    <w:rsid w:val="00901E70"/>
    <w:rsid w:val="0090220E"/>
    <w:rsid w:val="009029BB"/>
    <w:rsid w:val="00902C0B"/>
    <w:rsid w:val="00902C4C"/>
    <w:rsid w:val="00903AA7"/>
    <w:rsid w:val="009045E7"/>
    <w:rsid w:val="00904724"/>
    <w:rsid w:val="00904918"/>
    <w:rsid w:val="00904CAE"/>
    <w:rsid w:val="00904EF5"/>
    <w:rsid w:val="009057BC"/>
    <w:rsid w:val="009057FB"/>
    <w:rsid w:val="0090605F"/>
    <w:rsid w:val="00906248"/>
    <w:rsid w:val="009063A5"/>
    <w:rsid w:val="0090656F"/>
    <w:rsid w:val="00906746"/>
    <w:rsid w:val="0090690C"/>
    <w:rsid w:val="00906A28"/>
    <w:rsid w:val="00906D1B"/>
    <w:rsid w:val="00907049"/>
    <w:rsid w:val="0090719F"/>
    <w:rsid w:val="00907627"/>
    <w:rsid w:val="0090772C"/>
    <w:rsid w:val="00907CA5"/>
    <w:rsid w:val="00907D1B"/>
    <w:rsid w:val="00907DC6"/>
    <w:rsid w:val="00907EF5"/>
    <w:rsid w:val="00907EF8"/>
    <w:rsid w:val="00907FF6"/>
    <w:rsid w:val="009101F2"/>
    <w:rsid w:val="00910A77"/>
    <w:rsid w:val="00910B19"/>
    <w:rsid w:val="00910E7E"/>
    <w:rsid w:val="00911293"/>
    <w:rsid w:val="00911358"/>
    <w:rsid w:val="00911372"/>
    <w:rsid w:val="00911A40"/>
    <w:rsid w:val="00911B44"/>
    <w:rsid w:val="00911DF2"/>
    <w:rsid w:val="009122B1"/>
    <w:rsid w:val="009131B7"/>
    <w:rsid w:val="009131E2"/>
    <w:rsid w:val="009132C0"/>
    <w:rsid w:val="009132D9"/>
    <w:rsid w:val="00913593"/>
    <w:rsid w:val="009139A2"/>
    <w:rsid w:val="00913CBA"/>
    <w:rsid w:val="00913FC2"/>
    <w:rsid w:val="0091489C"/>
    <w:rsid w:val="00915360"/>
    <w:rsid w:val="009154B5"/>
    <w:rsid w:val="00915691"/>
    <w:rsid w:val="009157F5"/>
    <w:rsid w:val="00916358"/>
    <w:rsid w:val="00916A2A"/>
    <w:rsid w:val="00916F9A"/>
    <w:rsid w:val="00917172"/>
    <w:rsid w:val="0091740E"/>
    <w:rsid w:val="00917699"/>
    <w:rsid w:val="0091773A"/>
    <w:rsid w:val="00917856"/>
    <w:rsid w:val="00917D0F"/>
    <w:rsid w:val="009200C4"/>
    <w:rsid w:val="00920758"/>
    <w:rsid w:val="00920952"/>
    <w:rsid w:val="009209F9"/>
    <w:rsid w:val="0092188C"/>
    <w:rsid w:val="0092191B"/>
    <w:rsid w:val="00921ECC"/>
    <w:rsid w:val="00921F28"/>
    <w:rsid w:val="00922643"/>
    <w:rsid w:val="00922ADE"/>
    <w:rsid w:val="00922BE5"/>
    <w:rsid w:val="009232DE"/>
    <w:rsid w:val="00923A65"/>
    <w:rsid w:val="00923AF5"/>
    <w:rsid w:val="00923B0B"/>
    <w:rsid w:val="00923EDC"/>
    <w:rsid w:val="009243D1"/>
    <w:rsid w:val="00924C36"/>
    <w:rsid w:val="0092514C"/>
    <w:rsid w:val="0092580B"/>
    <w:rsid w:val="0092594A"/>
    <w:rsid w:val="00926808"/>
    <w:rsid w:val="00927216"/>
    <w:rsid w:val="009273DD"/>
    <w:rsid w:val="00927768"/>
    <w:rsid w:val="0092799A"/>
    <w:rsid w:val="00927C99"/>
    <w:rsid w:val="009302CE"/>
    <w:rsid w:val="00930523"/>
    <w:rsid w:val="009306B9"/>
    <w:rsid w:val="0093086F"/>
    <w:rsid w:val="00930E82"/>
    <w:rsid w:val="009311C5"/>
    <w:rsid w:val="009312F1"/>
    <w:rsid w:val="009314BE"/>
    <w:rsid w:val="009319CA"/>
    <w:rsid w:val="00931AF3"/>
    <w:rsid w:val="00931C25"/>
    <w:rsid w:val="00931FA1"/>
    <w:rsid w:val="0093208B"/>
    <w:rsid w:val="0093229F"/>
    <w:rsid w:val="00932624"/>
    <w:rsid w:val="00932B26"/>
    <w:rsid w:val="00932C3F"/>
    <w:rsid w:val="009332DD"/>
    <w:rsid w:val="009335AA"/>
    <w:rsid w:val="00933FAC"/>
    <w:rsid w:val="009343CB"/>
    <w:rsid w:val="00934545"/>
    <w:rsid w:val="009348BD"/>
    <w:rsid w:val="009351E5"/>
    <w:rsid w:val="0093528C"/>
    <w:rsid w:val="00935347"/>
    <w:rsid w:val="00935919"/>
    <w:rsid w:val="00935C8E"/>
    <w:rsid w:val="00936641"/>
    <w:rsid w:val="009371D9"/>
    <w:rsid w:val="00937387"/>
    <w:rsid w:val="00937745"/>
    <w:rsid w:val="0093776F"/>
    <w:rsid w:val="009379E2"/>
    <w:rsid w:val="009407C0"/>
    <w:rsid w:val="009408C9"/>
    <w:rsid w:val="00940B14"/>
    <w:rsid w:val="00940CD3"/>
    <w:rsid w:val="009415D3"/>
    <w:rsid w:val="00941A0E"/>
    <w:rsid w:val="00941D5C"/>
    <w:rsid w:val="00941EFA"/>
    <w:rsid w:val="00941FD0"/>
    <w:rsid w:val="00941FE8"/>
    <w:rsid w:val="0094242D"/>
    <w:rsid w:val="00942584"/>
    <w:rsid w:val="0094364A"/>
    <w:rsid w:val="009439CF"/>
    <w:rsid w:val="009439E2"/>
    <w:rsid w:val="00943B08"/>
    <w:rsid w:val="00943C78"/>
    <w:rsid w:val="0094418C"/>
    <w:rsid w:val="00944B65"/>
    <w:rsid w:val="00945127"/>
    <w:rsid w:val="0094541E"/>
    <w:rsid w:val="00945474"/>
    <w:rsid w:val="00945483"/>
    <w:rsid w:val="00945863"/>
    <w:rsid w:val="009458AC"/>
    <w:rsid w:val="00945D49"/>
    <w:rsid w:val="00945D6C"/>
    <w:rsid w:val="00945D87"/>
    <w:rsid w:val="009462E7"/>
    <w:rsid w:val="0094678E"/>
    <w:rsid w:val="00946FD8"/>
    <w:rsid w:val="009470C0"/>
    <w:rsid w:val="0094720D"/>
    <w:rsid w:val="009473B0"/>
    <w:rsid w:val="009475F5"/>
    <w:rsid w:val="009478EB"/>
    <w:rsid w:val="00947FF5"/>
    <w:rsid w:val="0095022C"/>
    <w:rsid w:val="009504E3"/>
    <w:rsid w:val="00950B14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D3A"/>
    <w:rsid w:val="00954DBF"/>
    <w:rsid w:val="00954FEA"/>
    <w:rsid w:val="0095569A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B80"/>
    <w:rsid w:val="00957EBF"/>
    <w:rsid w:val="00957F9A"/>
    <w:rsid w:val="00960671"/>
    <w:rsid w:val="009606D6"/>
    <w:rsid w:val="00960CB0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3133"/>
    <w:rsid w:val="00963422"/>
    <w:rsid w:val="009637BB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A20"/>
    <w:rsid w:val="00965B90"/>
    <w:rsid w:val="00965ED7"/>
    <w:rsid w:val="009662D0"/>
    <w:rsid w:val="009663E1"/>
    <w:rsid w:val="00966E40"/>
    <w:rsid w:val="009676A1"/>
    <w:rsid w:val="00967881"/>
    <w:rsid w:val="00967AEF"/>
    <w:rsid w:val="0097014E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D2C"/>
    <w:rsid w:val="00972DE7"/>
    <w:rsid w:val="00972F9D"/>
    <w:rsid w:val="00973148"/>
    <w:rsid w:val="00973216"/>
    <w:rsid w:val="00973E3B"/>
    <w:rsid w:val="00974FAC"/>
    <w:rsid w:val="0097521F"/>
    <w:rsid w:val="0097563B"/>
    <w:rsid w:val="00975FB3"/>
    <w:rsid w:val="009761A8"/>
    <w:rsid w:val="00976826"/>
    <w:rsid w:val="009769FB"/>
    <w:rsid w:val="00976AA5"/>
    <w:rsid w:val="00976C79"/>
    <w:rsid w:val="00976CC5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B3E"/>
    <w:rsid w:val="00983290"/>
    <w:rsid w:val="00983683"/>
    <w:rsid w:val="00984027"/>
    <w:rsid w:val="00984481"/>
    <w:rsid w:val="009845D2"/>
    <w:rsid w:val="00984C7F"/>
    <w:rsid w:val="00984DF7"/>
    <w:rsid w:val="0098511B"/>
    <w:rsid w:val="00985B61"/>
    <w:rsid w:val="00985BEA"/>
    <w:rsid w:val="00985CE2"/>
    <w:rsid w:val="00985EE5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B95"/>
    <w:rsid w:val="00990E4E"/>
    <w:rsid w:val="00990E55"/>
    <w:rsid w:val="00990FA9"/>
    <w:rsid w:val="009912E6"/>
    <w:rsid w:val="0099142E"/>
    <w:rsid w:val="00991686"/>
    <w:rsid w:val="009918A4"/>
    <w:rsid w:val="009918EF"/>
    <w:rsid w:val="00991AEC"/>
    <w:rsid w:val="00991B12"/>
    <w:rsid w:val="00991BE0"/>
    <w:rsid w:val="00991EED"/>
    <w:rsid w:val="00991FE5"/>
    <w:rsid w:val="009920FA"/>
    <w:rsid w:val="0099221B"/>
    <w:rsid w:val="009922FA"/>
    <w:rsid w:val="009927E9"/>
    <w:rsid w:val="00992BC2"/>
    <w:rsid w:val="00992CC0"/>
    <w:rsid w:val="00992D32"/>
    <w:rsid w:val="00992F4A"/>
    <w:rsid w:val="009939A4"/>
    <w:rsid w:val="00993A83"/>
    <w:rsid w:val="0099406D"/>
    <w:rsid w:val="00994204"/>
    <w:rsid w:val="00994EAA"/>
    <w:rsid w:val="0099511E"/>
    <w:rsid w:val="009952E7"/>
    <w:rsid w:val="00995A7B"/>
    <w:rsid w:val="00995BEE"/>
    <w:rsid w:val="00996262"/>
    <w:rsid w:val="00996906"/>
    <w:rsid w:val="00996CCB"/>
    <w:rsid w:val="00996D9B"/>
    <w:rsid w:val="00997440"/>
    <w:rsid w:val="009977BF"/>
    <w:rsid w:val="009977C1"/>
    <w:rsid w:val="00997FA8"/>
    <w:rsid w:val="009A0025"/>
    <w:rsid w:val="009A059C"/>
    <w:rsid w:val="009A07D9"/>
    <w:rsid w:val="009A0CC4"/>
    <w:rsid w:val="009A176D"/>
    <w:rsid w:val="009A1E2D"/>
    <w:rsid w:val="009A1EC0"/>
    <w:rsid w:val="009A1FE6"/>
    <w:rsid w:val="009A2FA7"/>
    <w:rsid w:val="009A30EC"/>
    <w:rsid w:val="009A3560"/>
    <w:rsid w:val="009A3701"/>
    <w:rsid w:val="009A3B7D"/>
    <w:rsid w:val="009A3D81"/>
    <w:rsid w:val="009A3E29"/>
    <w:rsid w:val="009A41FE"/>
    <w:rsid w:val="009A4B8E"/>
    <w:rsid w:val="009A5061"/>
    <w:rsid w:val="009A55BC"/>
    <w:rsid w:val="009A5925"/>
    <w:rsid w:val="009A5A2A"/>
    <w:rsid w:val="009A5ADF"/>
    <w:rsid w:val="009A64D3"/>
    <w:rsid w:val="009A6E01"/>
    <w:rsid w:val="009A77BF"/>
    <w:rsid w:val="009A7F96"/>
    <w:rsid w:val="009B0353"/>
    <w:rsid w:val="009B03E1"/>
    <w:rsid w:val="009B040E"/>
    <w:rsid w:val="009B04E8"/>
    <w:rsid w:val="009B0567"/>
    <w:rsid w:val="009B081C"/>
    <w:rsid w:val="009B0C95"/>
    <w:rsid w:val="009B15F6"/>
    <w:rsid w:val="009B2156"/>
    <w:rsid w:val="009B21C5"/>
    <w:rsid w:val="009B23DC"/>
    <w:rsid w:val="009B26EE"/>
    <w:rsid w:val="009B2A33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C2B"/>
    <w:rsid w:val="009B5C4B"/>
    <w:rsid w:val="009B5DAB"/>
    <w:rsid w:val="009B5E04"/>
    <w:rsid w:val="009B5F25"/>
    <w:rsid w:val="009B65AD"/>
    <w:rsid w:val="009B6EDB"/>
    <w:rsid w:val="009B711A"/>
    <w:rsid w:val="009B76F7"/>
    <w:rsid w:val="009B7A42"/>
    <w:rsid w:val="009B7BC1"/>
    <w:rsid w:val="009C0515"/>
    <w:rsid w:val="009C0903"/>
    <w:rsid w:val="009C0E58"/>
    <w:rsid w:val="009C138B"/>
    <w:rsid w:val="009C141A"/>
    <w:rsid w:val="009C1849"/>
    <w:rsid w:val="009C1EA9"/>
    <w:rsid w:val="009C2019"/>
    <w:rsid w:val="009C2208"/>
    <w:rsid w:val="009C2372"/>
    <w:rsid w:val="009C2E64"/>
    <w:rsid w:val="009C2E88"/>
    <w:rsid w:val="009C2FDE"/>
    <w:rsid w:val="009C3B63"/>
    <w:rsid w:val="009C3BDA"/>
    <w:rsid w:val="009C41B4"/>
    <w:rsid w:val="009C4A92"/>
    <w:rsid w:val="009C4AA8"/>
    <w:rsid w:val="009C4C6C"/>
    <w:rsid w:val="009C4D19"/>
    <w:rsid w:val="009C5E7B"/>
    <w:rsid w:val="009C5E91"/>
    <w:rsid w:val="009C66EF"/>
    <w:rsid w:val="009C6924"/>
    <w:rsid w:val="009C6B9C"/>
    <w:rsid w:val="009C6C46"/>
    <w:rsid w:val="009C6E88"/>
    <w:rsid w:val="009C72B8"/>
    <w:rsid w:val="009C7A93"/>
    <w:rsid w:val="009C7B09"/>
    <w:rsid w:val="009C7CEF"/>
    <w:rsid w:val="009C7D64"/>
    <w:rsid w:val="009D055E"/>
    <w:rsid w:val="009D05A3"/>
    <w:rsid w:val="009D05DA"/>
    <w:rsid w:val="009D0889"/>
    <w:rsid w:val="009D0F59"/>
    <w:rsid w:val="009D1068"/>
    <w:rsid w:val="009D1070"/>
    <w:rsid w:val="009D108F"/>
    <w:rsid w:val="009D1E24"/>
    <w:rsid w:val="009D2779"/>
    <w:rsid w:val="009D2E7F"/>
    <w:rsid w:val="009D30DE"/>
    <w:rsid w:val="009D371C"/>
    <w:rsid w:val="009D3CA2"/>
    <w:rsid w:val="009D40DD"/>
    <w:rsid w:val="009D4173"/>
    <w:rsid w:val="009D41F7"/>
    <w:rsid w:val="009D431C"/>
    <w:rsid w:val="009D4456"/>
    <w:rsid w:val="009D44B0"/>
    <w:rsid w:val="009D4937"/>
    <w:rsid w:val="009D4A3D"/>
    <w:rsid w:val="009D4A5F"/>
    <w:rsid w:val="009D4B61"/>
    <w:rsid w:val="009D4D26"/>
    <w:rsid w:val="009D5014"/>
    <w:rsid w:val="009D5610"/>
    <w:rsid w:val="009D60F7"/>
    <w:rsid w:val="009D62E9"/>
    <w:rsid w:val="009D652D"/>
    <w:rsid w:val="009D7807"/>
    <w:rsid w:val="009D7B86"/>
    <w:rsid w:val="009D7C81"/>
    <w:rsid w:val="009E0793"/>
    <w:rsid w:val="009E0A19"/>
    <w:rsid w:val="009E0A58"/>
    <w:rsid w:val="009E0BFA"/>
    <w:rsid w:val="009E15FD"/>
    <w:rsid w:val="009E179A"/>
    <w:rsid w:val="009E1A8C"/>
    <w:rsid w:val="009E284A"/>
    <w:rsid w:val="009E2AF6"/>
    <w:rsid w:val="009E3103"/>
    <w:rsid w:val="009E342E"/>
    <w:rsid w:val="009E375C"/>
    <w:rsid w:val="009E45C9"/>
    <w:rsid w:val="009E45CA"/>
    <w:rsid w:val="009E4B28"/>
    <w:rsid w:val="009E5218"/>
    <w:rsid w:val="009E53A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E5F"/>
    <w:rsid w:val="009F0875"/>
    <w:rsid w:val="009F0DB0"/>
    <w:rsid w:val="009F0F82"/>
    <w:rsid w:val="009F1B28"/>
    <w:rsid w:val="009F1C38"/>
    <w:rsid w:val="009F1CA5"/>
    <w:rsid w:val="009F1CD3"/>
    <w:rsid w:val="009F20DB"/>
    <w:rsid w:val="009F2671"/>
    <w:rsid w:val="009F2760"/>
    <w:rsid w:val="009F2C4C"/>
    <w:rsid w:val="009F2CB8"/>
    <w:rsid w:val="009F406E"/>
    <w:rsid w:val="009F47F2"/>
    <w:rsid w:val="009F4B7C"/>
    <w:rsid w:val="009F4DA9"/>
    <w:rsid w:val="009F5C81"/>
    <w:rsid w:val="009F5CC7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1A4"/>
    <w:rsid w:val="00A006E5"/>
    <w:rsid w:val="00A00CD8"/>
    <w:rsid w:val="00A00DF1"/>
    <w:rsid w:val="00A01194"/>
    <w:rsid w:val="00A01243"/>
    <w:rsid w:val="00A01413"/>
    <w:rsid w:val="00A0207D"/>
    <w:rsid w:val="00A025CE"/>
    <w:rsid w:val="00A02A13"/>
    <w:rsid w:val="00A02AD1"/>
    <w:rsid w:val="00A02B33"/>
    <w:rsid w:val="00A02DD3"/>
    <w:rsid w:val="00A0312C"/>
    <w:rsid w:val="00A04195"/>
    <w:rsid w:val="00A042C1"/>
    <w:rsid w:val="00A04415"/>
    <w:rsid w:val="00A044E2"/>
    <w:rsid w:val="00A04D0D"/>
    <w:rsid w:val="00A05054"/>
    <w:rsid w:val="00A050CE"/>
    <w:rsid w:val="00A0551F"/>
    <w:rsid w:val="00A05647"/>
    <w:rsid w:val="00A05FB6"/>
    <w:rsid w:val="00A06418"/>
    <w:rsid w:val="00A07037"/>
    <w:rsid w:val="00A1048D"/>
    <w:rsid w:val="00A105B1"/>
    <w:rsid w:val="00A105F0"/>
    <w:rsid w:val="00A10936"/>
    <w:rsid w:val="00A10BB1"/>
    <w:rsid w:val="00A1107D"/>
    <w:rsid w:val="00A115BD"/>
    <w:rsid w:val="00A11666"/>
    <w:rsid w:val="00A1168E"/>
    <w:rsid w:val="00A11729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4655"/>
    <w:rsid w:val="00A14750"/>
    <w:rsid w:val="00A147D5"/>
    <w:rsid w:val="00A14950"/>
    <w:rsid w:val="00A14E61"/>
    <w:rsid w:val="00A15854"/>
    <w:rsid w:val="00A15EA0"/>
    <w:rsid w:val="00A168D0"/>
    <w:rsid w:val="00A16B0C"/>
    <w:rsid w:val="00A17145"/>
    <w:rsid w:val="00A176AD"/>
    <w:rsid w:val="00A17E06"/>
    <w:rsid w:val="00A200F0"/>
    <w:rsid w:val="00A206FF"/>
    <w:rsid w:val="00A209A2"/>
    <w:rsid w:val="00A21233"/>
    <w:rsid w:val="00A21458"/>
    <w:rsid w:val="00A21577"/>
    <w:rsid w:val="00A21A43"/>
    <w:rsid w:val="00A21C8B"/>
    <w:rsid w:val="00A21DCA"/>
    <w:rsid w:val="00A21EC1"/>
    <w:rsid w:val="00A223E0"/>
    <w:rsid w:val="00A2295D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480"/>
    <w:rsid w:val="00A26CD8"/>
    <w:rsid w:val="00A26F82"/>
    <w:rsid w:val="00A2717E"/>
    <w:rsid w:val="00A274AA"/>
    <w:rsid w:val="00A2786B"/>
    <w:rsid w:val="00A27CC9"/>
    <w:rsid w:val="00A27E60"/>
    <w:rsid w:val="00A27FC4"/>
    <w:rsid w:val="00A304F5"/>
    <w:rsid w:val="00A305C5"/>
    <w:rsid w:val="00A3066C"/>
    <w:rsid w:val="00A30723"/>
    <w:rsid w:val="00A30A5A"/>
    <w:rsid w:val="00A30BC5"/>
    <w:rsid w:val="00A30EDE"/>
    <w:rsid w:val="00A31001"/>
    <w:rsid w:val="00A3108A"/>
    <w:rsid w:val="00A314AD"/>
    <w:rsid w:val="00A31583"/>
    <w:rsid w:val="00A315B3"/>
    <w:rsid w:val="00A31798"/>
    <w:rsid w:val="00A31A24"/>
    <w:rsid w:val="00A31AC2"/>
    <w:rsid w:val="00A320F1"/>
    <w:rsid w:val="00A321FA"/>
    <w:rsid w:val="00A32FC6"/>
    <w:rsid w:val="00A3320C"/>
    <w:rsid w:val="00A33531"/>
    <w:rsid w:val="00A33A21"/>
    <w:rsid w:val="00A34683"/>
    <w:rsid w:val="00A34893"/>
    <w:rsid w:val="00A34BBD"/>
    <w:rsid w:val="00A355DD"/>
    <w:rsid w:val="00A35630"/>
    <w:rsid w:val="00A35777"/>
    <w:rsid w:val="00A357A8"/>
    <w:rsid w:val="00A365B7"/>
    <w:rsid w:val="00A3686A"/>
    <w:rsid w:val="00A368BE"/>
    <w:rsid w:val="00A36F91"/>
    <w:rsid w:val="00A370DA"/>
    <w:rsid w:val="00A37317"/>
    <w:rsid w:val="00A37801"/>
    <w:rsid w:val="00A37802"/>
    <w:rsid w:val="00A379A5"/>
    <w:rsid w:val="00A37BBE"/>
    <w:rsid w:val="00A37E9B"/>
    <w:rsid w:val="00A402FC"/>
    <w:rsid w:val="00A40437"/>
    <w:rsid w:val="00A4047D"/>
    <w:rsid w:val="00A40512"/>
    <w:rsid w:val="00A406C3"/>
    <w:rsid w:val="00A419A3"/>
    <w:rsid w:val="00A41F68"/>
    <w:rsid w:val="00A42640"/>
    <w:rsid w:val="00A43684"/>
    <w:rsid w:val="00A43B04"/>
    <w:rsid w:val="00A440F2"/>
    <w:rsid w:val="00A443E1"/>
    <w:rsid w:val="00A45021"/>
    <w:rsid w:val="00A45166"/>
    <w:rsid w:val="00A456BD"/>
    <w:rsid w:val="00A458FA"/>
    <w:rsid w:val="00A45BC5"/>
    <w:rsid w:val="00A460D8"/>
    <w:rsid w:val="00A46498"/>
    <w:rsid w:val="00A46779"/>
    <w:rsid w:val="00A470A6"/>
    <w:rsid w:val="00A50213"/>
    <w:rsid w:val="00A523FC"/>
    <w:rsid w:val="00A528D3"/>
    <w:rsid w:val="00A52A8C"/>
    <w:rsid w:val="00A52B86"/>
    <w:rsid w:val="00A53402"/>
    <w:rsid w:val="00A541C3"/>
    <w:rsid w:val="00A54831"/>
    <w:rsid w:val="00A54DF5"/>
    <w:rsid w:val="00A5580C"/>
    <w:rsid w:val="00A55C19"/>
    <w:rsid w:val="00A560F4"/>
    <w:rsid w:val="00A561D1"/>
    <w:rsid w:val="00A564EA"/>
    <w:rsid w:val="00A566E2"/>
    <w:rsid w:val="00A56A72"/>
    <w:rsid w:val="00A56AD8"/>
    <w:rsid w:val="00A570D2"/>
    <w:rsid w:val="00A570DA"/>
    <w:rsid w:val="00A57256"/>
    <w:rsid w:val="00A57776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125"/>
    <w:rsid w:val="00A62221"/>
    <w:rsid w:val="00A62305"/>
    <w:rsid w:val="00A628CD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669"/>
    <w:rsid w:val="00A65799"/>
    <w:rsid w:val="00A6583F"/>
    <w:rsid w:val="00A65E67"/>
    <w:rsid w:val="00A662A8"/>
    <w:rsid w:val="00A663C1"/>
    <w:rsid w:val="00A6697A"/>
    <w:rsid w:val="00A669DA"/>
    <w:rsid w:val="00A66A40"/>
    <w:rsid w:val="00A66A8E"/>
    <w:rsid w:val="00A6729C"/>
    <w:rsid w:val="00A67313"/>
    <w:rsid w:val="00A6746B"/>
    <w:rsid w:val="00A67DCC"/>
    <w:rsid w:val="00A67EEB"/>
    <w:rsid w:val="00A67EF9"/>
    <w:rsid w:val="00A705B0"/>
    <w:rsid w:val="00A706BD"/>
    <w:rsid w:val="00A70E12"/>
    <w:rsid w:val="00A7142F"/>
    <w:rsid w:val="00A718EF"/>
    <w:rsid w:val="00A71950"/>
    <w:rsid w:val="00A71A2B"/>
    <w:rsid w:val="00A71BB5"/>
    <w:rsid w:val="00A7218A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A4E"/>
    <w:rsid w:val="00A75DB1"/>
    <w:rsid w:val="00A762C7"/>
    <w:rsid w:val="00A764A5"/>
    <w:rsid w:val="00A7698F"/>
    <w:rsid w:val="00A76BBD"/>
    <w:rsid w:val="00A76DF7"/>
    <w:rsid w:val="00A77902"/>
    <w:rsid w:val="00A80153"/>
    <w:rsid w:val="00A813F7"/>
    <w:rsid w:val="00A81DDF"/>
    <w:rsid w:val="00A81FDF"/>
    <w:rsid w:val="00A820C0"/>
    <w:rsid w:val="00A8222E"/>
    <w:rsid w:val="00A82ADC"/>
    <w:rsid w:val="00A82C23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901"/>
    <w:rsid w:val="00A849C0"/>
    <w:rsid w:val="00A84ADE"/>
    <w:rsid w:val="00A84BBD"/>
    <w:rsid w:val="00A84C69"/>
    <w:rsid w:val="00A84EA6"/>
    <w:rsid w:val="00A84FE1"/>
    <w:rsid w:val="00A85222"/>
    <w:rsid w:val="00A8528F"/>
    <w:rsid w:val="00A854F3"/>
    <w:rsid w:val="00A8552B"/>
    <w:rsid w:val="00A861CE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90505"/>
    <w:rsid w:val="00A9061C"/>
    <w:rsid w:val="00A91052"/>
    <w:rsid w:val="00A91158"/>
    <w:rsid w:val="00A9173D"/>
    <w:rsid w:val="00A91954"/>
    <w:rsid w:val="00A91EBB"/>
    <w:rsid w:val="00A92850"/>
    <w:rsid w:val="00A92A98"/>
    <w:rsid w:val="00A92D60"/>
    <w:rsid w:val="00A92F92"/>
    <w:rsid w:val="00A93204"/>
    <w:rsid w:val="00A93245"/>
    <w:rsid w:val="00A93551"/>
    <w:rsid w:val="00A93A0A"/>
    <w:rsid w:val="00A94497"/>
    <w:rsid w:val="00A94EB8"/>
    <w:rsid w:val="00A94FF4"/>
    <w:rsid w:val="00A953D9"/>
    <w:rsid w:val="00A95F81"/>
    <w:rsid w:val="00A96194"/>
    <w:rsid w:val="00A9686C"/>
    <w:rsid w:val="00A971F9"/>
    <w:rsid w:val="00A97820"/>
    <w:rsid w:val="00A97B1E"/>
    <w:rsid w:val="00AA0132"/>
    <w:rsid w:val="00AA0AFA"/>
    <w:rsid w:val="00AA0B35"/>
    <w:rsid w:val="00AA0C0E"/>
    <w:rsid w:val="00AA0F2D"/>
    <w:rsid w:val="00AA0F3C"/>
    <w:rsid w:val="00AA1015"/>
    <w:rsid w:val="00AA1831"/>
    <w:rsid w:val="00AA1C2F"/>
    <w:rsid w:val="00AA21DA"/>
    <w:rsid w:val="00AA248B"/>
    <w:rsid w:val="00AA2993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41C9"/>
    <w:rsid w:val="00AA44BF"/>
    <w:rsid w:val="00AA47E2"/>
    <w:rsid w:val="00AA55EE"/>
    <w:rsid w:val="00AA5A4F"/>
    <w:rsid w:val="00AA60A3"/>
    <w:rsid w:val="00AA61D9"/>
    <w:rsid w:val="00AA6813"/>
    <w:rsid w:val="00AA6B0A"/>
    <w:rsid w:val="00AA6C9E"/>
    <w:rsid w:val="00AA749E"/>
    <w:rsid w:val="00AA777B"/>
    <w:rsid w:val="00AA7A37"/>
    <w:rsid w:val="00AA7AC1"/>
    <w:rsid w:val="00AA7BD6"/>
    <w:rsid w:val="00AA7C92"/>
    <w:rsid w:val="00AA7E27"/>
    <w:rsid w:val="00AB0905"/>
    <w:rsid w:val="00AB095B"/>
    <w:rsid w:val="00AB0F10"/>
    <w:rsid w:val="00AB1972"/>
    <w:rsid w:val="00AB2405"/>
    <w:rsid w:val="00AB247E"/>
    <w:rsid w:val="00AB2508"/>
    <w:rsid w:val="00AB32A4"/>
    <w:rsid w:val="00AB345C"/>
    <w:rsid w:val="00AB3777"/>
    <w:rsid w:val="00AB3AD7"/>
    <w:rsid w:val="00AB4059"/>
    <w:rsid w:val="00AB41B0"/>
    <w:rsid w:val="00AB49B1"/>
    <w:rsid w:val="00AB5497"/>
    <w:rsid w:val="00AB5614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1E86"/>
    <w:rsid w:val="00AC1FC7"/>
    <w:rsid w:val="00AC2509"/>
    <w:rsid w:val="00AC28FB"/>
    <w:rsid w:val="00AC2A9F"/>
    <w:rsid w:val="00AC2E06"/>
    <w:rsid w:val="00AC30B8"/>
    <w:rsid w:val="00AC30EB"/>
    <w:rsid w:val="00AC3179"/>
    <w:rsid w:val="00AC333B"/>
    <w:rsid w:val="00AC3398"/>
    <w:rsid w:val="00AC3C9A"/>
    <w:rsid w:val="00AC4CA0"/>
    <w:rsid w:val="00AC4E87"/>
    <w:rsid w:val="00AC4FCB"/>
    <w:rsid w:val="00AC4FEF"/>
    <w:rsid w:val="00AC50CC"/>
    <w:rsid w:val="00AC50FC"/>
    <w:rsid w:val="00AC52BA"/>
    <w:rsid w:val="00AC545B"/>
    <w:rsid w:val="00AC5BD9"/>
    <w:rsid w:val="00AC631B"/>
    <w:rsid w:val="00AC6412"/>
    <w:rsid w:val="00AC659D"/>
    <w:rsid w:val="00AC68BB"/>
    <w:rsid w:val="00AC695C"/>
    <w:rsid w:val="00AC6BCB"/>
    <w:rsid w:val="00AC6C4F"/>
    <w:rsid w:val="00AC6C75"/>
    <w:rsid w:val="00AC6C7B"/>
    <w:rsid w:val="00AC7CBC"/>
    <w:rsid w:val="00AC7E2E"/>
    <w:rsid w:val="00AD0BF9"/>
    <w:rsid w:val="00AD0D24"/>
    <w:rsid w:val="00AD12EC"/>
    <w:rsid w:val="00AD1408"/>
    <w:rsid w:val="00AD1569"/>
    <w:rsid w:val="00AD17ED"/>
    <w:rsid w:val="00AD1E5C"/>
    <w:rsid w:val="00AD288A"/>
    <w:rsid w:val="00AD29CA"/>
    <w:rsid w:val="00AD2B4B"/>
    <w:rsid w:val="00AD2C36"/>
    <w:rsid w:val="00AD2EFD"/>
    <w:rsid w:val="00AD37E5"/>
    <w:rsid w:val="00AD38AE"/>
    <w:rsid w:val="00AD3FB1"/>
    <w:rsid w:val="00AD4235"/>
    <w:rsid w:val="00AD4452"/>
    <w:rsid w:val="00AD4BEC"/>
    <w:rsid w:val="00AD4C15"/>
    <w:rsid w:val="00AD5462"/>
    <w:rsid w:val="00AD5D80"/>
    <w:rsid w:val="00AD5E92"/>
    <w:rsid w:val="00AD6313"/>
    <w:rsid w:val="00AD6B78"/>
    <w:rsid w:val="00AD7152"/>
    <w:rsid w:val="00AD7679"/>
    <w:rsid w:val="00AD768D"/>
    <w:rsid w:val="00AD7754"/>
    <w:rsid w:val="00AD7ABF"/>
    <w:rsid w:val="00AD7CB7"/>
    <w:rsid w:val="00AE0A16"/>
    <w:rsid w:val="00AE2495"/>
    <w:rsid w:val="00AE2FAE"/>
    <w:rsid w:val="00AE3132"/>
    <w:rsid w:val="00AE33F7"/>
    <w:rsid w:val="00AE37E6"/>
    <w:rsid w:val="00AE3EED"/>
    <w:rsid w:val="00AE4109"/>
    <w:rsid w:val="00AE41D3"/>
    <w:rsid w:val="00AE421E"/>
    <w:rsid w:val="00AE4ED8"/>
    <w:rsid w:val="00AE5908"/>
    <w:rsid w:val="00AE5B87"/>
    <w:rsid w:val="00AE5D2A"/>
    <w:rsid w:val="00AE6359"/>
    <w:rsid w:val="00AE6807"/>
    <w:rsid w:val="00AE6882"/>
    <w:rsid w:val="00AE6B73"/>
    <w:rsid w:val="00AE6F13"/>
    <w:rsid w:val="00AE70D9"/>
    <w:rsid w:val="00AE7175"/>
    <w:rsid w:val="00AE72AD"/>
    <w:rsid w:val="00AE75BA"/>
    <w:rsid w:val="00AE7B8A"/>
    <w:rsid w:val="00AE7C88"/>
    <w:rsid w:val="00AF044C"/>
    <w:rsid w:val="00AF0769"/>
    <w:rsid w:val="00AF09D9"/>
    <w:rsid w:val="00AF0ACA"/>
    <w:rsid w:val="00AF0DF2"/>
    <w:rsid w:val="00AF1029"/>
    <w:rsid w:val="00AF13B4"/>
    <w:rsid w:val="00AF1561"/>
    <w:rsid w:val="00AF166D"/>
    <w:rsid w:val="00AF16F0"/>
    <w:rsid w:val="00AF1B46"/>
    <w:rsid w:val="00AF1B7D"/>
    <w:rsid w:val="00AF2680"/>
    <w:rsid w:val="00AF2C7F"/>
    <w:rsid w:val="00AF2D6E"/>
    <w:rsid w:val="00AF2E29"/>
    <w:rsid w:val="00AF328B"/>
    <w:rsid w:val="00AF3408"/>
    <w:rsid w:val="00AF3429"/>
    <w:rsid w:val="00AF3745"/>
    <w:rsid w:val="00AF3B27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F7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5A"/>
    <w:rsid w:val="00B027E3"/>
    <w:rsid w:val="00B02AC4"/>
    <w:rsid w:val="00B02FAB"/>
    <w:rsid w:val="00B030FC"/>
    <w:rsid w:val="00B03C28"/>
    <w:rsid w:val="00B03F73"/>
    <w:rsid w:val="00B04545"/>
    <w:rsid w:val="00B04AB0"/>
    <w:rsid w:val="00B0587F"/>
    <w:rsid w:val="00B05BA4"/>
    <w:rsid w:val="00B05EE6"/>
    <w:rsid w:val="00B060FD"/>
    <w:rsid w:val="00B0673F"/>
    <w:rsid w:val="00B06749"/>
    <w:rsid w:val="00B06D30"/>
    <w:rsid w:val="00B0756A"/>
    <w:rsid w:val="00B0765F"/>
    <w:rsid w:val="00B079BF"/>
    <w:rsid w:val="00B07B47"/>
    <w:rsid w:val="00B07D2B"/>
    <w:rsid w:val="00B113DA"/>
    <w:rsid w:val="00B11969"/>
    <w:rsid w:val="00B119F0"/>
    <w:rsid w:val="00B11FA0"/>
    <w:rsid w:val="00B121B9"/>
    <w:rsid w:val="00B12271"/>
    <w:rsid w:val="00B12397"/>
    <w:rsid w:val="00B127BD"/>
    <w:rsid w:val="00B12962"/>
    <w:rsid w:val="00B12C0B"/>
    <w:rsid w:val="00B1330F"/>
    <w:rsid w:val="00B1351D"/>
    <w:rsid w:val="00B14709"/>
    <w:rsid w:val="00B1475A"/>
    <w:rsid w:val="00B14892"/>
    <w:rsid w:val="00B14C70"/>
    <w:rsid w:val="00B14F8C"/>
    <w:rsid w:val="00B154D6"/>
    <w:rsid w:val="00B15523"/>
    <w:rsid w:val="00B15B5F"/>
    <w:rsid w:val="00B15C70"/>
    <w:rsid w:val="00B15DB6"/>
    <w:rsid w:val="00B16038"/>
    <w:rsid w:val="00B164DB"/>
    <w:rsid w:val="00B166FC"/>
    <w:rsid w:val="00B16746"/>
    <w:rsid w:val="00B16A6A"/>
    <w:rsid w:val="00B17065"/>
    <w:rsid w:val="00B173B7"/>
    <w:rsid w:val="00B1773D"/>
    <w:rsid w:val="00B177D3"/>
    <w:rsid w:val="00B17A25"/>
    <w:rsid w:val="00B2003F"/>
    <w:rsid w:val="00B202F5"/>
    <w:rsid w:val="00B2030A"/>
    <w:rsid w:val="00B20405"/>
    <w:rsid w:val="00B20792"/>
    <w:rsid w:val="00B20ECE"/>
    <w:rsid w:val="00B21117"/>
    <w:rsid w:val="00B2151A"/>
    <w:rsid w:val="00B2174A"/>
    <w:rsid w:val="00B218C9"/>
    <w:rsid w:val="00B22D93"/>
    <w:rsid w:val="00B22F1C"/>
    <w:rsid w:val="00B2366E"/>
    <w:rsid w:val="00B23908"/>
    <w:rsid w:val="00B2394A"/>
    <w:rsid w:val="00B23D17"/>
    <w:rsid w:val="00B23DA1"/>
    <w:rsid w:val="00B23DBE"/>
    <w:rsid w:val="00B24305"/>
    <w:rsid w:val="00B24463"/>
    <w:rsid w:val="00B245FD"/>
    <w:rsid w:val="00B2486D"/>
    <w:rsid w:val="00B2522B"/>
    <w:rsid w:val="00B25263"/>
    <w:rsid w:val="00B2569E"/>
    <w:rsid w:val="00B256E7"/>
    <w:rsid w:val="00B2627C"/>
    <w:rsid w:val="00B265B2"/>
    <w:rsid w:val="00B266C9"/>
    <w:rsid w:val="00B26D73"/>
    <w:rsid w:val="00B27857"/>
    <w:rsid w:val="00B3035F"/>
    <w:rsid w:val="00B30494"/>
    <w:rsid w:val="00B30B8E"/>
    <w:rsid w:val="00B30C09"/>
    <w:rsid w:val="00B3167A"/>
    <w:rsid w:val="00B319AA"/>
    <w:rsid w:val="00B319F6"/>
    <w:rsid w:val="00B31FCC"/>
    <w:rsid w:val="00B3239C"/>
    <w:rsid w:val="00B32972"/>
    <w:rsid w:val="00B33265"/>
    <w:rsid w:val="00B33321"/>
    <w:rsid w:val="00B33344"/>
    <w:rsid w:val="00B3352E"/>
    <w:rsid w:val="00B33DC7"/>
    <w:rsid w:val="00B347C3"/>
    <w:rsid w:val="00B34C4D"/>
    <w:rsid w:val="00B3514A"/>
    <w:rsid w:val="00B3583C"/>
    <w:rsid w:val="00B359D8"/>
    <w:rsid w:val="00B35E6B"/>
    <w:rsid w:val="00B35F0A"/>
    <w:rsid w:val="00B360F5"/>
    <w:rsid w:val="00B36754"/>
    <w:rsid w:val="00B36A05"/>
    <w:rsid w:val="00B36A4D"/>
    <w:rsid w:val="00B36B60"/>
    <w:rsid w:val="00B371EB"/>
    <w:rsid w:val="00B376C2"/>
    <w:rsid w:val="00B40432"/>
    <w:rsid w:val="00B40761"/>
    <w:rsid w:val="00B40772"/>
    <w:rsid w:val="00B40892"/>
    <w:rsid w:val="00B41391"/>
    <w:rsid w:val="00B41653"/>
    <w:rsid w:val="00B41D01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65A7"/>
    <w:rsid w:val="00B46F6B"/>
    <w:rsid w:val="00B472F8"/>
    <w:rsid w:val="00B475F5"/>
    <w:rsid w:val="00B4788C"/>
    <w:rsid w:val="00B47CDE"/>
    <w:rsid w:val="00B47ECA"/>
    <w:rsid w:val="00B50353"/>
    <w:rsid w:val="00B5106F"/>
    <w:rsid w:val="00B510ED"/>
    <w:rsid w:val="00B5169F"/>
    <w:rsid w:val="00B519D1"/>
    <w:rsid w:val="00B51B54"/>
    <w:rsid w:val="00B51CF1"/>
    <w:rsid w:val="00B51D0A"/>
    <w:rsid w:val="00B52376"/>
    <w:rsid w:val="00B52485"/>
    <w:rsid w:val="00B52DD8"/>
    <w:rsid w:val="00B52FBC"/>
    <w:rsid w:val="00B5360B"/>
    <w:rsid w:val="00B5377A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F7"/>
    <w:rsid w:val="00B60199"/>
    <w:rsid w:val="00B60C29"/>
    <w:rsid w:val="00B60F6F"/>
    <w:rsid w:val="00B61524"/>
    <w:rsid w:val="00B615A0"/>
    <w:rsid w:val="00B61959"/>
    <w:rsid w:val="00B619B3"/>
    <w:rsid w:val="00B61DC2"/>
    <w:rsid w:val="00B61DFA"/>
    <w:rsid w:val="00B61E42"/>
    <w:rsid w:val="00B61F23"/>
    <w:rsid w:val="00B625EA"/>
    <w:rsid w:val="00B62656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F66"/>
    <w:rsid w:val="00B67FEB"/>
    <w:rsid w:val="00B70249"/>
    <w:rsid w:val="00B70979"/>
    <w:rsid w:val="00B71040"/>
    <w:rsid w:val="00B711CD"/>
    <w:rsid w:val="00B71410"/>
    <w:rsid w:val="00B71F25"/>
    <w:rsid w:val="00B71F66"/>
    <w:rsid w:val="00B7221A"/>
    <w:rsid w:val="00B72379"/>
    <w:rsid w:val="00B725F4"/>
    <w:rsid w:val="00B7260F"/>
    <w:rsid w:val="00B72652"/>
    <w:rsid w:val="00B729D6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6C3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64"/>
    <w:rsid w:val="00B804F7"/>
    <w:rsid w:val="00B8065F"/>
    <w:rsid w:val="00B80FE1"/>
    <w:rsid w:val="00B81463"/>
    <w:rsid w:val="00B81B09"/>
    <w:rsid w:val="00B824F8"/>
    <w:rsid w:val="00B83460"/>
    <w:rsid w:val="00B838A7"/>
    <w:rsid w:val="00B8393E"/>
    <w:rsid w:val="00B84224"/>
    <w:rsid w:val="00B848A6"/>
    <w:rsid w:val="00B84CE7"/>
    <w:rsid w:val="00B85161"/>
    <w:rsid w:val="00B85BD5"/>
    <w:rsid w:val="00B863C9"/>
    <w:rsid w:val="00B86714"/>
    <w:rsid w:val="00B875F2"/>
    <w:rsid w:val="00B87B1D"/>
    <w:rsid w:val="00B901B5"/>
    <w:rsid w:val="00B90F6C"/>
    <w:rsid w:val="00B90FDF"/>
    <w:rsid w:val="00B91555"/>
    <w:rsid w:val="00B918BC"/>
    <w:rsid w:val="00B91D75"/>
    <w:rsid w:val="00B91EDF"/>
    <w:rsid w:val="00B922C8"/>
    <w:rsid w:val="00B929E4"/>
    <w:rsid w:val="00B93C5F"/>
    <w:rsid w:val="00B93ECF"/>
    <w:rsid w:val="00B94103"/>
    <w:rsid w:val="00B94B8F"/>
    <w:rsid w:val="00B94D49"/>
    <w:rsid w:val="00B94F66"/>
    <w:rsid w:val="00B950A1"/>
    <w:rsid w:val="00B950B1"/>
    <w:rsid w:val="00B954C6"/>
    <w:rsid w:val="00B9571D"/>
    <w:rsid w:val="00B95A31"/>
    <w:rsid w:val="00B95CD2"/>
    <w:rsid w:val="00B95DF6"/>
    <w:rsid w:val="00B9690C"/>
    <w:rsid w:val="00B96B7A"/>
    <w:rsid w:val="00B96CF7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ED"/>
    <w:rsid w:val="00BA10EB"/>
    <w:rsid w:val="00BA1325"/>
    <w:rsid w:val="00BA1558"/>
    <w:rsid w:val="00BA1787"/>
    <w:rsid w:val="00BA1AAB"/>
    <w:rsid w:val="00BA1BA0"/>
    <w:rsid w:val="00BA2BCF"/>
    <w:rsid w:val="00BA2E05"/>
    <w:rsid w:val="00BA30A2"/>
    <w:rsid w:val="00BA30C8"/>
    <w:rsid w:val="00BA36D9"/>
    <w:rsid w:val="00BA3AB4"/>
    <w:rsid w:val="00BA3BD2"/>
    <w:rsid w:val="00BA3C1E"/>
    <w:rsid w:val="00BA3EEB"/>
    <w:rsid w:val="00BA431E"/>
    <w:rsid w:val="00BA4B10"/>
    <w:rsid w:val="00BA4C61"/>
    <w:rsid w:val="00BA4E15"/>
    <w:rsid w:val="00BA5120"/>
    <w:rsid w:val="00BA5402"/>
    <w:rsid w:val="00BA5CB7"/>
    <w:rsid w:val="00BA60EE"/>
    <w:rsid w:val="00BA6187"/>
    <w:rsid w:val="00BA6268"/>
    <w:rsid w:val="00BA789E"/>
    <w:rsid w:val="00BA79EF"/>
    <w:rsid w:val="00BA7F9E"/>
    <w:rsid w:val="00BB024F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99D"/>
    <w:rsid w:val="00BB2A71"/>
    <w:rsid w:val="00BB2D40"/>
    <w:rsid w:val="00BB30E7"/>
    <w:rsid w:val="00BB32B0"/>
    <w:rsid w:val="00BB3C8C"/>
    <w:rsid w:val="00BB3DBA"/>
    <w:rsid w:val="00BB3F44"/>
    <w:rsid w:val="00BB497F"/>
    <w:rsid w:val="00BB4F4D"/>
    <w:rsid w:val="00BB5103"/>
    <w:rsid w:val="00BB556E"/>
    <w:rsid w:val="00BB5690"/>
    <w:rsid w:val="00BB5CC7"/>
    <w:rsid w:val="00BB69CA"/>
    <w:rsid w:val="00BB6A31"/>
    <w:rsid w:val="00BB6F40"/>
    <w:rsid w:val="00BB6FC4"/>
    <w:rsid w:val="00BB744D"/>
    <w:rsid w:val="00BB75AF"/>
    <w:rsid w:val="00BB7657"/>
    <w:rsid w:val="00BB778D"/>
    <w:rsid w:val="00BB7791"/>
    <w:rsid w:val="00BB7A6E"/>
    <w:rsid w:val="00BC01C4"/>
    <w:rsid w:val="00BC08D8"/>
    <w:rsid w:val="00BC0D3C"/>
    <w:rsid w:val="00BC0E74"/>
    <w:rsid w:val="00BC11D1"/>
    <w:rsid w:val="00BC175A"/>
    <w:rsid w:val="00BC1982"/>
    <w:rsid w:val="00BC22EF"/>
    <w:rsid w:val="00BC25DE"/>
    <w:rsid w:val="00BC25E2"/>
    <w:rsid w:val="00BC2D4A"/>
    <w:rsid w:val="00BC2E7B"/>
    <w:rsid w:val="00BC34F8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905"/>
    <w:rsid w:val="00BC49CA"/>
    <w:rsid w:val="00BC5363"/>
    <w:rsid w:val="00BC5382"/>
    <w:rsid w:val="00BC5912"/>
    <w:rsid w:val="00BC591E"/>
    <w:rsid w:val="00BC5A06"/>
    <w:rsid w:val="00BC6031"/>
    <w:rsid w:val="00BC6275"/>
    <w:rsid w:val="00BC644E"/>
    <w:rsid w:val="00BC6502"/>
    <w:rsid w:val="00BC651C"/>
    <w:rsid w:val="00BC6594"/>
    <w:rsid w:val="00BC6918"/>
    <w:rsid w:val="00BC6F05"/>
    <w:rsid w:val="00BC768C"/>
    <w:rsid w:val="00BC769B"/>
    <w:rsid w:val="00BC772F"/>
    <w:rsid w:val="00BC775F"/>
    <w:rsid w:val="00BC776A"/>
    <w:rsid w:val="00BC779A"/>
    <w:rsid w:val="00BC7DDD"/>
    <w:rsid w:val="00BD0448"/>
    <w:rsid w:val="00BD11F2"/>
    <w:rsid w:val="00BD1953"/>
    <w:rsid w:val="00BD1A60"/>
    <w:rsid w:val="00BD1C73"/>
    <w:rsid w:val="00BD1EDE"/>
    <w:rsid w:val="00BD26ED"/>
    <w:rsid w:val="00BD2B4B"/>
    <w:rsid w:val="00BD2D63"/>
    <w:rsid w:val="00BD2DA6"/>
    <w:rsid w:val="00BD2E4D"/>
    <w:rsid w:val="00BD3235"/>
    <w:rsid w:val="00BD33AD"/>
    <w:rsid w:val="00BD3D06"/>
    <w:rsid w:val="00BD44EE"/>
    <w:rsid w:val="00BD453E"/>
    <w:rsid w:val="00BD4690"/>
    <w:rsid w:val="00BD5239"/>
    <w:rsid w:val="00BD5DFA"/>
    <w:rsid w:val="00BD5FDC"/>
    <w:rsid w:val="00BD60AF"/>
    <w:rsid w:val="00BD6216"/>
    <w:rsid w:val="00BD6352"/>
    <w:rsid w:val="00BD63C3"/>
    <w:rsid w:val="00BD6633"/>
    <w:rsid w:val="00BD6A24"/>
    <w:rsid w:val="00BD6C3B"/>
    <w:rsid w:val="00BD7434"/>
    <w:rsid w:val="00BD763C"/>
    <w:rsid w:val="00BD7B7B"/>
    <w:rsid w:val="00BE0199"/>
    <w:rsid w:val="00BE0325"/>
    <w:rsid w:val="00BE05C1"/>
    <w:rsid w:val="00BE0695"/>
    <w:rsid w:val="00BE0AD8"/>
    <w:rsid w:val="00BE0CCE"/>
    <w:rsid w:val="00BE0F1E"/>
    <w:rsid w:val="00BE1C46"/>
    <w:rsid w:val="00BE2712"/>
    <w:rsid w:val="00BE2774"/>
    <w:rsid w:val="00BE28EB"/>
    <w:rsid w:val="00BE3888"/>
    <w:rsid w:val="00BE3AC4"/>
    <w:rsid w:val="00BE3E48"/>
    <w:rsid w:val="00BE42E4"/>
    <w:rsid w:val="00BE4438"/>
    <w:rsid w:val="00BE47AA"/>
    <w:rsid w:val="00BE4DD9"/>
    <w:rsid w:val="00BE53EF"/>
    <w:rsid w:val="00BE58B3"/>
    <w:rsid w:val="00BE6434"/>
    <w:rsid w:val="00BE65D7"/>
    <w:rsid w:val="00BE6735"/>
    <w:rsid w:val="00BE677A"/>
    <w:rsid w:val="00BE67AA"/>
    <w:rsid w:val="00BE6DB1"/>
    <w:rsid w:val="00BE6F68"/>
    <w:rsid w:val="00BE719F"/>
    <w:rsid w:val="00BE72D6"/>
    <w:rsid w:val="00BE749A"/>
    <w:rsid w:val="00BE7ADA"/>
    <w:rsid w:val="00BE7D4F"/>
    <w:rsid w:val="00BE7F5A"/>
    <w:rsid w:val="00BF0534"/>
    <w:rsid w:val="00BF06FB"/>
    <w:rsid w:val="00BF0978"/>
    <w:rsid w:val="00BF141D"/>
    <w:rsid w:val="00BF1533"/>
    <w:rsid w:val="00BF1A72"/>
    <w:rsid w:val="00BF1B63"/>
    <w:rsid w:val="00BF1EB2"/>
    <w:rsid w:val="00BF26F0"/>
    <w:rsid w:val="00BF3711"/>
    <w:rsid w:val="00BF37E0"/>
    <w:rsid w:val="00BF3E46"/>
    <w:rsid w:val="00BF3E8C"/>
    <w:rsid w:val="00BF3F4A"/>
    <w:rsid w:val="00BF43A5"/>
    <w:rsid w:val="00BF458D"/>
    <w:rsid w:val="00BF46B7"/>
    <w:rsid w:val="00BF4ABB"/>
    <w:rsid w:val="00BF4F22"/>
    <w:rsid w:val="00BF4FC6"/>
    <w:rsid w:val="00BF541B"/>
    <w:rsid w:val="00BF5986"/>
    <w:rsid w:val="00BF5C1D"/>
    <w:rsid w:val="00BF607C"/>
    <w:rsid w:val="00BF63A1"/>
    <w:rsid w:val="00BF6683"/>
    <w:rsid w:val="00BF6D6A"/>
    <w:rsid w:val="00BF7384"/>
    <w:rsid w:val="00BF775F"/>
    <w:rsid w:val="00BF78A6"/>
    <w:rsid w:val="00BF7C6E"/>
    <w:rsid w:val="00BF7E78"/>
    <w:rsid w:val="00BF7F12"/>
    <w:rsid w:val="00C00458"/>
    <w:rsid w:val="00C0087B"/>
    <w:rsid w:val="00C00BA4"/>
    <w:rsid w:val="00C01138"/>
    <w:rsid w:val="00C01382"/>
    <w:rsid w:val="00C013AD"/>
    <w:rsid w:val="00C017FB"/>
    <w:rsid w:val="00C01A35"/>
    <w:rsid w:val="00C025EA"/>
    <w:rsid w:val="00C02720"/>
    <w:rsid w:val="00C02840"/>
    <w:rsid w:val="00C028FA"/>
    <w:rsid w:val="00C02D6B"/>
    <w:rsid w:val="00C031E2"/>
    <w:rsid w:val="00C0326D"/>
    <w:rsid w:val="00C0378F"/>
    <w:rsid w:val="00C03AC9"/>
    <w:rsid w:val="00C03B9B"/>
    <w:rsid w:val="00C03F7D"/>
    <w:rsid w:val="00C03FD1"/>
    <w:rsid w:val="00C04175"/>
    <w:rsid w:val="00C04C1C"/>
    <w:rsid w:val="00C04DF3"/>
    <w:rsid w:val="00C04E10"/>
    <w:rsid w:val="00C0523A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143"/>
    <w:rsid w:val="00C103B6"/>
    <w:rsid w:val="00C106AB"/>
    <w:rsid w:val="00C107AC"/>
    <w:rsid w:val="00C10902"/>
    <w:rsid w:val="00C10DFE"/>
    <w:rsid w:val="00C1199B"/>
    <w:rsid w:val="00C11CCF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8DC"/>
    <w:rsid w:val="00C14E87"/>
    <w:rsid w:val="00C1519B"/>
    <w:rsid w:val="00C15426"/>
    <w:rsid w:val="00C1572F"/>
    <w:rsid w:val="00C15903"/>
    <w:rsid w:val="00C15B68"/>
    <w:rsid w:val="00C15DC1"/>
    <w:rsid w:val="00C16A73"/>
    <w:rsid w:val="00C16CF5"/>
    <w:rsid w:val="00C17277"/>
    <w:rsid w:val="00C17346"/>
    <w:rsid w:val="00C174DC"/>
    <w:rsid w:val="00C1755A"/>
    <w:rsid w:val="00C178A4"/>
    <w:rsid w:val="00C20110"/>
    <w:rsid w:val="00C20F93"/>
    <w:rsid w:val="00C21404"/>
    <w:rsid w:val="00C218FE"/>
    <w:rsid w:val="00C21A24"/>
    <w:rsid w:val="00C21FB0"/>
    <w:rsid w:val="00C220A7"/>
    <w:rsid w:val="00C2210D"/>
    <w:rsid w:val="00C22D5E"/>
    <w:rsid w:val="00C22E98"/>
    <w:rsid w:val="00C22EE6"/>
    <w:rsid w:val="00C23070"/>
    <w:rsid w:val="00C2330F"/>
    <w:rsid w:val="00C233D7"/>
    <w:rsid w:val="00C237EA"/>
    <w:rsid w:val="00C23951"/>
    <w:rsid w:val="00C23D40"/>
    <w:rsid w:val="00C241B7"/>
    <w:rsid w:val="00C24806"/>
    <w:rsid w:val="00C24E2D"/>
    <w:rsid w:val="00C25751"/>
    <w:rsid w:val="00C257D4"/>
    <w:rsid w:val="00C25E2E"/>
    <w:rsid w:val="00C25E57"/>
    <w:rsid w:val="00C26CCA"/>
    <w:rsid w:val="00C27422"/>
    <w:rsid w:val="00C27971"/>
    <w:rsid w:val="00C30501"/>
    <w:rsid w:val="00C30904"/>
    <w:rsid w:val="00C30AB0"/>
    <w:rsid w:val="00C313BC"/>
    <w:rsid w:val="00C315A0"/>
    <w:rsid w:val="00C31888"/>
    <w:rsid w:val="00C31ACC"/>
    <w:rsid w:val="00C31F2F"/>
    <w:rsid w:val="00C32184"/>
    <w:rsid w:val="00C324E2"/>
    <w:rsid w:val="00C32672"/>
    <w:rsid w:val="00C32CFF"/>
    <w:rsid w:val="00C332AF"/>
    <w:rsid w:val="00C334FC"/>
    <w:rsid w:val="00C3357E"/>
    <w:rsid w:val="00C33697"/>
    <w:rsid w:val="00C33C13"/>
    <w:rsid w:val="00C33C20"/>
    <w:rsid w:val="00C343EA"/>
    <w:rsid w:val="00C345CF"/>
    <w:rsid w:val="00C3481E"/>
    <w:rsid w:val="00C34DDC"/>
    <w:rsid w:val="00C34F74"/>
    <w:rsid w:val="00C351CA"/>
    <w:rsid w:val="00C3529D"/>
    <w:rsid w:val="00C3582D"/>
    <w:rsid w:val="00C35B23"/>
    <w:rsid w:val="00C361C4"/>
    <w:rsid w:val="00C36537"/>
    <w:rsid w:val="00C36571"/>
    <w:rsid w:val="00C36647"/>
    <w:rsid w:val="00C36C80"/>
    <w:rsid w:val="00C36E07"/>
    <w:rsid w:val="00C36FAE"/>
    <w:rsid w:val="00C3710D"/>
    <w:rsid w:val="00C3730C"/>
    <w:rsid w:val="00C379CB"/>
    <w:rsid w:val="00C40342"/>
    <w:rsid w:val="00C40884"/>
    <w:rsid w:val="00C40E69"/>
    <w:rsid w:val="00C40ED1"/>
    <w:rsid w:val="00C413CE"/>
    <w:rsid w:val="00C41962"/>
    <w:rsid w:val="00C41B46"/>
    <w:rsid w:val="00C41BE3"/>
    <w:rsid w:val="00C41FE4"/>
    <w:rsid w:val="00C4243E"/>
    <w:rsid w:val="00C42B92"/>
    <w:rsid w:val="00C43349"/>
    <w:rsid w:val="00C43726"/>
    <w:rsid w:val="00C43CF4"/>
    <w:rsid w:val="00C43FC7"/>
    <w:rsid w:val="00C44137"/>
    <w:rsid w:val="00C44AF8"/>
    <w:rsid w:val="00C44C93"/>
    <w:rsid w:val="00C45000"/>
    <w:rsid w:val="00C4534E"/>
    <w:rsid w:val="00C455DB"/>
    <w:rsid w:val="00C45A47"/>
    <w:rsid w:val="00C45CB8"/>
    <w:rsid w:val="00C45CBD"/>
    <w:rsid w:val="00C45D02"/>
    <w:rsid w:val="00C45D72"/>
    <w:rsid w:val="00C461B5"/>
    <w:rsid w:val="00C465BB"/>
    <w:rsid w:val="00C4678D"/>
    <w:rsid w:val="00C4705F"/>
    <w:rsid w:val="00C477AE"/>
    <w:rsid w:val="00C47821"/>
    <w:rsid w:val="00C478D9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85D"/>
    <w:rsid w:val="00C528B7"/>
    <w:rsid w:val="00C53A90"/>
    <w:rsid w:val="00C5445E"/>
    <w:rsid w:val="00C54AEE"/>
    <w:rsid w:val="00C54B85"/>
    <w:rsid w:val="00C55422"/>
    <w:rsid w:val="00C55569"/>
    <w:rsid w:val="00C55697"/>
    <w:rsid w:val="00C56360"/>
    <w:rsid w:val="00C566B2"/>
    <w:rsid w:val="00C56B5F"/>
    <w:rsid w:val="00C574CA"/>
    <w:rsid w:val="00C5754B"/>
    <w:rsid w:val="00C57914"/>
    <w:rsid w:val="00C57B90"/>
    <w:rsid w:val="00C6037C"/>
    <w:rsid w:val="00C60FE4"/>
    <w:rsid w:val="00C6100E"/>
    <w:rsid w:val="00C61236"/>
    <w:rsid w:val="00C6140B"/>
    <w:rsid w:val="00C614FB"/>
    <w:rsid w:val="00C6151D"/>
    <w:rsid w:val="00C618D1"/>
    <w:rsid w:val="00C61EA9"/>
    <w:rsid w:val="00C61F28"/>
    <w:rsid w:val="00C62CBD"/>
    <w:rsid w:val="00C62E4F"/>
    <w:rsid w:val="00C62E50"/>
    <w:rsid w:val="00C62FAB"/>
    <w:rsid w:val="00C62FCE"/>
    <w:rsid w:val="00C6301F"/>
    <w:rsid w:val="00C63EBA"/>
    <w:rsid w:val="00C648DB"/>
    <w:rsid w:val="00C650E2"/>
    <w:rsid w:val="00C65445"/>
    <w:rsid w:val="00C65695"/>
    <w:rsid w:val="00C65A79"/>
    <w:rsid w:val="00C65F4A"/>
    <w:rsid w:val="00C66084"/>
    <w:rsid w:val="00C660F2"/>
    <w:rsid w:val="00C66609"/>
    <w:rsid w:val="00C66D9E"/>
    <w:rsid w:val="00C6747F"/>
    <w:rsid w:val="00C67751"/>
    <w:rsid w:val="00C6788E"/>
    <w:rsid w:val="00C67DB8"/>
    <w:rsid w:val="00C707B3"/>
    <w:rsid w:val="00C70AE9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349E"/>
    <w:rsid w:val="00C735D7"/>
    <w:rsid w:val="00C73B65"/>
    <w:rsid w:val="00C73C1F"/>
    <w:rsid w:val="00C73ED7"/>
    <w:rsid w:val="00C73F41"/>
    <w:rsid w:val="00C73FA1"/>
    <w:rsid w:val="00C7411B"/>
    <w:rsid w:val="00C742B6"/>
    <w:rsid w:val="00C744F2"/>
    <w:rsid w:val="00C74633"/>
    <w:rsid w:val="00C74C07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AA0"/>
    <w:rsid w:val="00C76C79"/>
    <w:rsid w:val="00C76CFE"/>
    <w:rsid w:val="00C77387"/>
    <w:rsid w:val="00C77735"/>
    <w:rsid w:val="00C77BE8"/>
    <w:rsid w:val="00C80002"/>
    <w:rsid w:val="00C80675"/>
    <w:rsid w:val="00C80F30"/>
    <w:rsid w:val="00C810EE"/>
    <w:rsid w:val="00C817E3"/>
    <w:rsid w:val="00C81ACC"/>
    <w:rsid w:val="00C82053"/>
    <w:rsid w:val="00C82179"/>
    <w:rsid w:val="00C8229D"/>
    <w:rsid w:val="00C82E18"/>
    <w:rsid w:val="00C82F60"/>
    <w:rsid w:val="00C8346C"/>
    <w:rsid w:val="00C835AB"/>
    <w:rsid w:val="00C83787"/>
    <w:rsid w:val="00C8394F"/>
    <w:rsid w:val="00C83C72"/>
    <w:rsid w:val="00C8429A"/>
    <w:rsid w:val="00C845F9"/>
    <w:rsid w:val="00C846E3"/>
    <w:rsid w:val="00C847F5"/>
    <w:rsid w:val="00C84F29"/>
    <w:rsid w:val="00C850A7"/>
    <w:rsid w:val="00C850DC"/>
    <w:rsid w:val="00C85763"/>
    <w:rsid w:val="00C8592E"/>
    <w:rsid w:val="00C85DE0"/>
    <w:rsid w:val="00C85E3C"/>
    <w:rsid w:val="00C863AF"/>
    <w:rsid w:val="00C863C6"/>
    <w:rsid w:val="00C865F9"/>
    <w:rsid w:val="00C86A9E"/>
    <w:rsid w:val="00C86D35"/>
    <w:rsid w:val="00C86D73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B16"/>
    <w:rsid w:val="00C90E3A"/>
    <w:rsid w:val="00C90F0B"/>
    <w:rsid w:val="00C9103C"/>
    <w:rsid w:val="00C91248"/>
    <w:rsid w:val="00C915BD"/>
    <w:rsid w:val="00C91DCD"/>
    <w:rsid w:val="00C91FA7"/>
    <w:rsid w:val="00C9297C"/>
    <w:rsid w:val="00C931BB"/>
    <w:rsid w:val="00C9342F"/>
    <w:rsid w:val="00C93448"/>
    <w:rsid w:val="00C93B86"/>
    <w:rsid w:val="00C94292"/>
    <w:rsid w:val="00C9433A"/>
    <w:rsid w:val="00C943BB"/>
    <w:rsid w:val="00C94F61"/>
    <w:rsid w:val="00C9589C"/>
    <w:rsid w:val="00C95E81"/>
    <w:rsid w:val="00C968DA"/>
    <w:rsid w:val="00C96AFF"/>
    <w:rsid w:val="00C96EB0"/>
    <w:rsid w:val="00C96F93"/>
    <w:rsid w:val="00C9729C"/>
    <w:rsid w:val="00C979AF"/>
    <w:rsid w:val="00C97A3B"/>
    <w:rsid w:val="00C97A44"/>
    <w:rsid w:val="00CA006A"/>
    <w:rsid w:val="00CA00B5"/>
    <w:rsid w:val="00CA0196"/>
    <w:rsid w:val="00CA10F7"/>
    <w:rsid w:val="00CA12C9"/>
    <w:rsid w:val="00CA13D6"/>
    <w:rsid w:val="00CA155F"/>
    <w:rsid w:val="00CA1604"/>
    <w:rsid w:val="00CA1830"/>
    <w:rsid w:val="00CA21C6"/>
    <w:rsid w:val="00CA2230"/>
    <w:rsid w:val="00CA22F2"/>
    <w:rsid w:val="00CA2BBD"/>
    <w:rsid w:val="00CA2EF2"/>
    <w:rsid w:val="00CA3030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40"/>
    <w:rsid w:val="00CA781F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6CC"/>
    <w:rsid w:val="00CB1752"/>
    <w:rsid w:val="00CB18BB"/>
    <w:rsid w:val="00CB18D7"/>
    <w:rsid w:val="00CB1E0C"/>
    <w:rsid w:val="00CB2001"/>
    <w:rsid w:val="00CB2153"/>
    <w:rsid w:val="00CB2161"/>
    <w:rsid w:val="00CB21AB"/>
    <w:rsid w:val="00CB2E78"/>
    <w:rsid w:val="00CB2E7D"/>
    <w:rsid w:val="00CB2EF4"/>
    <w:rsid w:val="00CB30E4"/>
    <w:rsid w:val="00CB348B"/>
    <w:rsid w:val="00CB3A71"/>
    <w:rsid w:val="00CB3CD2"/>
    <w:rsid w:val="00CB4080"/>
    <w:rsid w:val="00CB4592"/>
    <w:rsid w:val="00CB4ACD"/>
    <w:rsid w:val="00CB4B98"/>
    <w:rsid w:val="00CB4E7D"/>
    <w:rsid w:val="00CB4EC2"/>
    <w:rsid w:val="00CB4FA4"/>
    <w:rsid w:val="00CB55E2"/>
    <w:rsid w:val="00CB5B98"/>
    <w:rsid w:val="00CB642C"/>
    <w:rsid w:val="00CB6DA6"/>
    <w:rsid w:val="00CB7B3F"/>
    <w:rsid w:val="00CB7BC2"/>
    <w:rsid w:val="00CB7C53"/>
    <w:rsid w:val="00CB7CFB"/>
    <w:rsid w:val="00CB7D80"/>
    <w:rsid w:val="00CB7F78"/>
    <w:rsid w:val="00CC00A2"/>
    <w:rsid w:val="00CC0312"/>
    <w:rsid w:val="00CC16C0"/>
    <w:rsid w:val="00CC1ACE"/>
    <w:rsid w:val="00CC1CB4"/>
    <w:rsid w:val="00CC2053"/>
    <w:rsid w:val="00CC21DB"/>
    <w:rsid w:val="00CC30A0"/>
    <w:rsid w:val="00CC3C21"/>
    <w:rsid w:val="00CC4027"/>
    <w:rsid w:val="00CC4235"/>
    <w:rsid w:val="00CC42D1"/>
    <w:rsid w:val="00CC453E"/>
    <w:rsid w:val="00CC45AD"/>
    <w:rsid w:val="00CC4621"/>
    <w:rsid w:val="00CC4767"/>
    <w:rsid w:val="00CC47A0"/>
    <w:rsid w:val="00CC4CBB"/>
    <w:rsid w:val="00CC4D6E"/>
    <w:rsid w:val="00CC5236"/>
    <w:rsid w:val="00CC5A6A"/>
    <w:rsid w:val="00CC5F00"/>
    <w:rsid w:val="00CC6080"/>
    <w:rsid w:val="00CC6425"/>
    <w:rsid w:val="00CC64F7"/>
    <w:rsid w:val="00CC7407"/>
    <w:rsid w:val="00CC7B9A"/>
    <w:rsid w:val="00CC7C47"/>
    <w:rsid w:val="00CC7EBC"/>
    <w:rsid w:val="00CC7ED9"/>
    <w:rsid w:val="00CD0124"/>
    <w:rsid w:val="00CD0158"/>
    <w:rsid w:val="00CD1881"/>
    <w:rsid w:val="00CD1C10"/>
    <w:rsid w:val="00CD22BC"/>
    <w:rsid w:val="00CD25D4"/>
    <w:rsid w:val="00CD283E"/>
    <w:rsid w:val="00CD313E"/>
    <w:rsid w:val="00CD356A"/>
    <w:rsid w:val="00CD3592"/>
    <w:rsid w:val="00CD3CAB"/>
    <w:rsid w:val="00CD3FF2"/>
    <w:rsid w:val="00CD41A0"/>
    <w:rsid w:val="00CD447E"/>
    <w:rsid w:val="00CD47EF"/>
    <w:rsid w:val="00CD4D59"/>
    <w:rsid w:val="00CD5548"/>
    <w:rsid w:val="00CD5703"/>
    <w:rsid w:val="00CD597F"/>
    <w:rsid w:val="00CD5CED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FF3"/>
    <w:rsid w:val="00CD71A7"/>
    <w:rsid w:val="00CD7343"/>
    <w:rsid w:val="00CE06C9"/>
    <w:rsid w:val="00CE07AE"/>
    <w:rsid w:val="00CE08FF"/>
    <w:rsid w:val="00CE09AE"/>
    <w:rsid w:val="00CE0DBE"/>
    <w:rsid w:val="00CE2529"/>
    <w:rsid w:val="00CE27D8"/>
    <w:rsid w:val="00CE2B71"/>
    <w:rsid w:val="00CE35AC"/>
    <w:rsid w:val="00CE3CED"/>
    <w:rsid w:val="00CE4236"/>
    <w:rsid w:val="00CE48A4"/>
    <w:rsid w:val="00CE48C4"/>
    <w:rsid w:val="00CE4BA3"/>
    <w:rsid w:val="00CE4CB2"/>
    <w:rsid w:val="00CE596D"/>
    <w:rsid w:val="00CE5973"/>
    <w:rsid w:val="00CE5CD2"/>
    <w:rsid w:val="00CE5D9A"/>
    <w:rsid w:val="00CE6E75"/>
    <w:rsid w:val="00CE798B"/>
    <w:rsid w:val="00CE7C4B"/>
    <w:rsid w:val="00CE7D55"/>
    <w:rsid w:val="00CE7E82"/>
    <w:rsid w:val="00CF064F"/>
    <w:rsid w:val="00CF0AF5"/>
    <w:rsid w:val="00CF0B07"/>
    <w:rsid w:val="00CF1398"/>
    <w:rsid w:val="00CF13DC"/>
    <w:rsid w:val="00CF1EC2"/>
    <w:rsid w:val="00CF24A8"/>
    <w:rsid w:val="00CF27C9"/>
    <w:rsid w:val="00CF2B36"/>
    <w:rsid w:val="00CF2EC2"/>
    <w:rsid w:val="00CF2F2D"/>
    <w:rsid w:val="00CF317A"/>
    <w:rsid w:val="00CF340C"/>
    <w:rsid w:val="00CF396E"/>
    <w:rsid w:val="00CF3EF1"/>
    <w:rsid w:val="00CF3F23"/>
    <w:rsid w:val="00CF3FF5"/>
    <w:rsid w:val="00CF4480"/>
    <w:rsid w:val="00CF4E44"/>
    <w:rsid w:val="00CF51DB"/>
    <w:rsid w:val="00CF58AB"/>
    <w:rsid w:val="00CF5A0B"/>
    <w:rsid w:val="00CF5D0E"/>
    <w:rsid w:val="00CF6029"/>
    <w:rsid w:val="00CF61FE"/>
    <w:rsid w:val="00CF63FB"/>
    <w:rsid w:val="00CF6D4D"/>
    <w:rsid w:val="00CF6EE0"/>
    <w:rsid w:val="00CF6F0D"/>
    <w:rsid w:val="00CF7498"/>
    <w:rsid w:val="00CF797E"/>
    <w:rsid w:val="00CF7FDA"/>
    <w:rsid w:val="00D001A4"/>
    <w:rsid w:val="00D001AF"/>
    <w:rsid w:val="00D0035D"/>
    <w:rsid w:val="00D008AA"/>
    <w:rsid w:val="00D00F7C"/>
    <w:rsid w:val="00D01F72"/>
    <w:rsid w:val="00D02362"/>
    <w:rsid w:val="00D0258B"/>
    <w:rsid w:val="00D02B1C"/>
    <w:rsid w:val="00D02F05"/>
    <w:rsid w:val="00D03061"/>
    <w:rsid w:val="00D035CF"/>
    <w:rsid w:val="00D03891"/>
    <w:rsid w:val="00D03988"/>
    <w:rsid w:val="00D039CD"/>
    <w:rsid w:val="00D03DC5"/>
    <w:rsid w:val="00D04106"/>
    <w:rsid w:val="00D045DA"/>
    <w:rsid w:val="00D04C77"/>
    <w:rsid w:val="00D05619"/>
    <w:rsid w:val="00D05671"/>
    <w:rsid w:val="00D05A90"/>
    <w:rsid w:val="00D05D2E"/>
    <w:rsid w:val="00D067EF"/>
    <w:rsid w:val="00D068A8"/>
    <w:rsid w:val="00D06BDE"/>
    <w:rsid w:val="00D06C61"/>
    <w:rsid w:val="00D06EF2"/>
    <w:rsid w:val="00D070D1"/>
    <w:rsid w:val="00D0764F"/>
    <w:rsid w:val="00D078E2"/>
    <w:rsid w:val="00D07A04"/>
    <w:rsid w:val="00D07BBA"/>
    <w:rsid w:val="00D07BFE"/>
    <w:rsid w:val="00D07E6A"/>
    <w:rsid w:val="00D10315"/>
    <w:rsid w:val="00D10A03"/>
    <w:rsid w:val="00D10D39"/>
    <w:rsid w:val="00D11A98"/>
    <w:rsid w:val="00D11B9E"/>
    <w:rsid w:val="00D11E37"/>
    <w:rsid w:val="00D11F4A"/>
    <w:rsid w:val="00D1251F"/>
    <w:rsid w:val="00D12670"/>
    <w:rsid w:val="00D12AAD"/>
    <w:rsid w:val="00D12C31"/>
    <w:rsid w:val="00D133B7"/>
    <w:rsid w:val="00D134A9"/>
    <w:rsid w:val="00D13A07"/>
    <w:rsid w:val="00D141B7"/>
    <w:rsid w:val="00D14C6D"/>
    <w:rsid w:val="00D14CB8"/>
    <w:rsid w:val="00D153B9"/>
    <w:rsid w:val="00D15C46"/>
    <w:rsid w:val="00D15F4E"/>
    <w:rsid w:val="00D15FA4"/>
    <w:rsid w:val="00D161BD"/>
    <w:rsid w:val="00D164C1"/>
    <w:rsid w:val="00D1667D"/>
    <w:rsid w:val="00D168F7"/>
    <w:rsid w:val="00D1694E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7B"/>
    <w:rsid w:val="00D20289"/>
    <w:rsid w:val="00D202BB"/>
    <w:rsid w:val="00D20680"/>
    <w:rsid w:val="00D20BC1"/>
    <w:rsid w:val="00D21124"/>
    <w:rsid w:val="00D21332"/>
    <w:rsid w:val="00D21AFE"/>
    <w:rsid w:val="00D2355B"/>
    <w:rsid w:val="00D23773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59A2"/>
    <w:rsid w:val="00D25E22"/>
    <w:rsid w:val="00D25ECD"/>
    <w:rsid w:val="00D2611B"/>
    <w:rsid w:val="00D2681A"/>
    <w:rsid w:val="00D2698E"/>
    <w:rsid w:val="00D26F01"/>
    <w:rsid w:val="00D273AE"/>
    <w:rsid w:val="00D2752F"/>
    <w:rsid w:val="00D275D9"/>
    <w:rsid w:val="00D27F49"/>
    <w:rsid w:val="00D302DA"/>
    <w:rsid w:val="00D30340"/>
    <w:rsid w:val="00D30A0B"/>
    <w:rsid w:val="00D30A70"/>
    <w:rsid w:val="00D30B2F"/>
    <w:rsid w:val="00D30D07"/>
    <w:rsid w:val="00D31200"/>
    <w:rsid w:val="00D317A6"/>
    <w:rsid w:val="00D319F6"/>
    <w:rsid w:val="00D31B53"/>
    <w:rsid w:val="00D321CC"/>
    <w:rsid w:val="00D32328"/>
    <w:rsid w:val="00D32765"/>
    <w:rsid w:val="00D32FF8"/>
    <w:rsid w:val="00D3335A"/>
    <w:rsid w:val="00D334CF"/>
    <w:rsid w:val="00D34408"/>
    <w:rsid w:val="00D349C2"/>
    <w:rsid w:val="00D34C53"/>
    <w:rsid w:val="00D358AA"/>
    <w:rsid w:val="00D358ED"/>
    <w:rsid w:val="00D36AB2"/>
    <w:rsid w:val="00D36F54"/>
    <w:rsid w:val="00D37000"/>
    <w:rsid w:val="00D37053"/>
    <w:rsid w:val="00D373D4"/>
    <w:rsid w:val="00D37BD0"/>
    <w:rsid w:val="00D40079"/>
    <w:rsid w:val="00D403FC"/>
    <w:rsid w:val="00D40887"/>
    <w:rsid w:val="00D409D6"/>
    <w:rsid w:val="00D40A37"/>
    <w:rsid w:val="00D4106F"/>
    <w:rsid w:val="00D41766"/>
    <w:rsid w:val="00D41B4A"/>
    <w:rsid w:val="00D420A7"/>
    <w:rsid w:val="00D42F01"/>
    <w:rsid w:val="00D42FDD"/>
    <w:rsid w:val="00D436B6"/>
    <w:rsid w:val="00D437A5"/>
    <w:rsid w:val="00D43989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FFD"/>
    <w:rsid w:val="00D460C8"/>
    <w:rsid w:val="00D46D73"/>
    <w:rsid w:val="00D47078"/>
    <w:rsid w:val="00D47709"/>
    <w:rsid w:val="00D47E36"/>
    <w:rsid w:val="00D47F2D"/>
    <w:rsid w:val="00D50A02"/>
    <w:rsid w:val="00D50A3A"/>
    <w:rsid w:val="00D50B51"/>
    <w:rsid w:val="00D51029"/>
    <w:rsid w:val="00D51214"/>
    <w:rsid w:val="00D5157C"/>
    <w:rsid w:val="00D51A07"/>
    <w:rsid w:val="00D51E0B"/>
    <w:rsid w:val="00D5213E"/>
    <w:rsid w:val="00D5289E"/>
    <w:rsid w:val="00D53288"/>
    <w:rsid w:val="00D5398A"/>
    <w:rsid w:val="00D542B3"/>
    <w:rsid w:val="00D55905"/>
    <w:rsid w:val="00D5591D"/>
    <w:rsid w:val="00D55CF7"/>
    <w:rsid w:val="00D55D7B"/>
    <w:rsid w:val="00D56268"/>
    <w:rsid w:val="00D562CC"/>
    <w:rsid w:val="00D563F5"/>
    <w:rsid w:val="00D56995"/>
    <w:rsid w:val="00D56D3A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D61"/>
    <w:rsid w:val="00D61E2D"/>
    <w:rsid w:val="00D62179"/>
    <w:rsid w:val="00D621C1"/>
    <w:rsid w:val="00D623A7"/>
    <w:rsid w:val="00D62667"/>
    <w:rsid w:val="00D62A48"/>
    <w:rsid w:val="00D62CFF"/>
    <w:rsid w:val="00D63FD9"/>
    <w:rsid w:val="00D649B9"/>
    <w:rsid w:val="00D64AFB"/>
    <w:rsid w:val="00D64B78"/>
    <w:rsid w:val="00D64C2D"/>
    <w:rsid w:val="00D64DBD"/>
    <w:rsid w:val="00D64EF3"/>
    <w:rsid w:val="00D65433"/>
    <w:rsid w:val="00D65635"/>
    <w:rsid w:val="00D65AB0"/>
    <w:rsid w:val="00D66434"/>
    <w:rsid w:val="00D665FA"/>
    <w:rsid w:val="00D667B7"/>
    <w:rsid w:val="00D67A34"/>
    <w:rsid w:val="00D70047"/>
    <w:rsid w:val="00D700B7"/>
    <w:rsid w:val="00D7098B"/>
    <w:rsid w:val="00D70D02"/>
    <w:rsid w:val="00D70E68"/>
    <w:rsid w:val="00D71061"/>
    <w:rsid w:val="00D7118E"/>
    <w:rsid w:val="00D714FC"/>
    <w:rsid w:val="00D71E2B"/>
    <w:rsid w:val="00D72396"/>
    <w:rsid w:val="00D7261B"/>
    <w:rsid w:val="00D72B5F"/>
    <w:rsid w:val="00D72CB0"/>
    <w:rsid w:val="00D72E5C"/>
    <w:rsid w:val="00D72F53"/>
    <w:rsid w:val="00D73A5A"/>
    <w:rsid w:val="00D73B64"/>
    <w:rsid w:val="00D73EBE"/>
    <w:rsid w:val="00D73FC2"/>
    <w:rsid w:val="00D745FA"/>
    <w:rsid w:val="00D74798"/>
    <w:rsid w:val="00D74A5D"/>
    <w:rsid w:val="00D75105"/>
    <w:rsid w:val="00D75163"/>
    <w:rsid w:val="00D755C5"/>
    <w:rsid w:val="00D758F4"/>
    <w:rsid w:val="00D75CBE"/>
    <w:rsid w:val="00D75D79"/>
    <w:rsid w:val="00D75DC8"/>
    <w:rsid w:val="00D7653A"/>
    <w:rsid w:val="00D76546"/>
    <w:rsid w:val="00D76CA2"/>
    <w:rsid w:val="00D76CF8"/>
    <w:rsid w:val="00D76D7B"/>
    <w:rsid w:val="00D7722F"/>
    <w:rsid w:val="00D77291"/>
    <w:rsid w:val="00D77CA1"/>
    <w:rsid w:val="00D80901"/>
    <w:rsid w:val="00D80FFF"/>
    <w:rsid w:val="00D817F9"/>
    <w:rsid w:val="00D81C99"/>
    <w:rsid w:val="00D82452"/>
    <w:rsid w:val="00D825F9"/>
    <w:rsid w:val="00D82842"/>
    <w:rsid w:val="00D82A0A"/>
    <w:rsid w:val="00D82D0E"/>
    <w:rsid w:val="00D82D61"/>
    <w:rsid w:val="00D8315A"/>
    <w:rsid w:val="00D83589"/>
    <w:rsid w:val="00D83B21"/>
    <w:rsid w:val="00D83C53"/>
    <w:rsid w:val="00D83CAD"/>
    <w:rsid w:val="00D83D04"/>
    <w:rsid w:val="00D8431D"/>
    <w:rsid w:val="00D8446D"/>
    <w:rsid w:val="00D84D90"/>
    <w:rsid w:val="00D85171"/>
    <w:rsid w:val="00D852BE"/>
    <w:rsid w:val="00D85AB5"/>
    <w:rsid w:val="00D8656D"/>
    <w:rsid w:val="00D868EA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7F1"/>
    <w:rsid w:val="00D959D5"/>
    <w:rsid w:val="00D95E6A"/>
    <w:rsid w:val="00D961F6"/>
    <w:rsid w:val="00D9679D"/>
    <w:rsid w:val="00D96833"/>
    <w:rsid w:val="00D96A16"/>
    <w:rsid w:val="00D96FAB"/>
    <w:rsid w:val="00D97226"/>
    <w:rsid w:val="00D9730C"/>
    <w:rsid w:val="00D974A1"/>
    <w:rsid w:val="00D978DF"/>
    <w:rsid w:val="00D97C09"/>
    <w:rsid w:val="00D97F0D"/>
    <w:rsid w:val="00DA03E1"/>
    <w:rsid w:val="00DA0C55"/>
    <w:rsid w:val="00DA0E30"/>
    <w:rsid w:val="00DA127B"/>
    <w:rsid w:val="00DA2621"/>
    <w:rsid w:val="00DA2736"/>
    <w:rsid w:val="00DA2C9A"/>
    <w:rsid w:val="00DA3206"/>
    <w:rsid w:val="00DA36BA"/>
    <w:rsid w:val="00DA39DF"/>
    <w:rsid w:val="00DA4222"/>
    <w:rsid w:val="00DA498F"/>
    <w:rsid w:val="00DA4A73"/>
    <w:rsid w:val="00DA4B3A"/>
    <w:rsid w:val="00DA4C79"/>
    <w:rsid w:val="00DA4E2D"/>
    <w:rsid w:val="00DA4F87"/>
    <w:rsid w:val="00DA4FBD"/>
    <w:rsid w:val="00DA4FD0"/>
    <w:rsid w:val="00DA4FEF"/>
    <w:rsid w:val="00DA50F8"/>
    <w:rsid w:val="00DA5F14"/>
    <w:rsid w:val="00DA6691"/>
    <w:rsid w:val="00DA6CEA"/>
    <w:rsid w:val="00DA6E81"/>
    <w:rsid w:val="00DA717C"/>
    <w:rsid w:val="00DA732C"/>
    <w:rsid w:val="00DA7355"/>
    <w:rsid w:val="00DA74CC"/>
    <w:rsid w:val="00DA7587"/>
    <w:rsid w:val="00DA79CF"/>
    <w:rsid w:val="00DA7BC7"/>
    <w:rsid w:val="00DB017E"/>
    <w:rsid w:val="00DB13FA"/>
    <w:rsid w:val="00DB150F"/>
    <w:rsid w:val="00DB17DD"/>
    <w:rsid w:val="00DB1B4A"/>
    <w:rsid w:val="00DB1BDA"/>
    <w:rsid w:val="00DB1DF3"/>
    <w:rsid w:val="00DB268C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CD2"/>
    <w:rsid w:val="00DB5208"/>
    <w:rsid w:val="00DB52EF"/>
    <w:rsid w:val="00DB532D"/>
    <w:rsid w:val="00DB5549"/>
    <w:rsid w:val="00DB568C"/>
    <w:rsid w:val="00DB572B"/>
    <w:rsid w:val="00DB59EE"/>
    <w:rsid w:val="00DB5A7C"/>
    <w:rsid w:val="00DB5B86"/>
    <w:rsid w:val="00DB5C82"/>
    <w:rsid w:val="00DB5D91"/>
    <w:rsid w:val="00DB5EA6"/>
    <w:rsid w:val="00DB5ED0"/>
    <w:rsid w:val="00DB5F0E"/>
    <w:rsid w:val="00DB6C03"/>
    <w:rsid w:val="00DB6D18"/>
    <w:rsid w:val="00DB6E2C"/>
    <w:rsid w:val="00DB700D"/>
    <w:rsid w:val="00DB71E0"/>
    <w:rsid w:val="00DB722A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1E48"/>
    <w:rsid w:val="00DC2784"/>
    <w:rsid w:val="00DC2CA5"/>
    <w:rsid w:val="00DC2F5D"/>
    <w:rsid w:val="00DC2F7C"/>
    <w:rsid w:val="00DC321B"/>
    <w:rsid w:val="00DC3889"/>
    <w:rsid w:val="00DC38F5"/>
    <w:rsid w:val="00DC3A12"/>
    <w:rsid w:val="00DC3CD4"/>
    <w:rsid w:val="00DC3CFB"/>
    <w:rsid w:val="00DC411A"/>
    <w:rsid w:val="00DC4134"/>
    <w:rsid w:val="00DC473B"/>
    <w:rsid w:val="00DC4766"/>
    <w:rsid w:val="00DC488F"/>
    <w:rsid w:val="00DC4D71"/>
    <w:rsid w:val="00DC4EC7"/>
    <w:rsid w:val="00DC5B34"/>
    <w:rsid w:val="00DC5C9E"/>
    <w:rsid w:val="00DC7309"/>
    <w:rsid w:val="00DC796E"/>
    <w:rsid w:val="00DC7A56"/>
    <w:rsid w:val="00DD0018"/>
    <w:rsid w:val="00DD0475"/>
    <w:rsid w:val="00DD055F"/>
    <w:rsid w:val="00DD06AD"/>
    <w:rsid w:val="00DD076A"/>
    <w:rsid w:val="00DD0D7D"/>
    <w:rsid w:val="00DD1205"/>
    <w:rsid w:val="00DD1216"/>
    <w:rsid w:val="00DD156E"/>
    <w:rsid w:val="00DD1C0F"/>
    <w:rsid w:val="00DD1CBF"/>
    <w:rsid w:val="00DD22C1"/>
    <w:rsid w:val="00DD22FD"/>
    <w:rsid w:val="00DD2310"/>
    <w:rsid w:val="00DD251A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4DB"/>
    <w:rsid w:val="00DD495E"/>
    <w:rsid w:val="00DD4A08"/>
    <w:rsid w:val="00DD4A2A"/>
    <w:rsid w:val="00DD4B37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C7"/>
    <w:rsid w:val="00DD77E4"/>
    <w:rsid w:val="00DE02CB"/>
    <w:rsid w:val="00DE0E23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95D"/>
    <w:rsid w:val="00DE31FC"/>
    <w:rsid w:val="00DE3590"/>
    <w:rsid w:val="00DE36C8"/>
    <w:rsid w:val="00DE377B"/>
    <w:rsid w:val="00DE3CD7"/>
    <w:rsid w:val="00DE3E85"/>
    <w:rsid w:val="00DE4008"/>
    <w:rsid w:val="00DE4B27"/>
    <w:rsid w:val="00DE4CA7"/>
    <w:rsid w:val="00DE4F25"/>
    <w:rsid w:val="00DE5222"/>
    <w:rsid w:val="00DE5792"/>
    <w:rsid w:val="00DE5DB6"/>
    <w:rsid w:val="00DE6380"/>
    <w:rsid w:val="00DE6454"/>
    <w:rsid w:val="00DE69FA"/>
    <w:rsid w:val="00DE6DC4"/>
    <w:rsid w:val="00DE6EFF"/>
    <w:rsid w:val="00DE7FE2"/>
    <w:rsid w:val="00DF00C6"/>
    <w:rsid w:val="00DF0457"/>
    <w:rsid w:val="00DF0EAE"/>
    <w:rsid w:val="00DF133F"/>
    <w:rsid w:val="00DF1988"/>
    <w:rsid w:val="00DF1A83"/>
    <w:rsid w:val="00DF1F60"/>
    <w:rsid w:val="00DF2385"/>
    <w:rsid w:val="00DF2978"/>
    <w:rsid w:val="00DF2AD9"/>
    <w:rsid w:val="00DF2CEF"/>
    <w:rsid w:val="00DF2DD4"/>
    <w:rsid w:val="00DF3381"/>
    <w:rsid w:val="00DF342A"/>
    <w:rsid w:val="00DF402C"/>
    <w:rsid w:val="00DF4996"/>
    <w:rsid w:val="00DF4A0C"/>
    <w:rsid w:val="00DF4DA1"/>
    <w:rsid w:val="00DF565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1871"/>
    <w:rsid w:val="00E01988"/>
    <w:rsid w:val="00E02CE1"/>
    <w:rsid w:val="00E038B4"/>
    <w:rsid w:val="00E03E2B"/>
    <w:rsid w:val="00E0448D"/>
    <w:rsid w:val="00E04AF9"/>
    <w:rsid w:val="00E04DFC"/>
    <w:rsid w:val="00E0503B"/>
    <w:rsid w:val="00E05856"/>
    <w:rsid w:val="00E05B01"/>
    <w:rsid w:val="00E06131"/>
    <w:rsid w:val="00E06188"/>
    <w:rsid w:val="00E06AF9"/>
    <w:rsid w:val="00E06DE1"/>
    <w:rsid w:val="00E07118"/>
    <w:rsid w:val="00E07273"/>
    <w:rsid w:val="00E07702"/>
    <w:rsid w:val="00E07ACC"/>
    <w:rsid w:val="00E10049"/>
    <w:rsid w:val="00E1072D"/>
    <w:rsid w:val="00E10A77"/>
    <w:rsid w:val="00E10AD2"/>
    <w:rsid w:val="00E10D1D"/>
    <w:rsid w:val="00E10D5D"/>
    <w:rsid w:val="00E11099"/>
    <w:rsid w:val="00E11645"/>
    <w:rsid w:val="00E124B0"/>
    <w:rsid w:val="00E12721"/>
    <w:rsid w:val="00E12A4B"/>
    <w:rsid w:val="00E13027"/>
    <w:rsid w:val="00E1380A"/>
    <w:rsid w:val="00E13BA2"/>
    <w:rsid w:val="00E14813"/>
    <w:rsid w:val="00E148D0"/>
    <w:rsid w:val="00E15A17"/>
    <w:rsid w:val="00E15D9D"/>
    <w:rsid w:val="00E15DB7"/>
    <w:rsid w:val="00E16ACF"/>
    <w:rsid w:val="00E16B29"/>
    <w:rsid w:val="00E16B6A"/>
    <w:rsid w:val="00E16D30"/>
    <w:rsid w:val="00E16F67"/>
    <w:rsid w:val="00E16FA7"/>
    <w:rsid w:val="00E17897"/>
    <w:rsid w:val="00E20064"/>
    <w:rsid w:val="00E208F0"/>
    <w:rsid w:val="00E20B0A"/>
    <w:rsid w:val="00E21507"/>
    <w:rsid w:val="00E21829"/>
    <w:rsid w:val="00E21C6F"/>
    <w:rsid w:val="00E21D52"/>
    <w:rsid w:val="00E22769"/>
    <w:rsid w:val="00E22AE0"/>
    <w:rsid w:val="00E22BD2"/>
    <w:rsid w:val="00E22D76"/>
    <w:rsid w:val="00E23569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644"/>
    <w:rsid w:val="00E2694A"/>
    <w:rsid w:val="00E26954"/>
    <w:rsid w:val="00E26D00"/>
    <w:rsid w:val="00E27870"/>
    <w:rsid w:val="00E27E8E"/>
    <w:rsid w:val="00E300EC"/>
    <w:rsid w:val="00E313A7"/>
    <w:rsid w:val="00E3144D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DAD"/>
    <w:rsid w:val="00E33EC1"/>
    <w:rsid w:val="00E34678"/>
    <w:rsid w:val="00E346A2"/>
    <w:rsid w:val="00E34B5B"/>
    <w:rsid w:val="00E35851"/>
    <w:rsid w:val="00E3593B"/>
    <w:rsid w:val="00E3599D"/>
    <w:rsid w:val="00E359D7"/>
    <w:rsid w:val="00E3602C"/>
    <w:rsid w:val="00E36315"/>
    <w:rsid w:val="00E363AC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12BC"/>
    <w:rsid w:val="00E41518"/>
    <w:rsid w:val="00E41DA0"/>
    <w:rsid w:val="00E42205"/>
    <w:rsid w:val="00E423CF"/>
    <w:rsid w:val="00E424CE"/>
    <w:rsid w:val="00E42811"/>
    <w:rsid w:val="00E42B4F"/>
    <w:rsid w:val="00E42F94"/>
    <w:rsid w:val="00E432A6"/>
    <w:rsid w:val="00E43398"/>
    <w:rsid w:val="00E4371A"/>
    <w:rsid w:val="00E43841"/>
    <w:rsid w:val="00E43F26"/>
    <w:rsid w:val="00E43F64"/>
    <w:rsid w:val="00E4435B"/>
    <w:rsid w:val="00E445EF"/>
    <w:rsid w:val="00E4496F"/>
    <w:rsid w:val="00E45B30"/>
    <w:rsid w:val="00E45D46"/>
    <w:rsid w:val="00E45F5E"/>
    <w:rsid w:val="00E45FBE"/>
    <w:rsid w:val="00E465E5"/>
    <w:rsid w:val="00E4662E"/>
    <w:rsid w:val="00E469DB"/>
    <w:rsid w:val="00E46A34"/>
    <w:rsid w:val="00E4741D"/>
    <w:rsid w:val="00E474CA"/>
    <w:rsid w:val="00E4756E"/>
    <w:rsid w:val="00E47E3A"/>
    <w:rsid w:val="00E50354"/>
    <w:rsid w:val="00E50422"/>
    <w:rsid w:val="00E50529"/>
    <w:rsid w:val="00E50B4D"/>
    <w:rsid w:val="00E50E0E"/>
    <w:rsid w:val="00E51777"/>
    <w:rsid w:val="00E51841"/>
    <w:rsid w:val="00E51F14"/>
    <w:rsid w:val="00E52269"/>
    <w:rsid w:val="00E525C5"/>
    <w:rsid w:val="00E52914"/>
    <w:rsid w:val="00E52B83"/>
    <w:rsid w:val="00E532AE"/>
    <w:rsid w:val="00E537AC"/>
    <w:rsid w:val="00E53E0A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57F"/>
    <w:rsid w:val="00E55BB3"/>
    <w:rsid w:val="00E55F81"/>
    <w:rsid w:val="00E5614A"/>
    <w:rsid w:val="00E568A5"/>
    <w:rsid w:val="00E56DE6"/>
    <w:rsid w:val="00E573DB"/>
    <w:rsid w:val="00E57498"/>
    <w:rsid w:val="00E57EA2"/>
    <w:rsid w:val="00E57F52"/>
    <w:rsid w:val="00E6008A"/>
    <w:rsid w:val="00E60128"/>
    <w:rsid w:val="00E601EC"/>
    <w:rsid w:val="00E605E3"/>
    <w:rsid w:val="00E6098D"/>
    <w:rsid w:val="00E60AB2"/>
    <w:rsid w:val="00E60FC2"/>
    <w:rsid w:val="00E616CB"/>
    <w:rsid w:val="00E61913"/>
    <w:rsid w:val="00E6204D"/>
    <w:rsid w:val="00E62BE9"/>
    <w:rsid w:val="00E62D5E"/>
    <w:rsid w:val="00E63830"/>
    <w:rsid w:val="00E63854"/>
    <w:rsid w:val="00E64515"/>
    <w:rsid w:val="00E6473F"/>
    <w:rsid w:val="00E6482D"/>
    <w:rsid w:val="00E6492E"/>
    <w:rsid w:val="00E64F6E"/>
    <w:rsid w:val="00E65174"/>
    <w:rsid w:val="00E6583D"/>
    <w:rsid w:val="00E65C1F"/>
    <w:rsid w:val="00E65DCD"/>
    <w:rsid w:val="00E66387"/>
    <w:rsid w:val="00E663CA"/>
    <w:rsid w:val="00E664D3"/>
    <w:rsid w:val="00E666DF"/>
    <w:rsid w:val="00E66F60"/>
    <w:rsid w:val="00E6778B"/>
    <w:rsid w:val="00E67906"/>
    <w:rsid w:val="00E67B2B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2264"/>
    <w:rsid w:val="00E7227F"/>
    <w:rsid w:val="00E72A97"/>
    <w:rsid w:val="00E72B22"/>
    <w:rsid w:val="00E72BFE"/>
    <w:rsid w:val="00E72EFE"/>
    <w:rsid w:val="00E73010"/>
    <w:rsid w:val="00E73222"/>
    <w:rsid w:val="00E7356B"/>
    <w:rsid w:val="00E73579"/>
    <w:rsid w:val="00E7428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B2D"/>
    <w:rsid w:val="00E763D5"/>
    <w:rsid w:val="00E766D9"/>
    <w:rsid w:val="00E7697C"/>
    <w:rsid w:val="00E7710D"/>
    <w:rsid w:val="00E779F7"/>
    <w:rsid w:val="00E77C82"/>
    <w:rsid w:val="00E77E2E"/>
    <w:rsid w:val="00E77E39"/>
    <w:rsid w:val="00E8017D"/>
    <w:rsid w:val="00E802E6"/>
    <w:rsid w:val="00E803B3"/>
    <w:rsid w:val="00E80415"/>
    <w:rsid w:val="00E8045E"/>
    <w:rsid w:val="00E80DB5"/>
    <w:rsid w:val="00E81AB8"/>
    <w:rsid w:val="00E81BC0"/>
    <w:rsid w:val="00E81ECD"/>
    <w:rsid w:val="00E82349"/>
    <w:rsid w:val="00E831E4"/>
    <w:rsid w:val="00E8340A"/>
    <w:rsid w:val="00E839F0"/>
    <w:rsid w:val="00E83A85"/>
    <w:rsid w:val="00E83B85"/>
    <w:rsid w:val="00E83CA2"/>
    <w:rsid w:val="00E84594"/>
    <w:rsid w:val="00E8470F"/>
    <w:rsid w:val="00E84E03"/>
    <w:rsid w:val="00E8507B"/>
    <w:rsid w:val="00E851DF"/>
    <w:rsid w:val="00E856A8"/>
    <w:rsid w:val="00E857DC"/>
    <w:rsid w:val="00E85B07"/>
    <w:rsid w:val="00E85D43"/>
    <w:rsid w:val="00E85FBC"/>
    <w:rsid w:val="00E8607B"/>
    <w:rsid w:val="00E86492"/>
    <w:rsid w:val="00E86697"/>
    <w:rsid w:val="00E86AF0"/>
    <w:rsid w:val="00E86BF5"/>
    <w:rsid w:val="00E86E26"/>
    <w:rsid w:val="00E8714B"/>
    <w:rsid w:val="00E87BFF"/>
    <w:rsid w:val="00E87C77"/>
    <w:rsid w:val="00E905DF"/>
    <w:rsid w:val="00E9075E"/>
    <w:rsid w:val="00E90B61"/>
    <w:rsid w:val="00E910F0"/>
    <w:rsid w:val="00E913AB"/>
    <w:rsid w:val="00E91420"/>
    <w:rsid w:val="00E9158A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41A"/>
    <w:rsid w:val="00E96699"/>
    <w:rsid w:val="00E966DF"/>
    <w:rsid w:val="00E9701F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F05"/>
    <w:rsid w:val="00EA25C5"/>
    <w:rsid w:val="00EA2B78"/>
    <w:rsid w:val="00EA2EC5"/>
    <w:rsid w:val="00EA2F34"/>
    <w:rsid w:val="00EA2F53"/>
    <w:rsid w:val="00EA3A4D"/>
    <w:rsid w:val="00EA3B2E"/>
    <w:rsid w:val="00EA3D41"/>
    <w:rsid w:val="00EA439D"/>
    <w:rsid w:val="00EA4609"/>
    <w:rsid w:val="00EA4984"/>
    <w:rsid w:val="00EA4F4A"/>
    <w:rsid w:val="00EA569B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36F"/>
    <w:rsid w:val="00EA7728"/>
    <w:rsid w:val="00EA77B4"/>
    <w:rsid w:val="00EA789E"/>
    <w:rsid w:val="00EA7B36"/>
    <w:rsid w:val="00EB037E"/>
    <w:rsid w:val="00EB07DF"/>
    <w:rsid w:val="00EB0F28"/>
    <w:rsid w:val="00EB116C"/>
    <w:rsid w:val="00EB15C7"/>
    <w:rsid w:val="00EB17B5"/>
    <w:rsid w:val="00EB1977"/>
    <w:rsid w:val="00EB1AFA"/>
    <w:rsid w:val="00EB1E23"/>
    <w:rsid w:val="00EB28CA"/>
    <w:rsid w:val="00EB294F"/>
    <w:rsid w:val="00EB2DEC"/>
    <w:rsid w:val="00EB2EF3"/>
    <w:rsid w:val="00EB32C4"/>
    <w:rsid w:val="00EB346D"/>
    <w:rsid w:val="00EB392B"/>
    <w:rsid w:val="00EB3F3A"/>
    <w:rsid w:val="00EB4735"/>
    <w:rsid w:val="00EB49EA"/>
    <w:rsid w:val="00EB4C9A"/>
    <w:rsid w:val="00EB4EC6"/>
    <w:rsid w:val="00EB5258"/>
    <w:rsid w:val="00EB5677"/>
    <w:rsid w:val="00EB5BCC"/>
    <w:rsid w:val="00EB5D0C"/>
    <w:rsid w:val="00EB62DF"/>
    <w:rsid w:val="00EB64A3"/>
    <w:rsid w:val="00EB654E"/>
    <w:rsid w:val="00EB671C"/>
    <w:rsid w:val="00EB6F5A"/>
    <w:rsid w:val="00EB73E9"/>
    <w:rsid w:val="00EB75B1"/>
    <w:rsid w:val="00EB784F"/>
    <w:rsid w:val="00EB78E5"/>
    <w:rsid w:val="00EB7A0D"/>
    <w:rsid w:val="00EB7EF7"/>
    <w:rsid w:val="00EC0781"/>
    <w:rsid w:val="00EC0E65"/>
    <w:rsid w:val="00EC138B"/>
    <w:rsid w:val="00EC1DBA"/>
    <w:rsid w:val="00EC20EE"/>
    <w:rsid w:val="00EC2473"/>
    <w:rsid w:val="00EC2F36"/>
    <w:rsid w:val="00EC2F7C"/>
    <w:rsid w:val="00EC32ED"/>
    <w:rsid w:val="00EC3844"/>
    <w:rsid w:val="00EC387C"/>
    <w:rsid w:val="00EC4117"/>
    <w:rsid w:val="00EC442A"/>
    <w:rsid w:val="00EC4971"/>
    <w:rsid w:val="00EC49FB"/>
    <w:rsid w:val="00EC4BFD"/>
    <w:rsid w:val="00EC5883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C7F0F"/>
    <w:rsid w:val="00ED0235"/>
    <w:rsid w:val="00ED0B95"/>
    <w:rsid w:val="00ED1150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3246"/>
    <w:rsid w:val="00ED3579"/>
    <w:rsid w:val="00ED39EB"/>
    <w:rsid w:val="00ED3CA0"/>
    <w:rsid w:val="00ED47E4"/>
    <w:rsid w:val="00ED564D"/>
    <w:rsid w:val="00ED5651"/>
    <w:rsid w:val="00ED56B2"/>
    <w:rsid w:val="00ED5AB4"/>
    <w:rsid w:val="00ED6397"/>
    <w:rsid w:val="00ED6E8C"/>
    <w:rsid w:val="00ED78AA"/>
    <w:rsid w:val="00ED797F"/>
    <w:rsid w:val="00ED7B78"/>
    <w:rsid w:val="00EE066F"/>
    <w:rsid w:val="00EE0B05"/>
    <w:rsid w:val="00EE0D68"/>
    <w:rsid w:val="00EE10A2"/>
    <w:rsid w:val="00EE1126"/>
    <w:rsid w:val="00EE1202"/>
    <w:rsid w:val="00EE1593"/>
    <w:rsid w:val="00EE1805"/>
    <w:rsid w:val="00EE1E67"/>
    <w:rsid w:val="00EE220C"/>
    <w:rsid w:val="00EE2293"/>
    <w:rsid w:val="00EE263A"/>
    <w:rsid w:val="00EE274C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5AE"/>
    <w:rsid w:val="00EE5616"/>
    <w:rsid w:val="00EE5822"/>
    <w:rsid w:val="00EE5DFB"/>
    <w:rsid w:val="00EE5E74"/>
    <w:rsid w:val="00EE68BF"/>
    <w:rsid w:val="00EE6E0A"/>
    <w:rsid w:val="00EE724F"/>
    <w:rsid w:val="00EE743E"/>
    <w:rsid w:val="00EE76A3"/>
    <w:rsid w:val="00EE76F9"/>
    <w:rsid w:val="00EE7825"/>
    <w:rsid w:val="00EE7A06"/>
    <w:rsid w:val="00EE7D5E"/>
    <w:rsid w:val="00EF0BFB"/>
    <w:rsid w:val="00EF1427"/>
    <w:rsid w:val="00EF1516"/>
    <w:rsid w:val="00EF15AF"/>
    <w:rsid w:val="00EF177B"/>
    <w:rsid w:val="00EF192F"/>
    <w:rsid w:val="00EF1C83"/>
    <w:rsid w:val="00EF20B2"/>
    <w:rsid w:val="00EF21B4"/>
    <w:rsid w:val="00EF252F"/>
    <w:rsid w:val="00EF261F"/>
    <w:rsid w:val="00EF2E6A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558D"/>
    <w:rsid w:val="00EF55AB"/>
    <w:rsid w:val="00EF58C8"/>
    <w:rsid w:val="00EF5CAF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815"/>
    <w:rsid w:val="00F0098C"/>
    <w:rsid w:val="00F009E8"/>
    <w:rsid w:val="00F00EB4"/>
    <w:rsid w:val="00F0102E"/>
    <w:rsid w:val="00F012B6"/>
    <w:rsid w:val="00F01487"/>
    <w:rsid w:val="00F01564"/>
    <w:rsid w:val="00F02081"/>
    <w:rsid w:val="00F020C0"/>
    <w:rsid w:val="00F025FE"/>
    <w:rsid w:val="00F02E3D"/>
    <w:rsid w:val="00F03076"/>
    <w:rsid w:val="00F030ED"/>
    <w:rsid w:val="00F0318A"/>
    <w:rsid w:val="00F032BD"/>
    <w:rsid w:val="00F036C1"/>
    <w:rsid w:val="00F037B5"/>
    <w:rsid w:val="00F03916"/>
    <w:rsid w:val="00F03A44"/>
    <w:rsid w:val="00F03DE1"/>
    <w:rsid w:val="00F0414D"/>
    <w:rsid w:val="00F04344"/>
    <w:rsid w:val="00F0488C"/>
    <w:rsid w:val="00F05672"/>
    <w:rsid w:val="00F05775"/>
    <w:rsid w:val="00F057B2"/>
    <w:rsid w:val="00F0583B"/>
    <w:rsid w:val="00F05B2A"/>
    <w:rsid w:val="00F0634B"/>
    <w:rsid w:val="00F06965"/>
    <w:rsid w:val="00F07ADF"/>
    <w:rsid w:val="00F10500"/>
    <w:rsid w:val="00F109F0"/>
    <w:rsid w:val="00F10C2E"/>
    <w:rsid w:val="00F10E0D"/>
    <w:rsid w:val="00F10EEE"/>
    <w:rsid w:val="00F11052"/>
    <w:rsid w:val="00F110EE"/>
    <w:rsid w:val="00F116A5"/>
    <w:rsid w:val="00F11823"/>
    <w:rsid w:val="00F119AC"/>
    <w:rsid w:val="00F119BF"/>
    <w:rsid w:val="00F11AEC"/>
    <w:rsid w:val="00F11E52"/>
    <w:rsid w:val="00F126A7"/>
    <w:rsid w:val="00F1277F"/>
    <w:rsid w:val="00F12CA4"/>
    <w:rsid w:val="00F140F9"/>
    <w:rsid w:val="00F1426B"/>
    <w:rsid w:val="00F1427F"/>
    <w:rsid w:val="00F143DA"/>
    <w:rsid w:val="00F14649"/>
    <w:rsid w:val="00F151E8"/>
    <w:rsid w:val="00F15631"/>
    <w:rsid w:val="00F16811"/>
    <w:rsid w:val="00F172C5"/>
    <w:rsid w:val="00F174B6"/>
    <w:rsid w:val="00F174FB"/>
    <w:rsid w:val="00F175DB"/>
    <w:rsid w:val="00F17794"/>
    <w:rsid w:val="00F200C9"/>
    <w:rsid w:val="00F201E9"/>
    <w:rsid w:val="00F202BD"/>
    <w:rsid w:val="00F2063F"/>
    <w:rsid w:val="00F209F3"/>
    <w:rsid w:val="00F20F0D"/>
    <w:rsid w:val="00F20FB9"/>
    <w:rsid w:val="00F21957"/>
    <w:rsid w:val="00F21C1B"/>
    <w:rsid w:val="00F21E42"/>
    <w:rsid w:val="00F21E81"/>
    <w:rsid w:val="00F223DF"/>
    <w:rsid w:val="00F22432"/>
    <w:rsid w:val="00F227B2"/>
    <w:rsid w:val="00F22863"/>
    <w:rsid w:val="00F229EC"/>
    <w:rsid w:val="00F22DF4"/>
    <w:rsid w:val="00F22E04"/>
    <w:rsid w:val="00F22E5F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610"/>
    <w:rsid w:val="00F25840"/>
    <w:rsid w:val="00F25FB6"/>
    <w:rsid w:val="00F26741"/>
    <w:rsid w:val="00F26A08"/>
    <w:rsid w:val="00F26B36"/>
    <w:rsid w:val="00F26B9F"/>
    <w:rsid w:val="00F26EE9"/>
    <w:rsid w:val="00F2718A"/>
    <w:rsid w:val="00F27494"/>
    <w:rsid w:val="00F27891"/>
    <w:rsid w:val="00F27F38"/>
    <w:rsid w:val="00F3049D"/>
    <w:rsid w:val="00F305E8"/>
    <w:rsid w:val="00F30649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DBD"/>
    <w:rsid w:val="00F3393D"/>
    <w:rsid w:val="00F33A4B"/>
    <w:rsid w:val="00F34122"/>
    <w:rsid w:val="00F34C58"/>
    <w:rsid w:val="00F34E4B"/>
    <w:rsid w:val="00F34E54"/>
    <w:rsid w:val="00F34E5E"/>
    <w:rsid w:val="00F354BC"/>
    <w:rsid w:val="00F35627"/>
    <w:rsid w:val="00F356C1"/>
    <w:rsid w:val="00F3573B"/>
    <w:rsid w:val="00F36C76"/>
    <w:rsid w:val="00F37209"/>
    <w:rsid w:val="00F37235"/>
    <w:rsid w:val="00F372A1"/>
    <w:rsid w:val="00F372E3"/>
    <w:rsid w:val="00F3762E"/>
    <w:rsid w:val="00F407F7"/>
    <w:rsid w:val="00F413FD"/>
    <w:rsid w:val="00F41731"/>
    <w:rsid w:val="00F4177C"/>
    <w:rsid w:val="00F418F2"/>
    <w:rsid w:val="00F41B89"/>
    <w:rsid w:val="00F41C84"/>
    <w:rsid w:val="00F41E1A"/>
    <w:rsid w:val="00F41FD3"/>
    <w:rsid w:val="00F43691"/>
    <w:rsid w:val="00F439B2"/>
    <w:rsid w:val="00F43DDC"/>
    <w:rsid w:val="00F440C3"/>
    <w:rsid w:val="00F44435"/>
    <w:rsid w:val="00F44451"/>
    <w:rsid w:val="00F447A0"/>
    <w:rsid w:val="00F44860"/>
    <w:rsid w:val="00F44D2B"/>
    <w:rsid w:val="00F45162"/>
    <w:rsid w:val="00F45AF5"/>
    <w:rsid w:val="00F45BA3"/>
    <w:rsid w:val="00F46473"/>
    <w:rsid w:val="00F46521"/>
    <w:rsid w:val="00F46B03"/>
    <w:rsid w:val="00F46E9D"/>
    <w:rsid w:val="00F46F06"/>
    <w:rsid w:val="00F47472"/>
    <w:rsid w:val="00F47606"/>
    <w:rsid w:val="00F477FF"/>
    <w:rsid w:val="00F4799D"/>
    <w:rsid w:val="00F479B9"/>
    <w:rsid w:val="00F50215"/>
    <w:rsid w:val="00F5036F"/>
    <w:rsid w:val="00F508ED"/>
    <w:rsid w:val="00F50A1E"/>
    <w:rsid w:val="00F50B80"/>
    <w:rsid w:val="00F50F74"/>
    <w:rsid w:val="00F511A4"/>
    <w:rsid w:val="00F511B1"/>
    <w:rsid w:val="00F511F3"/>
    <w:rsid w:val="00F5152B"/>
    <w:rsid w:val="00F51785"/>
    <w:rsid w:val="00F517D9"/>
    <w:rsid w:val="00F52629"/>
    <w:rsid w:val="00F52828"/>
    <w:rsid w:val="00F52A8C"/>
    <w:rsid w:val="00F52E6D"/>
    <w:rsid w:val="00F53050"/>
    <w:rsid w:val="00F53499"/>
    <w:rsid w:val="00F53531"/>
    <w:rsid w:val="00F53E6E"/>
    <w:rsid w:val="00F54156"/>
    <w:rsid w:val="00F543BB"/>
    <w:rsid w:val="00F5459E"/>
    <w:rsid w:val="00F545E1"/>
    <w:rsid w:val="00F54949"/>
    <w:rsid w:val="00F54BF2"/>
    <w:rsid w:val="00F54F40"/>
    <w:rsid w:val="00F5548E"/>
    <w:rsid w:val="00F5561F"/>
    <w:rsid w:val="00F55AAE"/>
    <w:rsid w:val="00F55C76"/>
    <w:rsid w:val="00F55E43"/>
    <w:rsid w:val="00F563A9"/>
    <w:rsid w:val="00F5741D"/>
    <w:rsid w:val="00F574F5"/>
    <w:rsid w:val="00F57660"/>
    <w:rsid w:val="00F57782"/>
    <w:rsid w:val="00F57861"/>
    <w:rsid w:val="00F57E6C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916"/>
    <w:rsid w:val="00F64A2C"/>
    <w:rsid w:val="00F65C9B"/>
    <w:rsid w:val="00F65D4D"/>
    <w:rsid w:val="00F6602A"/>
    <w:rsid w:val="00F66151"/>
    <w:rsid w:val="00F661A0"/>
    <w:rsid w:val="00F6626B"/>
    <w:rsid w:val="00F67033"/>
    <w:rsid w:val="00F67119"/>
    <w:rsid w:val="00F6718F"/>
    <w:rsid w:val="00F6738A"/>
    <w:rsid w:val="00F677C4"/>
    <w:rsid w:val="00F67BB0"/>
    <w:rsid w:val="00F67BBE"/>
    <w:rsid w:val="00F67E77"/>
    <w:rsid w:val="00F70AAD"/>
    <w:rsid w:val="00F70B00"/>
    <w:rsid w:val="00F70F87"/>
    <w:rsid w:val="00F715AF"/>
    <w:rsid w:val="00F71778"/>
    <w:rsid w:val="00F71D77"/>
    <w:rsid w:val="00F7207D"/>
    <w:rsid w:val="00F730D7"/>
    <w:rsid w:val="00F73C61"/>
    <w:rsid w:val="00F74223"/>
    <w:rsid w:val="00F74BB4"/>
    <w:rsid w:val="00F74C90"/>
    <w:rsid w:val="00F754D6"/>
    <w:rsid w:val="00F7564A"/>
    <w:rsid w:val="00F758B4"/>
    <w:rsid w:val="00F758FF"/>
    <w:rsid w:val="00F75C8D"/>
    <w:rsid w:val="00F75DF7"/>
    <w:rsid w:val="00F76A34"/>
    <w:rsid w:val="00F76B71"/>
    <w:rsid w:val="00F77BF4"/>
    <w:rsid w:val="00F77DAD"/>
    <w:rsid w:val="00F80443"/>
    <w:rsid w:val="00F805CE"/>
    <w:rsid w:val="00F80B8D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81"/>
    <w:rsid w:val="00F82E87"/>
    <w:rsid w:val="00F8300A"/>
    <w:rsid w:val="00F83146"/>
    <w:rsid w:val="00F831AB"/>
    <w:rsid w:val="00F83218"/>
    <w:rsid w:val="00F83807"/>
    <w:rsid w:val="00F8389E"/>
    <w:rsid w:val="00F83C4A"/>
    <w:rsid w:val="00F83F1B"/>
    <w:rsid w:val="00F8419E"/>
    <w:rsid w:val="00F843F5"/>
    <w:rsid w:val="00F8444E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5DD"/>
    <w:rsid w:val="00F8762A"/>
    <w:rsid w:val="00F87A21"/>
    <w:rsid w:val="00F87C2F"/>
    <w:rsid w:val="00F9043D"/>
    <w:rsid w:val="00F90608"/>
    <w:rsid w:val="00F908ED"/>
    <w:rsid w:val="00F90901"/>
    <w:rsid w:val="00F90B1F"/>
    <w:rsid w:val="00F90B2D"/>
    <w:rsid w:val="00F90BF3"/>
    <w:rsid w:val="00F90C79"/>
    <w:rsid w:val="00F9150C"/>
    <w:rsid w:val="00F91923"/>
    <w:rsid w:val="00F91ABC"/>
    <w:rsid w:val="00F91B1B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128"/>
    <w:rsid w:val="00F935DA"/>
    <w:rsid w:val="00F93A72"/>
    <w:rsid w:val="00F9431C"/>
    <w:rsid w:val="00F94687"/>
    <w:rsid w:val="00F946C8"/>
    <w:rsid w:val="00F94C42"/>
    <w:rsid w:val="00F94E56"/>
    <w:rsid w:val="00F950A1"/>
    <w:rsid w:val="00F951EE"/>
    <w:rsid w:val="00F95261"/>
    <w:rsid w:val="00F953D4"/>
    <w:rsid w:val="00F95F3E"/>
    <w:rsid w:val="00F9649E"/>
    <w:rsid w:val="00F96BFF"/>
    <w:rsid w:val="00F97334"/>
    <w:rsid w:val="00F97553"/>
    <w:rsid w:val="00F978C7"/>
    <w:rsid w:val="00FA01D6"/>
    <w:rsid w:val="00FA086D"/>
    <w:rsid w:val="00FA0F94"/>
    <w:rsid w:val="00FA1372"/>
    <w:rsid w:val="00FA1809"/>
    <w:rsid w:val="00FA1B12"/>
    <w:rsid w:val="00FA1C57"/>
    <w:rsid w:val="00FA1D13"/>
    <w:rsid w:val="00FA1D19"/>
    <w:rsid w:val="00FA231A"/>
    <w:rsid w:val="00FA2CA6"/>
    <w:rsid w:val="00FA2E14"/>
    <w:rsid w:val="00FA370D"/>
    <w:rsid w:val="00FA3A90"/>
    <w:rsid w:val="00FA4205"/>
    <w:rsid w:val="00FA454D"/>
    <w:rsid w:val="00FA4D1A"/>
    <w:rsid w:val="00FA4ECC"/>
    <w:rsid w:val="00FA51AE"/>
    <w:rsid w:val="00FA5250"/>
    <w:rsid w:val="00FA54C6"/>
    <w:rsid w:val="00FA58A3"/>
    <w:rsid w:val="00FA5900"/>
    <w:rsid w:val="00FA5EB1"/>
    <w:rsid w:val="00FA61F9"/>
    <w:rsid w:val="00FA6201"/>
    <w:rsid w:val="00FA62D5"/>
    <w:rsid w:val="00FA64D5"/>
    <w:rsid w:val="00FA68CC"/>
    <w:rsid w:val="00FA69DC"/>
    <w:rsid w:val="00FA6B1B"/>
    <w:rsid w:val="00FA6E53"/>
    <w:rsid w:val="00FA6E90"/>
    <w:rsid w:val="00FA6F8F"/>
    <w:rsid w:val="00FA7045"/>
    <w:rsid w:val="00FA78BE"/>
    <w:rsid w:val="00FA7ADF"/>
    <w:rsid w:val="00FA7DE5"/>
    <w:rsid w:val="00FB05A9"/>
    <w:rsid w:val="00FB069F"/>
    <w:rsid w:val="00FB0C7F"/>
    <w:rsid w:val="00FB0F14"/>
    <w:rsid w:val="00FB0F9D"/>
    <w:rsid w:val="00FB0FB6"/>
    <w:rsid w:val="00FB1C75"/>
    <w:rsid w:val="00FB1CD5"/>
    <w:rsid w:val="00FB1F0B"/>
    <w:rsid w:val="00FB370C"/>
    <w:rsid w:val="00FB3991"/>
    <w:rsid w:val="00FB3D02"/>
    <w:rsid w:val="00FB42B2"/>
    <w:rsid w:val="00FB43D1"/>
    <w:rsid w:val="00FB4597"/>
    <w:rsid w:val="00FB4A51"/>
    <w:rsid w:val="00FB4DAB"/>
    <w:rsid w:val="00FB4FBC"/>
    <w:rsid w:val="00FB51DB"/>
    <w:rsid w:val="00FB52E8"/>
    <w:rsid w:val="00FB59DD"/>
    <w:rsid w:val="00FB5A97"/>
    <w:rsid w:val="00FB5C96"/>
    <w:rsid w:val="00FB5CD3"/>
    <w:rsid w:val="00FB64C1"/>
    <w:rsid w:val="00FB64F7"/>
    <w:rsid w:val="00FB674C"/>
    <w:rsid w:val="00FB784B"/>
    <w:rsid w:val="00FB7D3D"/>
    <w:rsid w:val="00FB7D6A"/>
    <w:rsid w:val="00FC0254"/>
    <w:rsid w:val="00FC06E5"/>
    <w:rsid w:val="00FC0944"/>
    <w:rsid w:val="00FC0CB9"/>
    <w:rsid w:val="00FC0EFB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5EC"/>
    <w:rsid w:val="00FC4AD2"/>
    <w:rsid w:val="00FC4B4A"/>
    <w:rsid w:val="00FC501D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9CD"/>
    <w:rsid w:val="00FC7AD6"/>
    <w:rsid w:val="00FC7CAE"/>
    <w:rsid w:val="00FD015E"/>
    <w:rsid w:val="00FD05C2"/>
    <w:rsid w:val="00FD074C"/>
    <w:rsid w:val="00FD0AB4"/>
    <w:rsid w:val="00FD0BE0"/>
    <w:rsid w:val="00FD0E2B"/>
    <w:rsid w:val="00FD0E65"/>
    <w:rsid w:val="00FD0F47"/>
    <w:rsid w:val="00FD1083"/>
    <w:rsid w:val="00FD1245"/>
    <w:rsid w:val="00FD14B0"/>
    <w:rsid w:val="00FD19EC"/>
    <w:rsid w:val="00FD2024"/>
    <w:rsid w:val="00FD20F8"/>
    <w:rsid w:val="00FD217F"/>
    <w:rsid w:val="00FD27B0"/>
    <w:rsid w:val="00FD2C81"/>
    <w:rsid w:val="00FD3003"/>
    <w:rsid w:val="00FD380E"/>
    <w:rsid w:val="00FD387D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B31"/>
    <w:rsid w:val="00FD5B91"/>
    <w:rsid w:val="00FD5BB9"/>
    <w:rsid w:val="00FD6027"/>
    <w:rsid w:val="00FD6641"/>
    <w:rsid w:val="00FD67B1"/>
    <w:rsid w:val="00FD6C68"/>
    <w:rsid w:val="00FD6F24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AEE"/>
    <w:rsid w:val="00FE0BCD"/>
    <w:rsid w:val="00FE0EB1"/>
    <w:rsid w:val="00FE1E65"/>
    <w:rsid w:val="00FE20B0"/>
    <w:rsid w:val="00FE2139"/>
    <w:rsid w:val="00FE21FA"/>
    <w:rsid w:val="00FE2235"/>
    <w:rsid w:val="00FE2D81"/>
    <w:rsid w:val="00FE3775"/>
    <w:rsid w:val="00FE388A"/>
    <w:rsid w:val="00FE38CD"/>
    <w:rsid w:val="00FE3992"/>
    <w:rsid w:val="00FE39E1"/>
    <w:rsid w:val="00FE3F8D"/>
    <w:rsid w:val="00FE3FF9"/>
    <w:rsid w:val="00FE45D8"/>
    <w:rsid w:val="00FE5534"/>
    <w:rsid w:val="00FE5627"/>
    <w:rsid w:val="00FE6120"/>
    <w:rsid w:val="00FE61A8"/>
    <w:rsid w:val="00FE691C"/>
    <w:rsid w:val="00FE6978"/>
    <w:rsid w:val="00FE6D81"/>
    <w:rsid w:val="00FE6DFA"/>
    <w:rsid w:val="00FE7610"/>
    <w:rsid w:val="00FF03FB"/>
    <w:rsid w:val="00FF059F"/>
    <w:rsid w:val="00FF085D"/>
    <w:rsid w:val="00FF11B3"/>
    <w:rsid w:val="00FF215D"/>
    <w:rsid w:val="00FF28F8"/>
    <w:rsid w:val="00FF2DB6"/>
    <w:rsid w:val="00FF2F53"/>
    <w:rsid w:val="00FF323D"/>
    <w:rsid w:val="00FF36D8"/>
    <w:rsid w:val="00FF398C"/>
    <w:rsid w:val="00FF3A76"/>
    <w:rsid w:val="00FF3ABC"/>
    <w:rsid w:val="00FF3BC7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B6A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97D046"/>
  <w15:chartTrackingRefBased/>
  <w15:docId w15:val="{5556975C-6CE6-4259-8DCA-E8E4AA8F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10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1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64553-6978-46F1-B36B-CAE05C39C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48</Pages>
  <Words>11805</Words>
  <Characters>53242</Characters>
  <Application>Microsoft Office Word</Application>
  <DocSecurity>0</DocSecurity>
  <Lines>5915</Lines>
  <Paragraphs>3097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61950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Wasita, Jirapatwarakul</cp:lastModifiedBy>
  <cp:revision>2</cp:revision>
  <cp:lastPrinted>2019-11-11T09:57:00Z</cp:lastPrinted>
  <dcterms:created xsi:type="dcterms:W3CDTF">2019-11-13T10:50:00Z</dcterms:created>
  <dcterms:modified xsi:type="dcterms:W3CDTF">2019-11-13T10:50:00Z</dcterms:modified>
</cp:coreProperties>
</file>