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574" w:rsidRPr="00A622C1" w:rsidRDefault="00941574" w:rsidP="00941574">
      <w:pPr>
        <w:rPr>
          <w:b/>
          <w:bCs/>
          <w:sz w:val="28"/>
          <w:szCs w:val="28"/>
          <w:cs/>
          <w:lang w:val="en-US"/>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pStyle w:val="BodyText"/>
        <w:spacing w:before="120" w:after="0" w:line="240" w:lineRule="atLeast"/>
        <w:jc w:val="center"/>
        <w:rPr>
          <w:b/>
          <w:bCs/>
          <w:sz w:val="40"/>
          <w:szCs w:val="40"/>
        </w:rPr>
      </w:pPr>
    </w:p>
    <w:p w:rsidR="00941574" w:rsidRDefault="00941574" w:rsidP="00941574">
      <w:pPr>
        <w:pStyle w:val="BodyText"/>
        <w:spacing w:before="120" w:after="0" w:line="240" w:lineRule="atLeast"/>
        <w:jc w:val="center"/>
        <w:rPr>
          <w:b/>
          <w:bCs/>
          <w:sz w:val="40"/>
          <w:szCs w:val="40"/>
        </w:rPr>
      </w:pP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TPI Polene Public Company Limited</w:t>
      </w: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and its Subsidiaries</w:t>
      </w:r>
    </w:p>
    <w:p w:rsidR="00941574" w:rsidRPr="00737CB7" w:rsidRDefault="00941574" w:rsidP="00941574">
      <w:pPr>
        <w:pStyle w:val="BodyText"/>
        <w:spacing w:before="120" w:after="0" w:line="240" w:lineRule="atLeast"/>
        <w:jc w:val="center"/>
        <w:rPr>
          <w:sz w:val="28"/>
          <w:szCs w:val="28"/>
        </w:rPr>
      </w:pPr>
    </w:p>
    <w:p w:rsidR="00C7445E" w:rsidRPr="007F4EBE" w:rsidRDefault="008D7872" w:rsidP="00C7445E">
      <w:pPr>
        <w:pStyle w:val="CoverTitle"/>
        <w:jc w:val="center"/>
        <w:rPr>
          <w:spacing w:val="-3"/>
          <w:szCs w:val="36"/>
        </w:rPr>
      </w:pPr>
      <w:r w:rsidRPr="008D7872">
        <w:rPr>
          <w:spacing w:val="-3"/>
          <w:szCs w:val="36"/>
        </w:rPr>
        <w:t>Condensed</w:t>
      </w:r>
      <w:r w:rsidRPr="007F4EBE">
        <w:rPr>
          <w:spacing w:val="-3"/>
          <w:szCs w:val="36"/>
        </w:rPr>
        <w:t xml:space="preserve"> </w:t>
      </w:r>
      <w:r>
        <w:rPr>
          <w:spacing w:val="-3"/>
          <w:szCs w:val="36"/>
        </w:rPr>
        <w:t>i</w:t>
      </w:r>
      <w:r w:rsidR="00C7445E" w:rsidRPr="007F4EBE">
        <w:rPr>
          <w:spacing w:val="-3"/>
          <w:szCs w:val="36"/>
        </w:rPr>
        <w:t>nterim financial statements</w:t>
      </w:r>
    </w:p>
    <w:p w:rsidR="00C7445E" w:rsidRPr="007F4EBE" w:rsidRDefault="00C7445E" w:rsidP="00C7445E">
      <w:pPr>
        <w:pStyle w:val="CoverTitle"/>
        <w:jc w:val="center"/>
        <w:rPr>
          <w:spacing w:val="-3"/>
          <w:szCs w:val="36"/>
        </w:rPr>
      </w:pPr>
      <w:r w:rsidRPr="007F4EBE">
        <w:rPr>
          <w:spacing w:val="-3"/>
          <w:szCs w:val="36"/>
        </w:rPr>
        <w:t xml:space="preserve">for the </w:t>
      </w:r>
      <w:r w:rsidRPr="007F4EBE">
        <w:rPr>
          <w:spacing w:val="-3"/>
          <w:szCs w:val="36"/>
          <w:lang w:val="en-US"/>
        </w:rPr>
        <w:t xml:space="preserve">three-month and </w:t>
      </w:r>
      <w:r w:rsidR="00171CA8">
        <w:rPr>
          <w:spacing w:val="-3"/>
          <w:szCs w:val="36"/>
        </w:rPr>
        <w:t>nine</w:t>
      </w:r>
      <w:r w:rsidRPr="007F4EBE">
        <w:rPr>
          <w:spacing w:val="-3"/>
          <w:szCs w:val="36"/>
        </w:rPr>
        <w:t xml:space="preserve">-month periods ended </w:t>
      </w:r>
    </w:p>
    <w:p w:rsidR="00C7445E" w:rsidRPr="007F4EBE" w:rsidRDefault="00C7445E" w:rsidP="00C7445E">
      <w:pPr>
        <w:pStyle w:val="CoverTitle"/>
        <w:jc w:val="center"/>
        <w:rPr>
          <w:sz w:val="32"/>
          <w:szCs w:val="32"/>
          <w:lang w:val="en-US"/>
        </w:rPr>
      </w:pPr>
      <w:r w:rsidRPr="007F4EBE">
        <w:rPr>
          <w:spacing w:val="-3"/>
          <w:szCs w:val="36"/>
        </w:rPr>
        <w:t>30</w:t>
      </w:r>
      <w:r w:rsidR="00171CA8">
        <w:rPr>
          <w:spacing w:val="-3"/>
          <w:szCs w:val="36"/>
        </w:rPr>
        <w:t xml:space="preserve"> September</w:t>
      </w:r>
      <w:r w:rsidRPr="007F4EBE">
        <w:rPr>
          <w:spacing w:val="-3"/>
          <w:szCs w:val="36"/>
        </w:rPr>
        <w:t xml:space="preserve"> 20</w:t>
      </w:r>
      <w:r w:rsidRPr="007F4EBE">
        <w:rPr>
          <w:szCs w:val="36"/>
          <w:lang w:val="en-US"/>
        </w:rPr>
        <w:t>1</w:t>
      </w:r>
      <w:r>
        <w:rPr>
          <w:szCs w:val="36"/>
          <w:lang w:val="en-US"/>
        </w:rPr>
        <w:t>9</w:t>
      </w:r>
    </w:p>
    <w:p w:rsidR="00C7445E" w:rsidRPr="007F4EBE" w:rsidRDefault="00C7445E" w:rsidP="00C7445E">
      <w:pPr>
        <w:pStyle w:val="CoverTitle"/>
        <w:jc w:val="center"/>
        <w:rPr>
          <w:spacing w:val="-3"/>
          <w:szCs w:val="36"/>
        </w:rPr>
      </w:pPr>
      <w:r w:rsidRPr="007F4EBE">
        <w:rPr>
          <w:spacing w:val="-3"/>
          <w:szCs w:val="36"/>
        </w:rPr>
        <w:t>and</w:t>
      </w:r>
    </w:p>
    <w:p w:rsidR="00C7445E" w:rsidRPr="007F4EBE" w:rsidRDefault="00C7445E" w:rsidP="00C7445E">
      <w:pPr>
        <w:pStyle w:val="CoverTitle"/>
        <w:jc w:val="center"/>
        <w:rPr>
          <w:spacing w:val="-3"/>
          <w:szCs w:val="36"/>
        </w:rPr>
      </w:pPr>
      <w:r w:rsidRPr="007F4EBE">
        <w:rPr>
          <w:szCs w:val="36"/>
        </w:rPr>
        <w:t xml:space="preserve">Independent auditor’s review </w:t>
      </w:r>
      <w:r w:rsidR="00476BF7" w:rsidRPr="007F4EBE">
        <w:rPr>
          <w:szCs w:val="36"/>
        </w:rPr>
        <w:t xml:space="preserve">report </w:t>
      </w:r>
    </w:p>
    <w:p w:rsidR="00941574" w:rsidRPr="003A7962" w:rsidRDefault="00941574" w:rsidP="00941574">
      <w:pPr>
        <w:pStyle w:val="CoverTitle"/>
        <w:jc w:val="center"/>
        <w:rPr>
          <w:spacing w:val="-3"/>
          <w:szCs w:val="36"/>
        </w:rPr>
      </w:pPr>
    </w:p>
    <w:p w:rsidR="00941574" w:rsidRPr="00737CB7" w:rsidRDefault="00941574" w:rsidP="00941574">
      <w:pPr>
        <w:pStyle w:val="CoverTitle"/>
        <w:jc w:val="center"/>
        <w:rPr>
          <w:sz w:val="32"/>
          <w:szCs w:val="32"/>
          <w:lang w:val="en-US"/>
        </w:rPr>
      </w:pPr>
    </w:p>
    <w:p w:rsidR="00941574" w:rsidRDefault="00941574" w:rsidP="00941574">
      <w:pPr>
        <w:rPr>
          <w:b/>
          <w:bCs/>
          <w:sz w:val="28"/>
          <w:szCs w:val="28"/>
        </w:rPr>
        <w:sectPr w:rsidR="00941574" w:rsidSect="00AE218A">
          <w:footerReference w:type="even" r:id="rId8"/>
          <w:footerReference w:type="default" r:id="rId9"/>
          <w:pgSz w:w="11909" w:h="16834" w:code="9"/>
          <w:pgMar w:top="691" w:right="1152" w:bottom="994" w:left="1152" w:header="360" w:footer="720" w:gutter="0"/>
          <w:pgNumType w:start="0"/>
          <w:cols w:space="720"/>
          <w:docGrid w:linePitch="360"/>
        </w:sect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B67520" w:rsidRDefault="00B67520" w:rsidP="00941574">
      <w:pPr>
        <w:rPr>
          <w:b/>
          <w:bCs/>
          <w:sz w:val="28"/>
          <w:szCs w:val="28"/>
        </w:rPr>
      </w:pPr>
    </w:p>
    <w:p w:rsidR="00B67520" w:rsidRDefault="00B67520" w:rsidP="00941574">
      <w:pPr>
        <w:ind w:right="-270"/>
        <w:rPr>
          <w:b/>
          <w:bCs/>
          <w:sz w:val="28"/>
          <w:szCs w:val="28"/>
        </w:rPr>
      </w:pPr>
    </w:p>
    <w:p w:rsidR="00B67520" w:rsidRDefault="00B67520" w:rsidP="00941574">
      <w:pPr>
        <w:ind w:right="-270"/>
        <w:rPr>
          <w:b/>
          <w:bCs/>
          <w:sz w:val="28"/>
          <w:szCs w:val="28"/>
        </w:rPr>
      </w:pPr>
    </w:p>
    <w:p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rsidR="00941574" w:rsidRDefault="00941574" w:rsidP="00941574">
      <w:pPr>
        <w:pStyle w:val="RNormal"/>
      </w:pPr>
    </w:p>
    <w:p w:rsidR="00941574" w:rsidRDefault="00941574" w:rsidP="00941574">
      <w:pPr>
        <w:pStyle w:val="RNormal"/>
      </w:pPr>
    </w:p>
    <w:p w:rsidR="00941574" w:rsidRPr="00941B18" w:rsidRDefault="00941574" w:rsidP="00941574">
      <w:pPr>
        <w:jc w:val="both"/>
        <w:rPr>
          <w:b/>
          <w:bCs/>
        </w:rPr>
      </w:pPr>
      <w:r w:rsidRPr="00941B18">
        <w:rPr>
          <w:b/>
          <w:bCs/>
        </w:rPr>
        <w:t xml:space="preserve">To the Board of Directors of </w:t>
      </w:r>
      <w:r w:rsidRPr="00737CB7">
        <w:rPr>
          <w:b/>
          <w:bCs/>
        </w:rPr>
        <w:t>TPI Polene</w:t>
      </w:r>
      <w:r>
        <w:rPr>
          <w:b/>
          <w:bCs/>
        </w:rPr>
        <w:t xml:space="preserve"> </w:t>
      </w:r>
      <w:r w:rsidRPr="00941B18">
        <w:rPr>
          <w:b/>
          <w:bCs/>
        </w:rPr>
        <w:t>Public Company Limited</w:t>
      </w:r>
    </w:p>
    <w:p w:rsidR="00941574" w:rsidRPr="00654B08" w:rsidRDefault="00941574" w:rsidP="00941574">
      <w:pPr>
        <w:jc w:val="both"/>
      </w:pPr>
    </w:p>
    <w:p w:rsidR="00C7445E" w:rsidRPr="007F4EBE" w:rsidRDefault="00C7445E" w:rsidP="00C7445E">
      <w:pPr>
        <w:jc w:val="both"/>
        <w:rPr>
          <w:rFonts w:cs="Times New Roman"/>
        </w:rPr>
      </w:pPr>
      <w:r w:rsidRPr="007F4EBE">
        <w:rPr>
          <w:rFonts w:cs="Times New Roman"/>
        </w:rPr>
        <w:t xml:space="preserve">I have reviewed the accompanying consolidated and separate statements of financial position of TPI </w:t>
      </w:r>
      <w:proofErr w:type="spellStart"/>
      <w:r w:rsidRPr="007F4EBE">
        <w:rPr>
          <w:rFonts w:cs="Times New Roman"/>
        </w:rPr>
        <w:t>Polene</w:t>
      </w:r>
      <w:proofErr w:type="spellEnd"/>
      <w:r w:rsidRPr="007F4EBE">
        <w:rPr>
          <w:rFonts w:cs="Times New Roman"/>
        </w:rPr>
        <w:t xml:space="preserve"> Public Company Limited and its subsidiaries, and of TPI </w:t>
      </w:r>
      <w:proofErr w:type="spellStart"/>
      <w:r w:rsidRPr="007F4EBE">
        <w:rPr>
          <w:rFonts w:cs="Times New Roman"/>
        </w:rPr>
        <w:t>Polene</w:t>
      </w:r>
      <w:proofErr w:type="spellEnd"/>
      <w:r w:rsidRPr="007F4EBE">
        <w:rPr>
          <w:rFonts w:cs="Times New Roman"/>
        </w:rPr>
        <w:t xml:space="preserve"> Public Company Limited, respectively, as at 30 </w:t>
      </w:r>
      <w:r w:rsidR="00E2195A">
        <w:rPr>
          <w:rFonts w:cs="Times New Roman"/>
        </w:rPr>
        <w:t xml:space="preserve">September </w:t>
      </w:r>
      <w:r w:rsidRPr="007F4EBE">
        <w:rPr>
          <w:rFonts w:cs="Times New Roman"/>
        </w:rPr>
        <w:t>201</w:t>
      </w:r>
      <w:r>
        <w:rPr>
          <w:rFonts w:cs="Times New Roman"/>
        </w:rPr>
        <w:t>9</w:t>
      </w:r>
      <w:r w:rsidRPr="007F4EBE">
        <w:rPr>
          <w:rFonts w:cs="Times New Roman"/>
        </w:rPr>
        <w:t xml:space="preserve">; the consolidated and separate statements of </w:t>
      </w:r>
      <w:r w:rsidRPr="003D45B9">
        <w:rPr>
          <w:rFonts w:cs="Times New Roman"/>
        </w:rPr>
        <w:t>comprehensive income for</w:t>
      </w:r>
      <w:r>
        <w:rPr>
          <w:rFonts w:cs="Times New Roman"/>
        </w:rPr>
        <w:t xml:space="preserve"> the three-month and </w:t>
      </w:r>
      <w:r w:rsidR="00E2195A">
        <w:rPr>
          <w:rFonts w:cs="Times New Roman"/>
        </w:rPr>
        <w:t>nine</w:t>
      </w:r>
      <w:r w:rsidRPr="003D45B9">
        <w:rPr>
          <w:rFonts w:cs="Times New Roman"/>
        </w:rPr>
        <w:t>-</w:t>
      </w:r>
      <w:r>
        <w:rPr>
          <w:rFonts w:cs="Times New Roman"/>
        </w:rPr>
        <w:t xml:space="preserve">month periods ended 30 </w:t>
      </w:r>
      <w:r w:rsidR="00E2195A">
        <w:rPr>
          <w:rFonts w:cs="Times New Roman"/>
        </w:rPr>
        <w:t>September</w:t>
      </w:r>
      <w:r>
        <w:rPr>
          <w:rFonts w:cs="Times New Roman"/>
        </w:rPr>
        <w:t xml:space="preserve"> 2019</w:t>
      </w:r>
      <w:r w:rsidRPr="003D45B9">
        <w:rPr>
          <w:rFonts w:cs="Times New Roman"/>
        </w:rPr>
        <w:t>, changes in</w:t>
      </w:r>
      <w:r w:rsidRPr="007F4EBE">
        <w:rPr>
          <w:rFonts w:cs="Times New Roman"/>
          <w:lang w:val="en-US"/>
        </w:rPr>
        <w:t xml:space="preserve"> </w:t>
      </w:r>
      <w:r w:rsidRPr="007F4EBE">
        <w:rPr>
          <w:rFonts w:cs="Times New Roman"/>
        </w:rPr>
        <w:t xml:space="preserve">equity and cash flows for the </w:t>
      </w:r>
      <w:r w:rsidR="00E2195A">
        <w:rPr>
          <w:rFonts w:cs="Times New Roman"/>
        </w:rPr>
        <w:t>nine</w:t>
      </w:r>
      <w:r w:rsidRPr="007F4EBE">
        <w:rPr>
          <w:rFonts w:cs="Times New Roman"/>
        </w:rPr>
        <w:t xml:space="preserve">-month period ended 30 </w:t>
      </w:r>
      <w:r w:rsidR="00E2195A">
        <w:rPr>
          <w:rFonts w:cs="Times New Roman"/>
        </w:rPr>
        <w:t>September</w:t>
      </w:r>
      <w:r w:rsidRPr="007F4EBE">
        <w:rPr>
          <w:rFonts w:cs="Times New Roman"/>
        </w:rPr>
        <w:t xml:space="preserve"> 201</w:t>
      </w:r>
      <w:r>
        <w:rPr>
          <w:rFonts w:cs="Times New Roman"/>
        </w:rPr>
        <w:t>9</w:t>
      </w:r>
      <w:r w:rsidRPr="007F4EB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7F4EBE">
        <w:rPr>
          <w:rFonts w:cs="Times New Roman"/>
          <w:i/>
          <w:iCs/>
        </w:rPr>
        <w:t xml:space="preserve"> </w:t>
      </w:r>
    </w:p>
    <w:p w:rsidR="00C7445E" w:rsidRPr="007F4EBE" w:rsidRDefault="00C7445E" w:rsidP="00C7445E">
      <w:pPr>
        <w:pStyle w:val="RNormal"/>
      </w:pPr>
    </w:p>
    <w:p w:rsidR="00C7445E" w:rsidRPr="007F4EBE" w:rsidRDefault="00C7445E" w:rsidP="00C7445E">
      <w:pPr>
        <w:jc w:val="both"/>
        <w:rPr>
          <w:rFonts w:cs="Times New Roman"/>
          <w:i/>
        </w:rPr>
      </w:pPr>
      <w:r w:rsidRPr="007F4EBE">
        <w:rPr>
          <w:rFonts w:cs="Times New Roman"/>
          <w:i/>
        </w:rPr>
        <w:t>Scope of Review</w:t>
      </w:r>
    </w:p>
    <w:p w:rsidR="00C7445E" w:rsidRPr="007F4EBE" w:rsidRDefault="00C7445E" w:rsidP="00C7445E">
      <w:pPr>
        <w:jc w:val="both"/>
        <w:rPr>
          <w:rFonts w:cs="Times New Roman"/>
        </w:rPr>
      </w:pPr>
    </w:p>
    <w:p w:rsidR="00C7445E" w:rsidRPr="007F4EBE" w:rsidRDefault="00C7445E" w:rsidP="00C7445E">
      <w:pPr>
        <w:jc w:val="both"/>
        <w:rPr>
          <w:rFonts w:cs="Times New Roman"/>
        </w:rPr>
      </w:pPr>
      <w:r w:rsidRPr="007F4EBE">
        <w:rPr>
          <w:rFonts w:cs="Times New Roman"/>
        </w:rPr>
        <w:t xml:space="preserve">I conducted my review in accordance with Thai Standard on Review Engagements 2410, “Review of Interim Financial Information Performed by the Independent Auditor of the Entity”. A review of interim financial </w:t>
      </w:r>
      <w:r w:rsidRPr="00C34F47">
        <w:rPr>
          <w:rFonts w:cs="Times New Roman"/>
          <w:spacing w:val="-2"/>
        </w:rPr>
        <w:t>information consists of making inquiries, primarily of persons responsible for financial and accounting matters,</w:t>
      </w:r>
      <w:r w:rsidR="00C34F47">
        <w:rPr>
          <w:rFonts w:cs="Times New Roman"/>
          <w:spacing w:val="-2"/>
        </w:rPr>
        <w:t xml:space="preserve"> </w:t>
      </w:r>
      <w:r w:rsidRPr="007F4EBE">
        <w:rPr>
          <w:rFonts w:cs="Times New Roman"/>
        </w:rPr>
        <w:t xml:space="preserve">and applying analytical and other review procedures. A review is substantially less in scope than an audit conducted in accordance with Thai Standards on Auditing and consequently does not enable </w:t>
      </w:r>
      <w:r w:rsidRPr="007F4EBE">
        <w:rPr>
          <w:rFonts w:cs="Times New Roman"/>
          <w:szCs w:val="28"/>
        </w:rPr>
        <w:t>me</w:t>
      </w:r>
      <w:r w:rsidRPr="007F4EBE">
        <w:rPr>
          <w:rFonts w:cs="Times New Roman"/>
        </w:rPr>
        <w:t xml:space="preserve"> to obtain assurance that I would become aware of all significant matters that might be identified in an audit. Accordingly, </w:t>
      </w:r>
      <w:r w:rsidRPr="007F4EBE">
        <w:rPr>
          <w:rFonts w:cs="Times New Roman"/>
          <w:szCs w:val="28"/>
        </w:rPr>
        <w:t>I</w:t>
      </w:r>
      <w:r w:rsidRPr="007F4EBE">
        <w:rPr>
          <w:rFonts w:cs="Times New Roman"/>
        </w:rPr>
        <w:t xml:space="preserve"> do not express an audit opinion.</w:t>
      </w:r>
    </w:p>
    <w:p w:rsidR="00C7445E" w:rsidRPr="007F4EBE" w:rsidRDefault="00C7445E" w:rsidP="00C7445E">
      <w:pPr>
        <w:jc w:val="both"/>
        <w:rPr>
          <w:rFonts w:cs="Times New Roman"/>
        </w:rPr>
      </w:pPr>
    </w:p>
    <w:p w:rsidR="00C7445E" w:rsidRPr="007F4EBE" w:rsidRDefault="00C7445E" w:rsidP="00C7445E">
      <w:pPr>
        <w:jc w:val="both"/>
        <w:rPr>
          <w:rFonts w:cs="Times New Roman"/>
        </w:rPr>
      </w:pPr>
      <w:r w:rsidRPr="007F4EBE">
        <w:rPr>
          <w:rFonts w:cs="Times New Roman"/>
          <w:i/>
        </w:rPr>
        <w:t>Conclusion</w:t>
      </w:r>
    </w:p>
    <w:p w:rsidR="00C7445E" w:rsidRPr="007F4EBE" w:rsidRDefault="00C7445E" w:rsidP="00C7445E">
      <w:pPr>
        <w:jc w:val="both"/>
        <w:rPr>
          <w:rFonts w:cs="Times New Roman"/>
        </w:rPr>
      </w:pPr>
    </w:p>
    <w:p w:rsidR="00C7445E" w:rsidRPr="007F4EBE" w:rsidRDefault="00C7445E" w:rsidP="00C7445E">
      <w:pPr>
        <w:jc w:val="both"/>
        <w:rPr>
          <w:rFonts w:cs="Times New Roman"/>
        </w:rPr>
      </w:pPr>
      <w:r w:rsidRPr="007F4EBE">
        <w:rPr>
          <w:rFonts w:cs="Times New Roman"/>
        </w:rPr>
        <w:t>Based on my review, nothing has come to my attention that causes me to believe that the accompanying interim financial information</w:t>
      </w:r>
      <w:r w:rsidRPr="007F4EBE">
        <w:rPr>
          <w:rFonts w:cs="Times New Roman"/>
          <w:szCs w:val="28"/>
          <w:cs/>
        </w:rPr>
        <w:t xml:space="preserve"> </w:t>
      </w:r>
      <w:r w:rsidRPr="007F4EBE">
        <w:rPr>
          <w:rFonts w:cs="Times New Roman"/>
        </w:rPr>
        <w:t>is not prepared, in all material respects, in accordance with Thai Accounting Standard 34, “Interim Financial Reporting”.</w:t>
      </w:r>
    </w:p>
    <w:p w:rsidR="00941574" w:rsidRPr="00953D30" w:rsidRDefault="00941574" w:rsidP="00941574">
      <w:pPr>
        <w:jc w:val="both"/>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sectPr w:rsidR="00941574" w:rsidSect="003D4C6D">
          <w:headerReference w:type="default" r:id="rId10"/>
          <w:footerReference w:type="default" r:id="rId11"/>
          <w:pgSz w:w="11909" w:h="16834" w:code="9"/>
          <w:pgMar w:top="691" w:right="1152" w:bottom="994" w:left="1152" w:header="706" w:footer="562" w:gutter="0"/>
          <w:cols w:space="737"/>
        </w:sectPr>
      </w:pPr>
    </w:p>
    <w:p w:rsidR="00941574" w:rsidRDefault="00941574" w:rsidP="00941574">
      <w:pPr>
        <w:jc w:val="both"/>
        <w:rPr>
          <w:i/>
          <w:iCs/>
        </w:rPr>
      </w:pPr>
    </w:p>
    <w:p w:rsidR="00941574" w:rsidRPr="00C55F1B" w:rsidRDefault="00941574" w:rsidP="00941574">
      <w:pPr>
        <w:jc w:val="both"/>
        <w:rPr>
          <w:i/>
          <w:iCs/>
        </w:rPr>
      </w:pPr>
      <w:r>
        <w:rPr>
          <w:i/>
          <w:iCs/>
        </w:rPr>
        <w:t>Emphasis of</w:t>
      </w:r>
      <w:r w:rsidRPr="00C55F1B">
        <w:rPr>
          <w:i/>
          <w:iCs/>
        </w:rPr>
        <w:t xml:space="preserve"> Matter</w:t>
      </w:r>
    </w:p>
    <w:p w:rsidR="0026770D" w:rsidRPr="0026770D" w:rsidRDefault="0026770D" w:rsidP="0026770D">
      <w:pPr>
        <w:pStyle w:val="PlainText"/>
        <w:jc w:val="both"/>
        <w:rPr>
          <w:rFonts w:ascii="CG Times (W1)" w:hAnsi="CG Times (W1)"/>
          <w:sz w:val="22"/>
          <w:szCs w:val="28"/>
          <w:lang w:val="en-US"/>
        </w:rPr>
      </w:pPr>
    </w:p>
    <w:p w:rsidR="00941574" w:rsidRDefault="00DE5787" w:rsidP="00AD3846">
      <w:pPr>
        <w:pStyle w:val="PlainText"/>
        <w:jc w:val="both"/>
        <w:rPr>
          <w:sz w:val="22"/>
          <w:szCs w:val="22"/>
        </w:rPr>
      </w:pPr>
      <w:r w:rsidRPr="0026770D">
        <w:rPr>
          <w:rFonts w:ascii="CG Times (W1)" w:hAnsi="CG Times (W1)"/>
          <w:sz w:val="22"/>
          <w:szCs w:val="28"/>
          <w:lang w:val="en-US"/>
        </w:rPr>
        <w:t xml:space="preserve">I draw attention to note </w:t>
      </w:r>
      <w:r>
        <w:rPr>
          <w:rFonts w:ascii="CG Times (W1)" w:hAnsi="CG Times (W1)"/>
          <w:sz w:val="22"/>
          <w:szCs w:val="28"/>
          <w:lang w:val="en-US"/>
        </w:rPr>
        <w:t>20</w:t>
      </w:r>
      <w:r w:rsidRPr="0026770D">
        <w:rPr>
          <w:rFonts w:ascii="CG Times (W1)" w:hAnsi="CG Times (W1)"/>
          <w:sz w:val="22"/>
          <w:szCs w:val="28"/>
          <w:lang w:val="en-US"/>
        </w:rPr>
        <w:t xml:space="preserve"> to the interim financial information, </w:t>
      </w:r>
      <w:r w:rsidRPr="00300ADE">
        <w:rPr>
          <w:rFonts w:ascii="CG Times (W1)" w:hAnsi="CG Times (W1)"/>
          <w:sz w:val="22"/>
          <w:szCs w:val="28"/>
          <w:lang w:val="en-US"/>
        </w:rPr>
        <w:t>which discloses</w:t>
      </w:r>
      <w:r>
        <w:rPr>
          <w:rFonts w:ascii="CG Times (W1)" w:hAnsi="CG Times (W1)"/>
          <w:sz w:val="22"/>
          <w:szCs w:val="28"/>
          <w:lang w:val="en-US"/>
        </w:rPr>
        <w:t xml:space="preserve"> </w:t>
      </w:r>
      <w:r w:rsidRPr="0026770D">
        <w:rPr>
          <w:rFonts w:ascii="CG Times (W1)" w:hAnsi="CG Times (W1)"/>
          <w:sz w:val="22"/>
          <w:szCs w:val="28"/>
          <w:lang w:val="en-US"/>
        </w:rPr>
        <w:t>the uncertainty related to the outcome of lawsuit</w:t>
      </w:r>
      <w:r>
        <w:rPr>
          <w:rFonts w:ascii="CG Times (W1)" w:hAnsi="CG Times (W1)"/>
          <w:sz w:val="22"/>
          <w:szCs w:val="28"/>
          <w:lang w:val="en-US"/>
        </w:rPr>
        <w:t>s</w:t>
      </w:r>
      <w:r w:rsidRPr="0026770D">
        <w:rPr>
          <w:rFonts w:ascii="CG Times (W1)" w:hAnsi="CG Times (W1)"/>
          <w:sz w:val="22"/>
          <w:szCs w:val="28"/>
          <w:lang w:val="en-US"/>
        </w:rPr>
        <w:t xml:space="preserve"> filed against the Company in relation to its operation of mining</w:t>
      </w:r>
      <w:r>
        <w:rPr>
          <w:rFonts w:ascii="CG Times (W1)" w:hAnsi="CG Times (W1)"/>
          <w:sz w:val="22"/>
          <w:szCs w:val="28"/>
          <w:lang w:val="en-US"/>
        </w:rPr>
        <w:t xml:space="preserve">. On 2 August 2019, the Civil Court </w:t>
      </w:r>
      <w:r w:rsidRPr="00683EE3">
        <w:rPr>
          <w:rFonts w:ascii="CG Times (W1)" w:hAnsi="CG Times (W1)"/>
          <w:sz w:val="22"/>
          <w:szCs w:val="28"/>
          <w:lang w:val="en-US"/>
        </w:rPr>
        <w:t>issued a judgment on the Case No. SorWor.5/2559</w:t>
      </w:r>
      <w:r>
        <w:rPr>
          <w:rFonts w:ascii="CG Times (W1)" w:hAnsi="CG Times (W1)"/>
          <w:sz w:val="22"/>
          <w:szCs w:val="28"/>
          <w:lang w:val="en-US"/>
        </w:rPr>
        <w:t>, t</w:t>
      </w:r>
      <w:r w:rsidRPr="00701C5E">
        <w:rPr>
          <w:rFonts w:ascii="CG Times (W1)" w:hAnsi="CG Times (W1)"/>
          <w:sz w:val="22"/>
          <w:szCs w:val="28"/>
          <w:lang w:val="en-US"/>
        </w:rPr>
        <w:t>he breach of the terms and conditions of the Company’s concession area</w:t>
      </w:r>
      <w:r>
        <w:rPr>
          <w:rFonts w:ascii="CG Times (W1)" w:hAnsi="CG Times (W1)"/>
          <w:sz w:val="22"/>
          <w:szCs w:val="28"/>
          <w:lang w:val="en-US"/>
        </w:rPr>
        <w:t xml:space="preserve">, that the Company </w:t>
      </w:r>
      <w:r w:rsidRPr="00683EE3">
        <w:rPr>
          <w:rFonts w:ascii="CG Times (W1)" w:hAnsi="CG Times (W1)"/>
          <w:sz w:val="22"/>
          <w:szCs w:val="28"/>
          <w:lang w:val="en-US"/>
        </w:rPr>
        <w:t xml:space="preserve">has to either make a restitution of 12,488,023.50 tons of limestone and a specific performance of soil rehabilitation or pay damages of Baht 1,603 million with interest at 7.5% per </w:t>
      </w:r>
      <w:r w:rsidRPr="00620BD0">
        <w:rPr>
          <w:rFonts w:ascii="CG Times (W1)" w:hAnsi="CG Times (W1)"/>
          <w:sz w:val="22"/>
          <w:szCs w:val="28"/>
          <w:lang w:val="en-US"/>
        </w:rPr>
        <w:t>year from the date of notification of cadastral survey report (31 August 2015) to the date that payment is made in full. The Company is in process to appeal against and stay the enforcement of the judgment</w:t>
      </w:r>
      <w:r w:rsidR="004047F0">
        <w:rPr>
          <w:rFonts w:ascii="CG Times (W1)" w:hAnsi="CG Times (W1)"/>
          <w:sz w:val="22"/>
          <w:szCs w:val="28"/>
          <w:lang w:val="en-US"/>
        </w:rPr>
        <w:t xml:space="preserve"> within 4 December 2019</w:t>
      </w:r>
      <w:r w:rsidRPr="00620BD0">
        <w:rPr>
          <w:rFonts w:ascii="CG Times (W1)" w:hAnsi="CG Times (W1)"/>
          <w:sz w:val="22"/>
          <w:szCs w:val="28"/>
          <w:lang w:val="en-US"/>
        </w:rPr>
        <w:t>.</w:t>
      </w:r>
      <w:r>
        <w:rPr>
          <w:rFonts w:ascii="CG Times (W1)" w:hAnsi="CG Times (W1)"/>
          <w:sz w:val="22"/>
          <w:szCs w:val="28"/>
          <w:lang w:val="en-US"/>
        </w:rPr>
        <w:t xml:space="preserve"> The Company has an opinion that the outcome of lawsuit is not yet final and uncertain, the Company has not recorded the provision for liability of lawsuit. Other cases are</w:t>
      </w:r>
      <w:r w:rsidRPr="0026770D">
        <w:rPr>
          <w:rFonts w:ascii="CG Times (W1)" w:hAnsi="CG Times (W1)"/>
          <w:sz w:val="22"/>
          <w:szCs w:val="28"/>
          <w:lang w:val="en-US"/>
        </w:rPr>
        <w:t xml:space="preserve"> under the consideration of the Court. My conclusion is not modified in respect of this matter.</w:t>
      </w:r>
    </w:p>
    <w:p w:rsidR="00941574" w:rsidRDefault="00941574" w:rsidP="00F5389F">
      <w:pPr>
        <w:pStyle w:val="PlainText"/>
        <w:jc w:val="both"/>
        <w:rPr>
          <w:sz w:val="22"/>
          <w:szCs w:val="22"/>
        </w:rPr>
      </w:pPr>
    </w:p>
    <w:p w:rsidR="00941574" w:rsidRDefault="00941574" w:rsidP="00941574">
      <w:pPr>
        <w:pStyle w:val="PlainText"/>
        <w:jc w:val="both"/>
        <w:rPr>
          <w:sz w:val="22"/>
          <w:szCs w:val="22"/>
        </w:rPr>
      </w:pPr>
    </w:p>
    <w:p w:rsidR="00941574" w:rsidRDefault="00941574" w:rsidP="00941574">
      <w:pPr>
        <w:pStyle w:val="RNormal"/>
        <w:rPr>
          <w:rFonts w:cs="Angsana New"/>
          <w:szCs w:val="22"/>
          <w:lang w:bidi="th-TH"/>
        </w:rPr>
      </w:pPr>
    </w:p>
    <w:p w:rsidR="00845AD7" w:rsidRDefault="00845AD7" w:rsidP="00941574">
      <w:pPr>
        <w:pStyle w:val="RNormal"/>
        <w:rPr>
          <w:rFonts w:cs="Angsana New"/>
          <w:szCs w:val="22"/>
          <w:lang w:bidi="th-TH"/>
        </w:rPr>
      </w:pPr>
    </w:p>
    <w:p w:rsidR="00941574" w:rsidRDefault="00941574" w:rsidP="00941574">
      <w:pPr>
        <w:pStyle w:val="RNormal"/>
        <w:rPr>
          <w:rFonts w:cs="Angsana New"/>
          <w:szCs w:val="22"/>
          <w:lang w:bidi="th-TH"/>
        </w:rPr>
      </w:pPr>
    </w:p>
    <w:p w:rsidR="00941574" w:rsidRPr="008D3929" w:rsidRDefault="00941574" w:rsidP="00941574">
      <w:pPr>
        <w:pStyle w:val="RNormal"/>
        <w:rPr>
          <w:rFonts w:cs="Angsana New"/>
          <w:szCs w:val="22"/>
          <w:lang w:bidi="th-TH"/>
        </w:rPr>
      </w:pPr>
    </w:p>
    <w:p w:rsidR="00941574" w:rsidRPr="003F6CF1" w:rsidRDefault="00941574" w:rsidP="00941574">
      <w:pPr>
        <w:pStyle w:val="BodyText"/>
        <w:tabs>
          <w:tab w:val="left" w:pos="2200"/>
        </w:tabs>
        <w:spacing w:after="0"/>
        <w:ind w:right="45"/>
      </w:pPr>
      <w:r w:rsidRPr="003F6CF1">
        <w:t>(</w:t>
      </w:r>
      <w:r w:rsidR="00D71E1C">
        <w:t>Bunyarit Thanormcharoen</w:t>
      </w:r>
      <w:r w:rsidRPr="003F6CF1">
        <w:t>)</w:t>
      </w:r>
    </w:p>
    <w:p w:rsidR="00941574" w:rsidRPr="003F6CF1" w:rsidRDefault="00941574" w:rsidP="00941574">
      <w:pPr>
        <w:pStyle w:val="BodyText"/>
        <w:tabs>
          <w:tab w:val="left" w:pos="2200"/>
        </w:tabs>
        <w:spacing w:after="0" w:line="240" w:lineRule="atLeast"/>
      </w:pPr>
      <w:r w:rsidRPr="003F6CF1">
        <w:t>Certified Public Accountant</w:t>
      </w:r>
    </w:p>
    <w:p w:rsidR="00941574" w:rsidRPr="003F6CF1" w:rsidRDefault="00941574" w:rsidP="00941574">
      <w:pPr>
        <w:pStyle w:val="RNormal"/>
        <w:rPr>
          <w:szCs w:val="22"/>
        </w:rPr>
      </w:pPr>
      <w:r w:rsidRPr="003F6CF1">
        <w:rPr>
          <w:szCs w:val="22"/>
        </w:rPr>
        <w:t xml:space="preserve">Registration No. </w:t>
      </w:r>
      <w:r w:rsidR="00D71E1C">
        <w:rPr>
          <w:szCs w:val="22"/>
        </w:rPr>
        <w:t>7900</w:t>
      </w:r>
    </w:p>
    <w:p w:rsidR="00941574" w:rsidRPr="003F6CF1" w:rsidRDefault="00941574" w:rsidP="00941574">
      <w:pPr>
        <w:pStyle w:val="RNormal"/>
        <w:rPr>
          <w:color w:val="0000FF"/>
          <w:szCs w:val="22"/>
        </w:rPr>
      </w:pPr>
    </w:p>
    <w:p w:rsidR="00941574" w:rsidRPr="003F6CF1" w:rsidRDefault="00941574" w:rsidP="00941574">
      <w:pPr>
        <w:pStyle w:val="RNormal"/>
        <w:rPr>
          <w:szCs w:val="22"/>
        </w:rPr>
      </w:pPr>
      <w:r w:rsidRPr="003F6CF1">
        <w:rPr>
          <w:szCs w:val="22"/>
        </w:rPr>
        <w:t xml:space="preserve">KPMG </w:t>
      </w:r>
      <w:proofErr w:type="spellStart"/>
      <w:r w:rsidRPr="003F6CF1">
        <w:rPr>
          <w:szCs w:val="22"/>
        </w:rPr>
        <w:t>Phoom</w:t>
      </w:r>
      <w:bookmarkStart w:id="0" w:name="_GoBack"/>
      <w:bookmarkEnd w:id="0"/>
      <w:r w:rsidRPr="003F6CF1">
        <w:rPr>
          <w:szCs w:val="22"/>
        </w:rPr>
        <w:t>chai</w:t>
      </w:r>
      <w:proofErr w:type="spellEnd"/>
      <w:r w:rsidRPr="003F6CF1">
        <w:rPr>
          <w:szCs w:val="22"/>
        </w:rPr>
        <w:t xml:space="preserve"> Audit Ltd.</w:t>
      </w:r>
    </w:p>
    <w:p w:rsidR="00941574" w:rsidRPr="003F6CF1" w:rsidRDefault="00941574" w:rsidP="00941574">
      <w:pPr>
        <w:pStyle w:val="RNormal"/>
        <w:rPr>
          <w:szCs w:val="22"/>
        </w:rPr>
      </w:pPr>
      <w:r w:rsidRPr="003F6CF1">
        <w:rPr>
          <w:szCs w:val="22"/>
        </w:rPr>
        <w:t>Bangkok</w:t>
      </w:r>
    </w:p>
    <w:p w:rsidR="00941574" w:rsidRPr="003A4AE5" w:rsidRDefault="00C03153" w:rsidP="00941574">
      <w:pPr>
        <w:pStyle w:val="RNormal"/>
        <w:rPr>
          <w:color w:val="0000FF"/>
          <w:szCs w:val="22"/>
        </w:rPr>
      </w:pPr>
      <w:r>
        <w:rPr>
          <w:szCs w:val="22"/>
          <w:lang w:bidi="th-TH"/>
        </w:rPr>
        <w:t>1</w:t>
      </w:r>
      <w:r w:rsidR="006F11D3">
        <w:rPr>
          <w:szCs w:val="22"/>
          <w:lang w:bidi="th-TH"/>
        </w:rPr>
        <w:t>3</w:t>
      </w:r>
      <w:r w:rsidR="00031A6D">
        <w:rPr>
          <w:szCs w:val="22"/>
          <w:lang w:bidi="th-TH"/>
        </w:rPr>
        <w:t xml:space="preserve"> </w:t>
      </w:r>
      <w:r>
        <w:rPr>
          <w:szCs w:val="22"/>
          <w:lang w:bidi="th-TH"/>
        </w:rPr>
        <w:t>November</w:t>
      </w:r>
      <w:r w:rsidR="00031A6D">
        <w:rPr>
          <w:szCs w:val="22"/>
          <w:lang w:bidi="th-TH"/>
        </w:rPr>
        <w:t xml:space="preserve"> </w:t>
      </w:r>
      <w:r w:rsidR="003A4AE5" w:rsidRPr="003A4AE5">
        <w:rPr>
          <w:szCs w:val="22"/>
          <w:cs/>
          <w:lang w:bidi="th-TH"/>
        </w:rPr>
        <w:t>2019</w:t>
      </w:r>
    </w:p>
    <w:p w:rsidR="0090040C" w:rsidRPr="0090040C" w:rsidRDefault="0090040C" w:rsidP="00FC336F">
      <w:pPr>
        <w:pStyle w:val="AccPolicyHeading"/>
        <w:tabs>
          <w:tab w:val="left" w:pos="1134"/>
        </w:tabs>
        <w:spacing w:line="280" w:lineRule="atLeast"/>
        <w:ind w:left="1166" w:right="431" w:hanging="1166"/>
        <w:rPr>
          <w:rFonts w:cs="Times New Roman"/>
        </w:rPr>
      </w:pPr>
    </w:p>
    <w:sectPr w:rsidR="0090040C" w:rsidRPr="0090040C" w:rsidSect="00FC336F">
      <w:headerReference w:type="even" r:id="rId12"/>
      <w:footerReference w:type="default" r:id="rId13"/>
      <w:pgSz w:w="11909" w:h="16834" w:code="9"/>
      <w:pgMar w:top="691" w:right="1152" w:bottom="994" w:left="1152" w:header="706" w:footer="562" w:gutter="0"/>
      <w:pgNumType w:start="2"/>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DB3" w:rsidRPr="00E40049" w:rsidRDefault="00CB2DB3">
      <w:pPr>
        <w:rPr>
          <w:sz w:val="20"/>
          <w:szCs w:val="20"/>
        </w:rPr>
      </w:pPr>
      <w:r w:rsidRPr="00E40049">
        <w:rPr>
          <w:sz w:val="20"/>
          <w:szCs w:val="20"/>
        </w:rPr>
        <w:separator/>
      </w:r>
    </w:p>
    <w:p w:rsidR="00CB2DB3" w:rsidRPr="00E40049" w:rsidRDefault="00CB2DB3">
      <w:pPr>
        <w:rPr>
          <w:sz w:val="20"/>
          <w:szCs w:val="20"/>
        </w:rPr>
      </w:pPr>
    </w:p>
  </w:endnote>
  <w:endnote w:type="continuationSeparator" w:id="0">
    <w:p w:rsidR="00CB2DB3" w:rsidRPr="00E40049" w:rsidRDefault="00CB2DB3">
      <w:pPr>
        <w:rPr>
          <w:sz w:val="20"/>
          <w:szCs w:val="20"/>
        </w:rPr>
      </w:pPr>
      <w:r w:rsidRPr="00E40049">
        <w:rPr>
          <w:sz w:val="20"/>
          <w:szCs w:val="20"/>
        </w:rPr>
        <w:continuationSeparator/>
      </w:r>
    </w:p>
    <w:p w:rsidR="00CB2DB3" w:rsidRPr="00E40049" w:rsidRDefault="00CB2DB3">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240" w:rsidRDefault="005C3240"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C3240" w:rsidRDefault="005C3240"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240" w:rsidRDefault="005C3240"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240" w:rsidRDefault="005C32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240" w:rsidRPr="001C0989" w:rsidRDefault="005C3240"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DB3" w:rsidRPr="00E40049" w:rsidRDefault="00CB2DB3">
      <w:pPr>
        <w:rPr>
          <w:sz w:val="20"/>
          <w:szCs w:val="20"/>
        </w:rPr>
      </w:pPr>
      <w:r w:rsidRPr="00E40049">
        <w:rPr>
          <w:sz w:val="20"/>
          <w:szCs w:val="20"/>
        </w:rPr>
        <w:separator/>
      </w:r>
    </w:p>
    <w:p w:rsidR="00CB2DB3" w:rsidRPr="00E40049" w:rsidRDefault="00CB2DB3">
      <w:pPr>
        <w:rPr>
          <w:sz w:val="20"/>
          <w:szCs w:val="20"/>
        </w:rPr>
      </w:pPr>
    </w:p>
  </w:footnote>
  <w:footnote w:type="continuationSeparator" w:id="0">
    <w:p w:rsidR="00CB2DB3" w:rsidRPr="00E40049" w:rsidRDefault="00CB2DB3">
      <w:pPr>
        <w:rPr>
          <w:sz w:val="20"/>
          <w:szCs w:val="20"/>
        </w:rPr>
      </w:pPr>
      <w:r w:rsidRPr="00E40049">
        <w:rPr>
          <w:sz w:val="20"/>
          <w:szCs w:val="20"/>
        </w:rPr>
        <w:continuationSeparator/>
      </w:r>
    </w:p>
    <w:p w:rsidR="00CB2DB3" w:rsidRPr="00E40049" w:rsidRDefault="00CB2DB3">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240" w:rsidRDefault="005C3240" w:rsidP="00AF62F8">
    <w:pPr>
      <w:spacing w:line="240" w:lineRule="auto"/>
      <w:ind w:right="389"/>
      <w:rPr>
        <w:b/>
        <w:bCs/>
        <w:sz w:val="24"/>
        <w:szCs w:val="24"/>
      </w:rPr>
    </w:pPr>
  </w:p>
  <w:p w:rsidR="005C3240" w:rsidRPr="00E40049" w:rsidRDefault="005C3240" w:rsidP="00AF62F8">
    <w:pPr>
      <w:spacing w:line="240" w:lineRule="auto"/>
      <w:ind w:right="389"/>
      <w:rPr>
        <w:b/>
        <w:bCs/>
        <w:sz w:val="20"/>
        <w:szCs w:val="20"/>
      </w:rPr>
    </w:pPr>
  </w:p>
  <w:p w:rsidR="005C3240" w:rsidRDefault="005C3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240" w:rsidRPr="00E40049" w:rsidRDefault="005C3240">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30A4AFF"/>
    <w:multiLevelType w:val="singleLevel"/>
    <w:tmpl w:val="FD0450AE"/>
    <w:lvl w:ilvl="0">
      <w:start w:val="1"/>
      <w:numFmt w:val="lowerLetter"/>
      <w:lvlText w:val="(%1)"/>
      <w:lvlJc w:val="left"/>
      <w:pPr>
        <w:ind w:left="360" w:hanging="360"/>
      </w:pPr>
      <w:rPr>
        <w:rFonts w:hint="default"/>
        <w:color w:val="auto"/>
        <w:sz w:val="22"/>
      </w:rPr>
    </w:lvl>
  </w:abstractNum>
  <w:abstractNum w:abstractNumId="5"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6" w15:restartNumberingAfterBreak="0">
    <w:nsid w:val="0A6D2FE7"/>
    <w:multiLevelType w:val="hybridMultilevel"/>
    <w:tmpl w:val="21540CE4"/>
    <w:lvl w:ilvl="0" w:tplc="037279D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8C518D"/>
    <w:multiLevelType w:val="singleLevel"/>
    <w:tmpl w:val="FD0450AE"/>
    <w:lvl w:ilvl="0">
      <w:start w:val="1"/>
      <w:numFmt w:val="lowerLetter"/>
      <w:lvlText w:val="(%1)"/>
      <w:lvlJc w:val="left"/>
      <w:pPr>
        <w:ind w:left="360" w:hanging="360"/>
      </w:pPr>
      <w:rPr>
        <w:rFonts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319E43E8"/>
    <w:multiLevelType w:val="hybridMultilevel"/>
    <w:tmpl w:val="626E9BC0"/>
    <w:lvl w:ilvl="0" w:tplc="04090017">
      <w:start w:val="1"/>
      <w:numFmt w:val="lowerLetter"/>
      <w:lvlText w:val="%1)"/>
      <w:lvlJc w:val="left"/>
      <w:pPr>
        <w:ind w:left="1441" w:hanging="360"/>
      </w:pPr>
    </w:lvl>
    <w:lvl w:ilvl="1" w:tplc="04090019">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10"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cs"/>
      </w:rPr>
    </w:lvl>
    <w:lvl w:ilvl="1" w:tplc="04090003">
      <w:start w:val="1"/>
      <w:numFmt w:val="bullet"/>
      <w:lvlText w:val="o"/>
      <w:lvlJc w:val="left"/>
      <w:pPr>
        <w:ind w:left="1982" w:hanging="360"/>
      </w:pPr>
      <w:rPr>
        <w:rFonts w:ascii="Courier New" w:hAnsi="Courier New" w:cs="Courier New" w:hint="default"/>
      </w:rPr>
    </w:lvl>
    <w:lvl w:ilvl="2" w:tplc="04090005">
      <w:start w:val="1"/>
      <w:numFmt w:val="bullet"/>
      <w:lvlText w:val=""/>
      <w:lvlJc w:val="left"/>
      <w:pPr>
        <w:ind w:left="2702" w:hanging="360"/>
      </w:pPr>
      <w:rPr>
        <w:rFonts w:ascii="Wingdings" w:hAnsi="Wingdings" w:hint="default"/>
      </w:rPr>
    </w:lvl>
    <w:lvl w:ilvl="3" w:tplc="04090001">
      <w:start w:val="1"/>
      <w:numFmt w:val="bullet"/>
      <w:lvlText w:val=""/>
      <w:lvlJc w:val="left"/>
      <w:pPr>
        <w:ind w:left="3422" w:hanging="360"/>
      </w:pPr>
      <w:rPr>
        <w:rFonts w:ascii="Symbol" w:hAnsi="Symbol" w:hint="default"/>
      </w:rPr>
    </w:lvl>
    <w:lvl w:ilvl="4" w:tplc="04090003">
      <w:start w:val="1"/>
      <w:numFmt w:val="bullet"/>
      <w:lvlText w:val="o"/>
      <w:lvlJc w:val="left"/>
      <w:pPr>
        <w:ind w:left="4142" w:hanging="360"/>
      </w:pPr>
      <w:rPr>
        <w:rFonts w:ascii="Courier New" w:hAnsi="Courier New" w:cs="Courier New" w:hint="default"/>
      </w:rPr>
    </w:lvl>
    <w:lvl w:ilvl="5" w:tplc="04090005">
      <w:start w:val="1"/>
      <w:numFmt w:val="bullet"/>
      <w:lvlText w:val=""/>
      <w:lvlJc w:val="left"/>
      <w:pPr>
        <w:ind w:left="4862" w:hanging="360"/>
      </w:pPr>
      <w:rPr>
        <w:rFonts w:ascii="Wingdings" w:hAnsi="Wingdings" w:hint="default"/>
      </w:rPr>
    </w:lvl>
    <w:lvl w:ilvl="6" w:tplc="04090001">
      <w:start w:val="1"/>
      <w:numFmt w:val="bullet"/>
      <w:lvlText w:val=""/>
      <w:lvlJc w:val="left"/>
      <w:pPr>
        <w:ind w:left="5582" w:hanging="360"/>
      </w:pPr>
      <w:rPr>
        <w:rFonts w:ascii="Symbol" w:hAnsi="Symbol" w:hint="default"/>
      </w:rPr>
    </w:lvl>
    <w:lvl w:ilvl="7" w:tplc="04090003">
      <w:start w:val="1"/>
      <w:numFmt w:val="bullet"/>
      <w:lvlText w:val="o"/>
      <w:lvlJc w:val="left"/>
      <w:pPr>
        <w:ind w:left="6302" w:hanging="360"/>
      </w:pPr>
      <w:rPr>
        <w:rFonts w:ascii="Courier New" w:hAnsi="Courier New" w:cs="Courier New" w:hint="default"/>
      </w:rPr>
    </w:lvl>
    <w:lvl w:ilvl="8" w:tplc="04090005">
      <w:start w:val="1"/>
      <w:numFmt w:val="bullet"/>
      <w:lvlText w:val=""/>
      <w:lvlJc w:val="left"/>
      <w:pPr>
        <w:ind w:left="7022"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07757"/>
    <w:multiLevelType w:val="multilevel"/>
    <w:tmpl w:val="626E9BC0"/>
    <w:lvl w:ilvl="0">
      <w:start w:val="1"/>
      <w:numFmt w:val="lowerLetter"/>
      <w:lvlText w:val="%1)"/>
      <w:lvlJc w:val="left"/>
      <w:pPr>
        <w:ind w:left="1441" w:hanging="360"/>
      </w:pPr>
    </w:lvl>
    <w:lvl w:ilvl="1">
      <w:start w:val="1"/>
      <w:numFmt w:val="lowerLetter"/>
      <w:lvlText w:val="%2."/>
      <w:lvlJc w:val="left"/>
      <w:pPr>
        <w:ind w:left="2161" w:hanging="360"/>
      </w:pPr>
    </w:lvl>
    <w:lvl w:ilvl="2" w:tentative="1">
      <w:start w:val="1"/>
      <w:numFmt w:val="lowerRoman"/>
      <w:lvlText w:val="%3."/>
      <w:lvlJc w:val="right"/>
      <w:pPr>
        <w:ind w:left="2881" w:hanging="180"/>
      </w:pPr>
    </w:lvl>
    <w:lvl w:ilvl="3" w:tentative="1">
      <w:start w:val="1"/>
      <w:numFmt w:val="decimal"/>
      <w:lvlText w:val="%4."/>
      <w:lvlJc w:val="left"/>
      <w:pPr>
        <w:ind w:left="3601" w:hanging="360"/>
      </w:pPr>
    </w:lvl>
    <w:lvl w:ilvl="4" w:tentative="1">
      <w:start w:val="1"/>
      <w:numFmt w:val="lowerLetter"/>
      <w:lvlText w:val="%5."/>
      <w:lvlJc w:val="left"/>
      <w:pPr>
        <w:ind w:left="4321" w:hanging="360"/>
      </w:pPr>
    </w:lvl>
    <w:lvl w:ilvl="5" w:tentative="1">
      <w:start w:val="1"/>
      <w:numFmt w:val="lowerRoman"/>
      <w:lvlText w:val="%6."/>
      <w:lvlJc w:val="right"/>
      <w:pPr>
        <w:ind w:left="5041" w:hanging="180"/>
      </w:pPr>
    </w:lvl>
    <w:lvl w:ilvl="6" w:tentative="1">
      <w:start w:val="1"/>
      <w:numFmt w:val="decimal"/>
      <w:lvlText w:val="%7."/>
      <w:lvlJc w:val="left"/>
      <w:pPr>
        <w:ind w:left="5761" w:hanging="360"/>
      </w:pPr>
    </w:lvl>
    <w:lvl w:ilvl="7" w:tentative="1">
      <w:start w:val="1"/>
      <w:numFmt w:val="lowerLetter"/>
      <w:lvlText w:val="%8."/>
      <w:lvlJc w:val="left"/>
      <w:pPr>
        <w:ind w:left="6481" w:hanging="360"/>
      </w:pPr>
    </w:lvl>
    <w:lvl w:ilvl="8" w:tentative="1">
      <w:start w:val="1"/>
      <w:numFmt w:val="lowerRoman"/>
      <w:lvlText w:val="%9."/>
      <w:lvlJc w:val="right"/>
      <w:pPr>
        <w:ind w:left="7201" w:hanging="180"/>
      </w:pPr>
    </w:lvl>
  </w:abstractNum>
  <w:abstractNum w:abstractNumId="15"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F1452CE"/>
    <w:multiLevelType w:val="multilevel"/>
    <w:tmpl w:val="73FAB820"/>
    <w:lvl w:ilvl="0">
      <w:start w:val="1"/>
      <w:numFmt w:val="decimal"/>
      <w:lvlText w:val="%1)"/>
      <w:lvlJc w:val="left"/>
      <w:pPr>
        <w:tabs>
          <w:tab w:val="num" w:pos="4"/>
        </w:tabs>
        <w:ind w:left="544" w:hanging="360"/>
      </w:pPr>
      <w:rPr>
        <w:rFonts w:hint="default"/>
      </w:rPr>
    </w:lvl>
    <w:lvl w:ilvl="1" w:tentative="1">
      <w:start w:val="1"/>
      <w:numFmt w:val="lowerLetter"/>
      <w:lvlText w:val="%2."/>
      <w:lvlJc w:val="left"/>
      <w:pPr>
        <w:ind w:left="1444" w:hanging="360"/>
      </w:pPr>
    </w:lvl>
    <w:lvl w:ilvl="2" w:tentative="1">
      <w:start w:val="1"/>
      <w:numFmt w:val="lowerRoman"/>
      <w:lvlText w:val="%3."/>
      <w:lvlJc w:val="right"/>
      <w:pPr>
        <w:ind w:left="2164" w:hanging="180"/>
      </w:pPr>
    </w:lvl>
    <w:lvl w:ilvl="3" w:tentative="1">
      <w:start w:val="1"/>
      <w:numFmt w:val="decimal"/>
      <w:lvlText w:val="%4."/>
      <w:lvlJc w:val="left"/>
      <w:pPr>
        <w:ind w:left="2884" w:hanging="360"/>
      </w:pPr>
    </w:lvl>
    <w:lvl w:ilvl="4" w:tentative="1">
      <w:start w:val="1"/>
      <w:numFmt w:val="lowerLetter"/>
      <w:lvlText w:val="%5."/>
      <w:lvlJc w:val="left"/>
      <w:pPr>
        <w:ind w:left="3604" w:hanging="360"/>
      </w:pPr>
    </w:lvl>
    <w:lvl w:ilvl="5" w:tentative="1">
      <w:start w:val="1"/>
      <w:numFmt w:val="lowerRoman"/>
      <w:lvlText w:val="%6."/>
      <w:lvlJc w:val="right"/>
      <w:pPr>
        <w:ind w:left="4324" w:hanging="180"/>
      </w:pPr>
    </w:lvl>
    <w:lvl w:ilvl="6" w:tentative="1">
      <w:start w:val="1"/>
      <w:numFmt w:val="decimal"/>
      <w:lvlText w:val="%7."/>
      <w:lvlJc w:val="left"/>
      <w:pPr>
        <w:ind w:left="5044" w:hanging="360"/>
      </w:pPr>
    </w:lvl>
    <w:lvl w:ilvl="7" w:tentative="1">
      <w:start w:val="1"/>
      <w:numFmt w:val="lowerLetter"/>
      <w:lvlText w:val="%8."/>
      <w:lvlJc w:val="left"/>
      <w:pPr>
        <w:ind w:left="5764" w:hanging="360"/>
      </w:pPr>
    </w:lvl>
    <w:lvl w:ilvl="8" w:tentative="1">
      <w:start w:val="1"/>
      <w:numFmt w:val="lowerRoman"/>
      <w:lvlText w:val="%9."/>
      <w:lvlJc w:val="right"/>
      <w:pPr>
        <w:ind w:left="6484" w:hanging="180"/>
      </w:p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796C7ED8"/>
    <w:multiLevelType w:val="hybridMultilevel"/>
    <w:tmpl w:val="E3A6D4C0"/>
    <w:lvl w:ilvl="0" w:tplc="17F2268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7F454D5B"/>
    <w:multiLevelType w:val="hybridMultilevel"/>
    <w:tmpl w:val="BB9E4FE4"/>
    <w:lvl w:ilvl="0" w:tplc="9774C76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7"/>
  </w:num>
  <w:num w:numId="3">
    <w:abstractNumId w:val="16"/>
  </w:num>
  <w:num w:numId="4">
    <w:abstractNumId w:val="5"/>
  </w:num>
  <w:num w:numId="5">
    <w:abstractNumId w:val="0"/>
  </w:num>
  <w:num w:numId="6">
    <w:abstractNumId w:val="10"/>
  </w:num>
  <w:num w:numId="7">
    <w:abstractNumId w:val="3"/>
  </w:num>
  <w:num w:numId="8">
    <w:abstractNumId w:val="21"/>
  </w:num>
  <w:num w:numId="9">
    <w:abstractNumId w:val="1"/>
  </w:num>
  <w:num w:numId="10">
    <w:abstractNumId w:val="11"/>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22"/>
  </w:num>
  <w:num w:numId="16">
    <w:abstractNumId w:val="23"/>
  </w:num>
  <w:num w:numId="17">
    <w:abstractNumId w:val="14"/>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5"/>
  </w:num>
  <w:num w:numId="25">
    <w:abstractNumId w:val="16"/>
  </w:num>
  <w:num w:numId="26">
    <w:abstractNumId w:val="13"/>
  </w:num>
  <w:num w:numId="27">
    <w:abstractNumId w:val="7"/>
  </w:num>
  <w:num w:numId="28">
    <w:abstractNumId w:val="17"/>
  </w:num>
  <w:num w:numId="29">
    <w:abstractNumId w:val="23"/>
  </w:num>
  <w:num w:numId="30">
    <w:abstractNumId w:val="16"/>
  </w:num>
  <w:num w:numId="31">
    <w:abstractNumId w:val="16"/>
  </w:num>
  <w:num w:numId="32">
    <w:abstractNumId w:val="16"/>
  </w:num>
  <w:num w:numId="33">
    <w:abstractNumId w:val="1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2"/>
  </w:num>
  <w:num w:numId="44">
    <w:abstractNumId w:val="6"/>
  </w:num>
  <w:num w:numId="45">
    <w:abstractNumId w:val="24"/>
  </w:num>
  <w:num w:numId="46">
    <w:abstractNumId w:val="16"/>
  </w:num>
  <w:num w:numId="47">
    <w:abstractNumId w:val="4"/>
  </w:num>
  <w:num w:numId="48">
    <w:abstractNumId w:val="23"/>
  </w:num>
  <w:num w:numId="4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ED2"/>
    <w:rsid w:val="0000227D"/>
    <w:rsid w:val="0000247D"/>
    <w:rsid w:val="00002946"/>
    <w:rsid w:val="00002C07"/>
    <w:rsid w:val="00002D8B"/>
    <w:rsid w:val="00003110"/>
    <w:rsid w:val="000038F9"/>
    <w:rsid w:val="0000394E"/>
    <w:rsid w:val="00003A44"/>
    <w:rsid w:val="00003CF9"/>
    <w:rsid w:val="00003E83"/>
    <w:rsid w:val="0000414E"/>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E39"/>
    <w:rsid w:val="000135DE"/>
    <w:rsid w:val="000142F6"/>
    <w:rsid w:val="0001434F"/>
    <w:rsid w:val="000147B4"/>
    <w:rsid w:val="00014ADE"/>
    <w:rsid w:val="000152C7"/>
    <w:rsid w:val="00015556"/>
    <w:rsid w:val="000158C8"/>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59C"/>
    <w:rsid w:val="00021843"/>
    <w:rsid w:val="00021B07"/>
    <w:rsid w:val="00021C44"/>
    <w:rsid w:val="00021FC8"/>
    <w:rsid w:val="000228CF"/>
    <w:rsid w:val="00022EDC"/>
    <w:rsid w:val="00023D78"/>
    <w:rsid w:val="00023DC8"/>
    <w:rsid w:val="00023E89"/>
    <w:rsid w:val="000243C2"/>
    <w:rsid w:val="000247C4"/>
    <w:rsid w:val="000248CD"/>
    <w:rsid w:val="00025020"/>
    <w:rsid w:val="00025665"/>
    <w:rsid w:val="00025A39"/>
    <w:rsid w:val="00025B52"/>
    <w:rsid w:val="00026442"/>
    <w:rsid w:val="0002717D"/>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1007"/>
    <w:rsid w:val="0004120E"/>
    <w:rsid w:val="0004237A"/>
    <w:rsid w:val="00042587"/>
    <w:rsid w:val="00042901"/>
    <w:rsid w:val="00042B47"/>
    <w:rsid w:val="00042E7D"/>
    <w:rsid w:val="00043019"/>
    <w:rsid w:val="000437BC"/>
    <w:rsid w:val="00043869"/>
    <w:rsid w:val="0004389F"/>
    <w:rsid w:val="00043AC0"/>
    <w:rsid w:val="00043E2E"/>
    <w:rsid w:val="00044442"/>
    <w:rsid w:val="0004464D"/>
    <w:rsid w:val="000447F5"/>
    <w:rsid w:val="000448BF"/>
    <w:rsid w:val="00044EF0"/>
    <w:rsid w:val="000451D2"/>
    <w:rsid w:val="00045693"/>
    <w:rsid w:val="000463E4"/>
    <w:rsid w:val="00046B21"/>
    <w:rsid w:val="00047807"/>
    <w:rsid w:val="00047BA3"/>
    <w:rsid w:val="00047BB2"/>
    <w:rsid w:val="000508C7"/>
    <w:rsid w:val="00051CD1"/>
    <w:rsid w:val="0005260E"/>
    <w:rsid w:val="000531BC"/>
    <w:rsid w:val="0005344A"/>
    <w:rsid w:val="000539A3"/>
    <w:rsid w:val="00053F4E"/>
    <w:rsid w:val="000540A2"/>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709D"/>
    <w:rsid w:val="0006051D"/>
    <w:rsid w:val="00060BA5"/>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A08"/>
    <w:rsid w:val="00073BA0"/>
    <w:rsid w:val="000742FF"/>
    <w:rsid w:val="000747D7"/>
    <w:rsid w:val="000748F7"/>
    <w:rsid w:val="00074A41"/>
    <w:rsid w:val="00074ACE"/>
    <w:rsid w:val="00074B4D"/>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327"/>
    <w:rsid w:val="000935F5"/>
    <w:rsid w:val="00093827"/>
    <w:rsid w:val="000938F5"/>
    <w:rsid w:val="00093AFA"/>
    <w:rsid w:val="00093C3C"/>
    <w:rsid w:val="00093F60"/>
    <w:rsid w:val="00093F65"/>
    <w:rsid w:val="0009487C"/>
    <w:rsid w:val="00094F4D"/>
    <w:rsid w:val="0009510C"/>
    <w:rsid w:val="000955C2"/>
    <w:rsid w:val="000955F1"/>
    <w:rsid w:val="00095AAB"/>
    <w:rsid w:val="00095D5E"/>
    <w:rsid w:val="00095F9B"/>
    <w:rsid w:val="00096188"/>
    <w:rsid w:val="00096674"/>
    <w:rsid w:val="000969D0"/>
    <w:rsid w:val="00096E7B"/>
    <w:rsid w:val="000970C5"/>
    <w:rsid w:val="00097235"/>
    <w:rsid w:val="00097DE7"/>
    <w:rsid w:val="000A0958"/>
    <w:rsid w:val="000A0A58"/>
    <w:rsid w:val="000A1264"/>
    <w:rsid w:val="000A12D7"/>
    <w:rsid w:val="000A1702"/>
    <w:rsid w:val="000A1A46"/>
    <w:rsid w:val="000A1D5D"/>
    <w:rsid w:val="000A2051"/>
    <w:rsid w:val="000A261F"/>
    <w:rsid w:val="000A2882"/>
    <w:rsid w:val="000A3352"/>
    <w:rsid w:val="000A3872"/>
    <w:rsid w:val="000A3E99"/>
    <w:rsid w:val="000A3F30"/>
    <w:rsid w:val="000A43E4"/>
    <w:rsid w:val="000A5797"/>
    <w:rsid w:val="000A57BD"/>
    <w:rsid w:val="000A5F45"/>
    <w:rsid w:val="000B04EF"/>
    <w:rsid w:val="000B11D9"/>
    <w:rsid w:val="000B1595"/>
    <w:rsid w:val="000B18AA"/>
    <w:rsid w:val="000B20ED"/>
    <w:rsid w:val="000B26C6"/>
    <w:rsid w:val="000B2E20"/>
    <w:rsid w:val="000B34BF"/>
    <w:rsid w:val="000B3524"/>
    <w:rsid w:val="000B355B"/>
    <w:rsid w:val="000B3800"/>
    <w:rsid w:val="000B386E"/>
    <w:rsid w:val="000B38C2"/>
    <w:rsid w:val="000B39C5"/>
    <w:rsid w:val="000B3D84"/>
    <w:rsid w:val="000B3E34"/>
    <w:rsid w:val="000B4153"/>
    <w:rsid w:val="000B4289"/>
    <w:rsid w:val="000B449C"/>
    <w:rsid w:val="000B4AAB"/>
    <w:rsid w:val="000B4CF3"/>
    <w:rsid w:val="000B4DB1"/>
    <w:rsid w:val="000B4DBC"/>
    <w:rsid w:val="000B50C6"/>
    <w:rsid w:val="000B53CF"/>
    <w:rsid w:val="000B5CF4"/>
    <w:rsid w:val="000B5D2A"/>
    <w:rsid w:val="000B5ECC"/>
    <w:rsid w:val="000B5FE5"/>
    <w:rsid w:val="000B7051"/>
    <w:rsid w:val="000B75A6"/>
    <w:rsid w:val="000B772F"/>
    <w:rsid w:val="000B7879"/>
    <w:rsid w:val="000B79F7"/>
    <w:rsid w:val="000C0976"/>
    <w:rsid w:val="000C098C"/>
    <w:rsid w:val="000C0AB2"/>
    <w:rsid w:val="000C0ACC"/>
    <w:rsid w:val="000C0C6E"/>
    <w:rsid w:val="000C0C9A"/>
    <w:rsid w:val="000C1065"/>
    <w:rsid w:val="000C15D8"/>
    <w:rsid w:val="000C16CF"/>
    <w:rsid w:val="000C17DC"/>
    <w:rsid w:val="000C1841"/>
    <w:rsid w:val="000C1D96"/>
    <w:rsid w:val="000C200C"/>
    <w:rsid w:val="000C24CB"/>
    <w:rsid w:val="000C254A"/>
    <w:rsid w:val="000C34DC"/>
    <w:rsid w:val="000C3874"/>
    <w:rsid w:val="000C4305"/>
    <w:rsid w:val="000C4432"/>
    <w:rsid w:val="000C4480"/>
    <w:rsid w:val="000C4991"/>
    <w:rsid w:val="000C4A1D"/>
    <w:rsid w:val="000C4FC7"/>
    <w:rsid w:val="000C50FC"/>
    <w:rsid w:val="000C5138"/>
    <w:rsid w:val="000C5343"/>
    <w:rsid w:val="000C5731"/>
    <w:rsid w:val="000C58E4"/>
    <w:rsid w:val="000C5B5B"/>
    <w:rsid w:val="000C626C"/>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3B22"/>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A4C"/>
    <w:rsid w:val="000E1650"/>
    <w:rsid w:val="000E1D77"/>
    <w:rsid w:val="000E20D7"/>
    <w:rsid w:val="000E21B4"/>
    <w:rsid w:val="000E2542"/>
    <w:rsid w:val="000E2D3C"/>
    <w:rsid w:val="000E2F4B"/>
    <w:rsid w:val="000E36B8"/>
    <w:rsid w:val="000E3AF8"/>
    <w:rsid w:val="000E3CD6"/>
    <w:rsid w:val="000E3FDA"/>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D3B"/>
    <w:rsid w:val="000F0DA6"/>
    <w:rsid w:val="000F0DCA"/>
    <w:rsid w:val="000F1428"/>
    <w:rsid w:val="000F1627"/>
    <w:rsid w:val="000F1637"/>
    <w:rsid w:val="000F1B51"/>
    <w:rsid w:val="000F1E4F"/>
    <w:rsid w:val="000F1F6A"/>
    <w:rsid w:val="000F2571"/>
    <w:rsid w:val="000F30CB"/>
    <w:rsid w:val="000F3CED"/>
    <w:rsid w:val="000F3D53"/>
    <w:rsid w:val="000F3EDD"/>
    <w:rsid w:val="000F4EA9"/>
    <w:rsid w:val="000F58F6"/>
    <w:rsid w:val="000F612D"/>
    <w:rsid w:val="000F6212"/>
    <w:rsid w:val="000F63FA"/>
    <w:rsid w:val="000F6A4E"/>
    <w:rsid w:val="000F6E75"/>
    <w:rsid w:val="0010011E"/>
    <w:rsid w:val="001004D8"/>
    <w:rsid w:val="001008AA"/>
    <w:rsid w:val="00100AA8"/>
    <w:rsid w:val="00100D55"/>
    <w:rsid w:val="00100E9F"/>
    <w:rsid w:val="00101086"/>
    <w:rsid w:val="001012FD"/>
    <w:rsid w:val="001018C3"/>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0768C"/>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8BE"/>
    <w:rsid w:val="00116AFC"/>
    <w:rsid w:val="001172FC"/>
    <w:rsid w:val="001176FF"/>
    <w:rsid w:val="001178CF"/>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343"/>
    <w:rsid w:val="00122435"/>
    <w:rsid w:val="00122597"/>
    <w:rsid w:val="00122ADF"/>
    <w:rsid w:val="0012334E"/>
    <w:rsid w:val="00123680"/>
    <w:rsid w:val="001241CA"/>
    <w:rsid w:val="00124B1B"/>
    <w:rsid w:val="00124E50"/>
    <w:rsid w:val="00124F86"/>
    <w:rsid w:val="00124FCE"/>
    <w:rsid w:val="00126352"/>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92B"/>
    <w:rsid w:val="00144CC6"/>
    <w:rsid w:val="0014510E"/>
    <w:rsid w:val="001452FC"/>
    <w:rsid w:val="00145D29"/>
    <w:rsid w:val="00146400"/>
    <w:rsid w:val="0014642A"/>
    <w:rsid w:val="00146B8C"/>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F08"/>
    <w:rsid w:val="00153F7C"/>
    <w:rsid w:val="001545C1"/>
    <w:rsid w:val="00154672"/>
    <w:rsid w:val="001548B6"/>
    <w:rsid w:val="0015541C"/>
    <w:rsid w:val="00155445"/>
    <w:rsid w:val="00155B1F"/>
    <w:rsid w:val="00155F5B"/>
    <w:rsid w:val="00156A73"/>
    <w:rsid w:val="0015798A"/>
    <w:rsid w:val="00160394"/>
    <w:rsid w:val="00160EDF"/>
    <w:rsid w:val="00160F6A"/>
    <w:rsid w:val="001611F3"/>
    <w:rsid w:val="00161A2C"/>
    <w:rsid w:val="001628BC"/>
    <w:rsid w:val="00162AC4"/>
    <w:rsid w:val="001634BE"/>
    <w:rsid w:val="0016389C"/>
    <w:rsid w:val="00163BB6"/>
    <w:rsid w:val="00163CF0"/>
    <w:rsid w:val="00163E9B"/>
    <w:rsid w:val="0016437E"/>
    <w:rsid w:val="001644E4"/>
    <w:rsid w:val="00164ED8"/>
    <w:rsid w:val="00165797"/>
    <w:rsid w:val="00165CDD"/>
    <w:rsid w:val="00166476"/>
    <w:rsid w:val="00166520"/>
    <w:rsid w:val="00166BF7"/>
    <w:rsid w:val="00166C8F"/>
    <w:rsid w:val="00167840"/>
    <w:rsid w:val="00167F05"/>
    <w:rsid w:val="0017053B"/>
    <w:rsid w:val="00170795"/>
    <w:rsid w:val="00170AE4"/>
    <w:rsid w:val="00170F82"/>
    <w:rsid w:val="00171CA8"/>
    <w:rsid w:val="0017229E"/>
    <w:rsid w:val="001724D8"/>
    <w:rsid w:val="0017261A"/>
    <w:rsid w:val="001726A8"/>
    <w:rsid w:val="00172922"/>
    <w:rsid w:val="00172A29"/>
    <w:rsid w:val="0017337C"/>
    <w:rsid w:val="00173416"/>
    <w:rsid w:val="00173B0A"/>
    <w:rsid w:val="00174797"/>
    <w:rsid w:val="00174B54"/>
    <w:rsid w:val="00174C02"/>
    <w:rsid w:val="00174C52"/>
    <w:rsid w:val="00174C87"/>
    <w:rsid w:val="00174E4E"/>
    <w:rsid w:val="00175138"/>
    <w:rsid w:val="001753C9"/>
    <w:rsid w:val="001753D3"/>
    <w:rsid w:val="001755FD"/>
    <w:rsid w:val="00175F70"/>
    <w:rsid w:val="001760B7"/>
    <w:rsid w:val="001760D1"/>
    <w:rsid w:val="001762EA"/>
    <w:rsid w:val="001767DA"/>
    <w:rsid w:val="001769C1"/>
    <w:rsid w:val="00177210"/>
    <w:rsid w:val="00180074"/>
    <w:rsid w:val="00180440"/>
    <w:rsid w:val="00180531"/>
    <w:rsid w:val="00180568"/>
    <w:rsid w:val="00180DEC"/>
    <w:rsid w:val="00181262"/>
    <w:rsid w:val="00181749"/>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74C"/>
    <w:rsid w:val="001A286B"/>
    <w:rsid w:val="001A2B9D"/>
    <w:rsid w:val="001A2E0D"/>
    <w:rsid w:val="001A2E57"/>
    <w:rsid w:val="001A37E5"/>
    <w:rsid w:val="001A3C65"/>
    <w:rsid w:val="001A3E7C"/>
    <w:rsid w:val="001A3F0F"/>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D81"/>
    <w:rsid w:val="001B6E64"/>
    <w:rsid w:val="001B7F10"/>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CDB"/>
    <w:rsid w:val="001C7F78"/>
    <w:rsid w:val="001D04FF"/>
    <w:rsid w:val="001D059E"/>
    <w:rsid w:val="001D084B"/>
    <w:rsid w:val="001D09E3"/>
    <w:rsid w:val="001D1552"/>
    <w:rsid w:val="001D1955"/>
    <w:rsid w:val="001D2002"/>
    <w:rsid w:val="001D2871"/>
    <w:rsid w:val="001D2B84"/>
    <w:rsid w:val="001D3226"/>
    <w:rsid w:val="001D3758"/>
    <w:rsid w:val="001D37FD"/>
    <w:rsid w:val="001D3BDF"/>
    <w:rsid w:val="001D3E6E"/>
    <w:rsid w:val="001D3F6F"/>
    <w:rsid w:val="001D4BC8"/>
    <w:rsid w:val="001D4D1C"/>
    <w:rsid w:val="001D5097"/>
    <w:rsid w:val="001D5329"/>
    <w:rsid w:val="001D5478"/>
    <w:rsid w:val="001D569F"/>
    <w:rsid w:val="001D5A8C"/>
    <w:rsid w:val="001D5C84"/>
    <w:rsid w:val="001D6033"/>
    <w:rsid w:val="001D62F1"/>
    <w:rsid w:val="001D663D"/>
    <w:rsid w:val="001D68A4"/>
    <w:rsid w:val="001D697D"/>
    <w:rsid w:val="001D6A89"/>
    <w:rsid w:val="001D6C2A"/>
    <w:rsid w:val="001D6FD4"/>
    <w:rsid w:val="001D7314"/>
    <w:rsid w:val="001D767A"/>
    <w:rsid w:val="001D77D9"/>
    <w:rsid w:val="001D7989"/>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6895"/>
    <w:rsid w:val="001E68EE"/>
    <w:rsid w:val="001E6924"/>
    <w:rsid w:val="001E753E"/>
    <w:rsid w:val="001E7DA7"/>
    <w:rsid w:val="001F0216"/>
    <w:rsid w:val="001F081D"/>
    <w:rsid w:val="001F0909"/>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5F6F"/>
    <w:rsid w:val="001F6214"/>
    <w:rsid w:val="001F633B"/>
    <w:rsid w:val="001F67B9"/>
    <w:rsid w:val="001F7555"/>
    <w:rsid w:val="002002FD"/>
    <w:rsid w:val="00200621"/>
    <w:rsid w:val="00200904"/>
    <w:rsid w:val="00201098"/>
    <w:rsid w:val="0020121F"/>
    <w:rsid w:val="002012EE"/>
    <w:rsid w:val="00201523"/>
    <w:rsid w:val="00201B98"/>
    <w:rsid w:val="0020281E"/>
    <w:rsid w:val="0020293F"/>
    <w:rsid w:val="00202B90"/>
    <w:rsid w:val="002031A1"/>
    <w:rsid w:val="002035C3"/>
    <w:rsid w:val="0020504F"/>
    <w:rsid w:val="00205829"/>
    <w:rsid w:val="002058FF"/>
    <w:rsid w:val="00205D72"/>
    <w:rsid w:val="00206086"/>
    <w:rsid w:val="00206756"/>
    <w:rsid w:val="00206E2D"/>
    <w:rsid w:val="00206EEB"/>
    <w:rsid w:val="00206F4D"/>
    <w:rsid w:val="0020701C"/>
    <w:rsid w:val="0020718E"/>
    <w:rsid w:val="002071F9"/>
    <w:rsid w:val="00207258"/>
    <w:rsid w:val="002079BD"/>
    <w:rsid w:val="00207ADC"/>
    <w:rsid w:val="00207BAD"/>
    <w:rsid w:val="00207C7D"/>
    <w:rsid w:val="00207DEF"/>
    <w:rsid w:val="00207FA2"/>
    <w:rsid w:val="0021010E"/>
    <w:rsid w:val="002101ED"/>
    <w:rsid w:val="002103C6"/>
    <w:rsid w:val="002106BA"/>
    <w:rsid w:val="002106CF"/>
    <w:rsid w:val="00211BF6"/>
    <w:rsid w:val="002124FD"/>
    <w:rsid w:val="00212FFD"/>
    <w:rsid w:val="002133B7"/>
    <w:rsid w:val="00213A9E"/>
    <w:rsid w:val="002140D2"/>
    <w:rsid w:val="0021444D"/>
    <w:rsid w:val="00214D8F"/>
    <w:rsid w:val="00215442"/>
    <w:rsid w:val="00215DF3"/>
    <w:rsid w:val="00215F3C"/>
    <w:rsid w:val="002160D1"/>
    <w:rsid w:val="0021610C"/>
    <w:rsid w:val="002162F8"/>
    <w:rsid w:val="00216548"/>
    <w:rsid w:val="002167FF"/>
    <w:rsid w:val="00216ADF"/>
    <w:rsid w:val="00216FA8"/>
    <w:rsid w:val="00217019"/>
    <w:rsid w:val="00217758"/>
    <w:rsid w:val="00220FE7"/>
    <w:rsid w:val="002216C0"/>
    <w:rsid w:val="00221C59"/>
    <w:rsid w:val="00222045"/>
    <w:rsid w:val="00222622"/>
    <w:rsid w:val="00222721"/>
    <w:rsid w:val="00222FA6"/>
    <w:rsid w:val="002230A3"/>
    <w:rsid w:val="00223354"/>
    <w:rsid w:val="00223551"/>
    <w:rsid w:val="00223636"/>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D02"/>
    <w:rsid w:val="002410B7"/>
    <w:rsid w:val="002412FE"/>
    <w:rsid w:val="00241525"/>
    <w:rsid w:val="00241DA2"/>
    <w:rsid w:val="00241E1F"/>
    <w:rsid w:val="00241F77"/>
    <w:rsid w:val="00241F87"/>
    <w:rsid w:val="002425E3"/>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9B"/>
    <w:rsid w:val="002508E0"/>
    <w:rsid w:val="0025094A"/>
    <w:rsid w:val="00250EB0"/>
    <w:rsid w:val="002518D9"/>
    <w:rsid w:val="00251972"/>
    <w:rsid w:val="00251A3C"/>
    <w:rsid w:val="00251AAA"/>
    <w:rsid w:val="00252573"/>
    <w:rsid w:val="00253157"/>
    <w:rsid w:val="0025316E"/>
    <w:rsid w:val="00253C6D"/>
    <w:rsid w:val="00253D57"/>
    <w:rsid w:val="00253D80"/>
    <w:rsid w:val="00254D12"/>
    <w:rsid w:val="002563B9"/>
    <w:rsid w:val="00256CEC"/>
    <w:rsid w:val="0025740F"/>
    <w:rsid w:val="002576E7"/>
    <w:rsid w:val="00257AF7"/>
    <w:rsid w:val="00257C1A"/>
    <w:rsid w:val="0026024C"/>
    <w:rsid w:val="0026026A"/>
    <w:rsid w:val="002606A0"/>
    <w:rsid w:val="00261C1C"/>
    <w:rsid w:val="002623D8"/>
    <w:rsid w:val="00262830"/>
    <w:rsid w:val="00263042"/>
    <w:rsid w:val="00263374"/>
    <w:rsid w:val="002633AE"/>
    <w:rsid w:val="00263B44"/>
    <w:rsid w:val="00264320"/>
    <w:rsid w:val="002643FC"/>
    <w:rsid w:val="002651CD"/>
    <w:rsid w:val="00265CA1"/>
    <w:rsid w:val="00265F4A"/>
    <w:rsid w:val="00265FCD"/>
    <w:rsid w:val="002663CE"/>
    <w:rsid w:val="002668F7"/>
    <w:rsid w:val="00267172"/>
    <w:rsid w:val="0026770D"/>
    <w:rsid w:val="00270A08"/>
    <w:rsid w:val="00270F60"/>
    <w:rsid w:val="002712C6"/>
    <w:rsid w:val="0027156C"/>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716"/>
    <w:rsid w:val="00281789"/>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FE"/>
    <w:rsid w:val="00297D72"/>
    <w:rsid w:val="002A035D"/>
    <w:rsid w:val="002A06BF"/>
    <w:rsid w:val="002A0740"/>
    <w:rsid w:val="002A17C7"/>
    <w:rsid w:val="002A17E3"/>
    <w:rsid w:val="002A20FF"/>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D28"/>
    <w:rsid w:val="002B12AD"/>
    <w:rsid w:val="002B1454"/>
    <w:rsid w:val="002B14BC"/>
    <w:rsid w:val="002B15BE"/>
    <w:rsid w:val="002B16DA"/>
    <w:rsid w:val="002B2531"/>
    <w:rsid w:val="002B2B0B"/>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722F"/>
    <w:rsid w:val="002B7601"/>
    <w:rsid w:val="002C043F"/>
    <w:rsid w:val="002C0940"/>
    <w:rsid w:val="002C12CD"/>
    <w:rsid w:val="002C16A0"/>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43C0"/>
    <w:rsid w:val="002E465B"/>
    <w:rsid w:val="002E4662"/>
    <w:rsid w:val="002E4843"/>
    <w:rsid w:val="002E4AED"/>
    <w:rsid w:val="002E55AB"/>
    <w:rsid w:val="002E5A1D"/>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21C1"/>
    <w:rsid w:val="002F288C"/>
    <w:rsid w:val="002F28CB"/>
    <w:rsid w:val="002F2DB3"/>
    <w:rsid w:val="002F2F7E"/>
    <w:rsid w:val="002F310D"/>
    <w:rsid w:val="002F4115"/>
    <w:rsid w:val="002F49AF"/>
    <w:rsid w:val="002F4A62"/>
    <w:rsid w:val="002F4F18"/>
    <w:rsid w:val="002F5763"/>
    <w:rsid w:val="002F57DA"/>
    <w:rsid w:val="002F5CB7"/>
    <w:rsid w:val="002F656D"/>
    <w:rsid w:val="003002E8"/>
    <w:rsid w:val="0030041C"/>
    <w:rsid w:val="00300611"/>
    <w:rsid w:val="00300615"/>
    <w:rsid w:val="003006BB"/>
    <w:rsid w:val="00300ADE"/>
    <w:rsid w:val="00300B8E"/>
    <w:rsid w:val="00300C09"/>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8CA"/>
    <w:rsid w:val="00306AAC"/>
    <w:rsid w:val="00306C0B"/>
    <w:rsid w:val="003073B0"/>
    <w:rsid w:val="0030796C"/>
    <w:rsid w:val="00307DF5"/>
    <w:rsid w:val="00310028"/>
    <w:rsid w:val="003102AE"/>
    <w:rsid w:val="003103A7"/>
    <w:rsid w:val="003110EF"/>
    <w:rsid w:val="003112EA"/>
    <w:rsid w:val="00312E35"/>
    <w:rsid w:val="00313008"/>
    <w:rsid w:val="0031329C"/>
    <w:rsid w:val="0031335C"/>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481"/>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B17"/>
    <w:rsid w:val="00331DCE"/>
    <w:rsid w:val="00331E1F"/>
    <w:rsid w:val="00332001"/>
    <w:rsid w:val="003323C5"/>
    <w:rsid w:val="003325EE"/>
    <w:rsid w:val="0033287D"/>
    <w:rsid w:val="00333BA8"/>
    <w:rsid w:val="00334115"/>
    <w:rsid w:val="003344A4"/>
    <w:rsid w:val="003345FD"/>
    <w:rsid w:val="003347D5"/>
    <w:rsid w:val="003349B9"/>
    <w:rsid w:val="00334C4E"/>
    <w:rsid w:val="00335374"/>
    <w:rsid w:val="003353C5"/>
    <w:rsid w:val="00335928"/>
    <w:rsid w:val="00335D0F"/>
    <w:rsid w:val="00336098"/>
    <w:rsid w:val="003365D6"/>
    <w:rsid w:val="00336CBE"/>
    <w:rsid w:val="00337FA2"/>
    <w:rsid w:val="00340170"/>
    <w:rsid w:val="003402BA"/>
    <w:rsid w:val="00340534"/>
    <w:rsid w:val="0034058B"/>
    <w:rsid w:val="00340C84"/>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B3C"/>
    <w:rsid w:val="00353C32"/>
    <w:rsid w:val="00354504"/>
    <w:rsid w:val="00354570"/>
    <w:rsid w:val="00354D14"/>
    <w:rsid w:val="00354D89"/>
    <w:rsid w:val="00355346"/>
    <w:rsid w:val="00355530"/>
    <w:rsid w:val="003555AD"/>
    <w:rsid w:val="003555C2"/>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77FD1"/>
    <w:rsid w:val="00380203"/>
    <w:rsid w:val="003805AB"/>
    <w:rsid w:val="0038065D"/>
    <w:rsid w:val="00380D54"/>
    <w:rsid w:val="00380EF1"/>
    <w:rsid w:val="00381799"/>
    <w:rsid w:val="00381F56"/>
    <w:rsid w:val="00382B26"/>
    <w:rsid w:val="00382F0A"/>
    <w:rsid w:val="0038305A"/>
    <w:rsid w:val="00383488"/>
    <w:rsid w:val="003836BC"/>
    <w:rsid w:val="00383A34"/>
    <w:rsid w:val="00383A5D"/>
    <w:rsid w:val="0038434C"/>
    <w:rsid w:val="00384C61"/>
    <w:rsid w:val="00384E19"/>
    <w:rsid w:val="003851FE"/>
    <w:rsid w:val="00385450"/>
    <w:rsid w:val="00385FF8"/>
    <w:rsid w:val="0038648B"/>
    <w:rsid w:val="00386572"/>
    <w:rsid w:val="00386849"/>
    <w:rsid w:val="00386946"/>
    <w:rsid w:val="003870D0"/>
    <w:rsid w:val="00387310"/>
    <w:rsid w:val="00387452"/>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6D8"/>
    <w:rsid w:val="003A4AE5"/>
    <w:rsid w:val="003A4C4A"/>
    <w:rsid w:val="003A510A"/>
    <w:rsid w:val="003A56CD"/>
    <w:rsid w:val="003A5ADD"/>
    <w:rsid w:val="003A5C90"/>
    <w:rsid w:val="003A6563"/>
    <w:rsid w:val="003A65ED"/>
    <w:rsid w:val="003A72CF"/>
    <w:rsid w:val="003A759C"/>
    <w:rsid w:val="003A7742"/>
    <w:rsid w:val="003A7A6F"/>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96C"/>
    <w:rsid w:val="003C1E66"/>
    <w:rsid w:val="003C2568"/>
    <w:rsid w:val="003C2CD2"/>
    <w:rsid w:val="003C2D5A"/>
    <w:rsid w:val="003C3458"/>
    <w:rsid w:val="003C3C79"/>
    <w:rsid w:val="003C4366"/>
    <w:rsid w:val="003C45D6"/>
    <w:rsid w:val="003C478A"/>
    <w:rsid w:val="003C49B8"/>
    <w:rsid w:val="003C52CB"/>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BEA"/>
    <w:rsid w:val="003D2EAB"/>
    <w:rsid w:val="003D3133"/>
    <w:rsid w:val="003D389A"/>
    <w:rsid w:val="003D3A95"/>
    <w:rsid w:val="003D3B7E"/>
    <w:rsid w:val="003D3F65"/>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E0250"/>
    <w:rsid w:val="003E037B"/>
    <w:rsid w:val="003E0963"/>
    <w:rsid w:val="003E09BB"/>
    <w:rsid w:val="003E09E1"/>
    <w:rsid w:val="003E0B73"/>
    <w:rsid w:val="003E0F58"/>
    <w:rsid w:val="003E10E0"/>
    <w:rsid w:val="003E1653"/>
    <w:rsid w:val="003E1B17"/>
    <w:rsid w:val="003E1D82"/>
    <w:rsid w:val="003E22C8"/>
    <w:rsid w:val="003E22E8"/>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23CA"/>
    <w:rsid w:val="003F2596"/>
    <w:rsid w:val="003F2A7B"/>
    <w:rsid w:val="003F2C09"/>
    <w:rsid w:val="003F3D16"/>
    <w:rsid w:val="003F4052"/>
    <w:rsid w:val="003F4261"/>
    <w:rsid w:val="003F4273"/>
    <w:rsid w:val="003F4543"/>
    <w:rsid w:val="003F4589"/>
    <w:rsid w:val="003F478C"/>
    <w:rsid w:val="003F47EA"/>
    <w:rsid w:val="003F4AB6"/>
    <w:rsid w:val="003F4BFA"/>
    <w:rsid w:val="003F51D4"/>
    <w:rsid w:val="003F596B"/>
    <w:rsid w:val="003F5A45"/>
    <w:rsid w:val="003F5B92"/>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5CB"/>
    <w:rsid w:val="004039CB"/>
    <w:rsid w:val="00403A8C"/>
    <w:rsid w:val="0040419B"/>
    <w:rsid w:val="004047F0"/>
    <w:rsid w:val="00404A4D"/>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B30"/>
    <w:rsid w:val="00417F0C"/>
    <w:rsid w:val="00420770"/>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6116"/>
    <w:rsid w:val="004264F8"/>
    <w:rsid w:val="0042674B"/>
    <w:rsid w:val="004267D4"/>
    <w:rsid w:val="0042724C"/>
    <w:rsid w:val="00427377"/>
    <w:rsid w:val="0042766F"/>
    <w:rsid w:val="0042774A"/>
    <w:rsid w:val="00427AA6"/>
    <w:rsid w:val="00427ABC"/>
    <w:rsid w:val="00427EB3"/>
    <w:rsid w:val="0043033F"/>
    <w:rsid w:val="004305C3"/>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50FF"/>
    <w:rsid w:val="00435E38"/>
    <w:rsid w:val="00436A51"/>
    <w:rsid w:val="00436DAF"/>
    <w:rsid w:val="00436E8D"/>
    <w:rsid w:val="00436FC8"/>
    <w:rsid w:val="00437CF3"/>
    <w:rsid w:val="00437DCF"/>
    <w:rsid w:val="004400F6"/>
    <w:rsid w:val="0044015B"/>
    <w:rsid w:val="00440579"/>
    <w:rsid w:val="004408AF"/>
    <w:rsid w:val="00440BB6"/>
    <w:rsid w:val="0044270A"/>
    <w:rsid w:val="00442AC0"/>
    <w:rsid w:val="00442E43"/>
    <w:rsid w:val="00443145"/>
    <w:rsid w:val="004433A0"/>
    <w:rsid w:val="0044345D"/>
    <w:rsid w:val="00443888"/>
    <w:rsid w:val="004439F7"/>
    <w:rsid w:val="004448AA"/>
    <w:rsid w:val="00445779"/>
    <w:rsid w:val="00445FAF"/>
    <w:rsid w:val="00446872"/>
    <w:rsid w:val="004469E4"/>
    <w:rsid w:val="00447529"/>
    <w:rsid w:val="0044788F"/>
    <w:rsid w:val="00447E8A"/>
    <w:rsid w:val="00447EDA"/>
    <w:rsid w:val="00447EDF"/>
    <w:rsid w:val="0045032D"/>
    <w:rsid w:val="004503E6"/>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D23"/>
    <w:rsid w:val="004550B7"/>
    <w:rsid w:val="0045546C"/>
    <w:rsid w:val="0045564F"/>
    <w:rsid w:val="00455814"/>
    <w:rsid w:val="004562B1"/>
    <w:rsid w:val="00456C66"/>
    <w:rsid w:val="00456E57"/>
    <w:rsid w:val="0045738C"/>
    <w:rsid w:val="00457854"/>
    <w:rsid w:val="00457A2B"/>
    <w:rsid w:val="00457CA9"/>
    <w:rsid w:val="00460163"/>
    <w:rsid w:val="0046029E"/>
    <w:rsid w:val="004603B7"/>
    <w:rsid w:val="00460B29"/>
    <w:rsid w:val="00460F86"/>
    <w:rsid w:val="00461185"/>
    <w:rsid w:val="00462158"/>
    <w:rsid w:val="00462B77"/>
    <w:rsid w:val="0046303B"/>
    <w:rsid w:val="004632F1"/>
    <w:rsid w:val="00463F88"/>
    <w:rsid w:val="00464380"/>
    <w:rsid w:val="00464520"/>
    <w:rsid w:val="00464F7C"/>
    <w:rsid w:val="004655E0"/>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456"/>
    <w:rsid w:val="00474511"/>
    <w:rsid w:val="00474736"/>
    <w:rsid w:val="00474B99"/>
    <w:rsid w:val="00474D47"/>
    <w:rsid w:val="004758EC"/>
    <w:rsid w:val="00475DB9"/>
    <w:rsid w:val="0047611A"/>
    <w:rsid w:val="00476222"/>
    <w:rsid w:val="00476245"/>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8E4"/>
    <w:rsid w:val="00490E9B"/>
    <w:rsid w:val="004912B1"/>
    <w:rsid w:val="004913FF"/>
    <w:rsid w:val="00492861"/>
    <w:rsid w:val="00492F27"/>
    <w:rsid w:val="004936F2"/>
    <w:rsid w:val="00493928"/>
    <w:rsid w:val="004939D7"/>
    <w:rsid w:val="00493AB4"/>
    <w:rsid w:val="00493B8D"/>
    <w:rsid w:val="00493CB2"/>
    <w:rsid w:val="00493DAB"/>
    <w:rsid w:val="00494A11"/>
    <w:rsid w:val="00495099"/>
    <w:rsid w:val="004954DC"/>
    <w:rsid w:val="004958F3"/>
    <w:rsid w:val="00495E80"/>
    <w:rsid w:val="004960C3"/>
    <w:rsid w:val="0049686B"/>
    <w:rsid w:val="00496931"/>
    <w:rsid w:val="00496DBD"/>
    <w:rsid w:val="00497BED"/>
    <w:rsid w:val="004A0201"/>
    <w:rsid w:val="004A03E5"/>
    <w:rsid w:val="004A03FD"/>
    <w:rsid w:val="004A09C7"/>
    <w:rsid w:val="004A0B6B"/>
    <w:rsid w:val="004A1107"/>
    <w:rsid w:val="004A1217"/>
    <w:rsid w:val="004A12D3"/>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B0F"/>
    <w:rsid w:val="004A6DDF"/>
    <w:rsid w:val="004A71BA"/>
    <w:rsid w:val="004A73D3"/>
    <w:rsid w:val="004A7643"/>
    <w:rsid w:val="004A764B"/>
    <w:rsid w:val="004A7AEE"/>
    <w:rsid w:val="004B0453"/>
    <w:rsid w:val="004B0657"/>
    <w:rsid w:val="004B0EFC"/>
    <w:rsid w:val="004B14B7"/>
    <w:rsid w:val="004B1A78"/>
    <w:rsid w:val="004B1E1E"/>
    <w:rsid w:val="004B2016"/>
    <w:rsid w:val="004B229F"/>
    <w:rsid w:val="004B28D1"/>
    <w:rsid w:val="004B2A9D"/>
    <w:rsid w:val="004B2B73"/>
    <w:rsid w:val="004B2DCB"/>
    <w:rsid w:val="004B31D4"/>
    <w:rsid w:val="004B37B1"/>
    <w:rsid w:val="004B44EF"/>
    <w:rsid w:val="004B4500"/>
    <w:rsid w:val="004B4A20"/>
    <w:rsid w:val="004B4E7C"/>
    <w:rsid w:val="004B59D1"/>
    <w:rsid w:val="004B5B77"/>
    <w:rsid w:val="004B5D57"/>
    <w:rsid w:val="004B5F1C"/>
    <w:rsid w:val="004B60E3"/>
    <w:rsid w:val="004B6B2C"/>
    <w:rsid w:val="004B7002"/>
    <w:rsid w:val="004B71A5"/>
    <w:rsid w:val="004C04EE"/>
    <w:rsid w:val="004C0602"/>
    <w:rsid w:val="004C06F0"/>
    <w:rsid w:val="004C1862"/>
    <w:rsid w:val="004C1A0F"/>
    <w:rsid w:val="004C1D08"/>
    <w:rsid w:val="004C256D"/>
    <w:rsid w:val="004C25A9"/>
    <w:rsid w:val="004C26A1"/>
    <w:rsid w:val="004C28F9"/>
    <w:rsid w:val="004C40B2"/>
    <w:rsid w:val="004C4183"/>
    <w:rsid w:val="004C61CE"/>
    <w:rsid w:val="004C6400"/>
    <w:rsid w:val="004C6905"/>
    <w:rsid w:val="004C69E1"/>
    <w:rsid w:val="004C7164"/>
    <w:rsid w:val="004C7544"/>
    <w:rsid w:val="004C7546"/>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37B"/>
    <w:rsid w:val="004E63B2"/>
    <w:rsid w:val="004E69CC"/>
    <w:rsid w:val="004E76B5"/>
    <w:rsid w:val="004F08C5"/>
    <w:rsid w:val="004F0DF4"/>
    <w:rsid w:val="004F130E"/>
    <w:rsid w:val="004F1320"/>
    <w:rsid w:val="004F1477"/>
    <w:rsid w:val="004F1717"/>
    <w:rsid w:val="004F178F"/>
    <w:rsid w:val="004F19AF"/>
    <w:rsid w:val="004F1A80"/>
    <w:rsid w:val="004F1BF0"/>
    <w:rsid w:val="004F1C4C"/>
    <w:rsid w:val="004F1E35"/>
    <w:rsid w:val="004F1EA9"/>
    <w:rsid w:val="004F25EC"/>
    <w:rsid w:val="004F2643"/>
    <w:rsid w:val="004F27DD"/>
    <w:rsid w:val="004F2A85"/>
    <w:rsid w:val="004F2E8B"/>
    <w:rsid w:val="004F2F81"/>
    <w:rsid w:val="004F2FEB"/>
    <w:rsid w:val="004F3166"/>
    <w:rsid w:val="004F3ADD"/>
    <w:rsid w:val="004F3AE3"/>
    <w:rsid w:val="004F3C75"/>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1B"/>
    <w:rsid w:val="00517126"/>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1C0F"/>
    <w:rsid w:val="00532237"/>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65F"/>
    <w:rsid w:val="00535927"/>
    <w:rsid w:val="00535ED8"/>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98"/>
    <w:rsid w:val="005443F3"/>
    <w:rsid w:val="00544BEA"/>
    <w:rsid w:val="005456AC"/>
    <w:rsid w:val="0054571C"/>
    <w:rsid w:val="00545A72"/>
    <w:rsid w:val="00545ABF"/>
    <w:rsid w:val="00545B4B"/>
    <w:rsid w:val="00546CFA"/>
    <w:rsid w:val="00547394"/>
    <w:rsid w:val="0054787C"/>
    <w:rsid w:val="00547F73"/>
    <w:rsid w:val="0055235C"/>
    <w:rsid w:val="005524D7"/>
    <w:rsid w:val="005537D0"/>
    <w:rsid w:val="005538EE"/>
    <w:rsid w:val="00553921"/>
    <w:rsid w:val="00554E27"/>
    <w:rsid w:val="0055592C"/>
    <w:rsid w:val="00555F00"/>
    <w:rsid w:val="00555F65"/>
    <w:rsid w:val="00556470"/>
    <w:rsid w:val="00556E73"/>
    <w:rsid w:val="0055735C"/>
    <w:rsid w:val="005578D2"/>
    <w:rsid w:val="00557A09"/>
    <w:rsid w:val="0056059C"/>
    <w:rsid w:val="00560D4E"/>
    <w:rsid w:val="00561292"/>
    <w:rsid w:val="005628AE"/>
    <w:rsid w:val="00562901"/>
    <w:rsid w:val="00563313"/>
    <w:rsid w:val="00563B40"/>
    <w:rsid w:val="00563B70"/>
    <w:rsid w:val="00563D10"/>
    <w:rsid w:val="005643A5"/>
    <w:rsid w:val="005645B8"/>
    <w:rsid w:val="00564801"/>
    <w:rsid w:val="00565C39"/>
    <w:rsid w:val="00565CD5"/>
    <w:rsid w:val="005660D4"/>
    <w:rsid w:val="00566B86"/>
    <w:rsid w:val="00566E99"/>
    <w:rsid w:val="00566F9E"/>
    <w:rsid w:val="00567036"/>
    <w:rsid w:val="00567598"/>
    <w:rsid w:val="00567BFA"/>
    <w:rsid w:val="00567F9F"/>
    <w:rsid w:val="0057010E"/>
    <w:rsid w:val="00570CAC"/>
    <w:rsid w:val="005714AA"/>
    <w:rsid w:val="0057170D"/>
    <w:rsid w:val="0057180E"/>
    <w:rsid w:val="00571BEF"/>
    <w:rsid w:val="00571D22"/>
    <w:rsid w:val="00571F5C"/>
    <w:rsid w:val="00572025"/>
    <w:rsid w:val="005728C0"/>
    <w:rsid w:val="00572915"/>
    <w:rsid w:val="0057308C"/>
    <w:rsid w:val="00573373"/>
    <w:rsid w:val="00573C14"/>
    <w:rsid w:val="00574C3D"/>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F49"/>
    <w:rsid w:val="00593679"/>
    <w:rsid w:val="0059383F"/>
    <w:rsid w:val="00594267"/>
    <w:rsid w:val="00594DE9"/>
    <w:rsid w:val="0059519F"/>
    <w:rsid w:val="005953FD"/>
    <w:rsid w:val="005954FE"/>
    <w:rsid w:val="005956D6"/>
    <w:rsid w:val="0059608D"/>
    <w:rsid w:val="00596631"/>
    <w:rsid w:val="005977D0"/>
    <w:rsid w:val="00597B23"/>
    <w:rsid w:val="00597C44"/>
    <w:rsid w:val="005A050F"/>
    <w:rsid w:val="005A0F21"/>
    <w:rsid w:val="005A0FF6"/>
    <w:rsid w:val="005A1641"/>
    <w:rsid w:val="005A1787"/>
    <w:rsid w:val="005A1CBD"/>
    <w:rsid w:val="005A1CCC"/>
    <w:rsid w:val="005A1E22"/>
    <w:rsid w:val="005A1ECB"/>
    <w:rsid w:val="005A23C3"/>
    <w:rsid w:val="005A32BC"/>
    <w:rsid w:val="005A34FD"/>
    <w:rsid w:val="005A3C05"/>
    <w:rsid w:val="005A3C10"/>
    <w:rsid w:val="005A4346"/>
    <w:rsid w:val="005A46E8"/>
    <w:rsid w:val="005A48F9"/>
    <w:rsid w:val="005A524C"/>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686"/>
    <w:rsid w:val="005D096E"/>
    <w:rsid w:val="005D0B1C"/>
    <w:rsid w:val="005D0BEB"/>
    <w:rsid w:val="005D114D"/>
    <w:rsid w:val="005D1302"/>
    <w:rsid w:val="005D1A75"/>
    <w:rsid w:val="005D1E8E"/>
    <w:rsid w:val="005D206C"/>
    <w:rsid w:val="005D210B"/>
    <w:rsid w:val="005D23BC"/>
    <w:rsid w:val="005D317A"/>
    <w:rsid w:val="005D3398"/>
    <w:rsid w:val="005D34E9"/>
    <w:rsid w:val="005D3EF1"/>
    <w:rsid w:val="005D3EF8"/>
    <w:rsid w:val="005D405F"/>
    <w:rsid w:val="005D432E"/>
    <w:rsid w:val="005D43D8"/>
    <w:rsid w:val="005D457E"/>
    <w:rsid w:val="005D4EC8"/>
    <w:rsid w:val="005D505A"/>
    <w:rsid w:val="005D54DB"/>
    <w:rsid w:val="005D698C"/>
    <w:rsid w:val="005D793C"/>
    <w:rsid w:val="005D7D4B"/>
    <w:rsid w:val="005D7D77"/>
    <w:rsid w:val="005D7EF7"/>
    <w:rsid w:val="005E05CA"/>
    <w:rsid w:val="005E0B2C"/>
    <w:rsid w:val="005E103F"/>
    <w:rsid w:val="005E10B5"/>
    <w:rsid w:val="005E1347"/>
    <w:rsid w:val="005E1E51"/>
    <w:rsid w:val="005E29CB"/>
    <w:rsid w:val="005E2A0F"/>
    <w:rsid w:val="005E2E5A"/>
    <w:rsid w:val="005E33AB"/>
    <w:rsid w:val="005E3936"/>
    <w:rsid w:val="005E3C2B"/>
    <w:rsid w:val="005E4126"/>
    <w:rsid w:val="005E4B02"/>
    <w:rsid w:val="005E4DB6"/>
    <w:rsid w:val="005E4F0F"/>
    <w:rsid w:val="005E4FED"/>
    <w:rsid w:val="005E525D"/>
    <w:rsid w:val="005E6ED6"/>
    <w:rsid w:val="005E6F1B"/>
    <w:rsid w:val="005E6FFC"/>
    <w:rsid w:val="005E758D"/>
    <w:rsid w:val="005E77EC"/>
    <w:rsid w:val="005E7D5B"/>
    <w:rsid w:val="005E7E38"/>
    <w:rsid w:val="005F00B9"/>
    <w:rsid w:val="005F0C66"/>
    <w:rsid w:val="005F0C94"/>
    <w:rsid w:val="005F0DFD"/>
    <w:rsid w:val="005F10AA"/>
    <w:rsid w:val="005F21E8"/>
    <w:rsid w:val="005F22DF"/>
    <w:rsid w:val="005F3340"/>
    <w:rsid w:val="005F3612"/>
    <w:rsid w:val="005F3A46"/>
    <w:rsid w:val="005F3E9A"/>
    <w:rsid w:val="005F43F7"/>
    <w:rsid w:val="005F4C86"/>
    <w:rsid w:val="005F4DB8"/>
    <w:rsid w:val="005F5518"/>
    <w:rsid w:val="005F556B"/>
    <w:rsid w:val="005F5F21"/>
    <w:rsid w:val="005F6271"/>
    <w:rsid w:val="005F64B3"/>
    <w:rsid w:val="005F7431"/>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D18"/>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DB"/>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449"/>
    <w:rsid w:val="0065532E"/>
    <w:rsid w:val="00655670"/>
    <w:rsid w:val="00655AC5"/>
    <w:rsid w:val="00655D9E"/>
    <w:rsid w:val="00656054"/>
    <w:rsid w:val="00656703"/>
    <w:rsid w:val="00656EEB"/>
    <w:rsid w:val="00657325"/>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60D4"/>
    <w:rsid w:val="0066663D"/>
    <w:rsid w:val="00666BF6"/>
    <w:rsid w:val="00666DBD"/>
    <w:rsid w:val="00666E2B"/>
    <w:rsid w:val="0066721E"/>
    <w:rsid w:val="006674FE"/>
    <w:rsid w:val="0066764C"/>
    <w:rsid w:val="00667ABD"/>
    <w:rsid w:val="00667EC0"/>
    <w:rsid w:val="006703D5"/>
    <w:rsid w:val="0067086F"/>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459"/>
    <w:rsid w:val="00681464"/>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F46"/>
    <w:rsid w:val="006B262E"/>
    <w:rsid w:val="006B3149"/>
    <w:rsid w:val="006B31FC"/>
    <w:rsid w:val="006B3295"/>
    <w:rsid w:val="006B33E2"/>
    <w:rsid w:val="006B3B04"/>
    <w:rsid w:val="006B4068"/>
    <w:rsid w:val="006B4EBD"/>
    <w:rsid w:val="006B54F9"/>
    <w:rsid w:val="006B59D0"/>
    <w:rsid w:val="006B5B42"/>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3CC"/>
    <w:rsid w:val="006C6516"/>
    <w:rsid w:val="006C652E"/>
    <w:rsid w:val="006C6704"/>
    <w:rsid w:val="006C6728"/>
    <w:rsid w:val="006C6755"/>
    <w:rsid w:val="006C6E2A"/>
    <w:rsid w:val="006C716C"/>
    <w:rsid w:val="006C788B"/>
    <w:rsid w:val="006C7AFE"/>
    <w:rsid w:val="006C7C49"/>
    <w:rsid w:val="006D05BE"/>
    <w:rsid w:val="006D0870"/>
    <w:rsid w:val="006D095D"/>
    <w:rsid w:val="006D1E9F"/>
    <w:rsid w:val="006D1FC7"/>
    <w:rsid w:val="006D235F"/>
    <w:rsid w:val="006D2758"/>
    <w:rsid w:val="006D2B59"/>
    <w:rsid w:val="006D2F99"/>
    <w:rsid w:val="006D348C"/>
    <w:rsid w:val="006D392D"/>
    <w:rsid w:val="006D3B2F"/>
    <w:rsid w:val="006D3CA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F5"/>
    <w:rsid w:val="006F0CCB"/>
    <w:rsid w:val="006F11D3"/>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AC4"/>
    <w:rsid w:val="00702924"/>
    <w:rsid w:val="00702B86"/>
    <w:rsid w:val="007030D7"/>
    <w:rsid w:val="007031CA"/>
    <w:rsid w:val="00703B05"/>
    <w:rsid w:val="0070477A"/>
    <w:rsid w:val="00704CB2"/>
    <w:rsid w:val="00704E51"/>
    <w:rsid w:val="00705355"/>
    <w:rsid w:val="00705B87"/>
    <w:rsid w:val="0070619E"/>
    <w:rsid w:val="00706CEA"/>
    <w:rsid w:val="00706D2A"/>
    <w:rsid w:val="00706E5A"/>
    <w:rsid w:val="00710248"/>
    <w:rsid w:val="0071029C"/>
    <w:rsid w:val="00710B11"/>
    <w:rsid w:val="00710FDB"/>
    <w:rsid w:val="0071188B"/>
    <w:rsid w:val="00711B49"/>
    <w:rsid w:val="00711FBD"/>
    <w:rsid w:val="0071203A"/>
    <w:rsid w:val="00712C81"/>
    <w:rsid w:val="00712E6C"/>
    <w:rsid w:val="00713171"/>
    <w:rsid w:val="00713570"/>
    <w:rsid w:val="0071371F"/>
    <w:rsid w:val="00713FA8"/>
    <w:rsid w:val="00714411"/>
    <w:rsid w:val="0071491E"/>
    <w:rsid w:val="00714ABC"/>
    <w:rsid w:val="00714B94"/>
    <w:rsid w:val="00714CD7"/>
    <w:rsid w:val="00715DE2"/>
    <w:rsid w:val="00716A7B"/>
    <w:rsid w:val="0072007D"/>
    <w:rsid w:val="007202AE"/>
    <w:rsid w:val="00720969"/>
    <w:rsid w:val="0072097E"/>
    <w:rsid w:val="00720FB9"/>
    <w:rsid w:val="00721D10"/>
    <w:rsid w:val="007226B2"/>
    <w:rsid w:val="00722FA8"/>
    <w:rsid w:val="007232B8"/>
    <w:rsid w:val="00723E46"/>
    <w:rsid w:val="00724928"/>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14DB"/>
    <w:rsid w:val="007315EA"/>
    <w:rsid w:val="00731786"/>
    <w:rsid w:val="00731981"/>
    <w:rsid w:val="00731D7F"/>
    <w:rsid w:val="00731FAD"/>
    <w:rsid w:val="0073243F"/>
    <w:rsid w:val="00732914"/>
    <w:rsid w:val="00732E32"/>
    <w:rsid w:val="0073318A"/>
    <w:rsid w:val="007338A2"/>
    <w:rsid w:val="00733CBE"/>
    <w:rsid w:val="00733D24"/>
    <w:rsid w:val="0073406D"/>
    <w:rsid w:val="00734F50"/>
    <w:rsid w:val="00735054"/>
    <w:rsid w:val="007350CC"/>
    <w:rsid w:val="00735BBB"/>
    <w:rsid w:val="00735D59"/>
    <w:rsid w:val="00735D7A"/>
    <w:rsid w:val="007363D0"/>
    <w:rsid w:val="007364CF"/>
    <w:rsid w:val="0073766F"/>
    <w:rsid w:val="00737EE8"/>
    <w:rsid w:val="00740605"/>
    <w:rsid w:val="00740EA5"/>
    <w:rsid w:val="007414E4"/>
    <w:rsid w:val="007414FE"/>
    <w:rsid w:val="0074176B"/>
    <w:rsid w:val="0074269A"/>
    <w:rsid w:val="00742A79"/>
    <w:rsid w:val="00742F02"/>
    <w:rsid w:val="00743213"/>
    <w:rsid w:val="00743283"/>
    <w:rsid w:val="007438D4"/>
    <w:rsid w:val="00743DDB"/>
    <w:rsid w:val="00744180"/>
    <w:rsid w:val="00744EE5"/>
    <w:rsid w:val="00745AE2"/>
    <w:rsid w:val="00745C6F"/>
    <w:rsid w:val="0074628C"/>
    <w:rsid w:val="007463E3"/>
    <w:rsid w:val="0074657E"/>
    <w:rsid w:val="00746844"/>
    <w:rsid w:val="00746893"/>
    <w:rsid w:val="0074694D"/>
    <w:rsid w:val="00746C02"/>
    <w:rsid w:val="00746C1A"/>
    <w:rsid w:val="007501EF"/>
    <w:rsid w:val="007502C4"/>
    <w:rsid w:val="00750715"/>
    <w:rsid w:val="007514F1"/>
    <w:rsid w:val="0075182E"/>
    <w:rsid w:val="00751A6F"/>
    <w:rsid w:val="00752698"/>
    <w:rsid w:val="007526D3"/>
    <w:rsid w:val="00752D97"/>
    <w:rsid w:val="00752F21"/>
    <w:rsid w:val="00753F38"/>
    <w:rsid w:val="007541CA"/>
    <w:rsid w:val="00754866"/>
    <w:rsid w:val="007551C8"/>
    <w:rsid w:val="00755A71"/>
    <w:rsid w:val="00755BFD"/>
    <w:rsid w:val="00756418"/>
    <w:rsid w:val="0075641C"/>
    <w:rsid w:val="007565AC"/>
    <w:rsid w:val="007565B0"/>
    <w:rsid w:val="00756793"/>
    <w:rsid w:val="007577F5"/>
    <w:rsid w:val="00757B76"/>
    <w:rsid w:val="00757BE8"/>
    <w:rsid w:val="00757EF6"/>
    <w:rsid w:val="007600B8"/>
    <w:rsid w:val="007602DC"/>
    <w:rsid w:val="00760CFB"/>
    <w:rsid w:val="00761410"/>
    <w:rsid w:val="007616AA"/>
    <w:rsid w:val="00761F30"/>
    <w:rsid w:val="00762449"/>
    <w:rsid w:val="00763497"/>
    <w:rsid w:val="0076372B"/>
    <w:rsid w:val="007638B3"/>
    <w:rsid w:val="00763919"/>
    <w:rsid w:val="00763B0D"/>
    <w:rsid w:val="007640B1"/>
    <w:rsid w:val="00764EEF"/>
    <w:rsid w:val="00765437"/>
    <w:rsid w:val="00765708"/>
    <w:rsid w:val="0076573E"/>
    <w:rsid w:val="0076588B"/>
    <w:rsid w:val="00765B51"/>
    <w:rsid w:val="0076631E"/>
    <w:rsid w:val="0076689B"/>
    <w:rsid w:val="00767147"/>
    <w:rsid w:val="0076784B"/>
    <w:rsid w:val="00767BD9"/>
    <w:rsid w:val="0077095F"/>
    <w:rsid w:val="00770C0D"/>
    <w:rsid w:val="00771114"/>
    <w:rsid w:val="00771407"/>
    <w:rsid w:val="007715DC"/>
    <w:rsid w:val="00772B25"/>
    <w:rsid w:val="00772CE6"/>
    <w:rsid w:val="00772D29"/>
    <w:rsid w:val="00772D96"/>
    <w:rsid w:val="00772EA2"/>
    <w:rsid w:val="007734CD"/>
    <w:rsid w:val="00773ABA"/>
    <w:rsid w:val="00773AD6"/>
    <w:rsid w:val="00773D1B"/>
    <w:rsid w:val="00773DD2"/>
    <w:rsid w:val="00773F58"/>
    <w:rsid w:val="007743B6"/>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D57"/>
    <w:rsid w:val="00796EA5"/>
    <w:rsid w:val="0079747B"/>
    <w:rsid w:val="007979B0"/>
    <w:rsid w:val="00797B1A"/>
    <w:rsid w:val="00797C47"/>
    <w:rsid w:val="00797C70"/>
    <w:rsid w:val="007A01CA"/>
    <w:rsid w:val="007A0755"/>
    <w:rsid w:val="007A092A"/>
    <w:rsid w:val="007A0CE0"/>
    <w:rsid w:val="007A1D0E"/>
    <w:rsid w:val="007A1F05"/>
    <w:rsid w:val="007A2443"/>
    <w:rsid w:val="007A2897"/>
    <w:rsid w:val="007A2A52"/>
    <w:rsid w:val="007A2B83"/>
    <w:rsid w:val="007A3B2A"/>
    <w:rsid w:val="007A3CD6"/>
    <w:rsid w:val="007A42F8"/>
    <w:rsid w:val="007A4B7C"/>
    <w:rsid w:val="007A4BED"/>
    <w:rsid w:val="007A4F0D"/>
    <w:rsid w:val="007A4FDD"/>
    <w:rsid w:val="007A55C1"/>
    <w:rsid w:val="007A5945"/>
    <w:rsid w:val="007A5B69"/>
    <w:rsid w:val="007A5DF6"/>
    <w:rsid w:val="007A615E"/>
    <w:rsid w:val="007A66F9"/>
    <w:rsid w:val="007A6749"/>
    <w:rsid w:val="007A6922"/>
    <w:rsid w:val="007A6C55"/>
    <w:rsid w:val="007A6E74"/>
    <w:rsid w:val="007A7245"/>
    <w:rsid w:val="007A748C"/>
    <w:rsid w:val="007A74F4"/>
    <w:rsid w:val="007A7586"/>
    <w:rsid w:val="007A7AB7"/>
    <w:rsid w:val="007A7B68"/>
    <w:rsid w:val="007B0664"/>
    <w:rsid w:val="007B0827"/>
    <w:rsid w:val="007B0A40"/>
    <w:rsid w:val="007B0C32"/>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5201"/>
    <w:rsid w:val="007B5815"/>
    <w:rsid w:val="007B5D68"/>
    <w:rsid w:val="007B5F09"/>
    <w:rsid w:val="007B5F86"/>
    <w:rsid w:val="007B64DB"/>
    <w:rsid w:val="007B6B93"/>
    <w:rsid w:val="007B74C7"/>
    <w:rsid w:val="007B7739"/>
    <w:rsid w:val="007B796E"/>
    <w:rsid w:val="007B7989"/>
    <w:rsid w:val="007B7BDC"/>
    <w:rsid w:val="007B7F71"/>
    <w:rsid w:val="007C09AB"/>
    <w:rsid w:val="007C1772"/>
    <w:rsid w:val="007C17D4"/>
    <w:rsid w:val="007C18A4"/>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D5"/>
    <w:rsid w:val="007D163B"/>
    <w:rsid w:val="007D1949"/>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75"/>
    <w:rsid w:val="007D6993"/>
    <w:rsid w:val="007D6C03"/>
    <w:rsid w:val="007D6D8A"/>
    <w:rsid w:val="007D6FE8"/>
    <w:rsid w:val="007D7215"/>
    <w:rsid w:val="007D7444"/>
    <w:rsid w:val="007D7697"/>
    <w:rsid w:val="007D7D11"/>
    <w:rsid w:val="007D7EA4"/>
    <w:rsid w:val="007E0077"/>
    <w:rsid w:val="007E0267"/>
    <w:rsid w:val="007E0436"/>
    <w:rsid w:val="007E08CC"/>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A3A"/>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8003F5"/>
    <w:rsid w:val="008004F9"/>
    <w:rsid w:val="0080073B"/>
    <w:rsid w:val="00800D55"/>
    <w:rsid w:val="00800F5E"/>
    <w:rsid w:val="008010D1"/>
    <w:rsid w:val="008013CD"/>
    <w:rsid w:val="008022CE"/>
    <w:rsid w:val="0080230C"/>
    <w:rsid w:val="00802621"/>
    <w:rsid w:val="00802870"/>
    <w:rsid w:val="008028BE"/>
    <w:rsid w:val="00802BC9"/>
    <w:rsid w:val="00802CAD"/>
    <w:rsid w:val="00802E09"/>
    <w:rsid w:val="00802F82"/>
    <w:rsid w:val="008032F2"/>
    <w:rsid w:val="008035E3"/>
    <w:rsid w:val="0080362C"/>
    <w:rsid w:val="00803AC0"/>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6424"/>
    <w:rsid w:val="00816A83"/>
    <w:rsid w:val="00816E4A"/>
    <w:rsid w:val="008172DB"/>
    <w:rsid w:val="00817429"/>
    <w:rsid w:val="00817481"/>
    <w:rsid w:val="00817C8B"/>
    <w:rsid w:val="0082015C"/>
    <w:rsid w:val="00820C08"/>
    <w:rsid w:val="00821113"/>
    <w:rsid w:val="00821243"/>
    <w:rsid w:val="0082178E"/>
    <w:rsid w:val="0082256C"/>
    <w:rsid w:val="00822B47"/>
    <w:rsid w:val="00822E12"/>
    <w:rsid w:val="00823A63"/>
    <w:rsid w:val="00823DA6"/>
    <w:rsid w:val="00823DD9"/>
    <w:rsid w:val="00824529"/>
    <w:rsid w:val="00824BF2"/>
    <w:rsid w:val="00824C23"/>
    <w:rsid w:val="00825FA5"/>
    <w:rsid w:val="008262B4"/>
    <w:rsid w:val="00826E17"/>
    <w:rsid w:val="00826FA7"/>
    <w:rsid w:val="00827474"/>
    <w:rsid w:val="0082792F"/>
    <w:rsid w:val="0083027A"/>
    <w:rsid w:val="00830812"/>
    <w:rsid w:val="0083092E"/>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CA5"/>
    <w:rsid w:val="00836CC5"/>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2E81"/>
    <w:rsid w:val="00863BBF"/>
    <w:rsid w:val="0086448B"/>
    <w:rsid w:val="008650FE"/>
    <w:rsid w:val="0086585C"/>
    <w:rsid w:val="008661E9"/>
    <w:rsid w:val="0086646E"/>
    <w:rsid w:val="008664F5"/>
    <w:rsid w:val="0086654B"/>
    <w:rsid w:val="00866B24"/>
    <w:rsid w:val="00866C34"/>
    <w:rsid w:val="00866D0D"/>
    <w:rsid w:val="00867592"/>
    <w:rsid w:val="00867998"/>
    <w:rsid w:val="008679E6"/>
    <w:rsid w:val="0087025B"/>
    <w:rsid w:val="008705D4"/>
    <w:rsid w:val="008706C6"/>
    <w:rsid w:val="0087082B"/>
    <w:rsid w:val="0087086D"/>
    <w:rsid w:val="008709DF"/>
    <w:rsid w:val="00870BDC"/>
    <w:rsid w:val="00871564"/>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5B6"/>
    <w:rsid w:val="00875FFB"/>
    <w:rsid w:val="0087649C"/>
    <w:rsid w:val="00876916"/>
    <w:rsid w:val="00876E02"/>
    <w:rsid w:val="00877344"/>
    <w:rsid w:val="00877395"/>
    <w:rsid w:val="00877BD3"/>
    <w:rsid w:val="00880099"/>
    <w:rsid w:val="008812D6"/>
    <w:rsid w:val="00881621"/>
    <w:rsid w:val="00881B45"/>
    <w:rsid w:val="00881BC5"/>
    <w:rsid w:val="008820D0"/>
    <w:rsid w:val="0088224D"/>
    <w:rsid w:val="00882A84"/>
    <w:rsid w:val="00882CDF"/>
    <w:rsid w:val="00883A88"/>
    <w:rsid w:val="00883C87"/>
    <w:rsid w:val="00883CDE"/>
    <w:rsid w:val="0088448A"/>
    <w:rsid w:val="00884739"/>
    <w:rsid w:val="008851B7"/>
    <w:rsid w:val="00885EC0"/>
    <w:rsid w:val="00885FEC"/>
    <w:rsid w:val="00886464"/>
    <w:rsid w:val="00886FB6"/>
    <w:rsid w:val="00890B2F"/>
    <w:rsid w:val="00890BDB"/>
    <w:rsid w:val="00890EB9"/>
    <w:rsid w:val="00891F91"/>
    <w:rsid w:val="00892176"/>
    <w:rsid w:val="008922DF"/>
    <w:rsid w:val="00892602"/>
    <w:rsid w:val="0089292B"/>
    <w:rsid w:val="00894153"/>
    <w:rsid w:val="008942C7"/>
    <w:rsid w:val="008949BD"/>
    <w:rsid w:val="0089555B"/>
    <w:rsid w:val="00895666"/>
    <w:rsid w:val="00895842"/>
    <w:rsid w:val="00895D8B"/>
    <w:rsid w:val="00896909"/>
    <w:rsid w:val="00896C52"/>
    <w:rsid w:val="00896D8A"/>
    <w:rsid w:val="008974FB"/>
    <w:rsid w:val="008A04B6"/>
    <w:rsid w:val="008A04DB"/>
    <w:rsid w:val="008A063E"/>
    <w:rsid w:val="008A0698"/>
    <w:rsid w:val="008A08B2"/>
    <w:rsid w:val="008A0943"/>
    <w:rsid w:val="008A1D4D"/>
    <w:rsid w:val="008A1E46"/>
    <w:rsid w:val="008A1F00"/>
    <w:rsid w:val="008A2060"/>
    <w:rsid w:val="008A2EEA"/>
    <w:rsid w:val="008A34EF"/>
    <w:rsid w:val="008A3BFE"/>
    <w:rsid w:val="008A434E"/>
    <w:rsid w:val="008A4731"/>
    <w:rsid w:val="008A4889"/>
    <w:rsid w:val="008A4BAB"/>
    <w:rsid w:val="008A4FF1"/>
    <w:rsid w:val="008A50B0"/>
    <w:rsid w:val="008A5496"/>
    <w:rsid w:val="008A5E5C"/>
    <w:rsid w:val="008A6187"/>
    <w:rsid w:val="008A6336"/>
    <w:rsid w:val="008A63F6"/>
    <w:rsid w:val="008A6E9F"/>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2364"/>
    <w:rsid w:val="008C2433"/>
    <w:rsid w:val="008C2457"/>
    <w:rsid w:val="008C2CE0"/>
    <w:rsid w:val="008C3133"/>
    <w:rsid w:val="008C331C"/>
    <w:rsid w:val="008C3C8A"/>
    <w:rsid w:val="008C4253"/>
    <w:rsid w:val="008C4443"/>
    <w:rsid w:val="008C45A5"/>
    <w:rsid w:val="008C46AF"/>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573F"/>
    <w:rsid w:val="008D5CB6"/>
    <w:rsid w:val="008D5F54"/>
    <w:rsid w:val="008D5FDD"/>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2167"/>
    <w:rsid w:val="008F22CC"/>
    <w:rsid w:val="008F236D"/>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D8"/>
    <w:rsid w:val="0090407A"/>
    <w:rsid w:val="00904ECC"/>
    <w:rsid w:val="00905227"/>
    <w:rsid w:val="009054F1"/>
    <w:rsid w:val="00905F13"/>
    <w:rsid w:val="009061D9"/>
    <w:rsid w:val="0090657D"/>
    <w:rsid w:val="009068A3"/>
    <w:rsid w:val="00906AAD"/>
    <w:rsid w:val="00907665"/>
    <w:rsid w:val="009078A0"/>
    <w:rsid w:val="009078FE"/>
    <w:rsid w:val="00907D52"/>
    <w:rsid w:val="00907DB0"/>
    <w:rsid w:val="00910302"/>
    <w:rsid w:val="0091035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440"/>
    <w:rsid w:val="009145D9"/>
    <w:rsid w:val="00914A3E"/>
    <w:rsid w:val="00915196"/>
    <w:rsid w:val="0091520C"/>
    <w:rsid w:val="009153E5"/>
    <w:rsid w:val="009159DE"/>
    <w:rsid w:val="00915EB0"/>
    <w:rsid w:val="009164D4"/>
    <w:rsid w:val="00916600"/>
    <w:rsid w:val="0091664D"/>
    <w:rsid w:val="00916657"/>
    <w:rsid w:val="00916693"/>
    <w:rsid w:val="00916BF9"/>
    <w:rsid w:val="009171DD"/>
    <w:rsid w:val="0091744D"/>
    <w:rsid w:val="009174BA"/>
    <w:rsid w:val="00917704"/>
    <w:rsid w:val="00920061"/>
    <w:rsid w:val="00920409"/>
    <w:rsid w:val="00920B3A"/>
    <w:rsid w:val="00920C56"/>
    <w:rsid w:val="009211F2"/>
    <w:rsid w:val="009214F0"/>
    <w:rsid w:val="00921E99"/>
    <w:rsid w:val="009229E1"/>
    <w:rsid w:val="00922EC0"/>
    <w:rsid w:val="0092315F"/>
    <w:rsid w:val="009234C6"/>
    <w:rsid w:val="0092355E"/>
    <w:rsid w:val="0092367A"/>
    <w:rsid w:val="009237CD"/>
    <w:rsid w:val="00923EB7"/>
    <w:rsid w:val="009240ED"/>
    <w:rsid w:val="00924281"/>
    <w:rsid w:val="00924F8E"/>
    <w:rsid w:val="00925292"/>
    <w:rsid w:val="0092581E"/>
    <w:rsid w:val="009258FA"/>
    <w:rsid w:val="00925E18"/>
    <w:rsid w:val="00925E38"/>
    <w:rsid w:val="00925F83"/>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910"/>
    <w:rsid w:val="00934B88"/>
    <w:rsid w:val="00934B96"/>
    <w:rsid w:val="00935427"/>
    <w:rsid w:val="00935708"/>
    <w:rsid w:val="0093618C"/>
    <w:rsid w:val="009361F0"/>
    <w:rsid w:val="0093629A"/>
    <w:rsid w:val="00936609"/>
    <w:rsid w:val="009367BB"/>
    <w:rsid w:val="00936B21"/>
    <w:rsid w:val="00936BA9"/>
    <w:rsid w:val="00936ECC"/>
    <w:rsid w:val="00937AEC"/>
    <w:rsid w:val="00937B65"/>
    <w:rsid w:val="00937EE5"/>
    <w:rsid w:val="00937EFA"/>
    <w:rsid w:val="0094039A"/>
    <w:rsid w:val="00940832"/>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E1"/>
    <w:rsid w:val="0095512D"/>
    <w:rsid w:val="009554D2"/>
    <w:rsid w:val="00955830"/>
    <w:rsid w:val="00955BFD"/>
    <w:rsid w:val="00956435"/>
    <w:rsid w:val="009569E0"/>
    <w:rsid w:val="00956C23"/>
    <w:rsid w:val="009577D1"/>
    <w:rsid w:val="00957B6D"/>
    <w:rsid w:val="00957CAB"/>
    <w:rsid w:val="00957F1F"/>
    <w:rsid w:val="0096013C"/>
    <w:rsid w:val="00960634"/>
    <w:rsid w:val="009607BB"/>
    <w:rsid w:val="009609CF"/>
    <w:rsid w:val="00960A75"/>
    <w:rsid w:val="00961199"/>
    <w:rsid w:val="009612D7"/>
    <w:rsid w:val="00961403"/>
    <w:rsid w:val="00961801"/>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464"/>
    <w:rsid w:val="009664EB"/>
    <w:rsid w:val="0096651E"/>
    <w:rsid w:val="00966632"/>
    <w:rsid w:val="00967815"/>
    <w:rsid w:val="00967B26"/>
    <w:rsid w:val="00967E8C"/>
    <w:rsid w:val="00967F06"/>
    <w:rsid w:val="00970171"/>
    <w:rsid w:val="00970207"/>
    <w:rsid w:val="00970F2F"/>
    <w:rsid w:val="009710FC"/>
    <w:rsid w:val="0097125D"/>
    <w:rsid w:val="0097130B"/>
    <w:rsid w:val="0097176E"/>
    <w:rsid w:val="00971BAD"/>
    <w:rsid w:val="00972013"/>
    <w:rsid w:val="00972CBE"/>
    <w:rsid w:val="00972E56"/>
    <w:rsid w:val="00973404"/>
    <w:rsid w:val="00973470"/>
    <w:rsid w:val="009738B2"/>
    <w:rsid w:val="00973EBF"/>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30C"/>
    <w:rsid w:val="009815F6"/>
    <w:rsid w:val="00981D04"/>
    <w:rsid w:val="00981E14"/>
    <w:rsid w:val="00981EFD"/>
    <w:rsid w:val="00982774"/>
    <w:rsid w:val="00982841"/>
    <w:rsid w:val="00982ED0"/>
    <w:rsid w:val="009832F3"/>
    <w:rsid w:val="00983E03"/>
    <w:rsid w:val="0098402B"/>
    <w:rsid w:val="009841FA"/>
    <w:rsid w:val="009848F0"/>
    <w:rsid w:val="00984AC6"/>
    <w:rsid w:val="00984BAD"/>
    <w:rsid w:val="009859FC"/>
    <w:rsid w:val="00986619"/>
    <w:rsid w:val="00986A47"/>
    <w:rsid w:val="00986DCF"/>
    <w:rsid w:val="00986F50"/>
    <w:rsid w:val="009872E6"/>
    <w:rsid w:val="00987A8C"/>
    <w:rsid w:val="00990258"/>
    <w:rsid w:val="009903F3"/>
    <w:rsid w:val="009904A7"/>
    <w:rsid w:val="00990602"/>
    <w:rsid w:val="009907BD"/>
    <w:rsid w:val="0099103C"/>
    <w:rsid w:val="0099163E"/>
    <w:rsid w:val="00991D44"/>
    <w:rsid w:val="00991F17"/>
    <w:rsid w:val="00992079"/>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415F"/>
    <w:rsid w:val="009A425C"/>
    <w:rsid w:val="009A4969"/>
    <w:rsid w:val="009A4B9D"/>
    <w:rsid w:val="009A60F3"/>
    <w:rsid w:val="009A6560"/>
    <w:rsid w:val="009A6650"/>
    <w:rsid w:val="009A6C63"/>
    <w:rsid w:val="009A779E"/>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993"/>
    <w:rsid w:val="009C3FA5"/>
    <w:rsid w:val="009C490D"/>
    <w:rsid w:val="009C4C91"/>
    <w:rsid w:val="009C50D0"/>
    <w:rsid w:val="009C5488"/>
    <w:rsid w:val="009C5F73"/>
    <w:rsid w:val="009C6554"/>
    <w:rsid w:val="009C66B6"/>
    <w:rsid w:val="009C67CB"/>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E9E"/>
    <w:rsid w:val="009D3336"/>
    <w:rsid w:val="009D3366"/>
    <w:rsid w:val="009D463F"/>
    <w:rsid w:val="009D4EAA"/>
    <w:rsid w:val="009D4FA2"/>
    <w:rsid w:val="009D558B"/>
    <w:rsid w:val="009D55A9"/>
    <w:rsid w:val="009D5706"/>
    <w:rsid w:val="009D737E"/>
    <w:rsid w:val="009D745C"/>
    <w:rsid w:val="009D7EF9"/>
    <w:rsid w:val="009E051F"/>
    <w:rsid w:val="009E0AF3"/>
    <w:rsid w:val="009E0CEF"/>
    <w:rsid w:val="009E0F98"/>
    <w:rsid w:val="009E1309"/>
    <w:rsid w:val="009E14CE"/>
    <w:rsid w:val="009E16C5"/>
    <w:rsid w:val="009E2071"/>
    <w:rsid w:val="009E2124"/>
    <w:rsid w:val="009E28B6"/>
    <w:rsid w:val="009E2DD3"/>
    <w:rsid w:val="009E3BB0"/>
    <w:rsid w:val="009E3C6F"/>
    <w:rsid w:val="009E3CDC"/>
    <w:rsid w:val="009E3D4C"/>
    <w:rsid w:val="009E3F0A"/>
    <w:rsid w:val="009E436A"/>
    <w:rsid w:val="009E4688"/>
    <w:rsid w:val="009E4A04"/>
    <w:rsid w:val="009E4C3E"/>
    <w:rsid w:val="009E4E56"/>
    <w:rsid w:val="009E5F25"/>
    <w:rsid w:val="009E6B0C"/>
    <w:rsid w:val="009E7185"/>
    <w:rsid w:val="009E71F0"/>
    <w:rsid w:val="009E72F3"/>
    <w:rsid w:val="009E73E8"/>
    <w:rsid w:val="009E754A"/>
    <w:rsid w:val="009E7C2F"/>
    <w:rsid w:val="009F0660"/>
    <w:rsid w:val="009F129A"/>
    <w:rsid w:val="009F130B"/>
    <w:rsid w:val="009F1461"/>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8D3"/>
    <w:rsid w:val="009F6B11"/>
    <w:rsid w:val="009F6B16"/>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BAA"/>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EE0"/>
    <w:rsid w:val="00A202B4"/>
    <w:rsid w:val="00A203F4"/>
    <w:rsid w:val="00A20486"/>
    <w:rsid w:val="00A2059D"/>
    <w:rsid w:val="00A2078C"/>
    <w:rsid w:val="00A209FC"/>
    <w:rsid w:val="00A20C69"/>
    <w:rsid w:val="00A218CC"/>
    <w:rsid w:val="00A21DAD"/>
    <w:rsid w:val="00A22ECE"/>
    <w:rsid w:val="00A2300D"/>
    <w:rsid w:val="00A23296"/>
    <w:rsid w:val="00A23380"/>
    <w:rsid w:val="00A23489"/>
    <w:rsid w:val="00A238D9"/>
    <w:rsid w:val="00A2428B"/>
    <w:rsid w:val="00A24F82"/>
    <w:rsid w:val="00A2534D"/>
    <w:rsid w:val="00A25A53"/>
    <w:rsid w:val="00A26095"/>
    <w:rsid w:val="00A26246"/>
    <w:rsid w:val="00A26840"/>
    <w:rsid w:val="00A26C9F"/>
    <w:rsid w:val="00A26CF9"/>
    <w:rsid w:val="00A26F48"/>
    <w:rsid w:val="00A27A08"/>
    <w:rsid w:val="00A27CFF"/>
    <w:rsid w:val="00A30240"/>
    <w:rsid w:val="00A302BB"/>
    <w:rsid w:val="00A304BE"/>
    <w:rsid w:val="00A30674"/>
    <w:rsid w:val="00A310D0"/>
    <w:rsid w:val="00A314A2"/>
    <w:rsid w:val="00A314D0"/>
    <w:rsid w:val="00A31A93"/>
    <w:rsid w:val="00A31AC3"/>
    <w:rsid w:val="00A31F76"/>
    <w:rsid w:val="00A32772"/>
    <w:rsid w:val="00A327C2"/>
    <w:rsid w:val="00A330CB"/>
    <w:rsid w:val="00A33351"/>
    <w:rsid w:val="00A33679"/>
    <w:rsid w:val="00A33D67"/>
    <w:rsid w:val="00A34075"/>
    <w:rsid w:val="00A3485D"/>
    <w:rsid w:val="00A34AC4"/>
    <w:rsid w:val="00A34C3C"/>
    <w:rsid w:val="00A34D1D"/>
    <w:rsid w:val="00A351AD"/>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2048"/>
    <w:rsid w:val="00A4233C"/>
    <w:rsid w:val="00A4273E"/>
    <w:rsid w:val="00A429A1"/>
    <w:rsid w:val="00A42E2B"/>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B5A"/>
    <w:rsid w:val="00A46E06"/>
    <w:rsid w:val="00A46F83"/>
    <w:rsid w:val="00A471FC"/>
    <w:rsid w:val="00A47A0E"/>
    <w:rsid w:val="00A47B76"/>
    <w:rsid w:val="00A5031D"/>
    <w:rsid w:val="00A50341"/>
    <w:rsid w:val="00A509BA"/>
    <w:rsid w:val="00A50ED9"/>
    <w:rsid w:val="00A5139A"/>
    <w:rsid w:val="00A51955"/>
    <w:rsid w:val="00A51C78"/>
    <w:rsid w:val="00A51C7F"/>
    <w:rsid w:val="00A52388"/>
    <w:rsid w:val="00A5262A"/>
    <w:rsid w:val="00A528E3"/>
    <w:rsid w:val="00A53339"/>
    <w:rsid w:val="00A53485"/>
    <w:rsid w:val="00A534D2"/>
    <w:rsid w:val="00A54157"/>
    <w:rsid w:val="00A54947"/>
    <w:rsid w:val="00A54A62"/>
    <w:rsid w:val="00A55886"/>
    <w:rsid w:val="00A55B31"/>
    <w:rsid w:val="00A55DDD"/>
    <w:rsid w:val="00A55FA6"/>
    <w:rsid w:val="00A562B4"/>
    <w:rsid w:val="00A56354"/>
    <w:rsid w:val="00A56546"/>
    <w:rsid w:val="00A56B6B"/>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DB1"/>
    <w:rsid w:val="00A62EF6"/>
    <w:rsid w:val="00A62FA4"/>
    <w:rsid w:val="00A637DC"/>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1312"/>
    <w:rsid w:val="00A81B5A"/>
    <w:rsid w:val="00A81C10"/>
    <w:rsid w:val="00A82EF8"/>
    <w:rsid w:val="00A8361D"/>
    <w:rsid w:val="00A838C2"/>
    <w:rsid w:val="00A83D50"/>
    <w:rsid w:val="00A84513"/>
    <w:rsid w:val="00A845CE"/>
    <w:rsid w:val="00A84B5C"/>
    <w:rsid w:val="00A84C99"/>
    <w:rsid w:val="00A84E33"/>
    <w:rsid w:val="00A8537D"/>
    <w:rsid w:val="00A85C65"/>
    <w:rsid w:val="00A85CEC"/>
    <w:rsid w:val="00A85EBC"/>
    <w:rsid w:val="00A860F0"/>
    <w:rsid w:val="00A8624F"/>
    <w:rsid w:val="00A867AD"/>
    <w:rsid w:val="00A86E61"/>
    <w:rsid w:val="00A86F81"/>
    <w:rsid w:val="00A87436"/>
    <w:rsid w:val="00A874ED"/>
    <w:rsid w:val="00A87920"/>
    <w:rsid w:val="00A87E3A"/>
    <w:rsid w:val="00A87FF3"/>
    <w:rsid w:val="00A9002B"/>
    <w:rsid w:val="00A90F45"/>
    <w:rsid w:val="00A91189"/>
    <w:rsid w:val="00A911B9"/>
    <w:rsid w:val="00A919C9"/>
    <w:rsid w:val="00A91A94"/>
    <w:rsid w:val="00A91F2F"/>
    <w:rsid w:val="00A926D4"/>
    <w:rsid w:val="00A92F55"/>
    <w:rsid w:val="00A934B4"/>
    <w:rsid w:val="00A93627"/>
    <w:rsid w:val="00A943AC"/>
    <w:rsid w:val="00A94B42"/>
    <w:rsid w:val="00A9529E"/>
    <w:rsid w:val="00A95B69"/>
    <w:rsid w:val="00A95D38"/>
    <w:rsid w:val="00A95E48"/>
    <w:rsid w:val="00A95E55"/>
    <w:rsid w:val="00A95F0B"/>
    <w:rsid w:val="00A9605B"/>
    <w:rsid w:val="00A96231"/>
    <w:rsid w:val="00A96B51"/>
    <w:rsid w:val="00A96C7E"/>
    <w:rsid w:val="00A96CC5"/>
    <w:rsid w:val="00A97347"/>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85A"/>
    <w:rsid w:val="00AA3BF0"/>
    <w:rsid w:val="00AA4306"/>
    <w:rsid w:val="00AA43C4"/>
    <w:rsid w:val="00AA50A7"/>
    <w:rsid w:val="00AA54DD"/>
    <w:rsid w:val="00AA5683"/>
    <w:rsid w:val="00AA6029"/>
    <w:rsid w:val="00AA62C1"/>
    <w:rsid w:val="00AA6E42"/>
    <w:rsid w:val="00AA78B5"/>
    <w:rsid w:val="00AA7DB7"/>
    <w:rsid w:val="00AA7FE8"/>
    <w:rsid w:val="00AB01BA"/>
    <w:rsid w:val="00AB048E"/>
    <w:rsid w:val="00AB0C8B"/>
    <w:rsid w:val="00AB0D52"/>
    <w:rsid w:val="00AB150A"/>
    <w:rsid w:val="00AB150C"/>
    <w:rsid w:val="00AB1620"/>
    <w:rsid w:val="00AB1F5E"/>
    <w:rsid w:val="00AB2229"/>
    <w:rsid w:val="00AB226E"/>
    <w:rsid w:val="00AB2556"/>
    <w:rsid w:val="00AB2B66"/>
    <w:rsid w:val="00AB2F4F"/>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D80"/>
    <w:rsid w:val="00AC566F"/>
    <w:rsid w:val="00AC5785"/>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18A"/>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272"/>
    <w:rsid w:val="00AF4D8B"/>
    <w:rsid w:val="00AF5057"/>
    <w:rsid w:val="00AF5392"/>
    <w:rsid w:val="00AF58B0"/>
    <w:rsid w:val="00AF5C2C"/>
    <w:rsid w:val="00AF5D88"/>
    <w:rsid w:val="00AF5DA6"/>
    <w:rsid w:val="00AF60B0"/>
    <w:rsid w:val="00AF60E5"/>
    <w:rsid w:val="00AF620E"/>
    <w:rsid w:val="00AF62F8"/>
    <w:rsid w:val="00AF6634"/>
    <w:rsid w:val="00AF6C63"/>
    <w:rsid w:val="00AF7374"/>
    <w:rsid w:val="00AF738F"/>
    <w:rsid w:val="00AF7AA4"/>
    <w:rsid w:val="00AF7EF2"/>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8E"/>
    <w:rsid w:val="00B05AF3"/>
    <w:rsid w:val="00B05E57"/>
    <w:rsid w:val="00B064B4"/>
    <w:rsid w:val="00B06976"/>
    <w:rsid w:val="00B072A8"/>
    <w:rsid w:val="00B0768D"/>
    <w:rsid w:val="00B07B9A"/>
    <w:rsid w:val="00B07C2D"/>
    <w:rsid w:val="00B104E1"/>
    <w:rsid w:val="00B1114D"/>
    <w:rsid w:val="00B1148C"/>
    <w:rsid w:val="00B11591"/>
    <w:rsid w:val="00B11896"/>
    <w:rsid w:val="00B11BAE"/>
    <w:rsid w:val="00B12031"/>
    <w:rsid w:val="00B12302"/>
    <w:rsid w:val="00B12D6D"/>
    <w:rsid w:val="00B13036"/>
    <w:rsid w:val="00B133EC"/>
    <w:rsid w:val="00B1341D"/>
    <w:rsid w:val="00B13BDB"/>
    <w:rsid w:val="00B13CAC"/>
    <w:rsid w:val="00B13E51"/>
    <w:rsid w:val="00B1446B"/>
    <w:rsid w:val="00B14966"/>
    <w:rsid w:val="00B149A7"/>
    <w:rsid w:val="00B14CAC"/>
    <w:rsid w:val="00B14EC2"/>
    <w:rsid w:val="00B14FCA"/>
    <w:rsid w:val="00B157B2"/>
    <w:rsid w:val="00B15AF8"/>
    <w:rsid w:val="00B15C39"/>
    <w:rsid w:val="00B15C61"/>
    <w:rsid w:val="00B15D9D"/>
    <w:rsid w:val="00B161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5441"/>
    <w:rsid w:val="00B254C1"/>
    <w:rsid w:val="00B254D0"/>
    <w:rsid w:val="00B2552B"/>
    <w:rsid w:val="00B265B2"/>
    <w:rsid w:val="00B26813"/>
    <w:rsid w:val="00B269BB"/>
    <w:rsid w:val="00B26A44"/>
    <w:rsid w:val="00B26D28"/>
    <w:rsid w:val="00B2706C"/>
    <w:rsid w:val="00B27598"/>
    <w:rsid w:val="00B277EB"/>
    <w:rsid w:val="00B277FD"/>
    <w:rsid w:val="00B27897"/>
    <w:rsid w:val="00B27A5F"/>
    <w:rsid w:val="00B27B7B"/>
    <w:rsid w:val="00B27E2F"/>
    <w:rsid w:val="00B27FF1"/>
    <w:rsid w:val="00B3017C"/>
    <w:rsid w:val="00B30F42"/>
    <w:rsid w:val="00B31563"/>
    <w:rsid w:val="00B31B76"/>
    <w:rsid w:val="00B32541"/>
    <w:rsid w:val="00B32B6F"/>
    <w:rsid w:val="00B32CF3"/>
    <w:rsid w:val="00B33073"/>
    <w:rsid w:val="00B330CC"/>
    <w:rsid w:val="00B35121"/>
    <w:rsid w:val="00B35753"/>
    <w:rsid w:val="00B35993"/>
    <w:rsid w:val="00B35EB6"/>
    <w:rsid w:val="00B35F37"/>
    <w:rsid w:val="00B36885"/>
    <w:rsid w:val="00B36DB5"/>
    <w:rsid w:val="00B37C2C"/>
    <w:rsid w:val="00B401D3"/>
    <w:rsid w:val="00B40261"/>
    <w:rsid w:val="00B4045E"/>
    <w:rsid w:val="00B404E7"/>
    <w:rsid w:val="00B40FD2"/>
    <w:rsid w:val="00B412C4"/>
    <w:rsid w:val="00B415B2"/>
    <w:rsid w:val="00B41C38"/>
    <w:rsid w:val="00B41ED4"/>
    <w:rsid w:val="00B423E1"/>
    <w:rsid w:val="00B4242E"/>
    <w:rsid w:val="00B4288E"/>
    <w:rsid w:val="00B42BBD"/>
    <w:rsid w:val="00B42C03"/>
    <w:rsid w:val="00B43149"/>
    <w:rsid w:val="00B43E1D"/>
    <w:rsid w:val="00B43E1F"/>
    <w:rsid w:val="00B441B3"/>
    <w:rsid w:val="00B441C7"/>
    <w:rsid w:val="00B4464C"/>
    <w:rsid w:val="00B449B5"/>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60235"/>
    <w:rsid w:val="00B603CF"/>
    <w:rsid w:val="00B6094E"/>
    <w:rsid w:val="00B6122E"/>
    <w:rsid w:val="00B6174E"/>
    <w:rsid w:val="00B61A8F"/>
    <w:rsid w:val="00B62707"/>
    <w:rsid w:val="00B63204"/>
    <w:rsid w:val="00B6389D"/>
    <w:rsid w:val="00B63A9F"/>
    <w:rsid w:val="00B63FFC"/>
    <w:rsid w:val="00B64B01"/>
    <w:rsid w:val="00B64CDE"/>
    <w:rsid w:val="00B64EBE"/>
    <w:rsid w:val="00B6535D"/>
    <w:rsid w:val="00B6553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8CB"/>
    <w:rsid w:val="00B76A2F"/>
    <w:rsid w:val="00B76A42"/>
    <w:rsid w:val="00B77153"/>
    <w:rsid w:val="00B7793A"/>
    <w:rsid w:val="00B80636"/>
    <w:rsid w:val="00B8067F"/>
    <w:rsid w:val="00B809A0"/>
    <w:rsid w:val="00B80BB3"/>
    <w:rsid w:val="00B80C2F"/>
    <w:rsid w:val="00B80D9C"/>
    <w:rsid w:val="00B81FA9"/>
    <w:rsid w:val="00B82046"/>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2D8A"/>
    <w:rsid w:val="00BB300D"/>
    <w:rsid w:val="00BB30F3"/>
    <w:rsid w:val="00BB313D"/>
    <w:rsid w:val="00BB3235"/>
    <w:rsid w:val="00BB32BE"/>
    <w:rsid w:val="00BB3324"/>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F4B"/>
    <w:rsid w:val="00BB7056"/>
    <w:rsid w:val="00BB7707"/>
    <w:rsid w:val="00BB78E2"/>
    <w:rsid w:val="00BB7C91"/>
    <w:rsid w:val="00BB7CE2"/>
    <w:rsid w:val="00BC01BD"/>
    <w:rsid w:val="00BC03A3"/>
    <w:rsid w:val="00BC0FE6"/>
    <w:rsid w:val="00BC1058"/>
    <w:rsid w:val="00BC10BF"/>
    <w:rsid w:val="00BC1C0B"/>
    <w:rsid w:val="00BC2651"/>
    <w:rsid w:val="00BC2EA8"/>
    <w:rsid w:val="00BC3B29"/>
    <w:rsid w:val="00BC3F71"/>
    <w:rsid w:val="00BC4384"/>
    <w:rsid w:val="00BC499C"/>
    <w:rsid w:val="00BC4BA5"/>
    <w:rsid w:val="00BC4CB8"/>
    <w:rsid w:val="00BC4CFE"/>
    <w:rsid w:val="00BC4D19"/>
    <w:rsid w:val="00BC5520"/>
    <w:rsid w:val="00BC599E"/>
    <w:rsid w:val="00BC5E59"/>
    <w:rsid w:val="00BC6457"/>
    <w:rsid w:val="00BC66F2"/>
    <w:rsid w:val="00BC6F45"/>
    <w:rsid w:val="00BC700C"/>
    <w:rsid w:val="00BC79B1"/>
    <w:rsid w:val="00BC7E13"/>
    <w:rsid w:val="00BC7F8F"/>
    <w:rsid w:val="00BD0154"/>
    <w:rsid w:val="00BD01F5"/>
    <w:rsid w:val="00BD054E"/>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B00"/>
    <w:rsid w:val="00BE5C90"/>
    <w:rsid w:val="00BE5CD7"/>
    <w:rsid w:val="00BE607A"/>
    <w:rsid w:val="00BE6590"/>
    <w:rsid w:val="00BE68EF"/>
    <w:rsid w:val="00BE70C8"/>
    <w:rsid w:val="00BE7928"/>
    <w:rsid w:val="00BE79B5"/>
    <w:rsid w:val="00BE79FE"/>
    <w:rsid w:val="00BE7B5A"/>
    <w:rsid w:val="00BE7D50"/>
    <w:rsid w:val="00BE7D79"/>
    <w:rsid w:val="00BF09F4"/>
    <w:rsid w:val="00BF0FDB"/>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E0"/>
    <w:rsid w:val="00C11729"/>
    <w:rsid w:val="00C11FB9"/>
    <w:rsid w:val="00C12177"/>
    <w:rsid w:val="00C12557"/>
    <w:rsid w:val="00C1314C"/>
    <w:rsid w:val="00C13753"/>
    <w:rsid w:val="00C14E5E"/>
    <w:rsid w:val="00C152F6"/>
    <w:rsid w:val="00C155EB"/>
    <w:rsid w:val="00C158CB"/>
    <w:rsid w:val="00C16814"/>
    <w:rsid w:val="00C174B0"/>
    <w:rsid w:val="00C177E3"/>
    <w:rsid w:val="00C17D99"/>
    <w:rsid w:val="00C17F63"/>
    <w:rsid w:val="00C2025E"/>
    <w:rsid w:val="00C218BB"/>
    <w:rsid w:val="00C21A0F"/>
    <w:rsid w:val="00C21F39"/>
    <w:rsid w:val="00C21F6B"/>
    <w:rsid w:val="00C22013"/>
    <w:rsid w:val="00C227C0"/>
    <w:rsid w:val="00C2318F"/>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815"/>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3C1"/>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972"/>
    <w:rsid w:val="00C42A19"/>
    <w:rsid w:val="00C431F3"/>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31C5"/>
    <w:rsid w:val="00C53509"/>
    <w:rsid w:val="00C53C4F"/>
    <w:rsid w:val="00C54313"/>
    <w:rsid w:val="00C54E5F"/>
    <w:rsid w:val="00C558FB"/>
    <w:rsid w:val="00C559A1"/>
    <w:rsid w:val="00C55C17"/>
    <w:rsid w:val="00C5678E"/>
    <w:rsid w:val="00C569F5"/>
    <w:rsid w:val="00C56BEF"/>
    <w:rsid w:val="00C56D40"/>
    <w:rsid w:val="00C576FD"/>
    <w:rsid w:val="00C57923"/>
    <w:rsid w:val="00C57AF3"/>
    <w:rsid w:val="00C60332"/>
    <w:rsid w:val="00C603F1"/>
    <w:rsid w:val="00C613CB"/>
    <w:rsid w:val="00C61757"/>
    <w:rsid w:val="00C62301"/>
    <w:rsid w:val="00C62F12"/>
    <w:rsid w:val="00C631C3"/>
    <w:rsid w:val="00C63343"/>
    <w:rsid w:val="00C6429A"/>
    <w:rsid w:val="00C64444"/>
    <w:rsid w:val="00C644E3"/>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2742"/>
    <w:rsid w:val="00C72792"/>
    <w:rsid w:val="00C72CF6"/>
    <w:rsid w:val="00C72E8E"/>
    <w:rsid w:val="00C72F1C"/>
    <w:rsid w:val="00C730A9"/>
    <w:rsid w:val="00C731CE"/>
    <w:rsid w:val="00C73466"/>
    <w:rsid w:val="00C73A18"/>
    <w:rsid w:val="00C73B9D"/>
    <w:rsid w:val="00C741D8"/>
    <w:rsid w:val="00C7445E"/>
    <w:rsid w:val="00C74747"/>
    <w:rsid w:val="00C74A28"/>
    <w:rsid w:val="00C75834"/>
    <w:rsid w:val="00C75A20"/>
    <w:rsid w:val="00C75EC3"/>
    <w:rsid w:val="00C7620B"/>
    <w:rsid w:val="00C764DB"/>
    <w:rsid w:val="00C77602"/>
    <w:rsid w:val="00C7788D"/>
    <w:rsid w:val="00C779BA"/>
    <w:rsid w:val="00C77C34"/>
    <w:rsid w:val="00C77CF3"/>
    <w:rsid w:val="00C8000F"/>
    <w:rsid w:val="00C80051"/>
    <w:rsid w:val="00C80706"/>
    <w:rsid w:val="00C8098A"/>
    <w:rsid w:val="00C80AFF"/>
    <w:rsid w:val="00C80F02"/>
    <w:rsid w:val="00C80F13"/>
    <w:rsid w:val="00C812A3"/>
    <w:rsid w:val="00C818ED"/>
    <w:rsid w:val="00C81EBC"/>
    <w:rsid w:val="00C824AC"/>
    <w:rsid w:val="00C824E6"/>
    <w:rsid w:val="00C8269A"/>
    <w:rsid w:val="00C82E13"/>
    <w:rsid w:val="00C8400A"/>
    <w:rsid w:val="00C84878"/>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2B"/>
    <w:rsid w:val="00CB12FF"/>
    <w:rsid w:val="00CB1337"/>
    <w:rsid w:val="00CB1681"/>
    <w:rsid w:val="00CB1701"/>
    <w:rsid w:val="00CB29E1"/>
    <w:rsid w:val="00CB2ADE"/>
    <w:rsid w:val="00CB2DB3"/>
    <w:rsid w:val="00CB31B4"/>
    <w:rsid w:val="00CB34E3"/>
    <w:rsid w:val="00CB34F4"/>
    <w:rsid w:val="00CB380C"/>
    <w:rsid w:val="00CB3EDC"/>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593"/>
    <w:rsid w:val="00CF4777"/>
    <w:rsid w:val="00CF4A11"/>
    <w:rsid w:val="00CF51D3"/>
    <w:rsid w:val="00CF570C"/>
    <w:rsid w:val="00CF575A"/>
    <w:rsid w:val="00CF5AEF"/>
    <w:rsid w:val="00CF5CD0"/>
    <w:rsid w:val="00CF6047"/>
    <w:rsid w:val="00CF620E"/>
    <w:rsid w:val="00CF66F4"/>
    <w:rsid w:val="00CF6E82"/>
    <w:rsid w:val="00CF7039"/>
    <w:rsid w:val="00CF715E"/>
    <w:rsid w:val="00CF76A1"/>
    <w:rsid w:val="00CF7754"/>
    <w:rsid w:val="00CF78F1"/>
    <w:rsid w:val="00CF7977"/>
    <w:rsid w:val="00CF79E2"/>
    <w:rsid w:val="00CF7BC7"/>
    <w:rsid w:val="00D0048F"/>
    <w:rsid w:val="00D00669"/>
    <w:rsid w:val="00D011E1"/>
    <w:rsid w:val="00D0138A"/>
    <w:rsid w:val="00D0139B"/>
    <w:rsid w:val="00D0160E"/>
    <w:rsid w:val="00D0194A"/>
    <w:rsid w:val="00D01A07"/>
    <w:rsid w:val="00D02423"/>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DA2"/>
    <w:rsid w:val="00D12F66"/>
    <w:rsid w:val="00D13144"/>
    <w:rsid w:val="00D13994"/>
    <w:rsid w:val="00D139B9"/>
    <w:rsid w:val="00D14068"/>
    <w:rsid w:val="00D14993"/>
    <w:rsid w:val="00D15835"/>
    <w:rsid w:val="00D15EFC"/>
    <w:rsid w:val="00D15FA0"/>
    <w:rsid w:val="00D16065"/>
    <w:rsid w:val="00D1617B"/>
    <w:rsid w:val="00D162D2"/>
    <w:rsid w:val="00D16841"/>
    <w:rsid w:val="00D16D91"/>
    <w:rsid w:val="00D17240"/>
    <w:rsid w:val="00D17710"/>
    <w:rsid w:val="00D20507"/>
    <w:rsid w:val="00D2066E"/>
    <w:rsid w:val="00D20A17"/>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676"/>
    <w:rsid w:val="00D26F0C"/>
    <w:rsid w:val="00D2704D"/>
    <w:rsid w:val="00D27D85"/>
    <w:rsid w:val="00D30B57"/>
    <w:rsid w:val="00D311AD"/>
    <w:rsid w:val="00D318C4"/>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1B62"/>
    <w:rsid w:val="00D41B7B"/>
    <w:rsid w:val="00D41CB9"/>
    <w:rsid w:val="00D42187"/>
    <w:rsid w:val="00D4266F"/>
    <w:rsid w:val="00D42734"/>
    <w:rsid w:val="00D428F5"/>
    <w:rsid w:val="00D42B46"/>
    <w:rsid w:val="00D433A6"/>
    <w:rsid w:val="00D4418E"/>
    <w:rsid w:val="00D4432C"/>
    <w:rsid w:val="00D44656"/>
    <w:rsid w:val="00D44847"/>
    <w:rsid w:val="00D44C01"/>
    <w:rsid w:val="00D44C04"/>
    <w:rsid w:val="00D4514A"/>
    <w:rsid w:val="00D45320"/>
    <w:rsid w:val="00D45577"/>
    <w:rsid w:val="00D45B62"/>
    <w:rsid w:val="00D45D5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A5E"/>
    <w:rsid w:val="00D6307F"/>
    <w:rsid w:val="00D63335"/>
    <w:rsid w:val="00D63B6E"/>
    <w:rsid w:val="00D63CFB"/>
    <w:rsid w:val="00D64105"/>
    <w:rsid w:val="00D64126"/>
    <w:rsid w:val="00D64555"/>
    <w:rsid w:val="00D64AEF"/>
    <w:rsid w:val="00D661EA"/>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E0C"/>
    <w:rsid w:val="00D876FB"/>
    <w:rsid w:val="00D87BCF"/>
    <w:rsid w:val="00D9003C"/>
    <w:rsid w:val="00D90121"/>
    <w:rsid w:val="00D90399"/>
    <w:rsid w:val="00D90D05"/>
    <w:rsid w:val="00D90F09"/>
    <w:rsid w:val="00D9100E"/>
    <w:rsid w:val="00D910D2"/>
    <w:rsid w:val="00D917E8"/>
    <w:rsid w:val="00D91AAC"/>
    <w:rsid w:val="00D91D86"/>
    <w:rsid w:val="00D9231F"/>
    <w:rsid w:val="00D923B8"/>
    <w:rsid w:val="00D92A2C"/>
    <w:rsid w:val="00D92E79"/>
    <w:rsid w:val="00D92F45"/>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727B"/>
    <w:rsid w:val="00D97402"/>
    <w:rsid w:val="00D97CFD"/>
    <w:rsid w:val="00DA05B7"/>
    <w:rsid w:val="00DA073D"/>
    <w:rsid w:val="00DA09AF"/>
    <w:rsid w:val="00DA0B13"/>
    <w:rsid w:val="00DA11F6"/>
    <w:rsid w:val="00DA1681"/>
    <w:rsid w:val="00DA1893"/>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43C"/>
    <w:rsid w:val="00DC16FC"/>
    <w:rsid w:val="00DC1EE9"/>
    <w:rsid w:val="00DC2073"/>
    <w:rsid w:val="00DC28CB"/>
    <w:rsid w:val="00DC2B20"/>
    <w:rsid w:val="00DC4348"/>
    <w:rsid w:val="00DC46DA"/>
    <w:rsid w:val="00DC4CEE"/>
    <w:rsid w:val="00DC51DE"/>
    <w:rsid w:val="00DC521F"/>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6164"/>
    <w:rsid w:val="00DF6170"/>
    <w:rsid w:val="00DF61E5"/>
    <w:rsid w:val="00DF6AC0"/>
    <w:rsid w:val="00DF6C51"/>
    <w:rsid w:val="00E00244"/>
    <w:rsid w:val="00E0044E"/>
    <w:rsid w:val="00E00B17"/>
    <w:rsid w:val="00E0146E"/>
    <w:rsid w:val="00E01FDF"/>
    <w:rsid w:val="00E022A8"/>
    <w:rsid w:val="00E02341"/>
    <w:rsid w:val="00E0318F"/>
    <w:rsid w:val="00E0320C"/>
    <w:rsid w:val="00E0329B"/>
    <w:rsid w:val="00E0374A"/>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AF6"/>
    <w:rsid w:val="00E160E8"/>
    <w:rsid w:val="00E163AC"/>
    <w:rsid w:val="00E165F3"/>
    <w:rsid w:val="00E17421"/>
    <w:rsid w:val="00E177C7"/>
    <w:rsid w:val="00E17863"/>
    <w:rsid w:val="00E1786B"/>
    <w:rsid w:val="00E17E47"/>
    <w:rsid w:val="00E20628"/>
    <w:rsid w:val="00E206A8"/>
    <w:rsid w:val="00E21084"/>
    <w:rsid w:val="00E21161"/>
    <w:rsid w:val="00E21424"/>
    <w:rsid w:val="00E21569"/>
    <w:rsid w:val="00E2195A"/>
    <w:rsid w:val="00E21C7A"/>
    <w:rsid w:val="00E21CFD"/>
    <w:rsid w:val="00E228FE"/>
    <w:rsid w:val="00E22EBF"/>
    <w:rsid w:val="00E23032"/>
    <w:rsid w:val="00E232BE"/>
    <w:rsid w:val="00E23D93"/>
    <w:rsid w:val="00E25636"/>
    <w:rsid w:val="00E25D25"/>
    <w:rsid w:val="00E25DF8"/>
    <w:rsid w:val="00E25E69"/>
    <w:rsid w:val="00E25EE0"/>
    <w:rsid w:val="00E2666D"/>
    <w:rsid w:val="00E26B70"/>
    <w:rsid w:val="00E26BAB"/>
    <w:rsid w:val="00E26C51"/>
    <w:rsid w:val="00E26F3D"/>
    <w:rsid w:val="00E27702"/>
    <w:rsid w:val="00E30140"/>
    <w:rsid w:val="00E301AC"/>
    <w:rsid w:val="00E301BB"/>
    <w:rsid w:val="00E302D8"/>
    <w:rsid w:val="00E30470"/>
    <w:rsid w:val="00E30F6D"/>
    <w:rsid w:val="00E311E6"/>
    <w:rsid w:val="00E31270"/>
    <w:rsid w:val="00E31355"/>
    <w:rsid w:val="00E3192F"/>
    <w:rsid w:val="00E32D0A"/>
    <w:rsid w:val="00E33119"/>
    <w:rsid w:val="00E3312C"/>
    <w:rsid w:val="00E3368C"/>
    <w:rsid w:val="00E33952"/>
    <w:rsid w:val="00E33CFA"/>
    <w:rsid w:val="00E33FBF"/>
    <w:rsid w:val="00E34220"/>
    <w:rsid w:val="00E344FE"/>
    <w:rsid w:val="00E35448"/>
    <w:rsid w:val="00E35E91"/>
    <w:rsid w:val="00E3655A"/>
    <w:rsid w:val="00E3684C"/>
    <w:rsid w:val="00E36B19"/>
    <w:rsid w:val="00E37C2E"/>
    <w:rsid w:val="00E37D1F"/>
    <w:rsid w:val="00E37E96"/>
    <w:rsid w:val="00E40049"/>
    <w:rsid w:val="00E4013A"/>
    <w:rsid w:val="00E40695"/>
    <w:rsid w:val="00E40B07"/>
    <w:rsid w:val="00E41BF2"/>
    <w:rsid w:val="00E41C49"/>
    <w:rsid w:val="00E4208F"/>
    <w:rsid w:val="00E42C0A"/>
    <w:rsid w:val="00E42C4B"/>
    <w:rsid w:val="00E4308A"/>
    <w:rsid w:val="00E43786"/>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6F7F"/>
    <w:rsid w:val="00E47464"/>
    <w:rsid w:val="00E47E3A"/>
    <w:rsid w:val="00E500E1"/>
    <w:rsid w:val="00E50BC9"/>
    <w:rsid w:val="00E50E59"/>
    <w:rsid w:val="00E512C4"/>
    <w:rsid w:val="00E51409"/>
    <w:rsid w:val="00E51B08"/>
    <w:rsid w:val="00E520ED"/>
    <w:rsid w:val="00E5246F"/>
    <w:rsid w:val="00E528FE"/>
    <w:rsid w:val="00E52C0F"/>
    <w:rsid w:val="00E5335B"/>
    <w:rsid w:val="00E534D0"/>
    <w:rsid w:val="00E541FF"/>
    <w:rsid w:val="00E54359"/>
    <w:rsid w:val="00E54689"/>
    <w:rsid w:val="00E550F4"/>
    <w:rsid w:val="00E559E5"/>
    <w:rsid w:val="00E55AAD"/>
    <w:rsid w:val="00E55D24"/>
    <w:rsid w:val="00E55E62"/>
    <w:rsid w:val="00E560D7"/>
    <w:rsid w:val="00E56615"/>
    <w:rsid w:val="00E5695F"/>
    <w:rsid w:val="00E56DBC"/>
    <w:rsid w:val="00E56DF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7AB"/>
    <w:rsid w:val="00E70F7F"/>
    <w:rsid w:val="00E71290"/>
    <w:rsid w:val="00E719BF"/>
    <w:rsid w:val="00E71B8D"/>
    <w:rsid w:val="00E71CA1"/>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4FA"/>
    <w:rsid w:val="00E816A1"/>
    <w:rsid w:val="00E817C2"/>
    <w:rsid w:val="00E822FC"/>
    <w:rsid w:val="00E82FC9"/>
    <w:rsid w:val="00E8339E"/>
    <w:rsid w:val="00E836EB"/>
    <w:rsid w:val="00E83BB2"/>
    <w:rsid w:val="00E84595"/>
    <w:rsid w:val="00E84664"/>
    <w:rsid w:val="00E84AFC"/>
    <w:rsid w:val="00E8594A"/>
    <w:rsid w:val="00E85ABE"/>
    <w:rsid w:val="00E86074"/>
    <w:rsid w:val="00E8639C"/>
    <w:rsid w:val="00E86C93"/>
    <w:rsid w:val="00E87640"/>
    <w:rsid w:val="00E876AE"/>
    <w:rsid w:val="00E8774B"/>
    <w:rsid w:val="00E8776E"/>
    <w:rsid w:val="00E87943"/>
    <w:rsid w:val="00E87CCF"/>
    <w:rsid w:val="00E9013F"/>
    <w:rsid w:val="00E90230"/>
    <w:rsid w:val="00E90430"/>
    <w:rsid w:val="00E90564"/>
    <w:rsid w:val="00E9082F"/>
    <w:rsid w:val="00E9104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9F1"/>
    <w:rsid w:val="00EA5340"/>
    <w:rsid w:val="00EA578F"/>
    <w:rsid w:val="00EA5904"/>
    <w:rsid w:val="00EA5E0B"/>
    <w:rsid w:val="00EA6652"/>
    <w:rsid w:val="00EA708E"/>
    <w:rsid w:val="00EA714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11F3"/>
    <w:rsid w:val="00EC1356"/>
    <w:rsid w:val="00EC1D6B"/>
    <w:rsid w:val="00EC1F00"/>
    <w:rsid w:val="00EC274D"/>
    <w:rsid w:val="00EC2A63"/>
    <w:rsid w:val="00EC2EE9"/>
    <w:rsid w:val="00EC32CC"/>
    <w:rsid w:val="00EC3B18"/>
    <w:rsid w:val="00EC3DE5"/>
    <w:rsid w:val="00EC4409"/>
    <w:rsid w:val="00EC445D"/>
    <w:rsid w:val="00EC44F8"/>
    <w:rsid w:val="00EC4CF3"/>
    <w:rsid w:val="00EC50B9"/>
    <w:rsid w:val="00EC546D"/>
    <w:rsid w:val="00EC54D5"/>
    <w:rsid w:val="00EC617B"/>
    <w:rsid w:val="00EC62D8"/>
    <w:rsid w:val="00EC6588"/>
    <w:rsid w:val="00EC6916"/>
    <w:rsid w:val="00EC72F0"/>
    <w:rsid w:val="00EC767D"/>
    <w:rsid w:val="00EC7BE1"/>
    <w:rsid w:val="00EC7E3B"/>
    <w:rsid w:val="00ED06A2"/>
    <w:rsid w:val="00ED172C"/>
    <w:rsid w:val="00ED1AF1"/>
    <w:rsid w:val="00ED2287"/>
    <w:rsid w:val="00ED29AF"/>
    <w:rsid w:val="00ED2E8D"/>
    <w:rsid w:val="00ED3104"/>
    <w:rsid w:val="00ED3AFE"/>
    <w:rsid w:val="00ED42AA"/>
    <w:rsid w:val="00ED4B37"/>
    <w:rsid w:val="00ED4D5E"/>
    <w:rsid w:val="00ED6066"/>
    <w:rsid w:val="00ED6327"/>
    <w:rsid w:val="00ED6A9E"/>
    <w:rsid w:val="00EE01D1"/>
    <w:rsid w:val="00EE0F86"/>
    <w:rsid w:val="00EE10EC"/>
    <w:rsid w:val="00EE1966"/>
    <w:rsid w:val="00EE1B3B"/>
    <w:rsid w:val="00EE1D76"/>
    <w:rsid w:val="00EE20F8"/>
    <w:rsid w:val="00EE287F"/>
    <w:rsid w:val="00EE2CF6"/>
    <w:rsid w:val="00EE3282"/>
    <w:rsid w:val="00EE32D9"/>
    <w:rsid w:val="00EE366A"/>
    <w:rsid w:val="00EE47FE"/>
    <w:rsid w:val="00EE483E"/>
    <w:rsid w:val="00EE4856"/>
    <w:rsid w:val="00EE4D9D"/>
    <w:rsid w:val="00EE52E9"/>
    <w:rsid w:val="00EE62FD"/>
    <w:rsid w:val="00EE7412"/>
    <w:rsid w:val="00EE7AD5"/>
    <w:rsid w:val="00EE7B6A"/>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558"/>
    <w:rsid w:val="00EF4B87"/>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C47"/>
    <w:rsid w:val="00F03383"/>
    <w:rsid w:val="00F0342B"/>
    <w:rsid w:val="00F03C12"/>
    <w:rsid w:val="00F03F4C"/>
    <w:rsid w:val="00F046B2"/>
    <w:rsid w:val="00F04731"/>
    <w:rsid w:val="00F05955"/>
    <w:rsid w:val="00F05A60"/>
    <w:rsid w:val="00F060F3"/>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49"/>
    <w:rsid w:val="00F22A05"/>
    <w:rsid w:val="00F22B0D"/>
    <w:rsid w:val="00F22E15"/>
    <w:rsid w:val="00F232E1"/>
    <w:rsid w:val="00F23409"/>
    <w:rsid w:val="00F2343C"/>
    <w:rsid w:val="00F23F82"/>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E4A"/>
    <w:rsid w:val="00F43EE6"/>
    <w:rsid w:val="00F44039"/>
    <w:rsid w:val="00F444CA"/>
    <w:rsid w:val="00F44AF4"/>
    <w:rsid w:val="00F44BA4"/>
    <w:rsid w:val="00F45CC7"/>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7AE"/>
    <w:rsid w:val="00F517FD"/>
    <w:rsid w:val="00F51A2A"/>
    <w:rsid w:val="00F522F5"/>
    <w:rsid w:val="00F52384"/>
    <w:rsid w:val="00F525D6"/>
    <w:rsid w:val="00F52DCC"/>
    <w:rsid w:val="00F53551"/>
    <w:rsid w:val="00F5389F"/>
    <w:rsid w:val="00F539D0"/>
    <w:rsid w:val="00F53A6A"/>
    <w:rsid w:val="00F53B67"/>
    <w:rsid w:val="00F53BD4"/>
    <w:rsid w:val="00F53DEB"/>
    <w:rsid w:val="00F53EE7"/>
    <w:rsid w:val="00F54590"/>
    <w:rsid w:val="00F54CD8"/>
    <w:rsid w:val="00F54D12"/>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5342"/>
    <w:rsid w:val="00F654F6"/>
    <w:rsid w:val="00F6553D"/>
    <w:rsid w:val="00F65FDB"/>
    <w:rsid w:val="00F66245"/>
    <w:rsid w:val="00F66CD9"/>
    <w:rsid w:val="00F67B9E"/>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C42"/>
    <w:rsid w:val="00F751F6"/>
    <w:rsid w:val="00F75A8D"/>
    <w:rsid w:val="00F76258"/>
    <w:rsid w:val="00F76935"/>
    <w:rsid w:val="00F773C9"/>
    <w:rsid w:val="00F7747E"/>
    <w:rsid w:val="00F77545"/>
    <w:rsid w:val="00F777DC"/>
    <w:rsid w:val="00F77A72"/>
    <w:rsid w:val="00F77B5C"/>
    <w:rsid w:val="00F77FF3"/>
    <w:rsid w:val="00F803D2"/>
    <w:rsid w:val="00F81020"/>
    <w:rsid w:val="00F817A3"/>
    <w:rsid w:val="00F820A6"/>
    <w:rsid w:val="00F820B6"/>
    <w:rsid w:val="00F822D9"/>
    <w:rsid w:val="00F827DC"/>
    <w:rsid w:val="00F831B9"/>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17C6"/>
    <w:rsid w:val="00F91D2B"/>
    <w:rsid w:val="00F924AC"/>
    <w:rsid w:val="00F9257F"/>
    <w:rsid w:val="00F928C5"/>
    <w:rsid w:val="00F928D0"/>
    <w:rsid w:val="00F928ED"/>
    <w:rsid w:val="00F92C62"/>
    <w:rsid w:val="00F92D0F"/>
    <w:rsid w:val="00F932A1"/>
    <w:rsid w:val="00F937D8"/>
    <w:rsid w:val="00F94677"/>
    <w:rsid w:val="00F952CD"/>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E78"/>
    <w:rsid w:val="00FA425D"/>
    <w:rsid w:val="00FA4319"/>
    <w:rsid w:val="00FA46E1"/>
    <w:rsid w:val="00FA4A63"/>
    <w:rsid w:val="00FA522E"/>
    <w:rsid w:val="00FA5A11"/>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76E9"/>
    <w:rsid w:val="00FC0303"/>
    <w:rsid w:val="00FC0578"/>
    <w:rsid w:val="00FC0678"/>
    <w:rsid w:val="00FC0CED"/>
    <w:rsid w:val="00FC10DE"/>
    <w:rsid w:val="00FC1315"/>
    <w:rsid w:val="00FC1A5C"/>
    <w:rsid w:val="00FC260D"/>
    <w:rsid w:val="00FC28A6"/>
    <w:rsid w:val="00FC2984"/>
    <w:rsid w:val="00FC2BFC"/>
    <w:rsid w:val="00FC30DD"/>
    <w:rsid w:val="00FC336F"/>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AAC"/>
    <w:rsid w:val="00FD3DF3"/>
    <w:rsid w:val="00FD3EBB"/>
    <w:rsid w:val="00FD4214"/>
    <w:rsid w:val="00FD4223"/>
    <w:rsid w:val="00FD4C0E"/>
    <w:rsid w:val="00FD4F03"/>
    <w:rsid w:val="00FD59E8"/>
    <w:rsid w:val="00FD6224"/>
    <w:rsid w:val="00FD6E84"/>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7B01"/>
    <w:rsid w:val="00FF0220"/>
    <w:rsid w:val="00FF09A2"/>
    <w:rsid w:val="00FF09EF"/>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0EB"/>
    <w:rsid w:val="00FF7321"/>
    <w:rsid w:val="00FF75B6"/>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9F1BE"/>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9"/>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6D6D3-67F4-4C5B-A9E7-28DC2903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1103</TotalTime>
  <Pages>3</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Montira, Sirirak</cp:lastModifiedBy>
  <cp:revision>185</cp:revision>
  <cp:lastPrinted>2019-11-12T09:58:00Z</cp:lastPrinted>
  <dcterms:created xsi:type="dcterms:W3CDTF">2019-08-09T02:28:00Z</dcterms:created>
  <dcterms:modified xsi:type="dcterms:W3CDTF">2019-11-13T03:06:00Z</dcterms:modified>
</cp:coreProperties>
</file>