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63201" w14:textId="59C9452D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96FB002" w14:textId="6CBFFC57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40779D" w14:textId="2143240D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27CADD57" w14:textId="2C9A2B8C" w:rsidR="00422167" w:rsidRDefault="00422167" w:rsidP="004C2111">
      <w:pPr>
        <w:pStyle w:val="Reference"/>
        <w:rPr>
          <w:rFonts w:cstheme="minorBidi"/>
          <w:lang w:val="en-US" w:bidi="th-TH"/>
        </w:rPr>
      </w:pPr>
    </w:p>
    <w:p w14:paraId="318564A4" w14:textId="6572A5B1" w:rsidR="00422167" w:rsidRDefault="00422167" w:rsidP="004C2111">
      <w:pPr>
        <w:pStyle w:val="Reference"/>
        <w:rPr>
          <w:rFonts w:cstheme="minorBidi"/>
          <w:lang w:val="en-US" w:bidi="th-TH"/>
        </w:rPr>
      </w:pPr>
    </w:p>
    <w:p w14:paraId="7A4B6764" w14:textId="39CA5D57" w:rsidR="00422167" w:rsidRDefault="00422167" w:rsidP="004C2111">
      <w:pPr>
        <w:pStyle w:val="Reference"/>
        <w:rPr>
          <w:rFonts w:cstheme="minorBidi"/>
          <w:lang w:val="en-US" w:bidi="th-TH"/>
        </w:rPr>
      </w:pPr>
    </w:p>
    <w:p w14:paraId="236BAFBE" w14:textId="7541DD65" w:rsidR="00422167" w:rsidRDefault="00422167" w:rsidP="004C2111">
      <w:pPr>
        <w:pStyle w:val="Reference"/>
        <w:rPr>
          <w:rFonts w:cstheme="minorBidi"/>
          <w:lang w:val="en-US" w:bidi="th-TH"/>
        </w:rPr>
      </w:pPr>
    </w:p>
    <w:p w14:paraId="7AD74F91" w14:textId="311472D3" w:rsidR="00422167" w:rsidRDefault="00422167" w:rsidP="004C2111">
      <w:pPr>
        <w:pStyle w:val="Reference"/>
        <w:rPr>
          <w:rFonts w:cstheme="minorBidi"/>
          <w:lang w:val="en-US" w:bidi="th-TH"/>
        </w:rPr>
      </w:pPr>
    </w:p>
    <w:p w14:paraId="7885D9F2" w14:textId="42071C30" w:rsidR="00422167" w:rsidRDefault="00422167" w:rsidP="004C2111">
      <w:pPr>
        <w:pStyle w:val="Reference"/>
        <w:rPr>
          <w:rFonts w:cstheme="minorBidi"/>
          <w:lang w:val="en-US" w:bidi="th-TH"/>
        </w:rPr>
      </w:pPr>
    </w:p>
    <w:p w14:paraId="25D14045" w14:textId="679B60F2" w:rsidR="00422167" w:rsidRDefault="00422167" w:rsidP="004C2111">
      <w:pPr>
        <w:pStyle w:val="Reference"/>
        <w:rPr>
          <w:rFonts w:cstheme="minorBidi"/>
          <w:lang w:val="en-US" w:bidi="th-TH"/>
        </w:rPr>
      </w:pPr>
    </w:p>
    <w:p w14:paraId="4EE30180" w14:textId="77777777" w:rsidR="00422167" w:rsidRDefault="00422167" w:rsidP="004C2111">
      <w:pPr>
        <w:pStyle w:val="Reference"/>
        <w:rPr>
          <w:rFonts w:cstheme="minorBidi"/>
          <w:lang w:val="en-US" w:bidi="th-TH"/>
        </w:rPr>
      </w:pPr>
    </w:p>
    <w:p w14:paraId="6ABC4D76" w14:textId="54F49F14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300B4D61" w14:textId="5370E3C2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CA19F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ซีเฟรชอินดัสตรี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370C51C8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 w:rsidRPr="00CA19F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A19F9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ซีเฟรชอินดัสตรี</w:t>
      </w:r>
      <w:r w:rsidR="008A3206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8A3206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CA19F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="00CA19F9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/>
          <w:sz w:val="28"/>
          <w:szCs w:val="28"/>
          <w:lang w:bidi="th-TH"/>
        </w:rPr>
        <w:t>3</w:t>
      </w:r>
      <w:r w:rsidR="008648CF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8648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24C7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 w:rsidR="008648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ยน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FA8" w:rsidRPr="00CA19F9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344FA8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8648CF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324C75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8648C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8648CF" w:rsidRPr="00CA19F9">
        <w:rPr>
          <w:rFonts w:ascii="Browallia New" w:hAnsi="Browallia New" w:cs="Browallia New"/>
          <w:sz w:val="28"/>
          <w:szCs w:val="28"/>
          <w:lang w:bidi="th-TH"/>
        </w:rPr>
        <w:t>3</w:t>
      </w:r>
      <w:r w:rsidR="008648CF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8648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24C75" w:rsidRPr="00324C7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8648CF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648CF" w:rsidRPr="00CA19F9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CA19F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1178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AB1178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426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324C7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CA19F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654"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20DC0A2A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B9072B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</w:t>
      </w:r>
      <w:r w:rsidR="00B9072B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66F35258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1FAAD78E" w14:textId="781C3767" w:rsidR="00422167" w:rsidRDefault="00422167" w:rsidP="00CD4D4E">
      <w:pPr>
        <w:jc w:val="thaiDistribute"/>
        <w:rPr>
          <w:rFonts w:ascii="Browallia New" w:hAnsi="Browallia New" w:cs="Browallia New"/>
        </w:rPr>
      </w:pPr>
    </w:p>
    <w:p w14:paraId="6D865BEF" w14:textId="5681C0DB" w:rsidR="00422167" w:rsidRDefault="00422167" w:rsidP="00CD4D4E">
      <w:pPr>
        <w:jc w:val="thaiDistribute"/>
        <w:rPr>
          <w:rFonts w:ascii="Browallia New" w:hAnsi="Browallia New" w:cs="Browallia New"/>
        </w:rPr>
      </w:pPr>
    </w:p>
    <w:p w14:paraId="4AD07417" w14:textId="3A026ABA" w:rsidR="00422167" w:rsidRDefault="00422167" w:rsidP="00CD4D4E">
      <w:pPr>
        <w:jc w:val="thaiDistribute"/>
        <w:rPr>
          <w:rFonts w:ascii="Browallia New" w:hAnsi="Browallia New" w:cs="Browallia New"/>
        </w:rPr>
      </w:pPr>
    </w:p>
    <w:p w14:paraId="09C52948" w14:textId="6BCD5C1C" w:rsidR="00422167" w:rsidRDefault="00422167" w:rsidP="00CD4D4E">
      <w:pPr>
        <w:jc w:val="thaiDistribute"/>
        <w:rPr>
          <w:rFonts w:ascii="Browallia New" w:hAnsi="Browallia New" w:cs="Browallia New"/>
        </w:rPr>
      </w:pPr>
    </w:p>
    <w:p w14:paraId="40539DC6" w14:textId="62D89BA8" w:rsidR="00422167" w:rsidRDefault="00422167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1" w:name="_GoBack"/>
      <w:bookmarkEnd w:id="1"/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AD431AC" w14:textId="77777777" w:rsidR="00AB690D" w:rsidRDefault="00AB690D" w:rsidP="00AB690D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1229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6562B716" w14:textId="77777777" w:rsidR="00AB690D" w:rsidRDefault="00AB690D" w:rsidP="0016775F">
      <w:pPr>
        <w:spacing w:after="0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69B7CACB" w14:textId="0802151A" w:rsidR="00B1491C" w:rsidRPr="00080552" w:rsidRDefault="00B1491C" w:rsidP="0016775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งบแสดงฐานะการเงิน</w:t>
      </w:r>
      <w:r w:rsidR="00ED2359"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>รวมและเฉพาะ</w:t>
      </w: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>ของบริษัท</w:t>
      </w:r>
      <w:r w:rsidR="00AB690D" w:rsidRPr="00CA19F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A19F9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ซีเฟรชอินดัสตรี</w:t>
      </w:r>
      <w:r w:rsidR="00AB690D"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B690D" w:rsidRPr="00CA19F9">
        <w:rPr>
          <w:rFonts w:ascii="Browallia New" w:hAnsi="Browallia New" w:cs="Browallia New"/>
          <w:sz w:val="28"/>
          <w:szCs w:val="28"/>
          <w:cs/>
          <w:lang w:bidi="th-TH"/>
        </w:rPr>
        <w:t>จำกัด (มหาชน) และบริษัทย่อย</w:t>
      </w: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ณ วันที่ </w:t>
      </w:r>
      <w:r w:rsidR="008648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      </w:t>
      </w:r>
      <w:r w:rsidRPr="00CA19F9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CA19F9"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ตรวจสอบโดยผู้สอบบัญชีอื่นที่อยู่ในสำนักงานเดียวกับข้าพเจ้าซึ่งแสดงความเห็นอย่างไม่มีเงื่อนไข</w:t>
      </w:r>
      <w:r w:rsidR="0034149A"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ตามรายงานลงวันที่ </w:t>
      </w:r>
      <w:r w:rsidR="00CA19F9">
        <w:rPr>
          <w:rFonts w:ascii="Browallia New" w:hAnsi="Browallia New" w:cs="Browallia New"/>
          <w:sz w:val="28"/>
          <w:szCs w:val="28"/>
          <w:lang w:val="en-US" w:bidi="th-TH"/>
        </w:rPr>
        <w:t>26</w:t>
      </w:r>
      <w:r w:rsidRPr="00CA19F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A19F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Pr="00CA19F9">
        <w:rPr>
          <w:rFonts w:ascii="Browallia New" w:hAnsi="Browallia New" w:cs="Browallia New"/>
          <w:sz w:val="28"/>
          <w:szCs w:val="28"/>
          <w:lang w:val="en-US" w:bidi="th-TH"/>
        </w:rPr>
        <w:t>2562</w:t>
      </w:r>
    </w:p>
    <w:p w14:paraId="09FFA688" w14:textId="77777777" w:rsidR="003C08B4" w:rsidRPr="007C635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7DB1B105" w14:textId="090C7CEC" w:rsidR="00342105" w:rsidRPr="00080552" w:rsidRDefault="00342105" w:rsidP="00342105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งบกำไรขาดทุนและกำไรขาดท</w:t>
      </w:r>
      <w:r w:rsidR="000D1AF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ุ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นเบ็ดเสร็จอื่น</w:t>
      </w:r>
      <w:r w:rsidRPr="0034149A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8648CF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BC6FBF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8648C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8648CF" w:rsidRPr="00CA19F9">
        <w:rPr>
          <w:rFonts w:ascii="Browallia New" w:hAnsi="Browallia New" w:cs="Browallia New"/>
          <w:sz w:val="28"/>
          <w:szCs w:val="28"/>
          <w:lang w:bidi="th-TH"/>
        </w:rPr>
        <w:t>3</w:t>
      </w:r>
      <w:r w:rsidR="008648CF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8648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C6FBF" w:rsidRPr="00BC6FB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8648CF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648CF" w:rsidRPr="00CA19F9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8648CF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งบแสดงการเปลี่ยนแปลงส่วนของผู้ถือหุ้น</w:t>
      </w:r>
      <w:r w:rsidRPr="0034149A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และ</w:t>
      </w:r>
      <w:r w:rsidR="008648CF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งบกระแสเงินสด</w:t>
      </w:r>
      <w:r w:rsidRPr="0034149A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สำหรับงวด</w:t>
      </w:r>
      <w:r w:rsidR="00B9072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เดือนสิ้นสุดวัน</w:t>
      </w:r>
      <w:r w:rsidR="008648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เดียวกัน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สอบทานโดยผู้สอบบัญชีดังกล่าวข้างต้น ซึ่งให้ข้อสรุปอย่างไม่มีเงื่อนไข</w:t>
      </w:r>
      <w:r w:rsidR="0034149A"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ตามรายงานลงวันที่ </w:t>
      </w:r>
      <w:r w:rsidR="00251959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C6FBF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8648C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C6FB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4E923F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11DA2E1E" w:rsidR="00142624" w:rsidRPr="00142624" w:rsidRDefault="00CA19F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 ศรีรัตน์ชัชวาลย์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1D74B79C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A19F9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3575FD92" w:rsidR="00CD4D4E" w:rsidRPr="00CA19F9" w:rsidRDefault="00356D32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356D32">
        <w:rPr>
          <w:rFonts w:ascii="Browallia New" w:hAnsi="Browallia New" w:cs="Browallia New"/>
          <w:sz w:val="28"/>
          <w:szCs w:val="28"/>
          <w:lang w:val="en-US" w:bidi="th-TH"/>
        </w:rPr>
        <w:t xml:space="preserve">13 </w:t>
      </w:r>
      <w:r w:rsidRPr="00356D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CA19F9" w:rsidRPr="00356D3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A19F9" w:rsidRPr="00356D32">
        <w:rPr>
          <w:rFonts w:ascii="Browallia New" w:hAnsi="Browallia New" w:cs="Browallia New"/>
          <w:sz w:val="28"/>
          <w:szCs w:val="28"/>
          <w:lang w:val="en-US" w:bidi="th-TH"/>
        </w:rPr>
        <w:t>2562</w:t>
      </w: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CB346" w14:textId="77777777" w:rsidR="00FE53D1" w:rsidRDefault="00FE53D1">
      <w:r>
        <w:separator/>
      </w:r>
    </w:p>
  </w:endnote>
  <w:endnote w:type="continuationSeparator" w:id="0">
    <w:p w14:paraId="05CACC36" w14:textId="77777777" w:rsidR="00FE53D1" w:rsidRDefault="00FE5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BB0D0" w14:textId="77777777" w:rsidR="00FE53D1" w:rsidRDefault="00FE53D1">
      <w:bookmarkStart w:id="0" w:name="_Hlk482348182"/>
      <w:bookmarkEnd w:id="0"/>
      <w:r>
        <w:separator/>
      </w:r>
    </w:p>
  </w:footnote>
  <w:footnote w:type="continuationSeparator" w:id="0">
    <w:p w14:paraId="57975F1D" w14:textId="77777777" w:rsidR="00FE53D1" w:rsidRDefault="00FE5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1CC28853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A01A426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2" w:name="Footer3_tbl"/>
    <w:bookmarkEnd w:id="2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C2481"/>
    <w:rsid w:val="000D1AFB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5195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24C75"/>
    <w:rsid w:val="003304A5"/>
    <w:rsid w:val="00335E5B"/>
    <w:rsid w:val="0034149A"/>
    <w:rsid w:val="00342105"/>
    <w:rsid w:val="00344FA8"/>
    <w:rsid w:val="00354F5D"/>
    <w:rsid w:val="00356D32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2167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13FCC"/>
    <w:rsid w:val="0052186A"/>
    <w:rsid w:val="005321DA"/>
    <w:rsid w:val="00547541"/>
    <w:rsid w:val="0054756D"/>
    <w:rsid w:val="00551365"/>
    <w:rsid w:val="005627FF"/>
    <w:rsid w:val="00577D61"/>
    <w:rsid w:val="005822AC"/>
    <w:rsid w:val="00591F0D"/>
    <w:rsid w:val="00594DA2"/>
    <w:rsid w:val="005A29D0"/>
    <w:rsid w:val="005B1823"/>
    <w:rsid w:val="005B405A"/>
    <w:rsid w:val="005C2CCB"/>
    <w:rsid w:val="005C6479"/>
    <w:rsid w:val="005C69FD"/>
    <w:rsid w:val="005D7025"/>
    <w:rsid w:val="005E2D67"/>
    <w:rsid w:val="005E5578"/>
    <w:rsid w:val="005F3EA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0EF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00DF"/>
    <w:rsid w:val="0070147C"/>
    <w:rsid w:val="007064E7"/>
    <w:rsid w:val="00714FD6"/>
    <w:rsid w:val="007265F7"/>
    <w:rsid w:val="00731894"/>
    <w:rsid w:val="00734885"/>
    <w:rsid w:val="00746796"/>
    <w:rsid w:val="00746D91"/>
    <w:rsid w:val="0075598A"/>
    <w:rsid w:val="00761813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648CF"/>
    <w:rsid w:val="008719C2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947CB"/>
    <w:rsid w:val="00AA219C"/>
    <w:rsid w:val="00AA5C16"/>
    <w:rsid w:val="00AB1178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1324D"/>
    <w:rsid w:val="00B1491C"/>
    <w:rsid w:val="00B157E2"/>
    <w:rsid w:val="00B24A45"/>
    <w:rsid w:val="00B25B92"/>
    <w:rsid w:val="00B26948"/>
    <w:rsid w:val="00B2694B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9072B"/>
    <w:rsid w:val="00BA5B00"/>
    <w:rsid w:val="00BB1A07"/>
    <w:rsid w:val="00BB6DAD"/>
    <w:rsid w:val="00BB7346"/>
    <w:rsid w:val="00BC1555"/>
    <w:rsid w:val="00BC60A9"/>
    <w:rsid w:val="00BC6FBF"/>
    <w:rsid w:val="00BD1B7B"/>
    <w:rsid w:val="00BE0C8A"/>
    <w:rsid w:val="00BE334D"/>
    <w:rsid w:val="00BE4988"/>
    <w:rsid w:val="00BE5F37"/>
    <w:rsid w:val="00BF1C24"/>
    <w:rsid w:val="00BF5E73"/>
    <w:rsid w:val="00C06939"/>
    <w:rsid w:val="00C173BF"/>
    <w:rsid w:val="00C21E3B"/>
    <w:rsid w:val="00C24282"/>
    <w:rsid w:val="00C3462C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19F9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268B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627C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44E0"/>
    <w:rsid w:val="00F246A1"/>
    <w:rsid w:val="00F37917"/>
    <w:rsid w:val="00F43D66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  <w:rsid w:val="00FE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4" ma:contentTypeDescription="Create a new document." ma:contentTypeScope="" ma:versionID="c5af9e02fc8d5013234511b7f9605bc7">
  <xsd:schema xmlns:xsd="http://www.w3.org/2001/XMLSchema" xmlns:xs="http://www.w3.org/2001/XMLSchema" xmlns:p="http://schemas.microsoft.com/office/2006/metadata/properties" xmlns:ns2="637853d3-3c8a-4525-b7b2-7dbd8854d207" xmlns:ns3="af558644-f955-442f-a737-29339a49f4e6" targetNamespace="http://schemas.microsoft.com/office/2006/metadata/properties" ma:root="true" ma:fieldsID="9bbbbe88f5eb70f73a0d8e96a2843e37" ns2:_="" ns3:_="">
    <xsd:import namespace="637853d3-3c8a-4525-b7b2-7dbd8854d207"/>
    <xsd:import namespace="af558644-f955-442f-a737-29339a49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7AE296-CE5B-4988-AEE9-33681BF70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E1D81D-B093-4895-AD09-989715E74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213</TotalTime>
  <Pages>2</Pages>
  <Words>460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37</cp:revision>
  <cp:lastPrinted>2017-11-14T11:56:00Z</cp:lastPrinted>
  <dcterms:created xsi:type="dcterms:W3CDTF">2019-03-26T14:33:00Z</dcterms:created>
  <dcterms:modified xsi:type="dcterms:W3CDTF">2019-11-13T05:03:00Z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