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75A" w:rsidRPr="00A909FB" w:rsidRDefault="00B1375A" w:rsidP="00B137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  <w:bookmarkStart w:id="0" w:name="Title"/>
    </w:p>
    <w:p w:rsidR="004D1488" w:rsidRPr="00A909FB" w:rsidRDefault="004D1488" w:rsidP="00B137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4D1488" w:rsidRPr="00A909FB" w:rsidRDefault="004D1488" w:rsidP="00B137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4D1488" w:rsidRPr="00A909FB" w:rsidRDefault="004D1488" w:rsidP="00B137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B1375A" w:rsidRPr="00A909FB" w:rsidRDefault="00B1375A" w:rsidP="00B137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B1375A" w:rsidRPr="00A909FB" w:rsidRDefault="00B1375A" w:rsidP="00B137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A909FB">
        <w:rPr>
          <w:rFonts w:ascii="Angsana New" w:hAnsi="Angsana New"/>
          <w:b/>
          <w:bCs/>
          <w:sz w:val="52"/>
          <w:szCs w:val="52"/>
          <w:cs/>
        </w:rPr>
        <w:t>บริษัท ภัทรลิสซิ่ง จำกัด (มหาชน)</w:t>
      </w:r>
    </w:p>
    <w:p w:rsidR="000E0B82" w:rsidRPr="00A909FB" w:rsidRDefault="000E0B82" w:rsidP="000E0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:rsidR="00200995" w:rsidRPr="00A909FB" w:rsidRDefault="00200995" w:rsidP="00200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A909FB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="00EE751E" w:rsidRPr="00A909FB">
        <w:rPr>
          <w:rFonts w:ascii="Angsana New" w:hAnsi="Angsana New"/>
          <w:sz w:val="32"/>
          <w:szCs w:val="32"/>
          <w:cs/>
        </w:rPr>
        <w:t>แบบย่อ</w:t>
      </w:r>
    </w:p>
    <w:p w:rsidR="001931DF" w:rsidRPr="00A909FB" w:rsidRDefault="001931DF" w:rsidP="001931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A909FB">
        <w:rPr>
          <w:rFonts w:ascii="Angsana New" w:hAnsi="Angsana New"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 w:rsidRPr="00A909FB">
        <w:rPr>
          <w:rFonts w:ascii="Angsana New" w:hAnsi="Angsana New"/>
          <w:sz w:val="32"/>
          <w:szCs w:val="32"/>
        </w:rPr>
        <w:t>3</w:t>
      </w:r>
      <w:r w:rsidRPr="00A909FB">
        <w:rPr>
          <w:rFonts w:ascii="Angsana New" w:hAnsi="Angsana New"/>
          <w:sz w:val="32"/>
          <w:szCs w:val="32"/>
          <w:cs/>
        </w:rPr>
        <w:t xml:space="preserve">0 กันยายน </w:t>
      </w:r>
      <w:r w:rsidRPr="00A909FB">
        <w:rPr>
          <w:rFonts w:ascii="Angsana New" w:hAnsi="Angsana New"/>
          <w:sz w:val="32"/>
          <w:szCs w:val="32"/>
        </w:rPr>
        <w:t>2562</w:t>
      </w:r>
    </w:p>
    <w:p w:rsidR="001931DF" w:rsidRPr="00A909FB" w:rsidRDefault="001931DF" w:rsidP="001931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A909FB">
        <w:rPr>
          <w:rFonts w:ascii="Angsana New" w:hAnsi="Angsana New"/>
          <w:sz w:val="32"/>
          <w:szCs w:val="32"/>
          <w:cs/>
        </w:rPr>
        <w:t>และ</w:t>
      </w:r>
    </w:p>
    <w:p w:rsidR="00B1375A" w:rsidRPr="00A909FB" w:rsidRDefault="00B1375A" w:rsidP="00B137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A909FB">
        <w:rPr>
          <w:rFonts w:ascii="Angsana New" w:hAnsi="Angsana New"/>
          <w:sz w:val="32"/>
          <w:szCs w:val="32"/>
          <w:cs/>
        </w:rPr>
        <w:t>รายงานการสอบทาน</w:t>
      </w:r>
      <w:r w:rsidR="00EE751E" w:rsidRPr="00A909FB">
        <w:rPr>
          <w:rFonts w:ascii="Angsana New" w:hAnsi="Angsana New"/>
          <w:sz w:val="32"/>
          <w:szCs w:val="32"/>
          <w:cs/>
        </w:rPr>
        <w:t>ของ</w:t>
      </w:r>
      <w:r w:rsidRPr="00A909FB">
        <w:rPr>
          <w:rFonts w:ascii="Angsana New" w:hAnsi="Angsana New"/>
          <w:sz w:val="32"/>
          <w:szCs w:val="32"/>
          <w:cs/>
          <w:lang w:val="th-TH"/>
        </w:rPr>
        <w:t>ผู้สอบบัญชีรับอนุญาต</w:t>
      </w:r>
    </w:p>
    <w:p w:rsidR="00B1375A" w:rsidRPr="00A909FB" w:rsidRDefault="00B1375A" w:rsidP="00B137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:rsidR="00B1375A" w:rsidRPr="00A909FB" w:rsidRDefault="00B1375A" w:rsidP="00843400">
      <w:pPr>
        <w:pStyle w:val="Heading5"/>
        <w:spacing w:line="240" w:lineRule="auto"/>
        <w:ind w:right="0"/>
        <w:rPr>
          <w:rFonts w:ascii="Angsana New" w:hAnsi="Angsana New" w:cs="Angsana New"/>
          <w:sz w:val="30"/>
          <w:szCs w:val="30"/>
          <w:cs/>
        </w:rPr>
        <w:sectPr w:rsidR="00B1375A" w:rsidRPr="00A909FB" w:rsidSect="00EA5CF2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C83C71" w:rsidRPr="00A909FB" w:rsidRDefault="00C83C71" w:rsidP="00843400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bookmarkStart w:id="1" w:name="_Ref46730557"/>
      <w:bookmarkEnd w:id="1"/>
    </w:p>
    <w:p w:rsidR="00C83C71" w:rsidRPr="00A909FB" w:rsidRDefault="00C83C71" w:rsidP="00843400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C83C71" w:rsidRPr="00A909FB" w:rsidRDefault="00C83C71" w:rsidP="00843400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C83C71" w:rsidRPr="00A909FB" w:rsidRDefault="00C83C71" w:rsidP="00843400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791F8F" w:rsidRPr="00A909FB" w:rsidRDefault="00791F8F" w:rsidP="00843400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79184A" w:rsidRPr="00A909FB" w:rsidRDefault="0079184A" w:rsidP="00843400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A909FB" w:rsidRPr="00A909FB" w:rsidRDefault="00A909FB" w:rsidP="00843400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A909FB" w:rsidRPr="003C0F44" w:rsidRDefault="00A909FB" w:rsidP="00A909FB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A909FB" w:rsidRPr="003C0F44" w:rsidRDefault="00A909FB" w:rsidP="00A909FB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A909FB" w:rsidRPr="003F44B7" w:rsidRDefault="00A909FB" w:rsidP="00A909FB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3F44B7">
        <w:rPr>
          <w:rFonts w:ascii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A909FB" w:rsidRPr="00EE751E" w:rsidRDefault="00A909FB" w:rsidP="00A909FB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A909FB" w:rsidRPr="003F44B7" w:rsidRDefault="00A909FB" w:rsidP="00A909FB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3F44B7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ภัทรลิสซิ่ง จำกัด (มหาชน)</w:t>
      </w:r>
    </w:p>
    <w:p w:rsidR="00A909FB" w:rsidRDefault="00A909FB" w:rsidP="00A909F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A909FB" w:rsidRPr="003F44B7" w:rsidRDefault="00A909FB" w:rsidP="00A909F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</w:t>
      </w:r>
      <w:r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ณ</w:t>
      </w:r>
      <w:r w:rsidRPr="003F44B7">
        <w:rPr>
          <w:rFonts w:ascii="Angsana New" w:hAnsi="Angsana New" w:hint="cs"/>
          <w:sz w:val="30"/>
          <w:szCs w:val="30"/>
          <w:cs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วันที่</w:t>
      </w:r>
      <w:r w:rsidRPr="003F44B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30 กันยายน 256</w:t>
      </w:r>
      <w:r>
        <w:rPr>
          <w:rFonts w:ascii="Angsana New" w:hAnsi="Angsana New"/>
          <w:sz w:val="30"/>
          <w:szCs w:val="30"/>
        </w:rPr>
        <w:t>2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>
        <w:rPr>
          <w:rFonts w:ascii="Angsana New" w:hAnsi="Angsana New" w:hint="cs"/>
          <w:sz w:val="30"/>
          <w:szCs w:val="30"/>
          <w:cs/>
        </w:rPr>
        <w:t>สำหรับงวดสามเดือนและเก้าเดือนสิ้นสุดวันที่ 30 กันยายน 256</w:t>
      </w:r>
      <w:r>
        <w:rPr>
          <w:rFonts w:ascii="Angsana New" w:hAnsi="Angsana New"/>
          <w:sz w:val="30"/>
          <w:szCs w:val="30"/>
        </w:rPr>
        <w:t>2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 และงบกระแสเงินสดสำหรับงวด</w:t>
      </w:r>
      <w:r>
        <w:rPr>
          <w:rFonts w:ascii="Angsana New" w:hAnsi="Angsana New" w:hint="cs"/>
          <w:sz w:val="30"/>
          <w:szCs w:val="30"/>
          <w:cs/>
        </w:rPr>
        <w:t>เก้าเดือน</w:t>
      </w:r>
      <w:r w:rsidRPr="003F44B7">
        <w:rPr>
          <w:rFonts w:ascii="Angsana New" w:hAnsi="Angsana New"/>
          <w:sz w:val="30"/>
          <w:szCs w:val="30"/>
          <w:cs/>
        </w:rPr>
        <w:t>สิ้นสุดวันที่</w:t>
      </w:r>
      <w:r w:rsidRPr="003F44B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30 กันยายน 256</w:t>
      </w:r>
      <w:r>
        <w:rPr>
          <w:rFonts w:ascii="Angsana New" w:hAnsi="Angsana New"/>
          <w:sz w:val="30"/>
          <w:szCs w:val="30"/>
        </w:rPr>
        <w:t>2</w:t>
      </w:r>
      <w:r w:rsidRPr="003F44B7">
        <w:rPr>
          <w:rFonts w:ascii="Angsana New" w:hAnsi="Angsana New" w:hint="cs"/>
          <w:sz w:val="30"/>
          <w:szCs w:val="30"/>
          <w:cs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ของบริษัท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ภัทรลิสซิ่ง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จำกัด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(มหาชน)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3F44B7">
        <w:rPr>
          <w:rFonts w:ascii="Angsana New" w:hAnsi="Angsana New"/>
          <w:sz w:val="30"/>
          <w:szCs w:val="30"/>
        </w:rPr>
        <w:t xml:space="preserve">34 </w:t>
      </w:r>
      <w:r w:rsidRPr="003F44B7">
        <w:rPr>
          <w:rFonts w:ascii="Angsana New" w:hAnsi="Angsana New"/>
          <w:sz w:val="30"/>
          <w:szCs w:val="30"/>
          <w:cs/>
        </w:rPr>
        <w:t xml:space="preserve">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3F44B7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A909FB" w:rsidRDefault="00A909FB" w:rsidP="00A909F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A909FB" w:rsidRPr="003F44B7" w:rsidRDefault="00A909FB" w:rsidP="00A909F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F44B7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A909FB" w:rsidRPr="00EE751E" w:rsidRDefault="00A909FB" w:rsidP="00A909F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A909FB" w:rsidRPr="003F44B7" w:rsidRDefault="00A909FB" w:rsidP="00A909F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รหัส</w:t>
      </w:r>
      <w:r w:rsidRPr="003F44B7">
        <w:rPr>
          <w:rFonts w:ascii="Angsana New" w:hAnsi="Angsana New"/>
          <w:sz w:val="30"/>
          <w:szCs w:val="30"/>
        </w:rPr>
        <w:t xml:space="preserve"> 2410 “</w:t>
      </w:r>
      <w:r w:rsidRPr="003F44B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F44B7">
        <w:rPr>
          <w:rFonts w:ascii="Angsana New" w:hAnsi="Angsana New"/>
          <w:sz w:val="30"/>
          <w:szCs w:val="30"/>
        </w:rPr>
        <w:t>”</w:t>
      </w:r>
      <w:r w:rsidRPr="003F44B7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>
        <w:rPr>
          <w:rFonts w:ascii="Angsana New" w:hAnsi="Angsana New"/>
          <w:sz w:val="30"/>
          <w:szCs w:val="30"/>
          <w:cs/>
        </w:rPr>
        <w:br/>
      </w:r>
      <w:r w:rsidRPr="003F44B7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F44B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ดังนั้นข้าพเจ้าจึงไม่</w:t>
      </w:r>
      <w:r w:rsidRPr="003F44B7">
        <w:rPr>
          <w:rFonts w:ascii="Angsana New" w:hAnsi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</w:p>
    <w:p w:rsidR="00A909FB" w:rsidRDefault="00A909FB" w:rsidP="00A909F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A909FB" w:rsidRPr="00BA7628" w:rsidRDefault="00A909FB" w:rsidP="00A909F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:rsidR="00A909FB" w:rsidRDefault="00A909FB" w:rsidP="00A909F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A909FB" w:rsidSect="00A909FB">
          <w:footerReference w:type="default" r:id="rId12"/>
          <w:pgSz w:w="11909" w:h="16834" w:code="9"/>
          <w:pgMar w:top="691" w:right="1152" w:bottom="576" w:left="1152" w:header="720" w:footer="720" w:gutter="0"/>
          <w:cols w:space="720"/>
        </w:sectPr>
      </w:pPr>
    </w:p>
    <w:p w:rsidR="00A909FB" w:rsidRDefault="00A909FB" w:rsidP="00A909F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bookmarkStart w:id="2" w:name="_GoBack"/>
      <w:bookmarkEnd w:id="2"/>
    </w:p>
    <w:p w:rsidR="00A909FB" w:rsidRPr="003F44B7" w:rsidRDefault="00A909FB" w:rsidP="00A909F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F44B7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:rsidR="00A909FB" w:rsidRPr="00EE751E" w:rsidRDefault="00A909FB" w:rsidP="00A909F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A909FB" w:rsidRPr="003F44B7" w:rsidRDefault="00A909FB" w:rsidP="00A909F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3F44B7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F44B7">
        <w:rPr>
          <w:rFonts w:ascii="Angsana New" w:hAnsi="Angsana New"/>
          <w:spacing w:val="-2"/>
          <w:sz w:val="30"/>
          <w:szCs w:val="30"/>
          <w:cs/>
        </w:rPr>
        <w:t>ไม่ได้จัดทำขึ้นตามมาตรฐานการบัญช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ี </w:t>
      </w:r>
      <w:r w:rsidRPr="003F44B7">
        <w:rPr>
          <w:rFonts w:ascii="Angsana New" w:hAnsi="Angsana New"/>
          <w:spacing w:val="-2"/>
          <w:sz w:val="30"/>
          <w:szCs w:val="30"/>
          <w:cs/>
        </w:rPr>
        <w:t>ฉบับที่</w:t>
      </w:r>
      <w:r w:rsidRPr="003F44B7">
        <w:rPr>
          <w:rFonts w:ascii="Angsana New" w:hAnsi="Angsana New" w:hint="cs"/>
          <w:spacing w:val="-2"/>
          <w:sz w:val="30"/>
          <w:szCs w:val="30"/>
          <w:cs/>
        </w:rPr>
        <w:t xml:space="preserve"> 3</w:t>
      </w:r>
      <w:r w:rsidRPr="003F44B7">
        <w:rPr>
          <w:rFonts w:ascii="Angsana New" w:hAnsi="Angsana New"/>
          <w:spacing w:val="-2"/>
          <w:sz w:val="30"/>
          <w:szCs w:val="30"/>
        </w:rPr>
        <w:t>4</w:t>
      </w:r>
      <w:r w:rsidRPr="003F44B7">
        <w:rPr>
          <w:rFonts w:ascii="Angsana New" w:hAnsi="Angsana New"/>
          <w:spacing w:val="-2"/>
          <w:sz w:val="30"/>
          <w:szCs w:val="30"/>
          <w:cs/>
        </w:rPr>
        <w:t xml:space="preserve"> 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3F44B7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:rsidR="00A909FB" w:rsidRPr="00A909FB" w:rsidRDefault="00A909FB" w:rsidP="00A909FB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pacing w:val="-2"/>
          <w:sz w:val="30"/>
          <w:szCs w:val="30"/>
        </w:rPr>
      </w:pPr>
    </w:p>
    <w:p w:rsidR="00A909FB" w:rsidRPr="00A909FB" w:rsidRDefault="00A909FB" w:rsidP="00A909FB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pacing w:val="-2"/>
          <w:sz w:val="30"/>
          <w:szCs w:val="30"/>
        </w:rPr>
      </w:pPr>
    </w:p>
    <w:p w:rsidR="00A909FB" w:rsidRPr="00A909FB" w:rsidRDefault="00A909FB" w:rsidP="00A909FB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pacing w:val="-2"/>
          <w:sz w:val="30"/>
          <w:szCs w:val="30"/>
        </w:rPr>
      </w:pPr>
    </w:p>
    <w:p w:rsidR="00A909FB" w:rsidRPr="00A909FB" w:rsidRDefault="00A909FB" w:rsidP="00A909FB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pacing w:val="-2"/>
          <w:sz w:val="30"/>
          <w:szCs w:val="30"/>
        </w:rPr>
      </w:pPr>
    </w:p>
    <w:p w:rsidR="00A909FB" w:rsidRPr="003F44B7" w:rsidRDefault="00A909FB" w:rsidP="00A909FB">
      <w:pPr>
        <w:spacing w:line="240" w:lineRule="auto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อรพินท์ สินถาวรกุล</w:t>
      </w:r>
      <w:r w:rsidRPr="003F44B7">
        <w:rPr>
          <w:rFonts w:ascii="Angsana New" w:hAnsi="Angsana New"/>
          <w:sz w:val="30"/>
          <w:szCs w:val="30"/>
          <w:cs/>
        </w:rPr>
        <w:t>)</w:t>
      </w:r>
    </w:p>
    <w:p w:rsidR="00A909FB" w:rsidRPr="003F44B7" w:rsidRDefault="00A909FB" w:rsidP="00A909FB">
      <w:pPr>
        <w:spacing w:line="240" w:lineRule="auto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A909FB" w:rsidRPr="003F44B7" w:rsidRDefault="00A909FB" w:rsidP="00A909FB">
      <w:pPr>
        <w:spacing w:line="240" w:lineRule="auto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 xml:space="preserve">เลขทะเบียน  </w:t>
      </w:r>
      <w:r>
        <w:rPr>
          <w:rFonts w:ascii="Angsana New" w:hAnsi="Angsana New" w:hint="cs"/>
          <w:sz w:val="30"/>
          <w:szCs w:val="30"/>
          <w:cs/>
        </w:rPr>
        <w:t>9441</w:t>
      </w:r>
    </w:p>
    <w:p w:rsidR="00A909FB" w:rsidRPr="00EE751E" w:rsidRDefault="00A909FB" w:rsidP="00A909FB">
      <w:pPr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</w:p>
    <w:p w:rsidR="00A909FB" w:rsidRPr="003F44B7" w:rsidRDefault="00A909FB" w:rsidP="00A909FB">
      <w:pPr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A909FB" w:rsidRPr="003F44B7" w:rsidRDefault="00A909FB" w:rsidP="00A909FB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A909FB" w:rsidRDefault="00B82224" w:rsidP="00A909FB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11 </w:t>
      </w:r>
      <w:r w:rsidR="00A909FB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A909FB">
        <w:rPr>
          <w:rFonts w:ascii="Angsana New" w:hAnsi="Angsana New"/>
          <w:sz w:val="30"/>
          <w:szCs w:val="30"/>
        </w:rPr>
        <w:t>256</w:t>
      </w:r>
      <w:r w:rsidR="00A909FB">
        <w:rPr>
          <w:rFonts w:ascii="Angsana New" w:hAnsi="Angsana New" w:hint="cs"/>
          <w:sz w:val="30"/>
          <w:szCs w:val="30"/>
          <w:cs/>
        </w:rPr>
        <w:t>2</w:t>
      </w:r>
    </w:p>
    <w:p w:rsidR="00A909FB" w:rsidRPr="00A909FB" w:rsidRDefault="00A909FB" w:rsidP="00843400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bookmarkEnd w:id="0"/>
    <w:sectPr w:rsidR="00A909FB" w:rsidRPr="00A909FB" w:rsidSect="00070CAF">
      <w:headerReference w:type="default" r:id="rId13"/>
      <w:footerReference w:type="default" r:id="rId14"/>
      <w:headerReference w:type="first" r:id="rId15"/>
      <w:footerReference w:type="first" r:id="rId16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69E2" w:rsidRDefault="000369E2" w:rsidP="003B1575">
      <w:r>
        <w:separator/>
      </w:r>
    </w:p>
  </w:endnote>
  <w:endnote w:type="continuationSeparator" w:id="0">
    <w:p w:rsidR="000369E2" w:rsidRDefault="000369E2" w:rsidP="003B1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69E2" w:rsidRDefault="000369E2" w:rsidP="009366E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24</w:t>
    </w:r>
    <w:r>
      <w:rPr>
        <w:rStyle w:val="PageNumber"/>
      </w:rPr>
      <w:fldChar w:fldCharType="end"/>
    </w:r>
  </w:p>
  <w:p w:rsidR="000369E2" w:rsidRDefault="000369E2" w:rsidP="00213F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69E2" w:rsidRPr="00CE373D" w:rsidRDefault="000369E2" w:rsidP="002E60B5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</w:t>
    </w:r>
  </w:p>
  <w:p w:rsidR="000369E2" w:rsidRPr="00883ABF" w:rsidRDefault="000369E2" w:rsidP="00213F9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rPr>
        <w:rFonts w:ascii="Angsana New" w:hAnsi="Angsana New"/>
        <w:i/>
        <w:iCs/>
        <w:sz w:val="30"/>
        <w:szCs w:val="3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69E2" w:rsidRPr="00AF3743" w:rsidRDefault="000369E2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69E2" w:rsidRPr="00E65529" w:rsidRDefault="000369E2" w:rsidP="002E60B5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65529">
      <w:rPr>
        <w:rStyle w:val="PageNumber"/>
        <w:rFonts w:ascii="Angsana New" w:hAnsi="Angsana New"/>
        <w:sz w:val="30"/>
        <w:szCs w:val="30"/>
      </w:rPr>
      <w:fldChar w:fldCharType="begin"/>
    </w:r>
    <w:r w:rsidRPr="00E6552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65529">
      <w:rPr>
        <w:rStyle w:val="PageNumber"/>
        <w:rFonts w:ascii="Angsana New" w:hAnsi="Angsana New"/>
        <w:sz w:val="30"/>
        <w:szCs w:val="30"/>
      </w:rPr>
      <w:fldChar w:fldCharType="separate"/>
    </w:r>
    <w:r w:rsidRPr="00E65529">
      <w:rPr>
        <w:rStyle w:val="PageNumber"/>
        <w:rFonts w:ascii="Angsana New" w:hAnsi="Angsana New"/>
        <w:noProof/>
        <w:sz w:val="30"/>
        <w:szCs w:val="30"/>
      </w:rPr>
      <w:t>34</w:t>
    </w:r>
    <w:r w:rsidRPr="00E65529">
      <w:rPr>
        <w:rStyle w:val="PageNumber"/>
        <w:rFonts w:ascii="Angsana New" w:hAnsi="Angsana New"/>
        <w:sz w:val="30"/>
        <w:szCs w:val="30"/>
      </w:rPr>
      <w:fldChar w:fldCharType="end"/>
    </w:r>
  </w:p>
  <w:p w:rsidR="000369E2" w:rsidRPr="00DF1CB3" w:rsidRDefault="000369E2" w:rsidP="00C5257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69E2" w:rsidRPr="0042515A" w:rsidRDefault="000369E2" w:rsidP="00B1375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515A">
      <w:rPr>
        <w:rStyle w:val="PageNumber"/>
        <w:rFonts w:ascii="Angsana New" w:hAnsi="Angsana New"/>
        <w:sz w:val="30"/>
        <w:szCs w:val="30"/>
      </w:rPr>
      <w:fldChar w:fldCharType="begin"/>
    </w:r>
    <w:r w:rsidRPr="0042515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515A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12</w:t>
    </w:r>
    <w:r w:rsidRPr="0042515A">
      <w:rPr>
        <w:rStyle w:val="PageNumber"/>
        <w:rFonts w:ascii="Angsana New" w:hAnsi="Angsana New"/>
        <w:sz w:val="30"/>
        <w:szCs w:val="30"/>
      </w:rPr>
      <w:fldChar w:fldCharType="end"/>
    </w:r>
  </w:p>
  <w:p w:rsidR="000369E2" w:rsidRPr="0079184A" w:rsidRDefault="000369E2" w:rsidP="00A2293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69E2" w:rsidRDefault="000369E2" w:rsidP="003B1575">
      <w:r>
        <w:separator/>
      </w:r>
    </w:p>
  </w:footnote>
  <w:footnote w:type="continuationSeparator" w:id="0">
    <w:p w:rsidR="000369E2" w:rsidRDefault="000369E2" w:rsidP="003B1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69E2" w:rsidRDefault="000369E2" w:rsidP="007308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0369E2" w:rsidRDefault="000369E2" w:rsidP="00CE37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69E2" w:rsidRDefault="000369E2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0369E2" w:rsidRDefault="000369E2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0369E2" w:rsidRDefault="000369E2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0369E2" w:rsidRDefault="000369E2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0369E2" w:rsidRDefault="000369E2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0369E2" w:rsidRDefault="000369E2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0369E2" w:rsidRDefault="000369E2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69E2" w:rsidRPr="00AF256D" w:rsidRDefault="000369E2" w:rsidP="0079184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:rsidR="000369E2" w:rsidRPr="0079184A" w:rsidRDefault="000369E2" w:rsidP="00B137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69E2" w:rsidRDefault="000369E2" w:rsidP="00CE37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:rsidR="000369E2" w:rsidRDefault="000369E2" w:rsidP="00CE37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0369E2" w:rsidRPr="00AF256D" w:rsidRDefault="000369E2" w:rsidP="0068087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</w:t>
    </w:r>
    <w:r w:rsidRPr="0068087D">
      <w:rPr>
        <w:rFonts w:ascii="Angsana New" w:hAnsi="Angsana New" w:cs="Angsana New"/>
        <w:b w:val="0"/>
        <w:bCs/>
        <w:sz w:val="32"/>
        <w:szCs w:val="32"/>
        <w:cs/>
        <w:lang w:bidi="th-TH"/>
      </w:rPr>
      <w:t>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 w:rsidRPr="0068087D">
      <w:rPr>
        <w:rFonts w:ascii="Angsana New" w:hAnsi="Angsana New" w:cs="Angsana New"/>
        <w:b w:val="0"/>
        <w:bCs/>
        <w:sz w:val="32"/>
        <w:szCs w:val="32"/>
        <w:cs/>
        <w:lang w:bidi="th-TH"/>
      </w:rPr>
      <w:t>สิ้นสุด</w:t>
    </w:r>
    <w:r w:rsidRPr="00786699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วันที่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30 กันยายน</w:t>
    </w:r>
    <w:r w:rsidRPr="000E0B8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256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2</w:t>
    </w:r>
    <w:r w:rsidRPr="0068087D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68087D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68087D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:rsidR="000369E2" w:rsidRDefault="000369E2" w:rsidP="00CE37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AF03B63"/>
    <w:multiLevelType w:val="hybridMultilevel"/>
    <w:tmpl w:val="C4D6F33E"/>
    <w:lvl w:ilvl="0" w:tplc="8D30CF5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A018F6"/>
    <w:multiLevelType w:val="hybridMultilevel"/>
    <w:tmpl w:val="297E51D4"/>
    <w:lvl w:ilvl="0" w:tplc="3C1C5CD0">
      <w:start w:val="1"/>
      <w:numFmt w:val="decimal"/>
      <w:lvlText w:val="%1"/>
      <w:lvlJc w:val="left"/>
      <w:pPr>
        <w:tabs>
          <w:tab w:val="num" w:pos="1620"/>
        </w:tabs>
        <w:ind w:left="1620" w:hanging="12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0A40B2A"/>
    <w:multiLevelType w:val="multilevel"/>
    <w:tmpl w:val="BE2C2EEC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14" w15:restartNumberingAfterBreak="0">
    <w:nsid w:val="19580D4A"/>
    <w:multiLevelType w:val="hybridMultilevel"/>
    <w:tmpl w:val="AC4A42D6"/>
    <w:lvl w:ilvl="0" w:tplc="7D360838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1F552EF5"/>
    <w:multiLevelType w:val="hybridMultilevel"/>
    <w:tmpl w:val="E54A0A24"/>
    <w:lvl w:ilvl="0" w:tplc="72361B26">
      <w:start w:val="1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F693B14"/>
    <w:multiLevelType w:val="hybridMultilevel"/>
    <w:tmpl w:val="694E73BA"/>
    <w:lvl w:ilvl="0" w:tplc="2440105E">
      <w:start w:val="31"/>
      <w:numFmt w:val="bullet"/>
      <w:lvlText w:val="-"/>
      <w:lvlJc w:val="left"/>
      <w:pPr>
        <w:ind w:left="123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8" w:hanging="360"/>
      </w:pPr>
      <w:rPr>
        <w:rFonts w:ascii="Wingdings" w:hAnsi="Wingdings" w:hint="default"/>
      </w:rPr>
    </w:lvl>
  </w:abstractNum>
  <w:abstractNum w:abstractNumId="18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76C181E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1" w15:restartNumberingAfterBreak="0">
    <w:nsid w:val="284063BD"/>
    <w:multiLevelType w:val="hybridMultilevel"/>
    <w:tmpl w:val="4262FD5E"/>
    <w:lvl w:ilvl="0" w:tplc="1654DC18">
      <w:start w:val="11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 w15:restartNumberingAfterBreak="0">
    <w:nsid w:val="29491D3B"/>
    <w:multiLevelType w:val="multilevel"/>
    <w:tmpl w:val="15D28FA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3439243F"/>
    <w:multiLevelType w:val="multilevel"/>
    <w:tmpl w:val="9188A7C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6" w15:restartNumberingAfterBreak="0">
    <w:nsid w:val="38E9033A"/>
    <w:multiLevelType w:val="multilevel"/>
    <w:tmpl w:val="640A52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B834C6A"/>
    <w:multiLevelType w:val="multilevel"/>
    <w:tmpl w:val="B7D27AA2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3D617915"/>
    <w:multiLevelType w:val="hybridMultilevel"/>
    <w:tmpl w:val="E35CFF0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468348E9"/>
    <w:multiLevelType w:val="multilevel"/>
    <w:tmpl w:val="21C60B9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3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35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9" w15:restartNumberingAfterBreak="0">
    <w:nsid w:val="6209444F"/>
    <w:multiLevelType w:val="hybridMultilevel"/>
    <w:tmpl w:val="BF907C76"/>
    <w:lvl w:ilvl="0" w:tplc="276A6A5C">
      <w:start w:val="1"/>
      <w:numFmt w:val="decimal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2" w15:restartNumberingAfterBreak="0">
    <w:nsid w:val="67097FCB"/>
    <w:multiLevelType w:val="hybridMultilevel"/>
    <w:tmpl w:val="FE6E8996"/>
    <w:lvl w:ilvl="0" w:tplc="078CD3C0">
      <w:start w:val="13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5" w15:restartNumberingAfterBreak="0">
    <w:nsid w:val="7EBD6AC4"/>
    <w:multiLevelType w:val="multilevel"/>
    <w:tmpl w:val="BE2C2EEC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7"/>
  </w:num>
  <w:num w:numId="12">
    <w:abstractNumId w:val="19"/>
  </w:num>
  <w:num w:numId="13">
    <w:abstractNumId w:val="41"/>
  </w:num>
  <w:num w:numId="14">
    <w:abstractNumId w:val="23"/>
  </w:num>
  <w:num w:numId="15">
    <w:abstractNumId w:val="30"/>
  </w:num>
  <w:num w:numId="16">
    <w:abstractNumId w:val="22"/>
  </w:num>
  <w:num w:numId="17">
    <w:abstractNumId w:val="12"/>
  </w:num>
  <w:num w:numId="18">
    <w:abstractNumId w:val="26"/>
  </w:num>
  <w:num w:numId="19">
    <w:abstractNumId w:val="25"/>
  </w:num>
  <w:num w:numId="20">
    <w:abstractNumId w:val="13"/>
  </w:num>
  <w:num w:numId="21">
    <w:abstractNumId w:val="42"/>
  </w:num>
  <w:num w:numId="22">
    <w:abstractNumId w:val="14"/>
  </w:num>
  <w:num w:numId="23">
    <w:abstractNumId w:val="21"/>
  </w:num>
  <w:num w:numId="24">
    <w:abstractNumId w:val="16"/>
  </w:num>
  <w:num w:numId="25">
    <w:abstractNumId w:val="20"/>
  </w:num>
  <w:num w:numId="26">
    <w:abstractNumId w:val="33"/>
  </w:num>
  <w:num w:numId="27">
    <w:abstractNumId w:val="34"/>
  </w:num>
  <w:num w:numId="28">
    <w:abstractNumId w:val="44"/>
  </w:num>
  <w:num w:numId="29">
    <w:abstractNumId w:val="24"/>
  </w:num>
  <w:num w:numId="30">
    <w:abstractNumId w:val="45"/>
  </w:num>
  <w:num w:numId="31">
    <w:abstractNumId w:val="32"/>
  </w:num>
  <w:num w:numId="32">
    <w:abstractNumId w:val="38"/>
  </w:num>
  <w:num w:numId="33">
    <w:abstractNumId w:val="11"/>
  </w:num>
  <w:num w:numId="34">
    <w:abstractNumId w:val="35"/>
  </w:num>
  <w:num w:numId="35">
    <w:abstractNumId w:val="40"/>
  </w:num>
  <w:num w:numId="36">
    <w:abstractNumId w:val="28"/>
  </w:num>
  <w:num w:numId="37">
    <w:abstractNumId w:val="37"/>
  </w:num>
  <w:num w:numId="38">
    <w:abstractNumId w:val="29"/>
  </w:num>
  <w:num w:numId="39">
    <w:abstractNumId w:val="17"/>
  </w:num>
  <w:num w:numId="40">
    <w:abstractNumId w:val="43"/>
  </w:num>
  <w:num w:numId="41">
    <w:abstractNumId w:val="18"/>
  </w:num>
  <w:num w:numId="42">
    <w:abstractNumId w:val="31"/>
  </w:num>
  <w:num w:numId="43">
    <w:abstractNumId w:val="4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6"/>
  </w:num>
  <w:num w:numId="46">
    <w:abstractNumId w:val="39"/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81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A8F"/>
    <w:rsid w:val="00000175"/>
    <w:rsid w:val="00000624"/>
    <w:rsid w:val="00000B70"/>
    <w:rsid w:val="000013EE"/>
    <w:rsid w:val="00002163"/>
    <w:rsid w:val="00002367"/>
    <w:rsid w:val="0000355C"/>
    <w:rsid w:val="00003CE3"/>
    <w:rsid w:val="00003FE7"/>
    <w:rsid w:val="00004580"/>
    <w:rsid w:val="000058F5"/>
    <w:rsid w:val="000059EE"/>
    <w:rsid w:val="000060D2"/>
    <w:rsid w:val="00006882"/>
    <w:rsid w:val="00006B88"/>
    <w:rsid w:val="00006F1F"/>
    <w:rsid w:val="000074C3"/>
    <w:rsid w:val="00007981"/>
    <w:rsid w:val="00007A9D"/>
    <w:rsid w:val="00007F43"/>
    <w:rsid w:val="000101EC"/>
    <w:rsid w:val="000109BB"/>
    <w:rsid w:val="000117DA"/>
    <w:rsid w:val="0001192C"/>
    <w:rsid w:val="00012223"/>
    <w:rsid w:val="00012824"/>
    <w:rsid w:val="00012B2D"/>
    <w:rsid w:val="00013082"/>
    <w:rsid w:val="00013B0C"/>
    <w:rsid w:val="00013B4D"/>
    <w:rsid w:val="0001452E"/>
    <w:rsid w:val="00014DBB"/>
    <w:rsid w:val="00015268"/>
    <w:rsid w:val="00015A16"/>
    <w:rsid w:val="00015CE2"/>
    <w:rsid w:val="00015DCE"/>
    <w:rsid w:val="00016AA1"/>
    <w:rsid w:val="0001715C"/>
    <w:rsid w:val="000178B5"/>
    <w:rsid w:val="00017A94"/>
    <w:rsid w:val="00017D85"/>
    <w:rsid w:val="000205F9"/>
    <w:rsid w:val="000206D5"/>
    <w:rsid w:val="000207B2"/>
    <w:rsid w:val="000210D4"/>
    <w:rsid w:val="00021189"/>
    <w:rsid w:val="000224EB"/>
    <w:rsid w:val="000228C1"/>
    <w:rsid w:val="00023131"/>
    <w:rsid w:val="000233CF"/>
    <w:rsid w:val="000238F7"/>
    <w:rsid w:val="00023F20"/>
    <w:rsid w:val="000242BF"/>
    <w:rsid w:val="0002436E"/>
    <w:rsid w:val="000244DE"/>
    <w:rsid w:val="00024775"/>
    <w:rsid w:val="000253E8"/>
    <w:rsid w:val="000254E2"/>
    <w:rsid w:val="00025683"/>
    <w:rsid w:val="00025E16"/>
    <w:rsid w:val="0002731E"/>
    <w:rsid w:val="00027EAF"/>
    <w:rsid w:val="00030525"/>
    <w:rsid w:val="000306BB"/>
    <w:rsid w:val="00030970"/>
    <w:rsid w:val="00030C88"/>
    <w:rsid w:val="00031097"/>
    <w:rsid w:val="000314CE"/>
    <w:rsid w:val="000316E9"/>
    <w:rsid w:val="00032B28"/>
    <w:rsid w:val="00032C4E"/>
    <w:rsid w:val="00032FB7"/>
    <w:rsid w:val="0003306F"/>
    <w:rsid w:val="00033268"/>
    <w:rsid w:val="00033426"/>
    <w:rsid w:val="00034D2A"/>
    <w:rsid w:val="00035750"/>
    <w:rsid w:val="00035973"/>
    <w:rsid w:val="00035B37"/>
    <w:rsid w:val="00035B90"/>
    <w:rsid w:val="00035CA7"/>
    <w:rsid w:val="00036078"/>
    <w:rsid w:val="00036920"/>
    <w:rsid w:val="000369E2"/>
    <w:rsid w:val="00036A42"/>
    <w:rsid w:val="0003734B"/>
    <w:rsid w:val="00037AAD"/>
    <w:rsid w:val="00037BD0"/>
    <w:rsid w:val="00037DE4"/>
    <w:rsid w:val="0004118E"/>
    <w:rsid w:val="000411CB"/>
    <w:rsid w:val="00041509"/>
    <w:rsid w:val="00041A2B"/>
    <w:rsid w:val="00041DEC"/>
    <w:rsid w:val="00042A65"/>
    <w:rsid w:val="00042C15"/>
    <w:rsid w:val="00043B71"/>
    <w:rsid w:val="00043FD3"/>
    <w:rsid w:val="00044182"/>
    <w:rsid w:val="00044B61"/>
    <w:rsid w:val="000469CD"/>
    <w:rsid w:val="00047552"/>
    <w:rsid w:val="000508B1"/>
    <w:rsid w:val="00051073"/>
    <w:rsid w:val="0005186C"/>
    <w:rsid w:val="00051C68"/>
    <w:rsid w:val="00051D69"/>
    <w:rsid w:val="00052267"/>
    <w:rsid w:val="0005389C"/>
    <w:rsid w:val="00053A58"/>
    <w:rsid w:val="00054DE8"/>
    <w:rsid w:val="00055B63"/>
    <w:rsid w:val="00055BF0"/>
    <w:rsid w:val="000578A9"/>
    <w:rsid w:val="000602AC"/>
    <w:rsid w:val="0006090B"/>
    <w:rsid w:val="000611F5"/>
    <w:rsid w:val="000618F5"/>
    <w:rsid w:val="00062480"/>
    <w:rsid w:val="0006276A"/>
    <w:rsid w:val="00062E00"/>
    <w:rsid w:val="00062E29"/>
    <w:rsid w:val="000633AD"/>
    <w:rsid w:val="00063468"/>
    <w:rsid w:val="00063873"/>
    <w:rsid w:val="000649CB"/>
    <w:rsid w:val="0006635D"/>
    <w:rsid w:val="000669F9"/>
    <w:rsid w:val="000677B4"/>
    <w:rsid w:val="0007012C"/>
    <w:rsid w:val="000705A6"/>
    <w:rsid w:val="000707AB"/>
    <w:rsid w:val="00070A07"/>
    <w:rsid w:val="00070CAF"/>
    <w:rsid w:val="00070E01"/>
    <w:rsid w:val="00070F35"/>
    <w:rsid w:val="00071C6B"/>
    <w:rsid w:val="00071E9B"/>
    <w:rsid w:val="000721C8"/>
    <w:rsid w:val="000725E6"/>
    <w:rsid w:val="0007260B"/>
    <w:rsid w:val="00072626"/>
    <w:rsid w:val="00072ACA"/>
    <w:rsid w:val="00072C4B"/>
    <w:rsid w:val="000736E4"/>
    <w:rsid w:val="000745F7"/>
    <w:rsid w:val="000747F5"/>
    <w:rsid w:val="00075B1B"/>
    <w:rsid w:val="00077025"/>
    <w:rsid w:val="000771F7"/>
    <w:rsid w:val="0008028A"/>
    <w:rsid w:val="00080F58"/>
    <w:rsid w:val="00082686"/>
    <w:rsid w:val="00082993"/>
    <w:rsid w:val="00083CA7"/>
    <w:rsid w:val="00083E11"/>
    <w:rsid w:val="000840BC"/>
    <w:rsid w:val="0008431D"/>
    <w:rsid w:val="00084F4C"/>
    <w:rsid w:val="000857A3"/>
    <w:rsid w:val="00085C0E"/>
    <w:rsid w:val="00085CC2"/>
    <w:rsid w:val="0008619B"/>
    <w:rsid w:val="00086738"/>
    <w:rsid w:val="000867F4"/>
    <w:rsid w:val="00086978"/>
    <w:rsid w:val="0008700C"/>
    <w:rsid w:val="00087164"/>
    <w:rsid w:val="00087460"/>
    <w:rsid w:val="00087ABF"/>
    <w:rsid w:val="00087F54"/>
    <w:rsid w:val="000900D4"/>
    <w:rsid w:val="000911E9"/>
    <w:rsid w:val="00091291"/>
    <w:rsid w:val="000912E2"/>
    <w:rsid w:val="000919A0"/>
    <w:rsid w:val="00091D4A"/>
    <w:rsid w:val="00092747"/>
    <w:rsid w:val="00092C71"/>
    <w:rsid w:val="000940AD"/>
    <w:rsid w:val="00094256"/>
    <w:rsid w:val="000945DE"/>
    <w:rsid w:val="00094832"/>
    <w:rsid w:val="00094B35"/>
    <w:rsid w:val="00094BFE"/>
    <w:rsid w:val="000951B4"/>
    <w:rsid w:val="0009572C"/>
    <w:rsid w:val="00095AFB"/>
    <w:rsid w:val="00096704"/>
    <w:rsid w:val="00096B31"/>
    <w:rsid w:val="00096BDA"/>
    <w:rsid w:val="0009753C"/>
    <w:rsid w:val="000976D5"/>
    <w:rsid w:val="000978BF"/>
    <w:rsid w:val="00097CC6"/>
    <w:rsid w:val="000A0569"/>
    <w:rsid w:val="000A0A67"/>
    <w:rsid w:val="000A0F89"/>
    <w:rsid w:val="000A18FA"/>
    <w:rsid w:val="000A1AED"/>
    <w:rsid w:val="000A1F9F"/>
    <w:rsid w:val="000A24C2"/>
    <w:rsid w:val="000A298C"/>
    <w:rsid w:val="000A38B9"/>
    <w:rsid w:val="000A3EF9"/>
    <w:rsid w:val="000A4728"/>
    <w:rsid w:val="000A54C7"/>
    <w:rsid w:val="000A5684"/>
    <w:rsid w:val="000A593C"/>
    <w:rsid w:val="000A596B"/>
    <w:rsid w:val="000A62A5"/>
    <w:rsid w:val="000A6462"/>
    <w:rsid w:val="000A6C5B"/>
    <w:rsid w:val="000A6D51"/>
    <w:rsid w:val="000A6EBE"/>
    <w:rsid w:val="000A7209"/>
    <w:rsid w:val="000A72F6"/>
    <w:rsid w:val="000A735B"/>
    <w:rsid w:val="000A7F80"/>
    <w:rsid w:val="000B065E"/>
    <w:rsid w:val="000B095B"/>
    <w:rsid w:val="000B0BEB"/>
    <w:rsid w:val="000B10A1"/>
    <w:rsid w:val="000B11F2"/>
    <w:rsid w:val="000B1D6C"/>
    <w:rsid w:val="000B28DE"/>
    <w:rsid w:val="000B4384"/>
    <w:rsid w:val="000B532E"/>
    <w:rsid w:val="000B558E"/>
    <w:rsid w:val="000B6105"/>
    <w:rsid w:val="000B6120"/>
    <w:rsid w:val="000B6139"/>
    <w:rsid w:val="000B61D8"/>
    <w:rsid w:val="000B6866"/>
    <w:rsid w:val="000B7183"/>
    <w:rsid w:val="000B743C"/>
    <w:rsid w:val="000C0032"/>
    <w:rsid w:val="000C0C03"/>
    <w:rsid w:val="000C0CB9"/>
    <w:rsid w:val="000C0E6F"/>
    <w:rsid w:val="000C2092"/>
    <w:rsid w:val="000C2250"/>
    <w:rsid w:val="000C2B12"/>
    <w:rsid w:val="000C33F3"/>
    <w:rsid w:val="000C38C8"/>
    <w:rsid w:val="000C4129"/>
    <w:rsid w:val="000C4217"/>
    <w:rsid w:val="000C42D1"/>
    <w:rsid w:val="000C4996"/>
    <w:rsid w:val="000C4DA0"/>
    <w:rsid w:val="000C544D"/>
    <w:rsid w:val="000C562E"/>
    <w:rsid w:val="000C5F70"/>
    <w:rsid w:val="000C60D4"/>
    <w:rsid w:val="000C6C0D"/>
    <w:rsid w:val="000C71FE"/>
    <w:rsid w:val="000C7226"/>
    <w:rsid w:val="000C7239"/>
    <w:rsid w:val="000D025C"/>
    <w:rsid w:val="000D05A0"/>
    <w:rsid w:val="000D093E"/>
    <w:rsid w:val="000D0DB6"/>
    <w:rsid w:val="000D14AA"/>
    <w:rsid w:val="000D2404"/>
    <w:rsid w:val="000D257F"/>
    <w:rsid w:val="000D29B7"/>
    <w:rsid w:val="000D3244"/>
    <w:rsid w:val="000D370D"/>
    <w:rsid w:val="000D3F09"/>
    <w:rsid w:val="000D4699"/>
    <w:rsid w:val="000D4998"/>
    <w:rsid w:val="000D4D1A"/>
    <w:rsid w:val="000D5826"/>
    <w:rsid w:val="000D5987"/>
    <w:rsid w:val="000D5D0E"/>
    <w:rsid w:val="000D5F3F"/>
    <w:rsid w:val="000D5FAD"/>
    <w:rsid w:val="000D6F33"/>
    <w:rsid w:val="000D7D90"/>
    <w:rsid w:val="000D7F01"/>
    <w:rsid w:val="000E0B82"/>
    <w:rsid w:val="000E0C63"/>
    <w:rsid w:val="000E0D52"/>
    <w:rsid w:val="000E16CD"/>
    <w:rsid w:val="000E24B5"/>
    <w:rsid w:val="000E2CA8"/>
    <w:rsid w:val="000E35AB"/>
    <w:rsid w:val="000E3708"/>
    <w:rsid w:val="000E3A8A"/>
    <w:rsid w:val="000E3D45"/>
    <w:rsid w:val="000E461F"/>
    <w:rsid w:val="000E56A6"/>
    <w:rsid w:val="000E573C"/>
    <w:rsid w:val="000E5832"/>
    <w:rsid w:val="000E5A25"/>
    <w:rsid w:val="000E5BFE"/>
    <w:rsid w:val="000E5C00"/>
    <w:rsid w:val="000E65AE"/>
    <w:rsid w:val="000E67E8"/>
    <w:rsid w:val="000E6C49"/>
    <w:rsid w:val="000E6D69"/>
    <w:rsid w:val="000E70F4"/>
    <w:rsid w:val="000E7B73"/>
    <w:rsid w:val="000E7C20"/>
    <w:rsid w:val="000F01BB"/>
    <w:rsid w:val="000F0E3E"/>
    <w:rsid w:val="000F0F7B"/>
    <w:rsid w:val="000F11E8"/>
    <w:rsid w:val="000F16DA"/>
    <w:rsid w:val="000F1C53"/>
    <w:rsid w:val="000F255F"/>
    <w:rsid w:val="000F27E4"/>
    <w:rsid w:val="000F27F0"/>
    <w:rsid w:val="000F2B5A"/>
    <w:rsid w:val="000F43A7"/>
    <w:rsid w:val="000F59F0"/>
    <w:rsid w:val="000F5D56"/>
    <w:rsid w:val="000F5D5C"/>
    <w:rsid w:val="000F645A"/>
    <w:rsid w:val="000F6FEF"/>
    <w:rsid w:val="001001DF"/>
    <w:rsid w:val="00100332"/>
    <w:rsid w:val="001009F4"/>
    <w:rsid w:val="00101B98"/>
    <w:rsid w:val="00101E07"/>
    <w:rsid w:val="00102449"/>
    <w:rsid w:val="00102D9F"/>
    <w:rsid w:val="0010309B"/>
    <w:rsid w:val="0010385E"/>
    <w:rsid w:val="00103E5F"/>
    <w:rsid w:val="00104742"/>
    <w:rsid w:val="00104C16"/>
    <w:rsid w:val="00104C8B"/>
    <w:rsid w:val="00104D2E"/>
    <w:rsid w:val="001056CA"/>
    <w:rsid w:val="00106833"/>
    <w:rsid w:val="00106D96"/>
    <w:rsid w:val="00107309"/>
    <w:rsid w:val="0010782B"/>
    <w:rsid w:val="00110828"/>
    <w:rsid w:val="00110A81"/>
    <w:rsid w:val="00112B08"/>
    <w:rsid w:val="00112EB8"/>
    <w:rsid w:val="00112F29"/>
    <w:rsid w:val="001135B0"/>
    <w:rsid w:val="00113780"/>
    <w:rsid w:val="001154B9"/>
    <w:rsid w:val="0011552B"/>
    <w:rsid w:val="001155C6"/>
    <w:rsid w:val="001155CB"/>
    <w:rsid w:val="001162A2"/>
    <w:rsid w:val="00117028"/>
    <w:rsid w:val="0012030E"/>
    <w:rsid w:val="0012039B"/>
    <w:rsid w:val="001216BB"/>
    <w:rsid w:val="00121CE6"/>
    <w:rsid w:val="00121D5C"/>
    <w:rsid w:val="0012255A"/>
    <w:rsid w:val="00122835"/>
    <w:rsid w:val="001231BF"/>
    <w:rsid w:val="001235A0"/>
    <w:rsid w:val="00123904"/>
    <w:rsid w:val="00123C2F"/>
    <w:rsid w:val="00123C86"/>
    <w:rsid w:val="00124330"/>
    <w:rsid w:val="00124B1E"/>
    <w:rsid w:val="00125963"/>
    <w:rsid w:val="00125C3D"/>
    <w:rsid w:val="00125C53"/>
    <w:rsid w:val="00126953"/>
    <w:rsid w:val="00126A53"/>
    <w:rsid w:val="00127B47"/>
    <w:rsid w:val="00127D8F"/>
    <w:rsid w:val="0013035D"/>
    <w:rsid w:val="001305C3"/>
    <w:rsid w:val="00130C67"/>
    <w:rsid w:val="001311B1"/>
    <w:rsid w:val="001319A0"/>
    <w:rsid w:val="001321A0"/>
    <w:rsid w:val="00132433"/>
    <w:rsid w:val="00132B8A"/>
    <w:rsid w:val="00133706"/>
    <w:rsid w:val="0013380A"/>
    <w:rsid w:val="001345DD"/>
    <w:rsid w:val="0013467F"/>
    <w:rsid w:val="00134A81"/>
    <w:rsid w:val="00134B53"/>
    <w:rsid w:val="00134F65"/>
    <w:rsid w:val="00135061"/>
    <w:rsid w:val="00135A78"/>
    <w:rsid w:val="00136355"/>
    <w:rsid w:val="00136ADB"/>
    <w:rsid w:val="00136C2C"/>
    <w:rsid w:val="00136FF0"/>
    <w:rsid w:val="00136FF6"/>
    <w:rsid w:val="00137198"/>
    <w:rsid w:val="00137554"/>
    <w:rsid w:val="00137B95"/>
    <w:rsid w:val="00137FD2"/>
    <w:rsid w:val="0014016D"/>
    <w:rsid w:val="001402E8"/>
    <w:rsid w:val="001413B6"/>
    <w:rsid w:val="00141480"/>
    <w:rsid w:val="00141516"/>
    <w:rsid w:val="00141879"/>
    <w:rsid w:val="001418A5"/>
    <w:rsid w:val="00141C5E"/>
    <w:rsid w:val="00141DA6"/>
    <w:rsid w:val="00142119"/>
    <w:rsid w:val="00142DCE"/>
    <w:rsid w:val="001431AB"/>
    <w:rsid w:val="001431FB"/>
    <w:rsid w:val="001438BB"/>
    <w:rsid w:val="00143942"/>
    <w:rsid w:val="00143D1C"/>
    <w:rsid w:val="0014655B"/>
    <w:rsid w:val="00146EE8"/>
    <w:rsid w:val="00147174"/>
    <w:rsid w:val="00147D09"/>
    <w:rsid w:val="001506CA"/>
    <w:rsid w:val="00150E9A"/>
    <w:rsid w:val="00151FB0"/>
    <w:rsid w:val="00153361"/>
    <w:rsid w:val="00153B1B"/>
    <w:rsid w:val="00153D2C"/>
    <w:rsid w:val="00153E51"/>
    <w:rsid w:val="0015412B"/>
    <w:rsid w:val="0015449D"/>
    <w:rsid w:val="00154C64"/>
    <w:rsid w:val="001552C2"/>
    <w:rsid w:val="00155952"/>
    <w:rsid w:val="00155BE2"/>
    <w:rsid w:val="00155FA3"/>
    <w:rsid w:val="00156747"/>
    <w:rsid w:val="00156913"/>
    <w:rsid w:val="00156A37"/>
    <w:rsid w:val="00157A9D"/>
    <w:rsid w:val="00157BCE"/>
    <w:rsid w:val="00157FA0"/>
    <w:rsid w:val="00160806"/>
    <w:rsid w:val="0016132B"/>
    <w:rsid w:val="0016142C"/>
    <w:rsid w:val="00161FB0"/>
    <w:rsid w:val="001624EF"/>
    <w:rsid w:val="001630A2"/>
    <w:rsid w:val="00163517"/>
    <w:rsid w:val="00163663"/>
    <w:rsid w:val="00163927"/>
    <w:rsid w:val="00164196"/>
    <w:rsid w:val="0016512F"/>
    <w:rsid w:val="001652B5"/>
    <w:rsid w:val="0016534B"/>
    <w:rsid w:val="001655C2"/>
    <w:rsid w:val="00165A8F"/>
    <w:rsid w:val="001670FA"/>
    <w:rsid w:val="00171388"/>
    <w:rsid w:val="00171E5D"/>
    <w:rsid w:val="00171EAB"/>
    <w:rsid w:val="001723F7"/>
    <w:rsid w:val="00172543"/>
    <w:rsid w:val="00172650"/>
    <w:rsid w:val="0017280D"/>
    <w:rsid w:val="001735C0"/>
    <w:rsid w:val="00173773"/>
    <w:rsid w:val="00173CDA"/>
    <w:rsid w:val="0017476A"/>
    <w:rsid w:val="001748F7"/>
    <w:rsid w:val="00175633"/>
    <w:rsid w:val="001759FE"/>
    <w:rsid w:val="0017605F"/>
    <w:rsid w:val="0017670F"/>
    <w:rsid w:val="00176741"/>
    <w:rsid w:val="00177197"/>
    <w:rsid w:val="00177391"/>
    <w:rsid w:val="0018071C"/>
    <w:rsid w:val="00180A0E"/>
    <w:rsid w:val="00180BBE"/>
    <w:rsid w:val="00181907"/>
    <w:rsid w:val="00181EA3"/>
    <w:rsid w:val="001823CC"/>
    <w:rsid w:val="0018249F"/>
    <w:rsid w:val="00182C69"/>
    <w:rsid w:val="00183A72"/>
    <w:rsid w:val="00183C6D"/>
    <w:rsid w:val="001841AA"/>
    <w:rsid w:val="00184377"/>
    <w:rsid w:val="00184ED8"/>
    <w:rsid w:val="00185177"/>
    <w:rsid w:val="00185CBA"/>
    <w:rsid w:val="00185DFE"/>
    <w:rsid w:val="00186701"/>
    <w:rsid w:val="0018686B"/>
    <w:rsid w:val="00186CBE"/>
    <w:rsid w:val="00187150"/>
    <w:rsid w:val="0018779B"/>
    <w:rsid w:val="001909F0"/>
    <w:rsid w:val="00190D96"/>
    <w:rsid w:val="00190E09"/>
    <w:rsid w:val="00190EA1"/>
    <w:rsid w:val="00190FDE"/>
    <w:rsid w:val="00192558"/>
    <w:rsid w:val="00192785"/>
    <w:rsid w:val="00192E67"/>
    <w:rsid w:val="001930FE"/>
    <w:rsid w:val="001931DF"/>
    <w:rsid w:val="0019343D"/>
    <w:rsid w:val="00193C02"/>
    <w:rsid w:val="00194952"/>
    <w:rsid w:val="00194D2A"/>
    <w:rsid w:val="001956FA"/>
    <w:rsid w:val="00195746"/>
    <w:rsid w:val="00195D36"/>
    <w:rsid w:val="0019662D"/>
    <w:rsid w:val="0019669A"/>
    <w:rsid w:val="0019728D"/>
    <w:rsid w:val="00197FDD"/>
    <w:rsid w:val="001A02D1"/>
    <w:rsid w:val="001A09C6"/>
    <w:rsid w:val="001A1246"/>
    <w:rsid w:val="001A1836"/>
    <w:rsid w:val="001A1E47"/>
    <w:rsid w:val="001A22B1"/>
    <w:rsid w:val="001A290B"/>
    <w:rsid w:val="001A314E"/>
    <w:rsid w:val="001A3BDC"/>
    <w:rsid w:val="001A4D0A"/>
    <w:rsid w:val="001A51DB"/>
    <w:rsid w:val="001A53DB"/>
    <w:rsid w:val="001A53E5"/>
    <w:rsid w:val="001A5A67"/>
    <w:rsid w:val="001A6FD1"/>
    <w:rsid w:val="001A76AC"/>
    <w:rsid w:val="001A7811"/>
    <w:rsid w:val="001A7976"/>
    <w:rsid w:val="001A7E95"/>
    <w:rsid w:val="001B0B7E"/>
    <w:rsid w:val="001B1001"/>
    <w:rsid w:val="001B15A0"/>
    <w:rsid w:val="001B2418"/>
    <w:rsid w:val="001B2551"/>
    <w:rsid w:val="001B288F"/>
    <w:rsid w:val="001B2D25"/>
    <w:rsid w:val="001B34AA"/>
    <w:rsid w:val="001B3693"/>
    <w:rsid w:val="001B4C86"/>
    <w:rsid w:val="001B5F86"/>
    <w:rsid w:val="001B6006"/>
    <w:rsid w:val="001B607D"/>
    <w:rsid w:val="001B60AE"/>
    <w:rsid w:val="001B61E3"/>
    <w:rsid w:val="001B691A"/>
    <w:rsid w:val="001B6F49"/>
    <w:rsid w:val="001B74A6"/>
    <w:rsid w:val="001B78B4"/>
    <w:rsid w:val="001B797E"/>
    <w:rsid w:val="001C0517"/>
    <w:rsid w:val="001C0D82"/>
    <w:rsid w:val="001C0DE7"/>
    <w:rsid w:val="001C1490"/>
    <w:rsid w:val="001C163E"/>
    <w:rsid w:val="001C1E6F"/>
    <w:rsid w:val="001C1FCA"/>
    <w:rsid w:val="001C282B"/>
    <w:rsid w:val="001C2A15"/>
    <w:rsid w:val="001C449F"/>
    <w:rsid w:val="001C499C"/>
    <w:rsid w:val="001C55D2"/>
    <w:rsid w:val="001C5769"/>
    <w:rsid w:val="001C5A82"/>
    <w:rsid w:val="001C6AC2"/>
    <w:rsid w:val="001C6CC3"/>
    <w:rsid w:val="001D110E"/>
    <w:rsid w:val="001D1277"/>
    <w:rsid w:val="001D1784"/>
    <w:rsid w:val="001D1785"/>
    <w:rsid w:val="001D1B49"/>
    <w:rsid w:val="001D2A9B"/>
    <w:rsid w:val="001D2C68"/>
    <w:rsid w:val="001D33AC"/>
    <w:rsid w:val="001D3E0A"/>
    <w:rsid w:val="001D5A13"/>
    <w:rsid w:val="001D5D2A"/>
    <w:rsid w:val="001D5E8F"/>
    <w:rsid w:val="001E0A83"/>
    <w:rsid w:val="001E1067"/>
    <w:rsid w:val="001E1425"/>
    <w:rsid w:val="001E1B49"/>
    <w:rsid w:val="001E1EDC"/>
    <w:rsid w:val="001E2135"/>
    <w:rsid w:val="001E2779"/>
    <w:rsid w:val="001E299D"/>
    <w:rsid w:val="001E3453"/>
    <w:rsid w:val="001E3A37"/>
    <w:rsid w:val="001E3F1D"/>
    <w:rsid w:val="001E42A7"/>
    <w:rsid w:val="001E469D"/>
    <w:rsid w:val="001E4720"/>
    <w:rsid w:val="001E4FD8"/>
    <w:rsid w:val="001E5088"/>
    <w:rsid w:val="001E51BB"/>
    <w:rsid w:val="001E610F"/>
    <w:rsid w:val="001E6561"/>
    <w:rsid w:val="001E69EB"/>
    <w:rsid w:val="001E6A2D"/>
    <w:rsid w:val="001E7749"/>
    <w:rsid w:val="001E79E3"/>
    <w:rsid w:val="001E7C8B"/>
    <w:rsid w:val="001F01E4"/>
    <w:rsid w:val="001F0283"/>
    <w:rsid w:val="001F02EB"/>
    <w:rsid w:val="001F0CA4"/>
    <w:rsid w:val="001F10F4"/>
    <w:rsid w:val="001F18BD"/>
    <w:rsid w:val="001F1B76"/>
    <w:rsid w:val="001F1C5C"/>
    <w:rsid w:val="001F212C"/>
    <w:rsid w:val="001F247B"/>
    <w:rsid w:val="001F290A"/>
    <w:rsid w:val="001F30F2"/>
    <w:rsid w:val="001F35A1"/>
    <w:rsid w:val="001F3A9A"/>
    <w:rsid w:val="001F3B47"/>
    <w:rsid w:val="001F3CC4"/>
    <w:rsid w:val="001F3E93"/>
    <w:rsid w:val="001F40DB"/>
    <w:rsid w:val="001F4975"/>
    <w:rsid w:val="001F5639"/>
    <w:rsid w:val="001F566F"/>
    <w:rsid w:val="001F5A8C"/>
    <w:rsid w:val="001F5B74"/>
    <w:rsid w:val="001F5E74"/>
    <w:rsid w:val="001F5FB9"/>
    <w:rsid w:val="001F6D6D"/>
    <w:rsid w:val="001F704E"/>
    <w:rsid w:val="001F7637"/>
    <w:rsid w:val="001F76C4"/>
    <w:rsid w:val="001F7FA2"/>
    <w:rsid w:val="00200995"/>
    <w:rsid w:val="00200CFB"/>
    <w:rsid w:val="00200D3B"/>
    <w:rsid w:val="0020132F"/>
    <w:rsid w:val="00201EAB"/>
    <w:rsid w:val="002022FC"/>
    <w:rsid w:val="00202565"/>
    <w:rsid w:val="002025FB"/>
    <w:rsid w:val="00202ACB"/>
    <w:rsid w:val="002033F8"/>
    <w:rsid w:val="00203511"/>
    <w:rsid w:val="0020382F"/>
    <w:rsid w:val="002041E0"/>
    <w:rsid w:val="00204E9D"/>
    <w:rsid w:val="00205B53"/>
    <w:rsid w:val="00206867"/>
    <w:rsid w:val="00207228"/>
    <w:rsid w:val="002076F5"/>
    <w:rsid w:val="0021043E"/>
    <w:rsid w:val="002105A5"/>
    <w:rsid w:val="002106EF"/>
    <w:rsid w:val="00210D54"/>
    <w:rsid w:val="00210EEA"/>
    <w:rsid w:val="0021148A"/>
    <w:rsid w:val="00211C51"/>
    <w:rsid w:val="00211D3F"/>
    <w:rsid w:val="0021240A"/>
    <w:rsid w:val="00213077"/>
    <w:rsid w:val="00213DF4"/>
    <w:rsid w:val="00213F9E"/>
    <w:rsid w:val="002160F4"/>
    <w:rsid w:val="002163BC"/>
    <w:rsid w:val="002166A6"/>
    <w:rsid w:val="00216FAC"/>
    <w:rsid w:val="00217046"/>
    <w:rsid w:val="0021715C"/>
    <w:rsid w:val="002176A2"/>
    <w:rsid w:val="0022077F"/>
    <w:rsid w:val="002213EE"/>
    <w:rsid w:val="00222102"/>
    <w:rsid w:val="0022216E"/>
    <w:rsid w:val="00222444"/>
    <w:rsid w:val="0022244B"/>
    <w:rsid w:val="00222F14"/>
    <w:rsid w:val="00222FD4"/>
    <w:rsid w:val="00223AC5"/>
    <w:rsid w:val="00224267"/>
    <w:rsid w:val="00224398"/>
    <w:rsid w:val="002243A3"/>
    <w:rsid w:val="002243B2"/>
    <w:rsid w:val="002247AC"/>
    <w:rsid w:val="00224E7F"/>
    <w:rsid w:val="00225A55"/>
    <w:rsid w:val="00225BAF"/>
    <w:rsid w:val="00226891"/>
    <w:rsid w:val="00226E01"/>
    <w:rsid w:val="0022766D"/>
    <w:rsid w:val="002279BA"/>
    <w:rsid w:val="00227FEE"/>
    <w:rsid w:val="002304FF"/>
    <w:rsid w:val="00230B62"/>
    <w:rsid w:val="00230FC1"/>
    <w:rsid w:val="00231247"/>
    <w:rsid w:val="002319A1"/>
    <w:rsid w:val="00231FB8"/>
    <w:rsid w:val="002327E3"/>
    <w:rsid w:val="0023336E"/>
    <w:rsid w:val="002333D2"/>
    <w:rsid w:val="00234F52"/>
    <w:rsid w:val="00235347"/>
    <w:rsid w:val="002353C0"/>
    <w:rsid w:val="00235DC3"/>
    <w:rsid w:val="00235E96"/>
    <w:rsid w:val="002361B2"/>
    <w:rsid w:val="00237013"/>
    <w:rsid w:val="00237280"/>
    <w:rsid w:val="00237878"/>
    <w:rsid w:val="00237A99"/>
    <w:rsid w:val="00237DFA"/>
    <w:rsid w:val="0024036F"/>
    <w:rsid w:val="00240394"/>
    <w:rsid w:val="002414C9"/>
    <w:rsid w:val="0024195B"/>
    <w:rsid w:val="00241A79"/>
    <w:rsid w:val="00241FEF"/>
    <w:rsid w:val="0024224D"/>
    <w:rsid w:val="0024248B"/>
    <w:rsid w:val="002426CB"/>
    <w:rsid w:val="00242F7E"/>
    <w:rsid w:val="002431DC"/>
    <w:rsid w:val="0024341B"/>
    <w:rsid w:val="002434E7"/>
    <w:rsid w:val="002444E2"/>
    <w:rsid w:val="002445AF"/>
    <w:rsid w:val="00244EFC"/>
    <w:rsid w:val="00245496"/>
    <w:rsid w:val="0024552D"/>
    <w:rsid w:val="00245B47"/>
    <w:rsid w:val="00246051"/>
    <w:rsid w:val="00246783"/>
    <w:rsid w:val="002468D4"/>
    <w:rsid w:val="00246BC5"/>
    <w:rsid w:val="0024734D"/>
    <w:rsid w:val="0024747F"/>
    <w:rsid w:val="0024781E"/>
    <w:rsid w:val="00247BA7"/>
    <w:rsid w:val="0025000E"/>
    <w:rsid w:val="00250758"/>
    <w:rsid w:val="00250E23"/>
    <w:rsid w:val="00251635"/>
    <w:rsid w:val="00251BF0"/>
    <w:rsid w:val="00252593"/>
    <w:rsid w:val="0025282E"/>
    <w:rsid w:val="002533E6"/>
    <w:rsid w:val="002535E8"/>
    <w:rsid w:val="0025419F"/>
    <w:rsid w:val="00254643"/>
    <w:rsid w:val="00255216"/>
    <w:rsid w:val="00255BF3"/>
    <w:rsid w:val="00260016"/>
    <w:rsid w:val="002600E4"/>
    <w:rsid w:val="002605EB"/>
    <w:rsid w:val="00260E59"/>
    <w:rsid w:val="002613FC"/>
    <w:rsid w:val="00261AB4"/>
    <w:rsid w:val="002629E8"/>
    <w:rsid w:val="002637E4"/>
    <w:rsid w:val="002638DF"/>
    <w:rsid w:val="00263BAE"/>
    <w:rsid w:val="00263C5C"/>
    <w:rsid w:val="00263E89"/>
    <w:rsid w:val="00263FC0"/>
    <w:rsid w:val="00264280"/>
    <w:rsid w:val="002643EE"/>
    <w:rsid w:val="0026484D"/>
    <w:rsid w:val="00264B2A"/>
    <w:rsid w:val="002654BC"/>
    <w:rsid w:val="0026598F"/>
    <w:rsid w:val="00265A31"/>
    <w:rsid w:val="00265B91"/>
    <w:rsid w:val="002664AA"/>
    <w:rsid w:val="002666B6"/>
    <w:rsid w:val="00266C68"/>
    <w:rsid w:val="0026751F"/>
    <w:rsid w:val="0026756E"/>
    <w:rsid w:val="00267C2D"/>
    <w:rsid w:val="00267F45"/>
    <w:rsid w:val="0027103F"/>
    <w:rsid w:val="00272610"/>
    <w:rsid w:val="00272FF2"/>
    <w:rsid w:val="00273679"/>
    <w:rsid w:val="00274B92"/>
    <w:rsid w:val="00276474"/>
    <w:rsid w:val="002768FB"/>
    <w:rsid w:val="00276DCF"/>
    <w:rsid w:val="002779C3"/>
    <w:rsid w:val="00277D1F"/>
    <w:rsid w:val="002801FF"/>
    <w:rsid w:val="002803C0"/>
    <w:rsid w:val="0028066E"/>
    <w:rsid w:val="00280911"/>
    <w:rsid w:val="00280CB1"/>
    <w:rsid w:val="00280E2E"/>
    <w:rsid w:val="00282166"/>
    <w:rsid w:val="002821E3"/>
    <w:rsid w:val="00282EC4"/>
    <w:rsid w:val="0028354A"/>
    <w:rsid w:val="00284E02"/>
    <w:rsid w:val="00284EC7"/>
    <w:rsid w:val="00285EF9"/>
    <w:rsid w:val="0028633E"/>
    <w:rsid w:val="002866FF"/>
    <w:rsid w:val="0028692A"/>
    <w:rsid w:val="00286FA8"/>
    <w:rsid w:val="002875C5"/>
    <w:rsid w:val="0028794E"/>
    <w:rsid w:val="0029051E"/>
    <w:rsid w:val="00290967"/>
    <w:rsid w:val="0029121E"/>
    <w:rsid w:val="0029130A"/>
    <w:rsid w:val="00291383"/>
    <w:rsid w:val="002914C2"/>
    <w:rsid w:val="002919C5"/>
    <w:rsid w:val="00291E0F"/>
    <w:rsid w:val="00291FB0"/>
    <w:rsid w:val="002921DD"/>
    <w:rsid w:val="00292C98"/>
    <w:rsid w:val="002946A5"/>
    <w:rsid w:val="00295F6F"/>
    <w:rsid w:val="0029665B"/>
    <w:rsid w:val="00296661"/>
    <w:rsid w:val="002970A7"/>
    <w:rsid w:val="00297623"/>
    <w:rsid w:val="00297C18"/>
    <w:rsid w:val="00297C25"/>
    <w:rsid w:val="00297D2B"/>
    <w:rsid w:val="00297EF6"/>
    <w:rsid w:val="00297F36"/>
    <w:rsid w:val="002A0155"/>
    <w:rsid w:val="002A016C"/>
    <w:rsid w:val="002A0748"/>
    <w:rsid w:val="002A0D28"/>
    <w:rsid w:val="002A0E73"/>
    <w:rsid w:val="002A1076"/>
    <w:rsid w:val="002A1A0C"/>
    <w:rsid w:val="002A1E90"/>
    <w:rsid w:val="002A2147"/>
    <w:rsid w:val="002A2502"/>
    <w:rsid w:val="002A2519"/>
    <w:rsid w:val="002A28DB"/>
    <w:rsid w:val="002A3529"/>
    <w:rsid w:val="002A4B3A"/>
    <w:rsid w:val="002A4E30"/>
    <w:rsid w:val="002A561E"/>
    <w:rsid w:val="002A5640"/>
    <w:rsid w:val="002A5A18"/>
    <w:rsid w:val="002A78A2"/>
    <w:rsid w:val="002B0037"/>
    <w:rsid w:val="002B0490"/>
    <w:rsid w:val="002B0B56"/>
    <w:rsid w:val="002B0BAE"/>
    <w:rsid w:val="002B0CCB"/>
    <w:rsid w:val="002B0DCF"/>
    <w:rsid w:val="002B120E"/>
    <w:rsid w:val="002B15B8"/>
    <w:rsid w:val="002B34A6"/>
    <w:rsid w:val="002B3E70"/>
    <w:rsid w:val="002B433E"/>
    <w:rsid w:val="002B46C3"/>
    <w:rsid w:val="002B4863"/>
    <w:rsid w:val="002B53BF"/>
    <w:rsid w:val="002B5898"/>
    <w:rsid w:val="002B606D"/>
    <w:rsid w:val="002B6265"/>
    <w:rsid w:val="002B62D8"/>
    <w:rsid w:val="002B69F1"/>
    <w:rsid w:val="002B71CC"/>
    <w:rsid w:val="002B7C18"/>
    <w:rsid w:val="002C04D9"/>
    <w:rsid w:val="002C0CFF"/>
    <w:rsid w:val="002C16DC"/>
    <w:rsid w:val="002C171E"/>
    <w:rsid w:val="002C19CB"/>
    <w:rsid w:val="002C1C94"/>
    <w:rsid w:val="002C1EA6"/>
    <w:rsid w:val="002C1FFB"/>
    <w:rsid w:val="002C38C1"/>
    <w:rsid w:val="002C3959"/>
    <w:rsid w:val="002C4511"/>
    <w:rsid w:val="002C51B9"/>
    <w:rsid w:val="002C5EBF"/>
    <w:rsid w:val="002C6119"/>
    <w:rsid w:val="002C61F9"/>
    <w:rsid w:val="002C65F7"/>
    <w:rsid w:val="002C7344"/>
    <w:rsid w:val="002C77B7"/>
    <w:rsid w:val="002C7904"/>
    <w:rsid w:val="002C7F09"/>
    <w:rsid w:val="002D04CA"/>
    <w:rsid w:val="002D0946"/>
    <w:rsid w:val="002D09B4"/>
    <w:rsid w:val="002D0C1B"/>
    <w:rsid w:val="002D0FD0"/>
    <w:rsid w:val="002D2D29"/>
    <w:rsid w:val="002D2F59"/>
    <w:rsid w:val="002D3549"/>
    <w:rsid w:val="002D3C62"/>
    <w:rsid w:val="002D491A"/>
    <w:rsid w:val="002D4A85"/>
    <w:rsid w:val="002D4C54"/>
    <w:rsid w:val="002D4F12"/>
    <w:rsid w:val="002D540A"/>
    <w:rsid w:val="002D5590"/>
    <w:rsid w:val="002D5622"/>
    <w:rsid w:val="002D5A36"/>
    <w:rsid w:val="002D5C3D"/>
    <w:rsid w:val="002D601B"/>
    <w:rsid w:val="002D602D"/>
    <w:rsid w:val="002D62CA"/>
    <w:rsid w:val="002D63D8"/>
    <w:rsid w:val="002D64CE"/>
    <w:rsid w:val="002D6F19"/>
    <w:rsid w:val="002E037E"/>
    <w:rsid w:val="002E0CB6"/>
    <w:rsid w:val="002E105B"/>
    <w:rsid w:val="002E11CA"/>
    <w:rsid w:val="002E1683"/>
    <w:rsid w:val="002E17D8"/>
    <w:rsid w:val="002E1E80"/>
    <w:rsid w:val="002E236E"/>
    <w:rsid w:val="002E3216"/>
    <w:rsid w:val="002E32FC"/>
    <w:rsid w:val="002E348B"/>
    <w:rsid w:val="002E3534"/>
    <w:rsid w:val="002E371E"/>
    <w:rsid w:val="002E4396"/>
    <w:rsid w:val="002E4C39"/>
    <w:rsid w:val="002E5780"/>
    <w:rsid w:val="002E60B5"/>
    <w:rsid w:val="002E65FA"/>
    <w:rsid w:val="002E7A83"/>
    <w:rsid w:val="002E7E82"/>
    <w:rsid w:val="002E7FB1"/>
    <w:rsid w:val="002F0875"/>
    <w:rsid w:val="002F1348"/>
    <w:rsid w:val="002F1949"/>
    <w:rsid w:val="002F1C46"/>
    <w:rsid w:val="002F243B"/>
    <w:rsid w:val="002F2B68"/>
    <w:rsid w:val="002F3DDB"/>
    <w:rsid w:val="002F5AE5"/>
    <w:rsid w:val="002F5D8B"/>
    <w:rsid w:val="002F6079"/>
    <w:rsid w:val="002F66BB"/>
    <w:rsid w:val="002F6890"/>
    <w:rsid w:val="002F6A25"/>
    <w:rsid w:val="002F6D68"/>
    <w:rsid w:val="002F71A0"/>
    <w:rsid w:val="002F756F"/>
    <w:rsid w:val="002F75F6"/>
    <w:rsid w:val="002F7D5B"/>
    <w:rsid w:val="003008CC"/>
    <w:rsid w:val="00300AC3"/>
    <w:rsid w:val="00300ACF"/>
    <w:rsid w:val="00301955"/>
    <w:rsid w:val="00301CDF"/>
    <w:rsid w:val="00301E3E"/>
    <w:rsid w:val="00302ECB"/>
    <w:rsid w:val="00302F00"/>
    <w:rsid w:val="0030312E"/>
    <w:rsid w:val="003034E1"/>
    <w:rsid w:val="00303928"/>
    <w:rsid w:val="0030407B"/>
    <w:rsid w:val="0030520E"/>
    <w:rsid w:val="003052A4"/>
    <w:rsid w:val="00305D2B"/>
    <w:rsid w:val="00305E8E"/>
    <w:rsid w:val="00305F1E"/>
    <w:rsid w:val="00305FC8"/>
    <w:rsid w:val="003066D4"/>
    <w:rsid w:val="00307ADA"/>
    <w:rsid w:val="003109C4"/>
    <w:rsid w:val="00310FC3"/>
    <w:rsid w:val="00311133"/>
    <w:rsid w:val="003115CB"/>
    <w:rsid w:val="00311700"/>
    <w:rsid w:val="0031196A"/>
    <w:rsid w:val="003126EC"/>
    <w:rsid w:val="00312A5C"/>
    <w:rsid w:val="00312AA1"/>
    <w:rsid w:val="00312BFE"/>
    <w:rsid w:val="00312CD3"/>
    <w:rsid w:val="00313068"/>
    <w:rsid w:val="00313255"/>
    <w:rsid w:val="00313A5B"/>
    <w:rsid w:val="00314338"/>
    <w:rsid w:val="0031447D"/>
    <w:rsid w:val="0031504C"/>
    <w:rsid w:val="003169B6"/>
    <w:rsid w:val="00316B34"/>
    <w:rsid w:val="00316CE7"/>
    <w:rsid w:val="00316D4F"/>
    <w:rsid w:val="00317336"/>
    <w:rsid w:val="00317AA0"/>
    <w:rsid w:val="00317B79"/>
    <w:rsid w:val="003201E0"/>
    <w:rsid w:val="0032043D"/>
    <w:rsid w:val="0032062E"/>
    <w:rsid w:val="00321AC4"/>
    <w:rsid w:val="00321D40"/>
    <w:rsid w:val="00321F16"/>
    <w:rsid w:val="003224B0"/>
    <w:rsid w:val="00323492"/>
    <w:rsid w:val="003239B9"/>
    <w:rsid w:val="0032451E"/>
    <w:rsid w:val="00324915"/>
    <w:rsid w:val="0032500E"/>
    <w:rsid w:val="00325AF5"/>
    <w:rsid w:val="00325FA3"/>
    <w:rsid w:val="0032696C"/>
    <w:rsid w:val="00327A24"/>
    <w:rsid w:val="00327DB1"/>
    <w:rsid w:val="00327DDE"/>
    <w:rsid w:val="003303CF"/>
    <w:rsid w:val="00330AAD"/>
    <w:rsid w:val="00330CCB"/>
    <w:rsid w:val="00331D4D"/>
    <w:rsid w:val="00332B01"/>
    <w:rsid w:val="00332B28"/>
    <w:rsid w:val="00333537"/>
    <w:rsid w:val="00334457"/>
    <w:rsid w:val="00334576"/>
    <w:rsid w:val="00334A58"/>
    <w:rsid w:val="00334B89"/>
    <w:rsid w:val="0033536F"/>
    <w:rsid w:val="003363E1"/>
    <w:rsid w:val="0033679D"/>
    <w:rsid w:val="00336B4F"/>
    <w:rsid w:val="00336B89"/>
    <w:rsid w:val="003379B0"/>
    <w:rsid w:val="003400EA"/>
    <w:rsid w:val="0034082E"/>
    <w:rsid w:val="003409C3"/>
    <w:rsid w:val="00340EDE"/>
    <w:rsid w:val="0034282A"/>
    <w:rsid w:val="00342CB4"/>
    <w:rsid w:val="003435A1"/>
    <w:rsid w:val="003437D7"/>
    <w:rsid w:val="00343B35"/>
    <w:rsid w:val="0034422B"/>
    <w:rsid w:val="003444CB"/>
    <w:rsid w:val="003456CC"/>
    <w:rsid w:val="00345E2B"/>
    <w:rsid w:val="00347436"/>
    <w:rsid w:val="0034786B"/>
    <w:rsid w:val="00347C73"/>
    <w:rsid w:val="00350580"/>
    <w:rsid w:val="003505B0"/>
    <w:rsid w:val="00351273"/>
    <w:rsid w:val="0035128D"/>
    <w:rsid w:val="00351B28"/>
    <w:rsid w:val="00351C36"/>
    <w:rsid w:val="00351CDF"/>
    <w:rsid w:val="00352751"/>
    <w:rsid w:val="00352C5B"/>
    <w:rsid w:val="0035395F"/>
    <w:rsid w:val="00354DEF"/>
    <w:rsid w:val="003550B4"/>
    <w:rsid w:val="003552EA"/>
    <w:rsid w:val="00355BDF"/>
    <w:rsid w:val="003571A8"/>
    <w:rsid w:val="0035749C"/>
    <w:rsid w:val="0035750A"/>
    <w:rsid w:val="00357720"/>
    <w:rsid w:val="003579A0"/>
    <w:rsid w:val="00357F3F"/>
    <w:rsid w:val="003603D8"/>
    <w:rsid w:val="00360988"/>
    <w:rsid w:val="003615F5"/>
    <w:rsid w:val="00361870"/>
    <w:rsid w:val="00361DB8"/>
    <w:rsid w:val="00362481"/>
    <w:rsid w:val="0036271F"/>
    <w:rsid w:val="0036296F"/>
    <w:rsid w:val="00362C00"/>
    <w:rsid w:val="00362D68"/>
    <w:rsid w:val="00363675"/>
    <w:rsid w:val="0036468B"/>
    <w:rsid w:val="003648DF"/>
    <w:rsid w:val="00367128"/>
    <w:rsid w:val="0036730C"/>
    <w:rsid w:val="003673A1"/>
    <w:rsid w:val="00370080"/>
    <w:rsid w:val="003702F6"/>
    <w:rsid w:val="00370769"/>
    <w:rsid w:val="00371B01"/>
    <w:rsid w:val="0037537B"/>
    <w:rsid w:val="0037543A"/>
    <w:rsid w:val="00375481"/>
    <w:rsid w:val="00375EBF"/>
    <w:rsid w:val="0037601F"/>
    <w:rsid w:val="003763FF"/>
    <w:rsid w:val="00376EA6"/>
    <w:rsid w:val="0037728B"/>
    <w:rsid w:val="003776F1"/>
    <w:rsid w:val="003778D9"/>
    <w:rsid w:val="0038030E"/>
    <w:rsid w:val="00380682"/>
    <w:rsid w:val="003807F2"/>
    <w:rsid w:val="003808A6"/>
    <w:rsid w:val="00381549"/>
    <w:rsid w:val="003817E5"/>
    <w:rsid w:val="003832F0"/>
    <w:rsid w:val="0038377F"/>
    <w:rsid w:val="003838A8"/>
    <w:rsid w:val="0038479F"/>
    <w:rsid w:val="00384976"/>
    <w:rsid w:val="0038573E"/>
    <w:rsid w:val="00385B5B"/>
    <w:rsid w:val="00387331"/>
    <w:rsid w:val="00387389"/>
    <w:rsid w:val="00387615"/>
    <w:rsid w:val="003915FC"/>
    <w:rsid w:val="0039184C"/>
    <w:rsid w:val="00391E30"/>
    <w:rsid w:val="003923BE"/>
    <w:rsid w:val="00392AA6"/>
    <w:rsid w:val="00392D3E"/>
    <w:rsid w:val="00393233"/>
    <w:rsid w:val="003952C0"/>
    <w:rsid w:val="0039615F"/>
    <w:rsid w:val="00396169"/>
    <w:rsid w:val="0039713C"/>
    <w:rsid w:val="00397236"/>
    <w:rsid w:val="003979F5"/>
    <w:rsid w:val="003A0A9F"/>
    <w:rsid w:val="003A1F2D"/>
    <w:rsid w:val="003A2004"/>
    <w:rsid w:val="003A3361"/>
    <w:rsid w:val="003A35B9"/>
    <w:rsid w:val="003A3656"/>
    <w:rsid w:val="003A393E"/>
    <w:rsid w:val="003A3C32"/>
    <w:rsid w:val="003A3C8A"/>
    <w:rsid w:val="003A4936"/>
    <w:rsid w:val="003A4A50"/>
    <w:rsid w:val="003A4ACF"/>
    <w:rsid w:val="003A55AD"/>
    <w:rsid w:val="003A586B"/>
    <w:rsid w:val="003B0874"/>
    <w:rsid w:val="003B12D6"/>
    <w:rsid w:val="003B1575"/>
    <w:rsid w:val="003B1756"/>
    <w:rsid w:val="003B217D"/>
    <w:rsid w:val="003B22BB"/>
    <w:rsid w:val="003B24EB"/>
    <w:rsid w:val="003B2D48"/>
    <w:rsid w:val="003B3076"/>
    <w:rsid w:val="003B3311"/>
    <w:rsid w:val="003B3E6C"/>
    <w:rsid w:val="003B47B7"/>
    <w:rsid w:val="003B589E"/>
    <w:rsid w:val="003B5C48"/>
    <w:rsid w:val="003B5C72"/>
    <w:rsid w:val="003B7281"/>
    <w:rsid w:val="003B785C"/>
    <w:rsid w:val="003C0F44"/>
    <w:rsid w:val="003C14C8"/>
    <w:rsid w:val="003C160D"/>
    <w:rsid w:val="003C2436"/>
    <w:rsid w:val="003C26B8"/>
    <w:rsid w:val="003C32C1"/>
    <w:rsid w:val="003C32DB"/>
    <w:rsid w:val="003C3735"/>
    <w:rsid w:val="003C4018"/>
    <w:rsid w:val="003C4250"/>
    <w:rsid w:val="003C5975"/>
    <w:rsid w:val="003C5F05"/>
    <w:rsid w:val="003C6497"/>
    <w:rsid w:val="003C6568"/>
    <w:rsid w:val="003C66EF"/>
    <w:rsid w:val="003C6DBA"/>
    <w:rsid w:val="003C7276"/>
    <w:rsid w:val="003D0525"/>
    <w:rsid w:val="003D0E34"/>
    <w:rsid w:val="003D1DD5"/>
    <w:rsid w:val="003D1F9F"/>
    <w:rsid w:val="003D2170"/>
    <w:rsid w:val="003D2D3C"/>
    <w:rsid w:val="003D3146"/>
    <w:rsid w:val="003D4256"/>
    <w:rsid w:val="003D4580"/>
    <w:rsid w:val="003D4943"/>
    <w:rsid w:val="003D496B"/>
    <w:rsid w:val="003D4EAD"/>
    <w:rsid w:val="003D5C93"/>
    <w:rsid w:val="003D6017"/>
    <w:rsid w:val="003D6B62"/>
    <w:rsid w:val="003D70DD"/>
    <w:rsid w:val="003D7658"/>
    <w:rsid w:val="003D7CAC"/>
    <w:rsid w:val="003E026E"/>
    <w:rsid w:val="003E0537"/>
    <w:rsid w:val="003E0650"/>
    <w:rsid w:val="003E0AB6"/>
    <w:rsid w:val="003E132E"/>
    <w:rsid w:val="003E1D05"/>
    <w:rsid w:val="003E2E82"/>
    <w:rsid w:val="003E324B"/>
    <w:rsid w:val="003E35D5"/>
    <w:rsid w:val="003E3E30"/>
    <w:rsid w:val="003E40ED"/>
    <w:rsid w:val="003E4464"/>
    <w:rsid w:val="003E521C"/>
    <w:rsid w:val="003E534A"/>
    <w:rsid w:val="003E5B83"/>
    <w:rsid w:val="003E5C9E"/>
    <w:rsid w:val="003E5E6D"/>
    <w:rsid w:val="003E6530"/>
    <w:rsid w:val="003E6B67"/>
    <w:rsid w:val="003E715D"/>
    <w:rsid w:val="003E7261"/>
    <w:rsid w:val="003E7611"/>
    <w:rsid w:val="003E79EB"/>
    <w:rsid w:val="003E7D04"/>
    <w:rsid w:val="003F0422"/>
    <w:rsid w:val="003F0C63"/>
    <w:rsid w:val="003F0E87"/>
    <w:rsid w:val="003F14C3"/>
    <w:rsid w:val="003F1B0B"/>
    <w:rsid w:val="003F1B1C"/>
    <w:rsid w:val="003F1D88"/>
    <w:rsid w:val="003F3652"/>
    <w:rsid w:val="003F38F8"/>
    <w:rsid w:val="003F3D7D"/>
    <w:rsid w:val="003F3ED7"/>
    <w:rsid w:val="003F44B7"/>
    <w:rsid w:val="003F4C62"/>
    <w:rsid w:val="003F500C"/>
    <w:rsid w:val="003F50CC"/>
    <w:rsid w:val="003F5C2B"/>
    <w:rsid w:val="003F6549"/>
    <w:rsid w:val="003F6E77"/>
    <w:rsid w:val="003F746B"/>
    <w:rsid w:val="0040045D"/>
    <w:rsid w:val="00401901"/>
    <w:rsid w:val="00401CDE"/>
    <w:rsid w:val="004024DE"/>
    <w:rsid w:val="00402927"/>
    <w:rsid w:val="004029CD"/>
    <w:rsid w:val="00402D08"/>
    <w:rsid w:val="00403746"/>
    <w:rsid w:val="00403EFE"/>
    <w:rsid w:val="00404249"/>
    <w:rsid w:val="004043D3"/>
    <w:rsid w:val="00404A65"/>
    <w:rsid w:val="00404F45"/>
    <w:rsid w:val="0040512D"/>
    <w:rsid w:val="00405E4C"/>
    <w:rsid w:val="00405F4D"/>
    <w:rsid w:val="0040626B"/>
    <w:rsid w:val="004064C3"/>
    <w:rsid w:val="00406800"/>
    <w:rsid w:val="004072F9"/>
    <w:rsid w:val="004073B9"/>
    <w:rsid w:val="00407599"/>
    <w:rsid w:val="00407647"/>
    <w:rsid w:val="0040765C"/>
    <w:rsid w:val="004076BC"/>
    <w:rsid w:val="00407745"/>
    <w:rsid w:val="00410638"/>
    <w:rsid w:val="004120AB"/>
    <w:rsid w:val="00412B62"/>
    <w:rsid w:val="004130B3"/>
    <w:rsid w:val="00413556"/>
    <w:rsid w:val="00413ABF"/>
    <w:rsid w:val="004149DA"/>
    <w:rsid w:val="00414F78"/>
    <w:rsid w:val="00414FDE"/>
    <w:rsid w:val="0041531C"/>
    <w:rsid w:val="004153DC"/>
    <w:rsid w:val="00415CAE"/>
    <w:rsid w:val="00415F2D"/>
    <w:rsid w:val="00416088"/>
    <w:rsid w:val="0041616E"/>
    <w:rsid w:val="00416AF8"/>
    <w:rsid w:val="00416DEF"/>
    <w:rsid w:val="00417258"/>
    <w:rsid w:val="004172F1"/>
    <w:rsid w:val="00417909"/>
    <w:rsid w:val="004202DF"/>
    <w:rsid w:val="00420677"/>
    <w:rsid w:val="004206DA"/>
    <w:rsid w:val="00421501"/>
    <w:rsid w:val="00421740"/>
    <w:rsid w:val="0042198A"/>
    <w:rsid w:val="00421CDC"/>
    <w:rsid w:val="00421FF8"/>
    <w:rsid w:val="00423735"/>
    <w:rsid w:val="00423D8D"/>
    <w:rsid w:val="00424E9E"/>
    <w:rsid w:val="00424F5B"/>
    <w:rsid w:val="0042515A"/>
    <w:rsid w:val="00425176"/>
    <w:rsid w:val="00425185"/>
    <w:rsid w:val="004251B9"/>
    <w:rsid w:val="00425693"/>
    <w:rsid w:val="00425747"/>
    <w:rsid w:val="00426400"/>
    <w:rsid w:val="004268A4"/>
    <w:rsid w:val="00427AB9"/>
    <w:rsid w:val="00427D96"/>
    <w:rsid w:val="004302B9"/>
    <w:rsid w:val="0043078F"/>
    <w:rsid w:val="0043110D"/>
    <w:rsid w:val="00432803"/>
    <w:rsid w:val="004332F4"/>
    <w:rsid w:val="00433B57"/>
    <w:rsid w:val="00433EFC"/>
    <w:rsid w:val="004340B7"/>
    <w:rsid w:val="00434642"/>
    <w:rsid w:val="00434798"/>
    <w:rsid w:val="0043493E"/>
    <w:rsid w:val="00434F9F"/>
    <w:rsid w:val="00435A1C"/>
    <w:rsid w:val="004369C7"/>
    <w:rsid w:val="00436FDA"/>
    <w:rsid w:val="00437436"/>
    <w:rsid w:val="00437F3E"/>
    <w:rsid w:val="004405A2"/>
    <w:rsid w:val="00443104"/>
    <w:rsid w:val="0044312A"/>
    <w:rsid w:val="00444A74"/>
    <w:rsid w:val="00444AD7"/>
    <w:rsid w:val="00444D60"/>
    <w:rsid w:val="00445248"/>
    <w:rsid w:val="004458DD"/>
    <w:rsid w:val="004459C9"/>
    <w:rsid w:val="00447C1E"/>
    <w:rsid w:val="00450773"/>
    <w:rsid w:val="004508B9"/>
    <w:rsid w:val="004508BE"/>
    <w:rsid w:val="00450A8A"/>
    <w:rsid w:val="004511F9"/>
    <w:rsid w:val="0045189E"/>
    <w:rsid w:val="0045255D"/>
    <w:rsid w:val="004528FB"/>
    <w:rsid w:val="004529D8"/>
    <w:rsid w:val="00454067"/>
    <w:rsid w:val="00454ABB"/>
    <w:rsid w:val="0045670C"/>
    <w:rsid w:val="004569DD"/>
    <w:rsid w:val="00456DCF"/>
    <w:rsid w:val="0045702F"/>
    <w:rsid w:val="00457B1D"/>
    <w:rsid w:val="0046168F"/>
    <w:rsid w:val="00461C54"/>
    <w:rsid w:val="00463848"/>
    <w:rsid w:val="00463E39"/>
    <w:rsid w:val="00463E58"/>
    <w:rsid w:val="0046409D"/>
    <w:rsid w:val="00464210"/>
    <w:rsid w:val="004649AC"/>
    <w:rsid w:val="00464C13"/>
    <w:rsid w:val="00464D1C"/>
    <w:rsid w:val="004655B9"/>
    <w:rsid w:val="0046575C"/>
    <w:rsid w:val="004657FF"/>
    <w:rsid w:val="00465C10"/>
    <w:rsid w:val="00465F50"/>
    <w:rsid w:val="0046684C"/>
    <w:rsid w:val="0046688B"/>
    <w:rsid w:val="00467443"/>
    <w:rsid w:val="00467850"/>
    <w:rsid w:val="00467CF7"/>
    <w:rsid w:val="00470709"/>
    <w:rsid w:val="00470B99"/>
    <w:rsid w:val="0047105E"/>
    <w:rsid w:val="0047219B"/>
    <w:rsid w:val="00472AFE"/>
    <w:rsid w:val="0047311F"/>
    <w:rsid w:val="0047317E"/>
    <w:rsid w:val="00473C95"/>
    <w:rsid w:val="00474A5B"/>
    <w:rsid w:val="00474D0C"/>
    <w:rsid w:val="00475AED"/>
    <w:rsid w:val="004770C3"/>
    <w:rsid w:val="004773E1"/>
    <w:rsid w:val="004778A4"/>
    <w:rsid w:val="00477A00"/>
    <w:rsid w:val="00477BDE"/>
    <w:rsid w:val="00477CB5"/>
    <w:rsid w:val="00477D59"/>
    <w:rsid w:val="00477E3C"/>
    <w:rsid w:val="004800C6"/>
    <w:rsid w:val="004806C4"/>
    <w:rsid w:val="00480DC5"/>
    <w:rsid w:val="004822FD"/>
    <w:rsid w:val="004824B1"/>
    <w:rsid w:val="004824E7"/>
    <w:rsid w:val="0048276D"/>
    <w:rsid w:val="00482A4B"/>
    <w:rsid w:val="00482F60"/>
    <w:rsid w:val="0048335C"/>
    <w:rsid w:val="00483858"/>
    <w:rsid w:val="00484081"/>
    <w:rsid w:val="004848DA"/>
    <w:rsid w:val="00484E2C"/>
    <w:rsid w:val="004850D4"/>
    <w:rsid w:val="00485642"/>
    <w:rsid w:val="0048578F"/>
    <w:rsid w:val="00485863"/>
    <w:rsid w:val="004874DB"/>
    <w:rsid w:val="0048779B"/>
    <w:rsid w:val="00487B01"/>
    <w:rsid w:val="00490E17"/>
    <w:rsid w:val="0049110A"/>
    <w:rsid w:val="00492157"/>
    <w:rsid w:val="0049404E"/>
    <w:rsid w:val="004945AD"/>
    <w:rsid w:val="00494B03"/>
    <w:rsid w:val="00495333"/>
    <w:rsid w:val="00496124"/>
    <w:rsid w:val="00496D78"/>
    <w:rsid w:val="00497038"/>
    <w:rsid w:val="00497282"/>
    <w:rsid w:val="004972BE"/>
    <w:rsid w:val="004973CD"/>
    <w:rsid w:val="00497D33"/>
    <w:rsid w:val="004A087C"/>
    <w:rsid w:val="004A1B8B"/>
    <w:rsid w:val="004A2AF8"/>
    <w:rsid w:val="004A3B20"/>
    <w:rsid w:val="004A52EC"/>
    <w:rsid w:val="004A60FF"/>
    <w:rsid w:val="004A616D"/>
    <w:rsid w:val="004A7091"/>
    <w:rsid w:val="004A7206"/>
    <w:rsid w:val="004B055D"/>
    <w:rsid w:val="004B07A2"/>
    <w:rsid w:val="004B0B78"/>
    <w:rsid w:val="004B0DC2"/>
    <w:rsid w:val="004B0E51"/>
    <w:rsid w:val="004B1216"/>
    <w:rsid w:val="004B17B3"/>
    <w:rsid w:val="004B198A"/>
    <w:rsid w:val="004B29BB"/>
    <w:rsid w:val="004B2E28"/>
    <w:rsid w:val="004B306A"/>
    <w:rsid w:val="004B3695"/>
    <w:rsid w:val="004B3E5C"/>
    <w:rsid w:val="004B3EC3"/>
    <w:rsid w:val="004B553D"/>
    <w:rsid w:val="004B5A8D"/>
    <w:rsid w:val="004B663C"/>
    <w:rsid w:val="004B6974"/>
    <w:rsid w:val="004B69ED"/>
    <w:rsid w:val="004B6A88"/>
    <w:rsid w:val="004B769E"/>
    <w:rsid w:val="004B7813"/>
    <w:rsid w:val="004B7932"/>
    <w:rsid w:val="004B7E66"/>
    <w:rsid w:val="004C02F2"/>
    <w:rsid w:val="004C15EA"/>
    <w:rsid w:val="004C17E6"/>
    <w:rsid w:val="004C1B58"/>
    <w:rsid w:val="004C1F8A"/>
    <w:rsid w:val="004C2387"/>
    <w:rsid w:val="004C27C6"/>
    <w:rsid w:val="004C284A"/>
    <w:rsid w:val="004C32BE"/>
    <w:rsid w:val="004C3318"/>
    <w:rsid w:val="004C4032"/>
    <w:rsid w:val="004C4258"/>
    <w:rsid w:val="004C4B10"/>
    <w:rsid w:val="004C7507"/>
    <w:rsid w:val="004D04D9"/>
    <w:rsid w:val="004D04E3"/>
    <w:rsid w:val="004D07C6"/>
    <w:rsid w:val="004D07D9"/>
    <w:rsid w:val="004D0F26"/>
    <w:rsid w:val="004D1488"/>
    <w:rsid w:val="004D1B55"/>
    <w:rsid w:val="004D34A5"/>
    <w:rsid w:val="004D3625"/>
    <w:rsid w:val="004D39B8"/>
    <w:rsid w:val="004D4373"/>
    <w:rsid w:val="004D4522"/>
    <w:rsid w:val="004D4718"/>
    <w:rsid w:val="004D4A80"/>
    <w:rsid w:val="004D4CE4"/>
    <w:rsid w:val="004D5529"/>
    <w:rsid w:val="004D5C69"/>
    <w:rsid w:val="004D71CD"/>
    <w:rsid w:val="004D7738"/>
    <w:rsid w:val="004D7C8F"/>
    <w:rsid w:val="004D7DFC"/>
    <w:rsid w:val="004E02FB"/>
    <w:rsid w:val="004E0431"/>
    <w:rsid w:val="004E0671"/>
    <w:rsid w:val="004E0943"/>
    <w:rsid w:val="004E0AB4"/>
    <w:rsid w:val="004E0BAF"/>
    <w:rsid w:val="004E1C0D"/>
    <w:rsid w:val="004E1C1E"/>
    <w:rsid w:val="004E1DE4"/>
    <w:rsid w:val="004E22D4"/>
    <w:rsid w:val="004E3F22"/>
    <w:rsid w:val="004E4ACB"/>
    <w:rsid w:val="004E4D7B"/>
    <w:rsid w:val="004E5006"/>
    <w:rsid w:val="004E52DD"/>
    <w:rsid w:val="004E549B"/>
    <w:rsid w:val="004E6062"/>
    <w:rsid w:val="004E6C64"/>
    <w:rsid w:val="004E7185"/>
    <w:rsid w:val="004E7A4E"/>
    <w:rsid w:val="004F0551"/>
    <w:rsid w:val="004F0CC1"/>
    <w:rsid w:val="004F0CF8"/>
    <w:rsid w:val="004F116E"/>
    <w:rsid w:val="004F1322"/>
    <w:rsid w:val="004F1DDA"/>
    <w:rsid w:val="004F2100"/>
    <w:rsid w:val="004F24B7"/>
    <w:rsid w:val="004F3D1E"/>
    <w:rsid w:val="004F46B3"/>
    <w:rsid w:val="004F478F"/>
    <w:rsid w:val="004F4DBE"/>
    <w:rsid w:val="004F5B4E"/>
    <w:rsid w:val="004F5E67"/>
    <w:rsid w:val="004F63E5"/>
    <w:rsid w:val="004F74A9"/>
    <w:rsid w:val="004F7651"/>
    <w:rsid w:val="0050024B"/>
    <w:rsid w:val="005008D1"/>
    <w:rsid w:val="005019A3"/>
    <w:rsid w:val="00501C2A"/>
    <w:rsid w:val="00501D90"/>
    <w:rsid w:val="005025A4"/>
    <w:rsid w:val="00502903"/>
    <w:rsid w:val="005029E7"/>
    <w:rsid w:val="00502A61"/>
    <w:rsid w:val="0050339B"/>
    <w:rsid w:val="00503A0F"/>
    <w:rsid w:val="0050401B"/>
    <w:rsid w:val="00504E14"/>
    <w:rsid w:val="00507753"/>
    <w:rsid w:val="00507755"/>
    <w:rsid w:val="005102AC"/>
    <w:rsid w:val="00510B9F"/>
    <w:rsid w:val="00510D3D"/>
    <w:rsid w:val="00510EC8"/>
    <w:rsid w:val="00510F70"/>
    <w:rsid w:val="00511681"/>
    <w:rsid w:val="00512295"/>
    <w:rsid w:val="005123EC"/>
    <w:rsid w:val="00512864"/>
    <w:rsid w:val="005136A6"/>
    <w:rsid w:val="005136CE"/>
    <w:rsid w:val="00513B78"/>
    <w:rsid w:val="00513E7B"/>
    <w:rsid w:val="0051499B"/>
    <w:rsid w:val="005164CF"/>
    <w:rsid w:val="005166C9"/>
    <w:rsid w:val="00516CAB"/>
    <w:rsid w:val="00517192"/>
    <w:rsid w:val="00517539"/>
    <w:rsid w:val="005176CD"/>
    <w:rsid w:val="00517D88"/>
    <w:rsid w:val="00517E2B"/>
    <w:rsid w:val="00520418"/>
    <w:rsid w:val="0052045E"/>
    <w:rsid w:val="00520DE7"/>
    <w:rsid w:val="0052275C"/>
    <w:rsid w:val="005228C4"/>
    <w:rsid w:val="00522DE1"/>
    <w:rsid w:val="00523254"/>
    <w:rsid w:val="0052375E"/>
    <w:rsid w:val="005238F6"/>
    <w:rsid w:val="005240BC"/>
    <w:rsid w:val="0052470F"/>
    <w:rsid w:val="005250EB"/>
    <w:rsid w:val="00525CA4"/>
    <w:rsid w:val="005265E8"/>
    <w:rsid w:val="00526756"/>
    <w:rsid w:val="00527C05"/>
    <w:rsid w:val="00527D00"/>
    <w:rsid w:val="005303C4"/>
    <w:rsid w:val="00530F1B"/>
    <w:rsid w:val="0053113F"/>
    <w:rsid w:val="0053427D"/>
    <w:rsid w:val="00534694"/>
    <w:rsid w:val="00534C04"/>
    <w:rsid w:val="00534CCA"/>
    <w:rsid w:val="005357BF"/>
    <w:rsid w:val="00535D1C"/>
    <w:rsid w:val="0053630E"/>
    <w:rsid w:val="00537131"/>
    <w:rsid w:val="005371DB"/>
    <w:rsid w:val="00537909"/>
    <w:rsid w:val="00540514"/>
    <w:rsid w:val="00541396"/>
    <w:rsid w:val="0054159C"/>
    <w:rsid w:val="00541A95"/>
    <w:rsid w:val="00541AED"/>
    <w:rsid w:val="0054297C"/>
    <w:rsid w:val="00543301"/>
    <w:rsid w:val="00544359"/>
    <w:rsid w:val="0054436D"/>
    <w:rsid w:val="0054510E"/>
    <w:rsid w:val="00545B06"/>
    <w:rsid w:val="00545CD0"/>
    <w:rsid w:val="0054632C"/>
    <w:rsid w:val="005466EA"/>
    <w:rsid w:val="0054721D"/>
    <w:rsid w:val="00547560"/>
    <w:rsid w:val="00547980"/>
    <w:rsid w:val="00547A4B"/>
    <w:rsid w:val="005506F0"/>
    <w:rsid w:val="00550A2C"/>
    <w:rsid w:val="00550D4F"/>
    <w:rsid w:val="00550FC7"/>
    <w:rsid w:val="0055134D"/>
    <w:rsid w:val="00551370"/>
    <w:rsid w:val="0055263C"/>
    <w:rsid w:val="00553740"/>
    <w:rsid w:val="00553B41"/>
    <w:rsid w:val="005544DA"/>
    <w:rsid w:val="00554621"/>
    <w:rsid w:val="00554857"/>
    <w:rsid w:val="00554BEF"/>
    <w:rsid w:val="00554C2A"/>
    <w:rsid w:val="00556D71"/>
    <w:rsid w:val="00557571"/>
    <w:rsid w:val="0055793E"/>
    <w:rsid w:val="00557C4B"/>
    <w:rsid w:val="00560442"/>
    <w:rsid w:val="0056054D"/>
    <w:rsid w:val="005608D7"/>
    <w:rsid w:val="00560C2F"/>
    <w:rsid w:val="00561299"/>
    <w:rsid w:val="00561353"/>
    <w:rsid w:val="0056154F"/>
    <w:rsid w:val="00561BED"/>
    <w:rsid w:val="00561E63"/>
    <w:rsid w:val="00562AF7"/>
    <w:rsid w:val="00562E36"/>
    <w:rsid w:val="00563FB7"/>
    <w:rsid w:val="00564AE7"/>
    <w:rsid w:val="00564C5E"/>
    <w:rsid w:val="00565476"/>
    <w:rsid w:val="005657A6"/>
    <w:rsid w:val="005658CA"/>
    <w:rsid w:val="00565B15"/>
    <w:rsid w:val="00565FBF"/>
    <w:rsid w:val="00567798"/>
    <w:rsid w:val="005704CB"/>
    <w:rsid w:val="0057101A"/>
    <w:rsid w:val="00571A51"/>
    <w:rsid w:val="00571D5B"/>
    <w:rsid w:val="00571DF9"/>
    <w:rsid w:val="005720CB"/>
    <w:rsid w:val="00572697"/>
    <w:rsid w:val="00572AF9"/>
    <w:rsid w:val="00572CF7"/>
    <w:rsid w:val="00572F89"/>
    <w:rsid w:val="00572FCA"/>
    <w:rsid w:val="00574A42"/>
    <w:rsid w:val="0057508B"/>
    <w:rsid w:val="0057521F"/>
    <w:rsid w:val="005753E8"/>
    <w:rsid w:val="00575F50"/>
    <w:rsid w:val="005768E8"/>
    <w:rsid w:val="00576D9E"/>
    <w:rsid w:val="005771CB"/>
    <w:rsid w:val="00577638"/>
    <w:rsid w:val="0058035B"/>
    <w:rsid w:val="00580537"/>
    <w:rsid w:val="00580656"/>
    <w:rsid w:val="00581423"/>
    <w:rsid w:val="00581D44"/>
    <w:rsid w:val="00583579"/>
    <w:rsid w:val="005839C0"/>
    <w:rsid w:val="00583C6D"/>
    <w:rsid w:val="00584BCB"/>
    <w:rsid w:val="00584FCF"/>
    <w:rsid w:val="00585791"/>
    <w:rsid w:val="00585A4C"/>
    <w:rsid w:val="00585BC4"/>
    <w:rsid w:val="00585BE6"/>
    <w:rsid w:val="00585F30"/>
    <w:rsid w:val="00586718"/>
    <w:rsid w:val="00587A33"/>
    <w:rsid w:val="00587E60"/>
    <w:rsid w:val="005904F4"/>
    <w:rsid w:val="00590CE5"/>
    <w:rsid w:val="00591213"/>
    <w:rsid w:val="005912C9"/>
    <w:rsid w:val="00591650"/>
    <w:rsid w:val="00591B9A"/>
    <w:rsid w:val="005921F3"/>
    <w:rsid w:val="00592FED"/>
    <w:rsid w:val="00593290"/>
    <w:rsid w:val="005934DE"/>
    <w:rsid w:val="005936C0"/>
    <w:rsid w:val="00593F0F"/>
    <w:rsid w:val="0059407C"/>
    <w:rsid w:val="00594AB2"/>
    <w:rsid w:val="00594C6A"/>
    <w:rsid w:val="00594D5E"/>
    <w:rsid w:val="00594DEF"/>
    <w:rsid w:val="00594F7F"/>
    <w:rsid w:val="005951E4"/>
    <w:rsid w:val="00595392"/>
    <w:rsid w:val="00595399"/>
    <w:rsid w:val="0059665C"/>
    <w:rsid w:val="0059698E"/>
    <w:rsid w:val="00596FAE"/>
    <w:rsid w:val="005971E3"/>
    <w:rsid w:val="0059731E"/>
    <w:rsid w:val="005978CF"/>
    <w:rsid w:val="005A04D2"/>
    <w:rsid w:val="005A0C1C"/>
    <w:rsid w:val="005A0F05"/>
    <w:rsid w:val="005A14C2"/>
    <w:rsid w:val="005A1DED"/>
    <w:rsid w:val="005A23AB"/>
    <w:rsid w:val="005A2B03"/>
    <w:rsid w:val="005A37E9"/>
    <w:rsid w:val="005A392B"/>
    <w:rsid w:val="005A3AC4"/>
    <w:rsid w:val="005A422B"/>
    <w:rsid w:val="005A45CD"/>
    <w:rsid w:val="005A4665"/>
    <w:rsid w:val="005A49D3"/>
    <w:rsid w:val="005A4C4D"/>
    <w:rsid w:val="005A4C8E"/>
    <w:rsid w:val="005A51EA"/>
    <w:rsid w:val="005A63F4"/>
    <w:rsid w:val="005A6D6A"/>
    <w:rsid w:val="005B0170"/>
    <w:rsid w:val="005B05C6"/>
    <w:rsid w:val="005B0D55"/>
    <w:rsid w:val="005B199C"/>
    <w:rsid w:val="005B1A7F"/>
    <w:rsid w:val="005B1D5B"/>
    <w:rsid w:val="005B32C8"/>
    <w:rsid w:val="005B3434"/>
    <w:rsid w:val="005B344C"/>
    <w:rsid w:val="005B43ED"/>
    <w:rsid w:val="005B4594"/>
    <w:rsid w:val="005B484E"/>
    <w:rsid w:val="005B4DFF"/>
    <w:rsid w:val="005B50C3"/>
    <w:rsid w:val="005B5144"/>
    <w:rsid w:val="005B5892"/>
    <w:rsid w:val="005B697A"/>
    <w:rsid w:val="005B6EBC"/>
    <w:rsid w:val="005B7C08"/>
    <w:rsid w:val="005B7C51"/>
    <w:rsid w:val="005C07D4"/>
    <w:rsid w:val="005C0E0C"/>
    <w:rsid w:val="005C0EBD"/>
    <w:rsid w:val="005C1742"/>
    <w:rsid w:val="005C1B66"/>
    <w:rsid w:val="005C20A2"/>
    <w:rsid w:val="005C24A4"/>
    <w:rsid w:val="005C26A8"/>
    <w:rsid w:val="005C2BB9"/>
    <w:rsid w:val="005C2F75"/>
    <w:rsid w:val="005C3121"/>
    <w:rsid w:val="005C387F"/>
    <w:rsid w:val="005C4487"/>
    <w:rsid w:val="005C477A"/>
    <w:rsid w:val="005C4C02"/>
    <w:rsid w:val="005C5846"/>
    <w:rsid w:val="005C6CE7"/>
    <w:rsid w:val="005C7373"/>
    <w:rsid w:val="005C7DD4"/>
    <w:rsid w:val="005D0CA3"/>
    <w:rsid w:val="005D18F0"/>
    <w:rsid w:val="005D1D64"/>
    <w:rsid w:val="005D2165"/>
    <w:rsid w:val="005D223A"/>
    <w:rsid w:val="005D232A"/>
    <w:rsid w:val="005D24D4"/>
    <w:rsid w:val="005D2F02"/>
    <w:rsid w:val="005D3782"/>
    <w:rsid w:val="005D5BE8"/>
    <w:rsid w:val="005D5DB2"/>
    <w:rsid w:val="005D5FB4"/>
    <w:rsid w:val="005D62A4"/>
    <w:rsid w:val="005D6D15"/>
    <w:rsid w:val="005D6F35"/>
    <w:rsid w:val="005E21A5"/>
    <w:rsid w:val="005E22B1"/>
    <w:rsid w:val="005E2525"/>
    <w:rsid w:val="005E2B48"/>
    <w:rsid w:val="005E2FF8"/>
    <w:rsid w:val="005E30E1"/>
    <w:rsid w:val="005E41E1"/>
    <w:rsid w:val="005E508A"/>
    <w:rsid w:val="005E50BF"/>
    <w:rsid w:val="005E51B8"/>
    <w:rsid w:val="005E548C"/>
    <w:rsid w:val="005E55C1"/>
    <w:rsid w:val="005E5893"/>
    <w:rsid w:val="005E5D8D"/>
    <w:rsid w:val="005E625A"/>
    <w:rsid w:val="005E695F"/>
    <w:rsid w:val="005E777E"/>
    <w:rsid w:val="005E7999"/>
    <w:rsid w:val="005E7CF9"/>
    <w:rsid w:val="005E7D75"/>
    <w:rsid w:val="005F0028"/>
    <w:rsid w:val="005F0D95"/>
    <w:rsid w:val="005F115C"/>
    <w:rsid w:val="005F1208"/>
    <w:rsid w:val="005F124F"/>
    <w:rsid w:val="005F1DD9"/>
    <w:rsid w:val="005F1E32"/>
    <w:rsid w:val="005F21E6"/>
    <w:rsid w:val="005F24D1"/>
    <w:rsid w:val="005F27D1"/>
    <w:rsid w:val="005F4C97"/>
    <w:rsid w:val="005F5825"/>
    <w:rsid w:val="005F59CF"/>
    <w:rsid w:val="005F62C8"/>
    <w:rsid w:val="005F6C45"/>
    <w:rsid w:val="005F6E3E"/>
    <w:rsid w:val="005F6E88"/>
    <w:rsid w:val="005F7A61"/>
    <w:rsid w:val="006000B3"/>
    <w:rsid w:val="00600479"/>
    <w:rsid w:val="00601CF7"/>
    <w:rsid w:val="006020C3"/>
    <w:rsid w:val="0060232C"/>
    <w:rsid w:val="006026B5"/>
    <w:rsid w:val="00603128"/>
    <w:rsid w:val="006034E8"/>
    <w:rsid w:val="0060351B"/>
    <w:rsid w:val="0060364F"/>
    <w:rsid w:val="006037C2"/>
    <w:rsid w:val="006039A7"/>
    <w:rsid w:val="0060401C"/>
    <w:rsid w:val="006040E5"/>
    <w:rsid w:val="00604A65"/>
    <w:rsid w:val="0060514E"/>
    <w:rsid w:val="00605744"/>
    <w:rsid w:val="00605C19"/>
    <w:rsid w:val="00605E7F"/>
    <w:rsid w:val="00606168"/>
    <w:rsid w:val="00606F92"/>
    <w:rsid w:val="00607002"/>
    <w:rsid w:val="0060729E"/>
    <w:rsid w:val="00610257"/>
    <w:rsid w:val="0061055D"/>
    <w:rsid w:val="0061089D"/>
    <w:rsid w:val="00612B8B"/>
    <w:rsid w:val="00612CBD"/>
    <w:rsid w:val="00613F57"/>
    <w:rsid w:val="00614905"/>
    <w:rsid w:val="006151B2"/>
    <w:rsid w:val="006151B7"/>
    <w:rsid w:val="00615A68"/>
    <w:rsid w:val="00615B28"/>
    <w:rsid w:val="00615D96"/>
    <w:rsid w:val="00615F02"/>
    <w:rsid w:val="00616449"/>
    <w:rsid w:val="00616A7B"/>
    <w:rsid w:val="0061792D"/>
    <w:rsid w:val="00620ABB"/>
    <w:rsid w:val="00620DFE"/>
    <w:rsid w:val="00621D7B"/>
    <w:rsid w:val="00622977"/>
    <w:rsid w:val="00622AE6"/>
    <w:rsid w:val="00622B4D"/>
    <w:rsid w:val="00622EFD"/>
    <w:rsid w:val="006236EC"/>
    <w:rsid w:val="00623A4B"/>
    <w:rsid w:val="00623C1C"/>
    <w:rsid w:val="00623EBF"/>
    <w:rsid w:val="006242D0"/>
    <w:rsid w:val="00624580"/>
    <w:rsid w:val="00624C10"/>
    <w:rsid w:val="00624CE2"/>
    <w:rsid w:val="00624E51"/>
    <w:rsid w:val="006257D9"/>
    <w:rsid w:val="00625855"/>
    <w:rsid w:val="00625E2A"/>
    <w:rsid w:val="00626271"/>
    <w:rsid w:val="00626726"/>
    <w:rsid w:val="00626D20"/>
    <w:rsid w:val="00627027"/>
    <w:rsid w:val="0062704E"/>
    <w:rsid w:val="00627490"/>
    <w:rsid w:val="0063004F"/>
    <w:rsid w:val="00630742"/>
    <w:rsid w:val="00630FCD"/>
    <w:rsid w:val="00631592"/>
    <w:rsid w:val="00631908"/>
    <w:rsid w:val="00631FA7"/>
    <w:rsid w:val="006329E9"/>
    <w:rsid w:val="0063328C"/>
    <w:rsid w:val="00633967"/>
    <w:rsid w:val="00633C7C"/>
    <w:rsid w:val="00633DCE"/>
    <w:rsid w:val="0063428A"/>
    <w:rsid w:val="0063473D"/>
    <w:rsid w:val="006348B3"/>
    <w:rsid w:val="006354B3"/>
    <w:rsid w:val="0063658E"/>
    <w:rsid w:val="00636D74"/>
    <w:rsid w:val="006376DD"/>
    <w:rsid w:val="006404AF"/>
    <w:rsid w:val="00640B3A"/>
    <w:rsid w:val="006414C3"/>
    <w:rsid w:val="006419E7"/>
    <w:rsid w:val="006420C2"/>
    <w:rsid w:val="006426FA"/>
    <w:rsid w:val="006426FB"/>
    <w:rsid w:val="00642BB7"/>
    <w:rsid w:val="00644055"/>
    <w:rsid w:val="006442B0"/>
    <w:rsid w:val="00644470"/>
    <w:rsid w:val="00644679"/>
    <w:rsid w:val="00644BA1"/>
    <w:rsid w:val="00645577"/>
    <w:rsid w:val="00645AE8"/>
    <w:rsid w:val="006463D3"/>
    <w:rsid w:val="00646B6C"/>
    <w:rsid w:val="00646C0A"/>
    <w:rsid w:val="006474AB"/>
    <w:rsid w:val="00650864"/>
    <w:rsid w:val="00650C81"/>
    <w:rsid w:val="006517C2"/>
    <w:rsid w:val="006517F6"/>
    <w:rsid w:val="00651E39"/>
    <w:rsid w:val="0065272A"/>
    <w:rsid w:val="006529C0"/>
    <w:rsid w:val="00652B30"/>
    <w:rsid w:val="00652D76"/>
    <w:rsid w:val="00652EC7"/>
    <w:rsid w:val="00653071"/>
    <w:rsid w:val="00653A1B"/>
    <w:rsid w:val="006548DB"/>
    <w:rsid w:val="006552D0"/>
    <w:rsid w:val="00656850"/>
    <w:rsid w:val="00656A39"/>
    <w:rsid w:val="00656B72"/>
    <w:rsid w:val="00657143"/>
    <w:rsid w:val="00657558"/>
    <w:rsid w:val="00657E4F"/>
    <w:rsid w:val="00660730"/>
    <w:rsid w:val="00660B01"/>
    <w:rsid w:val="00661A19"/>
    <w:rsid w:val="0066330C"/>
    <w:rsid w:val="00663797"/>
    <w:rsid w:val="006643C1"/>
    <w:rsid w:val="006644E9"/>
    <w:rsid w:val="006664C2"/>
    <w:rsid w:val="00666873"/>
    <w:rsid w:val="00666A7D"/>
    <w:rsid w:val="006671AA"/>
    <w:rsid w:val="00667218"/>
    <w:rsid w:val="0066727B"/>
    <w:rsid w:val="006676C8"/>
    <w:rsid w:val="006676F3"/>
    <w:rsid w:val="00667A88"/>
    <w:rsid w:val="006707FD"/>
    <w:rsid w:val="00671178"/>
    <w:rsid w:val="0067131A"/>
    <w:rsid w:val="006715C4"/>
    <w:rsid w:val="006715FF"/>
    <w:rsid w:val="00671920"/>
    <w:rsid w:val="00672516"/>
    <w:rsid w:val="0067270B"/>
    <w:rsid w:val="0067277E"/>
    <w:rsid w:val="006728B9"/>
    <w:rsid w:val="00672BD4"/>
    <w:rsid w:val="00672EA9"/>
    <w:rsid w:val="006731F5"/>
    <w:rsid w:val="00674249"/>
    <w:rsid w:val="00674421"/>
    <w:rsid w:val="006763A3"/>
    <w:rsid w:val="00676B37"/>
    <w:rsid w:val="006805F9"/>
    <w:rsid w:val="0068072C"/>
    <w:rsid w:val="0068087D"/>
    <w:rsid w:val="00680D2E"/>
    <w:rsid w:val="00680D5D"/>
    <w:rsid w:val="0068136D"/>
    <w:rsid w:val="00681384"/>
    <w:rsid w:val="006817D4"/>
    <w:rsid w:val="006820D3"/>
    <w:rsid w:val="0068245F"/>
    <w:rsid w:val="00683036"/>
    <w:rsid w:val="0068355D"/>
    <w:rsid w:val="006843E9"/>
    <w:rsid w:val="006849EB"/>
    <w:rsid w:val="0068511F"/>
    <w:rsid w:val="006852D8"/>
    <w:rsid w:val="006857C1"/>
    <w:rsid w:val="00686235"/>
    <w:rsid w:val="00686545"/>
    <w:rsid w:val="00686C1C"/>
    <w:rsid w:val="00686C72"/>
    <w:rsid w:val="00686F88"/>
    <w:rsid w:val="006870C4"/>
    <w:rsid w:val="006875D6"/>
    <w:rsid w:val="00687A96"/>
    <w:rsid w:val="00690108"/>
    <w:rsid w:val="00690157"/>
    <w:rsid w:val="00690279"/>
    <w:rsid w:val="00690DFC"/>
    <w:rsid w:val="0069203F"/>
    <w:rsid w:val="006935A2"/>
    <w:rsid w:val="00693D15"/>
    <w:rsid w:val="00694396"/>
    <w:rsid w:val="00694A87"/>
    <w:rsid w:val="006966B9"/>
    <w:rsid w:val="00696849"/>
    <w:rsid w:val="00696B34"/>
    <w:rsid w:val="00696BC8"/>
    <w:rsid w:val="00696D3D"/>
    <w:rsid w:val="0069738D"/>
    <w:rsid w:val="006973C1"/>
    <w:rsid w:val="00697A25"/>
    <w:rsid w:val="00697B41"/>
    <w:rsid w:val="00697C47"/>
    <w:rsid w:val="006A0081"/>
    <w:rsid w:val="006A011B"/>
    <w:rsid w:val="006A0634"/>
    <w:rsid w:val="006A0BFC"/>
    <w:rsid w:val="006A0E11"/>
    <w:rsid w:val="006A13AB"/>
    <w:rsid w:val="006A1C87"/>
    <w:rsid w:val="006A24FD"/>
    <w:rsid w:val="006A264C"/>
    <w:rsid w:val="006A2772"/>
    <w:rsid w:val="006A27BE"/>
    <w:rsid w:val="006A2FD8"/>
    <w:rsid w:val="006A40DF"/>
    <w:rsid w:val="006A4994"/>
    <w:rsid w:val="006A4B8B"/>
    <w:rsid w:val="006A5714"/>
    <w:rsid w:val="006A58A0"/>
    <w:rsid w:val="006A5964"/>
    <w:rsid w:val="006A5EB5"/>
    <w:rsid w:val="006A7120"/>
    <w:rsid w:val="006A77DB"/>
    <w:rsid w:val="006A7971"/>
    <w:rsid w:val="006A7D78"/>
    <w:rsid w:val="006A7FA3"/>
    <w:rsid w:val="006B0026"/>
    <w:rsid w:val="006B0AB9"/>
    <w:rsid w:val="006B132A"/>
    <w:rsid w:val="006B17FB"/>
    <w:rsid w:val="006B2B59"/>
    <w:rsid w:val="006B30CD"/>
    <w:rsid w:val="006B351D"/>
    <w:rsid w:val="006B3A25"/>
    <w:rsid w:val="006B417F"/>
    <w:rsid w:val="006B552C"/>
    <w:rsid w:val="006B5CD6"/>
    <w:rsid w:val="006B5E64"/>
    <w:rsid w:val="006B5FD0"/>
    <w:rsid w:val="006B60B8"/>
    <w:rsid w:val="006B6857"/>
    <w:rsid w:val="006B69DC"/>
    <w:rsid w:val="006B6DA4"/>
    <w:rsid w:val="006B7D6F"/>
    <w:rsid w:val="006C00B1"/>
    <w:rsid w:val="006C0659"/>
    <w:rsid w:val="006C0BA7"/>
    <w:rsid w:val="006C0F02"/>
    <w:rsid w:val="006C1306"/>
    <w:rsid w:val="006C1D52"/>
    <w:rsid w:val="006C22A1"/>
    <w:rsid w:val="006C2854"/>
    <w:rsid w:val="006C2E0A"/>
    <w:rsid w:val="006C2ED7"/>
    <w:rsid w:val="006C4575"/>
    <w:rsid w:val="006C4A88"/>
    <w:rsid w:val="006C4CFF"/>
    <w:rsid w:val="006C4F36"/>
    <w:rsid w:val="006C5488"/>
    <w:rsid w:val="006C5928"/>
    <w:rsid w:val="006C61EC"/>
    <w:rsid w:val="006C67CF"/>
    <w:rsid w:val="006C723D"/>
    <w:rsid w:val="006C75E5"/>
    <w:rsid w:val="006D011F"/>
    <w:rsid w:val="006D0258"/>
    <w:rsid w:val="006D1014"/>
    <w:rsid w:val="006D1038"/>
    <w:rsid w:val="006D1467"/>
    <w:rsid w:val="006D2713"/>
    <w:rsid w:val="006D2A74"/>
    <w:rsid w:val="006D483E"/>
    <w:rsid w:val="006D4FF4"/>
    <w:rsid w:val="006D687A"/>
    <w:rsid w:val="006D6C6D"/>
    <w:rsid w:val="006D6D40"/>
    <w:rsid w:val="006D6F63"/>
    <w:rsid w:val="006D7504"/>
    <w:rsid w:val="006D7D00"/>
    <w:rsid w:val="006E0678"/>
    <w:rsid w:val="006E1E16"/>
    <w:rsid w:val="006E1E80"/>
    <w:rsid w:val="006E1FB2"/>
    <w:rsid w:val="006E2357"/>
    <w:rsid w:val="006E288E"/>
    <w:rsid w:val="006E2BA3"/>
    <w:rsid w:val="006E3CF5"/>
    <w:rsid w:val="006E3DFB"/>
    <w:rsid w:val="006E4193"/>
    <w:rsid w:val="006E41C2"/>
    <w:rsid w:val="006E4783"/>
    <w:rsid w:val="006E53F4"/>
    <w:rsid w:val="006E5F80"/>
    <w:rsid w:val="006E60D5"/>
    <w:rsid w:val="006E6269"/>
    <w:rsid w:val="006E63CA"/>
    <w:rsid w:val="006E6BD1"/>
    <w:rsid w:val="006E6F91"/>
    <w:rsid w:val="006E7649"/>
    <w:rsid w:val="006E7675"/>
    <w:rsid w:val="006E78DD"/>
    <w:rsid w:val="006E7E75"/>
    <w:rsid w:val="006E7F03"/>
    <w:rsid w:val="006F06F2"/>
    <w:rsid w:val="006F116F"/>
    <w:rsid w:val="006F13D1"/>
    <w:rsid w:val="006F193D"/>
    <w:rsid w:val="006F1D7B"/>
    <w:rsid w:val="006F1FB1"/>
    <w:rsid w:val="006F21AA"/>
    <w:rsid w:val="006F22CE"/>
    <w:rsid w:val="006F25FF"/>
    <w:rsid w:val="006F26D7"/>
    <w:rsid w:val="006F391C"/>
    <w:rsid w:val="006F3927"/>
    <w:rsid w:val="006F3FAC"/>
    <w:rsid w:val="006F4205"/>
    <w:rsid w:val="006F45AA"/>
    <w:rsid w:val="006F4E5F"/>
    <w:rsid w:val="006F5774"/>
    <w:rsid w:val="006F5872"/>
    <w:rsid w:val="006F5C0A"/>
    <w:rsid w:val="006F6623"/>
    <w:rsid w:val="006F6CA1"/>
    <w:rsid w:val="006F7AC4"/>
    <w:rsid w:val="006F7EE1"/>
    <w:rsid w:val="006F7F5D"/>
    <w:rsid w:val="007007A1"/>
    <w:rsid w:val="007009B2"/>
    <w:rsid w:val="00700A9C"/>
    <w:rsid w:val="00700D9C"/>
    <w:rsid w:val="00700DB5"/>
    <w:rsid w:val="00701237"/>
    <w:rsid w:val="007012B7"/>
    <w:rsid w:val="00701AD1"/>
    <w:rsid w:val="00701CCF"/>
    <w:rsid w:val="00703C35"/>
    <w:rsid w:val="00703DBD"/>
    <w:rsid w:val="00703EDA"/>
    <w:rsid w:val="00704BA5"/>
    <w:rsid w:val="00704F48"/>
    <w:rsid w:val="00706282"/>
    <w:rsid w:val="00706417"/>
    <w:rsid w:val="00706782"/>
    <w:rsid w:val="007069D6"/>
    <w:rsid w:val="00706AE5"/>
    <w:rsid w:val="00706BB2"/>
    <w:rsid w:val="00706E3A"/>
    <w:rsid w:val="00707F2B"/>
    <w:rsid w:val="00710181"/>
    <w:rsid w:val="007106FA"/>
    <w:rsid w:val="0071117C"/>
    <w:rsid w:val="007129EB"/>
    <w:rsid w:val="007148AE"/>
    <w:rsid w:val="00714AE0"/>
    <w:rsid w:val="00715062"/>
    <w:rsid w:val="00716F2B"/>
    <w:rsid w:val="007172BA"/>
    <w:rsid w:val="00717385"/>
    <w:rsid w:val="00717664"/>
    <w:rsid w:val="00717774"/>
    <w:rsid w:val="00717B5B"/>
    <w:rsid w:val="00720131"/>
    <w:rsid w:val="007209E2"/>
    <w:rsid w:val="00720EF8"/>
    <w:rsid w:val="007212F9"/>
    <w:rsid w:val="00721B03"/>
    <w:rsid w:val="00724347"/>
    <w:rsid w:val="00724B0D"/>
    <w:rsid w:val="007254B1"/>
    <w:rsid w:val="00725998"/>
    <w:rsid w:val="00725BDE"/>
    <w:rsid w:val="00727176"/>
    <w:rsid w:val="00727D5A"/>
    <w:rsid w:val="007308CD"/>
    <w:rsid w:val="00730E9B"/>
    <w:rsid w:val="007320FF"/>
    <w:rsid w:val="0073243B"/>
    <w:rsid w:val="0073269D"/>
    <w:rsid w:val="00732781"/>
    <w:rsid w:val="007327B2"/>
    <w:rsid w:val="00733275"/>
    <w:rsid w:val="007339AF"/>
    <w:rsid w:val="00733A2F"/>
    <w:rsid w:val="007344B6"/>
    <w:rsid w:val="00734762"/>
    <w:rsid w:val="00734BEB"/>
    <w:rsid w:val="00734D8D"/>
    <w:rsid w:val="0073513C"/>
    <w:rsid w:val="0073539F"/>
    <w:rsid w:val="0073541A"/>
    <w:rsid w:val="00736D6C"/>
    <w:rsid w:val="0074095A"/>
    <w:rsid w:val="00741463"/>
    <w:rsid w:val="00741A67"/>
    <w:rsid w:val="0074281C"/>
    <w:rsid w:val="00743092"/>
    <w:rsid w:val="00743439"/>
    <w:rsid w:val="00743AC2"/>
    <w:rsid w:val="00744980"/>
    <w:rsid w:val="00744D7F"/>
    <w:rsid w:val="007452E4"/>
    <w:rsid w:val="00745C03"/>
    <w:rsid w:val="0074651D"/>
    <w:rsid w:val="00746FA8"/>
    <w:rsid w:val="00747FA4"/>
    <w:rsid w:val="00750406"/>
    <w:rsid w:val="007504FC"/>
    <w:rsid w:val="00750943"/>
    <w:rsid w:val="007514F0"/>
    <w:rsid w:val="00751A7E"/>
    <w:rsid w:val="00751ADD"/>
    <w:rsid w:val="00751DA9"/>
    <w:rsid w:val="00751DDE"/>
    <w:rsid w:val="00752452"/>
    <w:rsid w:val="00752AD1"/>
    <w:rsid w:val="00753043"/>
    <w:rsid w:val="00753A4A"/>
    <w:rsid w:val="00753C50"/>
    <w:rsid w:val="00753FBF"/>
    <w:rsid w:val="007545A5"/>
    <w:rsid w:val="00755E00"/>
    <w:rsid w:val="00756221"/>
    <w:rsid w:val="00756D7C"/>
    <w:rsid w:val="007575E9"/>
    <w:rsid w:val="00757CDC"/>
    <w:rsid w:val="0076086F"/>
    <w:rsid w:val="00760D5D"/>
    <w:rsid w:val="00760E42"/>
    <w:rsid w:val="0076170C"/>
    <w:rsid w:val="007618A7"/>
    <w:rsid w:val="00761B47"/>
    <w:rsid w:val="00762564"/>
    <w:rsid w:val="007625A5"/>
    <w:rsid w:val="00762862"/>
    <w:rsid w:val="00762DCD"/>
    <w:rsid w:val="007630F1"/>
    <w:rsid w:val="007637A9"/>
    <w:rsid w:val="00763CDD"/>
    <w:rsid w:val="00765523"/>
    <w:rsid w:val="00765CD2"/>
    <w:rsid w:val="00766521"/>
    <w:rsid w:val="00766D91"/>
    <w:rsid w:val="0076747A"/>
    <w:rsid w:val="007678B6"/>
    <w:rsid w:val="00767935"/>
    <w:rsid w:val="00770848"/>
    <w:rsid w:val="00770867"/>
    <w:rsid w:val="00770C03"/>
    <w:rsid w:val="00771067"/>
    <w:rsid w:val="00771DA5"/>
    <w:rsid w:val="007744AE"/>
    <w:rsid w:val="00774C79"/>
    <w:rsid w:val="00774FF5"/>
    <w:rsid w:val="007753D9"/>
    <w:rsid w:val="00775A9C"/>
    <w:rsid w:val="00775F42"/>
    <w:rsid w:val="0077668D"/>
    <w:rsid w:val="00776E03"/>
    <w:rsid w:val="0077719F"/>
    <w:rsid w:val="007805CF"/>
    <w:rsid w:val="0078089C"/>
    <w:rsid w:val="00780E54"/>
    <w:rsid w:val="007816A8"/>
    <w:rsid w:val="00781899"/>
    <w:rsid w:val="007824C4"/>
    <w:rsid w:val="007828AF"/>
    <w:rsid w:val="00782C7F"/>
    <w:rsid w:val="007837D0"/>
    <w:rsid w:val="007845B1"/>
    <w:rsid w:val="00784634"/>
    <w:rsid w:val="0078465E"/>
    <w:rsid w:val="00784978"/>
    <w:rsid w:val="00784EA6"/>
    <w:rsid w:val="007850B5"/>
    <w:rsid w:val="0078525F"/>
    <w:rsid w:val="00786454"/>
    <w:rsid w:val="00786699"/>
    <w:rsid w:val="00786FB8"/>
    <w:rsid w:val="007870A4"/>
    <w:rsid w:val="00787419"/>
    <w:rsid w:val="00787777"/>
    <w:rsid w:val="00787C58"/>
    <w:rsid w:val="00787F17"/>
    <w:rsid w:val="0079004C"/>
    <w:rsid w:val="0079045B"/>
    <w:rsid w:val="007910B5"/>
    <w:rsid w:val="00791170"/>
    <w:rsid w:val="00791274"/>
    <w:rsid w:val="007915B2"/>
    <w:rsid w:val="0079184A"/>
    <w:rsid w:val="00791F2D"/>
    <w:rsid w:val="00791F8F"/>
    <w:rsid w:val="007920CE"/>
    <w:rsid w:val="00792BB9"/>
    <w:rsid w:val="007930DD"/>
    <w:rsid w:val="0079321C"/>
    <w:rsid w:val="007940B5"/>
    <w:rsid w:val="007940E4"/>
    <w:rsid w:val="00795B72"/>
    <w:rsid w:val="0079688F"/>
    <w:rsid w:val="0079783C"/>
    <w:rsid w:val="007978CC"/>
    <w:rsid w:val="0079798D"/>
    <w:rsid w:val="00797B9D"/>
    <w:rsid w:val="00797BCD"/>
    <w:rsid w:val="007A0262"/>
    <w:rsid w:val="007A18A9"/>
    <w:rsid w:val="007A237C"/>
    <w:rsid w:val="007A240E"/>
    <w:rsid w:val="007A2C4C"/>
    <w:rsid w:val="007A382B"/>
    <w:rsid w:val="007A42B2"/>
    <w:rsid w:val="007A481E"/>
    <w:rsid w:val="007A5976"/>
    <w:rsid w:val="007A5B39"/>
    <w:rsid w:val="007A5C7C"/>
    <w:rsid w:val="007A64CB"/>
    <w:rsid w:val="007A7479"/>
    <w:rsid w:val="007A7FBE"/>
    <w:rsid w:val="007B071B"/>
    <w:rsid w:val="007B0D5E"/>
    <w:rsid w:val="007B206C"/>
    <w:rsid w:val="007B2DBB"/>
    <w:rsid w:val="007B3629"/>
    <w:rsid w:val="007B3E00"/>
    <w:rsid w:val="007B40E0"/>
    <w:rsid w:val="007B43A9"/>
    <w:rsid w:val="007B44BF"/>
    <w:rsid w:val="007B4B54"/>
    <w:rsid w:val="007B5128"/>
    <w:rsid w:val="007B5328"/>
    <w:rsid w:val="007B5796"/>
    <w:rsid w:val="007B58FC"/>
    <w:rsid w:val="007B595D"/>
    <w:rsid w:val="007B597C"/>
    <w:rsid w:val="007B5C2C"/>
    <w:rsid w:val="007B5F00"/>
    <w:rsid w:val="007B6B2A"/>
    <w:rsid w:val="007B6C1D"/>
    <w:rsid w:val="007B72A5"/>
    <w:rsid w:val="007B789A"/>
    <w:rsid w:val="007B79EB"/>
    <w:rsid w:val="007C08D5"/>
    <w:rsid w:val="007C22C6"/>
    <w:rsid w:val="007C2569"/>
    <w:rsid w:val="007C2B0A"/>
    <w:rsid w:val="007C2E7B"/>
    <w:rsid w:val="007C3429"/>
    <w:rsid w:val="007C36EB"/>
    <w:rsid w:val="007C4DD7"/>
    <w:rsid w:val="007C65C4"/>
    <w:rsid w:val="007C6633"/>
    <w:rsid w:val="007C6A5A"/>
    <w:rsid w:val="007D070F"/>
    <w:rsid w:val="007D0C15"/>
    <w:rsid w:val="007D0F66"/>
    <w:rsid w:val="007D12F4"/>
    <w:rsid w:val="007D1A43"/>
    <w:rsid w:val="007D1D9D"/>
    <w:rsid w:val="007D21AF"/>
    <w:rsid w:val="007D2738"/>
    <w:rsid w:val="007D2EBB"/>
    <w:rsid w:val="007D37D7"/>
    <w:rsid w:val="007D44E7"/>
    <w:rsid w:val="007D5033"/>
    <w:rsid w:val="007D64CB"/>
    <w:rsid w:val="007E0121"/>
    <w:rsid w:val="007E04D3"/>
    <w:rsid w:val="007E0543"/>
    <w:rsid w:val="007E0C9D"/>
    <w:rsid w:val="007E0E68"/>
    <w:rsid w:val="007E130A"/>
    <w:rsid w:val="007E174F"/>
    <w:rsid w:val="007E1FA0"/>
    <w:rsid w:val="007E2671"/>
    <w:rsid w:val="007E2EA2"/>
    <w:rsid w:val="007E3343"/>
    <w:rsid w:val="007E33C7"/>
    <w:rsid w:val="007E4034"/>
    <w:rsid w:val="007E5037"/>
    <w:rsid w:val="007E5056"/>
    <w:rsid w:val="007E54CD"/>
    <w:rsid w:val="007E75F0"/>
    <w:rsid w:val="007E7723"/>
    <w:rsid w:val="007E7865"/>
    <w:rsid w:val="007F0C6D"/>
    <w:rsid w:val="007F0F4F"/>
    <w:rsid w:val="007F1348"/>
    <w:rsid w:val="007F1582"/>
    <w:rsid w:val="007F23B4"/>
    <w:rsid w:val="007F2A37"/>
    <w:rsid w:val="007F2E1B"/>
    <w:rsid w:val="007F3653"/>
    <w:rsid w:val="007F3AEE"/>
    <w:rsid w:val="007F3D71"/>
    <w:rsid w:val="007F42DA"/>
    <w:rsid w:val="007F433D"/>
    <w:rsid w:val="007F4600"/>
    <w:rsid w:val="007F4A85"/>
    <w:rsid w:val="007F5248"/>
    <w:rsid w:val="007F5294"/>
    <w:rsid w:val="007F581C"/>
    <w:rsid w:val="007F5A24"/>
    <w:rsid w:val="007F5CAE"/>
    <w:rsid w:val="007F5F4C"/>
    <w:rsid w:val="007F6CAC"/>
    <w:rsid w:val="007F721A"/>
    <w:rsid w:val="007F7E3E"/>
    <w:rsid w:val="00800173"/>
    <w:rsid w:val="008004A1"/>
    <w:rsid w:val="008007FD"/>
    <w:rsid w:val="00801244"/>
    <w:rsid w:val="00801DA5"/>
    <w:rsid w:val="00803379"/>
    <w:rsid w:val="0080344B"/>
    <w:rsid w:val="008038C6"/>
    <w:rsid w:val="00803B42"/>
    <w:rsid w:val="0080464F"/>
    <w:rsid w:val="00804789"/>
    <w:rsid w:val="00804BC7"/>
    <w:rsid w:val="0080548E"/>
    <w:rsid w:val="00805D65"/>
    <w:rsid w:val="008067BE"/>
    <w:rsid w:val="00806A5E"/>
    <w:rsid w:val="0080703F"/>
    <w:rsid w:val="00807CAA"/>
    <w:rsid w:val="00807D19"/>
    <w:rsid w:val="0081025B"/>
    <w:rsid w:val="0081033F"/>
    <w:rsid w:val="008114C0"/>
    <w:rsid w:val="00811C64"/>
    <w:rsid w:val="008129DD"/>
    <w:rsid w:val="008129ED"/>
    <w:rsid w:val="00813BD5"/>
    <w:rsid w:val="008148D2"/>
    <w:rsid w:val="0081502C"/>
    <w:rsid w:val="00815856"/>
    <w:rsid w:val="00817181"/>
    <w:rsid w:val="00817301"/>
    <w:rsid w:val="0081795A"/>
    <w:rsid w:val="0082094A"/>
    <w:rsid w:val="00820FCF"/>
    <w:rsid w:val="008222A9"/>
    <w:rsid w:val="0082260A"/>
    <w:rsid w:val="008233EA"/>
    <w:rsid w:val="0082440D"/>
    <w:rsid w:val="00825ACD"/>
    <w:rsid w:val="00825ACF"/>
    <w:rsid w:val="00825EC5"/>
    <w:rsid w:val="008266CB"/>
    <w:rsid w:val="008278F8"/>
    <w:rsid w:val="00827A6E"/>
    <w:rsid w:val="00827BC3"/>
    <w:rsid w:val="00827C21"/>
    <w:rsid w:val="008300B9"/>
    <w:rsid w:val="0083023F"/>
    <w:rsid w:val="00830F2A"/>
    <w:rsid w:val="00831167"/>
    <w:rsid w:val="0083137C"/>
    <w:rsid w:val="008318F3"/>
    <w:rsid w:val="00832139"/>
    <w:rsid w:val="00832C07"/>
    <w:rsid w:val="00832F4A"/>
    <w:rsid w:val="008332A1"/>
    <w:rsid w:val="008336A0"/>
    <w:rsid w:val="0083411F"/>
    <w:rsid w:val="00834D9E"/>
    <w:rsid w:val="00834FB2"/>
    <w:rsid w:val="0083503F"/>
    <w:rsid w:val="00835389"/>
    <w:rsid w:val="00835E96"/>
    <w:rsid w:val="00835F2C"/>
    <w:rsid w:val="0083653B"/>
    <w:rsid w:val="0083675E"/>
    <w:rsid w:val="0083700F"/>
    <w:rsid w:val="00837B96"/>
    <w:rsid w:val="008418F0"/>
    <w:rsid w:val="00841D69"/>
    <w:rsid w:val="00842390"/>
    <w:rsid w:val="00842B17"/>
    <w:rsid w:val="00842BB1"/>
    <w:rsid w:val="008431E0"/>
    <w:rsid w:val="00843400"/>
    <w:rsid w:val="0084387F"/>
    <w:rsid w:val="00845FFC"/>
    <w:rsid w:val="00846E02"/>
    <w:rsid w:val="008473C0"/>
    <w:rsid w:val="00847E55"/>
    <w:rsid w:val="008500FF"/>
    <w:rsid w:val="00850629"/>
    <w:rsid w:val="008518B2"/>
    <w:rsid w:val="00852A65"/>
    <w:rsid w:val="00852FE3"/>
    <w:rsid w:val="0085370F"/>
    <w:rsid w:val="008537CC"/>
    <w:rsid w:val="0085394A"/>
    <w:rsid w:val="00853AAE"/>
    <w:rsid w:val="0085440E"/>
    <w:rsid w:val="008552DF"/>
    <w:rsid w:val="00855C48"/>
    <w:rsid w:val="00856134"/>
    <w:rsid w:val="0085781F"/>
    <w:rsid w:val="00860132"/>
    <w:rsid w:val="00860752"/>
    <w:rsid w:val="00860CF8"/>
    <w:rsid w:val="00860E6E"/>
    <w:rsid w:val="00860E71"/>
    <w:rsid w:val="00861086"/>
    <w:rsid w:val="0086125D"/>
    <w:rsid w:val="008613F4"/>
    <w:rsid w:val="00861441"/>
    <w:rsid w:val="008616F0"/>
    <w:rsid w:val="00861CE8"/>
    <w:rsid w:val="0086247D"/>
    <w:rsid w:val="00862AE1"/>
    <w:rsid w:val="00863B64"/>
    <w:rsid w:val="008640E2"/>
    <w:rsid w:val="00864B58"/>
    <w:rsid w:val="00864EF1"/>
    <w:rsid w:val="008653A0"/>
    <w:rsid w:val="00866160"/>
    <w:rsid w:val="0086641D"/>
    <w:rsid w:val="008673F4"/>
    <w:rsid w:val="008702BB"/>
    <w:rsid w:val="00870379"/>
    <w:rsid w:val="00870805"/>
    <w:rsid w:val="008709C1"/>
    <w:rsid w:val="00871940"/>
    <w:rsid w:val="00872730"/>
    <w:rsid w:val="00872BAC"/>
    <w:rsid w:val="00872CF4"/>
    <w:rsid w:val="00873C87"/>
    <w:rsid w:val="00873D3F"/>
    <w:rsid w:val="00873D9E"/>
    <w:rsid w:val="00873F54"/>
    <w:rsid w:val="008741DF"/>
    <w:rsid w:val="00874E2A"/>
    <w:rsid w:val="00874FCA"/>
    <w:rsid w:val="008753D2"/>
    <w:rsid w:val="00875AEA"/>
    <w:rsid w:val="0087615D"/>
    <w:rsid w:val="00876C24"/>
    <w:rsid w:val="00877037"/>
    <w:rsid w:val="00877370"/>
    <w:rsid w:val="008802DD"/>
    <w:rsid w:val="008802E7"/>
    <w:rsid w:val="00880641"/>
    <w:rsid w:val="00881202"/>
    <w:rsid w:val="00881999"/>
    <w:rsid w:val="008822B6"/>
    <w:rsid w:val="0088305E"/>
    <w:rsid w:val="00883655"/>
    <w:rsid w:val="00883ABF"/>
    <w:rsid w:val="00883C06"/>
    <w:rsid w:val="00883F38"/>
    <w:rsid w:val="00883F40"/>
    <w:rsid w:val="008841BF"/>
    <w:rsid w:val="008841EF"/>
    <w:rsid w:val="00884367"/>
    <w:rsid w:val="00884DAE"/>
    <w:rsid w:val="00885AA3"/>
    <w:rsid w:val="00886000"/>
    <w:rsid w:val="008864F9"/>
    <w:rsid w:val="0088671D"/>
    <w:rsid w:val="00886812"/>
    <w:rsid w:val="008868B8"/>
    <w:rsid w:val="00887312"/>
    <w:rsid w:val="0088754A"/>
    <w:rsid w:val="00887A5D"/>
    <w:rsid w:val="00887D1A"/>
    <w:rsid w:val="00891160"/>
    <w:rsid w:val="0089176F"/>
    <w:rsid w:val="00891B25"/>
    <w:rsid w:val="00891C45"/>
    <w:rsid w:val="008920F9"/>
    <w:rsid w:val="00893934"/>
    <w:rsid w:val="00893C86"/>
    <w:rsid w:val="00893D07"/>
    <w:rsid w:val="0089460C"/>
    <w:rsid w:val="008946CF"/>
    <w:rsid w:val="00894C1A"/>
    <w:rsid w:val="00894CFD"/>
    <w:rsid w:val="00894F56"/>
    <w:rsid w:val="008953F5"/>
    <w:rsid w:val="00895A43"/>
    <w:rsid w:val="0089600E"/>
    <w:rsid w:val="008970D0"/>
    <w:rsid w:val="00897ABB"/>
    <w:rsid w:val="00897C02"/>
    <w:rsid w:val="008A05DB"/>
    <w:rsid w:val="008A0BE5"/>
    <w:rsid w:val="008A0E68"/>
    <w:rsid w:val="008A0ECF"/>
    <w:rsid w:val="008A1814"/>
    <w:rsid w:val="008A2CC1"/>
    <w:rsid w:val="008A2DF0"/>
    <w:rsid w:val="008A2FE2"/>
    <w:rsid w:val="008A3026"/>
    <w:rsid w:val="008A36B2"/>
    <w:rsid w:val="008A36C5"/>
    <w:rsid w:val="008A3792"/>
    <w:rsid w:val="008A3F2D"/>
    <w:rsid w:val="008A4025"/>
    <w:rsid w:val="008A5450"/>
    <w:rsid w:val="008A5462"/>
    <w:rsid w:val="008A5570"/>
    <w:rsid w:val="008A5B90"/>
    <w:rsid w:val="008A655D"/>
    <w:rsid w:val="008A6CC5"/>
    <w:rsid w:val="008B06B6"/>
    <w:rsid w:val="008B1588"/>
    <w:rsid w:val="008B172E"/>
    <w:rsid w:val="008B1BB1"/>
    <w:rsid w:val="008B2039"/>
    <w:rsid w:val="008B2994"/>
    <w:rsid w:val="008B2BD2"/>
    <w:rsid w:val="008B2C5C"/>
    <w:rsid w:val="008B2E5A"/>
    <w:rsid w:val="008B3ED2"/>
    <w:rsid w:val="008B43FD"/>
    <w:rsid w:val="008B4E10"/>
    <w:rsid w:val="008B4E5E"/>
    <w:rsid w:val="008B5053"/>
    <w:rsid w:val="008B57CA"/>
    <w:rsid w:val="008B63DA"/>
    <w:rsid w:val="008B64F6"/>
    <w:rsid w:val="008B6EBA"/>
    <w:rsid w:val="008B72B9"/>
    <w:rsid w:val="008B73C7"/>
    <w:rsid w:val="008B7EA6"/>
    <w:rsid w:val="008C0A60"/>
    <w:rsid w:val="008C0B7C"/>
    <w:rsid w:val="008C0DDE"/>
    <w:rsid w:val="008C0EA6"/>
    <w:rsid w:val="008C1651"/>
    <w:rsid w:val="008C170F"/>
    <w:rsid w:val="008C1E38"/>
    <w:rsid w:val="008C22C2"/>
    <w:rsid w:val="008C27D0"/>
    <w:rsid w:val="008C2F98"/>
    <w:rsid w:val="008C3DFE"/>
    <w:rsid w:val="008C44E3"/>
    <w:rsid w:val="008C4511"/>
    <w:rsid w:val="008C46E5"/>
    <w:rsid w:val="008C4753"/>
    <w:rsid w:val="008C4AF7"/>
    <w:rsid w:val="008C59DC"/>
    <w:rsid w:val="008C5BF8"/>
    <w:rsid w:val="008C5EDC"/>
    <w:rsid w:val="008C6633"/>
    <w:rsid w:val="008C66B8"/>
    <w:rsid w:val="008C67FB"/>
    <w:rsid w:val="008C6DF8"/>
    <w:rsid w:val="008C7033"/>
    <w:rsid w:val="008D0297"/>
    <w:rsid w:val="008D0809"/>
    <w:rsid w:val="008D08F3"/>
    <w:rsid w:val="008D0AE4"/>
    <w:rsid w:val="008D0B85"/>
    <w:rsid w:val="008D0B94"/>
    <w:rsid w:val="008D1907"/>
    <w:rsid w:val="008D1C57"/>
    <w:rsid w:val="008D247A"/>
    <w:rsid w:val="008D3B3B"/>
    <w:rsid w:val="008D4212"/>
    <w:rsid w:val="008D45CC"/>
    <w:rsid w:val="008D4E31"/>
    <w:rsid w:val="008D4EA4"/>
    <w:rsid w:val="008D5352"/>
    <w:rsid w:val="008D58B3"/>
    <w:rsid w:val="008D5E69"/>
    <w:rsid w:val="008D6A56"/>
    <w:rsid w:val="008D7919"/>
    <w:rsid w:val="008D79DD"/>
    <w:rsid w:val="008E01FD"/>
    <w:rsid w:val="008E047D"/>
    <w:rsid w:val="008E0598"/>
    <w:rsid w:val="008E071B"/>
    <w:rsid w:val="008E0945"/>
    <w:rsid w:val="008E15E7"/>
    <w:rsid w:val="008E28C0"/>
    <w:rsid w:val="008E295C"/>
    <w:rsid w:val="008E2A0D"/>
    <w:rsid w:val="008E2B6A"/>
    <w:rsid w:val="008E307B"/>
    <w:rsid w:val="008E35DA"/>
    <w:rsid w:val="008E36C7"/>
    <w:rsid w:val="008E43A4"/>
    <w:rsid w:val="008E489B"/>
    <w:rsid w:val="008E4BBA"/>
    <w:rsid w:val="008E60EB"/>
    <w:rsid w:val="008E6F51"/>
    <w:rsid w:val="008E6F83"/>
    <w:rsid w:val="008F0024"/>
    <w:rsid w:val="008F02C7"/>
    <w:rsid w:val="008F0559"/>
    <w:rsid w:val="008F115E"/>
    <w:rsid w:val="008F148C"/>
    <w:rsid w:val="008F163B"/>
    <w:rsid w:val="008F1A5E"/>
    <w:rsid w:val="008F278D"/>
    <w:rsid w:val="008F2E35"/>
    <w:rsid w:val="008F392A"/>
    <w:rsid w:val="008F3AE9"/>
    <w:rsid w:val="008F3E80"/>
    <w:rsid w:val="008F4209"/>
    <w:rsid w:val="008F4627"/>
    <w:rsid w:val="008F4A68"/>
    <w:rsid w:val="008F5169"/>
    <w:rsid w:val="008F54C8"/>
    <w:rsid w:val="008F5DD8"/>
    <w:rsid w:val="008F646E"/>
    <w:rsid w:val="008F7A39"/>
    <w:rsid w:val="008F7B01"/>
    <w:rsid w:val="009000C1"/>
    <w:rsid w:val="009003BA"/>
    <w:rsid w:val="00900760"/>
    <w:rsid w:val="0090081D"/>
    <w:rsid w:val="0090103B"/>
    <w:rsid w:val="009014A1"/>
    <w:rsid w:val="009020F3"/>
    <w:rsid w:val="00902391"/>
    <w:rsid w:val="00902B09"/>
    <w:rsid w:val="00902ECC"/>
    <w:rsid w:val="00904143"/>
    <w:rsid w:val="009045F7"/>
    <w:rsid w:val="0090476D"/>
    <w:rsid w:val="00904F0E"/>
    <w:rsid w:val="00905A6D"/>
    <w:rsid w:val="00905F6D"/>
    <w:rsid w:val="00906A13"/>
    <w:rsid w:val="00907616"/>
    <w:rsid w:val="0091045B"/>
    <w:rsid w:val="00910676"/>
    <w:rsid w:val="00910692"/>
    <w:rsid w:val="00910730"/>
    <w:rsid w:val="00910C15"/>
    <w:rsid w:val="00910EEB"/>
    <w:rsid w:val="009114E5"/>
    <w:rsid w:val="00911A31"/>
    <w:rsid w:val="009120C4"/>
    <w:rsid w:val="009121E6"/>
    <w:rsid w:val="009123C2"/>
    <w:rsid w:val="0091256D"/>
    <w:rsid w:val="009127F8"/>
    <w:rsid w:val="00913143"/>
    <w:rsid w:val="0091368E"/>
    <w:rsid w:val="00913C0C"/>
    <w:rsid w:val="00913DCD"/>
    <w:rsid w:val="0091412B"/>
    <w:rsid w:val="00914695"/>
    <w:rsid w:val="009157A3"/>
    <w:rsid w:val="00915C1E"/>
    <w:rsid w:val="00916BB1"/>
    <w:rsid w:val="0091703F"/>
    <w:rsid w:val="0091716D"/>
    <w:rsid w:val="00917431"/>
    <w:rsid w:val="00917DA5"/>
    <w:rsid w:val="00920423"/>
    <w:rsid w:val="009208A3"/>
    <w:rsid w:val="009212C2"/>
    <w:rsid w:val="00921734"/>
    <w:rsid w:val="00921B59"/>
    <w:rsid w:val="00921F55"/>
    <w:rsid w:val="009221B4"/>
    <w:rsid w:val="00922411"/>
    <w:rsid w:val="009227FF"/>
    <w:rsid w:val="009230F2"/>
    <w:rsid w:val="009248D8"/>
    <w:rsid w:val="00925B06"/>
    <w:rsid w:val="00925DC8"/>
    <w:rsid w:val="00925FC1"/>
    <w:rsid w:val="00926133"/>
    <w:rsid w:val="009263E7"/>
    <w:rsid w:val="00926D44"/>
    <w:rsid w:val="0092729B"/>
    <w:rsid w:val="009274AE"/>
    <w:rsid w:val="009274D9"/>
    <w:rsid w:val="00927787"/>
    <w:rsid w:val="00930C68"/>
    <w:rsid w:val="009310E0"/>
    <w:rsid w:val="0093116E"/>
    <w:rsid w:val="00931776"/>
    <w:rsid w:val="00931E8D"/>
    <w:rsid w:val="00932350"/>
    <w:rsid w:val="00932E8D"/>
    <w:rsid w:val="00933D45"/>
    <w:rsid w:val="0093426F"/>
    <w:rsid w:val="009347B8"/>
    <w:rsid w:val="009348BD"/>
    <w:rsid w:val="00934C1E"/>
    <w:rsid w:val="00934DA0"/>
    <w:rsid w:val="0093523D"/>
    <w:rsid w:val="00935439"/>
    <w:rsid w:val="00935743"/>
    <w:rsid w:val="00935EAE"/>
    <w:rsid w:val="009361D9"/>
    <w:rsid w:val="009366E4"/>
    <w:rsid w:val="00936847"/>
    <w:rsid w:val="0093692E"/>
    <w:rsid w:val="0093749A"/>
    <w:rsid w:val="0093758C"/>
    <w:rsid w:val="00940505"/>
    <w:rsid w:val="009410D5"/>
    <w:rsid w:val="009412BD"/>
    <w:rsid w:val="00941708"/>
    <w:rsid w:val="00941718"/>
    <w:rsid w:val="00941847"/>
    <w:rsid w:val="00942A8B"/>
    <w:rsid w:val="0094359D"/>
    <w:rsid w:val="009437B2"/>
    <w:rsid w:val="009439DA"/>
    <w:rsid w:val="00944A27"/>
    <w:rsid w:val="00944DA4"/>
    <w:rsid w:val="009450C9"/>
    <w:rsid w:val="009453B3"/>
    <w:rsid w:val="009455AE"/>
    <w:rsid w:val="00945B36"/>
    <w:rsid w:val="009463DE"/>
    <w:rsid w:val="00946EF3"/>
    <w:rsid w:val="00946F4F"/>
    <w:rsid w:val="0094770D"/>
    <w:rsid w:val="00947FB1"/>
    <w:rsid w:val="00950329"/>
    <w:rsid w:val="0095094D"/>
    <w:rsid w:val="0095097F"/>
    <w:rsid w:val="00950E4C"/>
    <w:rsid w:val="00951013"/>
    <w:rsid w:val="00952DC7"/>
    <w:rsid w:val="00953FFC"/>
    <w:rsid w:val="00954560"/>
    <w:rsid w:val="00954B9C"/>
    <w:rsid w:val="00954E5B"/>
    <w:rsid w:val="00955326"/>
    <w:rsid w:val="00955354"/>
    <w:rsid w:val="009554BF"/>
    <w:rsid w:val="009561AF"/>
    <w:rsid w:val="009562C9"/>
    <w:rsid w:val="00957862"/>
    <w:rsid w:val="00957CF6"/>
    <w:rsid w:val="009611D5"/>
    <w:rsid w:val="0096125C"/>
    <w:rsid w:val="00961373"/>
    <w:rsid w:val="00961A31"/>
    <w:rsid w:val="00961C8A"/>
    <w:rsid w:val="00961EF0"/>
    <w:rsid w:val="009629CA"/>
    <w:rsid w:val="00963589"/>
    <w:rsid w:val="00963AAD"/>
    <w:rsid w:val="009646F8"/>
    <w:rsid w:val="0096475E"/>
    <w:rsid w:val="00964C34"/>
    <w:rsid w:val="00965DC0"/>
    <w:rsid w:val="00965E92"/>
    <w:rsid w:val="00965EBC"/>
    <w:rsid w:val="009660FF"/>
    <w:rsid w:val="0096699A"/>
    <w:rsid w:val="009669E8"/>
    <w:rsid w:val="00967AE4"/>
    <w:rsid w:val="00967C56"/>
    <w:rsid w:val="00970373"/>
    <w:rsid w:val="009704FB"/>
    <w:rsid w:val="009706A2"/>
    <w:rsid w:val="0097131E"/>
    <w:rsid w:val="00971BA5"/>
    <w:rsid w:val="0097270D"/>
    <w:rsid w:val="009728C9"/>
    <w:rsid w:val="00972B0A"/>
    <w:rsid w:val="00972D89"/>
    <w:rsid w:val="00972D9C"/>
    <w:rsid w:val="00972F48"/>
    <w:rsid w:val="0097349C"/>
    <w:rsid w:val="009734B4"/>
    <w:rsid w:val="00973BDC"/>
    <w:rsid w:val="00974002"/>
    <w:rsid w:val="00974BF7"/>
    <w:rsid w:val="009756E1"/>
    <w:rsid w:val="00975811"/>
    <w:rsid w:val="00975C6D"/>
    <w:rsid w:val="00975FF8"/>
    <w:rsid w:val="0097604F"/>
    <w:rsid w:val="00976141"/>
    <w:rsid w:val="009767B1"/>
    <w:rsid w:val="00976B31"/>
    <w:rsid w:val="00976B78"/>
    <w:rsid w:val="0097725B"/>
    <w:rsid w:val="00977DDE"/>
    <w:rsid w:val="00980271"/>
    <w:rsid w:val="00980954"/>
    <w:rsid w:val="00980A32"/>
    <w:rsid w:val="00981DC2"/>
    <w:rsid w:val="00982048"/>
    <w:rsid w:val="00982AC2"/>
    <w:rsid w:val="009831AA"/>
    <w:rsid w:val="009839AD"/>
    <w:rsid w:val="009854FD"/>
    <w:rsid w:val="009857C4"/>
    <w:rsid w:val="00985E35"/>
    <w:rsid w:val="009864F8"/>
    <w:rsid w:val="00986730"/>
    <w:rsid w:val="00986C65"/>
    <w:rsid w:val="00987E6B"/>
    <w:rsid w:val="009900AD"/>
    <w:rsid w:val="009902EB"/>
    <w:rsid w:val="00990976"/>
    <w:rsid w:val="00990C93"/>
    <w:rsid w:val="009915DA"/>
    <w:rsid w:val="009916B6"/>
    <w:rsid w:val="009917C8"/>
    <w:rsid w:val="0099199B"/>
    <w:rsid w:val="00992BC7"/>
    <w:rsid w:val="009930BB"/>
    <w:rsid w:val="0099353B"/>
    <w:rsid w:val="00994DE7"/>
    <w:rsid w:val="00995199"/>
    <w:rsid w:val="009951F4"/>
    <w:rsid w:val="009962DA"/>
    <w:rsid w:val="00996A9A"/>
    <w:rsid w:val="00996DB7"/>
    <w:rsid w:val="00997462"/>
    <w:rsid w:val="00997727"/>
    <w:rsid w:val="00997BC4"/>
    <w:rsid w:val="009A0112"/>
    <w:rsid w:val="009A03A6"/>
    <w:rsid w:val="009A0418"/>
    <w:rsid w:val="009A1138"/>
    <w:rsid w:val="009A27BB"/>
    <w:rsid w:val="009A2F56"/>
    <w:rsid w:val="009A33A0"/>
    <w:rsid w:val="009A4A5E"/>
    <w:rsid w:val="009A5381"/>
    <w:rsid w:val="009A5594"/>
    <w:rsid w:val="009A5730"/>
    <w:rsid w:val="009A6310"/>
    <w:rsid w:val="009A6AB3"/>
    <w:rsid w:val="009A6B7A"/>
    <w:rsid w:val="009A6D5D"/>
    <w:rsid w:val="009A7034"/>
    <w:rsid w:val="009A7074"/>
    <w:rsid w:val="009A75FD"/>
    <w:rsid w:val="009A7863"/>
    <w:rsid w:val="009A78D9"/>
    <w:rsid w:val="009A7A57"/>
    <w:rsid w:val="009B0198"/>
    <w:rsid w:val="009B06D3"/>
    <w:rsid w:val="009B07E3"/>
    <w:rsid w:val="009B0A1F"/>
    <w:rsid w:val="009B0CEE"/>
    <w:rsid w:val="009B14B1"/>
    <w:rsid w:val="009B1820"/>
    <w:rsid w:val="009B2019"/>
    <w:rsid w:val="009B2897"/>
    <w:rsid w:val="009B3160"/>
    <w:rsid w:val="009B33C8"/>
    <w:rsid w:val="009B362E"/>
    <w:rsid w:val="009B3C8F"/>
    <w:rsid w:val="009B3F27"/>
    <w:rsid w:val="009B4AB2"/>
    <w:rsid w:val="009B4C4A"/>
    <w:rsid w:val="009B52F5"/>
    <w:rsid w:val="009B53D4"/>
    <w:rsid w:val="009B5583"/>
    <w:rsid w:val="009B6446"/>
    <w:rsid w:val="009B6FE6"/>
    <w:rsid w:val="009B71E2"/>
    <w:rsid w:val="009B71E7"/>
    <w:rsid w:val="009B77D7"/>
    <w:rsid w:val="009B7BFB"/>
    <w:rsid w:val="009C042B"/>
    <w:rsid w:val="009C14F7"/>
    <w:rsid w:val="009C3A15"/>
    <w:rsid w:val="009C3CFF"/>
    <w:rsid w:val="009C41AF"/>
    <w:rsid w:val="009C4613"/>
    <w:rsid w:val="009C4B66"/>
    <w:rsid w:val="009C4C8A"/>
    <w:rsid w:val="009C4CB9"/>
    <w:rsid w:val="009C5265"/>
    <w:rsid w:val="009C5BAE"/>
    <w:rsid w:val="009C5D34"/>
    <w:rsid w:val="009C6043"/>
    <w:rsid w:val="009C622A"/>
    <w:rsid w:val="009C63C7"/>
    <w:rsid w:val="009C6EAB"/>
    <w:rsid w:val="009C7243"/>
    <w:rsid w:val="009C7435"/>
    <w:rsid w:val="009C79D8"/>
    <w:rsid w:val="009D0204"/>
    <w:rsid w:val="009D0248"/>
    <w:rsid w:val="009D03BE"/>
    <w:rsid w:val="009D0432"/>
    <w:rsid w:val="009D04F9"/>
    <w:rsid w:val="009D0741"/>
    <w:rsid w:val="009D11AE"/>
    <w:rsid w:val="009D1CFD"/>
    <w:rsid w:val="009D1D7F"/>
    <w:rsid w:val="009D1DE5"/>
    <w:rsid w:val="009D2367"/>
    <w:rsid w:val="009D2810"/>
    <w:rsid w:val="009D290B"/>
    <w:rsid w:val="009D2DE7"/>
    <w:rsid w:val="009D3774"/>
    <w:rsid w:val="009D3D2A"/>
    <w:rsid w:val="009D3EBD"/>
    <w:rsid w:val="009D428C"/>
    <w:rsid w:val="009D439D"/>
    <w:rsid w:val="009D46E2"/>
    <w:rsid w:val="009D4915"/>
    <w:rsid w:val="009D62E8"/>
    <w:rsid w:val="009D663A"/>
    <w:rsid w:val="009D66EC"/>
    <w:rsid w:val="009D6F4A"/>
    <w:rsid w:val="009D73E2"/>
    <w:rsid w:val="009D7859"/>
    <w:rsid w:val="009E130C"/>
    <w:rsid w:val="009E2142"/>
    <w:rsid w:val="009E2CDD"/>
    <w:rsid w:val="009E2E85"/>
    <w:rsid w:val="009E2EF6"/>
    <w:rsid w:val="009E33FE"/>
    <w:rsid w:val="009E3C2E"/>
    <w:rsid w:val="009E3DED"/>
    <w:rsid w:val="009E434A"/>
    <w:rsid w:val="009E4AC7"/>
    <w:rsid w:val="009E4B9B"/>
    <w:rsid w:val="009E4F50"/>
    <w:rsid w:val="009E508F"/>
    <w:rsid w:val="009E541E"/>
    <w:rsid w:val="009E5E41"/>
    <w:rsid w:val="009E66F3"/>
    <w:rsid w:val="009E681E"/>
    <w:rsid w:val="009E6ECC"/>
    <w:rsid w:val="009E70EC"/>
    <w:rsid w:val="009F0484"/>
    <w:rsid w:val="009F0C5B"/>
    <w:rsid w:val="009F0E69"/>
    <w:rsid w:val="009F15EF"/>
    <w:rsid w:val="009F2CBA"/>
    <w:rsid w:val="009F2EDF"/>
    <w:rsid w:val="009F31BE"/>
    <w:rsid w:val="009F4F01"/>
    <w:rsid w:val="009F5C3B"/>
    <w:rsid w:val="009F5C49"/>
    <w:rsid w:val="009F5CB3"/>
    <w:rsid w:val="009F5FDA"/>
    <w:rsid w:val="009F66A8"/>
    <w:rsid w:val="009F741A"/>
    <w:rsid w:val="009F7FBB"/>
    <w:rsid w:val="00A006FB"/>
    <w:rsid w:val="00A01097"/>
    <w:rsid w:val="00A015E3"/>
    <w:rsid w:val="00A02442"/>
    <w:rsid w:val="00A03F38"/>
    <w:rsid w:val="00A03FCD"/>
    <w:rsid w:val="00A04A87"/>
    <w:rsid w:val="00A05474"/>
    <w:rsid w:val="00A060AB"/>
    <w:rsid w:val="00A06333"/>
    <w:rsid w:val="00A064BF"/>
    <w:rsid w:val="00A06B1C"/>
    <w:rsid w:val="00A06B2A"/>
    <w:rsid w:val="00A06F71"/>
    <w:rsid w:val="00A07856"/>
    <w:rsid w:val="00A10764"/>
    <w:rsid w:val="00A107CC"/>
    <w:rsid w:val="00A110BA"/>
    <w:rsid w:val="00A11D26"/>
    <w:rsid w:val="00A1233E"/>
    <w:rsid w:val="00A12574"/>
    <w:rsid w:val="00A12AC9"/>
    <w:rsid w:val="00A13BC5"/>
    <w:rsid w:val="00A13E48"/>
    <w:rsid w:val="00A16AD8"/>
    <w:rsid w:val="00A16CCB"/>
    <w:rsid w:val="00A17120"/>
    <w:rsid w:val="00A17544"/>
    <w:rsid w:val="00A2079A"/>
    <w:rsid w:val="00A207AB"/>
    <w:rsid w:val="00A21346"/>
    <w:rsid w:val="00A21A29"/>
    <w:rsid w:val="00A21D5D"/>
    <w:rsid w:val="00A21EB0"/>
    <w:rsid w:val="00A2226C"/>
    <w:rsid w:val="00A226EE"/>
    <w:rsid w:val="00A22932"/>
    <w:rsid w:val="00A22CB7"/>
    <w:rsid w:val="00A22D3F"/>
    <w:rsid w:val="00A23741"/>
    <w:rsid w:val="00A2474A"/>
    <w:rsid w:val="00A255FB"/>
    <w:rsid w:val="00A25720"/>
    <w:rsid w:val="00A25E7E"/>
    <w:rsid w:val="00A25FC0"/>
    <w:rsid w:val="00A26812"/>
    <w:rsid w:val="00A275E9"/>
    <w:rsid w:val="00A278DA"/>
    <w:rsid w:val="00A3014D"/>
    <w:rsid w:val="00A30638"/>
    <w:rsid w:val="00A30762"/>
    <w:rsid w:val="00A30B70"/>
    <w:rsid w:val="00A3148E"/>
    <w:rsid w:val="00A314A8"/>
    <w:rsid w:val="00A314FC"/>
    <w:rsid w:val="00A3160F"/>
    <w:rsid w:val="00A31C38"/>
    <w:rsid w:val="00A3215A"/>
    <w:rsid w:val="00A326E7"/>
    <w:rsid w:val="00A32B63"/>
    <w:rsid w:val="00A32FAB"/>
    <w:rsid w:val="00A3371F"/>
    <w:rsid w:val="00A343F5"/>
    <w:rsid w:val="00A347A7"/>
    <w:rsid w:val="00A34C8E"/>
    <w:rsid w:val="00A34DA2"/>
    <w:rsid w:val="00A35777"/>
    <w:rsid w:val="00A35AF0"/>
    <w:rsid w:val="00A374A6"/>
    <w:rsid w:val="00A37D06"/>
    <w:rsid w:val="00A40189"/>
    <w:rsid w:val="00A4089F"/>
    <w:rsid w:val="00A4184B"/>
    <w:rsid w:val="00A422AD"/>
    <w:rsid w:val="00A425BD"/>
    <w:rsid w:val="00A4298E"/>
    <w:rsid w:val="00A43AAC"/>
    <w:rsid w:val="00A44BB6"/>
    <w:rsid w:val="00A44ED8"/>
    <w:rsid w:val="00A452F0"/>
    <w:rsid w:val="00A45490"/>
    <w:rsid w:val="00A458B8"/>
    <w:rsid w:val="00A45EF5"/>
    <w:rsid w:val="00A46C43"/>
    <w:rsid w:val="00A4746D"/>
    <w:rsid w:val="00A47C3A"/>
    <w:rsid w:val="00A50251"/>
    <w:rsid w:val="00A503BF"/>
    <w:rsid w:val="00A508E5"/>
    <w:rsid w:val="00A5100D"/>
    <w:rsid w:val="00A51394"/>
    <w:rsid w:val="00A528FA"/>
    <w:rsid w:val="00A52DA3"/>
    <w:rsid w:val="00A530ED"/>
    <w:rsid w:val="00A53657"/>
    <w:rsid w:val="00A53F2C"/>
    <w:rsid w:val="00A54145"/>
    <w:rsid w:val="00A54802"/>
    <w:rsid w:val="00A550A8"/>
    <w:rsid w:val="00A5607F"/>
    <w:rsid w:val="00A56867"/>
    <w:rsid w:val="00A56B68"/>
    <w:rsid w:val="00A56C4F"/>
    <w:rsid w:val="00A5751B"/>
    <w:rsid w:val="00A57F13"/>
    <w:rsid w:val="00A606F4"/>
    <w:rsid w:val="00A61070"/>
    <w:rsid w:val="00A61B98"/>
    <w:rsid w:val="00A61DBC"/>
    <w:rsid w:val="00A62F96"/>
    <w:rsid w:val="00A6344E"/>
    <w:rsid w:val="00A63F9A"/>
    <w:rsid w:val="00A643DC"/>
    <w:rsid w:val="00A6443D"/>
    <w:rsid w:val="00A64AD4"/>
    <w:rsid w:val="00A65BD2"/>
    <w:rsid w:val="00A66040"/>
    <w:rsid w:val="00A66108"/>
    <w:rsid w:val="00A66B03"/>
    <w:rsid w:val="00A67A41"/>
    <w:rsid w:val="00A67CE7"/>
    <w:rsid w:val="00A67EA7"/>
    <w:rsid w:val="00A706A7"/>
    <w:rsid w:val="00A70CD5"/>
    <w:rsid w:val="00A714C3"/>
    <w:rsid w:val="00A71916"/>
    <w:rsid w:val="00A719D1"/>
    <w:rsid w:val="00A737A3"/>
    <w:rsid w:val="00A73956"/>
    <w:rsid w:val="00A73CCD"/>
    <w:rsid w:val="00A73D40"/>
    <w:rsid w:val="00A73E4C"/>
    <w:rsid w:val="00A747C3"/>
    <w:rsid w:val="00A7480D"/>
    <w:rsid w:val="00A7485F"/>
    <w:rsid w:val="00A748B1"/>
    <w:rsid w:val="00A74E8D"/>
    <w:rsid w:val="00A7532B"/>
    <w:rsid w:val="00A7639C"/>
    <w:rsid w:val="00A76E5F"/>
    <w:rsid w:val="00A80FDB"/>
    <w:rsid w:val="00A810E0"/>
    <w:rsid w:val="00A81E92"/>
    <w:rsid w:val="00A8223F"/>
    <w:rsid w:val="00A8281A"/>
    <w:rsid w:val="00A8288F"/>
    <w:rsid w:val="00A82960"/>
    <w:rsid w:val="00A82D74"/>
    <w:rsid w:val="00A83738"/>
    <w:rsid w:val="00A849A3"/>
    <w:rsid w:val="00A85027"/>
    <w:rsid w:val="00A8542D"/>
    <w:rsid w:val="00A85C49"/>
    <w:rsid w:val="00A85C4B"/>
    <w:rsid w:val="00A85D47"/>
    <w:rsid w:val="00A86CFF"/>
    <w:rsid w:val="00A870DD"/>
    <w:rsid w:val="00A8716D"/>
    <w:rsid w:val="00A87272"/>
    <w:rsid w:val="00A873FD"/>
    <w:rsid w:val="00A9053F"/>
    <w:rsid w:val="00A905F4"/>
    <w:rsid w:val="00A90650"/>
    <w:rsid w:val="00A908E4"/>
    <w:rsid w:val="00A909FB"/>
    <w:rsid w:val="00A90D5B"/>
    <w:rsid w:val="00A9142F"/>
    <w:rsid w:val="00A91730"/>
    <w:rsid w:val="00A91746"/>
    <w:rsid w:val="00A924F6"/>
    <w:rsid w:val="00A9294E"/>
    <w:rsid w:val="00A930D1"/>
    <w:rsid w:val="00A93A4E"/>
    <w:rsid w:val="00A94AC4"/>
    <w:rsid w:val="00A94ADE"/>
    <w:rsid w:val="00A953A8"/>
    <w:rsid w:val="00A95614"/>
    <w:rsid w:val="00A9582A"/>
    <w:rsid w:val="00A9587F"/>
    <w:rsid w:val="00A96836"/>
    <w:rsid w:val="00A96B21"/>
    <w:rsid w:val="00A97B35"/>
    <w:rsid w:val="00AA13EE"/>
    <w:rsid w:val="00AA174E"/>
    <w:rsid w:val="00AA1B66"/>
    <w:rsid w:val="00AA1C33"/>
    <w:rsid w:val="00AA1F69"/>
    <w:rsid w:val="00AA28A2"/>
    <w:rsid w:val="00AA2D38"/>
    <w:rsid w:val="00AA2ECF"/>
    <w:rsid w:val="00AA2EF4"/>
    <w:rsid w:val="00AA345B"/>
    <w:rsid w:val="00AA3491"/>
    <w:rsid w:val="00AA39BD"/>
    <w:rsid w:val="00AA4131"/>
    <w:rsid w:val="00AA45A9"/>
    <w:rsid w:val="00AA59C0"/>
    <w:rsid w:val="00AA5BEA"/>
    <w:rsid w:val="00AA5C21"/>
    <w:rsid w:val="00AA5DC4"/>
    <w:rsid w:val="00AA5F73"/>
    <w:rsid w:val="00AA6079"/>
    <w:rsid w:val="00AA6165"/>
    <w:rsid w:val="00AA6805"/>
    <w:rsid w:val="00AA7D53"/>
    <w:rsid w:val="00AA7EB8"/>
    <w:rsid w:val="00AB027C"/>
    <w:rsid w:val="00AB080E"/>
    <w:rsid w:val="00AB08F4"/>
    <w:rsid w:val="00AB0905"/>
    <w:rsid w:val="00AB1B05"/>
    <w:rsid w:val="00AB2D40"/>
    <w:rsid w:val="00AB2EB7"/>
    <w:rsid w:val="00AB3A52"/>
    <w:rsid w:val="00AB3D6B"/>
    <w:rsid w:val="00AB469F"/>
    <w:rsid w:val="00AB4B2F"/>
    <w:rsid w:val="00AB5328"/>
    <w:rsid w:val="00AB557D"/>
    <w:rsid w:val="00AB55BF"/>
    <w:rsid w:val="00AB5650"/>
    <w:rsid w:val="00AB5710"/>
    <w:rsid w:val="00AB6EB2"/>
    <w:rsid w:val="00AB7061"/>
    <w:rsid w:val="00AB72A5"/>
    <w:rsid w:val="00AB7EFC"/>
    <w:rsid w:val="00AC024D"/>
    <w:rsid w:val="00AC0311"/>
    <w:rsid w:val="00AC08F8"/>
    <w:rsid w:val="00AC1562"/>
    <w:rsid w:val="00AC27CB"/>
    <w:rsid w:val="00AC2C5C"/>
    <w:rsid w:val="00AC3B1D"/>
    <w:rsid w:val="00AC40B8"/>
    <w:rsid w:val="00AC411B"/>
    <w:rsid w:val="00AC47A8"/>
    <w:rsid w:val="00AC5D90"/>
    <w:rsid w:val="00AC654D"/>
    <w:rsid w:val="00AC66B7"/>
    <w:rsid w:val="00AC793E"/>
    <w:rsid w:val="00AC7976"/>
    <w:rsid w:val="00AC7C57"/>
    <w:rsid w:val="00AD041B"/>
    <w:rsid w:val="00AD0AAC"/>
    <w:rsid w:val="00AD0CD5"/>
    <w:rsid w:val="00AD15DC"/>
    <w:rsid w:val="00AD1A42"/>
    <w:rsid w:val="00AD1C38"/>
    <w:rsid w:val="00AD1E42"/>
    <w:rsid w:val="00AD2B10"/>
    <w:rsid w:val="00AD2E03"/>
    <w:rsid w:val="00AD33CB"/>
    <w:rsid w:val="00AD3515"/>
    <w:rsid w:val="00AD5861"/>
    <w:rsid w:val="00AD61B6"/>
    <w:rsid w:val="00AD6B1A"/>
    <w:rsid w:val="00AD6B7C"/>
    <w:rsid w:val="00AD6BE1"/>
    <w:rsid w:val="00AD744D"/>
    <w:rsid w:val="00AD7D1B"/>
    <w:rsid w:val="00AE1DB1"/>
    <w:rsid w:val="00AE2E2A"/>
    <w:rsid w:val="00AE348C"/>
    <w:rsid w:val="00AE3A5E"/>
    <w:rsid w:val="00AE3FBA"/>
    <w:rsid w:val="00AE4326"/>
    <w:rsid w:val="00AE464F"/>
    <w:rsid w:val="00AE489A"/>
    <w:rsid w:val="00AE4E1C"/>
    <w:rsid w:val="00AE4EA1"/>
    <w:rsid w:val="00AE5420"/>
    <w:rsid w:val="00AE63D2"/>
    <w:rsid w:val="00AE6AA7"/>
    <w:rsid w:val="00AE6ABB"/>
    <w:rsid w:val="00AE77B1"/>
    <w:rsid w:val="00AE7964"/>
    <w:rsid w:val="00AE7D9D"/>
    <w:rsid w:val="00AE7F3C"/>
    <w:rsid w:val="00AF03E1"/>
    <w:rsid w:val="00AF0D58"/>
    <w:rsid w:val="00AF14E6"/>
    <w:rsid w:val="00AF24BE"/>
    <w:rsid w:val="00AF264C"/>
    <w:rsid w:val="00AF2810"/>
    <w:rsid w:val="00AF2A65"/>
    <w:rsid w:val="00AF3401"/>
    <w:rsid w:val="00AF3592"/>
    <w:rsid w:val="00AF3743"/>
    <w:rsid w:val="00AF4619"/>
    <w:rsid w:val="00AF70FC"/>
    <w:rsid w:val="00AF720D"/>
    <w:rsid w:val="00AF7A47"/>
    <w:rsid w:val="00AF7C66"/>
    <w:rsid w:val="00B016C8"/>
    <w:rsid w:val="00B01FDB"/>
    <w:rsid w:val="00B02556"/>
    <w:rsid w:val="00B03332"/>
    <w:rsid w:val="00B03368"/>
    <w:rsid w:val="00B03A7B"/>
    <w:rsid w:val="00B03A93"/>
    <w:rsid w:val="00B03F87"/>
    <w:rsid w:val="00B04158"/>
    <w:rsid w:val="00B05BDF"/>
    <w:rsid w:val="00B05CE4"/>
    <w:rsid w:val="00B07BAD"/>
    <w:rsid w:val="00B10A83"/>
    <w:rsid w:val="00B10C8B"/>
    <w:rsid w:val="00B11537"/>
    <w:rsid w:val="00B11A5D"/>
    <w:rsid w:val="00B11D70"/>
    <w:rsid w:val="00B1287C"/>
    <w:rsid w:val="00B12C39"/>
    <w:rsid w:val="00B13024"/>
    <w:rsid w:val="00B1375A"/>
    <w:rsid w:val="00B13D59"/>
    <w:rsid w:val="00B151C2"/>
    <w:rsid w:val="00B156E5"/>
    <w:rsid w:val="00B1612E"/>
    <w:rsid w:val="00B161A6"/>
    <w:rsid w:val="00B165C1"/>
    <w:rsid w:val="00B170AE"/>
    <w:rsid w:val="00B2027B"/>
    <w:rsid w:val="00B202D6"/>
    <w:rsid w:val="00B20659"/>
    <w:rsid w:val="00B20EFA"/>
    <w:rsid w:val="00B21636"/>
    <w:rsid w:val="00B219AC"/>
    <w:rsid w:val="00B21B8B"/>
    <w:rsid w:val="00B21DD3"/>
    <w:rsid w:val="00B2263D"/>
    <w:rsid w:val="00B2272D"/>
    <w:rsid w:val="00B23369"/>
    <w:rsid w:val="00B235AE"/>
    <w:rsid w:val="00B23A8D"/>
    <w:rsid w:val="00B240A4"/>
    <w:rsid w:val="00B240FE"/>
    <w:rsid w:val="00B242A1"/>
    <w:rsid w:val="00B24B9C"/>
    <w:rsid w:val="00B24F09"/>
    <w:rsid w:val="00B2506F"/>
    <w:rsid w:val="00B25208"/>
    <w:rsid w:val="00B2596C"/>
    <w:rsid w:val="00B25F6D"/>
    <w:rsid w:val="00B26123"/>
    <w:rsid w:val="00B26906"/>
    <w:rsid w:val="00B27178"/>
    <w:rsid w:val="00B27247"/>
    <w:rsid w:val="00B274DE"/>
    <w:rsid w:val="00B2752C"/>
    <w:rsid w:val="00B2756D"/>
    <w:rsid w:val="00B278A6"/>
    <w:rsid w:val="00B279E5"/>
    <w:rsid w:val="00B27AC7"/>
    <w:rsid w:val="00B27F49"/>
    <w:rsid w:val="00B27F9F"/>
    <w:rsid w:val="00B30BD7"/>
    <w:rsid w:val="00B30DC7"/>
    <w:rsid w:val="00B312C0"/>
    <w:rsid w:val="00B3159F"/>
    <w:rsid w:val="00B31C95"/>
    <w:rsid w:val="00B31D99"/>
    <w:rsid w:val="00B3264E"/>
    <w:rsid w:val="00B32889"/>
    <w:rsid w:val="00B32956"/>
    <w:rsid w:val="00B32D5A"/>
    <w:rsid w:val="00B339FB"/>
    <w:rsid w:val="00B33A54"/>
    <w:rsid w:val="00B3405E"/>
    <w:rsid w:val="00B3431B"/>
    <w:rsid w:val="00B348B7"/>
    <w:rsid w:val="00B35641"/>
    <w:rsid w:val="00B35AC9"/>
    <w:rsid w:val="00B35B5A"/>
    <w:rsid w:val="00B35EC1"/>
    <w:rsid w:val="00B3646C"/>
    <w:rsid w:val="00B36619"/>
    <w:rsid w:val="00B3686E"/>
    <w:rsid w:val="00B36F9F"/>
    <w:rsid w:val="00B37B60"/>
    <w:rsid w:val="00B37E2B"/>
    <w:rsid w:val="00B40DB3"/>
    <w:rsid w:val="00B40FE8"/>
    <w:rsid w:val="00B41001"/>
    <w:rsid w:val="00B41589"/>
    <w:rsid w:val="00B427E2"/>
    <w:rsid w:val="00B42830"/>
    <w:rsid w:val="00B42864"/>
    <w:rsid w:val="00B43010"/>
    <w:rsid w:val="00B43349"/>
    <w:rsid w:val="00B43ABF"/>
    <w:rsid w:val="00B43EF7"/>
    <w:rsid w:val="00B44037"/>
    <w:rsid w:val="00B445C2"/>
    <w:rsid w:val="00B44B6E"/>
    <w:rsid w:val="00B44F42"/>
    <w:rsid w:val="00B456F7"/>
    <w:rsid w:val="00B46403"/>
    <w:rsid w:val="00B465E6"/>
    <w:rsid w:val="00B466E0"/>
    <w:rsid w:val="00B46B3C"/>
    <w:rsid w:val="00B4758D"/>
    <w:rsid w:val="00B47C5E"/>
    <w:rsid w:val="00B5000B"/>
    <w:rsid w:val="00B50309"/>
    <w:rsid w:val="00B507D0"/>
    <w:rsid w:val="00B5089C"/>
    <w:rsid w:val="00B50AC1"/>
    <w:rsid w:val="00B50AD4"/>
    <w:rsid w:val="00B50B5A"/>
    <w:rsid w:val="00B511C6"/>
    <w:rsid w:val="00B51204"/>
    <w:rsid w:val="00B529AC"/>
    <w:rsid w:val="00B53B9C"/>
    <w:rsid w:val="00B53D9A"/>
    <w:rsid w:val="00B5401F"/>
    <w:rsid w:val="00B5425B"/>
    <w:rsid w:val="00B542CE"/>
    <w:rsid w:val="00B5458C"/>
    <w:rsid w:val="00B5491D"/>
    <w:rsid w:val="00B54C30"/>
    <w:rsid w:val="00B55187"/>
    <w:rsid w:val="00B5554F"/>
    <w:rsid w:val="00B571E0"/>
    <w:rsid w:val="00B5761E"/>
    <w:rsid w:val="00B57830"/>
    <w:rsid w:val="00B57B04"/>
    <w:rsid w:val="00B57B6E"/>
    <w:rsid w:val="00B57D97"/>
    <w:rsid w:val="00B6014C"/>
    <w:rsid w:val="00B601AB"/>
    <w:rsid w:val="00B6026F"/>
    <w:rsid w:val="00B603CF"/>
    <w:rsid w:val="00B61B05"/>
    <w:rsid w:val="00B620A3"/>
    <w:rsid w:val="00B6273D"/>
    <w:rsid w:val="00B63CA6"/>
    <w:rsid w:val="00B6539A"/>
    <w:rsid w:val="00B6554B"/>
    <w:rsid w:val="00B655DA"/>
    <w:rsid w:val="00B65B57"/>
    <w:rsid w:val="00B660EC"/>
    <w:rsid w:val="00B664C2"/>
    <w:rsid w:val="00B66518"/>
    <w:rsid w:val="00B666FD"/>
    <w:rsid w:val="00B6731C"/>
    <w:rsid w:val="00B67A60"/>
    <w:rsid w:val="00B67F2B"/>
    <w:rsid w:val="00B70737"/>
    <w:rsid w:val="00B715B0"/>
    <w:rsid w:val="00B71B37"/>
    <w:rsid w:val="00B71B46"/>
    <w:rsid w:val="00B728C2"/>
    <w:rsid w:val="00B72C11"/>
    <w:rsid w:val="00B733FC"/>
    <w:rsid w:val="00B734B6"/>
    <w:rsid w:val="00B745B8"/>
    <w:rsid w:val="00B74E93"/>
    <w:rsid w:val="00B75B2D"/>
    <w:rsid w:val="00B7669E"/>
    <w:rsid w:val="00B76E86"/>
    <w:rsid w:val="00B7758D"/>
    <w:rsid w:val="00B77C1B"/>
    <w:rsid w:val="00B802E9"/>
    <w:rsid w:val="00B803F6"/>
    <w:rsid w:val="00B808B8"/>
    <w:rsid w:val="00B80F1D"/>
    <w:rsid w:val="00B812B2"/>
    <w:rsid w:val="00B82224"/>
    <w:rsid w:val="00B82382"/>
    <w:rsid w:val="00B82679"/>
    <w:rsid w:val="00B8290C"/>
    <w:rsid w:val="00B82D66"/>
    <w:rsid w:val="00B82E52"/>
    <w:rsid w:val="00B83E5A"/>
    <w:rsid w:val="00B84222"/>
    <w:rsid w:val="00B84846"/>
    <w:rsid w:val="00B84FDA"/>
    <w:rsid w:val="00B851D1"/>
    <w:rsid w:val="00B869B1"/>
    <w:rsid w:val="00B869D9"/>
    <w:rsid w:val="00B86E32"/>
    <w:rsid w:val="00B8723A"/>
    <w:rsid w:val="00B87307"/>
    <w:rsid w:val="00B8733D"/>
    <w:rsid w:val="00B87397"/>
    <w:rsid w:val="00B8794A"/>
    <w:rsid w:val="00B9038E"/>
    <w:rsid w:val="00B903A0"/>
    <w:rsid w:val="00B9063A"/>
    <w:rsid w:val="00B90B2B"/>
    <w:rsid w:val="00B90F8D"/>
    <w:rsid w:val="00B9117A"/>
    <w:rsid w:val="00B91BD8"/>
    <w:rsid w:val="00B923D7"/>
    <w:rsid w:val="00B9265F"/>
    <w:rsid w:val="00B92956"/>
    <w:rsid w:val="00B92B84"/>
    <w:rsid w:val="00B92CC5"/>
    <w:rsid w:val="00B932BD"/>
    <w:rsid w:val="00B93460"/>
    <w:rsid w:val="00B935F6"/>
    <w:rsid w:val="00B93F1F"/>
    <w:rsid w:val="00B94612"/>
    <w:rsid w:val="00B952D0"/>
    <w:rsid w:val="00B9555F"/>
    <w:rsid w:val="00B95D94"/>
    <w:rsid w:val="00B960BC"/>
    <w:rsid w:val="00B9662A"/>
    <w:rsid w:val="00B9681D"/>
    <w:rsid w:val="00B96C6D"/>
    <w:rsid w:val="00B971A6"/>
    <w:rsid w:val="00B972F2"/>
    <w:rsid w:val="00B9744A"/>
    <w:rsid w:val="00B97A0A"/>
    <w:rsid w:val="00BA08BB"/>
    <w:rsid w:val="00BA0D49"/>
    <w:rsid w:val="00BA1589"/>
    <w:rsid w:val="00BA16C2"/>
    <w:rsid w:val="00BA172B"/>
    <w:rsid w:val="00BA17F6"/>
    <w:rsid w:val="00BA18DE"/>
    <w:rsid w:val="00BA1BC4"/>
    <w:rsid w:val="00BA1E43"/>
    <w:rsid w:val="00BA1FC3"/>
    <w:rsid w:val="00BA27FA"/>
    <w:rsid w:val="00BA3241"/>
    <w:rsid w:val="00BA3371"/>
    <w:rsid w:val="00BA36A0"/>
    <w:rsid w:val="00BA3724"/>
    <w:rsid w:val="00BA3798"/>
    <w:rsid w:val="00BA4005"/>
    <w:rsid w:val="00BA4BB3"/>
    <w:rsid w:val="00BA4C0E"/>
    <w:rsid w:val="00BA4EFF"/>
    <w:rsid w:val="00BA4F70"/>
    <w:rsid w:val="00BA5775"/>
    <w:rsid w:val="00BA5B8E"/>
    <w:rsid w:val="00BA5C0C"/>
    <w:rsid w:val="00BA5FBB"/>
    <w:rsid w:val="00BA6053"/>
    <w:rsid w:val="00BA6241"/>
    <w:rsid w:val="00BA63F8"/>
    <w:rsid w:val="00BA65FF"/>
    <w:rsid w:val="00BA6826"/>
    <w:rsid w:val="00BA6DB0"/>
    <w:rsid w:val="00BA70E8"/>
    <w:rsid w:val="00BA7194"/>
    <w:rsid w:val="00BA7628"/>
    <w:rsid w:val="00BA793E"/>
    <w:rsid w:val="00BB02D4"/>
    <w:rsid w:val="00BB0E97"/>
    <w:rsid w:val="00BB128C"/>
    <w:rsid w:val="00BB1E21"/>
    <w:rsid w:val="00BB1EAE"/>
    <w:rsid w:val="00BB2150"/>
    <w:rsid w:val="00BB27BA"/>
    <w:rsid w:val="00BB29EF"/>
    <w:rsid w:val="00BB3AF5"/>
    <w:rsid w:val="00BB3EC5"/>
    <w:rsid w:val="00BB4DC6"/>
    <w:rsid w:val="00BB65CC"/>
    <w:rsid w:val="00BB6C38"/>
    <w:rsid w:val="00BB6E1D"/>
    <w:rsid w:val="00BB6EB0"/>
    <w:rsid w:val="00BB70F1"/>
    <w:rsid w:val="00BB729C"/>
    <w:rsid w:val="00BB732D"/>
    <w:rsid w:val="00BC0890"/>
    <w:rsid w:val="00BC1828"/>
    <w:rsid w:val="00BC20BE"/>
    <w:rsid w:val="00BC2E8A"/>
    <w:rsid w:val="00BC3096"/>
    <w:rsid w:val="00BC4A94"/>
    <w:rsid w:val="00BC5729"/>
    <w:rsid w:val="00BC634B"/>
    <w:rsid w:val="00BC6520"/>
    <w:rsid w:val="00BC6BB5"/>
    <w:rsid w:val="00BC6C00"/>
    <w:rsid w:val="00BC6E9E"/>
    <w:rsid w:val="00BC703A"/>
    <w:rsid w:val="00BC715D"/>
    <w:rsid w:val="00BC7945"/>
    <w:rsid w:val="00BC7BA5"/>
    <w:rsid w:val="00BD0128"/>
    <w:rsid w:val="00BD0148"/>
    <w:rsid w:val="00BD0604"/>
    <w:rsid w:val="00BD1DE2"/>
    <w:rsid w:val="00BD31C5"/>
    <w:rsid w:val="00BD3E16"/>
    <w:rsid w:val="00BD3E24"/>
    <w:rsid w:val="00BD3EEA"/>
    <w:rsid w:val="00BD3F38"/>
    <w:rsid w:val="00BD402B"/>
    <w:rsid w:val="00BD48F7"/>
    <w:rsid w:val="00BD542C"/>
    <w:rsid w:val="00BD656F"/>
    <w:rsid w:val="00BD6E62"/>
    <w:rsid w:val="00BD704B"/>
    <w:rsid w:val="00BD772F"/>
    <w:rsid w:val="00BD79E5"/>
    <w:rsid w:val="00BD7C62"/>
    <w:rsid w:val="00BD7E80"/>
    <w:rsid w:val="00BE030D"/>
    <w:rsid w:val="00BE039D"/>
    <w:rsid w:val="00BE06EC"/>
    <w:rsid w:val="00BE095C"/>
    <w:rsid w:val="00BE101C"/>
    <w:rsid w:val="00BE126E"/>
    <w:rsid w:val="00BE1865"/>
    <w:rsid w:val="00BE2881"/>
    <w:rsid w:val="00BE325F"/>
    <w:rsid w:val="00BE330C"/>
    <w:rsid w:val="00BE39B5"/>
    <w:rsid w:val="00BE4231"/>
    <w:rsid w:val="00BE43C9"/>
    <w:rsid w:val="00BE4A0C"/>
    <w:rsid w:val="00BE4AD6"/>
    <w:rsid w:val="00BE4E86"/>
    <w:rsid w:val="00BE5409"/>
    <w:rsid w:val="00BE555E"/>
    <w:rsid w:val="00BE68B7"/>
    <w:rsid w:val="00BE7267"/>
    <w:rsid w:val="00BF128F"/>
    <w:rsid w:val="00BF16B3"/>
    <w:rsid w:val="00BF233A"/>
    <w:rsid w:val="00BF349F"/>
    <w:rsid w:val="00BF3771"/>
    <w:rsid w:val="00BF3CDE"/>
    <w:rsid w:val="00BF3DC9"/>
    <w:rsid w:val="00BF4E65"/>
    <w:rsid w:val="00BF4F9B"/>
    <w:rsid w:val="00BF4FD2"/>
    <w:rsid w:val="00BF50B5"/>
    <w:rsid w:val="00BF5845"/>
    <w:rsid w:val="00BF5F43"/>
    <w:rsid w:val="00BF5FCD"/>
    <w:rsid w:val="00BF699C"/>
    <w:rsid w:val="00BF6D33"/>
    <w:rsid w:val="00BF6FF3"/>
    <w:rsid w:val="00BF7C50"/>
    <w:rsid w:val="00C00956"/>
    <w:rsid w:val="00C0128F"/>
    <w:rsid w:val="00C013E0"/>
    <w:rsid w:val="00C01611"/>
    <w:rsid w:val="00C01F51"/>
    <w:rsid w:val="00C0293B"/>
    <w:rsid w:val="00C031EC"/>
    <w:rsid w:val="00C03A2D"/>
    <w:rsid w:val="00C03C61"/>
    <w:rsid w:val="00C04AB3"/>
    <w:rsid w:val="00C04C69"/>
    <w:rsid w:val="00C04F0D"/>
    <w:rsid w:val="00C06C02"/>
    <w:rsid w:val="00C06E8A"/>
    <w:rsid w:val="00C06F01"/>
    <w:rsid w:val="00C07406"/>
    <w:rsid w:val="00C075EE"/>
    <w:rsid w:val="00C0760F"/>
    <w:rsid w:val="00C10FE4"/>
    <w:rsid w:val="00C11945"/>
    <w:rsid w:val="00C11FAD"/>
    <w:rsid w:val="00C12153"/>
    <w:rsid w:val="00C122BD"/>
    <w:rsid w:val="00C12639"/>
    <w:rsid w:val="00C126C3"/>
    <w:rsid w:val="00C1283A"/>
    <w:rsid w:val="00C134B1"/>
    <w:rsid w:val="00C13B49"/>
    <w:rsid w:val="00C14225"/>
    <w:rsid w:val="00C1453A"/>
    <w:rsid w:val="00C14D76"/>
    <w:rsid w:val="00C1518C"/>
    <w:rsid w:val="00C151B7"/>
    <w:rsid w:val="00C159D0"/>
    <w:rsid w:val="00C15D54"/>
    <w:rsid w:val="00C15D97"/>
    <w:rsid w:val="00C15F07"/>
    <w:rsid w:val="00C17543"/>
    <w:rsid w:val="00C17A31"/>
    <w:rsid w:val="00C2011E"/>
    <w:rsid w:val="00C208B4"/>
    <w:rsid w:val="00C20F68"/>
    <w:rsid w:val="00C21009"/>
    <w:rsid w:val="00C21A59"/>
    <w:rsid w:val="00C21DEE"/>
    <w:rsid w:val="00C2218F"/>
    <w:rsid w:val="00C2257F"/>
    <w:rsid w:val="00C227A8"/>
    <w:rsid w:val="00C22DF5"/>
    <w:rsid w:val="00C23002"/>
    <w:rsid w:val="00C23DA6"/>
    <w:rsid w:val="00C23F98"/>
    <w:rsid w:val="00C2400B"/>
    <w:rsid w:val="00C2489A"/>
    <w:rsid w:val="00C24909"/>
    <w:rsid w:val="00C24C2C"/>
    <w:rsid w:val="00C25087"/>
    <w:rsid w:val="00C25193"/>
    <w:rsid w:val="00C2665E"/>
    <w:rsid w:val="00C26CB5"/>
    <w:rsid w:val="00C27145"/>
    <w:rsid w:val="00C27ECE"/>
    <w:rsid w:val="00C30155"/>
    <w:rsid w:val="00C302E7"/>
    <w:rsid w:val="00C304F8"/>
    <w:rsid w:val="00C307E2"/>
    <w:rsid w:val="00C3147F"/>
    <w:rsid w:val="00C3192E"/>
    <w:rsid w:val="00C32870"/>
    <w:rsid w:val="00C329B1"/>
    <w:rsid w:val="00C3301E"/>
    <w:rsid w:val="00C3320F"/>
    <w:rsid w:val="00C337AC"/>
    <w:rsid w:val="00C339AD"/>
    <w:rsid w:val="00C33C10"/>
    <w:rsid w:val="00C33E65"/>
    <w:rsid w:val="00C3402F"/>
    <w:rsid w:val="00C34642"/>
    <w:rsid w:val="00C347FF"/>
    <w:rsid w:val="00C34806"/>
    <w:rsid w:val="00C351C6"/>
    <w:rsid w:val="00C35A8B"/>
    <w:rsid w:val="00C36567"/>
    <w:rsid w:val="00C365A8"/>
    <w:rsid w:val="00C36A9E"/>
    <w:rsid w:val="00C377AB"/>
    <w:rsid w:val="00C40056"/>
    <w:rsid w:val="00C401D5"/>
    <w:rsid w:val="00C40958"/>
    <w:rsid w:val="00C40AC7"/>
    <w:rsid w:val="00C40F52"/>
    <w:rsid w:val="00C40FFE"/>
    <w:rsid w:val="00C4196B"/>
    <w:rsid w:val="00C41B51"/>
    <w:rsid w:val="00C4259D"/>
    <w:rsid w:val="00C42C14"/>
    <w:rsid w:val="00C42F90"/>
    <w:rsid w:val="00C44AB7"/>
    <w:rsid w:val="00C44BB1"/>
    <w:rsid w:val="00C44CA3"/>
    <w:rsid w:val="00C44F2B"/>
    <w:rsid w:val="00C45786"/>
    <w:rsid w:val="00C4599E"/>
    <w:rsid w:val="00C467AC"/>
    <w:rsid w:val="00C4693D"/>
    <w:rsid w:val="00C46AAD"/>
    <w:rsid w:val="00C46B1B"/>
    <w:rsid w:val="00C46F81"/>
    <w:rsid w:val="00C501C9"/>
    <w:rsid w:val="00C50241"/>
    <w:rsid w:val="00C50390"/>
    <w:rsid w:val="00C50682"/>
    <w:rsid w:val="00C50E5C"/>
    <w:rsid w:val="00C50E9F"/>
    <w:rsid w:val="00C520CE"/>
    <w:rsid w:val="00C52125"/>
    <w:rsid w:val="00C5257F"/>
    <w:rsid w:val="00C53148"/>
    <w:rsid w:val="00C53161"/>
    <w:rsid w:val="00C541E7"/>
    <w:rsid w:val="00C546C3"/>
    <w:rsid w:val="00C55059"/>
    <w:rsid w:val="00C55222"/>
    <w:rsid w:val="00C553E7"/>
    <w:rsid w:val="00C5756D"/>
    <w:rsid w:val="00C57D6D"/>
    <w:rsid w:val="00C60380"/>
    <w:rsid w:val="00C60BD3"/>
    <w:rsid w:val="00C60C12"/>
    <w:rsid w:val="00C60D0B"/>
    <w:rsid w:val="00C614B1"/>
    <w:rsid w:val="00C61FA4"/>
    <w:rsid w:val="00C622AE"/>
    <w:rsid w:val="00C622C8"/>
    <w:rsid w:val="00C62562"/>
    <w:rsid w:val="00C6273D"/>
    <w:rsid w:val="00C627FA"/>
    <w:rsid w:val="00C62997"/>
    <w:rsid w:val="00C62F9C"/>
    <w:rsid w:val="00C634DE"/>
    <w:rsid w:val="00C63E11"/>
    <w:rsid w:val="00C63F1C"/>
    <w:rsid w:val="00C656E6"/>
    <w:rsid w:val="00C65C63"/>
    <w:rsid w:val="00C66042"/>
    <w:rsid w:val="00C66970"/>
    <w:rsid w:val="00C67C56"/>
    <w:rsid w:val="00C7013A"/>
    <w:rsid w:val="00C704DD"/>
    <w:rsid w:val="00C72A7F"/>
    <w:rsid w:val="00C73E30"/>
    <w:rsid w:val="00C74251"/>
    <w:rsid w:val="00C742B7"/>
    <w:rsid w:val="00C74417"/>
    <w:rsid w:val="00C7495A"/>
    <w:rsid w:val="00C749FE"/>
    <w:rsid w:val="00C7521B"/>
    <w:rsid w:val="00C76EF5"/>
    <w:rsid w:val="00C77244"/>
    <w:rsid w:val="00C77B04"/>
    <w:rsid w:val="00C77E61"/>
    <w:rsid w:val="00C8049E"/>
    <w:rsid w:val="00C805C8"/>
    <w:rsid w:val="00C80932"/>
    <w:rsid w:val="00C80F60"/>
    <w:rsid w:val="00C82036"/>
    <w:rsid w:val="00C82972"/>
    <w:rsid w:val="00C83B79"/>
    <w:rsid w:val="00C83C71"/>
    <w:rsid w:val="00C83CD0"/>
    <w:rsid w:val="00C8438F"/>
    <w:rsid w:val="00C84446"/>
    <w:rsid w:val="00C852F2"/>
    <w:rsid w:val="00C858BD"/>
    <w:rsid w:val="00C860A6"/>
    <w:rsid w:val="00C86D58"/>
    <w:rsid w:val="00C8728A"/>
    <w:rsid w:val="00C87D0A"/>
    <w:rsid w:val="00C87DF3"/>
    <w:rsid w:val="00C90C66"/>
    <w:rsid w:val="00C91240"/>
    <w:rsid w:val="00C91714"/>
    <w:rsid w:val="00C91E92"/>
    <w:rsid w:val="00C92E96"/>
    <w:rsid w:val="00C93122"/>
    <w:rsid w:val="00C93E1A"/>
    <w:rsid w:val="00C9421C"/>
    <w:rsid w:val="00C943D3"/>
    <w:rsid w:val="00C94744"/>
    <w:rsid w:val="00C94AED"/>
    <w:rsid w:val="00C94D49"/>
    <w:rsid w:val="00C95244"/>
    <w:rsid w:val="00C9538E"/>
    <w:rsid w:val="00C95874"/>
    <w:rsid w:val="00C95875"/>
    <w:rsid w:val="00C95BD5"/>
    <w:rsid w:val="00C95FF7"/>
    <w:rsid w:val="00C96FA1"/>
    <w:rsid w:val="00C97893"/>
    <w:rsid w:val="00CA0365"/>
    <w:rsid w:val="00CA0CB0"/>
    <w:rsid w:val="00CA267C"/>
    <w:rsid w:val="00CA27A4"/>
    <w:rsid w:val="00CA2B2C"/>
    <w:rsid w:val="00CA2F6E"/>
    <w:rsid w:val="00CA3128"/>
    <w:rsid w:val="00CA3247"/>
    <w:rsid w:val="00CA37CC"/>
    <w:rsid w:val="00CA3A3D"/>
    <w:rsid w:val="00CA481B"/>
    <w:rsid w:val="00CA4A4B"/>
    <w:rsid w:val="00CA4D2A"/>
    <w:rsid w:val="00CA57BC"/>
    <w:rsid w:val="00CA5961"/>
    <w:rsid w:val="00CA6D04"/>
    <w:rsid w:val="00CA7338"/>
    <w:rsid w:val="00CA747D"/>
    <w:rsid w:val="00CB0850"/>
    <w:rsid w:val="00CB0EA2"/>
    <w:rsid w:val="00CB1266"/>
    <w:rsid w:val="00CB1735"/>
    <w:rsid w:val="00CB1829"/>
    <w:rsid w:val="00CB1990"/>
    <w:rsid w:val="00CB2A9B"/>
    <w:rsid w:val="00CB2FF9"/>
    <w:rsid w:val="00CB33C3"/>
    <w:rsid w:val="00CB38EC"/>
    <w:rsid w:val="00CB3A62"/>
    <w:rsid w:val="00CB3C3C"/>
    <w:rsid w:val="00CB4304"/>
    <w:rsid w:val="00CB436E"/>
    <w:rsid w:val="00CB4720"/>
    <w:rsid w:val="00CB5ACE"/>
    <w:rsid w:val="00CB6136"/>
    <w:rsid w:val="00CB6387"/>
    <w:rsid w:val="00CB660A"/>
    <w:rsid w:val="00CB6D1B"/>
    <w:rsid w:val="00CB6F1B"/>
    <w:rsid w:val="00CB7C8B"/>
    <w:rsid w:val="00CB7D96"/>
    <w:rsid w:val="00CC094B"/>
    <w:rsid w:val="00CC1532"/>
    <w:rsid w:val="00CC1908"/>
    <w:rsid w:val="00CC19F1"/>
    <w:rsid w:val="00CC261F"/>
    <w:rsid w:val="00CC27CD"/>
    <w:rsid w:val="00CC2CEB"/>
    <w:rsid w:val="00CC2F7A"/>
    <w:rsid w:val="00CC46F4"/>
    <w:rsid w:val="00CC486E"/>
    <w:rsid w:val="00CC4B01"/>
    <w:rsid w:val="00CC5015"/>
    <w:rsid w:val="00CC53FE"/>
    <w:rsid w:val="00CC54C6"/>
    <w:rsid w:val="00CC5771"/>
    <w:rsid w:val="00CC63A8"/>
    <w:rsid w:val="00CC67D1"/>
    <w:rsid w:val="00CC6C2E"/>
    <w:rsid w:val="00CC6CA0"/>
    <w:rsid w:val="00CD0969"/>
    <w:rsid w:val="00CD155D"/>
    <w:rsid w:val="00CD17FE"/>
    <w:rsid w:val="00CD189D"/>
    <w:rsid w:val="00CD20F6"/>
    <w:rsid w:val="00CD262B"/>
    <w:rsid w:val="00CD2D40"/>
    <w:rsid w:val="00CD35E6"/>
    <w:rsid w:val="00CD3639"/>
    <w:rsid w:val="00CD382E"/>
    <w:rsid w:val="00CD3CB6"/>
    <w:rsid w:val="00CD3E65"/>
    <w:rsid w:val="00CD3FE4"/>
    <w:rsid w:val="00CD449E"/>
    <w:rsid w:val="00CD452F"/>
    <w:rsid w:val="00CD459A"/>
    <w:rsid w:val="00CD4C3B"/>
    <w:rsid w:val="00CD5961"/>
    <w:rsid w:val="00CD5D32"/>
    <w:rsid w:val="00CD6BE7"/>
    <w:rsid w:val="00CD6F1C"/>
    <w:rsid w:val="00CD6FAB"/>
    <w:rsid w:val="00CD72F9"/>
    <w:rsid w:val="00CD7D64"/>
    <w:rsid w:val="00CD7FFC"/>
    <w:rsid w:val="00CE0602"/>
    <w:rsid w:val="00CE1EB7"/>
    <w:rsid w:val="00CE28D0"/>
    <w:rsid w:val="00CE36C0"/>
    <w:rsid w:val="00CE36D6"/>
    <w:rsid w:val="00CE373D"/>
    <w:rsid w:val="00CE38C9"/>
    <w:rsid w:val="00CE3901"/>
    <w:rsid w:val="00CE45BE"/>
    <w:rsid w:val="00CE47BC"/>
    <w:rsid w:val="00CE55BF"/>
    <w:rsid w:val="00CE6335"/>
    <w:rsid w:val="00CE654C"/>
    <w:rsid w:val="00CE65D3"/>
    <w:rsid w:val="00CE77AA"/>
    <w:rsid w:val="00CF025E"/>
    <w:rsid w:val="00CF135A"/>
    <w:rsid w:val="00CF237C"/>
    <w:rsid w:val="00CF2437"/>
    <w:rsid w:val="00CF24CA"/>
    <w:rsid w:val="00CF257C"/>
    <w:rsid w:val="00CF28A1"/>
    <w:rsid w:val="00CF4874"/>
    <w:rsid w:val="00CF4CE5"/>
    <w:rsid w:val="00CF5287"/>
    <w:rsid w:val="00CF56DB"/>
    <w:rsid w:val="00CF5700"/>
    <w:rsid w:val="00CF5727"/>
    <w:rsid w:val="00CF5C0D"/>
    <w:rsid w:val="00CF6637"/>
    <w:rsid w:val="00CF6E76"/>
    <w:rsid w:val="00CF704F"/>
    <w:rsid w:val="00CF7E72"/>
    <w:rsid w:val="00D0055A"/>
    <w:rsid w:val="00D0127C"/>
    <w:rsid w:val="00D0150D"/>
    <w:rsid w:val="00D01B7E"/>
    <w:rsid w:val="00D021A3"/>
    <w:rsid w:val="00D02572"/>
    <w:rsid w:val="00D026B6"/>
    <w:rsid w:val="00D02E15"/>
    <w:rsid w:val="00D03250"/>
    <w:rsid w:val="00D04008"/>
    <w:rsid w:val="00D04434"/>
    <w:rsid w:val="00D055BC"/>
    <w:rsid w:val="00D057C7"/>
    <w:rsid w:val="00D071EF"/>
    <w:rsid w:val="00D0755A"/>
    <w:rsid w:val="00D078C5"/>
    <w:rsid w:val="00D10422"/>
    <w:rsid w:val="00D10AC1"/>
    <w:rsid w:val="00D10B0C"/>
    <w:rsid w:val="00D11630"/>
    <w:rsid w:val="00D125E0"/>
    <w:rsid w:val="00D12ABB"/>
    <w:rsid w:val="00D12ED2"/>
    <w:rsid w:val="00D13259"/>
    <w:rsid w:val="00D13A92"/>
    <w:rsid w:val="00D1443F"/>
    <w:rsid w:val="00D1451D"/>
    <w:rsid w:val="00D14604"/>
    <w:rsid w:val="00D146C6"/>
    <w:rsid w:val="00D15C0F"/>
    <w:rsid w:val="00D165A9"/>
    <w:rsid w:val="00D1685A"/>
    <w:rsid w:val="00D169E2"/>
    <w:rsid w:val="00D169E8"/>
    <w:rsid w:val="00D17AEE"/>
    <w:rsid w:val="00D200D2"/>
    <w:rsid w:val="00D20BD5"/>
    <w:rsid w:val="00D20F40"/>
    <w:rsid w:val="00D20F51"/>
    <w:rsid w:val="00D2165C"/>
    <w:rsid w:val="00D219F1"/>
    <w:rsid w:val="00D21C1D"/>
    <w:rsid w:val="00D22B1A"/>
    <w:rsid w:val="00D22ED1"/>
    <w:rsid w:val="00D22FAB"/>
    <w:rsid w:val="00D232AA"/>
    <w:rsid w:val="00D2353E"/>
    <w:rsid w:val="00D23E01"/>
    <w:rsid w:val="00D23FE1"/>
    <w:rsid w:val="00D24335"/>
    <w:rsid w:val="00D24E05"/>
    <w:rsid w:val="00D25083"/>
    <w:rsid w:val="00D253FC"/>
    <w:rsid w:val="00D25D42"/>
    <w:rsid w:val="00D25DBC"/>
    <w:rsid w:val="00D25EA2"/>
    <w:rsid w:val="00D260DB"/>
    <w:rsid w:val="00D26D0F"/>
    <w:rsid w:val="00D272DB"/>
    <w:rsid w:val="00D276AE"/>
    <w:rsid w:val="00D27908"/>
    <w:rsid w:val="00D27AE0"/>
    <w:rsid w:val="00D302D9"/>
    <w:rsid w:val="00D30DEB"/>
    <w:rsid w:val="00D30EF2"/>
    <w:rsid w:val="00D3201F"/>
    <w:rsid w:val="00D320EA"/>
    <w:rsid w:val="00D32371"/>
    <w:rsid w:val="00D32AF8"/>
    <w:rsid w:val="00D32CBB"/>
    <w:rsid w:val="00D32DD6"/>
    <w:rsid w:val="00D32F44"/>
    <w:rsid w:val="00D336AE"/>
    <w:rsid w:val="00D33CBA"/>
    <w:rsid w:val="00D33EA8"/>
    <w:rsid w:val="00D345BD"/>
    <w:rsid w:val="00D34E69"/>
    <w:rsid w:val="00D34EAD"/>
    <w:rsid w:val="00D35636"/>
    <w:rsid w:val="00D35883"/>
    <w:rsid w:val="00D35FEC"/>
    <w:rsid w:val="00D360C4"/>
    <w:rsid w:val="00D37681"/>
    <w:rsid w:val="00D376DD"/>
    <w:rsid w:val="00D3781F"/>
    <w:rsid w:val="00D4000D"/>
    <w:rsid w:val="00D40B3C"/>
    <w:rsid w:val="00D40EE7"/>
    <w:rsid w:val="00D41C6C"/>
    <w:rsid w:val="00D41FF8"/>
    <w:rsid w:val="00D4259E"/>
    <w:rsid w:val="00D43A1F"/>
    <w:rsid w:val="00D44730"/>
    <w:rsid w:val="00D44A20"/>
    <w:rsid w:val="00D44B76"/>
    <w:rsid w:val="00D44FE4"/>
    <w:rsid w:val="00D4507D"/>
    <w:rsid w:val="00D45539"/>
    <w:rsid w:val="00D45726"/>
    <w:rsid w:val="00D460AB"/>
    <w:rsid w:val="00D46ECF"/>
    <w:rsid w:val="00D47487"/>
    <w:rsid w:val="00D5064E"/>
    <w:rsid w:val="00D50673"/>
    <w:rsid w:val="00D508A3"/>
    <w:rsid w:val="00D50CE0"/>
    <w:rsid w:val="00D50E9C"/>
    <w:rsid w:val="00D51263"/>
    <w:rsid w:val="00D515F1"/>
    <w:rsid w:val="00D52035"/>
    <w:rsid w:val="00D52A63"/>
    <w:rsid w:val="00D5317C"/>
    <w:rsid w:val="00D5374A"/>
    <w:rsid w:val="00D54B98"/>
    <w:rsid w:val="00D56254"/>
    <w:rsid w:val="00D563A3"/>
    <w:rsid w:val="00D5703F"/>
    <w:rsid w:val="00D57F1E"/>
    <w:rsid w:val="00D61D80"/>
    <w:rsid w:val="00D622C7"/>
    <w:rsid w:val="00D629C8"/>
    <w:rsid w:val="00D63B0A"/>
    <w:rsid w:val="00D64074"/>
    <w:rsid w:val="00D649B0"/>
    <w:rsid w:val="00D654AF"/>
    <w:rsid w:val="00D656F6"/>
    <w:rsid w:val="00D659F1"/>
    <w:rsid w:val="00D6604C"/>
    <w:rsid w:val="00D662BF"/>
    <w:rsid w:val="00D663A7"/>
    <w:rsid w:val="00D672F0"/>
    <w:rsid w:val="00D674D6"/>
    <w:rsid w:val="00D67B2C"/>
    <w:rsid w:val="00D70584"/>
    <w:rsid w:val="00D70ACD"/>
    <w:rsid w:val="00D71011"/>
    <w:rsid w:val="00D71E2A"/>
    <w:rsid w:val="00D71F6C"/>
    <w:rsid w:val="00D72215"/>
    <w:rsid w:val="00D72AC1"/>
    <w:rsid w:val="00D73543"/>
    <w:rsid w:val="00D73903"/>
    <w:rsid w:val="00D74356"/>
    <w:rsid w:val="00D74E42"/>
    <w:rsid w:val="00D7591C"/>
    <w:rsid w:val="00D75AAD"/>
    <w:rsid w:val="00D75AB9"/>
    <w:rsid w:val="00D75B17"/>
    <w:rsid w:val="00D76746"/>
    <w:rsid w:val="00D7681F"/>
    <w:rsid w:val="00D76D5C"/>
    <w:rsid w:val="00D771B1"/>
    <w:rsid w:val="00D773B5"/>
    <w:rsid w:val="00D7762B"/>
    <w:rsid w:val="00D800D5"/>
    <w:rsid w:val="00D809DE"/>
    <w:rsid w:val="00D80E04"/>
    <w:rsid w:val="00D80E64"/>
    <w:rsid w:val="00D819F9"/>
    <w:rsid w:val="00D81BAA"/>
    <w:rsid w:val="00D81DE1"/>
    <w:rsid w:val="00D820A3"/>
    <w:rsid w:val="00D82449"/>
    <w:rsid w:val="00D82632"/>
    <w:rsid w:val="00D82874"/>
    <w:rsid w:val="00D82B21"/>
    <w:rsid w:val="00D830ED"/>
    <w:rsid w:val="00D834C4"/>
    <w:rsid w:val="00D83631"/>
    <w:rsid w:val="00D83CF4"/>
    <w:rsid w:val="00D83EC3"/>
    <w:rsid w:val="00D846F6"/>
    <w:rsid w:val="00D85193"/>
    <w:rsid w:val="00D858C4"/>
    <w:rsid w:val="00D85A49"/>
    <w:rsid w:val="00D85B05"/>
    <w:rsid w:val="00D862F3"/>
    <w:rsid w:val="00D863E1"/>
    <w:rsid w:val="00D86C7F"/>
    <w:rsid w:val="00D875DE"/>
    <w:rsid w:val="00D901F0"/>
    <w:rsid w:val="00D903F1"/>
    <w:rsid w:val="00D905BA"/>
    <w:rsid w:val="00D908F3"/>
    <w:rsid w:val="00D90922"/>
    <w:rsid w:val="00D90B01"/>
    <w:rsid w:val="00D9128A"/>
    <w:rsid w:val="00D917DB"/>
    <w:rsid w:val="00D91C11"/>
    <w:rsid w:val="00D91CDD"/>
    <w:rsid w:val="00D91DFA"/>
    <w:rsid w:val="00D92758"/>
    <w:rsid w:val="00D92FC7"/>
    <w:rsid w:val="00D93440"/>
    <w:rsid w:val="00D93556"/>
    <w:rsid w:val="00D93CF2"/>
    <w:rsid w:val="00D94BE4"/>
    <w:rsid w:val="00D94EB5"/>
    <w:rsid w:val="00D95602"/>
    <w:rsid w:val="00D959C9"/>
    <w:rsid w:val="00D95B20"/>
    <w:rsid w:val="00D95DFC"/>
    <w:rsid w:val="00D95E9D"/>
    <w:rsid w:val="00D96363"/>
    <w:rsid w:val="00D96EC7"/>
    <w:rsid w:val="00D97105"/>
    <w:rsid w:val="00D9764E"/>
    <w:rsid w:val="00DA03D7"/>
    <w:rsid w:val="00DA1E0A"/>
    <w:rsid w:val="00DA2767"/>
    <w:rsid w:val="00DA2D29"/>
    <w:rsid w:val="00DA3C80"/>
    <w:rsid w:val="00DA5605"/>
    <w:rsid w:val="00DA5890"/>
    <w:rsid w:val="00DA61B1"/>
    <w:rsid w:val="00DA6D27"/>
    <w:rsid w:val="00DA6DF2"/>
    <w:rsid w:val="00DA7730"/>
    <w:rsid w:val="00DA7831"/>
    <w:rsid w:val="00DA7B6A"/>
    <w:rsid w:val="00DA7BB5"/>
    <w:rsid w:val="00DA7D22"/>
    <w:rsid w:val="00DA7DAA"/>
    <w:rsid w:val="00DA7F21"/>
    <w:rsid w:val="00DB0070"/>
    <w:rsid w:val="00DB0281"/>
    <w:rsid w:val="00DB2287"/>
    <w:rsid w:val="00DB2BAD"/>
    <w:rsid w:val="00DB3B5E"/>
    <w:rsid w:val="00DB3C6F"/>
    <w:rsid w:val="00DB3CD8"/>
    <w:rsid w:val="00DB3EEA"/>
    <w:rsid w:val="00DB48A4"/>
    <w:rsid w:val="00DB490A"/>
    <w:rsid w:val="00DB4B79"/>
    <w:rsid w:val="00DB5497"/>
    <w:rsid w:val="00DB6175"/>
    <w:rsid w:val="00DB68CE"/>
    <w:rsid w:val="00DB73C7"/>
    <w:rsid w:val="00DB798A"/>
    <w:rsid w:val="00DB7F99"/>
    <w:rsid w:val="00DC0968"/>
    <w:rsid w:val="00DC0AF0"/>
    <w:rsid w:val="00DC0E74"/>
    <w:rsid w:val="00DC1BF5"/>
    <w:rsid w:val="00DC1E8F"/>
    <w:rsid w:val="00DC1FE8"/>
    <w:rsid w:val="00DC2C54"/>
    <w:rsid w:val="00DC3235"/>
    <w:rsid w:val="00DC32FB"/>
    <w:rsid w:val="00DC378F"/>
    <w:rsid w:val="00DC3894"/>
    <w:rsid w:val="00DC3F46"/>
    <w:rsid w:val="00DC446B"/>
    <w:rsid w:val="00DC469B"/>
    <w:rsid w:val="00DC60CA"/>
    <w:rsid w:val="00DC678E"/>
    <w:rsid w:val="00DC70E7"/>
    <w:rsid w:val="00DC7226"/>
    <w:rsid w:val="00DC78BD"/>
    <w:rsid w:val="00DD0456"/>
    <w:rsid w:val="00DD045D"/>
    <w:rsid w:val="00DD071D"/>
    <w:rsid w:val="00DD07E0"/>
    <w:rsid w:val="00DD0CDA"/>
    <w:rsid w:val="00DD0D46"/>
    <w:rsid w:val="00DD1BE4"/>
    <w:rsid w:val="00DD1C42"/>
    <w:rsid w:val="00DD1ED1"/>
    <w:rsid w:val="00DD22EA"/>
    <w:rsid w:val="00DD23CE"/>
    <w:rsid w:val="00DD27FC"/>
    <w:rsid w:val="00DD284C"/>
    <w:rsid w:val="00DD295C"/>
    <w:rsid w:val="00DD2E71"/>
    <w:rsid w:val="00DD336F"/>
    <w:rsid w:val="00DD337C"/>
    <w:rsid w:val="00DD3438"/>
    <w:rsid w:val="00DD38A2"/>
    <w:rsid w:val="00DD41A9"/>
    <w:rsid w:val="00DD41B5"/>
    <w:rsid w:val="00DD4A8F"/>
    <w:rsid w:val="00DD5BDE"/>
    <w:rsid w:val="00DD6985"/>
    <w:rsid w:val="00DD6E14"/>
    <w:rsid w:val="00DD6E77"/>
    <w:rsid w:val="00DE134F"/>
    <w:rsid w:val="00DE1504"/>
    <w:rsid w:val="00DE1816"/>
    <w:rsid w:val="00DE1A0C"/>
    <w:rsid w:val="00DE1A3B"/>
    <w:rsid w:val="00DE1E6C"/>
    <w:rsid w:val="00DE2FB0"/>
    <w:rsid w:val="00DE3122"/>
    <w:rsid w:val="00DE325A"/>
    <w:rsid w:val="00DE3CE7"/>
    <w:rsid w:val="00DE4CCB"/>
    <w:rsid w:val="00DE5613"/>
    <w:rsid w:val="00DE5F67"/>
    <w:rsid w:val="00DE695F"/>
    <w:rsid w:val="00DE6D1E"/>
    <w:rsid w:val="00DE719A"/>
    <w:rsid w:val="00DE7492"/>
    <w:rsid w:val="00DE7508"/>
    <w:rsid w:val="00DE76D9"/>
    <w:rsid w:val="00DE7712"/>
    <w:rsid w:val="00DE7776"/>
    <w:rsid w:val="00DE7CF9"/>
    <w:rsid w:val="00DF006D"/>
    <w:rsid w:val="00DF0D1C"/>
    <w:rsid w:val="00DF1CB3"/>
    <w:rsid w:val="00DF1D88"/>
    <w:rsid w:val="00DF28C2"/>
    <w:rsid w:val="00DF2936"/>
    <w:rsid w:val="00DF36CF"/>
    <w:rsid w:val="00DF43D5"/>
    <w:rsid w:val="00DF4D7B"/>
    <w:rsid w:val="00DF50C7"/>
    <w:rsid w:val="00DF540D"/>
    <w:rsid w:val="00DF5A16"/>
    <w:rsid w:val="00DF5E12"/>
    <w:rsid w:val="00DF5F5E"/>
    <w:rsid w:val="00DF6F17"/>
    <w:rsid w:val="00DF6F98"/>
    <w:rsid w:val="00DF7058"/>
    <w:rsid w:val="00DF71F5"/>
    <w:rsid w:val="00DF7D98"/>
    <w:rsid w:val="00E009D4"/>
    <w:rsid w:val="00E00AD9"/>
    <w:rsid w:val="00E0122F"/>
    <w:rsid w:val="00E012BE"/>
    <w:rsid w:val="00E0164B"/>
    <w:rsid w:val="00E01C86"/>
    <w:rsid w:val="00E0223A"/>
    <w:rsid w:val="00E02576"/>
    <w:rsid w:val="00E02B9D"/>
    <w:rsid w:val="00E02C65"/>
    <w:rsid w:val="00E0335F"/>
    <w:rsid w:val="00E03454"/>
    <w:rsid w:val="00E03666"/>
    <w:rsid w:val="00E03719"/>
    <w:rsid w:val="00E03B59"/>
    <w:rsid w:val="00E03C7C"/>
    <w:rsid w:val="00E03E11"/>
    <w:rsid w:val="00E048DC"/>
    <w:rsid w:val="00E04DA2"/>
    <w:rsid w:val="00E05DB6"/>
    <w:rsid w:val="00E07017"/>
    <w:rsid w:val="00E07521"/>
    <w:rsid w:val="00E075EF"/>
    <w:rsid w:val="00E10588"/>
    <w:rsid w:val="00E1080E"/>
    <w:rsid w:val="00E10C93"/>
    <w:rsid w:val="00E1141B"/>
    <w:rsid w:val="00E12D7F"/>
    <w:rsid w:val="00E13069"/>
    <w:rsid w:val="00E14BAE"/>
    <w:rsid w:val="00E14FBE"/>
    <w:rsid w:val="00E15144"/>
    <w:rsid w:val="00E153BE"/>
    <w:rsid w:val="00E15C1C"/>
    <w:rsid w:val="00E15C74"/>
    <w:rsid w:val="00E15CD6"/>
    <w:rsid w:val="00E15FC3"/>
    <w:rsid w:val="00E1603D"/>
    <w:rsid w:val="00E16469"/>
    <w:rsid w:val="00E17624"/>
    <w:rsid w:val="00E17877"/>
    <w:rsid w:val="00E17A30"/>
    <w:rsid w:val="00E17E8E"/>
    <w:rsid w:val="00E20320"/>
    <w:rsid w:val="00E20A63"/>
    <w:rsid w:val="00E20DB3"/>
    <w:rsid w:val="00E21589"/>
    <w:rsid w:val="00E21B59"/>
    <w:rsid w:val="00E21E2C"/>
    <w:rsid w:val="00E22091"/>
    <w:rsid w:val="00E236F0"/>
    <w:rsid w:val="00E23735"/>
    <w:rsid w:val="00E23B57"/>
    <w:rsid w:val="00E253CA"/>
    <w:rsid w:val="00E257F7"/>
    <w:rsid w:val="00E26493"/>
    <w:rsid w:val="00E267B4"/>
    <w:rsid w:val="00E268CE"/>
    <w:rsid w:val="00E27312"/>
    <w:rsid w:val="00E275D2"/>
    <w:rsid w:val="00E302B1"/>
    <w:rsid w:val="00E304FA"/>
    <w:rsid w:val="00E309D9"/>
    <w:rsid w:val="00E31320"/>
    <w:rsid w:val="00E314AE"/>
    <w:rsid w:val="00E319AA"/>
    <w:rsid w:val="00E31E79"/>
    <w:rsid w:val="00E32CC0"/>
    <w:rsid w:val="00E33CA5"/>
    <w:rsid w:val="00E3417C"/>
    <w:rsid w:val="00E34541"/>
    <w:rsid w:val="00E34BE3"/>
    <w:rsid w:val="00E34FC5"/>
    <w:rsid w:val="00E3687F"/>
    <w:rsid w:val="00E40B03"/>
    <w:rsid w:val="00E416BB"/>
    <w:rsid w:val="00E41976"/>
    <w:rsid w:val="00E423C4"/>
    <w:rsid w:val="00E427D0"/>
    <w:rsid w:val="00E432E9"/>
    <w:rsid w:val="00E43454"/>
    <w:rsid w:val="00E434F7"/>
    <w:rsid w:val="00E43E79"/>
    <w:rsid w:val="00E448EB"/>
    <w:rsid w:val="00E44B50"/>
    <w:rsid w:val="00E45037"/>
    <w:rsid w:val="00E46145"/>
    <w:rsid w:val="00E468B9"/>
    <w:rsid w:val="00E46CE6"/>
    <w:rsid w:val="00E47017"/>
    <w:rsid w:val="00E479DC"/>
    <w:rsid w:val="00E50BF1"/>
    <w:rsid w:val="00E50C38"/>
    <w:rsid w:val="00E50D77"/>
    <w:rsid w:val="00E5150D"/>
    <w:rsid w:val="00E5205F"/>
    <w:rsid w:val="00E52097"/>
    <w:rsid w:val="00E527DA"/>
    <w:rsid w:val="00E53089"/>
    <w:rsid w:val="00E540A2"/>
    <w:rsid w:val="00E5494E"/>
    <w:rsid w:val="00E54C24"/>
    <w:rsid w:val="00E55849"/>
    <w:rsid w:val="00E5697D"/>
    <w:rsid w:val="00E56A90"/>
    <w:rsid w:val="00E56DEB"/>
    <w:rsid w:val="00E57067"/>
    <w:rsid w:val="00E57E92"/>
    <w:rsid w:val="00E57F78"/>
    <w:rsid w:val="00E60321"/>
    <w:rsid w:val="00E60AC7"/>
    <w:rsid w:val="00E62562"/>
    <w:rsid w:val="00E6334F"/>
    <w:rsid w:val="00E639D8"/>
    <w:rsid w:val="00E63A06"/>
    <w:rsid w:val="00E63DB1"/>
    <w:rsid w:val="00E63EBB"/>
    <w:rsid w:val="00E64438"/>
    <w:rsid w:val="00E647B3"/>
    <w:rsid w:val="00E64926"/>
    <w:rsid w:val="00E65313"/>
    <w:rsid w:val="00E6533B"/>
    <w:rsid w:val="00E65529"/>
    <w:rsid w:val="00E656F6"/>
    <w:rsid w:val="00E6590D"/>
    <w:rsid w:val="00E65F5D"/>
    <w:rsid w:val="00E66298"/>
    <w:rsid w:val="00E66382"/>
    <w:rsid w:val="00E66506"/>
    <w:rsid w:val="00E672B3"/>
    <w:rsid w:val="00E672CA"/>
    <w:rsid w:val="00E67AB4"/>
    <w:rsid w:val="00E70362"/>
    <w:rsid w:val="00E70623"/>
    <w:rsid w:val="00E707B6"/>
    <w:rsid w:val="00E7085A"/>
    <w:rsid w:val="00E70BA2"/>
    <w:rsid w:val="00E7100C"/>
    <w:rsid w:val="00E72262"/>
    <w:rsid w:val="00E723DC"/>
    <w:rsid w:val="00E72433"/>
    <w:rsid w:val="00E728B4"/>
    <w:rsid w:val="00E734EC"/>
    <w:rsid w:val="00E736CF"/>
    <w:rsid w:val="00E73C1A"/>
    <w:rsid w:val="00E73D13"/>
    <w:rsid w:val="00E73E48"/>
    <w:rsid w:val="00E743D5"/>
    <w:rsid w:val="00E74665"/>
    <w:rsid w:val="00E74A8D"/>
    <w:rsid w:val="00E7530A"/>
    <w:rsid w:val="00E75735"/>
    <w:rsid w:val="00E760A5"/>
    <w:rsid w:val="00E7611B"/>
    <w:rsid w:val="00E76C6D"/>
    <w:rsid w:val="00E7709F"/>
    <w:rsid w:val="00E7721B"/>
    <w:rsid w:val="00E7754F"/>
    <w:rsid w:val="00E778EC"/>
    <w:rsid w:val="00E77B31"/>
    <w:rsid w:val="00E77BD1"/>
    <w:rsid w:val="00E77C42"/>
    <w:rsid w:val="00E80040"/>
    <w:rsid w:val="00E80151"/>
    <w:rsid w:val="00E805DF"/>
    <w:rsid w:val="00E80858"/>
    <w:rsid w:val="00E8087F"/>
    <w:rsid w:val="00E813AF"/>
    <w:rsid w:val="00E81A80"/>
    <w:rsid w:val="00E81C1A"/>
    <w:rsid w:val="00E81D60"/>
    <w:rsid w:val="00E81FC9"/>
    <w:rsid w:val="00E82C2D"/>
    <w:rsid w:val="00E83A40"/>
    <w:rsid w:val="00E83E63"/>
    <w:rsid w:val="00E842B2"/>
    <w:rsid w:val="00E84E1F"/>
    <w:rsid w:val="00E85A4F"/>
    <w:rsid w:val="00E85A92"/>
    <w:rsid w:val="00E85E6F"/>
    <w:rsid w:val="00E85F51"/>
    <w:rsid w:val="00E86039"/>
    <w:rsid w:val="00E86E3E"/>
    <w:rsid w:val="00E87315"/>
    <w:rsid w:val="00E87CB6"/>
    <w:rsid w:val="00E90717"/>
    <w:rsid w:val="00E90814"/>
    <w:rsid w:val="00E910DF"/>
    <w:rsid w:val="00E91449"/>
    <w:rsid w:val="00E919EC"/>
    <w:rsid w:val="00E91D77"/>
    <w:rsid w:val="00E92C6B"/>
    <w:rsid w:val="00E93B36"/>
    <w:rsid w:val="00E93F23"/>
    <w:rsid w:val="00E94FC2"/>
    <w:rsid w:val="00E96D00"/>
    <w:rsid w:val="00E96FF6"/>
    <w:rsid w:val="00E974F9"/>
    <w:rsid w:val="00E975A3"/>
    <w:rsid w:val="00E977F1"/>
    <w:rsid w:val="00E97CEF"/>
    <w:rsid w:val="00E97D1A"/>
    <w:rsid w:val="00EA02AF"/>
    <w:rsid w:val="00EA0B21"/>
    <w:rsid w:val="00EA0CA8"/>
    <w:rsid w:val="00EA0E64"/>
    <w:rsid w:val="00EA1496"/>
    <w:rsid w:val="00EA1748"/>
    <w:rsid w:val="00EA1965"/>
    <w:rsid w:val="00EA1CC2"/>
    <w:rsid w:val="00EA1F8F"/>
    <w:rsid w:val="00EA22B9"/>
    <w:rsid w:val="00EA2ACE"/>
    <w:rsid w:val="00EA3965"/>
    <w:rsid w:val="00EA3CC8"/>
    <w:rsid w:val="00EA417F"/>
    <w:rsid w:val="00EA4215"/>
    <w:rsid w:val="00EA45C9"/>
    <w:rsid w:val="00EA46B1"/>
    <w:rsid w:val="00EA4A80"/>
    <w:rsid w:val="00EA4F50"/>
    <w:rsid w:val="00EA5CF2"/>
    <w:rsid w:val="00EA5F64"/>
    <w:rsid w:val="00EA6749"/>
    <w:rsid w:val="00EA6768"/>
    <w:rsid w:val="00EA6BD8"/>
    <w:rsid w:val="00EA7776"/>
    <w:rsid w:val="00EA78D7"/>
    <w:rsid w:val="00EA7CF5"/>
    <w:rsid w:val="00EA7E5A"/>
    <w:rsid w:val="00EB0C69"/>
    <w:rsid w:val="00EB1B69"/>
    <w:rsid w:val="00EB213A"/>
    <w:rsid w:val="00EB27F8"/>
    <w:rsid w:val="00EB2E0E"/>
    <w:rsid w:val="00EB2E48"/>
    <w:rsid w:val="00EB34E7"/>
    <w:rsid w:val="00EB34FB"/>
    <w:rsid w:val="00EB3A71"/>
    <w:rsid w:val="00EB44A5"/>
    <w:rsid w:val="00EB5283"/>
    <w:rsid w:val="00EB5D3A"/>
    <w:rsid w:val="00EB68A4"/>
    <w:rsid w:val="00EB709F"/>
    <w:rsid w:val="00EB75FB"/>
    <w:rsid w:val="00EC0968"/>
    <w:rsid w:val="00EC0C95"/>
    <w:rsid w:val="00EC0CFB"/>
    <w:rsid w:val="00EC0E60"/>
    <w:rsid w:val="00EC0E82"/>
    <w:rsid w:val="00EC117F"/>
    <w:rsid w:val="00EC1440"/>
    <w:rsid w:val="00EC28C6"/>
    <w:rsid w:val="00EC2BCE"/>
    <w:rsid w:val="00EC2EB0"/>
    <w:rsid w:val="00EC330E"/>
    <w:rsid w:val="00EC3B38"/>
    <w:rsid w:val="00EC42C4"/>
    <w:rsid w:val="00EC4FDE"/>
    <w:rsid w:val="00EC5065"/>
    <w:rsid w:val="00EC5496"/>
    <w:rsid w:val="00EC561B"/>
    <w:rsid w:val="00EC56AC"/>
    <w:rsid w:val="00EC5A29"/>
    <w:rsid w:val="00EC5A9A"/>
    <w:rsid w:val="00EC6596"/>
    <w:rsid w:val="00EC6CB7"/>
    <w:rsid w:val="00EC77F9"/>
    <w:rsid w:val="00EC7AC7"/>
    <w:rsid w:val="00ED02C1"/>
    <w:rsid w:val="00ED12BB"/>
    <w:rsid w:val="00ED167D"/>
    <w:rsid w:val="00ED1932"/>
    <w:rsid w:val="00ED1B45"/>
    <w:rsid w:val="00ED1E39"/>
    <w:rsid w:val="00ED2567"/>
    <w:rsid w:val="00ED2754"/>
    <w:rsid w:val="00ED27CE"/>
    <w:rsid w:val="00ED2854"/>
    <w:rsid w:val="00ED316E"/>
    <w:rsid w:val="00ED37E2"/>
    <w:rsid w:val="00ED46F2"/>
    <w:rsid w:val="00ED4884"/>
    <w:rsid w:val="00ED5335"/>
    <w:rsid w:val="00ED545F"/>
    <w:rsid w:val="00ED550B"/>
    <w:rsid w:val="00ED5A3F"/>
    <w:rsid w:val="00ED5DEF"/>
    <w:rsid w:val="00ED6094"/>
    <w:rsid w:val="00ED6C0C"/>
    <w:rsid w:val="00ED79BF"/>
    <w:rsid w:val="00ED7A40"/>
    <w:rsid w:val="00ED7DF5"/>
    <w:rsid w:val="00ED7FAD"/>
    <w:rsid w:val="00EE0466"/>
    <w:rsid w:val="00EE05E1"/>
    <w:rsid w:val="00EE06D9"/>
    <w:rsid w:val="00EE2ACE"/>
    <w:rsid w:val="00EE2F7E"/>
    <w:rsid w:val="00EE347D"/>
    <w:rsid w:val="00EE3489"/>
    <w:rsid w:val="00EE35BD"/>
    <w:rsid w:val="00EE3926"/>
    <w:rsid w:val="00EE3CFC"/>
    <w:rsid w:val="00EE46EB"/>
    <w:rsid w:val="00EE4A22"/>
    <w:rsid w:val="00EE5A82"/>
    <w:rsid w:val="00EE6279"/>
    <w:rsid w:val="00EE63C0"/>
    <w:rsid w:val="00EE751E"/>
    <w:rsid w:val="00EE7CA4"/>
    <w:rsid w:val="00EE7FE3"/>
    <w:rsid w:val="00EF08F9"/>
    <w:rsid w:val="00EF116E"/>
    <w:rsid w:val="00EF180F"/>
    <w:rsid w:val="00EF2274"/>
    <w:rsid w:val="00EF2738"/>
    <w:rsid w:val="00EF2B84"/>
    <w:rsid w:val="00EF369E"/>
    <w:rsid w:val="00EF4372"/>
    <w:rsid w:val="00EF53A1"/>
    <w:rsid w:val="00EF5483"/>
    <w:rsid w:val="00EF5D0F"/>
    <w:rsid w:val="00EF5EF5"/>
    <w:rsid w:val="00EF6146"/>
    <w:rsid w:val="00EF6291"/>
    <w:rsid w:val="00EF6422"/>
    <w:rsid w:val="00EF7A94"/>
    <w:rsid w:val="00F005E1"/>
    <w:rsid w:val="00F007BD"/>
    <w:rsid w:val="00F01106"/>
    <w:rsid w:val="00F0182A"/>
    <w:rsid w:val="00F01D93"/>
    <w:rsid w:val="00F02120"/>
    <w:rsid w:val="00F023A2"/>
    <w:rsid w:val="00F02B5C"/>
    <w:rsid w:val="00F02DE8"/>
    <w:rsid w:val="00F035D1"/>
    <w:rsid w:val="00F0378D"/>
    <w:rsid w:val="00F043FE"/>
    <w:rsid w:val="00F04D2A"/>
    <w:rsid w:val="00F065F9"/>
    <w:rsid w:val="00F06AEB"/>
    <w:rsid w:val="00F07823"/>
    <w:rsid w:val="00F103E4"/>
    <w:rsid w:val="00F10552"/>
    <w:rsid w:val="00F10885"/>
    <w:rsid w:val="00F10B25"/>
    <w:rsid w:val="00F10EC0"/>
    <w:rsid w:val="00F1176C"/>
    <w:rsid w:val="00F1182F"/>
    <w:rsid w:val="00F11982"/>
    <w:rsid w:val="00F12825"/>
    <w:rsid w:val="00F1394F"/>
    <w:rsid w:val="00F14074"/>
    <w:rsid w:val="00F14428"/>
    <w:rsid w:val="00F15914"/>
    <w:rsid w:val="00F1637E"/>
    <w:rsid w:val="00F16A29"/>
    <w:rsid w:val="00F16AD9"/>
    <w:rsid w:val="00F16F70"/>
    <w:rsid w:val="00F170D0"/>
    <w:rsid w:val="00F17122"/>
    <w:rsid w:val="00F1768E"/>
    <w:rsid w:val="00F17693"/>
    <w:rsid w:val="00F17717"/>
    <w:rsid w:val="00F20287"/>
    <w:rsid w:val="00F211D0"/>
    <w:rsid w:val="00F22293"/>
    <w:rsid w:val="00F22CE5"/>
    <w:rsid w:val="00F23063"/>
    <w:rsid w:val="00F231EA"/>
    <w:rsid w:val="00F2467E"/>
    <w:rsid w:val="00F2476C"/>
    <w:rsid w:val="00F247BF"/>
    <w:rsid w:val="00F25603"/>
    <w:rsid w:val="00F2578E"/>
    <w:rsid w:val="00F258A6"/>
    <w:rsid w:val="00F25E17"/>
    <w:rsid w:val="00F266B0"/>
    <w:rsid w:val="00F26857"/>
    <w:rsid w:val="00F2744E"/>
    <w:rsid w:val="00F275AA"/>
    <w:rsid w:val="00F305F3"/>
    <w:rsid w:val="00F308C1"/>
    <w:rsid w:val="00F3146E"/>
    <w:rsid w:val="00F316BE"/>
    <w:rsid w:val="00F31D71"/>
    <w:rsid w:val="00F31FF5"/>
    <w:rsid w:val="00F322E1"/>
    <w:rsid w:val="00F3233B"/>
    <w:rsid w:val="00F3270F"/>
    <w:rsid w:val="00F32771"/>
    <w:rsid w:val="00F32BB3"/>
    <w:rsid w:val="00F32D3B"/>
    <w:rsid w:val="00F33061"/>
    <w:rsid w:val="00F3387E"/>
    <w:rsid w:val="00F33ABB"/>
    <w:rsid w:val="00F33C4C"/>
    <w:rsid w:val="00F3477F"/>
    <w:rsid w:val="00F3501C"/>
    <w:rsid w:val="00F3679F"/>
    <w:rsid w:val="00F375A5"/>
    <w:rsid w:val="00F37766"/>
    <w:rsid w:val="00F37CDF"/>
    <w:rsid w:val="00F402EF"/>
    <w:rsid w:val="00F40479"/>
    <w:rsid w:val="00F40E41"/>
    <w:rsid w:val="00F411D8"/>
    <w:rsid w:val="00F41C75"/>
    <w:rsid w:val="00F426FB"/>
    <w:rsid w:val="00F4311A"/>
    <w:rsid w:val="00F43957"/>
    <w:rsid w:val="00F43C84"/>
    <w:rsid w:val="00F44032"/>
    <w:rsid w:val="00F452C7"/>
    <w:rsid w:val="00F45864"/>
    <w:rsid w:val="00F45BCE"/>
    <w:rsid w:val="00F46128"/>
    <w:rsid w:val="00F463D2"/>
    <w:rsid w:val="00F468B2"/>
    <w:rsid w:val="00F468FC"/>
    <w:rsid w:val="00F46B82"/>
    <w:rsid w:val="00F504FC"/>
    <w:rsid w:val="00F50BA3"/>
    <w:rsid w:val="00F513E7"/>
    <w:rsid w:val="00F515F7"/>
    <w:rsid w:val="00F52B25"/>
    <w:rsid w:val="00F52D4C"/>
    <w:rsid w:val="00F53269"/>
    <w:rsid w:val="00F54A07"/>
    <w:rsid w:val="00F54CE3"/>
    <w:rsid w:val="00F54F67"/>
    <w:rsid w:val="00F5580C"/>
    <w:rsid w:val="00F55D6A"/>
    <w:rsid w:val="00F56291"/>
    <w:rsid w:val="00F562E7"/>
    <w:rsid w:val="00F56561"/>
    <w:rsid w:val="00F566BE"/>
    <w:rsid w:val="00F57176"/>
    <w:rsid w:val="00F5748D"/>
    <w:rsid w:val="00F576AB"/>
    <w:rsid w:val="00F57C2F"/>
    <w:rsid w:val="00F57EA3"/>
    <w:rsid w:val="00F603F6"/>
    <w:rsid w:val="00F605EA"/>
    <w:rsid w:val="00F61DF1"/>
    <w:rsid w:val="00F61FC4"/>
    <w:rsid w:val="00F6218D"/>
    <w:rsid w:val="00F628C8"/>
    <w:rsid w:val="00F6323E"/>
    <w:rsid w:val="00F632B4"/>
    <w:rsid w:val="00F632D4"/>
    <w:rsid w:val="00F63328"/>
    <w:rsid w:val="00F63C7F"/>
    <w:rsid w:val="00F64604"/>
    <w:rsid w:val="00F6501D"/>
    <w:rsid w:val="00F65947"/>
    <w:rsid w:val="00F65DAD"/>
    <w:rsid w:val="00F6661F"/>
    <w:rsid w:val="00F67532"/>
    <w:rsid w:val="00F679A5"/>
    <w:rsid w:val="00F67C50"/>
    <w:rsid w:val="00F67C8C"/>
    <w:rsid w:val="00F67E30"/>
    <w:rsid w:val="00F70833"/>
    <w:rsid w:val="00F7085B"/>
    <w:rsid w:val="00F70E6D"/>
    <w:rsid w:val="00F70F0C"/>
    <w:rsid w:val="00F71446"/>
    <w:rsid w:val="00F71BAA"/>
    <w:rsid w:val="00F724CC"/>
    <w:rsid w:val="00F72874"/>
    <w:rsid w:val="00F728FC"/>
    <w:rsid w:val="00F72CAB"/>
    <w:rsid w:val="00F72F10"/>
    <w:rsid w:val="00F730FF"/>
    <w:rsid w:val="00F73237"/>
    <w:rsid w:val="00F73257"/>
    <w:rsid w:val="00F7687E"/>
    <w:rsid w:val="00F7797C"/>
    <w:rsid w:val="00F77CC5"/>
    <w:rsid w:val="00F802F3"/>
    <w:rsid w:val="00F80EA5"/>
    <w:rsid w:val="00F8100C"/>
    <w:rsid w:val="00F810C5"/>
    <w:rsid w:val="00F81440"/>
    <w:rsid w:val="00F81741"/>
    <w:rsid w:val="00F8217E"/>
    <w:rsid w:val="00F822B2"/>
    <w:rsid w:val="00F8296C"/>
    <w:rsid w:val="00F82D25"/>
    <w:rsid w:val="00F83095"/>
    <w:rsid w:val="00F8355A"/>
    <w:rsid w:val="00F83D0F"/>
    <w:rsid w:val="00F840CD"/>
    <w:rsid w:val="00F8414B"/>
    <w:rsid w:val="00F843DA"/>
    <w:rsid w:val="00F84D75"/>
    <w:rsid w:val="00F84E23"/>
    <w:rsid w:val="00F857D3"/>
    <w:rsid w:val="00F860A7"/>
    <w:rsid w:val="00F86296"/>
    <w:rsid w:val="00F875A0"/>
    <w:rsid w:val="00F87BDC"/>
    <w:rsid w:val="00F87E87"/>
    <w:rsid w:val="00F87F87"/>
    <w:rsid w:val="00F90044"/>
    <w:rsid w:val="00F902D9"/>
    <w:rsid w:val="00F90518"/>
    <w:rsid w:val="00F90670"/>
    <w:rsid w:val="00F90B99"/>
    <w:rsid w:val="00F90E62"/>
    <w:rsid w:val="00F910DE"/>
    <w:rsid w:val="00F911A9"/>
    <w:rsid w:val="00F912E9"/>
    <w:rsid w:val="00F912EA"/>
    <w:rsid w:val="00F9165D"/>
    <w:rsid w:val="00F91699"/>
    <w:rsid w:val="00F91827"/>
    <w:rsid w:val="00F92A9B"/>
    <w:rsid w:val="00F92C23"/>
    <w:rsid w:val="00F9330F"/>
    <w:rsid w:val="00F9360D"/>
    <w:rsid w:val="00F93F4A"/>
    <w:rsid w:val="00F945FB"/>
    <w:rsid w:val="00F9474F"/>
    <w:rsid w:val="00F948F7"/>
    <w:rsid w:val="00F94ED0"/>
    <w:rsid w:val="00F957A2"/>
    <w:rsid w:val="00F95AFD"/>
    <w:rsid w:val="00F974D2"/>
    <w:rsid w:val="00F97675"/>
    <w:rsid w:val="00FA0706"/>
    <w:rsid w:val="00FA122C"/>
    <w:rsid w:val="00FA16BA"/>
    <w:rsid w:val="00FA1C80"/>
    <w:rsid w:val="00FA20FE"/>
    <w:rsid w:val="00FA36C4"/>
    <w:rsid w:val="00FA3827"/>
    <w:rsid w:val="00FA4D16"/>
    <w:rsid w:val="00FA5204"/>
    <w:rsid w:val="00FA611C"/>
    <w:rsid w:val="00FA6925"/>
    <w:rsid w:val="00FA6FA0"/>
    <w:rsid w:val="00FB0C8E"/>
    <w:rsid w:val="00FB0FC8"/>
    <w:rsid w:val="00FB1BA6"/>
    <w:rsid w:val="00FB1F72"/>
    <w:rsid w:val="00FB24D6"/>
    <w:rsid w:val="00FB2992"/>
    <w:rsid w:val="00FB2B16"/>
    <w:rsid w:val="00FB2F80"/>
    <w:rsid w:val="00FB3759"/>
    <w:rsid w:val="00FB3853"/>
    <w:rsid w:val="00FB395D"/>
    <w:rsid w:val="00FB3FAC"/>
    <w:rsid w:val="00FB5C23"/>
    <w:rsid w:val="00FB6EB2"/>
    <w:rsid w:val="00FB7438"/>
    <w:rsid w:val="00FB7852"/>
    <w:rsid w:val="00FB7862"/>
    <w:rsid w:val="00FC2608"/>
    <w:rsid w:val="00FC27A2"/>
    <w:rsid w:val="00FC3218"/>
    <w:rsid w:val="00FC4556"/>
    <w:rsid w:val="00FC4806"/>
    <w:rsid w:val="00FC4FAF"/>
    <w:rsid w:val="00FC542D"/>
    <w:rsid w:val="00FC5580"/>
    <w:rsid w:val="00FC55DF"/>
    <w:rsid w:val="00FC5882"/>
    <w:rsid w:val="00FC5AD1"/>
    <w:rsid w:val="00FC6334"/>
    <w:rsid w:val="00FC6705"/>
    <w:rsid w:val="00FC684D"/>
    <w:rsid w:val="00FC690F"/>
    <w:rsid w:val="00FC6986"/>
    <w:rsid w:val="00FC7B9E"/>
    <w:rsid w:val="00FD0082"/>
    <w:rsid w:val="00FD03DC"/>
    <w:rsid w:val="00FD0F74"/>
    <w:rsid w:val="00FD2101"/>
    <w:rsid w:val="00FD2298"/>
    <w:rsid w:val="00FD26CC"/>
    <w:rsid w:val="00FD2A47"/>
    <w:rsid w:val="00FD30F6"/>
    <w:rsid w:val="00FD351C"/>
    <w:rsid w:val="00FD382E"/>
    <w:rsid w:val="00FD42FE"/>
    <w:rsid w:val="00FD43A9"/>
    <w:rsid w:val="00FD460F"/>
    <w:rsid w:val="00FD5E6F"/>
    <w:rsid w:val="00FD70C7"/>
    <w:rsid w:val="00FD70CF"/>
    <w:rsid w:val="00FD7FA5"/>
    <w:rsid w:val="00FE0662"/>
    <w:rsid w:val="00FE090E"/>
    <w:rsid w:val="00FE0917"/>
    <w:rsid w:val="00FE0CFB"/>
    <w:rsid w:val="00FE12D2"/>
    <w:rsid w:val="00FE1D38"/>
    <w:rsid w:val="00FE1E5F"/>
    <w:rsid w:val="00FE2B87"/>
    <w:rsid w:val="00FE2E1D"/>
    <w:rsid w:val="00FE2E94"/>
    <w:rsid w:val="00FE3816"/>
    <w:rsid w:val="00FE43D5"/>
    <w:rsid w:val="00FE498E"/>
    <w:rsid w:val="00FE4AA2"/>
    <w:rsid w:val="00FE4B2C"/>
    <w:rsid w:val="00FE4C7F"/>
    <w:rsid w:val="00FE60BC"/>
    <w:rsid w:val="00FE63D6"/>
    <w:rsid w:val="00FE65F7"/>
    <w:rsid w:val="00FE6939"/>
    <w:rsid w:val="00FF0012"/>
    <w:rsid w:val="00FF02F0"/>
    <w:rsid w:val="00FF0A1A"/>
    <w:rsid w:val="00FF0FFA"/>
    <w:rsid w:val="00FF13E1"/>
    <w:rsid w:val="00FF1FC2"/>
    <w:rsid w:val="00FF3AD4"/>
    <w:rsid w:val="00FF3C46"/>
    <w:rsid w:val="00FF3EEC"/>
    <w:rsid w:val="00FF4520"/>
    <w:rsid w:val="00FF4A3C"/>
    <w:rsid w:val="00FF4C37"/>
    <w:rsid w:val="00FF5042"/>
    <w:rsid w:val="00FF52E2"/>
    <w:rsid w:val="00FF583E"/>
    <w:rsid w:val="00FF5DEF"/>
    <w:rsid w:val="00FF609A"/>
    <w:rsid w:val="00FF6166"/>
    <w:rsid w:val="00FF6AB4"/>
    <w:rsid w:val="00FF73CF"/>
    <w:rsid w:val="00FF76D3"/>
    <w:rsid w:val="00FF7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A90DC47"/>
  <w15:docId w15:val="{1FE4DAED-41DC-4921-B936-CE792AB47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E28D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930D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7930D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7930D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7930D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930DD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7930D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930D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930DD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7930DD"/>
    <w:rPr>
      <w:rFonts w:cs="Times New Roman"/>
      <w:b/>
      <w:bCs/>
    </w:rPr>
  </w:style>
  <w:style w:type="paragraph" w:styleId="ListBullet">
    <w:name w:val="List Bullet"/>
    <w:basedOn w:val="Normal"/>
    <w:rsid w:val="007930D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930D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930D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930D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7930D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930D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930D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930DD"/>
    <w:pPr>
      <w:ind w:left="284"/>
    </w:pPr>
  </w:style>
  <w:style w:type="paragraph" w:customStyle="1" w:styleId="AAFrameAddress">
    <w:name w:val="AA Frame Address"/>
    <w:basedOn w:val="Heading1"/>
    <w:rsid w:val="007930D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7930D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930D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930D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930D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930D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930DD"/>
    <w:pPr>
      <w:ind w:left="851" w:hanging="284"/>
    </w:pPr>
  </w:style>
  <w:style w:type="paragraph" w:styleId="Index4">
    <w:name w:val="index 4"/>
    <w:basedOn w:val="Normal"/>
    <w:next w:val="Normal"/>
    <w:semiHidden/>
    <w:rsid w:val="007930DD"/>
    <w:pPr>
      <w:ind w:left="1135" w:hanging="284"/>
    </w:pPr>
  </w:style>
  <w:style w:type="paragraph" w:styleId="Index6">
    <w:name w:val="index 6"/>
    <w:basedOn w:val="Normal"/>
    <w:next w:val="Normal"/>
    <w:semiHidden/>
    <w:rsid w:val="007930DD"/>
    <w:pPr>
      <w:ind w:left="1702" w:hanging="284"/>
    </w:pPr>
  </w:style>
  <w:style w:type="paragraph" w:styleId="Index5">
    <w:name w:val="index 5"/>
    <w:basedOn w:val="Normal"/>
    <w:next w:val="Normal"/>
    <w:semiHidden/>
    <w:rsid w:val="007930DD"/>
    <w:pPr>
      <w:ind w:left="1418" w:hanging="284"/>
    </w:pPr>
  </w:style>
  <w:style w:type="paragraph" w:styleId="Index7">
    <w:name w:val="index 7"/>
    <w:basedOn w:val="Normal"/>
    <w:next w:val="Normal"/>
    <w:semiHidden/>
    <w:rsid w:val="007930DD"/>
    <w:pPr>
      <w:ind w:left="1985" w:hanging="284"/>
    </w:pPr>
  </w:style>
  <w:style w:type="paragraph" w:styleId="Index8">
    <w:name w:val="index 8"/>
    <w:basedOn w:val="Normal"/>
    <w:next w:val="Normal"/>
    <w:semiHidden/>
    <w:rsid w:val="007930DD"/>
    <w:pPr>
      <w:ind w:left="2269" w:hanging="284"/>
    </w:pPr>
  </w:style>
  <w:style w:type="paragraph" w:styleId="Index9">
    <w:name w:val="index 9"/>
    <w:basedOn w:val="Normal"/>
    <w:next w:val="Normal"/>
    <w:semiHidden/>
    <w:rsid w:val="007930DD"/>
    <w:pPr>
      <w:ind w:left="2552" w:hanging="284"/>
    </w:pPr>
  </w:style>
  <w:style w:type="paragraph" w:styleId="TOC2">
    <w:name w:val="toc 2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930DD"/>
    <w:pPr>
      <w:ind w:left="851"/>
    </w:pPr>
  </w:style>
  <w:style w:type="paragraph" w:styleId="TOC5">
    <w:name w:val="toc 5"/>
    <w:basedOn w:val="Normal"/>
    <w:next w:val="Normal"/>
    <w:semiHidden/>
    <w:rsid w:val="007930DD"/>
    <w:pPr>
      <w:ind w:left="1134"/>
    </w:pPr>
  </w:style>
  <w:style w:type="paragraph" w:styleId="TOC6">
    <w:name w:val="toc 6"/>
    <w:basedOn w:val="Normal"/>
    <w:next w:val="Normal"/>
    <w:semiHidden/>
    <w:rsid w:val="007930DD"/>
    <w:pPr>
      <w:ind w:left="1418"/>
    </w:pPr>
  </w:style>
  <w:style w:type="paragraph" w:styleId="TOC7">
    <w:name w:val="toc 7"/>
    <w:basedOn w:val="Normal"/>
    <w:next w:val="Normal"/>
    <w:semiHidden/>
    <w:rsid w:val="007930DD"/>
    <w:pPr>
      <w:ind w:left="1701"/>
    </w:pPr>
  </w:style>
  <w:style w:type="paragraph" w:styleId="TOC8">
    <w:name w:val="toc 8"/>
    <w:basedOn w:val="Normal"/>
    <w:next w:val="Normal"/>
    <w:semiHidden/>
    <w:rsid w:val="007930DD"/>
    <w:pPr>
      <w:ind w:left="1985"/>
    </w:pPr>
  </w:style>
  <w:style w:type="paragraph" w:styleId="TOC9">
    <w:name w:val="toc 9"/>
    <w:basedOn w:val="Normal"/>
    <w:next w:val="Normal"/>
    <w:semiHidden/>
    <w:rsid w:val="007930DD"/>
    <w:pPr>
      <w:ind w:left="2268"/>
    </w:pPr>
  </w:style>
  <w:style w:type="paragraph" w:styleId="TableofFigures">
    <w:name w:val="table of figures"/>
    <w:basedOn w:val="Normal"/>
    <w:next w:val="Normal"/>
    <w:semiHidden/>
    <w:rsid w:val="007930DD"/>
    <w:pPr>
      <w:ind w:left="567" w:hanging="567"/>
    </w:pPr>
  </w:style>
  <w:style w:type="paragraph" w:styleId="ListBullet5">
    <w:name w:val="List Bullet 5"/>
    <w:basedOn w:val="Normal"/>
    <w:rsid w:val="007930D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7930DD"/>
    <w:pPr>
      <w:spacing w:after="120"/>
    </w:pPr>
  </w:style>
  <w:style w:type="paragraph" w:styleId="BodyTextFirstIndent">
    <w:name w:val="Body Text First Indent"/>
    <w:basedOn w:val="BodyText"/>
    <w:rsid w:val="007930DD"/>
    <w:pPr>
      <w:ind w:firstLine="284"/>
    </w:pPr>
  </w:style>
  <w:style w:type="paragraph" w:styleId="BodyTextIndent">
    <w:name w:val="Body Text Indent"/>
    <w:basedOn w:val="Normal"/>
    <w:rsid w:val="007930DD"/>
    <w:pPr>
      <w:spacing w:after="120"/>
      <w:ind w:left="283"/>
    </w:pPr>
  </w:style>
  <w:style w:type="paragraph" w:styleId="BodyTextFirstIndent2">
    <w:name w:val="Body Text First Indent 2"/>
    <w:basedOn w:val="BodyTextIndent"/>
    <w:rsid w:val="007930DD"/>
    <w:pPr>
      <w:ind w:left="284" w:firstLine="284"/>
    </w:pPr>
  </w:style>
  <w:style w:type="character" w:styleId="Strong">
    <w:name w:val="Strong"/>
    <w:qFormat/>
    <w:rsid w:val="007930DD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930D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930D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930D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930D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7930D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930D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930DD"/>
    <w:pPr>
      <w:framePr w:h="1054" w:wrap="around" w:y="5920"/>
    </w:pPr>
  </w:style>
  <w:style w:type="paragraph" w:customStyle="1" w:styleId="ReportHeading3">
    <w:name w:val="ReportHeading3"/>
    <w:basedOn w:val="ReportHeading2"/>
    <w:rsid w:val="007930DD"/>
    <w:pPr>
      <w:framePr w:h="443" w:wrap="around" w:y="8223"/>
    </w:pPr>
  </w:style>
  <w:style w:type="paragraph" w:customStyle="1" w:styleId="a">
    <w:name w:val="¢éÍ¤ÇÒÁ"/>
    <w:basedOn w:val="Normal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930D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7930D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930D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930D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930D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930D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7930DD"/>
  </w:style>
  <w:style w:type="paragraph" w:customStyle="1" w:styleId="E">
    <w:name w:val="?????????? E"/>
    <w:basedOn w:val="Normal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paragraph" w:styleId="BodyText2">
    <w:name w:val="Body Text 2"/>
    <w:basedOn w:val="Normal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B82D66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117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D71F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rsid w:val="00297C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"/>
    <w:basedOn w:val="Normal"/>
    <w:rsid w:val="009D23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D32AF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290967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9977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2">
    <w:name w:val="???"/>
    <w:basedOn w:val="Normal"/>
    <w:rsid w:val="00A958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customStyle="1" w:styleId="HeaderChar">
    <w:name w:val="Header Char"/>
    <w:link w:val="Header"/>
    <w:uiPriority w:val="99"/>
    <w:rsid w:val="00A849A3"/>
    <w:rPr>
      <w:rFonts w:ascii="Arial" w:hAnsi="Arial"/>
      <w:sz w:val="18"/>
      <w:szCs w:val="18"/>
    </w:rPr>
  </w:style>
  <w:style w:type="paragraph" w:styleId="NoSpacing">
    <w:name w:val="No Spacing"/>
    <w:link w:val="NoSpacingChar"/>
    <w:uiPriority w:val="1"/>
    <w:qFormat/>
    <w:rsid w:val="00B66518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B66518"/>
    <w:rPr>
      <w:rFonts w:ascii="Calibri" w:hAnsi="Calibri" w:cs="Cordia New"/>
      <w:sz w:val="22"/>
      <w:szCs w:val="22"/>
      <w:lang w:val="en-US" w:eastAsia="en-US" w:bidi="ar-SA"/>
    </w:rPr>
  </w:style>
  <w:style w:type="character" w:customStyle="1" w:styleId="FooterChar">
    <w:name w:val="Footer Char"/>
    <w:link w:val="Footer"/>
    <w:uiPriority w:val="99"/>
    <w:rsid w:val="00B66518"/>
    <w:rPr>
      <w:rFonts w:ascii="Arial" w:hAnsi="Arial"/>
      <w:sz w:val="18"/>
      <w:szCs w:val="18"/>
    </w:rPr>
  </w:style>
  <w:style w:type="character" w:customStyle="1" w:styleId="Heading1Char">
    <w:name w:val="Heading 1 Char"/>
    <w:link w:val="Heading1"/>
    <w:locked/>
    <w:rsid w:val="00B27F9F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BodyTextChar">
    <w:name w:val="Body Text Char"/>
    <w:aliases w:val="bt Char,body text Char,Body Char"/>
    <w:link w:val="BodyText"/>
    <w:rsid w:val="00BD79E5"/>
    <w:rPr>
      <w:rFonts w:ascii="Arial" w:hAnsi="Arial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6808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DE2F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qFormat/>
    <w:rsid w:val="00761B47"/>
    <w:rPr>
      <w:i/>
      <w:iCs/>
    </w:rPr>
  </w:style>
  <w:style w:type="character" w:customStyle="1" w:styleId="BodyText3Char">
    <w:name w:val="Body Text 3 Char"/>
    <w:link w:val="BodyText3"/>
    <w:rsid w:val="002361B2"/>
    <w:rPr>
      <w:rFonts w:cs="EucrosiaUPC"/>
      <w:sz w:val="28"/>
      <w:szCs w:val="28"/>
    </w:rPr>
  </w:style>
  <w:style w:type="paragraph" w:customStyle="1" w:styleId="CharChar0">
    <w:name w:val="อักขระ อักขระ Char Char อักขระ อักขระ"/>
    <w:basedOn w:val="Normal"/>
    <w:rsid w:val="00A458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5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FCE6C-F59D-4868-A32B-F9D499032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355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ภัทรลิสซิ่ง จำกัด (มหาชน)</vt:lpstr>
    </vt:vector>
  </TitlesOfParts>
  <Company>KPMG</Company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ภัทรลิสซิ่ง จำกัด (มหาชน)</dc:title>
  <dc:subject/>
  <dc:creator>AA</dc:creator>
  <cp:keywords/>
  <cp:lastModifiedBy>Saisamorn, Chimyoo</cp:lastModifiedBy>
  <cp:revision>3</cp:revision>
  <cp:lastPrinted>2019-11-08T02:37:00Z</cp:lastPrinted>
  <dcterms:created xsi:type="dcterms:W3CDTF">2019-11-11T07:18:00Z</dcterms:created>
  <dcterms:modified xsi:type="dcterms:W3CDTF">2019-11-11T07:20:00Z</dcterms:modified>
</cp:coreProperties>
</file>