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5A" w:rsidRPr="00A909FB" w:rsidRDefault="00B1375A" w:rsidP="0084340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F7AC4" w:rsidRPr="00A909FB" w:rsidRDefault="006F7AC4" w:rsidP="0084340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153B1B" w:rsidRPr="00A909FB" w:rsidRDefault="00153B1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A7976" w:rsidRPr="00A909FB" w:rsidRDefault="001A7976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ลูกหนี้ตามสัญญาเช่าการเงิน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:rsidR="00AC411B" w:rsidRPr="00A909FB" w:rsidRDefault="00AC411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9B4AB2" w:rsidRPr="00A909FB" w:rsidRDefault="009B4AB2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33061" w:rsidRPr="00A909FB" w:rsidRDefault="00F33061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0649CB" w:rsidRPr="00A909FB" w:rsidRDefault="000649CB" w:rsidP="00300ACF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961A31" w:rsidRPr="00A909FB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C53161" w:rsidRPr="00A909FB">
        <w:rPr>
          <w:rFonts w:ascii="Angsana New" w:hAnsi="Angsana New" w:cs="Angsana New"/>
          <w:sz w:val="30"/>
          <w:szCs w:val="30"/>
          <w:cs/>
          <w:lang w:bidi="th-TH"/>
        </w:rPr>
        <w:t>การจำแนก</w:t>
      </w:r>
      <w:r w:rsidR="00961A31" w:rsidRPr="00A909FB">
        <w:rPr>
          <w:rFonts w:ascii="Angsana New" w:hAnsi="Angsana New" w:cs="Angsana New"/>
          <w:sz w:val="30"/>
          <w:szCs w:val="30"/>
          <w:cs/>
          <w:lang w:bidi="th-TH"/>
        </w:rPr>
        <w:t>รายได้</w:t>
      </w:r>
    </w:p>
    <w:p w:rsidR="002E037E" w:rsidRPr="00A909FB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2E037E" w:rsidRPr="00A909FB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79688F" w:rsidRPr="00A909FB" w:rsidRDefault="0079688F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:rsidR="002E037E" w:rsidRPr="00A909FB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2E037E" w:rsidRPr="00A909FB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:rsidR="002E037E" w:rsidRPr="00A909FB" w:rsidRDefault="002E037E" w:rsidP="002E037E">
      <w:pPr>
        <w:pStyle w:val="index"/>
        <w:numPr>
          <w:ilvl w:val="0"/>
          <w:numId w:val="20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B3C6F" w:rsidRPr="00A909FB" w:rsidRDefault="00DB3C6F" w:rsidP="00E54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1080"/>
          <w:tab w:val="num" w:pos="16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3C6F" w:rsidRPr="00A909FB" w:rsidRDefault="00DB3C6F" w:rsidP="00DB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A909FB">
        <w:rPr>
          <w:rFonts w:ascii="Angsana New" w:hAnsi="Angsana New"/>
          <w:sz w:val="30"/>
          <w:szCs w:val="30"/>
          <w:cs/>
        </w:rPr>
        <w:t>ระหว่างกาล</w:t>
      </w:r>
      <w:r w:rsidRPr="00A909FB">
        <w:rPr>
          <w:rFonts w:ascii="Angsana New" w:hAnsi="Angsana New"/>
          <w:sz w:val="30"/>
          <w:szCs w:val="30"/>
          <w:cs/>
        </w:rPr>
        <w:t>นี้</w:t>
      </w: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697C47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E81A80" w:rsidRPr="00A909FB">
        <w:rPr>
          <w:rFonts w:ascii="Angsana New" w:hAnsi="Angsana New"/>
          <w:sz w:val="30"/>
          <w:szCs w:val="30"/>
          <w:cs/>
        </w:rPr>
        <w:t>คณะกรรมการตรวจสอบ</w:t>
      </w:r>
      <w:r w:rsidRPr="00A909FB">
        <w:rPr>
          <w:rFonts w:ascii="Angsana New" w:hAnsi="Angsana New"/>
          <w:sz w:val="30"/>
          <w:szCs w:val="30"/>
          <w:cs/>
        </w:rPr>
        <w:t>เมื่อวันที่</w:t>
      </w:r>
      <w:r w:rsidR="008E43A4" w:rsidRPr="00A909FB">
        <w:rPr>
          <w:rFonts w:ascii="Angsana New" w:hAnsi="Angsana New"/>
          <w:sz w:val="30"/>
          <w:szCs w:val="30"/>
        </w:rPr>
        <w:t xml:space="preserve"> 11 </w:t>
      </w:r>
      <w:r w:rsidR="009A7A57" w:rsidRPr="00A909FB">
        <w:rPr>
          <w:rFonts w:ascii="Angsana New" w:hAnsi="Angsana New"/>
          <w:sz w:val="30"/>
          <w:szCs w:val="30"/>
          <w:cs/>
        </w:rPr>
        <w:t>พฤศจิกายน</w:t>
      </w:r>
      <w:r w:rsidR="002F6D68" w:rsidRPr="00A909FB">
        <w:rPr>
          <w:rFonts w:ascii="Angsana New" w:hAnsi="Angsana New"/>
          <w:sz w:val="30"/>
          <w:szCs w:val="30"/>
          <w:cs/>
        </w:rPr>
        <w:t xml:space="preserve"> </w:t>
      </w:r>
      <w:r w:rsidR="000E0B82" w:rsidRPr="00A909FB">
        <w:rPr>
          <w:rFonts w:ascii="Angsana New" w:hAnsi="Angsana New"/>
          <w:sz w:val="30"/>
          <w:szCs w:val="30"/>
        </w:rPr>
        <w:t>256</w:t>
      </w:r>
      <w:r w:rsidR="001A3BDC" w:rsidRPr="00A909FB">
        <w:rPr>
          <w:rFonts w:ascii="Angsana New" w:hAnsi="Angsana New"/>
          <w:sz w:val="30"/>
          <w:szCs w:val="30"/>
        </w:rPr>
        <w:t>2</w:t>
      </w: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บริษัท ภัทรลิสซิ่ง จำกัด (มหาชน) </w:t>
      </w:r>
      <w:r w:rsidRPr="00A909FB">
        <w:rPr>
          <w:rFonts w:ascii="Angsana New" w:hAnsi="Angsana New"/>
          <w:sz w:val="30"/>
          <w:szCs w:val="30"/>
        </w:rPr>
        <w:t>“</w:t>
      </w:r>
      <w:r w:rsidRPr="00A909FB">
        <w:rPr>
          <w:rFonts w:ascii="Angsana New" w:hAnsi="Angsana New"/>
          <w:sz w:val="30"/>
          <w:szCs w:val="30"/>
          <w:cs/>
        </w:rPr>
        <w:t>บริษัท</w:t>
      </w:r>
      <w:r w:rsidRPr="00A909FB">
        <w:rPr>
          <w:rFonts w:ascii="Angsana New" w:hAnsi="Angsana New"/>
          <w:sz w:val="30"/>
          <w:szCs w:val="30"/>
        </w:rPr>
        <w:t>”</w:t>
      </w:r>
      <w:r w:rsidRPr="00A909F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252/6 อาคารสำนักงานเมืองไทยภัทรคอมเพล็กซ์ ชั้น 29 ถนนรัชดาภิเษก เขตห้วยขวาง กรุงเทพฯ 10320</w:t>
      </w: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A909FB">
        <w:rPr>
          <w:rFonts w:ascii="Angsana New" w:hAnsi="Angsana New"/>
          <w:sz w:val="30"/>
          <w:szCs w:val="30"/>
        </w:rPr>
        <w:t>15</w:t>
      </w:r>
      <w:r w:rsidRPr="00A909FB">
        <w:rPr>
          <w:rFonts w:ascii="Angsana New" w:hAnsi="Angsana New"/>
          <w:sz w:val="30"/>
          <w:szCs w:val="30"/>
          <w:cs/>
        </w:rPr>
        <w:t xml:space="preserve"> สิงหาคม 2539</w:t>
      </w: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ผู้ถือหุ้นรายใหญ่ในระหว่างงวดได้แก่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 เมืองไทยประ</w:t>
      </w:r>
      <w:r w:rsidR="005136A6" w:rsidRPr="00A909FB">
        <w:rPr>
          <w:rFonts w:ascii="Angsana New" w:hAnsi="Angsana New"/>
          <w:sz w:val="30"/>
          <w:szCs w:val="30"/>
          <w:cs/>
        </w:rPr>
        <w:t>กันชีวิต จำกัด</w:t>
      </w:r>
      <w:r w:rsidR="005F1DD9" w:rsidRPr="00A909FB">
        <w:rPr>
          <w:rFonts w:ascii="Angsana New" w:hAnsi="Angsana New"/>
          <w:sz w:val="30"/>
          <w:szCs w:val="30"/>
        </w:rPr>
        <w:t xml:space="preserve"> (</w:t>
      </w:r>
      <w:r w:rsidR="005F1DD9" w:rsidRPr="00A909FB">
        <w:rPr>
          <w:rFonts w:ascii="Angsana New" w:hAnsi="Angsana New"/>
          <w:sz w:val="30"/>
          <w:szCs w:val="30"/>
          <w:cs/>
        </w:rPr>
        <w:t>มหาชน)</w:t>
      </w:r>
      <w:r w:rsidR="005136A6" w:rsidRPr="00A909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087F54" w:rsidRPr="00A909FB">
        <w:rPr>
          <w:rFonts w:ascii="Angsana New" w:hAnsi="Angsana New"/>
          <w:sz w:val="30"/>
          <w:szCs w:val="30"/>
        </w:rPr>
        <w:t>10.00</w:t>
      </w:r>
      <w:r w:rsidRPr="00A909FB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</w:t>
      </w:r>
      <w:r w:rsidR="003D0525" w:rsidRPr="00A909FB">
        <w:rPr>
          <w:rFonts w:ascii="Angsana New" w:hAnsi="Angsana New"/>
          <w:sz w:val="30"/>
          <w:szCs w:val="30"/>
          <w:cs/>
        </w:rPr>
        <w:t>กับผู้ประกอบการที่เป็นนิติบุคคลเป็นหลัก</w:t>
      </w:r>
    </w:p>
    <w:p w:rsidR="00125C3D" w:rsidRPr="00A909FB" w:rsidRDefault="00125C3D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B1375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2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90967" w:rsidRPr="00A909F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Pr="00A909F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90967" w:rsidRPr="00A909FB" w:rsidRDefault="0029096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90967" w:rsidRPr="00A909FB" w:rsidRDefault="00290967" w:rsidP="005904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t>(ก)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909F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290967" w:rsidRPr="00A909FB" w:rsidRDefault="0029096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F7AC4" w:rsidRPr="00A909FB" w:rsidRDefault="00290967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3E0AB6" w:rsidRPr="00A909FB">
        <w:rPr>
          <w:rFonts w:ascii="Angsana New" w:hAnsi="Angsana New"/>
          <w:spacing w:val="2"/>
          <w:sz w:val="30"/>
          <w:szCs w:val="30"/>
          <w:cs/>
        </w:rPr>
        <w:t>แบบย่อ</w:t>
      </w:r>
      <w:r w:rsidRPr="00A909FB">
        <w:rPr>
          <w:rFonts w:ascii="Angsana New" w:hAnsi="Angsana New"/>
          <w:spacing w:val="2"/>
          <w:sz w:val="30"/>
          <w:szCs w:val="30"/>
          <w:cs/>
        </w:rPr>
        <w:t>นี้</w:t>
      </w:r>
      <w:r w:rsidR="00EE751E" w:rsidRPr="00A909FB">
        <w:rPr>
          <w:rFonts w:ascii="Angsana New" w:hAnsi="Angsana New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3E0AB6" w:rsidRPr="00A909FB">
        <w:rPr>
          <w:rFonts w:ascii="Angsana New" w:hAnsi="Angsana New"/>
          <w:spacing w:val="2"/>
          <w:sz w:val="30"/>
          <w:szCs w:val="30"/>
          <w:cs/>
        </w:rPr>
        <w:t xml:space="preserve"> (“งบการเงินระหว่างกาล”) </w:t>
      </w:r>
      <w:r w:rsidRPr="00A909FB">
        <w:rPr>
          <w:rFonts w:ascii="Angsana New" w:hAnsi="Angsana New"/>
          <w:spacing w:val="2"/>
          <w:sz w:val="30"/>
          <w:szCs w:val="30"/>
          <w:cs/>
        </w:rPr>
        <w:t>ตามมาตรฐานการบัญชี</w:t>
      </w:r>
      <w:r w:rsidR="003648DF"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Pr="00A909FB">
        <w:rPr>
          <w:rFonts w:ascii="Angsana New" w:hAnsi="Angsana New"/>
          <w:spacing w:val="2"/>
          <w:sz w:val="30"/>
          <w:szCs w:val="30"/>
          <w:cs/>
        </w:rPr>
        <w:t>ฉบับ</w:t>
      </w:r>
      <w:r w:rsidR="00B82679" w:rsidRPr="00A909FB">
        <w:rPr>
          <w:rFonts w:ascii="Angsana New" w:hAnsi="Angsana New"/>
          <w:spacing w:val="2"/>
          <w:sz w:val="30"/>
          <w:szCs w:val="30"/>
        </w:rPr>
        <w:t xml:space="preserve">  </w:t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ที่ </w:t>
      </w:r>
      <w:r w:rsidRPr="00A909FB">
        <w:rPr>
          <w:rFonts w:ascii="Angsana New" w:hAnsi="Angsana New"/>
          <w:spacing w:val="2"/>
          <w:sz w:val="30"/>
          <w:szCs w:val="30"/>
        </w:rPr>
        <w:t>34</w:t>
      </w:r>
      <w:r w:rsidR="003648DF"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E41E1" w:rsidRPr="00A909FB">
        <w:rPr>
          <w:rFonts w:ascii="Angsana New" w:hAnsi="Angsana New"/>
          <w:sz w:val="30"/>
          <w:szCs w:val="30"/>
          <w:cs/>
        </w:rPr>
        <w:t>เรื่อง</w:t>
      </w:r>
      <w:r w:rsidR="005E41E1" w:rsidRPr="00A909FB">
        <w:rPr>
          <w:rFonts w:ascii="Angsana New" w:hAnsi="Angsana New"/>
          <w:color w:val="FFFFFF"/>
          <w:sz w:val="30"/>
          <w:szCs w:val="30"/>
        </w:rPr>
        <w:t>-</w:t>
      </w:r>
      <w:r w:rsidR="00A53F2C"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41E1" w:rsidRPr="00A909FB">
        <w:rPr>
          <w:rFonts w:ascii="Angsana New" w:hAnsi="Angsana New"/>
          <w:color w:val="FFFFFF"/>
          <w:sz w:val="30"/>
          <w:szCs w:val="30"/>
        </w:rPr>
        <w:t>-</w:t>
      </w:r>
      <w:r w:rsidR="00AF3401"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5E41E1" w:rsidRPr="00A909F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EE751E"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:rsidR="006F7AC4" w:rsidRPr="00A909FB" w:rsidRDefault="006F7AC4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  <w:cs/>
        </w:rPr>
      </w:pPr>
    </w:p>
    <w:p w:rsidR="00F843DA" w:rsidRPr="00A909FB" w:rsidRDefault="00F843DA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color w:val="FFFFFF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</w:t>
      </w:r>
      <w:r w:rsidR="005D1D64" w:rsidRPr="00A909FB">
        <w:rPr>
          <w:rFonts w:ascii="Angsana New" w:hAnsi="Angsana New"/>
          <w:sz w:val="30"/>
          <w:szCs w:val="30"/>
          <w:cs/>
        </w:rPr>
        <w:t>กงบการเงินสำหรับปีสิ้นสุดวันที่</w:t>
      </w:r>
      <w:r w:rsidR="005D1D64" w:rsidRPr="00A909FB">
        <w:rPr>
          <w:rFonts w:ascii="Angsana New" w:hAnsi="Angsana New"/>
          <w:color w:val="FFFFFF"/>
          <w:sz w:val="30"/>
          <w:szCs w:val="30"/>
        </w:rPr>
        <w:t>-</w:t>
      </w:r>
      <w:r w:rsidR="005D1D64" w:rsidRPr="00A909FB">
        <w:rPr>
          <w:rFonts w:ascii="Angsana New" w:hAnsi="Angsana New"/>
          <w:sz w:val="30"/>
          <w:szCs w:val="30"/>
          <w:cs/>
        </w:rPr>
        <w:t>31</w:t>
      </w:r>
      <w:r w:rsidR="00245B47" w:rsidRPr="00A909FB">
        <w:rPr>
          <w:rFonts w:ascii="Angsana New" w:hAnsi="Angsana New"/>
          <w:color w:val="FFFFFF"/>
          <w:sz w:val="30"/>
          <w:szCs w:val="30"/>
        </w:rPr>
        <w:t>-</w:t>
      </w:r>
      <w:r w:rsidR="005D1D64" w:rsidRPr="00A909FB">
        <w:rPr>
          <w:rFonts w:ascii="Angsana New" w:hAnsi="Angsana New"/>
          <w:sz w:val="30"/>
          <w:szCs w:val="30"/>
          <w:cs/>
        </w:rPr>
        <w:t>ธันวาคม</w:t>
      </w:r>
      <w:r w:rsidR="00245B47"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25</w:t>
      </w:r>
      <w:r w:rsidR="003A55AD" w:rsidRPr="00A909FB">
        <w:rPr>
          <w:rFonts w:ascii="Angsana New" w:hAnsi="Angsana New"/>
          <w:sz w:val="30"/>
          <w:szCs w:val="30"/>
          <w:cs/>
        </w:rPr>
        <w:t>6</w:t>
      </w:r>
      <w:r w:rsidR="009A5730" w:rsidRPr="00A909FB">
        <w:rPr>
          <w:rFonts w:ascii="Angsana New" w:hAnsi="Angsana New"/>
          <w:sz w:val="30"/>
          <w:szCs w:val="30"/>
          <w:cs/>
        </w:rPr>
        <w:t>1</w:t>
      </w:r>
      <w:r w:rsidR="005D1D64" w:rsidRPr="00A909FB">
        <w:rPr>
          <w:rFonts w:ascii="Angsana New" w:hAnsi="Angsana New"/>
          <w:color w:val="FFFFFF"/>
          <w:sz w:val="30"/>
          <w:szCs w:val="30"/>
        </w:rPr>
        <w:t>-</w:t>
      </w:r>
      <w:r w:rsidR="00245B47" w:rsidRPr="00A909FB">
        <w:rPr>
          <w:rFonts w:ascii="Angsana New" w:hAnsi="Angsana New"/>
          <w:color w:val="FFFFFF"/>
          <w:sz w:val="30"/>
          <w:szCs w:val="30"/>
        </w:rPr>
        <w:t xml:space="preserve">       </w:t>
      </w:r>
      <w:r w:rsidR="00A2079A" w:rsidRPr="00A909FB">
        <w:rPr>
          <w:rFonts w:ascii="Angsana New" w:hAnsi="Angsana New"/>
          <w:color w:val="FFFFFF"/>
          <w:sz w:val="30"/>
          <w:szCs w:val="30"/>
        </w:rPr>
        <w:t xml:space="preserve">  </w:t>
      </w:r>
      <w:r w:rsidR="00245B47" w:rsidRPr="00A909FB">
        <w:rPr>
          <w:rFonts w:ascii="Angsana New" w:hAnsi="Angsana New"/>
          <w:color w:val="FFFFFF"/>
          <w:sz w:val="30"/>
          <w:szCs w:val="30"/>
        </w:rPr>
        <w:t xml:space="preserve">  </w:t>
      </w:r>
      <w:r w:rsidR="005D1D64" w:rsidRPr="00A909FB">
        <w:rPr>
          <w:rFonts w:ascii="Angsana New" w:hAnsi="Angsana New"/>
          <w:sz w:val="30"/>
          <w:szCs w:val="30"/>
          <w:cs/>
        </w:rPr>
        <w:t>งบการเงิน</w:t>
      </w:r>
      <w:r w:rsidRPr="00A909F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6A5EB5"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ๆ </w:t>
      </w:r>
      <w:r w:rsidR="00656A39" w:rsidRPr="00A909FB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A909FB">
        <w:rPr>
          <w:rFonts w:ascii="Angsana New" w:hAnsi="Angsana New"/>
          <w:sz w:val="30"/>
          <w:szCs w:val="30"/>
          <w:cs/>
        </w:rPr>
        <w:t xml:space="preserve"> 31 ธันวาคม 25</w:t>
      </w:r>
      <w:r w:rsidR="003A55AD" w:rsidRPr="00A909FB">
        <w:rPr>
          <w:rFonts w:ascii="Angsana New" w:hAnsi="Angsana New"/>
          <w:sz w:val="30"/>
          <w:szCs w:val="30"/>
          <w:cs/>
        </w:rPr>
        <w:t>6</w:t>
      </w:r>
      <w:r w:rsidR="009A5730" w:rsidRPr="00A909FB">
        <w:rPr>
          <w:rFonts w:ascii="Angsana New" w:hAnsi="Angsana New"/>
          <w:sz w:val="30"/>
          <w:szCs w:val="30"/>
          <w:cs/>
        </w:rPr>
        <w:t>1</w:t>
      </w:r>
    </w:p>
    <w:p w:rsidR="00290967" w:rsidRPr="00A909FB" w:rsidRDefault="00216FAC" w:rsidP="002E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="004B663C" w:rsidRPr="00A909FB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2E236E" w:rsidRPr="00A909FB">
        <w:rPr>
          <w:rFonts w:ascii="Angsana New" w:hAnsi="Angsana New"/>
          <w:i/>
          <w:iCs/>
          <w:sz w:val="30"/>
          <w:szCs w:val="30"/>
          <w:cs/>
        </w:rPr>
        <w:t>ข</w:t>
      </w:r>
      <w:r w:rsidR="004B663C" w:rsidRPr="00A909FB">
        <w:rPr>
          <w:rFonts w:ascii="Angsana New" w:hAnsi="Angsana New"/>
          <w:i/>
          <w:iCs/>
          <w:sz w:val="30"/>
          <w:szCs w:val="30"/>
          <w:cs/>
        </w:rPr>
        <w:t>)</w:t>
      </w:r>
      <w:r w:rsidR="004B663C" w:rsidRPr="00A909FB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EC28C6"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22977" w:rsidRPr="00A909F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3A55AD" w:rsidRPr="00A909F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C53161"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EC28C6" w:rsidRPr="00A909FB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:rsidR="0021240A" w:rsidRPr="00A909FB" w:rsidRDefault="0021240A" w:rsidP="00E5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9D3774" w:rsidRPr="00A909FB" w:rsidRDefault="00843400" w:rsidP="00E5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</w:t>
      </w:r>
      <w:r w:rsidR="00290967" w:rsidRPr="00A909FB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</w:t>
      </w:r>
      <w:r w:rsidR="00AD33CB" w:rsidRPr="00A909FB">
        <w:rPr>
          <w:rFonts w:ascii="Angsana New" w:hAnsi="Angsana New"/>
          <w:sz w:val="30"/>
          <w:szCs w:val="30"/>
          <w:cs/>
        </w:rPr>
        <w:t>และการประมาณการ</w:t>
      </w:r>
      <w:r w:rsidR="00290967" w:rsidRPr="00A909FB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ในการถือปฏิบัติตามนโยบายการบัญชีของบริษัท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</w:t>
      </w:r>
      <w:r w:rsidR="00C53161" w:rsidRPr="00A909FB">
        <w:rPr>
          <w:rFonts w:ascii="Angsana New" w:hAnsi="Angsana New"/>
          <w:sz w:val="30"/>
          <w:szCs w:val="30"/>
          <w:cs/>
        </w:rPr>
        <w:t>สำคัญ</w:t>
      </w:r>
      <w:r w:rsidR="00AD33CB" w:rsidRPr="00A909FB">
        <w:rPr>
          <w:rFonts w:ascii="Angsana New" w:hAnsi="Angsana New"/>
          <w:sz w:val="30"/>
          <w:szCs w:val="30"/>
          <w:cs/>
        </w:rPr>
        <w:t>ที่ใช้ในการประมาณ</w:t>
      </w:r>
      <w:r w:rsidR="003E0AB6" w:rsidRPr="00A909FB">
        <w:rPr>
          <w:rFonts w:ascii="Angsana New" w:hAnsi="Angsana New"/>
          <w:sz w:val="30"/>
          <w:szCs w:val="30"/>
          <w:cs/>
        </w:rPr>
        <w:t>การ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 ซึ่งอาจมีความไม่แน่นอนนั้นเป็นข้อมูลเดียวกันกับที่ใช้ในการจัดทำ</w:t>
      </w:r>
      <w:r w:rsidR="00290967" w:rsidRPr="00A909F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290967" w:rsidRPr="00A909FB">
        <w:rPr>
          <w:rFonts w:ascii="Angsana New" w:hAnsi="Angsana New"/>
          <w:sz w:val="30"/>
          <w:szCs w:val="30"/>
        </w:rPr>
        <w:t xml:space="preserve">31 </w:t>
      </w:r>
      <w:r w:rsidR="00290967"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55AD" w:rsidRPr="00A909FB">
        <w:rPr>
          <w:rFonts w:ascii="Angsana New" w:hAnsi="Angsana New"/>
          <w:sz w:val="30"/>
          <w:szCs w:val="30"/>
        </w:rPr>
        <w:t>25</w:t>
      </w:r>
      <w:r w:rsidR="003A55AD" w:rsidRPr="00A909FB">
        <w:rPr>
          <w:rFonts w:ascii="Angsana New" w:hAnsi="Angsana New"/>
          <w:sz w:val="30"/>
          <w:szCs w:val="30"/>
          <w:cs/>
        </w:rPr>
        <w:t>6</w:t>
      </w:r>
      <w:r w:rsidR="009A5730" w:rsidRPr="00A909FB">
        <w:rPr>
          <w:rFonts w:ascii="Angsana New" w:hAnsi="Angsana New"/>
          <w:sz w:val="30"/>
          <w:szCs w:val="30"/>
          <w:cs/>
        </w:rPr>
        <w:t>1</w:t>
      </w:r>
      <w:r w:rsidR="00F308C1" w:rsidRPr="00A909FB">
        <w:rPr>
          <w:rFonts w:ascii="Angsana New" w:hAnsi="Angsana New"/>
          <w:sz w:val="30"/>
          <w:szCs w:val="30"/>
          <w:cs/>
        </w:rPr>
        <w:t xml:space="preserve"> เว้น</w:t>
      </w:r>
      <w:r w:rsidR="00AD33CB" w:rsidRPr="00A909FB">
        <w:rPr>
          <w:rFonts w:ascii="Angsana New" w:hAnsi="Angsana New"/>
          <w:sz w:val="30"/>
          <w:szCs w:val="30"/>
          <w:cs/>
        </w:rPr>
        <w:t>แต่</w:t>
      </w:r>
      <w:r w:rsidR="00F308C1" w:rsidRPr="00A909FB">
        <w:rPr>
          <w:rFonts w:ascii="Angsana New" w:hAnsi="Angsana New"/>
          <w:sz w:val="30"/>
          <w:szCs w:val="30"/>
          <w:cs/>
        </w:rPr>
        <w:t>การรับรู้รายได้ที่ต้องใช้วิจารณญาณ</w:t>
      </w:r>
      <w:r w:rsidR="00AD33CB" w:rsidRPr="00A909FB">
        <w:rPr>
          <w:rFonts w:ascii="Angsana New" w:hAnsi="Angsana New"/>
          <w:sz w:val="30"/>
          <w:szCs w:val="30"/>
          <w:cs/>
        </w:rPr>
        <w:t>เพิ่มเติม</w:t>
      </w:r>
      <w:r w:rsidR="00F308C1" w:rsidRPr="00A909FB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</w:t>
      </w:r>
      <w:r w:rsidR="00AD33CB" w:rsidRPr="00A909F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C53161" w:rsidRPr="00A909FB">
        <w:rPr>
          <w:rFonts w:ascii="Angsana New" w:hAnsi="Angsana New"/>
          <w:sz w:val="30"/>
          <w:szCs w:val="30"/>
          <w:cs/>
        </w:rPr>
        <w:t xml:space="preserve">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ฉบับที่ </w:t>
      </w:r>
      <w:r w:rsidR="00AD33CB" w:rsidRPr="00A909FB">
        <w:rPr>
          <w:rFonts w:ascii="Angsana New" w:hAnsi="Angsana New"/>
          <w:sz w:val="30"/>
          <w:szCs w:val="30"/>
        </w:rPr>
        <w:t xml:space="preserve">15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เรื่อง </w:t>
      </w:r>
      <w:r w:rsidR="00AD33CB" w:rsidRPr="00A909FB">
        <w:rPr>
          <w:rFonts w:ascii="Angsana New" w:hAnsi="Angsana New"/>
          <w:i/>
          <w:iCs/>
          <w:sz w:val="30"/>
          <w:szCs w:val="30"/>
          <w:cs/>
        </w:rPr>
        <w:t xml:space="preserve">รายได้จากสัญญาที่ทำกับลูกค้า </w:t>
      </w:r>
      <w:r w:rsidR="00AD33CB" w:rsidRPr="00A909FB">
        <w:rPr>
          <w:rFonts w:ascii="Angsana New" w:hAnsi="Angsana New"/>
          <w:sz w:val="30"/>
          <w:szCs w:val="30"/>
        </w:rPr>
        <w:t>(“TFRS 15”)</w:t>
      </w:r>
      <w:r w:rsidR="00AD33CB"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AD33CB" w:rsidRPr="00A909FB">
        <w:rPr>
          <w:rFonts w:ascii="Angsana New" w:hAnsi="Angsana New"/>
          <w:sz w:val="30"/>
          <w:szCs w:val="30"/>
          <w:cs/>
        </w:rPr>
        <w:t>ที่บริษัทถือปฏิบัติเป็นครั้งแรกแทนมาตรฐานการบัญชี</w:t>
      </w:r>
      <w:r w:rsidR="0043078F" w:rsidRPr="00A909FB">
        <w:rPr>
          <w:rFonts w:ascii="Angsana New" w:hAnsi="Angsana New"/>
          <w:sz w:val="30"/>
          <w:szCs w:val="30"/>
          <w:cs/>
        </w:rPr>
        <w:t xml:space="preserve">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ฉบับที่ </w:t>
      </w:r>
      <w:r w:rsidR="00AD33CB" w:rsidRPr="00A909FB">
        <w:rPr>
          <w:rFonts w:ascii="Angsana New" w:hAnsi="Angsana New"/>
          <w:sz w:val="30"/>
          <w:szCs w:val="30"/>
        </w:rPr>
        <w:t xml:space="preserve">18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เรื่อง </w:t>
      </w:r>
      <w:r w:rsidR="00AD33CB" w:rsidRPr="00A909FB">
        <w:rPr>
          <w:rFonts w:ascii="Angsana New" w:hAnsi="Angsana New"/>
          <w:i/>
          <w:iCs/>
          <w:sz w:val="30"/>
          <w:szCs w:val="30"/>
          <w:cs/>
        </w:rPr>
        <w:t xml:space="preserve">รายได้ </w:t>
      </w:r>
      <w:r w:rsidR="00AD33CB" w:rsidRPr="00A909FB">
        <w:rPr>
          <w:rFonts w:ascii="Angsana New" w:hAnsi="Angsana New"/>
          <w:sz w:val="30"/>
          <w:szCs w:val="30"/>
        </w:rPr>
        <w:t>(“T</w:t>
      </w:r>
      <w:r w:rsidR="00172650" w:rsidRPr="00A909FB">
        <w:rPr>
          <w:rFonts w:ascii="Angsana New" w:hAnsi="Angsana New"/>
          <w:sz w:val="30"/>
          <w:szCs w:val="30"/>
        </w:rPr>
        <w:t>AS</w:t>
      </w:r>
      <w:r w:rsidR="00AD33CB" w:rsidRPr="00A909FB">
        <w:rPr>
          <w:rFonts w:ascii="Angsana New" w:hAnsi="Angsana New"/>
          <w:sz w:val="30"/>
          <w:szCs w:val="30"/>
        </w:rPr>
        <w:t xml:space="preserve"> 18”)</w:t>
      </w:r>
      <w:r w:rsidR="00AD33CB"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AD33CB" w:rsidRPr="00A909FB">
        <w:rPr>
          <w:rFonts w:ascii="Angsana New" w:hAnsi="Angsana New"/>
          <w:sz w:val="30"/>
          <w:szCs w:val="30"/>
          <w:cs/>
        </w:rPr>
        <w:t>มาตรฐานการบัญชี</w:t>
      </w:r>
      <w:r w:rsidR="0043078F" w:rsidRPr="00A909FB">
        <w:rPr>
          <w:rFonts w:ascii="Angsana New" w:hAnsi="Angsana New"/>
          <w:sz w:val="30"/>
          <w:szCs w:val="30"/>
          <w:cs/>
        </w:rPr>
        <w:t xml:space="preserve">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ฉบับที่ </w:t>
      </w:r>
      <w:r w:rsidR="00AD33CB" w:rsidRPr="00A909FB">
        <w:rPr>
          <w:rFonts w:ascii="Angsana New" w:hAnsi="Angsana New"/>
          <w:sz w:val="30"/>
          <w:szCs w:val="30"/>
        </w:rPr>
        <w:t xml:space="preserve">11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เรื่อง </w:t>
      </w:r>
      <w:r w:rsidR="00AD33CB" w:rsidRPr="00A909FB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 </w:t>
      </w:r>
      <w:r w:rsidR="00AD33CB" w:rsidRPr="00A909FB">
        <w:rPr>
          <w:rFonts w:ascii="Angsana New" w:hAnsi="Angsana New"/>
          <w:sz w:val="30"/>
          <w:szCs w:val="30"/>
        </w:rPr>
        <w:t xml:space="preserve">(“TAS 11”) </w:t>
      </w:r>
      <w:r w:rsidR="00AD33CB" w:rsidRPr="00A909FB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</w:t>
      </w:r>
      <w:r w:rsidR="00F308C1" w:rsidRPr="00A909FB">
        <w:rPr>
          <w:rFonts w:ascii="Angsana New" w:hAnsi="Angsana New"/>
          <w:sz w:val="30"/>
          <w:szCs w:val="30"/>
          <w:cs/>
        </w:rPr>
        <w:t xml:space="preserve"> </w:t>
      </w:r>
    </w:p>
    <w:p w:rsidR="00622977" w:rsidRPr="00A909FB" w:rsidRDefault="00622977" w:rsidP="00E51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D33CB" w:rsidRPr="00A909FB" w:rsidRDefault="00AD33CB" w:rsidP="00E5150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ตาม</w:t>
      </w:r>
      <w:r w:rsidRPr="00A909FB">
        <w:rPr>
          <w:rFonts w:ascii="Angsana New" w:hAnsi="Angsana New"/>
          <w:sz w:val="30"/>
          <w:szCs w:val="30"/>
        </w:rPr>
        <w:t xml:space="preserve"> TFRS 15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บริษัทรับรู้รายได้เมื่อลูกค้ามีอำนาจควบคุมในสินค้าหรือบริการ ด้วยจำนวนเงินที่สะท้อนถึงสิ่ง    ตอบแทนที่บริษัทคาดว่าจะมีสิทธิได้รับ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A909FB">
        <w:rPr>
          <w:rFonts w:ascii="Angsana New" w:hAnsi="Angsana New"/>
          <w:sz w:val="30"/>
          <w:szCs w:val="30"/>
        </w:rPr>
        <w:t xml:space="preserve">TAS 18 </w:t>
      </w:r>
      <w:r w:rsidRPr="00A909FB">
        <w:rPr>
          <w:rFonts w:ascii="Angsana New" w:hAnsi="Angsana New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:rsidR="00AD33CB" w:rsidRPr="00A909FB" w:rsidRDefault="00AD33CB" w:rsidP="00AD33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AD33CB" w:rsidRPr="00A909FB" w:rsidRDefault="00AD33CB" w:rsidP="00AD3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</w:t>
      </w:r>
      <w:r w:rsidR="00A40189" w:rsidRPr="00A909FB">
        <w:rPr>
          <w:rFonts w:ascii="Angsana New" w:hAnsi="Angsana New"/>
          <w:sz w:val="30"/>
          <w:szCs w:val="30"/>
          <w:cs/>
        </w:rPr>
        <w:t>ใหม่</w:t>
      </w:r>
      <w:r w:rsidRPr="00A909FB">
        <w:rPr>
          <w:rFonts w:ascii="Angsana New" w:hAnsi="Angsana New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909FB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มาตรฐานการรายงานทางการเงินที่ออกใหม่ที่เกี่ยวกับการดำเนินงานของบริษัทได้เปิดเผยในหมายเหตุข้อ </w:t>
      </w:r>
      <w:r w:rsidR="0053113F">
        <w:rPr>
          <w:rFonts w:ascii="Angsana New" w:hAnsi="Angsana New"/>
          <w:sz w:val="30"/>
          <w:szCs w:val="30"/>
        </w:rPr>
        <w:t>19</w:t>
      </w:r>
    </w:p>
    <w:p w:rsidR="00087F54" w:rsidRPr="00A909FB" w:rsidRDefault="00087F54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375A" w:rsidRPr="00A909FB" w:rsidRDefault="00E65529" w:rsidP="005904F4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br w:type="page"/>
      </w:r>
      <w:r w:rsidR="00434798" w:rsidRPr="00A909FB">
        <w:rPr>
          <w:rFonts w:ascii="Angsana New" w:hAnsi="Angsana New"/>
          <w:b/>
          <w:bCs/>
          <w:sz w:val="30"/>
          <w:szCs w:val="30"/>
        </w:rPr>
        <w:t>3</w:t>
      </w:r>
      <w:r w:rsidR="00B1375A" w:rsidRPr="00A909FB">
        <w:rPr>
          <w:rFonts w:ascii="Angsana New" w:hAnsi="Angsana New"/>
          <w:b/>
          <w:bCs/>
          <w:sz w:val="30"/>
          <w:szCs w:val="30"/>
        </w:rPr>
        <w:tab/>
      </w:r>
      <w:r w:rsidR="00000175" w:rsidRPr="00A909F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000175" w:rsidRPr="00A909FB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54B9C" w:rsidRPr="00A909FB" w:rsidRDefault="00954B9C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30"/>
          <w:szCs w:val="30"/>
        </w:rPr>
      </w:pPr>
    </w:p>
    <w:p w:rsidR="00B1375A" w:rsidRPr="00A909FB" w:rsidRDefault="00ED316E" w:rsidP="00CF5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Cs/>
          <w:sz w:val="30"/>
          <w:szCs w:val="30"/>
        </w:rPr>
      </w:pPr>
      <w:r w:rsidRPr="00A909FB">
        <w:rPr>
          <w:rFonts w:ascii="Angsana New" w:hAnsi="Angsana New"/>
          <w:b/>
          <w:sz w:val="30"/>
          <w:szCs w:val="30"/>
          <w:cs/>
        </w:rPr>
        <w:t>ความสัมพันธ์ที่</w:t>
      </w:r>
      <w:r w:rsidR="001B691A" w:rsidRPr="00A909FB">
        <w:rPr>
          <w:rFonts w:ascii="Angsana New" w:hAnsi="Angsana New"/>
          <w:b/>
          <w:sz w:val="30"/>
          <w:szCs w:val="30"/>
          <w:cs/>
        </w:rPr>
        <w:t>บริษัท</w:t>
      </w:r>
      <w:r w:rsidRPr="00A909FB">
        <w:rPr>
          <w:rFonts w:ascii="Angsana New" w:hAnsi="Angsana New"/>
          <w:b/>
          <w:sz w:val="30"/>
          <w:szCs w:val="30"/>
          <w:cs/>
        </w:rPr>
        <w:t>มีกับผู้บริหารสำคัญและกิจการที่เกี่ยวข้องกัน</w:t>
      </w:r>
      <w:r w:rsidR="00CF56DB" w:rsidRPr="00A909FB">
        <w:rPr>
          <w:rFonts w:ascii="Angsana New" w:hAnsi="Angsana New"/>
          <w:b/>
          <w:sz w:val="30"/>
          <w:szCs w:val="30"/>
          <w:cs/>
        </w:rPr>
        <w:t xml:space="preserve"> มีดัง</w:t>
      </w:r>
      <w:r w:rsidR="001B691A" w:rsidRPr="00A909FB">
        <w:rPr>
          <w:rFonts w:ascii="Angsana New" w:hAnsi="Angsana New"/>
          <w:b/>
          <w:sz w:val="30"/>
          <w:szCs w:val="30"/>
          <w:cs/>
        </w:rPr>
        <w:t>นี้</w:t>
      </w:r>
      <w:r w:rsidR="00CF56DB" w:rsidRPr="00A909FB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B1375A" w:rsidRPr="00A909FB" w:rsidRDefault="00B1375A" w:rsidP="00590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115"/>
        <w:gridCol w:w="3195"/>
      </w:tblGrid>
      <w:tr w:rsidR="00B1375A" w:rsidRPr="00EA4A80" w:rsidTr="009450C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B1375A" w:rsidRPr="00A909FB" w:rsidRDefault="00B1375A" w:rsidP="005904F4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843400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5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560C2F"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C02F2"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4C02F2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5" w:type="dxa"/>
            <w:shd w:val="clear" w:color="auto" w:fill="auto"/>
          </w:tcPr>
          <w:p w:rsidR="00B1375A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F1DD9" w:rsidRPr="00EA4A80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5F1DD9" w:rsidRPr="00A909FB" w:rsidRDefault="005F1DD9" w:rsidP="005904F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</w:tcPr>
          <w:p w:rsidR="005F1DD9" w:rsidRPr="00A909FB" w:rsidRDefault="005F1DD9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5F1DD9" w:rsidRPr="00A909FB" w:rsidRDefault="005F1DD9" w:rsidP="005904F4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บุคคลที่มีอำนาจและความ</w:t>
            </w:r>
            <w:r w:rsidR="00087F54"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รับผิดชอบ</w:t>
            </w: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</w:t>
            </w:r>
            <w:r w:rsidR="00622977"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</w:r>
            <w:r w:rsidRPr="00A909FB">
              <w:rPr>
                <w:rFonts w:ascii="Angsana New" w:hAnsi="Angsana New"/>
                <w:spacing w:val="-10"/>
                <w:sz w:val="30"/>
                <w:szCs w:val="30"/>
                <w:cs/>
              </w:rPr>
              <w:t>4 รายแรก และผู้ดำรงตำแหน่งเทียบเท่าผู้บริหารรายที่ 4 ทุกราย  ต่อจากกรรมการผู้จัดการบริษัท  (ไม่ว่าจะทำหน้าที่ในระดับบริหารหรือไม่)</w:t>
            </w:r>
          </w:p>
        </w:tc>
      </w:tr>
      <w:tr w:rsidR="00B1375A" w:rsidRPr="00EA4A80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791170"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1170" w:rsidRPr="00A909F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2115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791170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3C66EF" w:rsidRPr="00A909FB">
              <w:rPr>
                <w:rFonts w:ascii="Angsana New" w:hAnsi="Angsana New"/>
                <w:sz w:val="30"/>
                <w:szCs w:val="30"/>
              </w:rPr>
              <w:t xml:space="preserve">10.00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="007106FA"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4C04" w:rsidRPr="00A909F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B1375A" w:rsidRPr="00A909FB" w:rsidRDefault="00B1375A" w:rsidP="005904F4">
            <w:pPr>
              <w:tabs>
                <w:tab w:val="clear" w:pos="227"/>
                <w:tab w:val="clear" w:pos="680"/>
                <w:tab w:val="clear" w:pos="907"/>
                <w:tab w:val="left" w:pos="45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02F2" w:rsidRPr="00A909F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106FA"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1170" w:rsidRPr="00A909FB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1375A" w:rsidRPr="00EA4A80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909F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A909F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A909F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  <w:p w:rsidR="00B1375A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115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791170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BB3EC5" w:rsidRPr="00A909FB">
              <w:rPr>
                <w:rFonts w:ascii="Angsana New" w:hAnsi="Angsana New"/>
                <w:sz w:val="30"/>
                <w:szCs w:val="30"/>
              </w:rPr>
              <w:t>8.89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="00534C04" w:rsidRPr="00A909FB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</w:p>
          <w:p w:rsidR="00B1375A" w:rsidRPr="00A909FB" w:rsidRDefault="007106FA" w:rsidP="005904F4">
            <w:pPr>
              <w:tabs>
                <w:tab w:val="clear" w:pos="227"/>
                <w:tab w:val="clear" w:pos="680"/>
                <w:tab w:val="clear" w:pos="907"/>
                <w:tab w:val="left" w:pos="45"/>
              </w:tabs>
              <w:spacing w:line="240" w:lineRule="auto"/>
              <w:ind w:left="45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791170" w:rsidRPr="00A909FB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B1375A" w:rsidRPr="00A909FB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1375A" w:rsidRPr="00EA4A80" w:rsidTr="00653A1B">
        <w:trPr>
          <w:trHeight w:val="20"/>
        </w:trPr>
        <w:tc>
          <w:tcPr>
            <w:tcW w:w="3960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5" w:type="dxa"/>
            <w:shd w:val="clear" w:color="auto" w:fill="auto"/>
          </w:tcPr>
          <w:p w:rsidR="00B1375A" w:rsidRPr="00A909FB" w:rsidRDefault="00B1375A" w:rsidP="005904F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5" w:type="dxa"/>
            <w:shd w:val="clear" w:color="auto" w:fill="auto"/>
          </w:tcPr>
          <w:p w:rsidR="00321D40" w:rsidRPr="00A909FB" w:rsidRDefault="009839AD" w:rsidP="005904F4">
            <w:pPr>
              <w:tabs>
                <w:tab w:val="clear" w:pos="454"/>
                <w:tab w:val="clear" w:pos="680"/>
                <w:tab w:val="clear" w:pos="907"/>
                <w:tab w:val="left" w:pos="45"/>
                <w:tab w:val="left" w:pos="432"/>
              </w:tabs>
              <w:spacing w:line="240" w:lineRule="auto"/>
              <w:ind w:left="45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บริษัทถือหุ้นร้อยละ</w:t>
            </w:r>
            <w:r w:rsidRPr="00A909FB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>0.39</w:t>
            </w:r>
            <w:r w:rsidRPr="00A909FB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B1375A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07"/>
                <w:tab w:val="left" w:pos="432"/>
              </w:tabs>
              <w:spacing w:line="240" w:lineRule="auto"/>
              <w:ind w:left="207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224398" w:rsidRPr="00A909FB" w:rsidRDefault="00224398" w:rsidP="00E5150D">
      <w:pPr>
        <w:pStyle w:val="block"/>
        <w:spacing w:after="0" w:line="240" w:lineRule="auto"/>
        <w:ind w:left="0" w:right="-43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B1375A" w:rsidRPr="00A909FB" w:rsidRDefault="00B1375A" w:rsidP="00E5150D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</w:t>
      </w:r>
      <w:r w:rsidR="00E81FC9" w:rsidRPr="00A909FB">
        <w:rPr>
          <w:rFonts w:ascii="Angsana New" w:hAnsi="Angsana New" w:cs="Angsana New"/>
          <w:b/>
          <w:sz w:val="30"/>
          <w:szCs w:val="30"/>
          <w:cs/>
          <w:lang w:bidi="th-TH"/>
        </w:rPr>
        <w:t>สำหรับรายการกับบุคคลหรือกิจการที่เกี่ยวข้องกันอธิบายได้</w:t>
      </w:r>
      <w:r w:rsidR="00CF56DB" w:rsidRPr="00A909FB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ดังต่อไปนี้</w:t>
      </w:r>
    </w:p>
    <w:p w:rsidR="00B1375A" w:rsidRPr="00A909FB" w:rsidRDefault="00B1375A" w:rsidP="00E5150D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4230"/>
        <w:gridCol w:w="4590"/>
      </w:tblGrid>
      <w:tr w:rsidR="00B1375A" w:rsidRPr="00EA4A80" w:rsidTr="00B156E5">
        <w:tc>
          <w:tcPr>
            <w:tcW w:w="4230" w:type="dxa"/>
          </w:tcPr>
          <w:p w:rsidR="00B1375A" w:rsidRPr="00A909FB" w:rsidRDefault="00FC542D" w:rsidP="005904F4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                   </w:t>
            </w:r>
            <w:r w:rsidR="00B1375A" w:rsidRPr="00A909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590" w:type="dxa"/>
          </w:tcPr>
          <w:p w:rsidR="00B1375A" w:rsidRPr="00A909FB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B1375A" w:rsidRPr="00EA4A80" w:rsidTr="00B156E5">
        <w:tc>
          <w:tcPr>
            <w:tcW w:w="4230" w:type="dxa"/>
          </w:tcPr>
          <w:p w:rsidR="00B1375A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ค่าเช่ารับจากสัญญาเช่าดำเนินงาน</w:t>
            </w:r>
          </w:p>
        </w:tc>
        <w:tc>
          <w:tcPr>
            <w:tcW w:w="4590" w:type="dxa"/>
          </w:tcPr>
          <w:p w:rsidR="00B1375A" w:rsidRPr="00A909FB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  <w:tr w:rsidR="00B1375A" w:rsidRPr="00EA4A80" w:rsidTr="00B156E5">
        <w:tc>
          <w:tcPr>
            <w:tcW w:w="4230" w:type="dxa"/>
          </w:tcPr>
          <w:p w:rsidR="00B1375A" w:rsidRPr="00A909FB" w:rsidRDefault="00B1375A" w:rsidP="005904F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4590" w:type="dxa"/>
          </w:tcPr>
          <w:p w:rsidR="00B1375A" w:rsidRPr="00A909FB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  <w:tr w:rsidR="00B1375A" w:rsidRPr="00EA4A80" w:rsidTr="00B156E5">
        <w:tc>
          <w:tcPr>
            <w:tcW w:w="4230" w:type="dxa"/>
          </w:tcPr>
          <w:p w:rsidR="00B1375A" w:rsidRPr="00A909FB" w:rsidRDefault="00B1375A" w:rsidP="0059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ค่าเบี้ยประกันจ่าย</w:t>
            </w:r>
          </w:p>
        </w:tc>
        <w:tc>
          <w:tcPr>
            <w:tcW w:w="4590" w:type="dxa"/>
          </w:tcPr>
          <w:p w:rsidR="00B1375A" w:rsidRPr="00A909FB" w:rsidRDefault="00B1375A" w:rsidP="005904F4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</w:tbl>
    <w:p w:rsidR="006F3927" w:rsidRPr="00A909FB" w:rsidRDefault="006F3927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B3B5E" w:rsidRPr="00A909FB" w:rsidRDefault="00925DC8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br w:type="page"/>
      </w:r>
      <w:r w:rsidR="00DB3B5E" w:rsidRPr="00A909FB">
        <w:rPr>
          <w:rFonts w:ascii="Angsana New" w:hAnsi="Angsana New"/>
          <w:sz w:val="30"/>
          <w:szCs w:val="30"/>
          <w:cs/>
        </w:rPr>
        <w:t>รายการที่สำคัญกับผู้บริหารสำคัญและกิจการที่เกี่ยวข้องกันสำหรับงวดสามเดือนและ</w:t>
      </w:r>
      <w:r w:rsidR="001931DF" w:rsidRPr="00A909FB">
        <w:rPr>
          <w:rFonts w:ascii="Angsana New" w:hAnsi="Angsana New"/>
          <w:sz w:val="30"/>
          <w:szCs w:val="30"/>
          <w:cs/>
        </w:rPr>
        <w:t>เก้าเดือน</w:t>
      </w:r>
      <w:r w:rsidR="00DB3B5E" w:rsidRPr="00A909FB">
        <w:rPr>
          <w:rFonts w:ascii="Angsana New" w:hAnsi="Angsana New"/>
          <w:sz w:val="30"/>
          <w:szCs w:val="30"/>
          <w:cs/>
        </w:rPr>
        <w:t>สิ้นสุดวันที่</w:t>
      </w:r>
      <w:r w:rsidR="00DB3B5E" w:rsidRPr="00A909FB">
        <w:rPr>
          <w:rFonts w:ascii="Angsana New" w:hAnsi="Angsana New"/>
          <w:sz w:val="30"/>
          <w:szCs w:val="30"/>
        </w:rPr>
        <w:t xml:space="preserve">             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DB3B5E" w:rsidRPr="00A909FB">
        <w:rPr>
          <w:rFonts w:ascii="Angsana New" w:hAnsi="Angsana New"/>
          <w:spacing w:val="4"/>
          <w:sz w:val="30"/>
          <w:szCs w:val="30"/>
          <w:cs/>
        </w:rPr>
        <w:t xml:space="preserve"> 2562 และ 2561</w:t>
      </w:r>
      <w:r w:rsidR="00DB3B5E" w:rsidRPr="00A909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DB3B5E" w:rsidRPr="00A909FB" w:rsidRDefault="00DB3B5E" w:rsidP="00DB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31DF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31DF" w:rsidRPr="00A909FB" w:rsidRDefault="001931DF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31DF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A909FB">
              <w:rPr>
                <w:rFonts w:ascii="Angsana New" w:hAnsi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:rsidR="001931DF" w:rsidRPr="00A909FB" w:rsidRDefault="00F411D8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12,022</w:t>
            </w:r>
          </w:p>
        </w:tc>
        <w:tc>
          <w:tcPr>
            <w:tcW w:w="27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10,965</w:t>
            </w:r>
          </w:p>
        </w:tc>
      </w:tr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รายได้ส่วนลดค่าเบี้ยประกัน </w:t>
            </w:r>
          </w:p>
        </w:tc>
        <w:tc>
          <w:tcPr>
            <w:tcW w:w="1260" w:type="dxa"/>
            <w:shd w:val="clear" w:color="auto" w:fill="auto"/>
          </w:tcPr>
          <w:p w:rsidR="001931DF" w:rsidRPr="00A909FB" w:rsidRDefault="00F411D8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2,830</w:t>
            </w:r>
          </w:p>
        </w:tc>
      </w:tr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:rsidR="001931DF" w:rsidRPr="00A909FB" w:rsidRDefault="00561BED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21,01</w:t>
            </w:r>
            <w:r w:rsidR="00A22D3F" w:rsidRPr="00A909F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21,452</w:t>
            </w:r>
          </w:p>
        </w:tc>
      </w:tr>
      <w:tr w:rsidR="001931DF" w:rsidRPr="00EA4A80" w:rsidTr="001931DF">
        <w:tc>
          <w:tcPr>
            <w:tcW w:w="648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1931DF" w:rsidRPr="00A909FB" w:rsidRDefault="001931DF" w:rsidP="0019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1931DF" w:rsidRPr="00A909FB" w:rsidRDefault="001931DF" w:rsidP="001931D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669A" w:rsidRPr="00EA4A80" w:rsidTr="001931DF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สำหรับงวดเก้าเดือนสิ้นสุดวันที่ 30 กันยายน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69A" w:rsidRPr="00EA4A80" w:rsidTr="001931DF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669A" w:rsidRPr="00EA4A80" w:rsidTr="001931DF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A909FB">
              <w:rPr>
                <w:rFonts w:ascii="Angsana New" w:hAnsi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669A" w:rsidRPr="00EA4A80" w:rsidTr="001931DF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:rsidR="0019669A" w:rsidRPr="00A909FB" w:rsidRDefault="00F411D8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35,042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32,962</w:t>
            </w:r>
          </w:p>
        </w:tc>
      </w:tr>
      <w:tr w:rsidR="0019669A" w:rsidRPr="00EA4A80" w:rsidTr="001931DF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รายได้ส่วนลดค่าเบี้ยประกัน </w:t>
            </w:r>
          </w:p>
        </w:tc>
        <w:tc>
          <w:tcPr>
            <w:tcW w:w="1260" w:type="dxa"/>
            <w:shd w:val="clear" w:color="auto" w:fill="auto"/>
          </w:tcPr>
          <w:p w:rsidR="0019669A" w:rsidRPr="00A909FB" w:rsidRDefault="00F411D8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6,142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6,790</w:t>
            </w:r>
          </w:p>
        </w:tc>
      </w:tr>
      <w:tr w:rsidR="0019669A" w:rsidRPr="00EA4A80" w:rsidTr="001931DF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:rsidR="0019669A" w:rsidRPr="00A909FB" w:rsidRDefault="00561BED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61,60</w:t>
            </w:r>
            <w:r w:rsidR="00A22D3F" w:rsidRPr="00A909F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65,217</w:t>
            </w:r>
          </w:p>
        </w:tc>
      </w:tr>
    </w:tbl>
    <w:p w:rsidR="001931DF" w:rsidRPr="00A909FB" w:rsidRDefault="001931DF" w:rsidP="0019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:rsidR="00817181" w:rsidRPr="00A909FB" w:rsidRDefault="00817181" w:rsidP="00590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A909FB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817181" w:rsidRPr="00A909FB" w:rsidRDefault="00817181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67128" w:rsidRPr="00A909FB" w:rsidRDefault="00817181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ค่าตอบแทนผู้บริหารสำคัญนี้เป็นผลประโยชน์ที่จ่ายให้แก่กรรมการและผู้บริหารของบริษัท ประกอบด้วยค่าตอบแทนผู้บริหารที่เป็นตัวเงิน</w:t>
      </w:r>
      <w:r w:rsidR="006A7FA3"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ได้แก่</w:t>
      </w:r>
      <w:r w:rsidR="00804789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เงินเดือน ผลประโยชน์ที่เกี่ยวข้อง ซึ่งรวมถึงภาระผูกพันผลประโยชน์</w:t>
      </w:r>
      <w:r w:rsidR="00BF6D33"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โครงการ</w:t>
      </w:r>
      <w:r w:rsidR="005F1DD9" w:rsidRPr="00A909FB">
        <w:rPr>
          <w:rFonts w:ascii="Angsana New" w:hAnsi="Angsana New"/>
          <w:sz w:val="30"/>
          <w:szCs w:val="30"/>
          <w:cs/>
        </w:rPr>
        <w:t>ผลประโยชน์หลังออกจากงาน</w:t>
      </w:r>
      <w:r w:rsidRPr="00A909FB">
        <w:rPr>
          <w:rFonts w:ascii="Angsana New" w:hAnsi="Angsana New"/>
          <w:sz w:val="30"/>
          <w:szCs w:val="30"/>
          <w:cs/>
        </w:rPr>
        <w:t xml:space="preserve"> และค่าตอบแทนกรรมการ </w:t>
      </w:r>
    </w:p>
    <w:p w:rsidR="0019669A" w:rsidRPr="00A909FB" w:rsidRDefault="0019669A" w:rsidP="00196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669A" w:rsidRPr="00A909FB" w:rsidRDefault="0019669A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669A" w:rsidRPr="00A909FB" w:rsidRDefault="0019669A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669A" w:rsidRPr="00A909FB" w:rsidRDefault="0019669A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19669A" w:rsidRPr="00A909FB" w:rsidRDefault="0019669A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:rsidR="0019669A" w:rsidRPr="00A909FB" w:rsidRDefault="00B2027B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/>
              </w:rPr>
              <w:t>7,591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/>
              </w:rPr>
              <w:t>7,299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9669A" w:rsidRPr="00A909FB" w:rsidRDefault="00B2027B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9669A" w:rsidRPr="00A909FB" w:rsidRDefault="001C0DE7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730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669A" w:rsidRPr="00A909FB" w:rsidRDefault="00B2027B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8,350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669A" w:rsidRPr="00A909FB" w:rsidRDefault="00175633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1C0D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029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:rsidR="0019669A" w:rsidRPr="00A909FB" w:rsidRDefault="00B2027B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22,77</w:t>
            </w:r>
            <w:r w:rsidR="00A530ED"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21,897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9669A" w:rsidRPr="00A909FB" w:rsidRDefault="00B2027B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2,277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9669A" w:rsidRPr="00A909FB" w:rsidRDefault="00D93556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1C0DE7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19669A" w:rsidRPr="00EA4A80" w:rsidTr="0016534B">
        <w:tc>
          <w:tcPr>
            <w:tcW w:w="648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669A" w:rsidRPr="00A909FB" w:rsidRDefault="00B2027B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25,05</w:t>
            </w:r>
            <w:r w:rsidR="00A530ED" w:rsidRPr="00A909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9669A" w:rsidRPr="00A909FB" w:rsidRDefault="0019669A" w:rsidP="0019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669A" w:rsidRPr="00A909FB" w:rsidRDefault="0019669A" w:rsidP="0019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C0D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4,087</w:t>
            </w:r>
          </w:p>
        </w:tc>
      </w:tr>
    </w:tbl>
    <w:p w:rsidR="00CF237C" w:rsidRPr="00A909FB" w:rsidRDefault="00D10422" w:rsidP="00D7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br w:type="page"/>
      </w:r>
      <w:r w:rsidR="00B1375A" w:rsidRPr="00A909FB">
        <w:rPr>
          <w:rFonts w:ascii="Angsana New" w:hAnsi="Angsana New"/>
          <w:sz w:val="30"/>
          <w:szCs w:val="30"/>
          <w:cs/>
        </w:rPr>
        <w:t>ยอดคงเหลือ</w:t>
      </w:r>
      <w:r w:rsidR="009839AD" w:rsidRPr="00A909FB">
        <w:rPr>
          <w:rFonts w:ascii="Angsana New" w:hAnsi="Angsana New"/>
          <w:sz w:val="30"/>
          <w:szCs w:val="30"/>
          <w:cs/>
        </w:rPr>
        <w:t>ที่สำคัญ</w:t>
      </w:r>
      <w:r w:rsidR="00B1375A" w:rsidRPr="00A909FB">
        <w:rPr>
          <w:rFonts w:ascii="Angsana New" w:hAnsi="Angsana New"/>
          <w:sz w:val="30"/>
          <w:szCs w:val="30"/>
          <w:cs/>
        </w:rPr>
        <w:t xml:space="preserve">กับกิจการที่เกี่ยวข้องกัน </w:t>
      </w:r>
      <w:r w:rsidR="00150E9A" w:rsidRPr="00A909FB">
        <w:rPr>
          <w:rFonts w:ascii="Angsana New" w:hAnsi="Angsana New"/>
          <w:sz w:val="30"/>
          <w:szCs w:val="30"/>
          <w:cs/>
        </w:rPr>
        <w:t xml:space="preserve">ณ </w:t>
      </w:r>
      <w:r w:rsidR="00BB6E1D" w:rsidRPr="00A909FB">
        <w:rPr>
          <w:rFonts w:ascii="Angsana New" w:hAnsi="Angsana New"/>
          <w:sz w:val="30"/>
          <w:szCs w:val="30"/>
          <w:cs/>
        </w:rPr>
        <w:t xml:space="preserve">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1D1B49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F56" w:rsidRPr="00A909FB">
        <w:rPr>
          <w:rFonts w:ascii="Angsana New" w:hAnsi="Angsana New"/>
          <w:sz w:val="30"/>
          <w:szCs w:val="30"/>
          <w:cs/>
        </w:rPr>
        <w:t xml:space="preserve">2562 และ </w:t>
      </w:r>
      <w:r w:rsidR="00894F56" w:rsidRPr="00A909FB">
        <w:rPr>
          <w:rFonts w:ascii="Angsana New" w:hAnsi="Angsana New"/>
          <w:sz w:val="30"/>
          <w:szCs w:val="30"/>
        </w:rPr>
        <w:t xml:space="preserve">31 </w:t>
      </w:r>
      <w:r w:rsidR="00894F56" w:rsidRPr="00A909FB">
        <w:rPr>
          <w:rFonts w:ascii="Angsana New" w:hAnsi="Angsana New"/>
          <w:sz w:val="30"/>
          <w:szCs w:val="30"/>
          <w:cs/>
        </w:rPr>
        <w:t xml:space="preserve">ธันวาคม 2561 </w:t>
      </w:r>
      <w:r w:rsidR="00B1375A" w:rsidRPr="00A909FB">
        <w:rPr>
          <w:rFonts w:ascii="Angsana New" w:hAnsi="Angsana New"/>
          <w:sz w:val="30"/>
          <w:szCs w:val="30"/>
          <w:cs/>
        </w:rPr>
        <w:t>มีดังนี้</w:t>
      </w:r>
    </w:p>
    <w:p w:rsidR="00F65DAD" w:rsidRPr="00A909FB" w:rsidRDefault="00F65DAD" w:rsidP="0059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269"/>
        <w:gridCol w:w="236"/>
        <w:gridCol w:w="1204"/>
      </w:tblGrid>
      <w:tr w:rsidR="00DE1816" w:rsidRPr="00EA4A80" w:rsidTr="00340EDE">
        <w:tc>
          <w:tcPr>
            <w:tcW w:w="6570" w:type="dxa"/>
          </w:tcPr>
          <w:p w:rsidR="00DE1816" w:rsidRPr="00A909FB" w:rsidRDefault="00DE1816" w:rsidP="00083E1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9" w:type="dxa"/>
          </w:tcPr>
          <w:p w:rsidR="00DE1816" w:rsidRPr="00A909FB" w:rsidRDefault="001931DF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DE1816" w:rsidRPr="00A909FB" w:rsidRDefault="00DE1816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E1816" w:rsidRPr="00A909FB" w:rsidRDefault="00DE1816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361B2" w:rsidRPr="00EA4A80" w:rsidTr="00340EDE">
        <w:tc>
          <w:tcPr>
            <w:tcW w:w="6570" w:type="dxa"/>
          </w:tcPr>
          <w:p w:rsidR="002361B2" w:rsidRPr="00A909FB" w:rsidRDefault="002361B2" w:rsidP="00083E1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9" w:type="dxa"/>
          </w:tcPr>
          <w:p w:rsidR="002361B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894F56" w:rsidRPr="00A909FB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2361B2" w:rsidRPr="00A909FB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61B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894F56" w:rsidRPr="00A909FB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2361B2" w:rsidRPr="00EA4A80" w:rsidTr="00340EDE">
        <w:tc>
          <w:tcPr>
            <w:tcW w:w="6570" w:type="dxa"/>
          </w:tcPr>
          <w:p w:rsidR="002361B2" w:rsidRPr="00A909FB" w:rsidRDefault="002361B2" w:rsidP="00083E1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9" w:type="dxa"/>
            <w:gridSpan w:val="3"/>
          </w:tcPr>
          <w:p w:rsidR="002361B2" w:rsidRPr="00A909FB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1B2" w:rsidRPr="00EA4A80" w:rsidTr="00340EDE">
        <w:trPr>
          <w:trHeight w:val="81"/>
        </w:trPr>
        <w:tc>
          <w:tcPr>
            <w:tcW w:w="6570" w:type="dxa"/>
          </w:tcPr>
          <w:p w:rsidR="002361B2" w:rsidRPr="00A909FB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9" w:type="dxa"/>
          </w:tcPr>
          <w:p w:rsidR="002361B2" w:rsidRPr="00A909FB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361B2" w:rsidRPr="00A909FB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2361B2" w:rsidRPr="00A909FB" w:rsidRDefault="002361B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:rsidR="00965E92" w:rsidRPr="00A909FB" w:rsidRDefault="00561BED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36,</w:t>
            </w:r>
            <w:r w:rsidR="00BF3DC9" w:rsidRPr="00A909F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3F4C6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42,874</w:t>
            </w: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269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เมืองไทย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เรียล เอสเตท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(สุทธิจากค่าเผื่อการด้อยค่าจำนวน 4.1 ล้านบาท)</w:t>
            </w:r>
          </w:p>
        </w:tc>
        <w:tc>
          <w:tcPr>
            <w:tcW w:w="1269" w:type="dxa"/>
          </w:tcPr>
          <w:p w:rsidR="00965E92" w:rsidRPr="00A909FB" w:rsidRDefault="00561BED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5BD5" w:rsidRPr="00EA4A80" w:rsidTr="00340EDE">
        <w:tc>
          <w:tcPr>
            <w:tcW w:w="6570" w:type="dxa"/>
          </w:tcPr>
          <w:p w:rsidR="00D25EA2" w:rsidRPr="00A909FB" w:rsidRDefault="00D25EA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</w:tcPr>
          <w:p w:rsidR="00C95BD5" w:rsidRPr="00A909FB" w:rsidRDefault="00C95BD5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95BD5" w:rsidRPr="00A909FB" w:rsidRDefault="00C95BD5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C95BD5" w:rsidRPr="00A909FB" w:rsidRDefault="00C95BD5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9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9" w:type="dxa"/>
          </w:tcPr>
          <w:p w:rsidR="00965E92" w:rsidRPr="00A909FB" w:rsidRDefault="00F411D8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126,209</w:t>
            </w: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463E3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129,399</w:t>
            </w: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9" w:type="dxa"/>
          </w:tcPr>
          <w:p w:rsidR="00965E92" w:rsidRPr="00A909FB" w:rsidRDefault="00F411D8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36,255</w:t>
            </w: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463E3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41,809</w:t>
            </w: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9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E92" w:rsidRPr="00EA4A80" w:rsidTr="00340EDE">
        <w:tc>
          <w:tcPr>
            <w:tcW w:w="6570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9" w:type="dxa"/>
          </w:tcPr>
          <w:p w:rsidR="00965E92" w:rsidRPr="00A909FB" w:rsidRDefault="00F411D8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3,364</w:t>
            </w:r>
          </w:p>
        </w:tc>
        <w:tc>
          <w:tcPr>
            <w:tcW w:w="236" w:type="dxa"/>
          </w:tcPr>
          <w:p w:rsidR="00965E92" w:rsidRPr="00A909FB" w:rsidRDefault="00965E92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965E92" w:rsidRPr="00A909FB" w:rsidRDefault="00463E39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</w:tr>
    </w:tbl>
    <w:p w:rsidR="00083E11" w:rsidRPr="00A909FB" w:rsidRDefault="00083E11" w:rsidP="00E7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3D13" w:rsidRPr="00A909FB" w:rsidRDefault="00E73D13" w:rsidP="00E7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4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6641D" w:rsidRPr="00A909FB" w:rsidRDefault="0086641D" w:rsidP="00E7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269"/>
        <w:gridCol w:w="236"/>
        <w:gridCol w:w="1204"/>
      </w:tblGrid>
      <w:tr w:rsidR="007F721A" w:rsidRPr="00EA4A80" w:rsidTr="00340EDE">
        <w:tc>
          <w:tcPr>
            <w:tcW w:w="6570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F721A" w:rsidRPr="00A909FB" w:rsidRDefault="001931DF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721A" w:rsidRPr="00EA4A80" w:rsidTr="00340EDE">
        <w:tc>
          <w:tcPr>
            <w:tcW w:w="6570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B87307" w:rsidRPr="00A909FB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B87307" w:rsidRPr="00A909FB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7F721A" w:rsidRPr="00EA4A80" w:rsidTr="00340EDE">
        <w:tc>
          <w:tcPr>
            <w:tcW w:w="6570" w:type="dxa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9" w:type="dxa"/>
            <w:gridSpan w:val="3"/>
          </w:tcPr>
          <w:p w:rsidR="007F721A" w:rsidRPr="00A909FB" w:rsidRDefault="007F721A" w:rsidP="007F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E39" w:rsidRPr="00EA4A80" w:rsidTr="00340EDE">
        <w:tc>
          <w:tcPr>
            <w:tcW w:w="6570" w:type="dxa"/>
          </w:tcPr>
          <w:p w:rsidR="00463E39" w:rsidRPr="00A909FB" w:rsidRDefault="00463E39" w:rsidP="00463E39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เงินสดในมือ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:rsidR="00463E39" w:rsidRPr="00A909FB" w:rsidRDefault="00F411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463E39" w:rsidRPr="00EA4A80" w:rsidTr="00340EDE">
        <w:tc>
          <w:tcPr>
            <w:tcW w:w="6570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:rsidR="00463E39" w:rsidRPr="00A909FB" w:rsidRDefault="005371DB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9,901</w:t>
            </w:r>
          </w:p>
        </w:tc>
        <w:tc>
          <w:tcPr>
            <w:tcW w:w="236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</w:tr>
      <w:tr w:rsidR="00463E39" w:rsidRPr="00EA4A80" w:rsidTr="00340EDE">
        <w:tc>
          <w:tcPr>
            <w:tcW w:w="6570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:rsidR="00463E39" w:rsidRPr="00A909FB" w:rsidRDefault="00F411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  <w:r w:rsidR="005371DB" w:rsidRPr="00A909FB">
              <w:rPr>
                <w:rFonts w:ascii="Angsana New" w:hAnsi="Angsana New"/>
                <w:sz w:val="30"/>
                <w:szCs w:val="30"/>
              </w:rPr>
              <w:t>47,773</w:t>
            </w:r>
          </w:p>
        </w:tc>
        <w:tc>
          <w:tcPr>
            <w:tcW w:w="236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101,246</w:t>
            </w:r>
          </w:p>
        </w:tc>
      </w:tr>
      <w:tr w:rsidR="00463E39" w:rsidRPr="00EA4A80" w:rsidTr="00340EDE">
        <w:tc>
          <w:tcPr>
            <w:tcW w:w="6570" w:type="dxa"/>
          </w:tcPr>
          <w:p w:rsidR="00463E39" w:rsidRPr="00A909FB" w:rsidRDefault="00463E39" w:rsidP="00463E39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A909FB" w:rsidRDefault="00F411D8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157,808</w:t>
            </w:r>
          </w:p>
        </w:tc>
        <w:tc>
          <w:tcPr>
            <w:tcW w:w="236" w:type="dxa"/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A909FB" w:rsidRDefault="00463E39" w:rsidP="00463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106,960</w:t>
            </w:r>
          </w:p>
        </w:tc>
      </w:tr>
    </w:tbl>
    <w:p w:rsidR="0086641D" w:rsidRPr="00A909FB" w:rsidRDefault="00B63CA6" w:rsidP="0086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ab/>
      </w:r>
    </w:p>
    <w:p w:rsidR="00E73D13" w:rsidRPr="00A909FB" w:rsidRDefault="0086641D" w:rsidP="0086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tab/>
      </w:r>
      <w:r w:rsidR="00E73D13" w:rsidRPr="00A909FB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เงินสดและรายการเทียบเท่าเงินสดทั้งหมดของบริษัท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1D1B49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07309" w:rsidRPr="00A909FB">
        <w:rPr>
          <w:rFonts w:ascii="Angsana New" w:hAnsi="Angsana New"/>
          <w:spacing w:val="-4"/>
          <w:sz w:val="30"/>
          <w:szCs w:val="30"/>
          <w:cs/>
        </w:rPr>
        <w:t>256</w:t>
      </w:r>
      <w:r w:rsidR="00B87307" w:rsidRPr="00A909FB">
        <w:rPr>
          <w:rFonts w:ascii="Angsana New" w:hAnsi="Angsana New"/>
          <w:spacing w:val="-4"/>
          <w:sz w:val="30"/>
          <w:szCs w:val="30"/>
          <w:cs/>
        </w:rPr>
        <w:t>2</w:t>
      </w:r>
      <w:r w:rsidR="00107309" w:rsidRPr="00A909FB">
        <w:rPr>
          <w:rFonts w:ascii="Angsana New" w:hAnsi="Angsana New"/>
          <w:spacing w:val="-4"/>
          <w:sz w:val="30"/>
          <w:szCs w:val="30"/>
          <w:cs/>
        </w:rPr>
        <w:t xml:space="preserve"> และ 31 ธันวาคม 256</w:t>
      </w:r>
      <w:r w:rsidR="00B87307" w:rsidRPr="00A909FB">
        <w:rPr>
          <w:rFonts w:ascii="Angsana New" w:hAnsi="Angsana New"/>
          <w:spacing w:val="-4"/>
          <w:sz w:val="30"/>
          <w:szCs w:val="30"/>
          <w:cs/>
        </w:rPr>
        <w:t>1</w:t>
      </w:r>
      <w:r w:rsidR="00107309" w:rsidRPr="00A909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73D13" w:rsidRPr="00A909FB">
        <w:rPr>
          <w:rFonts w:ascii="Angsana New" w:hAnsi="Angsana New"/>
          <w:spacing w:val="-4"/>
          <w:sz w:val="30"/>
          <w:szCs w:val="30"/>
          <w:cs/>
        </w:rPr>
        <w:t>เป็นสกุล</w:t>
      </w:r>
      <w:r w:rsidR="0009753C" w:rsidRPr="00A909FB">
        <w:rPr>
          <w:rFonts w:ascii="Angsana New" w:hAnsi="Angsana New"/>
          <w:spacing w:val="-4"/>
          <w:sz w:val="30"/>
          <w:szCs w:val="30"/>
          <w:cs/>
        </w:rPr>
        <w:br/>
      </w:r>
      <w:r w:rsidR="00B63CA6" w:rsidRPr="00A909FB">
        <w:rPr>
          <w:rFonts w:ascii="Angsana New" w:hAnsi="Angsana New"/>
          <w:spacing w:val="-4"/>
          <w:sz w:val="30"/>
          <w:szCs w:val="30"/>
          <w:cs/>
        </w:rPr>
        <w:tab/>
      </w:r>
      <w:r w:rsidR="00E73D13" w:rsidRPr="00A909FB">
        <w:rPr>
          <w:rFonts w:ascii="Angsana New" w:hAnsi="Angsana New"/>
          <w:spacing w:val="-4"/>
          <w:sz w:val="30"/>
          <w:szCs w:val="30"/>
          <w:cs/>
        </w:rPr>
        <w:t>เงินบาท</w:t>
      </w:r>
    </w:p>
    <w:p w:rsidR="00BB6EB0" w:rsidRPr="00A909FB" w:rsidRDefault="00BB6EB0" w:rsidP="00421C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21CDC" w:rsidRPr="00A909FB" w:rsidRDefault="00083E11" w:rsidP="00E65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73D13" w:rsidRPr="00A909FB">
        <w:rPr>
          <w:rFonts w:ascii="Angsana New" w:hAnsi="Angsana New"/>
          <w:b/>
          <w:bCs/>
          <w:sz w:val="30"/>
          <w:szCs w:val="30"/>
          <w:cs/>
        </w:rPr>
        <w:t>5</w:t>
      </w:r>
      <w:r w:rsidR="00421CDC" w:rsidRPr="00A909FB">
        <w:rPr>
          <w:rFonts w:ascii="Angsana New" w:hAnsi="Angsana New"/>
          <w:b/>
          <w:bCs/>
          <w:sz w:val="30"/>
          <w:szCs w:val="30"/>
        </w:rPr>
        <w:tab/>
      </w:r>
      <w:r w:rsidR="00421CDC"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:rsidR="00DB3B5E" w:rsidRPr="007F5CAE" w:rsidRDefault="00DB3B5E" w:rsidP="00E65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179"/>
      </w:tblGrid>
      <w:tr w:rsidR="007F721A" w:rsidRPr="00EA4A80" w:rsidTr="00965E92">
        <w:tc>
          <w:tcPr>
            <w:tcW w:w="648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F721A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721A" w:rsidRPr="00EA4A80" w:rsidTr="00965E92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CC53FE" w:rsidRPr="00A909FB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CC53FE" w:rsidRPr="00A909FB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7F721A" w:rsidRPr="00EA4A80" w:rsidTr="00965E92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9" w:type="dxa"/>
            <w:gridSpan w:val="3"/>
            <w:hideMark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E39" w:rsidRPr="00EA4A80" w:rsidTr="00965E92">
        <w:tc>
          <w:tcPr>
            <w:tcW w:w="6480" w:type="dxa"/>
            <w:hideMark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16</w:t>
            </w:r>
            <w:r w:rsidR="002B0CCB" w:rsidRPr="00A909FB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70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208,795</w:t>
            </w:r>
          </w:p>
        </w:tc>
      </w:tr>
      <w:tr w:rsidR="00463E39" w:rsidRPr="00EA4A80" w:rsidTr="00965E92">
        <w:tc>
          <w:tcPr>
            <w:tcW w:w="6480" w:type="dxa"/>
            <w:hideMark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63E39" w:rsidRPr="00EA4A80" w:rsidTr="00965E92">
        <w:tc>
          <w:tcPr>
            <w:tcW w:w="6480" w:type="dxa"/>
            <w:hideMark/>
          </w:tcPr>
          <w:p w:rsidR="00463E39" w:rsidRPr="00A909FB" w:rsidRDefault="00463E39" w:rsidP="007F5C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3E39" w:rsidRPr="00A909FB" w:rsidRDefault="00F411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  <w:tc>
          <w:tcPr>
            <w:tcW w:w="270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</w:tr>
      <w:tr w:rsidR="00463E39" w:rsidRPr="00EA4A80" w:rsidTr="001319A0">
        <w:tc>
          <w:tcPr>
            <w:tcW w:w="6480" w:type="dxa"/>
            <w:hideMark/>
          </w:tcPr>
          <w:p w:rsidR="00463E39" w:rsidRPr="00A909FB" w:rsidRDefault="00463E39" w:rsidP="007F5C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3E39" w:rsidRPr="00A909FB" w:rsidRDefault="00F411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  <w:tab w:val="left" w:pos="972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B0CCB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1,777</w:t>
            </w:r>
          </w:p>
        </w:tc>
        <w:tc>
          <w:tcPr>
            <w:tcW w:w="270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201,877</w:t>
            </w:r>
          </w:p>
        </w:tc>
      </w:tr>
      <w:tr w:rsidR="007F721A" w:rsidRPr="007F5CAE" w:rsidTr="001319A0">
        <w:tc>
          <w:tcPr>
            <w:tcW w:w="6480" w:type="dxa"/>
            <w:hideMark/>
          </w:tcPr>
          <w:p w:rsidR="007F721A" w:rsidRPr="007F5CAE" w:rsidRDefault="007F721A" w:rsidP="00E65529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F721A" w:rsidRPr="007F5CAE" w:rsidRDefault="007F721A" w:rsidP="00E6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7F721A" w:rsidRPr="007F5CAE" w:rsidRDefault="007F721A" w:rsidP="00E6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:rsidR="007F721A" w:rsidRPr="007F5CAE" w:rsidRDefault="007F721A" w:rsidP="00E65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53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F721A" w:rsidRPr="00EA4A80" w:rsidTr="005025A4">
        <w:tc>
          <w:tcPr>
            <w:tcW w:w="6480" w:type="dxa"/>
          </w:tcPr>
          <w:p w:rsidR="007F721A" w:rsidRPr="00A909FB" w:rsidRDefault="007F721A" w:rsidP="007F5C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463E39"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463E39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721A" w:rsidRPr="00EA4A80" w:rsidTr="005025A4">
        <w:tc>
          <w:tcPr>
            <w:tcW w:w="6480" w:type="dxa"/>
          </w:tcPr>
          <w:p w:rsidR="007F721A" w:rsidRPr="00A909FB" w:rsidRDefault="007F721A" w:rsidP="007F5C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9" w:type="dxa"/>
            <w:gridSpan w:val="3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189" w:rsidRPr="00EA4A80" w:rsidTr="001319A0">
        <w:tc>
          <w:tcPr>
            <w:tcW w:w="6480" w:type="dxa"/>
            <w:hideMark/>
          </w:tcPr>
          <w:p w:rsidR="00A40189" w:rsidRPr="00A909FB" w:rsidRDefault="00A40189" w:rsidP="007F5C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cs/>
                <w:lang w:val="en-US"/>
              </w:rPr>
              <w:t>หนี้สงสัยจะสูญสำหรับงวดสามเดือนและ</w:t>
            </w:r>
            <w:r w:rsidR="001931DF" w:rsidRPr="00A909FB">
              <w:rPr>
                <w:rFonts w:ascii="Angsana New" w:hAnsi="Angsana New" w:cs="Angsana New"/>
                <w:cs/>
                <w:lang w:val="en-US"/>
              </w:rPr>
              <w:t>เก้าเดือน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สิ้นสุดวันที่ </w:t>
            </w:r>
            <w:r w:rsidR="001931DF" w:rsidRPr="00A909FB">
              <w:rPr>
                <w:rFonts w:ascii="Angsana New" w:hAnsi="Angsana New" w:cs="Angsana New"/>
                <w:cs/>
                <w:lang w:val="en-US"/>
              </w:rPr>
              <w:t>30 กันยายน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4018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0189" w:rsidRPr="00A909FB" w:rsidRDefault="00A4018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:rsidR="00A40189" w:rsidRPr="00A909FB" w:rsidRDefault="00A4018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F721A" w:rsidRPr="007F5CAE" w:rsidRDefault="007F721A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B1375A" w:rsidRPr="00A909FB" w:rsidRDefault="00B1375A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ลูกหนี้ค่าเช่าตามสัญญาเช่าดำเนินงาน</w:t>
      </w:r>
      <w:r w:rsidR="00D1443F" w:rsidRPr="00A909FB">
        <w:rPr>
          <w:rFonts w:ascii="Angsana New" w:hAnsi="Angsana New"/>
          <w:sz w:val="30"/>
          <w:szCs w:val="30"/>
          <w:cs/>
        </w:rPr>
        <w:t xml:space="preserve"> </w:t>
      </w:r>
      <w:r w:rsidR="003201E0" w:rsidRPr="00A909FB">
        <w:rPr>
          <w:rFonts w:ascii="Angsana New" w:hAnsi="Angsana New"/>
          <w:sz w:val="30"/>
          <w:szCs w:val="30"/>
          <w:cs/>
        </w:rPr>
        <w:t>วิเคราะห์</w:t>
      </w:r>
      <w:r w:rsidRPr="00A909FB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2361B2" w:rsidRPr="007F5CAE" w:rsidRDefault="002361B2" w:rsidP="00E65529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7F721A" w:rsidRPr="00EA4A80" w:rsidTr="005E51B8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7F721A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721A" w:rsidRPr="00EA4A80" w:rsidTr="005E51B8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463E39"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463E39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F721A" w:rsidRPr="00EA4A80" w:rsidTr="005E51B8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21A" w:rsidRPr="00EA4A80" w:rsidTr="005E51B8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ลูกหนี้ปกติ</w:t>
            </w:r>
          </w:p>
        </w:tc>
        <w:tc>
          <w:tcPr>
            <w:tcW w:w="126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1A" w:rsidRPr="00EA4A80" w:rsidTr="0019669A">
        <w:trPr>
          <w:trHeight w:val="86"/>
        </w:trPr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  </w:t>
            </w:r>
            <w:r w:rsidRPr="00A909FB">
              <w:rPr>
                <w:rFonts w:ascii="Angsana New" w:hAnsi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7F721A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11</w:t>
            </w:r>
            <w:r w:rsidR="002B0CCB" w:rsidRPr="00A909FB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161,665</w:t>
            </w:r>
          </w:p>
        </w:tc>
      </w:tr>
      <w:tr w:rsidR="007F721A" w:rsidRPr="00EA4A80" w:rsidTr="005E51B8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  </w:t>
            </w:r>
            <w:r w:rsidRPr="00A909FB">
              <w:rPr>
                <w:rFonts w:ascii="Angsana New" w:hAnsi="Angsana New"/>
                <w:cs/>
                <w:lang w:val="en-US"/>
              </w:rPr>
              <w:t>เกินวันครบกำหนดชำระ</w:t>
            </w:r>
            <w:r w:rsidRPr="00A909FB">
              <w:rPr>
                <w:rFonts w:ascii="Angsana New" w:hAnsi="Angsana New"/>
                <w:lang w:val="en-US"/>
              </w:rPr>
              <w:t>:</w:t>
            </w:r>
          </w:p>
        </w:tc>
        <w:tc>
          <w:tcPr>
            <w:tcW w:w="126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21A" w:rsidRPr="00EA4A80" w:rsidTr="005E51B8">
        <w:tc>
          <w:tcPr>
            <w:tcW w:w="6480" w:type="dxa"/>
          </w:tcPr>
          <w:p w:rsidR="007F721A" w:rsidRPr="00A909FB" w:rsidRDefault="007F721A" w:rsidP="007F5CAE">
            <w:pPr>
              <w:pStyle w:val="a1"/>
              <w:tabs>
                <w:tab w:val="clear" w:pos="1080"/>
                <w:tab w:val="left" w:pos="549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cs/>
                <w:lang w:val="en-US"/>
              </w:rPr>
              <w:tab/>
              <w:t xml:space="preserve">น้อยกว่า </w:t>
            </w:r>
            <w:r w:rsidRPr="00A909FB">
              <w:rPr>
                <w:rFonts w:ascii="Angsana New" w:hAnsi="Angsana New"/>
                <w:lang w:val="en-US"/>
              </w:rPr>
              <w:t>3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</w:tcPr>
          <w:p w:rsidR="007F721A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36,411</w:t>
            </w: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34,549</w:t>
            </w:r>
          </w:p>
        </w:tc>
      </w:tr>
      <w:tr w:rsidR="007F721A" w:rsidRPr="00EA4A80" w:rsidTr="005E51B8">
        <w:tc>
          <w:tcPr>
            <w:tcW w:w="6480" w:type="dxa"/>
          </w:tcPr>
          <w:p w:rsidR="007F721A" w:rsidRPr="00A909FB" w:rsidRDefault="0009753C" w:rsidP="007F5CAE">
            <w:pPr>
              <w:pStyle w:val="a1"/>
              <w:tabs>
                <w:tab w:val="clear" w:pos="1080"/>
                <w:tab w:val="left" w:pos="549"/>
                <w:tab w:val="left" w:pos="774"/>
              </w:tabs>
              <w:spacing w:line="380" w:lineRule="exact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ab/>
            </w:r>
            <w:r w:rsidR="007F721A" w:rsidRPr="00A909FB">
              <w:rPr>
                <w:rFonts w:ascii="Angsana New" w:hAnsi="Angsana New"/>
                <w:lang w:val="en-US"/>
              </w:rPr>
              <w:t xml:space="preserve">3 </w:t>
            </w:r>
            <w:r w:rsidR="007F721A" w:rsidRPr="00A909FB">
              <w:rPr>
                <w:rFonts w:ascii="Angsana New" w:hAnsi="Angsana New"/>
                <w:cs/>
                <w:lang w:val="en-US"/>
              </w:rPr>
              <w:t>-</w:t>
            </w:r>
            <w:r w:rsidR="007F721A" w:rsidRPr="00A909FB">
              <w:rPr>
                <w:rFonts w:ascii="Angsana New" w:hAnsi="Angsana New"/>
                <w:lang w:val="en-US"/>
              </w:rPr>
              <w:t xml:space="preserve"> 6 </w:t>
            </w:r>
            <w:r w:rsidR="007F721A" w:rsidRPr="00A909FB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7F721A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4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F721A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1"/>
              <w:tabs>
                <w:tab w:val="clear" w:pos="1080"/>
                <w:tab w:val="left" w:pos="522"/>
              </w:tabs>
              <w:spacing w:line="380" w:lineRule="exact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ab/>
            </w:r>
            <w:r w:rsidRPr="00A909FB">
              <w:rPr>
                <w:rFonts w:ascii="Angsana New" w:hAnsi="Angsana New"/>
                <w:lang w:val="en-US"/>
              </w:rPr>
              <w:t xml:space="preserve">6 </w:t>
            </w:r>
            <w:r w:rsidRPr="00A909FB">
              <w:rPr>
                <w:rFonts w:ascii="Angsana New" w:hAnsi="Angsana New"/>
                <w:cs/>
                <w:lang w:val="en-US"/>
              </w:rPr>
              <w:t>-</w:t>
            </w:r>
            <w:r w:rsidRPr="00A909FB">
              <w:rPr>
                <w:rFonts w:ascii="Angsana New" w:hAnsi="Angsana New"/>
                <w:lang w:val="en-US"/>
              </w:rPr>
              <w:t xml:space="preserve"> 12 </w:t>
            </w:r>
            <w:r w:rsidRPr="00A909FB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1,91</w:t>
            </w:r>
            <w:r w:rsidR="002B0CCB" w:rsidRPr="00A909F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1"/>
              <w:tabs>
                <w:tab w:val="clear" w:pos="1080"/>
                <w:tab w:val="left" w:pos="522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ab/>
              <w:t xml:space="preserve">เกินกว่า </w:t>
            </w:r>
            <w:r w:rsidRPr="00A909FB">
              <w:rPr>
                <w:rFonts w:ascii="Angsana New" w:hAnsi="Angsana New"/>
                <w:lang w:val="en-US"/>
              </w:rPr>
              <w:t xml:space="preserve">12 </w:t>
            </w:r>
            <w:r w:rsidRPr="00A909FB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9,654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6,835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1"/>
              <w:tabs>
                <w:tab w:val="clear" w:pos="1080"/>
                <w:tab w:val="left" w:pos="342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รวมลูกหนี้ปกติ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2B0CCB" w:rsidRPr="00A909FB">
              <w:rPr>
                <w:rFonts w:ascii="Angsana New" w:hAnsi="Angsana New"/>
                <w:sz w:val="30"/>
                <w:szCs w:val="30"/>
                <w:lang w:val="en-GB"/>
              </w:rPr>
              <w:t>8,695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208,795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1"/>
              <w:tabs>
                <w:tab w:val="clear" w:pos="1080"/>
                <w:tab w:val="left" w:pos="342"/>
              </w:tabs>
              <w:spacing w:line="380" w:lineRule="exact"/>
              <w:rPr>
                <w:rFonts w:ascii="Angsana New" w:hAnsi="Angsana New"/>
                <w:cs/>
              </w:rPr>
            </w:pPr>
            <w:r w:rsidRPr="00A909FB">
              <w:rPr>
                <w:rFonts w:ascii="Angsana New" w:hAnsi="Angsana New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1"/>
              <w:tabs>
                <w:tab w:val="clear" w:pos="1080"/>
                <w:tab w:val="left" w:pos="897"/>
              </w:tabs>
              <w:spacing w:line="38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>รวมลูกหนี้ตามสัญญาเช่าดำเนินงาน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</w:t>
            </w:r>
            <w:r w:rsidR="002B0CCB"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1,107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281,207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1"/>
              <w:tabs>
                <w:tab w:val="clear" w:pos="1080"/>
                <w:tab w:val="left" w:pos="342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Pr="00A909FB">
              <w:rPr>
                <w:rFonts w:ascii="Angsana New" w:hAnsi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3E39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</w:tr>
      <w:tr w:rsidR="00463E39" w:rsidRPr="00EA4A80" w:rsidTr="005E51B8">
        <w:tc>
          <w:tcPr>
            <w:tcW w:w="6480" w:type="dxa"/>
          </w:tcPr>
          <w:p w:rsidR="00463E39" w:rsidRPr="00A909FB" w:rsidRDefault="00463E39" w:rsidP="007F5CAE">
            <w:pPr>
              <w:pStyle w:val="a"/>
              <w:tabs>
                <w:tab w:val="clear" w:pos="108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A909FB" w:rsidRDefault="002B0CCB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161,77</w:t>
            </w:r>
            <w:r w:rsidR="00A44ED8"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43" w:type="dxa"/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63E39" w:rsidRPr="00A909FB" w:rsidRDefault="00463E3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201,877</w:t>
            </w:r>
          </w:p>
        </w:tc>
      </w:tr>
    </w:tbl>
    <w:p w:rsidR="007F5CAE" w:rsidRPr="007F5CAE" w:rsidRDefault="007F5CAE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F3AD4" w:rsidRPr="00A909FB" w:rsidRDefault="00FF3AD4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โดยปกติระยะเวลาในการให้สินเชื่อแก่ลูกค้าของบริษัทคือ 30 วัน</w:t>
      </w:r>
    </w:p>
    <w:p w:rsidR="007F721A" w:rsidRPr="007F5CAE" w:rsidRDefault="007F721A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F369E" w:rsidRPr="00A909FB" w:rsidRDefault="00086978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ลูกหนี้ค่าเช่าตามสัญญาเช่าดำเนินงานทั้งหมดของบริษัท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4528FB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256</w:t>
      </w:r>
      <w:r w:rsidR="00463E39" w:rsidRPr="00A909FB"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  <w:cs/>
        </w:rPr>
        <w:t xml:space="preserve"> และ 31 ธันวาคม 256</w:t>
      </w:r>
      <w:r w:rsidR="00463E39"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:rsidR="00B86E32" w:rsidRPr="00A909FB" w:rsidRDefault="007F5CAE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C151B7" w:rsidRPr="00A909FB">
        <w:rPr>
          <w:rFonts w:ascii="Angsana New" w:hAnsi="Angsana New"/>
          <w:b/>
          <w:bCs/>
          <w:sz w:val="30"/>
          <w:szCs w:val="30"/>
        </w:rPr>
        <w:t>6</w:t>
      </w:r>
      <w:r w:rsidR="00B1375A" w:rsidRPr="00A909FB">
        <w:rPr>
          <w:rFonts w:ascii="Angsana New" w:hAnsi="Angsana New"/>
          <w:b/>
          <w:bCs/>
          <w:sz w:val="30"/>
          <w:szCs w:val="30"/>
        </w:rPr>
        <w:tab/>
      </w:r>
      <w:r w:rsidR="00B1375A" w:rsidRPr="00A909FB">
        <w:rPr>
          <w:rFonts w:ascii="Angsana New" w:hAnsi="Angsana New"/>
          <w:b/>
          <w:bCs/>
          <w:sz w:val="30"/>
          <w:szCs w:val="30"/>
          <w:cs/>
        </w:rPr>
        <w:t>ลูกหนี้ตามสัญญาเช่าการเงิน</w:t>
      </w:r>
      <w:r w:rsidR="00B86E32" w:rsidRPr="00A909FB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340EDE" w:rsidRPr="007F5CAE" w:rsidRDefault="00340EDE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637"/>
        <w:gridCol w:w="990"/>
        <w:gridCol w:w="246"/>
        <w:gridCol w:w="957"/>
        <w:gridCol w:w="236"/>
        <w:gridCol w:w="952"/>
        <w:gridCol w:w="236"/>
        <w:gridCol w:w="968"/>
        <w:gridCol w:w="6"/>
        <w:gridCol w:w="230"/>
        <w:gridCol w:w="6"/>
        <w:gridCol w:w="933"/>
        <w:gridCol w:w="256"/>
        <w:gridCol w:w="931"/>
      </w:tblGrid>
      <w:tr w:rsidR="002361B2" w:rsidRPr="00EA4A80" w:rsidTr="00633967">
        <w:tc>
          <w:tcPr>
            <w:tcW w:w="2637" w:type="dxa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3" w:type="dxa"/>
            <w:gridSpan w:val="3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  <w:gridSpan w:val="2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1B2" w:rsidRPr="00EA4A80" w:rsidTr="00633967">
        <w:tc>
          <w:tcPr>
            <w:tcW w:w="2637" w:type="dxa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3" w:type="dxa"/>
            <w:gridSpan w:val="3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  <w:gridSpan w:val="2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</w:tcPr>
          <w:p w:rsidR="002361B2" w:rsidRPr="00A909FB" w:rsidRDefault="002361B2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721A" w:rsidRPr="00EA4A80" w:rsidTr="00633967">
        <w:tc>
          <w:tcPr>
            <w:tcW w:w="263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721A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12"/>
              <w:jc w:val="center"/>
              <w:rPr>
                <w:rFonts w:ascii="Angsana New" w:hAnsi="Angsana New"/>
                <w:spacing w:val="8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pacing w:val="8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4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3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7F721A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pacing w:val="8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36" w:type="dxa"/>
            <w:gridSpan w:val="2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7F721A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pacing w:val="8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</w:p>
        </w:tc>
      </w:tr>
      <w:tr w:rsidR="007F721A" w:rsidRPr="00EA4A80" w:rsidTr="00633967">
        <w:tc>
          <w:tcPr>
            <w:tcW w:w="263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909FB">
              <w:rPr>
                <w:rFonts w:ascii="Angsana New" w:hAnsi="Angsana New"/>
                <w:spacing w:val="-6"/>
                <w:sz w:val="28"/>
                <w:szCs w:val="28"/>
                <w:cs/>
              </w:rPr>
              <w:t>256</w:t>
            </w:r>
            <w:r w:rsidR="00414F78" w:rsidRPr="00A909FB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4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414F78" w:rsidRPr="00A909F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909FB">
              <w:rPr>
                <w:rFonts w:ascii="Angsana New" w:hAnsi="Angsana New"/>
                <w:spacing w:val="-6"/>
                <w:sz w:val="28"/>
                <w:szCs w:val="28"/>
                <w:cs/>
              </w:rPr>
              <w:t>256</w:t>
            </w:r>
            <w:r w:rsidR="00414F78" w:rsidRPr="00A909FB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414F78" w:rsidRPr="00A909F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909FB">
              <w:rPr>
                <w:rFonts w:ascii="Angsana New" w:hAnsi="Angsana New"/>
                <w:spacing w:val="-6"/>
                <w:sz w:val="28"/>
                <w:szCs w:val="28"/>
                <w:cs/>
              </w:rPr>
              <w:t>256</w:t>
            </w:r>
            <w:r w:rsidR="00414F78" w:rsidRPr="00A909FB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256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414F78" w:rsidRPr="00A909F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F721A" w:rsidRPr="00EA4A80" w:rsidTr="00633967">
        <w:tc>
          <w:tcPr>
            <w:tcW w:w="263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3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21A" w:rsidRPr="00EA4A80" w:rsidTr="00633967">
        <w:tc>
          <w:tcPr>
            <w:tcW w:w="2637" w:type="dxa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6947" w:type="dxa"/>
            <w:gridSpan w:val="13"/>
          </w:tcPr>
          <w:p w:rsidR="007F721A" w:rsidRPr="00A909FB" w:rsidRDefault="007F721A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414F78" w:rsidRPr="00EA4A80" w:rsidTr="00633967">
        <w:tc>
          <w:tcPr>
            <w:tcW w:w="263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A909F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ช่าการเงิน</w:t>
            </w:r>
          </w:p>
        </w:tc>
        <w:tc>
          <w:tcPr>
            <w:tcW w:w="990" w:type="dxa"/>
          </w:tcPr>
          <w:p w:rsidR="00414F78" w:rsidRPr="00A909FB" w:rsidRDefault="00E54C24" w:rsidP="007F5CAE">
            <w:pPr>
              <w:pStyle w:val="a0"/>
              <w:tabs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09FB">
              <w:rPr>
                <w:rFonts w:ascii="Angsana New" w:hAnsi="Angsana New"/>
                <w:sz w:val="28"/>
                <w:szCs w:val="28"/>
                <w:lang w:val="en-US"/>
              </w:rPr>
              <w:t>936,471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pStyle w:val="a0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:rsidR="00414F78" w:rsidRPr="00A909FB" w:rsidRDefault="00414F78" w:rsidP="007F5CAE">
            <w:pPr>
              <w:pStyle w:val="a0"/>
              <w:tabs>
                <w:tab w:val="decimal" w:pos="702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09FB">
              <w:rPr>
                <w:rFonts w:ascii="Angsana New" w:hAnsi="Angsana New"/>
                <w:sz w:val="28"/>
                <w:szCs w:val="28"/>
                <w:lang w:val="en-US"/>
              </w:rPr>
              <w:t>963,852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pStyle w:val="a0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414F78" w:rsidRPr="00A909FB" w:rsidRDefault="00E54C24" w:rsidP="007F5CAE">
            <w:pPr>
              <w:pStyle w:val="a0"/>
              <w:tabs>
                <w:tab w:val="decimal" w:pos="736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09FB">
              <w:rPr>
                <w:rFonts w:ascii="Angsana New" w:hAnsi="Angsana New"/>
                <w:sz w:val="28"/>
                <w:szCs w:val="28"/>
                <w:lang w:val="en-US"/>
              </w:rPr>
              <w:t>1,149,131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pStyle w:val="a0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4" w:type="dxa"/>
            <w:gridSpan w:val="2"/>
          </w:tcPr>
          <w:p w:rsidR="00414F78" w:rsidRPr="00A909FB" w:rsidRDefault="00414F78" w:rsidP="007F5CAE">
            <w:pPr>
              <w:pStyle w:val="a0"/>
              <w:tabs>
                <w:tab w:val="decimal" w:pos="702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09FB">
              <w:rPr>
                <w:rFonts w:ascii="Angsana New" w:hAnsi="Angsana New"/>
                <w:sz w:val="28"/>
                <w:szCs w:val="28"/>
                <w:lang w:val="en-US"/>
              </w:rPr>
              <w:t>1,384,199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pStyle w:val="a0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:rsidR="00414F78" w:rsidRPr="00A909FB" w:rsidRDefault="003A3361" w:rsidP="007F5CAE">
            <w:pPr>
              <w:pStyle w:val="a0"/>
              <w:tabs>
                <w:tab w:val="decimal" w:pos="702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09FB">
              <w:rPr>
                <w:rFonts w:ascii="Angsana New" w:hAnsi="Angsana New"/>
                <w:sz w:val="28"/>
                <w:szCs w:val="28"/>
                <w:lang w:val="en-US"/>
              </w:rPr>
              <w:t>2,085,602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pStyle w:val="a0"/>
              <w:tabs>
                <w:tab w:val="decimal" w:pos="709"/>
              </w:tabs>
              <w:spacing w:line="360" w:lineRule="exact"/>
              <w:ind w:left="-108" w:right="-7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1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2,348,051</w:t>
            </w:r>
          </w:p>
        </w:tc>
      </w:tr>
      <w:tr w:rsidR="00414F78" w:rsidRPr="00EA4A80" w:rsidTr="00633967">
        <w:tc>
          <w:tcPr>
            <w:tcW w:w="263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909FB">
              <w:rPr>
                <w:rFonts w:ascii="Angsana New" w:hAnsi="Angsana New"/>
                <w:sz w:val="28"/>
                <w:szCs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(96,096)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(89,898</w:t>
            </w:r>
            <w:r w:rsidR="00414F78" w:rsidRPr="00A909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(80,892)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(116,784)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(176,988)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(206,682)</w:t>
            </w:r>
          </w:p>
        </w:tc>
      </w:tr>
      <w:tr w:rsidR="00414F78" w:rsidRPr="00EA4A80" w:rsidTr="00633967">
        <w:tc>
          <w:tcPr>
            <w:tcW w:w="263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840,375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873,954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1,068,239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1,267,415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1,908,614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2,141,369</w:t>
            </w:r>
          </w:p>
        </w:tc>
      </w:tr>
      <w:tr w:rsidR="00414F78" w:rsidRPr="00EA4A80" w:rsidTr="00633967">
        <w:trPr>
          <w:trHeight w:val="74"/>
        </w:trPr>
        <w:tc>
          <w:tcPr>
            <w:tcW w:w="263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62,324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65,459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62,324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65,459</w:t>
            </w:r>
          </w:p>
        </w:tc>
      </w:tr>
      <w:tr w:rsidR="00414F78" w:rsidRPr="00EA4A80" w:rsidTr="00633967">
        <w:trPr>
          <w:trHeight w:val="352"/>
        </w:trPr>
        <w:tc>
          <w:tcPr>
            <w:tcW w:w="2637" w:type="dxa"/>
          </w:tcPr>
          <w:p w:rsidR="00414F78" w:rsidRPr="00A909FB" w:rsidRDefault="00414F78" w:rsidP="007F5CAE">
            <w:pPr>
              <w:pStyle w:val="a"/>
              <w:tabs>
                <w:tab w:val="clear" w:pos="1080"/>
              </w:tabs>
              <w:spacing w:line="360" w:lineRule="exact"/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รวมลูกหนี้ตามสัญญาเช่าการเงิน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902,699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FFFFF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939,413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1,068,239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1,267,415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1,970,938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FFFFF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2,206,828</w:t>
            </w:r>
          </w:p>
        </w:tc>
      </w:tr>
      <w:tr w:rsidR="00414F78" w:rsidRPr="00EA4A80" w:rsidTr="00633967">
        <w:trPr>
          <w:trHeight w:val="352"/>
        </w:trPr>
        <w:tc>
          <w:tcPr>
            <w:tcW w:w="263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 </w:t>
            </w:r>
            <w:r w:rsidRPr="00A909FB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14F78" w:rsidRPr="00A909FB" w:rsidRDefault="00143D1C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(43,454</w:t>
            </w:r>
            <w:r w:rsidR="00E54C24" w:rsidRPr="00A909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(42,883)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414F78" w:rsidRPr="00A909FB" w:rsidRDefault="00143D1C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(3,212</w:t>
            </w:r>
            <w:r w:rsidR="00E54C24" w:rsidRPr="00A909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(3,783)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(46,666)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909FB">
              <w:rPr>
                <w:rFonts w:ascii="Angsana New" w:hAnsi="Angsana New"/>
                <w:sz w:val="28"/>
                <w:szCs w:val="28"/>
              </w:rPr>
              <w:t>(46,666)</w:t>
            </w:r>
          </w:p>
        </w:tc>
      </w:tr>
      <w:tr w:rsidR="00414F78" w:rsidRPr="00EA4A80" w:rsidTr="00633967">
        <w:trPr>
          <w:trHeight w:val="352"/>
        </w:trPr>
        <w:tc>
          <w:tcPr>
            <w:tcW w:w="2637" w:type="dxa"/>
          </w:tcPr>
          <w:p w:rsidR="00414F78" w:rsidRPr="00A909FB" w:rsidRDefault="00414F78" w:rsidP="007F5CAE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43D1C" w:rsidRPr="00A909FB">
              <w:rPr>
                <w:rFonts w:ascii="Angsana New" w:hAnsi="Angsana New"/>
                <w:b/>
                <w:bCs/>
                <w:sz w:val="28"/>
                <w:szCs w:val="28"/>
              </w:rPr>
              <w:t>59,245</w:t>
            </w:r>
          </w:p>
        </w:tc>
        <w:tc>
          <w:tcPr>
            <w:tcW w:w="24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896,530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1,06</w:t>
            </w:r>
            <w:r w:rsidR="00143D1C" w:rsidRPr="00A909FB">
              <w:rPr>
                <w:rFonts w:ascii="Angsana New" w:hAnsi="Angsana New"/>
                <w:b/>
                <w:bCs/>
                <w:sz w:val="28"/>
                <w:szCs w:val="28"/>
              </w:rPr>
              <w:t>5,027</w:t>
            </w:r>
          </w:p>
        </w:tc>
        <w:tc>
          <w:tcPr>
            <w:tcW w:w="23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1,263,632</w:t>
            </w:r>
          </w:p>
        </w:tc>
        <w:tc>
          <w:tcPr>
            <w:tcW w:w="236" w:type="dxa"/>
            <w:gridSpan w:val="2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1,924,272</w:t>
            </w:r>
          </w:p>
        </w:tc>
        <w:tc>
          <w:tcPr>
            <w:tcW w:w="256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08"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sz w:val="28"/>
                <w:szCs w:val="28"/>
              </w:rPr>
              <w:t>2,160,162</w:t>
            </w:r>
          </w:p>
        </w:tc>
      </w:tr>
    </w:tbl>
    <w:p w:rsidR="003201E0" w:rsidRPr="007F5CAE" w:rsidRDefault="003201E0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30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07"/>
        <w:gridCol w:w="1269"/>
        <w:gridCol w:w="252"/>
        <w:gridCol w:w="1278"/>
      </w:tblGrid>
      <w:tr w:rsidR="00787F17" w:rsidRPr="00EA4A80" w:rsidTr="00787F17">
        <w:trPr>
          <w:trHeight w:val="352"/>
        </w:trPr>
        <w:tc>
          <w:tcPr>
            <w:tcW w:w="6507" w:type="dxa"/>
          </w:tcPr>
          <w:p w:rsidR="00787F17" w:rsidRPr="00A909FB" w:rsidRDefault="00787F1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87F17" w:rsidRPr="00A909FB" w:rsidRDefault="00787F1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909FB">
              <w:rPr>
                <w:rFonts w:ascii="Angsana New" w:hAnsi="Angsana New"/>
                <w:spacing w:val="-6"/>
                <w:sz w:val="30"/>
                <w:szCs w:val="30"/>
                <w:cs/>
              </w:rPr>
              <w:t>256</w:t>
            </w:r>
            <w:r w:rsidR="00414F78" w:rsidRPr="00A909FB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787F17" w:rsidRPr="00A909FB" w:rsidRDefault="00787F1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87F17" w:rsidRPr="00A909FB" w:rsidRDefault="00787F1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14F78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87F17" w:rsidRPr="00EA4A80" w:rsidTr="00787F17">
        <w:trPr>
          <w:trHeight w:val="352"/>
        </w:trPr>
        <w:tc>
          <w:tcPr>
            <w:tcW w:w="6507" w:type="dxa"/>
          </w:tcPr>
          <w:p w:rsidR="00787F17" w:rsidRPr="00A909FB" w:rsidRDefault="00787F1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:rsidR="00787F17" w:rsidRPr="00A909FB" w:rsidRDefault="00787F1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189" w:rsidRPr="00EA4A80" w:rsidTr="00787F17">
        <w:trPr>
          <w:trHeight w:val="352"/>
        </w:trPr>
        <w:tc>
          <w:tcPr>
            <w:tcW w:w="6507" w:type="dxa"/>
          </w:tcPr>
          <w:p w:rsidR="00A40189" w:rsidRPr="00A909FB" w:rsidRDefault="00A40189" w:rsidP="007F5CAE">
            <w:pPr>
              <w:pStyle w:val="a"/>
              <w:tabs>
                <w:tab w:val="clear" w:pos="1080"/>
              </w:tabs>
              <w:spacing w:line="360" w:lineRule="exact"/>
              <w:ind w:left="369" w:hanging="36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cs/>
                <w:lang w:val="en-US"/>
              </w:rPr>
              <w:t>หนี้สงสัยจะสูญสำหรับงวดสามเดือนและ</w:t>
            </w:r>
            <w:r w:rsidR="001931DF" w:rsidRPr="00A909FB">
              <w:rPr>
                <w:rFonts w:ascii="Angsana New" w:hAnsi="Angsana New" w:cs="Angsana New"/>
                <w:cs/>
                <w:lang w:val="en-US"/>
              </w:rPr>
              <w:t>เก้าเดือน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สิ้นสุดวันที่ </w:t>
            </w:r>
            <w:r w:rsidR="001931DF" w:rsidRPr="00A909FB">
              <w:rPr>
                <w:rFonts w:ascii="Angsana New" w:hAnsi="Angsana New" w:cs="Angsana New"/>
                <w:cs/>
                <w:lang w:val="en-US"/>
              </w:rPr>
              <w:t>30 กันยายน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A40189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40189" w:rsidRPr="00A909FB" w:rsidRDefault="00A4018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40189" w:rsidRPr="00A909FB" w:rsidRDefault="00A40189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201E0" w:rsidRPr="007F5CAE" w:rsidRDefault="003201E0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12039B" w:rsidRPr="00A909FB" w:rsidRDefault="00B1375A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  <w:r w:rsidR="00D1443F" w:rsidRPr="00A909FB">
        <w:rPr>
          <w:rFonts w:ascii="Angsana New" w:hAnsi="Angsana New"/>
          <w:sz w:val="30"/>
          <w:szCs w:val="30"/>
          <w:cs/>
        </w:rPr>
        <w:t xml:space="preserve"> </w:t>
      </w:r>
      <w:r w:rsidR="003201E0" w:rsidRPr="00A909FB">
        <w:rPr>
          <w:rFonts w:ascii="Angsana New" w:hAnsi="Angsana New"/>
          <w:sz w:val="30"/>
          <w:szCs w:val="30"/>
          <w:cs/>
        </w:rPr>
        <w:t>วิเคราะห์</w:t>
      </w:r>
      <w:r w:rsidRPr="00A909FB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2361B2" w:rsidRPr="007F5CAE" w:rsidRDefault="002361B2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297F36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414F78"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414F78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ลูกหนี้ปกติ</w:t>
            </w:r>
          </w:p>
        </w:tc>
        <w:tc>
          <w:tcPr>
            <w:tcW w:w="1260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  </w:t>
            </w:r>
            <w:r w:rsidRPr="00A909FB">
              <w:rPr>
                <w:rFonts w:ascii="Angsana New" w:hAnsi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297F36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2,039,650</w:t>
            </w:r>
          </w:p>
        </w:tc>
        <w:tc>
          <w:tcPr>
            <w:tcW w:w="243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2,306,382</w:t>
            </w:r>
          </w:p>
        </w:tc>
      </w:tr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  </w:t>
            </w:r>
            <w:r w:rsidRPr="00A909FB">
              <w:rPr>
                <w:rFonts w:ascii="Angsana New" w:hAnsi="Angsana New"/>
                <w:cs/>
                <w:lang w:val="en-US"/>
              </w:rPr>
              <w:t>เกินวันครบกำหนดชำระ</w:t>
            </w:r>
            <w:r w:rsidRPr="00A909FB">
              <w:rPr>
                <w:rFonts w:ascii="Angsana New" w:hAnsi="Angsana New"/>
                <w:lang w:val="en-US"/>
              </w:rPr>
              <w:t>:</w:t>
            </w:r>
          </w:p>
        </w:tc>
        <w:tc>
          <w:tcPr>
            <w:tcW w:w="1260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F36" w:rsidRPr="00EA4A80" w:rsidTr="005E51B8">
        <w:tc>
          <w:tcPr>
            <w:tcW w:w="6480" w:type="dxa"/>
          </w:tcPr>
          <w:p w:rsidR="00297F36" w:rsidRPr="00A909FB" w:rsidRDefault="00297F36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ab/>
            </w:r>
            <w:r w:rsidRPr="00A909FB">
              <w:rPr>
                <w:rFonts w:ascii="Angsana New" w:hAnsi="Angsana New"/>
                <w:lang w:val="en-US"/>
              </w:rPr>
              <w:t xml:space="preserve">    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น้อยกว่า </w:t>
            </w:r>
            <w:r w:rsidRPr="00A909FB">
              <w:rPr>
                <w:rFonts w:ascii="Angsana New" w:hAnsi="Angsana New"/>
                <w:lang w:val="en-US"/>
              </w:rPr>
              <w:t>3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เดือน</w:t>
            </w:r>
          </w:p>
          <w:p w:rsidR="00297F36" w:rsidRPr="00A909FB" w:rsidRDefault="00BA36A0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         3 -</w:t>
            </w:r>
            <w:r w:rsidR="00297F36" w:rsidRPr="00A909FB">
              <w:rPr>
                <w:rFonts w:ascii="Angsana New" w:hAnsi="Angsana New"/>
                <w:lang w:val="en-US"/>
              </w:rPr>
              <w:t xml:space="preserve"> 6 </w:t>
            </w:r>
            <w:r w:rsidR="00297F36" w:rsidRPr="00A909FB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CF135A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18,824</w:t>
            </w:r>
          </w:p>
          <w:p w:rsidR="00A44ED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5,937</w:t>
            </w:r>
          </w:p>
        </w:tc>
        <w:tc>
          <w:tcPr>
            <w:tcW w:w="243" w:type="dxa"/>
          </w:tcPr>
          <w:p w:rsidR="00297F36" w:rsidRPr="00A909FB" w:rsidRDefault="00297F36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297F36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17,278</w:t>
            </w:r>
            <w:r w:rsidRPr="00A909FB">
              <w:rPr>
                <w:rFonts w:ascii="Angsana New" w:hAnsi="Angsana New"/>
                <w:sz w:val="30"/>
                <w:szCs w:val="30"/>
              </w:rPr>
              <w:br/>
              <w:t>2,186</w:t>
            </w:r>
          </w:p>
        </w:tc>
      </w:tr>
      <w:tr w:rsidR="00414F78" w:rsidRPr="00EA4A80" w:rsidTr="005E51B8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         6 - 12 </w:t>
            </w:r>
            <w:r w:rsidRPr="00A909FB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414F7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414F78" w:rsidRPr="00EA4A80" w:rsidTr="005E51B8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firstLine="612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 xml:space="preserve">เกินกว่า </w:t>
            </w:r>
            <w:r w:rsidRPr="00A909FB">
              <w:rPr>
                <w:rFonts w:ascii="Angsana New" w:hAnsi="Angsana New"/>
                <w:lang w:val="en-US"/>
              </w:rPr>
              <w:t xml:space="preserve">12 </w:t>
            </w:r>
            <w:r w:rsidRPr="00A909FB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4F7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17,896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</w:tr>
      <w:tr w:rsidR="00414F78" w:rsidRPr="00EA4A80" w:rsidTr="005E51B8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รวมลูกหนี้ปกติ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14F7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2,085,602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2,348,051</w:t>
            </w:r>
          </w:p>
        </w:tc>
      </w:tr>
      <w:tr w:rsidR="00414F78" w:rsidRPr="00EA4A80" w:rsidTr="005E51B8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</w:rPr>
            </w:pPr>
            <w:r w:rsidRPr="00A909FB">
              <w:rPr>
                <w:rFonts w:ascii="Angsana New" w:hAnsi="Angsana New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:rsidR="00414F7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62,324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65,459</w:t>
            </w:r>
          </w:p>
        </w:tc>
      </w:tr>
      <w:tr w:rsidR="00414F78" w:rsidRPr="00EA4A80" w:rsidTr="003201E0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>รวมลูกหนี้ตามสัญญาเช่าการเงิน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14F7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2,147,926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2,413,510</w:t>
            </w:r>
          </w:p>
        </w:tc>
      </w:tr>
      <w:tr w:rsidR="00414F78" w:rsidRPr="00EA4A80" w:rsidTr="003201E0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260" w:type="dxa"/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(176,988</w:t>
            </w:r>
            <w:r w:rsidR="00A44ED8"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(206,682)</w:t>
            </w:r>
          </w:p>
        </w:tc>
      </w:tr>
      <w:tr w:rsidR="00414F78" w:rsidRPr="00EA4A80" w:rsidTr="005E51B8">
        <w:tc>
          <w:tcPr>
            <w:tcW w:w="6480" w:type="dxa"/>
          </w:tcPr>
          <w:p w:rsidR="00414F78" w:rsidRPr="00A909FB" w:rsidRDefault="00414F78" w:rsidP="007F5CAE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Pr="00A909FB">
              <w:rPr>
                <w:rFonts w:ascii="Angsana New" w:hAnsi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14F78" w:rsidRPr="00A909FB" w:rsidRDefault="00A44ED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(46,666)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(46,666)</w:t>
            </w:r>
          </w:p>
        </w:tc>
      </w:tr>
      <w:tr w:rsidR="00414F78" w:rsidRPr="00EA4A80" w:rsidTr="005E51B8">
        <w:tc>
          <w:tcPr>
            <w:tcW w:w="6480" w:type="dxa"/>
          </w:tcPr>
          <w:p w:rsidR="00414F78" w:rsidRPr="00A909FB" w:rsidRDefault="00414F78" w:rsidP="007F5CAE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3A336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1,924,272</w:t>
            </w:r>
          </w:p>
        </w:tc>
        <w:tc>
          <w:tcPr>
            <w:tcW w:w="243" w:type="dxa"/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14F78" w:rsidRPr="00A909FB" w:rsidRDefault="00414F78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2,160,162</w:t>
            </w:r>
          </w:p>
        </w:tc>
      </w:tr>
    </w:tbl>
    <w:p w:rsidR="004A60FF" w:rsidRPr="00A909FB" w:rsidRDefault="007F5CAE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A60FF" w:rsidRPr="00A909FB">
        <w:rPr>
          <w:rFonts w:ascii="Angsana New" w:hAnsi="Angsana New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4A60FF" w:rsidRPr="00A909FB">
        <w:rPr>
          <w:rFonts w:ascii="Angsana New" w:hAnsi="Angsana New"/>
          <w:sz w:val="30"/>
          <w:szCs w:val="30"/>
        </w:rPr>
        <w:t xml:space="preserve">30 </w:t>
      </w:r>
      <w:r w:rsidR="004A60FF" w:rsidRPr="00A909FB">
        <w:rPr>
          <w:rFonts w:ascii="Angsana New" w:hAnsi="Angsana New"/>
          <w:sz w:val="30"/>
          <w:szCs w:val="30"/>
          <w:cs/>
        </w:rPr>
        <w:t>วัน</w:t>
      </w:r>
    </w:p>
    <w:p w:rsidR="00086978" w:rsidRPr="007F5CAE" w:rsidRDefault="00086978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86978" w:rsidRPr="00A909FB" w:rsidRDefault="00086978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ลูกหนี้ค่าเช่าตามสัญญาเช่า</w:t>
      </w:r>
      <w:r w:rsidR="004B663C" w:rsidRPr="00A909FB">
        <w:rPr>
          <w:rFonts w:ascii="Angsana New" w:hAnsi="Angsana New"/>
          <w:sz w:val="30"/>
          <w:szCs w:val="30"/>
          <w:cs/>
        </w:rPr>
        <w:t>การเงิน</w:t>
      </w:r>
      <w:r w:rsidRPr="00A909FB">
        <w:rPr>
          <w:rFonts w:ascii="Angsana New" w:hAnsi="Angsana New"/>
          <w:sz w:val="30"/>
          <w:szCs w:val="30"/>
          <w:cs/>
        </w:rPr>
        <w:t xml:space="preserve">ทั้งหมดของบริษัท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633967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256</w:t>
      </w:r>
      <w:r w:rsidR="004072F9" w:rsidRPr="00A909FB"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  <w:cs/>
        </w:rPr>
        <w:t xml:space="preserve"> และ 31 ธันวาคม 256</w:t>
      </w:r>
      <w:r w:rsidR="004072F9"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เป็นสกุล</w:t>
      </w:r>
      <w:r w:rsidR="0009753C" w:rsidRPr="00A909FB">
        <w:rPr>
          <w:rFonts w:ascii="Angsana New" w:hAnsi="Angsana New"/>
          <w:sz w:val="30"/>
          <w:szCs w:val="30"/>
          <w:cs/>
        </w:rPr>
        <w:br/>
      </w:r>
      <w:r w:rsidRPr="00A909FB">
        <w:rPr>
          <w:rFonts w:ascii="Angsana New" w:hAnsi="Angsana New"/>
          <w:sz w:val="30"/>
          <w:szCs w:val="30"/>
          <w:cs/>
        </w:rPr>
        <w:t>เงินบาท</w:t>
      </w:r>
    </w:p>
    <w:p w:rsidR="00086978" w:rsidRPr="007F5CAE" w:rsidRDefault="00086978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B1375A" w:rsidRPr="00A909FB" w:rsidRDefault="004945AD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4072F9" w:rsidRPr="00A909FB">
        <w:rPr>
          <w:rFonts w:ascii="Angsana New" w:hAnsi="Angsana New"/>
          <w:sz w:val="30"/>
          <w:szCs w:val="30"/>
          <w:cs/>
        </w:rPr>
        <w:t xml:space="preserve"> </w:t>
      </w:r>
      <w:r w:rsidR="00297F36" w:rsidRPr="00A909FB">
        <w:rPr>
          <w:rFonts w:ascii="Angsana New" w:hAnsi="Angsana New"/>
          <w:sz w:val="30"/>
          <w:szCs w:val="30"/>
          <w:cs/>
        </w:rPr>
        <w:t>256</w:t>
      </w:r>
      <w:r w:rsidR="005A4C4D" w:rsidRPr="00A909FB">
        <w:rPr>
          <w:rFonts w:ascii="Angsana New" w:hAnsi="Angsana New"/>
          <w:sz w:val="30"/>
          <w:szCs w:val="30"/>
        </w:rPr>
        <w:t>2</w:t>
      </w:r>
      <w:r w:rsidR="00A13BC5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และ 31 ธันวาคม 25</w:t>
      </w:r>
      <w:r w:rsidR="00297F36" w:rsidRPr="00A909FB">
        <w:rPr>
          <w:rFonts w:ascii="Angsana New" w:hAnsi="Angsana New"/>
          <w:sz w:val="30"/>
          <w:szCs w:val="30"/>
          <w:cs/>
        </w:rPr>
        <w:t>6</w:t>
      </w:r>
      <w:r w:rsidR="005A4C4D"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</w:t>
      </w:r>
      <w:r w:rsidR="00B1375A" w:rsidRPr="00A909FB">
        <w:rPr>
          <w:rFonts w:ascii="Angsana New" w:hAnsi="Angsana New"/>
          <w:sz w:val="30"/>
          <w:szCs w:val="30"/>
          <w:cs/>
        </w:rPr>
        <w:t>ผลรวมของเงินลงทุนขั้นต้นตามสัญญาเช่าการเงินและมูลค่าปัจจุบันของจำนวนเงินขั้นต่ำที่ลูกหนี้ต้องจ่ายตามสัญญาเช่าการเงิน</w:t>
      </w:r>
      <w:r w:rsidR="00C0128F" w:rsidRPr="00A909FB">
        <w:rPr>
          <w:rFonts w:ascii="Angsana New" w:hAnsi="Angsana New"/>
          <w:sz w:val="30"/>
          <w:szCs w:val="30"/>
          <w:cs/>
        </w:rPr>
        <w:t>มีดังนี้</w:t>
      </w:r>
    </w:p>
    <w:p w:rsidR="00F375A5" w:rsidRPr="007F5CAE" w:rsidRDefault="00F375A5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3"/>
        <w:gridCol w:w="1260"/>
        <w:gridCol w:w="270"/>
        <w:gridCol w:w="1440"/>
        <w:gridCol w:w="270"/>
        <w:gridCol w:w="1170"/>
        <w:gridCol w:w="270"/>
        <w:gridCol w:w="1440"/>
      </w:tblGrid>
      <w:tr w:rsidR="00AA5C21" w:rsidRPr="00EA4A80" w:rsidTr="0008028A">
        <w:trPr>
          <w:cantSplit/>
        </w:trPr>
        <w:tc>
          <w:tcPr>
            <w:tcW w:w="3123" w:type="dxa"/>
          </w:tcPr>
          <w:p w:rsidR="00AA5C21" w:rsidRPr="00A909FB" w:rsidRDefault="00AA5C21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AA5C21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  <w:r w:rsidR="005A4C4D"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7F36" w:rsidRPr="00A909F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5A4C4D"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97F36"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5A4C4D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A5C21" w:rsidRPr="00EA4A80" w:rsidTr="0008028A">
        <w:trPr>
          <w:cantSplit/>
        </w:trPr>
        <w:tc>
          <w:tcPr>
            <w:tcW w:w="3123" w:type="dxa"/>
          </w:tcPr>
          <w:p w:rsidR="00AA5C21" w:rsidRPr="00A909FB" w:rsidRDefault="00AA5C21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ขั้นต้น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ที่ลูกหนี้ต้องจ่าย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ที่ลูกหนี้ต้องจ่าย</w:t>
            </w:r>
          </w:p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</w:tr>
      <w:tr w:rsidR="00AA5C21" w:rsidRPr="00EA4A80" w:rsidTr="0008028A">
        <w:trPr>
          <w:cantSplit/>
        </w:trPr>
        <w:tc>
          <w:tcPr>
            <w:tcW w:w="3123" w:type="dxa"/>
          </w:tcPr>
          <w:p w:rsidR="00AA5C21" w:rsidRPr="00A909FB" w:rsidRDefault="00AA5C21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AA5C21" w:rsidRPr="00A909FB" w:rsidRDefault="00AA5C2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left" w:pos="241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4C4D" w:rsidRPr="00EA4A80" w:rsidTr="0008028A">
        <w:trPr>
          <w:cantSplit/>
        </w:trPr>
        <w:tc>
          <w:tcPr>
            <w:tcW w:w="3123" w:type="dxa"/>
          </w:tcPr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:rsidR="005A4C4D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998,79</w:t>
            </w:r>
            <w:r w:rsidR="001F566F" w:rsidRPr="00A909F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A909FB" w:rsidRDefault="001F566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902,699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1,029,311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939,413</w:t>
            </w:r>
          </w:p>
        </w:tc>
      </w:tr>
      <w:tr w:rsidR="005A4C4D" w:rsidRPr="00EA4A80" w:rsidTr="0008028A">
        <w:trPr>
          <w:cantSplit/>
        </w:trPr>
        <w:tc>
          <w:tcPr>
            <w:tcW w:w="3123" w:type="dxa"/>
          </w:tcPr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ที่ถึงกำหนดชำระเกินหนึ่งปี</w:t>
            </w:r>
          </w:p>
        </w:tc>
        <w:tc>
          <w:tcPr>
            <w:tcW w:w="126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4C4D" w:rsidRPr="00EA4A80" w:rsidTr="00805D65">
        <w:tc>
          <w:tcPr>
            <w:tcW w:w="3123" w:type="dxa"/>
          </w:tcPr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4C4D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1,149,13</w:t>
            </w:r>
            <w:r w:rsidR="001F566F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C4D" w:rsidRPr="00A909FB" w:rsidRDefault="001F566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1,068,239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1,384,199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1,267,415</w:t>
            </w:r>
          </w:p>
        </w:tc>
      </w:tr>
      <w:tr w:rsidR="005A4C4D" w:rsidRPr="00EA4A80" w:rsidTr="0008028A">
        <w:tc>
          <w:tcPr>
            <w:tcW w:w="3123" w:type="dxa"/>
          </w:tcPr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A4C4D" w:rsidRPr="00A909FB" w:rsidRDefault="00E54C24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2,147,92</w:t>
            </w:r>
            <w:r w:rsidR="001F566F" w:rsidRPr="00A909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A4C4D" w:rsidRPr="00A909FB" w:rsidRDefault="001F566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1,970,938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2,413,510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2,206,828</w:t>
            </w:r>
          </w:p>
        </w:tc>
      </w:tr>
      <w:tr w:rsidR="005A4C4D" w:rsidRPr="00EA4A80" w:rsidTr="00805D65">
        <w:tc>
          <w:tcPr>
            <w:tcW w:w="3123" w:type="dxa"/>
          </w:tcPr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4C4D" w:rsidRPr="00A909FB" w:rsidRDefault="001F566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(176,988)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(206,682)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4C4D" w:rsidRPr="00EA4A80" w:rsidTr="005A4C4D">
        <w:tc>
          <w:tcPr>
            <w:tcW w:w="3123" w:type="dxa"/>
          </w:tcPr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</w:t>
            </w:r>
          </w:p>
          <w:p w:rsidR="005A4C4D" w:rsidRPr="00A909FB" w:rsidRDefault="005A4C4D" w:rsidP="007F5CAE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ตามสัญญาเช่าการเงินสุทธิ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C4D" w:rsidRPr="00A909FB" w:rsidRDefault="001F566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1,970,938</w:t>
            </w:r>
          </w:p>
        </w:tc>
        <w:tc>
          <w:tcPr>
            <w:tcW w:w="270" w:type="dxa"/>
            <w:vAlign w:val="bottom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2,206,828</w:t>
            </w:r>
          </w:p>
        </w:tc>
        <w:tc>
          <w:tcPr>
            <w:tcW w:w="27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A4C4D" w:rsidRPr="00A909FB" w:rsidRDefault="005A4C4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17624" w:rsidRPr="007F5CAE" w:rsidRDefault="00E17624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EE3CFC" w:rsidRPr="00A909FB" w:rsidRDefault="00C151B7" w:rsidP="00E6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t>7</w:t>
      </w:r>
      <w:r w:rsidR="00EE3CFC" w:rsidRPr="00A909FB">
        <w:rPr>
          <w:rFonts w:ascii="Angsana New" w:hAnsi="Angsana New"/>
          <w:b/>
          <w:bCs/>
          <w:sz w:val="30"/>
          <w:szCs w:val="30"/>
          <w:cs/>
        </w:rPr>
        <w:tab/>
        <w:t>ลูกหนี้อื่น</w:t>
      </w:r>
      <w:r w:rsidR="00EE3CFC" w:rsidRPr="00A909FB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340EDE" w:rsidRPr="007F5CAE" w:rsidRDefault="00340EDE" w:rsidP="0089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hanging="547"/>
        <w:jc w:val="thaiDistribute"/>
        <w:rPr>
          <w:rFonts w:ascii="Angsana New" w:hAnsi="Angsana New"/>
          <w:b/>
          <w:bCs/>
          <w:sz w:val="16"/>
          <w:szCs w:val="16"/>
        </w:rPr>
      </w:pPr>
      <w:bookmarkStart w:id="1" w:name="_GoBack"/>
      <w:bookmarkEnd w:id="1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927"/>
        <w:gridCol w:w="1233"/>
        <w:gridCol w:w="270"/>
        <w:gridCol w:w="1260"/>
      </w:tblGrid>
      <w:tr w:rsidR="00CA3247" w:rsidRPr="00EA4A80" w:rsidTr="002C1FFB">
        <w:tc>
          <w:tcPr>
            <w:tcW w:w="5580" w:type="dxa"/>
          </w:tcPr>
          <w:p w:rsidR="00CA3247" w:rsidRPr="00A909FB" w:rsidRDefault="00CA3247" w:rsidP="007F5CAE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:rsidR="00CA3247" w:rsidRPr="00A909FB" w:rsidRDefault="00CA3247" w:rsidP="007F5CAE">
            <w:pPr>
              <w:pStyle w:val="a1"/>
              <w:tabs>
                <w:tab w:val="clear" w:pos="1080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33" w:type="dxa"/>
          </w:tcPr>
          <w:p w:rsidR="00CA3247" w:rsidRPr="00A909FB" w:rsidRDefault="001931DF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A3247" w:rsidRPr="00EA4A80" w:rsidTr="002C1FFB">
        <w:tc>
          <w:tcPr>
            <w:tcW w:w="5580" w:type="dxa"/>
          </w:tcPr>
          <w:p w:rsidR="00CA3247" w:rsidRPr="00A909FB" w:rsidRDefault="00CA3247" w:rsidP="007F5CAE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:rsidR="00CA3247" w:rsidRPr="00A909FB" w:rsidRDefault="00CA3247" w:rsidP="007F5CAE">
            <w:pPr>
              <w:pStyle w:val="a1"/>
              <w:tabs>
                <w:tab w:val="clear" w:pos="1080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AD3515"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AD3515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3247" w:rsidRPr="00EA4A80" w:rsidTr="002C1FFB">
        <w:trPr>
          <w:trHeight w:val="353"/>
        </w:trPr>
        <w:tc>
          <w:tcPr>
            <w:tcW w:w="5580" w:type="dxa"/>
          </w:tcPr>
          <w:p w:rsidR="00CA3247" w:rsidRPr="00A909FB" w:rsidRDefault="00CA3247" w:rsidP="007F5CAE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7" w:type="dxa"/>
          </w:tcPr>
          <w:p w:rsidR="00CA3247" w:rsidRPr="00A909FB" w:rsidRDefault="00CA3247" w:rsidP="007F5CAE">
            <w:pPr>
              <w:pStyle w:val="a1"/>
              <w:tabs>
                <w:tab w:val="clear" w:pos="1080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63" w:type="dxa"/>
            <w:gridSpan w:val="3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247" w:rsidRPr="00EA4A80" w:rsidTr="002C1FFB">
        <w:tc>
          <w:tcPr>
            <w:tcW w:w="558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ค่าเบี้ยประกันจ่ายล่วงหน้า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7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A3247" w:rsidRPr="00A909FB" w:rsidRDefault="00CA3247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233" w:type="dxa"/>
          </w:tcPr>
          <w:p w:rsidR="00AD3515" w:rsidRPr="00A909FB" w:rsidRDefault="0034422B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36,</w:t>
            </w:r>
            <w:r w:rsidR="00527D00" w:rsidRPr="00A909FB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42,874</w:t>
            </w: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- กิจการอื่น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AD3515" w:rsidRPr="00A909FB" w:rsidRDefault="0034422B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68,</w:t>
            </w:r>
            <w:r w:rsidR="00527D00" w:rsidRPr="00A909FB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70,863</w:t>
            </w: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AD3515" w:rsidRPr="00A909FB" w:rsidRDefault="0034422B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43,375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40,844</w:t>
            </w: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:rsidR="00AD3515" w:rsidRPr="00A909FB" w:rsidRDefault="0034422B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326,921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326,921</w:t>
            </w:r>
          </w:p>
        </w:tc>
      </w:tr>
      <w:tr w:rsidR="00AD3515" w:rsidRPr="00EA4A80" w:rsidTr="002C1FFB">
        <w:trPr>
          <w:trHeight w:val="155"/>
        </w:trPr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AD3515" w:rsidRPr="00A909FB" w:rsidRDefault="0032696C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124,715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110,995</w:t>
            </w: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AD3515" w:rsidRPr="00A909FB" w:rsidRDefault="0032696C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599,522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592,497</w:t>
            </w: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AD3515" w:rsidRPr="00A909FB" w:rsidRDefault="0034422B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(76,077)</w:t>
            </w:r>
          </w:p>
        </w:tc>
      </w:tr>
      <w:tr w:rsidR="00AD3515" w:rsidRPr="00EA4A80" w:rsidTr="002C1FFB">
        <w:tc>
          <w:tcPr>
            <w:tcW w:w="558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7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AD3515" w:rsidRPr="00A909FB" w:rsidRDefault="0032696C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523,445</w:t>
            </w:r>
          </w:p>
        </w:tc>
        <w:tc>
          <w:tcPr>
            <w:tcW w:w="270" w:type="dxa"/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D3515" w:rsidRPr="00A909FB" w:rsidRDefault="00AD351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516,420</w:t>
            </w:r>
          </w:p>
        </w:tc>
      </w:tr>
    </w:tbl>
    <w:p w:rsidR="00240394" w:rsidRPr="00A909FB" w:rsidRDefault="00BA36A0" w:rsidP="002C1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16"/>
          <w:szCs w:val="16"/>
        </w:rPr>
      </w:pPr>
      <w:r w:rsidRPr="00A909FB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1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777"/>
        <w:gridCol w:w="1242"/>
        <w:gridCol w:w="279"/>
        <w:gridCol w:w="1215"/>
      </w:tblGrid>
      <w:tr w:rsidR="00415F2D" w:rsidRPr="00EA4A80" w:rsidTr="00415F2D">
        <w:trPr>
          <w:trHeight w:val="352"/>
        </w:trPr>
        <w:tc>
          <w:tcPr>
            <w:tcW w:w="6777" w:type="dxa"/>
          </w:tcPr>
          <w:p w:rsidR="00415F2D" w:rsidRPr="00A909FB" w:rsidRDefault="00415F2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415F2D" w:rsidRPr="00A909FB" w:rsidRDefault="00415F2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909FB">
              <w:rPr>
                <w:rFonts w:ascii="Angsana New" w:hAnsi="Angsana New"/>
                <w:spacing w:val="-6"/>
                <w:sz w:val="30"/>
                <w:szCs w:val="30"/>
                <w:cs/>
              </w:rPr>
              <w:t>256</w:t>
            </w:r>
            <w:r w:rsidR="008C0DDE" w:rsidRPr="00A909FB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:rsidR="00415F2D" w:rsidRPr="00A909FB" w:rsidRDefault="00415F2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5F2D" w:rsidRPr="00A909FB" w:rsidRDefault="00415F2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C0DDE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15F2D" w:rsidRPr="00EA4A80" w:rsidTr="00415F2D">
        <w:trPr>
          <w:trHeight w:val="352"/>
        </w:trPr>
        <w:tc>
          <w:tcPr>
            <w:tcW w:w="6777" w:type="dxa"/>
          </w:tcPr>
          <w:p w:rsidR="00415F2D" w:rsidRPr="00A909FB" w:rsidRDefault="00415F2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:rsidR="00415F2D" w:rsidRPr="00A909FB" w:rsidRDefault="00415F2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0DC5" w:rsidRPr="00EA4A80" w:rsidTr="00480DC5">
        <w:trPr>
          <w:trHeight w:val="352"/>
        </w:trPr>
        <w:tc>
          <w:tcPr>
            <w:tcW w:w="6777" w:type="dxa"/>
          </w:tcPr>
          <w:p w:rsidR="00480DC5" w:rsidRPr="00A909FB" w:rsidRDefault="00480DC5" w:rsidP="00D672F0">
            <w:pPr>
              <w:pStyle w:val="a"/>
              <w:tabs>
                <w:tab w:val="clear" w:pos="1080"/>
              </w:tabs>
              <w:ind w:left="369" w:hanging="36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cs/>
                <w:lang w:val="en-US"/>
              </w:rPr>
              <w:t>หนี้สงสัยจะสูญสำหรับงวดสามเดือน</w:t>
            </w:r>
            <w:r w:rsidR="00A86CFF" w:rsidRPr="00A909FB">
              <w:rPr>
                <w:rFonts w:ascii="Angsana New" w:hAnsi="Angsana New" w:cs="Angsana New"/>
                <w:cs/>
                <w:lang w:val="en-US"/>
              </w:rPr>
              <w:t>และ</w:t>
            </w:r>
            <w:r w:rsidR="001931DF" w:rsidRPr="00A909FB">
              <w:rPr>
                <w:rFonts w:ascii="Angsana New" w:hAnsi="Angsana New" w:cs="Angsana New"/>
                <w:cs/>
                <w:lang w:val="en-US"/>
              </w:rPr>
              <w:t>เก้าเดือน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สิ้นสุดวันที่ </w:t>
            </w:r>
            <w:r w:rsidR="001931DF" w:rsidRPr="00A909FB">
              <w:rPr>
                <w:rFonts w:ascii="Angsana New" w:hAnsi="Angsana New" w:cs="Angsana New"/>
                <w:cs/>
                <w:lang w:val="en-US"/>
              </w:rPr>
              <w:t>30 กันยายน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480DC5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480DC5" w:rsidRPr="00A909FB" w:rsidRDefault="00480DC5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480DC5" w:rsidRPr="00A909FB" w:rsidRDefault="00480DC5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23EBF" w:rsidRPr="00A909FB" w:rsidRDefault="00623EBF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EC5A29" w:rsidRPr="00A909FB" w:rsidRDefault="00C151B7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t>8</w:t>
      </w:r>
      <w:r w:rsidR="00EC5A29" w:rsidRPr="00A909FB">
        <w:rPr>
          <w:rFonts w:ascii="Angsana New" w:hAnsi="Angsana New"/>
          <w:b/>
          <w:bCs/>
          <w:sz w:val="30"/>
          <w:szCs w:val="30"/>
        </w:rPr>
        <w:tab/>
      </w:r>
      <w:r w:rsidR="00EC5A29" w:rsidRPr="00A909FB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:rsidR="005F6C45" w:rsidRPr="00A909FB" w:rsidRDefault="005F6C45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  <w:lang w:val="x-none" w:eastAsia="x-none"/>
        </w:rPr>
      </w:pPr>
    </w:p>
    <w:p w:rsidR="00DC32FB" w:rsidRPr="00A909FB" w:rsidRDefault="00DC32FB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909FB">
        <w:rPr>
          <w:rFonts w:ascii="Angsana New" w:hAnsi="Angsana New"/>
          <w:b/>
          <w:sz w:val="30"/>
          <w:szCs w:val="30"/>
          <w:cs/>
          <w:lang w:val="x-none" w:eastAsia="x-none"/>
        </w:rPr>
        <w:t>การซื้อ จำหน่าย และโอนอุปกรณ์</w:t>
      </w:r>
      <w:r w:rsidRPr="00A909FB">
        <w:rPr>
          <w:rFonts w:ascii="Angsana New" w:hAnsi="Angsana New"/>
          <w:sz w:val="30"/>
          <w:szCs w:val="30"/>
          <w:cs/>
          <w:lang w:val="x-none" w:eastAsia="x-none"/>
        </w:rPr>
        <w:t>ระหว่างงวด</w:t>
      </w:r>
      <w:r w:rsidR="001931DF" w:rsidRPr="00A909FB">
        <w:rPr>
          <w:rFonts w:ascii="Angsana New" w:hAnsi="Angsana New"/>
          <w:sz w:val="30"/>
          <w:szCs w:val="30"/>
          <w:cs/>
          <w:lang w:eastAsia="x-none"/>
        </w:rPr>
        <w:t>เก้าเดือน</w:t>
      </w:r>
      <w:r w:rsidRPr="00A909FB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1931DF" w:rsidRPr="00A909FB">
        <w:rPr>
          <w:rFonts w:ascii="Angsana New" w:hAnsi="Angsana New"/>
          <w:sz w:val="30"/>
          <w:szCs w:val="30"/>
          <w:cs/>
          <w:lang w:eastAsia="x-none"/>
        </w:rPr>
        <w:t>30 กันยายน</w:t>
      </w:r>
      <w:r w:rsidRPr="00A909FB">
        <w:rPr>
          <w:rFonts w:ascii="Angsana New" w:hAnsi="Angsana New"/>
          <w:sz w:val="30"/>
          <w:szCs w:val="30"/>
          <w:cs/>
          <w:lang w:eastAsia="x-none"/>
        </w:rPr>
        <w:t xml:space="preserve"> 256</w:t>
      </w:r>
      <w:r w:rsidR="006E7649" w:rsidRPr="00A909FB">
        <w:rPr>
          <w:rFonts w:ascii="Angsana New" w:hAnsi="Angsana New"/>
          <w:sz w:val="30"/>
          <w:szCs w:val="30"/>
          <w:cs/>
          <w:lang w:eastAsia="x-none"/>
        </w:rPr>
        <w:t>2</w:t>
      </w:r>
      <w:r w:rsidRPr="00A909FB">
        <w:rPr>
          <w:rFonts w:ascii="Angsana New" w:hAnsi="Angsana New"/>
          <w:sz w:val="30"/>
          <w:szCs w:val="30"/>
          <w:cs/>
          <w:lang w:eastAsia="x-none"/>
        </w:rPr>
        <w:t xml:space="preserve"> และ 256</w:t>
      </w:r>
      <w:r w:rsidR="006E7649" w:rsidRPr="00A909FB">
        <w:rPr>
          <w:rFonts w:ascii="Angsana New" w:hAnsi="Angsana New"/>
          <w:sz w:val="30"/>
          <w:szCs w:val="30"/>
          <w:cs/>
          <w:lang w:eastAsia="x-none"/>
        </w:rPr>
        <w:t>1</w:t>
      </w:r>
      <w:r w:rsidRPr="00A909FB">
        <w:rPr>
          <w:rFonts w:ascii="Angsana New" w:hAnsi="Angsana New"/>
          <w:sz w:val="30"/>
          <w:szCs w:val="30"/>
          <w:cs/>
          <w:lang w:val="x-none" w:eastAsia="x-none"/>
        </w:rPr>
        <w:t xml:space="preserve"> มีดังนี้</w:t>
      </w:r>
    </w:p>
    <w:p w:rsidR="00AC411B" w:rsidRPr="00A909FB" w:rsidRDefault="00AC411B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96"/>
        <w:gridCol w:w="929"/>
        <w:gridCol w:w="240"/>
        <w:gridCol w:w="989"/>
        <w:gridCol w:w="238"/>
        <w:gridCol w:w="980"/>
        <w:gridCol w:w="242"/>
        <w:gridCol w:w="955"/>
        <w:gridCol w:w="238"/>
        <w:gridCol w:w="988"/>
        <w:gridCol w:w="252"/>
        <w:gridCol w:w="972"/>
        <w:gridCol w:w="13"/>
      </w:tblGrid>
      <w:tr w:rsidR="00DC78BD" w:rsidRPr="00EA4A80" w:rsidTr="0016534B"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1" w:type="pct"/>
            <w:gridSpan w:val="5"/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7" w:type="pct"/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pct"/>
            <w:gridSpan w:val="6"/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4" w:type="pct"/>
            <w:gridSpan w:val="11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สินทรัพย์ให้เช่าตามสัญญาเช่า</w:t>
            </w:r>
          </w:p>
        </w:tc>
        <w:tc>
          <w:tcPr>
            <w:tcW w:w="48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ดำเนินงาน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(ส่วนใหญ่เป็นยานพาหนะ)</w:t>
            </w:r>
          </w:p>
        </w:tc>
        <w:tc>
          <w:tcPr>
            <w:tcW w:w="487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  <w:p w:rsidR="00AA5F73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1,842,124</w:t>
            </w: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:rsidR="00AA5F73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AA5F73" w:rsidRPr="00A909FB" w:rsidRDefault="00AA5F73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(959,917)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01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2,243,509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(978,632)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</w:t>
            </w:r>
          </w:p>
        </w:tc>
        <w:tc>
          <w:tcPr>
            <w:tcW w:w="487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487" w:type="pct"/>
          </w:tcPr>
          <w:p w:rsidR="00DC78BD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4,296</w:t>
            </w: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DC78BD" w:rsidRPr="00A909FB" w:rsidRDefault="00AA5F73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87" w:type="pct"/>
          </w:tcPr>
          <w:p w:rsidR="00DC78BD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C78BD" w:rsidRPr="00A909FB" w:rsidRDefault="000F43A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:rsidR="00DC78BD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98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8BD" w:rsidRPr="00EA4A80" w:rsidTr="0016534B">
        <w:trPr>
          <w:gridAfter w:val="1"/>
          <w:wAfter w:w="7" w:type="pct"/>
        </w:trPr>
        <w:tc>
          <w:tcPr>
            <w:tcW w:w="130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:rsidR="00DC78BD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1,847,379</w:t>
            </w:r>
          </w:p>
        </w:tc>
        <w:tc>
          <w:tcPr>
            <w:tcW w:w="126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:rsidR="00DC78BD" w:rsidRPr="00A909FB" w:rsidRDefault="00AA5F7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F43A7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DC78BD" w:rsidRPr="00A909FB" w:rsidRDefault="00AA5F73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(959,917)</w:t>
            </w:r>
          </w:p>
        </w:tc>
        <w:tc>
          <w:tcPr>
            <w:tcW w:w="12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2,244,567</w:t>
            </w:r>
          </w:p>
        </w:tc>
        <w:tc>
          <w:tcPr>
            <w:tcW w:w="125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3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(978,632)</w:t>
            </w:r>
          </w:p>
        </w:tc>
      </w:tr>
    </w:tbl>
    <w:p w:rsidR="00DC78BD" w:rsidRPr="00A909FB" w:rsidRDefault="00DC78B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AC411B" w:rsidRPr="00A909FB" w:rsidRDefault="00C151B7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t>9</w:t>
      </w:r>
      <w:r w:rsidR="00AC411B" w:rsidRPr="00A909FB">
        <w:rPr>
          <w:rFonts w:ascii="Angsana New" w:hAnsi="Angsana New"/>
          <w:b/>
          <w:bCs/>
          <w:sz w:val="30"/>
          <w:szCs w:val="30"/>
        </w:rPr>
        <w:tab/>
      </w:r>
      <w:r w:rsidR="00AC411B" w:rsidRPr="00A909FB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:rsidR="00AC411B" w:rsidRPr="00A909FB" w:rsidRDefault="00AC411B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AC411B" w:rsidRPr="00A909FB" w:rsidRDefault="00AC411B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633967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30F1" w:rsidRPr="00A909FB">
        <w:rPr>
          <w:rFonts w:ascii="Angsana New" w:hAnsi="Angsana New"/>
          <w:sz w:val="30"/>
          <w:szCs w:val="30"/>
          <w:cs/>
        </w:rPr>
        <w:t>256</w:t>
      </w:r>
      <w:r w:rsidR="00920423" w:rsidRPr="00A909FB"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9B2897" w:rsidRPr="00A909FB">
        <w:rPr>
          <w:rFonts w:ascii="Angsana New" w:hAnsi="Angsana New"/>
          <w:sz w:val="30"/>
          <w:szCs w:val="30"/>
          <w:cs/>
        </w:rPr>
        <w:t xml:space="preserve">และ </w:t>
      </w:r>
      <w:r w:rsidR="009B2897" w:rsidRPr="00A909FB">
        <w:rPr>
          <w:rFonts w:ascii="Angsana New" w:hAnsi="Angsana New"/>
          <w:sz w:val="30"/>
          <w:szCs w:val="30"/>
        </w:rPr>
        <w:t xml:space="preserve">31 </w:t>
      </w:r>
      <w:r w:rsidR="009B2897"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A3247" w:rsidRPr="00A909FB">
        <w:rPr>
          <w:rFonts w:ascii="Angsana New" w:hAnsi="Angsana New"/>
          <w:sz w:val="30"/>
          <w:szCs w:val="30"/>
        </w:rPr>
        <w:t>256</w:t>
      </w:r>
      <w:r w:rsidR="00920423" w:rsidRPr="00A909FB">
        <w:rPr>
          <w:rFonts w:ascii="Angsana New" w:hAnsi="Angsana New"/>
          <w:sz w:val="30"/>
          <w:szCs w:val="30"/>
        </w:rPr>
        <w:t>1</w:t>
      </w:r>
      <w:r w:rsidR="009B2897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มีดังนี้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:rsidR="00F57C2F" w:rsidRPr="00A909FB" w:rsidRDefault="00F57C2F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6459"/>
        <w:gridCol w:w="1254"/>
        <w:gridCol w:w="252"/>
        <w:gridCol w:w="1323"/>
      </w:tblGrid>
      <w:tr w:rsidR="00CA3247" w:rsidRPr="00EA4A80" w:rsidTr="00DA5605">
        <w:tc>
          <w:tcPr>
            <w:tcW w:w="6471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:rsidR="00CA3247" w:rsidRPr="00A909FB" w:rsidRDefault="001931DF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2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A3247" w:rsidRPr="00EA4A80" w:rsidTr="00DA5605">
        <w:tc>
          <w:tcPr>
            <w:tcW w:w="6471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920423"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="00920423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3247" w:rsidRPr="00EA4A80" w:rsidTr="00DA5605">
        <w:tc>
          <w:tcPr>
            <w:tcW w:w="6471" w:type="dxa"/>
          </w:tcPr>
          <w:p w:rsidR="00CA3247" w:rsidRPr="00A909FB" w:rsidRDefault="00CA3247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</w:tcPr>
          <w:p w:rsidR="00CA3247" w:rsidRPr="00A909FB" w:rsidRDefault="00CA3247" w:rsidP="00D672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247" w:rsidRPr="00EA4A80" w:rsidTr="00DA5605">
        <w:tc>
          <w:tcPr>
            <w:tcW w:w="6471" w:type="dxa"/>
          </w:tcPr>
          <w:p w:rsidR="00CA3247" w:rsidRPr="00A909FB" w:rsidRDefault="00CA3247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:rsidR="00CA3247" w:rsidRPr="00A909FB" w:rsidRDefault="00F8217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450</w:t>
            </w:r>
            <w:r w:rsidR="0073541A" w:rsidRPr="00A909FB">
              <w:rPr>
                <w:rFonts w:ascii="Angsana New" w:hAnsi="Angsana New"/>
                <w:sz w:val="30"/>
                <w:szCs w:val="30"/>
              </w:rPr>
              <w:t>,81</w:t>
            </w:r>
            <w:r w:rsidR="00994DE7" w:rsidRPr="00A909FB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252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A909FB" w:rsidRDefault="00316CE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380,675</w:t>
            </w:r>
          </w:p>
        </w:tc>
      </w:tr>
      <w:tr w:rsidR="00CA3247" w:rsidRPr="00EA4A80" w:rsidTr="00DA5605">
        <w:tc>
          <w:tcPr>
            <w:tcW w:w="6471" w:type="dxa"/>
          </w:tcPr>
          <w:p w:rsidR="00CA3247" w:rsidRPr="00A909FB" w:rsidRDefault="00CA3247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:rsidR="00CA3247" w:rsidRPr="00A909FB" w:rsidRDefault="00F8217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(8</w:t>
            </w:r>
            <w:r w:rsidR="00E6533B" w:rsidRPr="00A909FB">
              <w:rPr>
                <w:rFonts w:ascii="Angsana New" w:hAnsi="Angsana New"/>
                <w:sz w:val="30"/>
                <w:szCs w:val="30"/>
              </w:rPr>
              <w:t>,864</w:t>
            </w:r>
            <w:r w:rsidR="0073541A"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CA3247" w:rsidRPr="00A909FB" w:rsidRDefault="00316CE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(9,881)</w:t>
            </w:r>
          </w:p>
        </w:tc>
      </w:tr>
      <w:tr w:rsidR="00CA3247" w:rsidRPr="00EA4A80" w:rsidTr="00DA5605">
        <w:tc>
          <w:tcPr>
            <w:tcW w:w="6471" w:type="dxa"/>
          </w:tcPr>
          <w:p w:rsidR="00CA3247" w:rsidRPr="00A909FB" w:rsidRDefault="00CA3247" w:rsidP="00D672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A3247" w:rsidRPr="00A909FB" w:rsidRDefault="004B29B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441,95</w:t>
            </w:r>
            <w:r w:rsidR="00994DE7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:rsidR="00CA3247" w:rsidRPr="00A909FB" w:rsidRDefault="00CA324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CA3247" w:rsidRPr="00A909FB" w:rsidRDefault="00316CE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</w:tr>
    </w:tbl>
    <w:p w:rsidR="00AB027C" w:rsidRPr="00A909FB" w:rsidRDefault="00CA3247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br w:type="page"/>
      </w:r>
      <w:r w:rsidR="00AB027C" w:rsidRPr="00A909FB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p w:rsidR="00AB027C" w:rsidRPr="00A909FB" w:rsidRDefault="00AB027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620"/>
        <w:gridCol w:w="270"/>
        <w:gridCol w:w="1440"/>
      </w:tblGrid>
      <w:tr w:rsidR="00DC78BD" w:rsidRPr="00EA4A80" w:rsidTr="0016534B">
        <w:trPr>
          <w:cantSplit/>
          <w:tblHeader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C78BD" w:rsidRPr="00EA4A80" w:rsidTr="0016534B">
        <w:trPr>
          <w:cantSplit/>
          <w:tblHeader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) / </w:t>
            </w: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</w:tr>
      <w:tr w:rsidR="00DC78BD" w:rsidRPr="00EA4A80" w:rsidTr="0016534B">
        <w:trPr>
          <w:cantSplit/>
          <w:tblHeader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14)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20,766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149,569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43,661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194,111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73541A" w:rsidP="008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รายได้ค้างชำระเกินกว่าสามเดือนที่หยุดรับรู้</w:t>
            </w:r>
          </w:p>
        </w:tc>
        <w:tc>
          <w:tcPr>
            <w:tcW w:w="1440" w:type="dxa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994DE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(13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73541A"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28,94</w:t>
            </w:r>
            <w:r w:rsidR="00994DE7" w:rsidRPr="00A909FB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18,653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792BB9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440" w:type="dxa"/>
          </w:tcPr>
          <w:p w:rsidR="00DC78BD" w:rsidRPr="00A909FB" w:rsidRDefault="000633A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73541A" w:rsidP="0086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9A7A57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73541A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73541A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12,399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70,14</w:t>
            </w:r>
            <w:r w:rsidR="00994DE7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450,81</w:t>
            </w:r>
            <w:r w:rsidR="00994DE7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ดำเนินงานและสัญญาเช่าการเงิน</w:t>
            </w:r>
          </w:p>
        </w:tc>
        <w:tc>
          <w:tcPr>
            <w:tcW w:w="1440" w:type="dxa"/>
            <w:vAlign w:val="bottom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</w:t>
            </w:r>
            <w:r w:rsidR="00E6533B" w:rsidRPr="00A909FB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C78BD" w:rsidRPr="00A909FB" w:rsidRDefault="00E6533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(5,0</w:t>
            </w:r>
            <w:r w:rsidR="0073541A" w:rsidRPr="00A909FB">
              <w:rPr>
                <w:rFonts w:ascii="Angsana New" w:hAnsi="Angsana New"/>
                <w:sz w:val="30"/>
                <w:szCs w:val="30"/>
              </w:rPr>
              <w:t>09)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(3,855)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78BD" w:rsidRPr="00A909FB" w:rsidRDefault="00E6533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1,017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E6533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(8</w:t>
            </w:r>
            <w:r w:rsidR="0073541A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3541A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64)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C78BD" w:rsidRPr="00A909FB" w:rsidRDefault="009A7A57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DC78BD" w:rsidRPr="00A909FB" w:rsidRDefault="0073541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6533B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1,15</w:t>
            </w:r>
            <w:r w:rsidR="00994DE7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C78BD" w:rsidRPr="00A909FB" w:rsidRDefault="00E6533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441,9</w:t>
            </w:r>
            <w:r w:rsidR="0073541A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4DE7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:rsidR="00DC78BD" w:rsidRPr="00A909FB" w:rsidRDefault="00DC78B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DC78BD" w:rsidRPr="00A909FB" w:rsidRDefault="00DC78B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30"/>
          <w:szCs w:val="30"/>
        </w:rPr>
      </w:pPr>
    </w:p>
    <w:p w:rsidR="00340EDE" w:rsidRPr="00A909FB" w:rsidRDefault="00340EDE" w:rsidP="00D672F0">
      <w:pPr>
        <w:spacing w:line="240" w:lineRule="auto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620"/>
        <w:gridCol w:w="270"/>
        <w:gridCol w:w="1440"/>
      </w:tblGrid>
      <w:tr w:rsidR="00DC78BD" w:rsidRPr="00EA4A80" w:rsidTr="0016534B">
        <w:trPr>
          <w:cantSplit/>
          <w:tblHeader/>
        </w:trPr>
        <w:tc>
          <w:tcPr>
            <w:tcW w:w="4230" w:type="dxa"/>
          </w:tcPr>
          <w:p w:rsidR="00DC78BD" w:rsidRPr="00A909FB" w:rsidRDefault="00AB027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C78BD" w:rsidRPr="00EA4A80" w:rsidTr="0016534B">
        <w:trPr>
          <w:cantSplit/>
          <w:tblHeader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) / </w:t>
            </w:r>
            <w:r w:rsidRPr="00A909FB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</w:tr>
      <w:tr w:rsidR="00DC78BD" w:rsidRPr="00EA4A80" w:rsidTr="0016534B">
        <w:trPr>
          <w:cantSplit/>
          <w:tblHeader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14)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112,399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16,541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128,940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89,790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41,295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131,085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46,366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46,366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รายได้ค้างชำระเกินกว่าสามเดือนที่หยุดรับรู้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25,463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3,032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28,495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15,604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(996)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14,608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792BB9">
              <w:rPr>
                <w:rFonts w:ascii="Angsana New" w:hAnsi="Angsana New" w:hint="cs"/>
                <w:sz w:val="30"/>
                <w:szCs w:val="30"/>
                <w:cs/>
              </w:rPr>
              <w:t>ทรัพย์สิน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รอการขาย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10,673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11,446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305,562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60,645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366,207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ดำเนินงานและสัญญาเช่าการเงิน</w:t>
            </w:r>
          </w:p>
        </w:tc>
        <w:tc>
          <w:tcPr>
            <w:tcW w:w="1440" w:type="dxa"/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(9,294)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3,543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(5,751)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(2,691)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(402)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(3,093)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(11,985)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3,141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(8,844)</w:t>
            </w: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78BD" w:rsidRPr="00EA4A80" w:rsidTr="0016534B">
        <w:trPr>
          <w:cantSplit/>
        </w:trPr>
        <w:tc>
          <w:tcPr>
            <w:tcW w:w="423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293,577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63,786</w:t>
            </w:r>
          </w:p>
        </w:tc>
        <w:tc>
          <w:tcPr>
            <w:tcW w:w="270" w:type="dxa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357,363</w:t>
            </w:r>
          </w:p>
        </w:tc>
      </w:tr>
    </w:tbl>
    <w:p w:rsidR="00340EDE" w:rsidRPr="00A909FB" w:rsidRDefault="00340ED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F35A1" w:rsidRPr="00A909FB" w:rsidRDefault="0034082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br w:type="page"/>
      </w:r>
      <w:r w:rsidR="001F35A1"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633967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F35A1" w:rsidRPr="00A909FB">
        <w:rPr>
          <w:rFonts w:ascii="Angsana New" w:hAnsi="Angsana New"/>
          <w:sz w:val="30"/>
          <w:szCs w:val="30"/>
        </w:rPr>
        <w:t>256</w:t>
      </w:r>
      <w:r w:rsidR="001321A0" w:rsidRPr="00A909FB">
        <w:rPr>
          <w:rFonts w:ascii="Angsana New" w:hAnsi="Angsana New"/>
          <w:sz w:val="30"/>
          <w:szCs w:val="30"/>
        </w:rPr>
        <w:t>2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 </w:t>
      </w:r>
      <w:r w:rsidR="00E80040" w:rsidRPr="00A909FB">
        <w:rPr>
          <w:rFonts w:ascii="Angsana New" w:hAnsi="Angsana New"/>
          <w:sz w:val="30"/>
          <w:szCs w:val="30"/>
          <w:cs/>
        </w:rPr>
        <w:t>บริษัทมี</w:t>
      </w:r>
      <w:r w:rsidR="00D659F1" w:rsidRPr="00A909FB">
        <w:rPr>
          <w:rFonts w:ascii="Angsana New" w:hAnsi="Angsana New"/>
          <w:sz w:val="30"/>
          <w:szCs w:val="30"/>
          <w:cs/>
        </w:rPr>
        <w:t>ผลประโยชน์ทางภาษีจากยอดขาดทุน</w:t>
      </w:r>
      <w:r w:rsidR="002B5898" w:rsidRPr="00A909FB">
        <w:rPr>
          <w:rFonts w:ascii="Angsana New" w:hAnsi="Angsana New"/>
          <w:sz w:val="30"/>
          <w:szCs w:val="30"/>
          <w:cs/>
        </w:rPr>
        <w:t>ยกไปเป็นจำนวนรวมทั้งสิ้น</w:t>
      </w:r>
      <w:r w:rsidR="003F6E77" w:rsidRPr="00A909FB">
        <w:rPr>
          <w:rFonts w:ascii="Angsana New" w:hAnsi="Angsana New"/>
          <w:sz w:val="30"/>
          <w:szCs w:val="30"/>
        </w:rPr>
        <w:t xml:space="preserve"> </w:t>
      </w:r>
      <w:r w:rsidR="00177197" w:rsidRPr="00A909FB">
        <w:rPr>
          <w:rFonts w:ascii="Angsana New" w:hAnsi="Angsana New"/>
          <w:sz w:val="30"/>
          <w:szCs w:val="30"/>
          <w:cs/>
        </w:rPr>
        <w:t>45</w:t>
      </w:r>
      <w:r w:rsidR="00990C93">
        <w:rPr>
          <w:rFonts w:ascii="Angsana New" w:hAnsi="Angsana New"/>
          <w:sz w:val="30"/>
          <w:szCs w:val="30"/>
        </w:rPr>
        <w:t>3</w:t>
      </w:r>
      <w:r w:rsidR="00177197" w:rsidRPr="00A909FB">
        <w:rPr>
          <w:rFonts w:ascii="Angsana New" w:hAnsi="Angsana New"/>
          <w:sz w:val="30"/>
          <w:szCs w:val="30"/>
        </w:rPr>
        <w:t>.</w:t>
      </w:r>
      <w:r w:rsidR="00990C93">
        <w:rPr>
          <w:rFonts w:ascii="Angsana New" w:hAnsi="Angsana New"/>
          <w:sz w:val="30"/>
          <w:szCs w:val="30"/>
        </w:rPr>
        <w:t>6</w:t>
      </w:r>
      <w:r w:rsidR="005265E8" w:rsidRPr="00A909FB">
        <w:rPr>
          <w:rFonts w:ascii="Angsana New" w:hAnsi="Angsana New"/>
          <w:sz w:val="30"/>
          <w:szCs w:val="30"/>
          <w:cs/>
        </w:rPr>
        <w:t xml:space="preserve"> </w:t>
      </w:r>
      <w:r w:rsidR="001F35A1" w:rsidRPr="00A909FB">
        <w:rPr>
          <w:rFonts w:ascii="Angsana New" w:hAnsi="Angsana New"/>
          <w:sz w:val="30"/>
          <w:szCs w:val="30"/>
          <w:cs/>
        </w:rPr>
        <w:t>ล้าน</w:t>
      </w:r>
      <w:r w:rsidR="00C91E92" w:rsidRPr="00A909FB">
        <w:rPr>
          <w:rFonts w:ascii="Angsana New" w:hAnsi="Angsana New"/>
          <w:sz w:val="30"/>
          <w:szCs w:val="30"/>
          <w:cs/>
        </w:rPr>
        <w:t>บา</w:t>
      </w:r>
      <w:r w:rsidR="00E80040" w:rsidRPr="00A909FB">
        <w:rPr>
          <w:rFonts w:ascii="Angsana New" w:hAnsi="Angsana New"/>
          <w:sz w:val="30"/>
          <w:szCs w:val="30"/>
          <w:cs/>
        </w:rPr>
        <w:t>ท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1F35A1" w:rsidRPr="00A909FB">
        <w:rPr>
          <w:rFonts w:ascii="Angsana New" w:hAnsi="Angsana New"/>
          <w:i/>
          <w:iCs/>
          <w:sz w:val="30"/>
          <w:szCs w:val="30"/>
        </w:rPr>
        <w:t>31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97893" w:rsidRPr="00A909FB">
        <w:rPr>
          <w:rFonts w:ascii="Angsana New" w:hAnsi="Angsana New"/>
          <w:i/>
          <w:iCs/>
          <w:sz w:val="30"/>
          <w:szCs w:val="30"/>
        </w:rPr>
        <w:t>256</w:t>
      </w:r>
      <w:r w:rsidR="001321A0" w:rsidRPr="00A909FB">
        <w:rPr>
          <w:rFonts w:ascii="Angsana New" w:hAnsi="Angsana New"/>
          <w:i/>
          <w:iCs/>
          <w:sz w:val="30"/>
          <w:szCs w:val="30"/>
        </w:rPr>
        <w:t>1</w:t>
      </w:r>
      <w:r w:rsidR="001F35A1" w:rsidRPr="00A909FB">
        <w:rPr>
          <w:rFonts w:ascii="Angsana New" w:hAnsi="Angsana New"/>
          <w:i/>
          <w:iCs/>
          <w:sz w:val="30"/>
          <w:szCs w:val="30"/>
        </w:rPr>
        <w:t xml:space="preserve">: </w:t>
      </w:r>
      <w:r w:rsidR="009C63C7" w:rsidRPr="00A909FB">
        <w:rPr>
          <w:rFonts w:ascii="Angsana New" w:hAnsi="Angsana New"/>
          <w:i/>
          <w:iCs/>
          <w:sz w:val="30"/>
          <w:szCs w:val="30"/>
        </w:rPr>
        <w:t>356.7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 </w:t>
      </w:r>
      <w:r w:rsidR="00CA57BC" w:rsidRPr="00A909FB">
        <w:rPr>
          <w:rFonts w:ascii="Angsana New" w:hAnsi="Angsana New"/>
          <w:sz w:val="30"/>
          <w:szCs w:val="30"/>
          <w:cs/>
        </w:rPr>
        <w:t>เป็นผลมาจากเงินได้ที่จ่ายเพื่อการลงทุน</w:t>
      </w:r>
      <w:r w:rsidR="00FF609A" w:rsidRPr="00A909FB">
        <w:rPr>
          <w:rFonts w:ascii="Angsana New" w:hAnsi="Angsana New"/>
          <w:sz w:val="30"/>
          <w:szCs w:val="30"/>
          <w:cs/>
        </w:rPr>
        <w:t>ซึ่งเข้า</w:t>
      </w:r>
      <w:r w:rsidR="00CA57BC" w:rsidRPr="00A909FB">
        <w:rPr>
          <w:rFonts w:ascii="Angsana New" w:hAnsi="Angsana New"/>
          <w:sz w:val="30"/>
          <w:szCs w:val="30"/>
          <w:cs/>
        </w:rPr>
        <w:t>เงื่อนไขในการนำมาหักเป็น</w:t>
      </w:r>
      <w:r w:rsidR="002B5898" w:rsidRPr="00A909FB">
        <w:rPr>
          <w:rFonts w:ascii="Angsana New" w:hAnsi="Angsana New"/>
          <w:sz w:val="30"/>
          <w:szCs w:val="30"/>
          <w:cs/>
        </w:rPr>
        <w:t>รายจ่ายได้เพิ่มขึ้นในการคำนวณ</w:t>
      </w:r>
      <w:r w:rsidR="00CA57BC" w:rsidRPr="00A909FB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="001F35A1" w:rsidRPr="00A909FB">
        <w:rPr>
          <w:rFonts w:ascii="Angsana New" w:hAnsi="Angsana New"/>
          <w:sz w:val="30"/>
          <w:szCs w:val="30"/>
          <w:cs/>
        </w:rPr>
        <w:t>ผู้บริหารทำการประเมินประมาณการกำไรทางภาษีในอนาคต และบริษัทได้บันทึกสินทรัพย์ภาษีเงิน</w:t>
      </w:r>
      <w:r w:rsidR="00FF609A" w:rsidRPr="00A909FB">
        <w:rPr>
          <w:rFonts w:ascii="Angsana New" w:hAnsi="Angsana New"/>
          <w:sz w:val="30"/>
          <w:szCs w:val="30"/>
          <w:cs/>
        </w:rPr>
        <w:t>ได้</w:t>
      </w:r>
      <w:r w:rsidR="00E80040" w:rsidRPr="00A909FB">
        <w:rPr>
          <w:rFonts w:ascii="Angsana New" w:hAnsi="Angsana New"/>
          <w:sz w:val="30"/>
          <w:szCs w:val="30"/>
          <w:cs/>
        </w:rPr>
        <w:t>รอการตัดบัญชีจำนวน</w:t>
      </w:r>
      <w:r w:rsidR="00E80040" w:rsidRPr="00A909FB">
        <w:rPr>
          <w:rFonts w:ascii="Angsana New" w:hAnsi="Angsana New"/>
          <w:sz w:val="30"/>
          <w:szCs w:val="30"/>
        </w:rPr>
        <w:t xml:space="preserve"> </w:t>
      </w:r>
      <w:r w:rsidR="008129DD" w:rsidRPr="00A909FB">
        <w:rPr>
          <w:rFonts w:ascii="Angsana New" w:hAnsi="Angsana New"/>
          <w:sz w:val="30"/>
          <w:szCs w:val="30"/>
          <w:cs/>
        </w:rPr>
        <w:t>194.1</w:t>
      </w:r>
      <w:r w:rsidR="00C91E92" w:rsidRPr="00A909FB">
        <w:rPr>
          <w:rFonts w:ascii="Angsana New" w:hAnsi="Angsana New"/>
          <w:sz w:val="30"/>
          <w:szCs w:val="30"/>
        </w:rPr>
        <w:t xml:space="preserve"> 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ล้านบาท 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="001F35A1" w:rsidRPr="00A909FB">
        <w:rPr>
          <w:rFonts w:ascii="Angsana New" w:hAnsi="Angsana New"/>
          <w:i/>
          <w:iCs/>
          <w:sz w:val="30"/>
          <w:szCs w:val="30"/>
        </w:rPr>
        <w:t>31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E84E1F" w:rsidRPr="00A909FB">
        <w:rPr>
          <w:rFonts w:ascii="Angsana New" w:hAnsi="Angsana New"/>
          <w:i/>
          <w:iCs/>
          <w:sz w:val="30"/>
          <w:szCs w:val="30"/>
        </w:rPr>
        <w:t>256</w:t>
      </w:r>
      <w:r w:rsidR="001321A0" w:rsidRPr="00A909FB">
        <w:rPr>
          <w:rFonts w:ascii="Angsana New" w:hAnsi="Angsana New"/>
          <w:i/>
          <w:iCs/>
          <w:sz w:val="30"/>
          <w:szCs w:val="30"/>
        </w:rPr>
        <w:t>1</w:t>
      </w:r>
      <w:r w:rsidR="001F35A1" w:rsidRPr="00A909FB">
        <w:rPr>
          <w:rFonts w:ascii="Angsana New" w:hAnsi="Angsana New"/>
          <w:i/>
          <w:iCs/>
          <w:sz w:val="30"/>
          <w:szCs w:val="30"/>
        </w:rPr>
        <w:t xml:space="preserve">: </w:t>
      </w:r>
      <w:r w:rsidR="009C63C7" w:rsidRPr="00A909FB">
        <w:rPr>
          <w:rFonts w:ascii="Angsana New" w:hAnsi="Angsana New"/>
          <w:i/>
          <w:iCs/>
          <w:sz w:val="30"/>
          <w:szCs w:val="30"/>
        </w:rPr>
        <w:t xml:space="preserve">150.5 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97893" w:rsidRPr="00A909FB">
        <w:rPr>
          <w:rFonts w:ascii="Angsana New" w:hAnsi="Angsana New"/>
          <w:sz w:val="30"/>
          <w:szCs w:val="30"/>
          <w:cs/>
        </w:rPr>
        <w:t xml:space="preserve"> เนื่องจากผู้บริหารพิจารณาแล้วว่า</w:t>
      </w:r>
      <w:r w:rsidR="001F35A1" w:rsidRPr="00A909FB">
        <w:rPr>
          <w:rFonts w:ascii="Angsana New" w:hAnsi="Angsana New"/>
          <w:sz w:val="30"/>
          <w:szCs w:val="30"/>
          <w:cs/>
        </w:rPr>
        <w:t>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ทั้งนี้บริษัทยังไม่ได้รับรู้สินทรัพย์ภาษีเงินได้รอการตัดบัญชี</w:t>
      </w:r>
      <w:r w:rsidR="00DA7B6A" w:rsidRPr="00A909FB">
        <w:rPr>
          <w:rFonts w:ascii="Angsana New" w:hAnsi="Angsana New"/>
          <w:sz w:val="30"/>
          <w:szCs w:val="30"/>
          <w:cs/>
        </w:rPr>
        <w:t>สำหรับ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ขาดทุนสะสมทางภาษีในงบการเงิน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1321A0" w:rsidRPr="00A909FB">
        <w:rPr>
          <w:rFonts w:ascii="Angsana New" w:hAnsi="Angsana New"/>
          <w:sz w:val="30"/>
          <w:szCs w:val="30"/>
          <w:cs/>
        </w:rPr>
        <w:t xml:space="preserve"> </w:t>
      </w:r>
      <w:r w:rsidR="001F35A1" w:rsidRPr="00A909FB">
        <w:rPr>
          <w:rFonts w:ascii="Angsana New" w:hAnsi="Angsana New"/>
          <w:sz w:val="30"/>
          <w:szCs w:val="30"/>
        </w:rPr>
        <w:t>256</w:t>
      </w:r>
      <w:r w:rsidR="001321A0" w:rsidRPr="00A909FB">
        <w:rPr>
          <w:rFonts w:ascii="Angsana New" w:hAnsi="Angsana New"/>
          <w:sz w:val="30"/>
          <w:szCs w:val="30"/>
        </w:rPr>
        <w:t>2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 จำ</w:t>
      </w:r>
      <w:r w:rsidR="00E80040" w:rsidRPr="00A909FB">
        <w:rPr>
          <w:rFonts w:ascii="Angsana New" w:hAnsi="Angsana New"/>
          <w:sz w:val="30"/>
          <w:szCs w:val="30"/>
          <w:cs/>
        </w:rPr>
        <w:t>นวน</w:t>
      </w:r>
      <w:r w:rsidR="00DA7B6A" w:rsidRPr="00A909FB">
        <w:rPr>
          <w:rFonts w:ascii="Angsana New" w:hAnsi="Angsana New"/>
          <w:sz w:val="30"/>
          <w:szCs w:val="30"/>
          <w:cs/>
        </w:rPr>
        <w:t>เงิน</w:t>
      </w:r>
      <w:r w:rsidR="00E80040" w:rsidRPr="00A909FB">
        <w:rPr>
          <w:rFonts w:ascii="Angsana New" w:hAnsi="Angsana New"/>
          <w:sz w:val="30"/>
          <w:szCs w:val="30"/>
        </w:rPr>
        <w:t xml:space="preserve"> </w:t>
      </w:r>
      <w:r w:rsidR="00177197" w:rsidRPr="00A909FB">
        <w:rPr>
          <w:rFonts w:ascii="Angsana New" w:hAnsi="Angsana New"/>
          <w:sz w:val="30"/>
          <w:szCs w:val="30"/>
          <w:cs/>
        </w:rPr>
        <w:t>2</w:t>
      </w:r>
      <w:r w:rsidR="00990C93">
        <w:rPr>
          <w:rFonts w:ascii="Angsana New" w:hAnsi="Angsana New"/>
          <w:sz w:val="30"/>
          <w:szCs w:val="30"/>
        </w:rPr>
        <w:t>59</w:t>
      </w:r>
      <w:r w:rsidR="00177197" w:rsidRPr="00A909FB">
        <w:rPr>
          <w:rFonts w:ascii="Angsana New" w:hAnsi="Angsana New"/>
          <w:sz w:val="30"/>
          <w:szCs w:val="30"/>
        </w:rPr>
        <w:t>.</w:t>
      </w:r>
      <w:r w:rsidR="00990C93">
        <w:rPr>
          <w:rFonts w:ascii="Angsana New" w:hAnsi="Angsana New"/>
          <w:sz w:val="30"/>
          <w:szCs w:val="30"/>
        </w:rPr>
        <w:t>5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="001F35A1" w:rsidRPr="00A909FB">
        <w:rPr>
          <w:rFonts w:ascii="Angsana New" w:hAnsi="Angsana New"/>
          <w:i/>
          <w:iCs/>
          <w:sz w:val="30"/>
          <w:szCs w:val="30"/>
        </w:rPr>
        <w:t>31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1F35A1" w:rsidRPr="00A909FB">
        <w:rPr>
          <w:rFonts w:ascii="Angsana New" w:hAnsi="Angsana New"/>
          <w:i/>
          <w:iCs/>
          <w:sz w:val="30"/>
          <w:szCs w:val="30"/>
        </w:rPr>
        <w:t>256</w:t>
      </w:r>
      <w:r w:rsidR="001321A0" w:rsidRPr="00A909FB">
        <w:rPr>
          <w:rFonts w:ascii="Angsana New" w:hAnsi="Angsana New"/>
          <w:i/>
          <w:iCs/>
          <w:sz w:val="30"/>
          <w:szCs w:val="30"/>
        </w:rPr>
        <w:t>1</w:t>
      </w:r>
      <w:r w:rsidR="001F35A1" w:rsidRPr="00A909FB">
        <w:rPr>
          <w:rFonts w:ascii="Angsana New" w:hAnsi="Angsana New"/>
          <w:i/>
          <w:iCs/>
          <w:sz w:val="30"/>
          <w:szCs w:val="30"/>
        </w:rPr>
        <w:t xml:space="preserve">: </w:t>
      </w:r>
      <w:r w:rsidR="009C63C7" w:rsidRPr="00A909FB">
        <w:rPr>
          <w:rFonts w:ascii="Angsana New" w:hAnsi="Angsana New"/>
          <w:i/>
          <w:iCs/>
          <w:sz w:val="30"/>
          <w:szCs w:val="30"/>
        </w:rPr>
        <w:t>206.2</w:t>
      </w:r>
      <w:r w:rsidR="001F35A1" w:rsidRPr="00A909F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F35A1" w:rsidRPr="00A909FB">
        <w:rPr>
          <w:rFonts w:ascii="Angsana New" w:hAnsi="Angsana New"/>
          <w:sz w:val="30"/>
          <w:szCs w:val="30"/>
          <w:cs/>
        </w:rPr>
        <w:t xml:space="preserve"> </w:t>
      </w:r>
    </w:p>
    <w:p w:rsidR="0034082E" w:rsidRPr="00A909FB" w:rsidRDefault="0034082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1375A" w:rsidRPr="00A909FB" w:rsidRDefault="00C151B7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t>10</w:t>
      </w:r>
      <w:r w:rsidR="00000175" w:rsidRPr="00A909FB">
        <w:rPr>
          <w:rFonts w:ascii="Angsana New" w:hAnsi="Angsana New"/>
          <w:b/>
          <w:bCs/>
          <w:sz w:val="30"/>
          <w:szCs w:val="30"/>
        </w:rPr>
        <w:tab/>
      </w:r>
      <w:r w:rsidR="00B1375A" w:rsidRPr="00A909F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401901" w:rsidRPr="00A909FB" w:rsidRDefault="00401901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1375A" w:rsidRPr="00A909FB" w:rsidRDefault="00C151B7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254643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B1375A" w:rsidRPr="00A909F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B1375A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:rsidR="00DD045D" w:rsidRPr="00A909FB" w:rsidRDefault="00DD04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33"/>
        <w:gridCol w:w="236"/>
        <w:gridCol w:w="1294"/>
      </w:tblGrid>
      <w:tr w:rsidR="00DD045D" w:rsidRPr="00EA4A80" w:rsidTr="00EA4A80">
        <w:tc>
          <w:tcPr>
            <w:tcW w:w="6480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:rsidR="00DD045D" w:rsidRPr="00A909FB" w:rsidRDefault="001931DF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36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94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DD045D" w:rsidRPr="00EA4A80" w:rsidTr="00EA4A80">
        <w:tc>
          <w:tcPr>
            <w:tcW w:w="6480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="00513B78" w:rsidRPr="00A909FB">
              <w:rPr>
                <w:rFonts w:ascii="Angsana New" w:hAnsi="Angsana New"/>
                <w:cs/>
                <w:lang w:val="en-US"/>
              </w:rPr>
              <w:t>6</w:t>
            </w:r>
            <w:r w:rsidR="008B1BB1" w:rsidRPr="00A909F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36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94" w:type="dxa"/>
          </w:tcPr>
          <w:p w:rsidR="00DD045D" w:rsidRPr="00A909FB" w:rsidRDefault="00873C87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</w:t>
            </w:r>
            <w:r w:rsidR="008B1BB1" w:rsidRPr="00A909FB">
              <w:rPr>
                <w:rFonts w:ascii="Angsana New" w:hAnsi="Angsana New"/>
                <w:lang w:val="en-US"/>
              </w:rPr>
              <w:t>1</w:t>
            </w:r>
          </w:p>
        </w:tc>
      </w:tr>
      <w:tr w:rsidR="00DD045D" w:rsidRPr="00EA4A80" w:rsidTr="00EA4A80">
        <w:tc>
          <w:tcPr>
            <w:tcW w:w="6480" w:type="dxa"/>
          </w:tcPr>
          <w:p w:rsidR="00DD045D" w:rsidRPr="00A909FB" w:rsidRDefault="00DD04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:rsidR="00DD045D" w:rsidRPr="00A909FB" w:rsidRDefault="00DD04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045D" w:rsidRPr="00EA4A80" w:rsidTr="00EA4A80">
        <w:tc>
          <w:tcPr>
            <w:tcW w:w="6480" w:type="dxa"/>
          </w:tcPr>
          <w:p w:rsidR="00DD045D" w:rsidRPr="00A909FB" w:rsidRDefault="00DD045D" w:rsidP="00D672F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:rsidR="00DD045D" w:rsidRPr="00A909FB" w:rsidRDefault="00DD04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045D" w:rsidRPr="00A909FB" w:rsidRDefault="00DD04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DD045D" w:rsidRPr="00A909FB" w:rsidRDefault="00DD04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B78" w:rsidRPr="00EA4A80" w:rsidTr="00EA4A80">
        <w:tc>
          <w:tcPr>
            <w:tcW w:w="6480" w:type="dxa"/>
          </w:tcPr>
          <w:p w:rsidR="00513B78" w:rsidRPr="00A909FB" w:rsidRDefault="00513B78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:rsidR="00513B78" w:rsidRPr="00A909FB" w:rsidRDefault="003A3361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360,000</w:t>
            </w:r>
          </w:p>
        </w:tc>
        <w:tc>
          <w:tcPr>
            <w:tcW w:w="236" w:type="dxa"/>
          </w:tcPr>
          <w:p w:rsidR="00513B78" w:rsidRPr="00A909FB" w:rsidRDefault="00513B7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513B78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830,000</w:t>
            </w:r>
          </w:p>
        </w:tc>
      </w:tr>
      <w:tr w:rsidR="00513B78" w:rsidRPr="00EA4A80" w:rsidTr="00EA4A80">
        <w:tc>
          <w:tcPr>
            <w:tcW w:w="6480" w:type="dxa"/>
          </w:tcPr>
          <w:p w:rsidR="00513B78" w:rsidRPr="00A909FB" w:rsidRDefault="00513B78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:rsidR="00513B78" w:rsidRPr="00A909FB" w:rsidRDefault="003A3361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1,250,000</w:t>
            </w:r>
          </w:p>
        </w:tc>
        <w:tc>
          <w:tcPr>
            <w:tcW w:w="236" w:type="dxa"/>
          </w:tcPr>
          <w:p w:rsidR="00513B78" w:rsidRPr="00A909FB" w:rsidRDefault="00513B7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513B78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</w:tr>
      <w:tr w:rsidR="00513B78" w:rsidRPr="00EA4A80" w:rsidTr="00EA4A80">
        <w:tc>
          <w:tcPr>
            <w:tcW w:w="6480" w:type="dxa"/>
          </w:tcPr>
          <w:p w:rsidR="00513B78" w:rsidRPr="00A909FB" w:rsidRDefault="00513B78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513B78" w:rsidRPr="00A909FB" w:rsidRDefault="005D2F0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(4,298</w:t>
            </w:r>
            <w:r w:rsidR="003A3361"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13B78" w:rsidRPr="00A909FB" w:rsidRDefault="00513B7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513B78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(1,81</w:t>
            </w:r>
            <w:r w:rsidR="001A3BDC" w:rsidRPr="00A909FB">
              <w:rPr>
                <w:rFonts w:ascii="Angsana New" w:hAnsi="Angsana New"/>
                <w:sz w:val="30"/>
                <w:szCs w:val="30"/>
              </w:rPr>
              <w:t>7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3B78" w:rsidRPr="00EA4A80" w:rsidTr="00EA4A80">
        <w:tc>
          <w:tcPr>
            <w:tcW w:w="6480" w:type="dxa"/>
          </w:tcPr>
          <w:p w:rsidR="00513B78" w:rsidRPr="00A909FB" w:rsidRDefault="00513B78" w:rsidP="00D672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513B78" w:rsidRPr="00A909FB" w:rsidRDefault="00403EF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1,60</w:t>
            </w:r>
            <w:r w:rsidR="005D2F02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5,702</w:t>
            </w:r>
          </w:p>
        </w:tc>
        <w:tc>
          <w:tcPr>
            <w:tcW w:w="236" w:type="dxa"/>
          </w:tcPr>
          <w:p w:rsidR="00513B78" w:rsidRPr="00A909FB" w:rsidRDefault="00513B7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513B78" w:rsidRPr="00A909FB" w:rsidRDefault="00A422AD" w:rsidP="00D672F0">
            <w:pPr>
              <w:pStyle w:val="Heading1"/>
              <w:numPr>
                <w:ilvl w:val="0"/>
                <w:numId w:val="0"/>
              </w:numPr>
              <w:tabs>
                <w:tab w:val="decimal" w:pos="1005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A909FB">
              <w:rPr>
                <w:rFonts w:ascii="Angsana New" w:hAnsi="Angsana New"/>
                <w:sz w:val="30"/>
                <w:szCs w:val="30"/>
                <w:u w:val="none"/>
              </w:rPr>
              <w:t>1</w:t>
            </w:r>
            <w:r w:rsidR="00730E9B" w:rsidRPr="00A909FB">
              <w:rPr>
                <w:rFonts w:ascii="Angsana New" w:hAnsi="Angsana New"/>
                <w:sz w:val="30"/>
                <w:szCs w:val="30"/>
                <w:u w:val="none"/>
              </w:rPr>
              <w:t>,628,18</w:t>
            </w:r>
            <w:r w:rsidR="001A3BDC" w:rsidRPr="00A909FB">
              <w:rPr>
                <w:rFonts w:ascii="Angsana New" w:hAnsi="Angsana New"/>
                <w:sz w:val="30"/>
                <w:szCs w:val="30"/>
                <w:u w:val="none"/>
              </w:rPr>
              <w:t>3</w:t>
            </w:r>
          </w:p>
        </w:tc>
      </w:tr>
    </w:tbl>
    <w:p w:rsidR="0034082E" w:rsidRPr="00A909FB" w:rsidRDefault="0034082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B1375A" w:rsidRPr="00A909FB" w:rsidRDefault="00B1375A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8B1BB1" w:rsidRPr="00A909FB">
        <w:rPr>
          <w:rFonts w:ascii="Angsana New" w:hAnsi="Angsana New"/>
          <w:sz w:val="30"/>
          <w:szCs w:val="30"/>
        </w:rPr>
        <w:t xml:space="preserve"> </w:t>
      </w:r>
      <w:r w:rsidR="001F01E4" w:rsidRPr="00A909FB">
        <w:rPr>
          <w:rFonts w:ascii="Angsana New" w:hAnsi="Angsana New"/>
          <w:sz w:val="30"/>
          <w:szCs w:val="30"/>
          <w:cs/>
          <w:lang w:val="th-TH"/>
        </w:rPr>
        <w:t>25</w:t>
      </w:r>
      <w:r w:rsidR="0081795A" w:rsidRPr="00A909FB">
        <w:rPr>
          <w:rFonts w:ascii="Angsana New" w:hAnsi="Angsana New"/>
          <w:sz w:val="30"/>
          <w:szCs w:val="30"/>
          <w:cs/>
          <w:lang w:val="th-TH"/>
        </w:rPr>
        <w:t>6</w:t>
      </w:r>
      <w:r w:rsidR="008B1BB1" w:rsidRPr="00A909FB">
        <w:rPr>
          <w:rFonts w:ascii="Angsana New" w:hAnsi="Angsana New"/>
          <w:sz w:val="30"/>
          <w:szCs w:val="30"/>
          <w:cs/>
          <w:lang w:val="th-TH"/>
        </w:rPr>
        <w:t>2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</w:t>
      </w:r>
      <w:r w:rsidR="008D247A" w:rsidRPr="00A909FB">
        <w:rPr>
          <w:rFonts w:ascii="Angsana New" w:hAnsi="Angsana New"/>
          <w:sz w:val="30"/>
          <w:szCs w:val="30"/>
          <w:cs/>
          <w:lang w:val="th-TH"/>
        </w:rPr>
        <w:t>เบิกเกินบัญชี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สินเชื่ออื่น ๆ และภาระผูกพัน (ไม่รวมเงินกู้ยืมระยะสั้นประเภทตั๋วแลกเงิน) กับธนาคารใน</w:t>
      </w:r>
      <w:r w:rsidR="00BA1589" w:rsidRPr="00A909FB">
        <w:rPr>
          <w:rFonts w:ascii="Angsana New" w:hAnsi="Angsana New"/>
          <w:sz w:val="30"/>
          <w:szCs w:val="30"/>
          <w:cs/>
          <w:lang w:val="th-TH"/>
        </w:rPr>
        <w:t>ประเทศหลายแห่งในวงเงินรวมประม</w:t>
      </w:r>
      <w:r w:rsidR="00B72C11" w:rsidRPr="00A909FB">
        <w:rPr>
          <w:rFonts w:ascii="Angsana New" w:hAnsi="Angsana New"/>
          <w:sz w:val="30"/>
          <w:szCs w:val="30"/>
          <w:cs/>
          <w:lang w:val="th-TH"/>
        </w:rPr>
        <w:t>าณ</w:t>
      </w:r>
      <w:r w:rsidR="00801244" w:rsidRPr="00A909FB">
        <w:rPr>
          <w:rFonts w:ascii="Angsana New" w:hAnsi="Angsana New"/>
          <w:sz w:val="30"/>
          <w:szCs w:val="30"/>
        </w:rPr>
        <w:t xml:space="preserve"> </w:t>
      </w:r>
      <w:r w:rsidR="008C44E3" w:rsidRPr="00A909FB">
        <w:rPr>
          <w:rFonts w:ascii="Angsana New" w:hAnsi="Angsana New"/>
          <w:sz w:val="30"/>
          <w:szCs w:val="30"/>
          <w:cs/>
        </w:rPr>
        <w:t>2</w:t>
      </w:r>
      <w:r w:rsidR="008C44E3" w:rsidRPr="00A909FB">
        <w:rPr>
          <w:rFonts w:ascii="Angsana New" w:hAnsi="Angsana New"/>
          <w:sz w:val="30"/>
          <w:szCs w:val="30"/>
        </w:rPr>
        <w:t>,</w:t>
      </w:r>
      <w:r w:rsidR="008C44E3" w:rsidRPr="00A909FB">
        <w:rPr>
          <w:rFonts w:ascii="Angsana New" w:hAnsi="Angsana New"/>
          <w:sz w:val="30"/>
          <w:szCs w:val="30"/>
          <w:cs/>
        </w:rPr>
        <w:t>370</w:t>
      </w:r>
      <w:r w:rsidR="00433EFC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(31 ธันวาคม</w:t>
      </w:r>
      <w:r w:rsidR="0081795A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256</w:t>
      </w:r>
      <w:r w:rsidR="008B1BB1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1</w:t>
      </w:r>
      <w:r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:</w:t>
      </w:r>
      <w:r w:rsidR="008B1BB1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="00674249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2,</w:t>
      </w:r>
      <w:r w:rsidR="000A7209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670</w:t>
      </w:r>
      <w:r w:rsidR="00C01F51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ล้านบาท)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โดยเสียดอกเบี้ยในอัตราดอกเบี้ยระยะสั้นตามตลาดเงิน </w:t>
      </w:r>
      <w:r w:rsidR="00FF5042" w:rsidRPr="00A909FB">
        <w:rPr>
          <w:rFonts w:ascii="Angsana New" w:hAnsi="Angsana New"/>
          <w:sz w:val="30"/>
          <w:szCs w:val="30"/>
          <w:cs/>
          <w:lang w:val="th-TH"/>
        </w:rPr>
        <w:t xml:space="preserve">(MMR) </w:t>
      </w:r>
      <w:r w:rsidR="005F6C45" w:rsidRPr="00A909FB">
        <w:rPr>
          <w:rFonts w:ascii="Angsana New" w:hAnsi="Angsana New"/>
          <w:sz w:val="30"/>
          <w:szCs w:val="30"/>
          <w:cs/>
          <w:lang w:val="th-TH"/>
        </w:rPr>
        <w:t>ณ วันที่เกิดรายการ</w:t>
      </w:r>
      <w:r w:rsidR="00362481" w:rsidRPr="00A909FB">
        <w:rPr>
          <w:rFonts w:ascii="Angsana New" w:hAnsi="Angsana New"/>
          <w:sz w:val="30"/>
          <w:szCs w:val="30"/>
        </w:rPr>
        <w:t xml:space="preserve"> </w:t>
      </w:r>
      <w:r w:rsidR="00565B15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F3927" w:rsidRPr="00A909FB">
        <w:rPr>
          <w:rFonts w:ascii="Angsana New" w:hAnsi="Angsana New"/>
          <w:sz w:val="30"/>
          <w:szCs w:val="30"/>
          <w:cs/>
          <w:lang w:val="th-TH"/>
        </w:rPr>
        <w:br/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633967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73C87" w:rsidRPr="00A909FB">
        <w:rPr>
          <w:rFonts w:ascii="Angsana New" w:hAnsi="Angsana New"/>
          <w:sz w:val="30"/>
          <w:szCs w:val="30"/>
          <w:cs/>
        </w:rPr>
        <w:t>256</w:t>
      </w:r>
      <w:r w:rsidR="008B1BB1" w:rsidRPr="00A909FB">
        <w:rPr>
          <w:rFonts w:ascii="Angsana New" w:hAnsi="Angsana New"/>
          <w:sz w:val="30"/>
          <w:szCs w:val="30"/>
        </w:rPr>
        <w:t>2</w:t>
      </w:r>
      <w:r w:rsidR="00CB4304"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F26857" w:rsidRPr="00A909FB">
        <w:rPr>
          <w:rFonts w:ascii="Angsana New" w:hAnsi="Angsana New"/>
          <w:sz w:val="30"/>
          <w:szCs w:val="30"/>
        </w:rPr>
        <w:t xml:space="preserve"> </w:t>
      </w:r>
      <w:r w:rsidR="008C44E3" w:rsidRPr="00A909FB">
        <w:rPr>
          <w:rFonts w:ascii="Angsana New" w:hAnsi="Angsana New"/>
          <w:sz w:val="30"/>
          <w:szCs w:val="30"/>
        </w:rPr>
        <w:t>1,858</w:t>
      </w:r>
      <w:r w:rsidR="0024036F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ล้าน</w:t>
      </w:r>
      <w:r w:rsidR="005F6C45" w:rsidRPr="00A909FB">
        <w:rPr>
          <w:rFonts w:ascii="Angsana New" w:hAnsi="Angsana New"/>
          <w:sz w:val="30"/>
          <w:szCs w:val="30"/>
          <w:cs/>
        </w:rPr>
        <w:t>บาท</w:t>
      </w:r>
      <w:r w:rsidR="00C63E11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</w:rPr>
        <w:t>(</w:t>
      </w:r>
      <w:r w:rsidRPr="00A909FB">
        <w:rPr>
          <w:rFonts w:ascii="Angsana New" w:hAnsi="Angsana New"/>
          <w:i/>
          <w:iCs/>
          <w:sz w:val="30"/>
          <w:szCs w:val="30"/>
          <w:cs/>
        </w:rPr>
        <w:t>31 ธันวาคม</w:t>
      </w:r>
      <w:r w:rsidR="008B1BB1"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25</w:t>
      </w:r>
      <w:r w:rsidR="00873C87"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8B1BB1" w:rsidRPr="00A909FB">
        <w:rPr>
          <w:rFonts w:ascii="Angsana New" w:hAnsi="Angsana New"/>
          <w:i/>
          <w:iCs/>
          <w:sz w:val="30"/>
          <w:szCs w:val="30"/>
        </w:rPr>
        <w:t>1</w:t>
      </w:r>
      <w:r w:rsidR="005E55C1" w:rsidRPr="00A909FB">
        <w:rPr>
          <w:rFonts w:ascii="Angsana New" w:hAnsi="Angsana New"/>
          <w:i/>
          <w:iCs/>
          <w:sz w:val="30"/>
          <w:szCs w:val="30"/>
        </w:rPr>
        <w:t>:</w:t>
      </w:r>
      <w:r w:rsidR="00E70623"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832139" w:rsidRPr="00A909FB">
        <w:rPr>
          <w:rFonts w:ascii="Angsana New" w:hAnsi="Angsana New"/>
          <w:i/>
          <w:iCs/>
          <w:sz w:val="30"/>
          <w:szCs w:val="30"/>
        </w:rPr>
        <w:t>1,</w:t>
      </w:r>
      <w:r w:rsidR="000A7209" w:rsidRPr="00A909FB">
        <w:rPr>
          <w:rFonts w:ascii="Angsana New" w:hAnsi="Angsana New"/>
          <w:i/>
          <w:iCs/>
          <w:sz w:val="30"/>
          <w:szCs w:val="30"/>
        </w:rPr>
        <w:t>677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909FB">
        <w:rPr>
          <w:rFonts w:ascii="Angsana New" w:hAnsi="Angsana New"/>
          <w:i/>
          <w:iCs/>
          <w:sz w:val="30"/>
          <w:szCs w:val="30"/>
        </w:rPr>
        <w:t>)</w:t>
      </w:r>
    </w:p>
    <w:p w:rsidR="00B1375A" w:rsidRPr="00A909FB" w:rsidRDefault="00B1375A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1375A" w:rsidRPr="00A909FB" w:rsidRDefault="0034082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C151B7" w:rsidRPr="00A909FB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B1375A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B1375A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:rsidR="00B51204" w:rsidRPr="00A909FB" w:rsidRDefault="00B51204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52"/>
        <w:gridCol w:w="1278"/>
      </w:tblGrid>
      <w:tr w:rsidR="00035B90" w:rsidRPr="00EA4A80" w:rsidTr="00DD045D">
        <w:tc>
          <w:tcPr>
            <w:tcW w:w="6570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035B90" w:rsidRPr="00A909FB" w:rsidRDefault="001931DF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52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035B90" w:rsidRPr="00EA4A80" w:rsidTr="00DD045D">
        <w:tc>
          <w:tcPr>
            <w:tcW w:w="6570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 w:rsidR="000A7209" w:rsidRPr="00A909F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52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</w:t>
            </w:r>
            <w:r w:rsidR="000A7209" w:rsidRPr="00A909FB">
              <w:rPr>
                <w:rFonts w:ascii="Angsana New" w:hAnsi="Angsana New"/>
                <w:lang w:val="en-US"/>
              </w:rPr>
              <w:t>1</w:t>
            </w:r>
          </w:p>
        </w:tc>
      </w:tr>
      <w:tr w:rsidR="00035B90" w:rsidRPr="00EA4A80" w:rsidTr="002A2147">
        <w:trPr>
          <w:trHeight w:val="299"/>
        </w:trPr>
        <w:tc>
          <w:tcPr>
            <w:tcW w:w="6570" w:type="dxa"/>
          </w:tcPr>
          <w:p w:rsidR="00035B90" w:rsidRPr="00A909FB" w:rsidRDefault="00035B90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035B90" w:rsidRPr="00A909FB" w:rsidRDefault="00035B9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209" w:rsidRPr="00EA4A80" w:rsidTr="00DD045D">
        <w:tc>
          <w:tcPr>
            <w:tcW w:w="6570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60" w:type="dxa"/>
          </w:tcPr>
          <w:p w:rsidR="000A7209" w:rsidRPr="00A909FB" w:rsidRDefault="00403EF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7,000,000</w:t>
            </w:r>
          </w:p>
        </w:tc>
        <w:tc>
          <w:tcPr>
            <w:tcW w:w="252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6,900,000</w:t>
            </w:r>
          </w:p>
        </w:tc>
      </w:tr>
      <w:tr w:rsidR="000A7209" w:rsidRPr="00EA4A80" w:rsidTr="00DD045D">
        <w:tc>
          <w:tcPr>
            <w:tcW w:w="6570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7209" w:rsidRPr="00A909FB" w:rsidRDefault="00950E4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(4,156</w:t>
            </w:r>
            <w:r w:rsidR="00403EFE"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(3,317)</w:t>
            </w:r>
          </w:p>
        </w:tc>
      </w:tr>
      <w:tr w:rsidR="000A7209" w:rsidRPr="00EA4A80" w:rsidTr="00DD045D">
        <w:tc>
          <w:tcPr>
            <w:tcW w:w="6570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A7209" w:rsidRPr="00A909FB" w:rsidRDefault="00403EF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6,995,</w:t>
            </w:r>
            <w:r w:rsidR="00950E4C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52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6,896,683</w:t>
            </w:r>
          </w:p>
        </w:tc>
      </w:tr>
      <w:tr w:rsidR="000A7209" w:rsidRPr="00EA4A80" w:rsidTr="00DD045D">
        <w:tc>
          <w:tcPr>
            <w:tcW w:w="6570" w:type="dxa"/>
          </w:tcPr>
          <w:p w:rsidR="000A7209" w:rsidRPr="00A909FB" w:rsidRDefault="000A7209" w:rsidP="00D672F0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60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209" w:rsidRPr="00EA4A80" w:rsidTr="00DD045D">
        <w:tc>
          <w:tcPr>
            <w:tcW w:w="6570" w:type="dxa"/>
          </w:tcPr>
          <w:p w:rsidR="000A7209" w:rsidRPr="00A909FB" w:rsidRDefault="000A7209" w:rsidP="00D672F0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Pr="00A909FB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7209" w:rsidRPr="00A909FB" w:rsidRDefault="005D2F0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(999,840</w:t>
            </w:r>
            <w:r w:rsidR="00403EFE"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(2,199,666)</w:t>
            </w:r>
          </w:p>
        </w:tc>
      </w:tr>
      <w:tr w:rsidR="000A7209" w:rsidRPr="00EA4A80" w:rsidTr="00DD045D">
        <w:tc>
          <w:tcPr>
            <w:tcW w:w="6570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7209" w:rsidRPr="00A909FB" w:rsidRDefault="005D2F0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5,996,004</w:t>
            </w:r>
          </w:p>
        </w:tc>
        <w:tc>
          <w:tcPr>
            <w:tcW w:w="252" w:type="dxa"/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0A7209" w:rsidRPr="00A909FB" w:rsidRDefault="000A7209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4,697,017</w:t>
            </w:r>
          </w:p>
        </w:tc>
      </w:tr>
    </w:tbl>
    <w:p w:rsidR="00D25EA2" w:rsidRPr="00A909FB" w:rsidRDefault="00D25EA2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10828" w:rsidRPr="00A909FB" w:rsidRDefault="0081795A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</w:t>
      </w:r>
      <w:r w:rsidR="00110828" w:rsidRPr="00A909FB">
        <w:rPr>
          <w:rFonts w:ascii="Angsana New" w:hAnsi="Angsana New"/>
          <w:sz w:val="30"/>
          <w:szCs w:val="30"/>
          <w:cs/>
        </w:rPr>
        <w:t xml:space="preserve">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0A7209" w:rsidRPr="00A909FB">
        <w:rPr>
          <w:rFonts w:ascii="Angsana New" w:hAnsi="Angsana New"/>
          <w:sz w:val="30"/>
          <w:szCs w:val="30"/>
        </w:rPr>
        <w:t xml:space="preserve"> </w:t>
      </w:r>
      <w:r w:rsidR="00110828" w:rsidRPr="00A909FB">
        <w:rPr>
          <w:rFonts w:ascii="Angsana New" w:hAnsi="Angsana New"/>
          <w:sz w:val="30"/>
          <w:szCs w:val="30"/>
        </w:rPr>
        <w:t>25</w:t>
      </w:r>
      <w:r w:rsidRPr="00A909FB">
        <w:rPr>
          <w:rFonts w:ascii="Angsana New" w:hAnsi="Angsana New"/>
          <w:sz w:val="30"/>
          <w:szCs w:val="30"/>
          <w:cs/>
        </w:rPr>
        <w:t>6</w:t>
      </w:r>
      <w:r w:rsidR="001A3BDC" w:rsidRPr="00A909FB">
        <w:rPr>
          <w:rFonts w:ascii="Angsana New" w:hAnsi="Angsana New"/>
          <w:sz w:val="30"/>
          <w:szCs w:val="30"/>
        </w:rPr>
        <w:t>2</w:t>
      </w:r>
      <w:r w:rsidR="00110828" w:rsidRPr="00A909FB">
        <w:rPr>
          <w:rFonts w:ascii="Angsana New" w:hAnsi="Angsana New"/>
          <w:sz w:val="30"/>
          <w:szCs w:val="30"/>
        </w:rPr>
        <w:t xml:space="preserve"> </w:t>
      </w:r>
      <w:r w:rsidR="00110828" w:rsidRPr="00A909FB">
        <w:rPr>
          <w:rFonts w:ascii="Angsana New" w:hAnsi="Angsana New"/>
          <w:sz w:val="30"/>
          <w:szCs w:val="30"/>
          <w:cs/>
        </w:rPr>
        <w:t>บริษัท</w:t>
      </w:r>
      <w:r w:rsidRPr="00A909FB">
        <w:rPr>
          <w:rFonts w:ascii="Angsana New" w:hAnsi="Angsana New"/>
          <w:sz w:val="30"/>
          <w:szCs w:val="30"/>
          <w:cs/>
        </w:rPr>
        <w:t>มียอดคงเหลือจากการ</w:t>
      </w:r>
      <w:r w:rsidR="00110828" w:rsidRPr="00A909FB">
        <w:rPr>
          <w:rFonts w:ascii="Angsana New" w:hAnsi="Angsana New"/>
          <w:sz w:val="30"/>
          <w:szCs w:val="30"/>
          <w:cs/>
        </w:rPr>
        <w:t>ออกหุ้นกู้ระบุชื่อผู้ถือประเภทไม่ด้อยสิทธิ ไม่มีหลักประกัน</w:t>
      </w:r>
      <w:r w:rsidR="00110828" w:rsidRPr="00A909FB">
        <w:rPr>
          <w:rFonts w:ascii="Angsana New" w:hAnsi="Angsana New"/>
          <w:sz w:val="30"/>
          <w:szCs w:val="30"/>
        </w:rPr>
        <w:t xml:space="preserve"> </w:t>
      </w:r>
      <w:r w:rsidR="00110828" w:rsidRPr="00A909FB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และจำหน่ายแก่นักลงทุนสถาบันตามประกาศคณะกรรมการกำกับหลักทรัพย์และตลาดหลักทรัพย์ โดยมีรายละเอียดดังนี้</w:t>
      </w:r>
    </w:p>
    <w:p w:rsidR="0009753C" w:rsidRPr="00A909FB" w:rsidRDefault="0009753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มกราคม 2559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500,000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500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 ครบกำหนดไถ่ถอนในวันที่ 25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2.49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25 มกราคม และ 25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กรกฎาคม ของทุกปี</w:t>
            </w:r>
          </w:p>
        </w:tc>
      </w:tr>
    </w:tbl>
    <w:p w:rsidR="002A561E" w:rsidRPr="00A909FB" w:rsidRDefault="002A561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24 กุมภาพันธ์ 2559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 ปี ครบกำหนดไถ่ถอนในวันที่ 24 กุมภาพันธ์ 2564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2.63 ต่อปี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24 กุมภาพันธ์ และ 24 สิงหาคม ของทุกปี</w:t>
            </w:r>
          </w:p>
        </w:tc>
      </w:tr>
    </w:tbl>
    <w:p w:rsidR="002A561E" w:rsidRPr="00A909FB" w:rsidRDefault="002A561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4082E" w:rsidRPr="00D563A3" w:rsidRDefault="0034082E" w:rsidP="00D672F0">
      <w:pPr>
        <w:spacing w:line="240" w:lineRule="auto"/>
        <w:rPr>
          <w:rFonts w:ascii="Angsana New" w:hAnsi="Angsana New"/>
          <w:sz w:val="2"/>
          <w:szCs w:val="2"/>
        </w:rPr>
      </w:pPr>
      <w:r w:rsidRPr="00A909FB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24 กุมภาพันธ์ 2559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200,000 หน่วย มูลค่าหน่วยละ 1,000 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200 ล้านบาท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7 ปี ครบกำหนดไถ่ถอนในวันที่ 24 กุมภาพันธ์ 2566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3.05 ต่อปี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24 กุมภาพันธ์ และ 24 สิงหาคม ของทุกปี</w:t>
            </w:r>
          </w:p>
        </w:tc>
      </w:tr>
    </w:tbl>
    <w:p w:rsidR="002A561E" w:rsidRPr="00A909FB" w:rsidRDefault="002A561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A909FB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500,000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หน่วย มูลค่าหน่วยละ </w:t>
            </w:r>
            <w:r w:rsidRPr="00A909FB">
              <w:rPr>
                <w:rFonts w:ascii="Angsana New" w:hAnsi="Angsana New"/>
                <w:sz w:val="30"/>
                <w:szCs w:val="30"/>
              </w:rPr>
              <w:t>1,000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A909F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A909FB">
              <w:rPr>
                <w:rFonts w:ascii="Angsana New" w:hAnsi="Angsana New"/>
                <w:sz w:val="30"/>
                <w:szCs w:val="30"/>
              </w:rPr>
              <w:t>2.60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และ </w:t>
            </w:r>
            <w:r w:rsidRPr="00A909FB">
              <w:rPr>
                <w:rFonts w:ascii="Angsana New" w:hAnsi="Angsana New"/>
                <w:sz w:val="30"/>
                <w:szCs w:val="30"/>
              </w:rPr>
              <w:t>28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</w:tbl>
    <w:p w:rsidR="0009753C" w:rsidRPr="00A909FB" w:rsidRDefault="0009753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A909F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000 หน่วย มูลค่าหน่วยละ 1</w:t>
            </w:r>
            <w:r w:rsidRPr="00A909FB">
              <w:rPr>
                <w:rFonts w:ascii="Angsana New" w:hAnsi="Angsana New"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500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909F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</w:t>
            </w:r>
            <w:r w:rsidRPr="00A909FB">
              <w:rPr>
                <w:rFonts w:ascii="Angsana New" w:hAnsi="Angsana New"/>
                <w:sz w:val="30"/>
                <w:szCs w:val="30"/>
              </w:rPr>
              <w:t>7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3 กุมภาพันธ์ และ 3 สิงหาคม ของทุกปี</w:t>
            </w:r>
          </w:p>
        </w:tc>
      </w:tr>
    </w:tbl>
    <w:p w:rsidR="00E314AE" w:rsidRPr="00A909FB" w:rsidRDefault="00E314AE" w:rsidP="00D672F0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A561E" w:rsidRPr="00A909FB" w:rsidRDefault="00C9789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A561E" w:rsidRPr="00A909F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="002A561E" w:rsidRPr="00A909FB">
              <w:rPr>
                <w:rFonts w:ascii="Angsana New" w:hAnsi="Angsana New"/>
                <w:sz w:val="30"/>
                <w:szCs w:val="30"/>
                <w:cs/>
              </w:rPr>
              <w:t>ตุลาคม 2560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หน่วย มูลค่าหน่วยละ 1</w:t>
            </w:r>
            <w:r w:rsidRPr="00A909FB">
              <w:rPr>
                <w:rFonts w:ascii="Angsana New" w:hAnsi="Angsana New"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เดือน 18 วัน ครบกำหนดไถ่ถอนในวันที่ 6 ตุลาคม 2563 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2.43 ต่อปี</w:t>
            </w:r>
          </w:p>
        </w:tc>
      </w:tr>
      <w:tr w:rsidR="002A561E" w:rsidRPr="00EA4A80" w:rsidTr="00425747">
        <w:tc>
          <w:tcPr>
            <w:tcW w:w="351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A561E" w:rsidRPr="00A909FB" w:rsidRDefault="002A561E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6 เมษายน และ 6 ตุลาคม ของทุกปี</w:t>
            </w:r>
          </w:p>
        </w:tc>
      </w:tr>
    </w:tbl>
    <w:p w:rsidR="00BA36A0" w:rsidRPr="00A909FB" w:rsidRDefault="00BA36A0" w:rsidP="00D672F0">
      <w:pPr>
        <w:spacing w:line="240" w:lineRule="auto"/>
        <w:rPr>
          <w:rFonts w:ascii="Angsana New" w:hAnsi="Angsana New"/>
          <w:sz w:val="30"/>
          <w:szCs w:val="30"/>
        </w:rPr>
      </w:pPr>
    </w:p>
    <w:p w:rsidR="00925DC8" w:rsidRPr="00D563A3" w:rsidRDefault="00925DC8" w:rsidP="00D672F0">
      <w:pPr>
        <w:spacing w:line="240" w:lineRule="auto"/>
        <w:rPr>
          <w:rFonts w:ascii="Angsana New" w:hAnsi="Angsana New"/>
          <w:sz w:val="2"/>
          <w:szCs w:val="2"/>
        </w:rPr>
      </w:pPr>
      <w:r w:rsidRPr="00A909FB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AD15DC" w:rsidRPr="00EA4A80" w:rsidTr="007A240E">
        <w:tc>
          <w:tcPr>
            <w:tcW w:w="351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AD15DC" w:rsidRPr="00A909FB" w:rsidRDefault="00C9789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01DA5" w:rsidRPr="00A909FB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801DA5" w:rsidRPr="00A909FB">
              <w:rPr>
                <w:rFonts w:ascii="Angsana New" w:hAnsi="Angsana New"/>
                <w:sz w:val="30"/>
                <w:szCs w:val="30"/>
                <w:cs/>
              </w:rPr>
              <w:t>กุมภาพันธ์ 2561</w:t>
            </w:r>
          </w:p>
        </w:tc>
      </w:tr>
      <w:tr w:rsidR="00AD15DC" w:rsidRPr="00EA4A80" w:rsidTr="007A240E">
        <w:tc>
          <w:tcPr>
            <w:tcW w:w="351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หน่วย มูลค่าหน่วยละ 1</w:t>
            </w:r>
            <w:r w:rsidRPr="00A909FB">
              <w:rPr>
                <w:rFonts w:ascii="Angsana New" w:hAnsi="Angsana New"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AD15DC" w:rsidRPr="00EA4A80" w:rsidTr="007A240E">
        <w:tc>
          <w:tcPr>
            <w:tcW w:w="351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AD15DC" w:rsidRPr="00EA4A80" w:rsidTr="007A240E">
        <w:tc>
          <w:tcPr>
            <w:tcW w:w="351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AD15DC" w:rsidRPr="00A909FB" w:rsidRDefault="00801DA5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AD15DC"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15DC" w:rsidRPr="00A909FB">
              <w:rPr>
                <w:rFonts w:ascii="Angsana New" w:hAnsi="Angsana New"/>
                <w:sz w:val="30"/>
                <w:szCs w:val="30"/>
                <w:cs/>
              </w:rPr>
              <w:t>ปี ครบกำหนดไถ่ถอนในวันที่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23 กุมภาพันธ์</w:t>
            </w:r>
            <w:r w:rsidR="00AD15DC" w:rsidRPr="00A909FB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="00AD15DC"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D15DC" w:rsidRPr="00EA4A80" w:rsidTr="007A240E">
        <w:tc>
          <w:tcPr>
            <w:tcW w:w="351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2.43 ต่อปี</w:t>
            </w:r>
          </w:p>
        </w:tc>
      </w:tr>
      <w:tr w:rsidR="00AD15DC" w:rsidRPr="00EA4A80" w:rsidTr="007A240E">
        <w:tc>
          <w:tcPr>
            <w:tcW w:w="351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AD15DC" w:rsidRPr="00A909FB" w:rsidRDefault="00AD15D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="00801DA5" w:rsidRPr="00A909FB">
              <w:rPr>
                <w:rFonts w:ascii="Angsana New" w:hAnsi="Angsana New"/>
                <w:sz w:val="30"/>
                <w:szCs w:val="30"/>
                <w:cs/>
              </w:rPr>
              <w:t>23 กุมภาพันธ์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01DA5" w:rsidRPr="00A909FB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01DA5" w:rsidRPr="00A909FB">
              <w:rPr>
                <w:rFonts w:ascii="Angsana New" w:hAnsi="Angsana New"/>
                <w:sz w:val="30"/>
                <w:szCs w:val="30"/>
                <w:cs/>
              </w:rPr>
              <w:t>สิงหา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คม ของทุกปี</w:t>
            </w:r>
          </w:p>
        </w:tc>
      </w:tr>
      <w:tr w:rsidR="00925DC8" w:rsidRPr="00EA4A80" w:rsidTr="002B15B8">
        <w:tc>
          <w:tcPr>
            <w:tcW w:w="3510" w:type="dxa"/>
          </w:tcPr>
          <w:p w:rsidR="00925DC8" w:rsidRPr="00A909FB" w:rsidRDefault="00925DC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</w:tcPr>
          <w:p w:rsidR="00925DC8" w:rsidRPr="00A909FB" w:rsidRDefault="00925DC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3C" w:rsidRPr="00EA4A80" w:rsidTr="002B15B8">
        <w:tc>
          <w:tcPr>
            <w:tcW w:w="351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09753C" w:rsidRPr="00A909FB" w:rsidRDefault="00C97893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09753C" w:rsidRPr="00A909FB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09753C" w:rsidRPr="00A909FB">
              <w:rPr>
                <w:rFonts w:ascii="Angsana New" w:hAnsi="Angsana New"/>
                <w:sz w:val="30"/>
                <w:szCs w:val="30"/>
                <w:cs/>
              </w:rPr>
              <w:t>พฤษภาคม 2561</w:t>
            </w:r>
          </w:p>
        </w:tc>
      </w:tr>
      <w:tr w:rsidR="0009753C" w:rsidRPr="00EA4A80" w:rsidTr="002B15B8">
        <w:tc>
          <w:tcPr>
            <w:tcW w:w="351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หน่วย มูลค่าหน่วยละ 1</w:t>
            </w:r>
            <w:r w:rsidRPr="00A909FB">
              <w:rPr>
                <w:rFonts w:ascii="Angsana New" w:hAnsi="Angsana New"/>
                <w:sz w:val="30"/>
                <w:szCs w:val="30"/>
              </w:rPr>
              <w:t>,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000 บาท</w:t>
            </w:r>
          </w:p>
        </w:tc>
      </w:tr>
      <w:tr w:rsidR="0009753C" w:rsidRPr="00EA4A80" w:rsidTr="002B15B8">
        <w:tc>
          <w:tcPr>
            <w:tcW w:w="351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09753C" w:rsidRPr="00EA4A80" w:rsidTr="002B15B8">
        <w:tc>
          <w:tcPr>
            <w:tcW w:w="351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ปี ครบกำหนดไถ่ถอนในวันที่ 24 พฤษภาคม 2565 </w:t>
            </w:r>
          </w:p>
        </w:tc>
      </w:tr>
      <w:tr w:rsidR="0009753C" w:rsidRPr="00EA4A80" w:rsidTr="002B15B8">
        <w:tc>
          <w:tcPr>
            <w:tcW w:w="351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2.52 ต่อปี</w:t>
            </w:r>
          </w:p>
        </w:tc>
      </w:tr>
      <w:tr w:rsidR="0009753C" w:rsidRPr="00EA4A80" w:rsidTr="002B15B8">
        <w:tc>
          <w:tcPr>
            <w:tcW w:w="351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09753C" w:rsidRPr="00A909FB" w:rsidRDefault="0009753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24 พฤษภาคม และ 24 พฤศจิกายน ของทุกปี</w:t>
            </w: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2E1E80" w:rsidRPr="00A909FB" w:rsidRDefault="00C467A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9 สิงหาคม 2561</w:t>
            </w: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2E1E80" w:rsidRPr="00A909FB" w:rsidRDefault="00C467A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2E1E80" w:rsidRPr="00A909FB" w:rsidRDefault="00C467A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2E1E80" w:rsidRPr="00A909FB" w:rsidRDefault="00C467A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3 ปี 3 เดือน ครบกำหนดไถ่ถอนในวันที่ 9 พฤศจิกายน 2564</w:t>
            </w: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2E1E80" w:rsidRPr="00A909FB" w:rsidRDefault="00C467A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2.70 ต่อปี</w:t>
            </w:r>
          </w:p>
        </w:tc>
      </w:tr>
      <w:tr w:rsidR="002E1E80" w:rsidRPr="00EA4A80" w:rsidTr="002B15B8">
        <w:tc>
          <w:tcPr>
            <w:tcW w:w="3510" w:type="dxa"/>
          </w:tcPr>
          <w:p w:rsidR="002E1E80" w:rsidRPr="00A909FB" w:rsidRDefault="002E1E8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2E1E80" w:rsidRPr="00A909FB" w:rsidRDefault="00C467A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9 กุมภาพันธ์ และ 9 สิงหาคม ของทุกปี</w:t>
            </w:r>
          </w:p>
        </w:tc>
      </w:tr>
      <w:tr w:rsidR="00925DC8" w:rsidRPr="00EA4A80" w:rsidTr="002B15B8">
        <w:tc>
          <w:tcPr>
            <w:tcW w:w="3510" w:type="dxa"/>
          </w:tcPr>
          <w:p w:rsidR="00925DC8" w:rsidRPr="00A909FB" w:rsidRDefault="00925DC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925DC8" w:rsidRPr="00A909FB" w:rsidRDefault="00925DC8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0E9B" w:rsidRPr="00EA4A80" w:rsidTr="002B15B8">
        <w:tc>
          <w:tcPr>
            <w:tcW w:w="351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27 พฤศจิกายน 2561</w:t>
            </w:r>
          </w:p>
        </w:tc>
      </w:tr>
      <w:tr w:rsidR="00730E9B" w:rsidRPr="00EA4A80" w:rsidTr="002B15B8">
        <w:tc>
          <w:tcPr>
            <w:tcW w:w="351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730E9B" w:rsidRPr="00EA4A80" w:rsidTr="002B15B8">
        <w:tc>
          <w:tcPr>
            <w:tcW w:w="351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730E9B" w:rsidRPr="00EA4A80" w:rsidTr="002B15B8">
        <w:tc>
          <w:tcPr>
            <w:tcW w:w="351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 ปี ครบกำหนดไถ่ถอนในวันที่ 27 พฤศจิกายน 2563</w:t>
            </w:r>
          </w:p>
        </w:tc>
      </w:tr>
      <w:tr w:rsidR="00730E9B" w:rsidRPr="00EA4A80" w:rsidTr="002B15B8">
        <w:tc>
          <w:tcPr>
            <w:tcW w:w="351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2.91 ต่อปี</w:t>
            </w:r>
          </w:p>
        </w:tc>
      </w:tr>
      <w:tr w:rsidR="00730E9B" w:rsidRPr="00EA4A80" w:rsidTr="002B15B8">
        <w:tc>
          <w:tcPr>
            <w:tcW w:w="351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730E9B" w:rsidRPr="00A909FB" w:rsidRDefault="00730E9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27 พฤศจิกายน และ 27 พฤษภาคม ของทุกปี</w:t>
            </w:r>
          </w:p>
        </w:tc>
      </w:tr>
    </w:tbl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25DC8" w:rsidRPr="00D563A3" w:rsidRDefault="00925DC8" w:rsidP="00D672F0">
      <w:pPr>
        <w:spacing w:line="240" w:lineRule="auto"/>
        <w:rPr>
          <w:rFonts w:ascii="Angsana New" w:hAnsi="Angsana New"/>
          <w:sz w:val="2"/>
          <w:szCs w:val="2"/>
        </w:rPr>
      </w:pPr>
      <w:r w:rsidRPr="00A909FB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6426FB" w:rsidRPr="00EA4A80" w:rsidTr="00DA7B6A">
        <w:tc>
          <w:tcPr>
            <w:tcW w:w="351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มีนาคม 256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426FB" w:rsidRPr="00EA4A80" w:rsidTr="00DA7B6A">
        <w:tc>
          <w:tcPr>
            <w:tcW w:w="351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6426FB" w:rsidRPr="00EA4A80" w:rsidTr="00DA7B6A">
        <w:tc>
          <w:tcPr>
            <w:tcW w:w="351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6426FB" w:rsidRPr="00EA4A80" w:rsidTr="00DA7B6A">
        <w:tc>
          <w:tcPr>
            <w:tcW w:w="351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3 ปี ครบกำหนดไถ่ถอนในวันที่ 4 มีนาคม 2565</w:t>
            </w:r>
          </w:p>
        </w:tc>
      </w:tr>
      <w:tr w:rsidR="006426FB" w:rsidRPr="00EA4A80" w:rsidTr="00DA7B6A">
        <w:tc>
          <w:tcPr>
            <w:tcW w:w="351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2.95 ต่อปี</w:t>
            </w:r>
          </w:p>
        </w:tc>
      </w:tr>
      <w:tr w:rsidR="006426FB" w:rsidRPr="00EA4A80" w:rsidTr="00DA7B6A">
        <w:tc>
          <w:tcPr>
            <w:tcW w:w="351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6426FB" w:rsidRPr="00A909FB" w:rsidRDefault="006426FB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4 มีนาคม และ 4</w:t>
            </w:r>
            <w:r w:rsidR="00091D4A" w:rsidRPr="00A909FB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ของทุกปี</w:t>
            </w:r>
          </w:p>
        </w:tc>
      </w:tr>
    </w:tbl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091D4A" w:rsidRPr="00EA4A80" w:rsidTr="00DA7B6A">
        <w:tc>
          <w:tcPr>
            <w:tcW w:w="351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27 มีนาคม 2562</w:t>
            </w:r>
          </w:p>
        </w:tc>
      </w:tr>
      <w:tr w:rsidR="00091D4A" w:rsidRPr="00EA4A80" w:rsidTr="00DA7B6A">
        <w:tc>
          <w:tcPr>
            <w:tcW w:w="351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500,000 หน่วย มูลค่าหน่วยละ 1,000 บาท</w:t>
            </w:r>
          </w:p>
        </w:tc>
      </w:tr>
      <w:tr w:rsidR="00091D4A" w:rsidRPr="00EA4A80" w:rsidTr="00DA7B6A">
        <w:tc>
          <w:tcPr>
            <w:tcW w:w="351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500 ล้านบาท</w:t>
            </w:r>
          </w:p>
        </w:tc>
      </w:tr>
      <w:tr w:rsidR="00091D4A" w:rsidRPr="00EA4A80" w:rsidTr="00DA7B6A">
        <w:tc>
          <w:tcPr>
            <w:tcW w:w="351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5 ปี ครบกำหนดไถ่ถอนในวันที่ 27 มีนาคม 2567</w:t>
            </w:r>
          </w:p>
        </w:tc>
      </w:tr>
      <w:tr w:rsidR="00091D4A" w:rsidRPr="00EA4A80" w:rsidTr="00DA7B6A">
        <w:tc>
          <w:tcPr>
            <w:tcW w:w="351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3.52 ต่อปี</w:t>
            </w:r>
          </w:p>
        </w:tc>
      </w:tr>
      <w:tr w:rsidR="00091D4A" w:rsidRPr="00EA4A80" w:rsidTr="00DA7B6A">
        <w:tc>
          <w:tcPr>
            <w:tcW w:w="351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091D4A" w:rsidRPr="00A909FB" w:rsidRDefault="00091D4A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27 มีนาคม และ 27 กันยายน ของทุกปี</w:t>
            </w:r>
          </w:p>
        </w:tc>
      </w:tr>
    </w:tbl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8D4212" w:rsidRPr="00EA4A80" w:rsidTr="0091703F">
        <w:tc>
          <w:tcPr>
            <w:tcW w:w="351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2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มิถุนายน 2562</w:t>
            </w:r>
          </w:p>
        </w:tc>
      </w:tr>
      <w:tr w:rsidR="008D4212" w:rsidRPr="00EA4A80" w:rsidTr="0091703F">
        <w:tc>
          <w:tcPr>
            <w:tcW w:w="351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700,000 หน่วย มูลค่าหน่วยละ 1,000 บาท</w:t>
            </w:r>
          </w:p>
        </w:tc>
      </w:tr>
      <w:tr w:rsidR="008D4212" w:rsidRPr="00EA4A80" w:rsidTr="0091703F">
        <w:tc>
          <w:tcPr>
            <w:tcW w:w="351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700 ล้านบาท</w:t>
            </w:r>
          </w:p>
        </w:tc>
      </w:tr>
      <w:tr w:rsidR="008D4212" w:rsidRPr="00EA4A80" w:rsidTr="0091703F">
        <w:tc>
          <w:tcPr>
            <w:tcW w:w="351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3 ปี 6 เดือน ครบกำหนดไถ่ถอนในวันที่ 20 ธันวาคม 2565</w:t>
            </w:r>
          </w:p>
        </w:tc>
      </w:tr>
      <w:tr w:rsidR="008D4212" w:rsidRPr="00EA4A80" w:rsidTr="0091703F">
        <w:tc>
          <w:tcPr>
            <w:tcW w:w="351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2.83 ต่อปี</w:t>
            </w:r>
          </w:p>
        </w:tc>
      </w:tr>
      <w:tr w:rsidR="008D4212" w:rsidRPr="00EA4A80" w:rsidTr="0091703F">
        <w:tc>
          <w:tcPr>
            <w:tcW w:w="351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8D4212" w:rsidRPr="00A909FB" w:rsidRDefault="008D421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20 มิถุนายน และ 20 ธันวาคม ของทุกปี</w:t>
            </w:r>
          </w:p>
        </w:tc>
      </w:tr>
    </w:tbl>
    <w:p w:rsidR="008D4212" w:rsidRPr="00A909FB" w:rsidRDefault="008D4212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CE28D0" w:rsidRPr="00EA4A80" w:rsidTr="00F411D8">
        <w:tc>
          <w:tcPr>
            <w:tcW w:w="351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วันที่ 2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กันยายน 2562</w:t>
            </w:r>
          </w:p>
        </w:tc>
      </w:tr>
      <w:tr w:rsidR="00CE28D0" w:rsidRPr="00EA4A80" w:rsidTr="00F411D8">
        <w:tc>
          <w:tcPr>
            <w:tcW w:w="351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600,000 หน่วย มูลค่าหน่วยละ 1,000 บาท</w:t>
            </w:r>
          </w:p>
        </w:tc>
      </w:tr>
      <w:tr w:rsidR="00CE28D0" w:rsidRPr="00EA4A80" w:rsidTr="00F411D8">
        <w:tc>
          <w:tcPr>
            <w:tcW w:w="351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600 ล้านบาท</w:t>
            </w:r>
          </w:p>
        </w:tc>
      </w:tr>
      <w:tr w:rsidR="00CE28D0" w:rsidRPr="00EA4A80" w:rsidTr="00F411D8">
        <w:tc>
          <w:tcPr>
            <w:tcW w:w="351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4 ปี ครบกำหนดไถ่ถอนในวันที่ 27 กันยายน 2566</w:t>
            </w:r>
          </w:p>
        </w:tc>
      </w:tr>
      <w:tr w:rsidR="00CE28D0" w:rsidRPr="00EA4A80" w:rsidTr="00F411D8">
        <w:tc>
          <w:tcPr>
            <w:tcW w:w="351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 ร้อยละ 2.72 ต่อปี</w:t>
            </w:r>
          </w:p>
        </w:tc>
      </w:tr>
      <w:tr w:rsidR="00CE28D0" w:rsidRPr="00EA4A80" w:rsidTr="00F411D8">
        <w:tc>
          <w:tcPr>
            <w:tcW w:w="351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:rsidR="00CE28D0" w:rsidRPr="00A909FB" w:rsidRDefault="00CE28D0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ทุกวันที่ 27 กันยายน และ 27 มีนาคม ของทุกปี</w:t>
            </w:r>
          </w:p>
        </w:tc>
      </w:tr>
    </w:tbl>
    <w:p w:rsidR="00CE28D0" w:rsidRPr="00A909FB" w:rsidRDefault="00CE28D0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:rsidR="00CE28D0" w:rsidRPr="00A909FB" w:rsidRDefault="00CE28D0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7615D" w:rsidRPr="00A909FB" w:rsidRDefault="00D563A3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1231B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87615D" w:rsidRPr="00EA4A80" w:rsidTr="00EA4A80">
        <w:tc>
          <w:tcPr>
            <w:tcW w:w="648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87615D" w:rsidRPr="00A909FB" w:rsidRDefault="001931DF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87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87615D" w:rsidRPr="00EA4A80" w:rsidTr="00EA4A80">
        <w:tc>
          <w:tcPr>
            <w:tcW w:w="648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 w:rsidR="00F70F0C" w:rsidRPr="00A909F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87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EA4A80" w:rsidTr="00EA4A80">
        <w:tc>
          <w:tcPr>
            <w:tcW w:w="648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EA4A80" w:rsidTr="00EA4A80">
        <w:tc>
          <w:tcPr>
            <w:tcW w:w="6480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:rsidR="0087615D" w:rsidRPr="00A909FB" w:rsidRDefault="0059665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1,379,303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1,698,262</w:t>
            </w:r>
          </w:p>
        </w:tc>
      </w:tr>
      <w:tr w:rsidR="0087615D" w:rsidRPr="00EA4A80" w:rsidTr="00EA4A80">
        <w:tc>
          <w:tcPr>
            <w:tcW w:w="648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7615D" w:rsidRPr="00A909FB" w:rsidRDefault="0059665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(857,632)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(719,112)</w:t>
            </w:r>
          </w:p>
        </w:tc>
      </w:tr>
      <w:tr w:rsidR="0087615D" w:rsidRPr="00EA4A80" w:rsidTr="00EA4A80">
        <w:tc>
          <w:tcPr>
            <w:tcW w:w="6480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59665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521,671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979,150</w:t>
            </w:r>
          </w:p>
        </w:tc>
      </w:tr>
    </w:tbl>
    <w:p w:rsidR="00DA7B6A" w:rsidRPr="00A909FB" w:rsidRDefault="00DA7B6A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A7B6A" w:rsidRPr="00A909FB" w:rsidRDefault="00DA7B6A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ในเดือนธันวาคม 2558 บริษัทได้ทำสัญญากู้ยืมเงินระยะยาวกับธนาคารแห่งหนึ่ง ในวงเงิน 500 ล้านบาท โดยเมื่อวันที่ 16 ธันวาคม 2558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จะครบกำหนดชำระคืนงวดสุดท้ายในเดือนธันวาคม 2562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ในเดือนมกราคม 2560 บริษัทได้ทำสัญญากู้ยืมเงินระยะยาวกับธนาคารแห่งหนึ่ง ในวงเงิน 500 ล้านบาท โดยเมื่อวันที่ </w:t>
      </w:r>
      <w:r w:rsidRPr="00A909FB">
        <w:rPr>
          <w:rFonts w:ascii="Angsana New" w:hAnsi="Angsana New"/>
          <w:sz w:val="30"/>
          <w:szCs w:val="30"/>
        </w:rPr>
        <w:t xml:space="preserve">27 </w:t>
      </w:r>
      <w:r w:rsidRPr="00A909FB">
        <w:rPr>
          <w:rFonts w:ascii="Angsana New" w:hAnsi="Angsana New"/>
          <w:sz w:val="30"/>
          <w:szCs w:val="30"/>
          <w:cs/>
        </w:rPr>
        <w:t>มกราคม 2560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จะครบกำหนดชำระคืนงวดสุดท้ายในเดือนมกราคม 2563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ในเดือนมีนาคม 2560 บริษัทได้ทำสัญญากู้ยืมเงินระยะยาวกับธนาคารแห่งหนึ่ง ในวงเงิน 150 ล้านบาท โดยเมื่อวันที่ 30 มีนาคม 2560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จะครบกำหนดชำระคืนงวดสุดท้ายในเดือนมีนาคม 2563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Pr="00A909FB">
        <w:rPr>
          <w:rFonts w:ascii="Angsana New" w:hAnsi="Angsana New"/>
          <w:sz w:val="30"/>
          <w:szCs w:val="30"/>
        </w:rPr>
        <w:t>2560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A909FB">
        <w:rPr>
          <w:rFonts w:ascii="Angsana New" w:hAnsi="Angsana New"/>
          <w:sz w:val="30"/>
          <w:szCs w:val="30"/>
        </w:rPr>
        <w:t>350</w:t>
      </w:r>
      <w:r w:rsidRPr="00A909FB">
        <w:rPr>
          <w:rFonts w:ascii="Angsana New" w:hAnsi="Angsana New"/>
          <w:sz w:val="30"/>
          <w:szCs w:val="30"/>
          <w:cs/>
        </w:rPr>
        <w:t xml:space="preserve"> ล้านบาท โดยเมื่อวันที่ </w:t>
      </w:r>
      <w:r w:rsidRPr="00A909FB">
        <w:rPr>
          <w:rFonts w:ascii="Angsana New" w:hAnsi="Angsana New"/>
          <w:sz w:val="30"/>
          <w:szCs w:val="30"/>
        </w:rPr>
        <w:t>27</w:t>
      </w:r>
      <w:r w:rsidRPr="00A909FB">
        <w:rPr>
          <w:rFonts w:ascii="Angsana New" w:hAnsi="Angsana New"/>
          <w:sz w:val="30"/>
          <w:szCs w:val="30"/>
          <w:cs/>
        </w:rPr>
        <w:t xml:space="preserve"> เมษายน </w:t>
      </w:r>
      <w:r w:rsidRPr="00A909FB">
        <w:rPr>
          <w:rFonts w:ascii="Angsana New" w:hAnsi="Angsana New"/>
          <w:sz w:val="30"/>
          <w:szCs w:val="30"/>
        </w:rPr>
        <w:t>2560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จะครบกำหนดชำระคืนงวดสุดท้ายในเดือนเมษายน </w:t>
      </w:r>
      <w:r w:rsidRPr="00A909FB">
        <w:rPr>
          <w:rFonts w:ascii="Angsana New" w:hAnsi="Angsana New"/>
          <w:sz w:val="30"/>
          <w:szCs w:val="30"/>
        </w:rPr>
        <w:t>2563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ในเดือนพฤษภาคม 2560 บริษัทได้ทำสัญญากู้ยืมเงินระยะยาวกับธนาคารแห่งหนึ่ง ในวงเงิน 500 ล้านบาท โดยเมื่อวันที่ 3</w:t>
      </w:r>
      <w:r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พฤษภาคม 2560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จะครบกำหนดชำระคืนงวดสุดท้ายในเดือนพฤษภาคม 256</w:t>
      </w:r>
      <w:r w:rsidRPr="00A909FB">
        <w:rPr>
          <w:rFonts w:ascii="Angsana New" w:hAnsi="Angsana New"/>
          <w:sz w:val="30"/>
          <w:szCs w:val="30"/>
        </w:rPr>
        <w:t>4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ในเดือนตุลาคม 2561 บริษัทได้ทำสัญญากู้ยืมเงินระยะยาวกับธนาคารแห่งหนึ่ง ในวงเงิน 300 ล้านบาท โดยเมื่อวันที่ 5 ตุลาคม 2561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ทยอยครบกำหนดชำระคืนเป็นรายงวด</w:t>
      </w:r>
      <w:r w:rsidR="00B6731C" w:rsidRPr="00A909FB">
        <w:rPr>
          <w:rFonts w:ascii="Angsana New" w:hAnsi="Angsana New"/>
          <w:sz w:val="30"/>
          <w:szCs w:val="30"/>
          <w:cs/>
        </w:rPr>
        <w:t>หก</w:t>
      </w:r>
      <w:r w:rsidR="001931DF" w:rsidRPr="00A909FB">
        <w:rPr>
          <w:rFonts w:ascii="Angsana New" w:hAnsi="Angsana New"/>
          <w:sz w:val="30"/>
          <w:szCs w:val="30"/>
          <w:cs/>
        </w:rPr>
        <w:t>เดือน</w:t>
      </w:r>
      <w:r w:rsidRPr="00A909FB">
        <w:rPr>
          <w:rFonts w:ascii="Angsana New" w:hAnsi="Angsana New"/>
          <w:sz w:val="30"/>
          <w:szCs w:val="30"/>
          <w:cs/>
        </w:rPr>
        <w:t xml:space="preserve"> ทั้งนี้ จะครบกำหนดชำระคืนงวดสุดท้ายในเดือนตุลาคม 2564</w:t>
      </w: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ในเดือนตุลาคม 2561 บริษัทได้ทำสัญญากู้ยืมเงินระยะยาวกับธนาคารแห่งหนึ่ง ในวงเงิน 200 ล้านบาท โดยเมื่อวันที่ 16 ตุลาคม 2561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ทยอยครบกำหนดชำระคืนเป็นรายงวด</w:t>
      </w:r>
      <w:r w:rsidR="00B6731C" w:rsidRPr="00A909FB">
        <w:rPr>
          <w:rFonts w:ascii="Angsana New" w:hAnsi="Angsana New"/>
          <w:sz w:val="30"/>
          <w:szCs w:val="30"/>
          <w:cs/>
        </w:rPr>
        <w:t>หก</w:t>
      </w:r>
      <w:r w:rsidR="001931DF" w:rsidRPr="00A909FB">
        <w:rPr>
          <w:rFonts w:ascii="Angsana New" w:hAnsi="Angsana New"/>
          <w:sz w:val="30"/>
          <w:szCs w:val="30"/>
          <w:cs/>
        </w:rPr>
        <w:t>เดือน</w:t>
      </w:r>
      <w:r w:rsidRPr="00A909FB">
        <w:rPr>
          <w:rFonts w:ascii="Angsana New" w:hAnsi="Angsana New"/>
          <w:sz w:val="30"/>
          <w:szCs w:val="30"/>
          <w:cs/>
        </w:rPr>
        <w:t xml:space="preserve"> ทั้งนี้ จะครบกำหนดชำระคืนงวดสุดท้ายในเดือนตุลาคม 2564</w:t>
      </w:r>
    </w:p>
    <w:p w:rsidR="00FC4556" w:rsidRPr="00A909FB" w:rsidRDefault="00FC4556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AB72A5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256</w:t>
      </w:r>
      <w:r w:rsidRPr="00A909FB"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  <w:cs/>
        </w:rPr>
        <w:t xml:space="preserve"> และ </w:t>
      </w:r>
      <w:r w:rsidRPr="00A909FB"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>ธันวาคม 256</w:t>
      </w:r>
      <w:r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p w:rsidR="00B6731C" w:rsidRPr="00A909FB" w:rsidRDefault="00B6731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68"/>
        <w:gridCol w:w="243"/>
        <w:gridCol w:w="1377"/>
      </w:tblGrid>
      <w:tr w:rsidR="0087615D" w:rsidRPr="00EA4A80" w:rsidTr="00EA4A80">
        <w:tc>
          <w:tcPr>
            <w:tcW w:w="630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:rsidR="0087615D" w:rsidRPr="00A909FB" w:rsidRDefault="001931DF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77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87615D" w:rsidRPr="00EA4A80" w:rsidTr="00EA4A80">
        <w:tc>
          <w:tcPr>
            <w:tcW w:w="630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 w:rsidRPr="00A909F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77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EA4A80" w:rsidTr="00EA4A80">
        <w:trPr>
          <w:trHeight w:val="362"/>
        </w:trPr>
        <w:tc>
          <w:tcPr>
            <w:tcW w:w="6300" w:type="dxa"/>
          </w:tcPr>
          <w:p w:rsidR="0087615D" w:rsidRPr="00A909FB" w:rsidRDefault="0087615D" w:rsidP="00D672F0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88" w:type="dxa"/>
            <w:gridSpan w:val="3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EA4A80" w:rsidTr="00EA4A80">
        <w:tc>
          <w:tcPr>
            <w:tcW w:w="6300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</w:tcPr>
          <w:p w:rsidR="0087615D" w:rsidRPr="00A909FB" w:rsidRDefault="005D2F0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3,463,174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909FB">
              <w:rPr>
                <w:rFonts w:ascii="Angsana New" w:hAnsi="Angsana New"/>
                <w:sz w:val="30"/>
                <w:szCs w:val="30"/>
              </w:rPr>
              <w:t>,546,96</w:t>
            </w:r>
            <w:r w:rsidR="001A3BDC"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615D" w:rsidRPr="00EA4A80" w:rsidTr="00EA4A80">
        <w:tc>
          <w:tcPr>
            <w:tcW w:w="6300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68" w:type="dxa"/>
          </w:tcPr>
          <w:p w:rsidR="0087615D" w:rsidRPr="00A909FB" w:rsidRDefault="005D2F02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6,517,67</w:t>
            </w:r>
            <w:r w:rsidR="00305FC8" w:rsidRPr="00A909F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5,676,167</w:t>
            </w:r>
          </w:p>
        </w:tc>
      </w:tr>
      <w:tr w:rsidR="0087615D" w:rsidRPr="00EA4A80" w:rsidTr="00EA4A80">
        <w:tc>
          <w:tcPr>
            <w:tcW w:w="6300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950E4C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9,98</w:t>
            </w:r>
            <w:r w:rsidR="005D2F02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0,84</w:t>
            </w:r>
            <w:r w:rsidR="00305FC8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87615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10,223,12</w:t>
            </w:r>
            <w:r w:rsidR="001A3BDC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B6731C" w:rsidRPr="00A909FB" w:rsidRDefault="00B6731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="00AB72A5" w:rsidRPr="00A909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256</w:t>
      </w:r>
      <w:r w:rsidRPr="00A909FB"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  <w:cs/>
        </w:rPr>
        <w:t xml:space="preserve"> และ </w:t>
      </w:r>
      <w:r w:rsidRPr="00A909FB"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>ธันวาคม 256</w:t>
      </w:r>
      <w:r w:rsidRPr="00A909FB">
        <w:rPr>
          <w:rFonts w:ascii="Angsana New" w:hAnsi="Angsana New"/>
          <w:sz w:val="30"/>
          <w:szCs w:val="30"/>
        </w:rPr>
        <w:t>1</w:t>
      </w:r>
      <w:r w:rsidRPr="00A909F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:rsidR="00B6731C" w:rsidRPr="00A909FB" w:rsidRDefault="00B6731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A4A5E" w:rsidRPr="00A909FB" w:rsidRDefault="009A4A5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t>11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B6731C" w:rsidRPr="00A909FB" w:rsidRDefault="00B6731C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A4A5E" w:rsidRPr="00A909FB" w:rsidRDefault="009A4A5E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909FB">
        <w:rPr>
          <w:rFonts w:ascii="Angsana New" w:hAnsi="Angsana New"/>
          <w:sz w:val="30"/>
          <w:szCs w:val="30"/>
        </w:rPr>
        <w:t xml:space="preserve">5 </w:t>
      </w:r>
      <w:r w:rsidRPr="00A909FB">
        <w:rPr>
          <w:rFonts w:ascii="Angsana New" w:hAnsi="Angsana New"/>
          <w:sz w:val="30"/>
          <w:szCs w:val="30"/>
          <w:cs/>
        </w:rPr>
        <w:t xml:space="preserve">เมษายน </w:t>
      </w:r>
      <w:r w:rsidRPr="00A909FB">
        <w:rPr>
          <w:rFonts w:ascii="Angsana New" w:hAnsi="Angsana New"/>
          <w:sz w:val="30"/>
          <w:szCs w:val="30"/>
        </w:rPr>
        <w:t xml:space="preserve">2562 </w:t>
      </w:r>
      <w:r w:rsidRPr="00A909FB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909FB">
        <w:rPr>
          <w:rFonts w:ascii="Angsana New" w:hAnsi="Angsana New"/>
          <w:sz w:val="30"/>
          <w:szCs w:val="30"/>
        </w:rPr>
        <w:t xml:space="preserve">20 </w:t>
      </w:r>
      <w:r w:rsidRPr="00A909FB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A909FB">
        <w:rPr>
          <w:rFonts w:ascii="Angsana New" w:hAnsi="Angsana New"/>
          <w:sz w:val="30"/>
          <w:szCs w:val="30"/>
        </w:rPr>
        <w:t xml:space="preserve">400 </w:t>
      </w:r>
      <w:r w:rsidRPr="00A909FB">
        <w:rPr>
          <w:rFonts w:ascii="Angsana New" w:hAnsi="Angsana New"/>
          <w:sz w:val="30"/>
          <w:szCs w:val="30"/>
          <w:cs/>
        </w:rPr>
        <w:t xml:space="preserve">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A909FB">
        <w:rPr>
          <w:rFonts w:ascii="Angsana New" w:hAnsi="Angsana New"/>
          <w:sz w:val="30"/>
          <w:szCs w:val="30"/>
        </w:rPr>
        <w:t xml:space="preserve">2562 </w:t>
      </w:r>
      <w:r w:rsidRPr="00A909FB">
        <w:rPr>
          <w:rFonts w:ascii="Angsana New" w:hAnsi="Angsana New"/>
          <w:sz w:val="30"/>
          <w:szCs w:val="30"/>
          <w:cs/>
        </w:rPr>
        <w:t xml:space="preserve">จากการแก้ไขโครงการดังกล่าวทำให้บริษัทรับรู้ประมาณการหนี้สินผลประโยชน์เมื่อเกษียณอายุ ณ วันที่ </w:t>
      </w:r>
      <w:r w:rsidR="001931DF" w:rsidRPr="00A909FB">
        <w:rPr>
          <w:rFonts w:ascii="Angsana New" w:hAnsi="Angsana New"/>
          <w:sz w:val="30"/>
          <w:szCs w:val="30"/>
        </w:rPr>
        <w:t xml:space="preserve">30 </w:t>
      </w:r>
      <w:r w:rsidR="007F5C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909FB">
        <w:rPr>
          <w:rFonts w:ascii="Angsana New" w:hAnsi="Angsana New"/>
          <w:sz w:val="30"/>
          <w:szCs w:val="30"/>
        </w:rPr>
        <w:t xml:space="preserve">2562 </w:t>
      </w:r>
      <w:r w:rsidRPr="00A909F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7F5CAE">
        <w:rPr>
          <w:rFonts w:ascii="Angsana New" w:hAnsi="Angsana New" w:hint="cs"/>
          <w:sz w:val="30"/>
          <w:szCs w:val="30"/>
          <w:cs/>
        </w:rPr>
        <w:t>เก้า</w:t>
      </w:r>
      <w:r w:rsidR="001931DF" w:rsidRPr="00A909FB">
        <w:rPr>
          <w:rFonts w:ascii="Angsana New" w:hAnsi="Angsana New"/>
          <w:sz w:val="30"/>
          <w:szCs w:val="30"/>
          <w:cs/>
        </w:rPr>
        <w:t>เดือน</w:t>
      </w:r>
      <w:r w:rsidRPr="00A909FB">
        <w:rPr>
          <w:rFonts w:ascii="Angsana New" w:hAnsi="Angsana New"/>
          <w:sz w:val="30"/>
          <w:szCs w:val="30"/>
          <w:cs/>
        </w:rPr>
        <w:t>สิ้นสุดวันเดียวกันในงบการเงินจำนวน</w:t>
      </w:r>
      <w:r w:rsidR="007F5CAE">
        <w:rPr>
          <w:rFonts w:ascii="Angsana New" w:hAnsi="Angsana New"/>
          <w:sz w:val="30"/>
          <w:szCs w:val="30"/>
        </w:rPr>
        <w:t xml:space="preserve"> </w:t>
      </w:r>
      <w:r w:rsidR="00497282">
        <w:rPr>
          <w:rFonts w:ascii="Angsana New" w:hAnsi="Angsana New"/>
          <w:sz w:val="30"/>
          <w:szCs w:val="30"/>
        </w:rPr>
        <w:t xml:space="preserve">9.5 </w:t>
      </w:r>
      <w:r w:rsidRPr="00A909FB">
        <w:rPr>
          <w:rFonts w:ascii="Angsana New" w:hAnsi="Angsana New"/>
          <w:sz w:val="30"/>
          <w:szCs w:val="30"/>
          <w:cs/>
        </w:rPr>
        <w:t>ล้านบาท</w:t>
      </w:r>
      <w:r w:rsidR="007F5CAE">
        <w:rPr>
          <w:rFonts w:ascii="Angsana New" w:hAnsi="Angsana New" w:hint="cs"/>
          <w:sz w:val="30"/>
          <w:szCs w:val="30"/>
          <w:cs/>
        </w:rPr>
        <w:t xml:space="preserve"> </w:t>
      </w:r>
    </w:p>
    <w:p w:rsidR="00CE28D0" w:rsidRPr="00A909FB" w:rsidRDefault="00CE28D0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44980" w:rsidRPr="00A909FB" w:rsidRDefault="00925DC8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br w:type="page"/>
      </w:r>
      <w:r w:rsidR="009A4A5E" w:rsidRPr="00A909FB">
        <w:rPr>
          <w:rFonts w:ascii="Angsana New" w:hAnsi="Angsana New"/>
          <w:b/>
          <w:bCs/>
          <w:sz w:val="30"/>
          <w:szCs w:val="30"/>
        </w:rPr>
        <w:t>12</w:t>
      </w:r>
      <w:r w:rsidR="00744980" w:rsidRPr="00A909FB">
        <w:rPr>
          <w:rFonts w:ascii="Angsana New" w:hAnsi="Angsana New"/>
          <w:b/>
          <w:bCs/>
          <w:sz w:val="30"/>
          <w:szCs w:val="30"/>
        </w:rPr>
        <w:tab/>
      </w:r>
      <w:r w:rsidR="00744980" w:rsidRPr="00A909FB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 </w:t>
      </w:r>
    </w:p>
    <w:p w:rsidR="009A7A57" w:rsidRPr="00A909FB" w:rsidRDefault="009A7A57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2"/>
        <w:gridCol w:w="1016"/>
        <w:gridCol w:w="276"/>
        <w:gridCol w:w="1047"/>
        <w:gridCol w:w="267"/>
        <w:gridCol w:w="996"/>
        <w:gridCol w:w="267"/>
        <w:gridCol w:w="987"/>
        <w:gridCol w:w="269"/>
        <w:gridCol w:w="1047"/>
        <w:gridCol w:w="20"/>
      </w:tblGrid>
      <w:tr w:rsidR="00DC78BD" w:rsidRPr="00EA4A80" w:rsidTr="0016534B">
        <w:trPr>
          <w:trHeight w:val="605"/>
          <w:tblHeader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  <w:vMerge w:val="restart"/>
            <w:vAlign w:val="bottom"/>
          </w:tcPr>
          <w:p w:rsidR="00DC78BD" w:rsidRPr="00A909FB" w:rsidRDefault="00DC78BD" w:rsidP="00D672F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vAlign w:val="center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vAlign w:val="center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4"/>
            <w:vAlign w:val="center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256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DC78BD" w:rsidRPr="00EA4A80" w:rsidTr="0016534B">
        <w:trPr>
          <w:trHeight w:val="380"/>
          <w:tblHeader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Merge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DC78BD" w:rsidRPr="00EA4A80" w:rsidTr="0016534B">
        <w:trPr>
          <w:trHeight w:val="95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pct"/>
            <w:gridSpan w:val="8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75B17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75B17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646,200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646,200</w:t>
            </w: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ลดหุ้น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646,800</w:t>
            </w:r>
          </w:p>
        </w:tc>
      </w:tr>
      <w:tr w:rsidR="00DC78BD" w:rsidRPr="00EA4A80" w:rsidTr="0016534B">
        <w:trPr>
          <w:gridAfter w:val="1"/>
          <w:wAfter w:w="11" w:type="pct"/>
          <w:trHeight w:val="134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75B17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C78BD" w:rsidRPr="00A909FB" w:rsidRDefault="00D75B17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596,493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596,493</w:t>
            </w: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ใช้สิทธิตามใบสำคัญแสดงสิทธิ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8BD" w:rsidRPr="00EA4A80" w:rsidTr="0016534B">
        <w:trPr>
          <w:gridAfter w:val="1"/>
          <w:wAfter w:w="11" w:type="pct"/>
        </w:trPr>
        <w:tc>
          <w:tcPr>
            <w:tcW w:w="1588" w:type="pct"/>
          </w:tcPr>
          <w:p w:rsidR="00DC78BD" w:rsidRPr="00A909FB" w:rsidRDefault="00DC78BD" w:rsidP="00D672F0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0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DC78BD" w:rsidRPr="00A909FB" w:rsidRDefault="0059665C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147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148" w:type="pct"/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DC78BD" w:rsidRPr="00A909FB" w:rsidRDefault="00DC78BD" w:rsidP="00D6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</w:tr>
    </w:tbl>
    <w:p w:rsidR="00DC78BD" w:rsidRPr="007F5CAE" w:rsidRDefault="00DC78B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16"/>
          <w:szCs w:val="16"/>
        </w:rPr>
      </w:pPr>
    </w:p>
    <w:p w:rsidR="00744980" w:rsidRPr="007F5CAE" w:rsidRDefault="00744980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both"/>
        <w:rPr>
          <w:rFonts w:ascii="Angsana New" w:hAnsi="Angsana New"/>
          <w:sz w:val="24"/>
          <w:szCs w:val="24"/>
        </w:rPr>
      </w:pPr>
      <w:r w:rsidRPr="00A909FB">
        <w:rPr>
          <w:rFonts w:ascii="Angsana New" w:hAnsi="Angsana New"/>
          <w:b/>
          <w:bCs/>
          <w:sz w:val="30"/>
          <w:szCs w:val="30"/>
          <w:vertAlign w:val="superscript"/>
        </w:rPr>
        <w:t>*</w:t>
      </w:r>
      <w:r w:rsidRPr="00A909FB">
        <w:rPr>
          <w:rFonts w:ascii="Angsana New" w:hAnsi="Angsana New"/>
          <w:b/>
          <w:bCs/>
          <w:sz w:val="30"/>
          <w:szCs w:val="30"/>
        </w:rPr>
        <w:t xml:space="preserve"> </w:t>
      </w:r>
      <w:r w:rsidRPr="007F5CAE">
        <w:rPr>
          <w:rFonts w:ascii="Angsana New" w:hAnsi="Angsana New"/>
          <w:b/>
          <w:bCs/>
          <w:sz w:val="24"/>
          <w:szCs w:val="24"/>
        </w:rPr>
        <w:tab/>
      </w:r>
      <w:r w:rsidRPr="007F5CAE">
        <w:rPr>
          <w:rFonts w:ascii="Angsana New" w:hAnsi="Angsana New"/>
          <w:spacing w:val="-4"/>
          <w:sz w:val="24"/>
          <w:szCs w:val="24"/>
          <w:cs/>
        </w:rPr>
        <w:t>ในระหว่างงวด</w:t>
      </w:r>
      <w:r w:rsidR="001931DF" w:rsidRPr="007F5CAE">
        <w:rPr>
          <w:rFonts w:ascii="Angsana New" w:hAnsi="Angsana New"/>
          <w:spacing w:val="-4"/>
          <w:sz w:val="24"/>
          <w:szCs w:val="24"/>
          <w:cs/>
        </w:rPr>
        <w:t>เก้าเดือน</w:t>
      </w:r>
      <w:r w:rsidRPr="007F5CAE">
        <w:rPr>
          <w:rFonts w:ascii="Angsana New" w:hAnsi="Angsana New"/>
          <w:spacing w:val="-4"/>
          <w:sz w:val="24"/>
          <w:szCs w:val="24"/>
          <w:cs/>
        </w:rPr>
        <w:t xml:space="preserve">สิ้นสุดวันที่ </w:t>
      </w:r>
      <w:r w:rsidR="001931DF" w:rsidRPr="007F5CAE">
        <w:rPr>
          <w:rFonts w:ascii="Angsana New" w:hAnsi="Angsana New"/>
          <w:spacing w:val="-4"/>
          <w:sz w:val="24"/>
          <w:szCs w:val="24"/>
        </w:rPr>
        <w:t xml:space="preserve">30 </w:t>
      </w:r>
      <w:r w:rsidR="001931DF" w:rsidRPr="007F5CAE">
        <w:rPr>
          <w:rFonts w:ascii="Angsana New" w:hAnsi="Angsana New"/>
          <w:spacing w:val="-4"/>
          <w:sz w:val="24"/>
          <w:szCs w:val="24"/>
          <w:cs/>
        </w:rPr>
        <w:t>กันยายน</w:t>
      </w:r>
      <w:r w:rsidRPr="007F5CAE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7F5CAE">
        <w:rPr>
          <w:rFonts w:ascii="Angsana New" w:hAnsi="Angsana New"/>
          <w:spacing w:val="-4"/>
          <w:sz w:val="24"/>
          <w:szCs w:val="24"/>
        </w:rPr>
        <w:t>256</w:t>
      </w:r>
      <w:r w:rsidR="00C15F07" w:rsidRPr="007F5CAE">
        <w:rPr>
          <w:rFonts w:ascii="Angsana New" w:hAnsi="Angsana New"/>
          <w:spacing w:val="-4"/>
          <w:sz w:val="24"/>
          <w:szCs w:val="24"/>
        </w:rPr>
        <w:t>1</w:t>
      </w:r>
      <w:r w:rsidRPr="007F5CAE">
        <w:rPr>
          <w:rFonts w:ascii="Angsana New" w:hAnsi="Angsana New"/>
          <w:spacing w:val="-4"/>
          <w:sz w:val="24"/>
          <w:szCs w:val="24"/>
        </w:rPr>
        <w:t xml:space="preserve"> </w:t>
      </w:r>
      <w:r w:rsidRPr="007F5CAE">
        <w:rPr>
          <w:rFonts w:ascii="Angsana New" w:hAnsi="Angsana New"/>
          <w:spacing w:val="-4"/>
          <w:sz w:val="24"/>
          <w:szCs w:val="24"/>
          <w:cs/>
        </w:rPr>
        <w:t xml:space="preserve">บริษัทมีการลดทุนหุ้นสามัญจดทะเบียนจำนวน </w:t>
      </w:r>
      <w:r w:rsidRPr="007F5CAE">
        <w:rPr>
          <w:rFonts w:ascii="Angsana New" w:hAnsi="Angsana New"/>
          <w:spacing w:val="-4"/>
          <w:sz w:val="24"/>
          <w:szCs w:val="24"/>
        </w:rPr>
        <w:t xml:space="preserve">6 </w:t>
      </w:r>
      <w:r w:rsidRPr="007F5CAE">
        <w:rPr>
          <w:rFonts w:ascii="Angsana New" w:hAnsi="Angsana New"/>
          <w:spacing w:val="-4"/>
          <w:sz w:val="24"/>
          <w:szCs w:val="24"/>
          <w:cs/>
        </w:rPr>
        <w:t xml:space="preserve">หุ้น มูลค่าหุ้นละ </w:t>
      </w:r>
      <w:r w:rsidRPr="007F5CAE">
        <w:rPr>
          <w:rFonts w:ascii="Angsana New" w:hAnsi="Angsana New"/>
          <w:spacing w:val="-4"/>
          <w:sz w:val="24"/>
          <w:szCs w:val="24"/>
        </w:rPr>
        <w:t xml:space="preserve">1 </w:t>
      </w:r>
      <w:r w:rsidRPr="007F5CAE">
        <w:rPr>
          <w:rFonts w:ascii="Angsana New" w:hAnsi="Angsana New"/>
          <w:spacing w:val="-4"/>
          <w:sz w:val="24"/>
          <w:szCs w:val="24"/>
          <w:cs/>
        </w:rPr>
        <w:t>บาท เป็นจำนวนเงิน</w:t>
      </w:r>
      <w:r w:rsidRPr="007F5CAE">
        <w:rPr>
          <w:rFonts w:ascii="Angsana New" w:hAnsi="Angsana New"/>
          <w:sz w:val="24"/>
          <w:szCs w:val="24"/>
          <w:cs/>
        </w:rPr>
        <w:t xml:space="preserve"> </w:t>
      </w:r>
      <w:r w:rsidR="007F5CAE">
        <w:rPr>
          <w:rFonts w:ascii="Angsana New" w:hAnsi="Angsana New"/>
          <w:sz w:val="24"/>
          <w:szCs w:val="24"/>
        </w:rPr>
        <w:t xml:space="preserve">     </w:t>
      </w:r>
      <w:r w:rsidRPr="007F5CAE">
        <w:rPr>
          <w:rFonts w:ascii="Angsana New" w:hAnsi="Angsana New"/>
          <w:sz w:val="24"/>
          <w:szCs w:val="24"/>
        </w:rPr>
        <w:t xml:space="preserve">6 </w:t>
      </w:r>
      <w:r w:rsidRPr="007F5CAE">
        <w:rPr>
          <w:rFonts w:ascii="Angsana New" w:hAnsi="Angsana New"/>
          <w:sz w:val="24"/>
          <w:szCs w:val="24"/>
          <w:cs/>
        </w:rPr>
        <w:t>บาท</w:t>
      </w:r>
    </w:p>
    <w:p w:rsidR="003E0AB6" w:rsidRPr="00A909FB" w:rsidRDefault="003E0AB6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:rsidR="003E0AB6" w:rsidRPr="00A909FB" w:rsidRDefault="003E0AB6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</w:rPr>
        <w:tab/>
      </w:r>
      <w:r w:rsidRPr="00A909F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09FB">
        <w:rPr>
          <w:rFonts w:ascii="Angsana New" w:hAnsi="Angsana New"/>
          <w:sz w:val="30"/>
          <w:szCs w:val="30"/>
        </w:rPr>
        <w:t xml:space="preserve">27 </w:t>
      </w:r>
      <w:r w:rsidRPr="00A909FB">
        <w:rPr>
          <w:rFonts w:ascii="Angsana New" w:hAnsi="Angsana New"/>
          <w:sz w:val="30"/>
          <w:szCs w:val="30"/>
          <w:cs/>
        </w:rPr>
        <w:t xml:space="preserve">เมษายน </w:t>
      </w:r>
      <w:r w:rsidRPr="00A909FB">
        <w:rPr>
          <w:rFonts w:ascii="Angsana New" w:hAnsi="Angsana New"/>
          <w:sz w:val="30"/>
          <w:szCs w:val="30"/>
        </w:rPr>
        <w:t xml:space="preserve">2561 </w:t>
      </w:r>
      <w:r w:rsidRPr="00A909FB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ผู้ถือหุ้นมีมติอนุมัติการจดทะเบียนลดทุนหุ้นสามัญจำนวน </w:t>
      </w:r>
      <w:r w:rsidRPr="00A909FB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</w:rPr>
        <w:t xml:space="preserve"> หุ้น มูลค่าหุ้นละ 1 บาท เป็นจำนวนเงิน 6 บาท และมีมติอนุมัติการจดทะเบียนเพิ่มทุนหุ้นสามัญจำนวน 600,000 หุ้น มูลค่าหุ้นละ 1 บาท เป็นจำนวนเงิน 600,000 บาท เพื่อรองรับการปรับสิทธิตามใบสำคัญแสดงสิทธิที่จะซื้อหุ้นสามัญของบริษัท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บริษัทได้จดทะเบียนการลดทุนและเพิ่มทุนกับกระทรวงพาณิชย์เมื่อวันที่      </w:t>
      </w:r>
      <w:r w:rsidRPr="00A909FB">
        <w:rPr>
          <w:rFonts w:ascii="Angsana New" w:hAnsi="Angsana New"/>
          <w:sz w:val="30"/>
          <w:szCs w:val="30"/>
        </w:rPr>
        <w:t xml:space="preserve">7 </w:t>
      </w:r>
      <w:r w:rsidRPr="00A909FB">
        <w:rPr>
          <w:rFonts w:ascii="Angsana New" w:hAnsi="Angsana New"/>
          <w:sz w:val="30"/>
          <w:szCs w:val="30"/>
          <w:cs/>
        </w:rPr>
        <w:t>พฤษภาคม 2561 และ 8 พฤษภาคม 2561 ตามลำดับ</w:t>
      </w:r>
    </w:p>
    <w:p w:rsidR="003E0AB6" w:rsidRPr="00A909FB" w:rsidRDefault="003E0AB6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615D" w:rsidRPr="00A909FB" w:rsidRDefault="00925DC8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E05E1"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="009A4A5E" w:rsidRPr="00A909FB">
        <w:rPr>
          <w:rFonts w:ascii="Angsana New" w:hAnsi="Angsana New"/>
          <w:b/>
          <w:bCs/>
          <w:sz w:val="30"/>
          <w:szCs w:val="30"/>
        </w:rPr>
        <w:t>3</w:t>
      </w:r>
      <w:r w:rsidR="0087615D" w:rsidRPr="00A909FB">
        <w:rPr>
          <w:rFonts w:ascii="Angsana New" w:hAnsi="Angsana New"/>
          <w:b/>
          <w:bCs/>
          <w:sz w:val="30"/>
          <w:szCs w:val="30"/>
        </w:rPr>
        <w:tab/>
      </w:r>
      <w:r w:rsidR="0087615D" w:rsidRPr="00A909FB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961A31" w:rsidRPr="00A909FB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5265E8" w:rsidRPr="00A909FB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="00961A31" w:rsidRPr="00A909FB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:rsidR="00A064BF" w:rsidRPr="00A909FB" w:rsidRDefault="00A064BF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064BF" w:rsidRPr="00A909FB" w:rsidRDefault="00A064BF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ข้อมูลตามส่วนงานที่รายงาน </w:t>
      </w:r>
    </w:p>
    <w:p w:rsidR="00DC78BD" w:rsidRPr="00A909FB" w:rsidRDefault="00DC78BD" w:rsidP="00D67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96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20"/>
        <w:gridCol w:w="945"/>
        <w:gridCol w:w="236"/>
        <w:gridCol w:w="997"/>
        <w:gridCol w:w="236"/>
        <w:gridCol w:w="1006"/>
        <w:gridCol w:w="236"/>
        <w:gridCol w:w="1024"/>
        <w:gridCol w:w="272"/>
        <w:gridCol w:w="988"/>
        <w:gridCol w:w="263"/>
        <w:gridCol w:w="8"/>
        <w:gridCol w:w="965"/>
      </w:tblGrid>
      <w:tr w:rsidR="00DC78BD" w:rsidRPr="00EA4A80" w:rsidTr="003E534A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862AE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24" w:type="dxa"/>
            <w:gridSpan w:val="4"/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C78BD" w:rsidRPr="00EA4A80" w:rsidTr="003E534A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DC78BD" w:rsidRPr="00EA4A80" w:rsidTr="003E534A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17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E534A" w:rsidRPr="00EA4A80" w:rsidTr="003E53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BF3DC9" w:rsidP="00C7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583,08</w:t>
            </w:r>
            <w:r w:rsidR="00C72A7F" w:rsidRPr="00A909F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581,165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123,308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99,794</w:t>
            </w:r>
          </w:p>
        </w:tc>
        <w:tc>
          <w:tcPr>
            <w:tcW w:w="272" w:type="dxa"/>
            <w:shd w:val="clear" w:color="auto" w:fill="auto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706,39</w:t>
            </w:r>
            <w:r w:rsidR="00C72A7F" w:rsidRPr="00A909F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680,959</w:t>
            </w:r>
          </w:p>
        </w:tc>
      </w:tr>
      <w:tr w:rsidR="003E534A" w:rsidRPr="00EA4A80" w:rsidTr="003E53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BF3DC9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583,08</w:t>
            </w:r>
            <w:r w:rsidR="00C72A7F" w:rsidRPr="00A909F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581,165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123,308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99,794</w:t>
            </w:r>
          </w:p>
        </w:tc>
        <w:tc>
          <w:tcPr>
            <w:tcW w:w="272" w:type="dxa"/>
            <w:shd w:val="clear" w:color="auto" w:fill="auto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706,39</w:t>
            </w:r>
            <w:r w:rsidR="00C72A7F" w:rsidRPr="00A909F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680,959</w:t>
            </w:r>
          </w:p>
        </w:tc>
      </w:tr>
      <w:tr w:rsidR="003E534A" w:rsidRPr="00EA4A80" w:rsidTr="003E53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461,68</w:t>
            </w:r>
            <w:r w:rsidR="009D020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455,927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93,65</w:t>
            </w:r>
            <w:r w:rsidR="009D020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71,947</w:t>
            </w:r>
          </w:p>
        </w:tc>
        <w:tc>
          <w:tcPr>
            <w:tcW w:w="272" w:type="dxa"/>
            <w:shd w:val="clear" w:color="auto" w:fill="auto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555,337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527,874</w:t>
            </w:r>
          </w:p>
        </w:tc>
      </w:tr>
      <w:tr w:rsidR="003E534A" w:rsidRPr="00EA4A80" w:rsidTr="003E53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121,40</w:t>
            </w:r>
            <w:r w:rsidR="009D020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125,238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29,65</w:t>
            </w:r>
            <w:r w:rsidR="009D020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27,847</w:t>
            </w:r>
          </w:p>
        </w:tc>
        <w:tc>
          <w:tcPr>
            <w:tcW w:w="272" w:type="dxa"/>
            <w:shd w:val="clear" w:color="auto" w:fill="auto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534A" w:rsidRPr="00A909FB" w:rsidRDefault="00201EAB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151,05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3E534A" w:rsidRPr="00A909FB" w:rsidRDefault="003E534A" w:rsidP="003E53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534A" w:rsidRPr="00A909FB" w:rsidRDefault="003E534A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153,08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</w:tr>
    </w:tbl>
    <w:p w:rsidR="00DC78BD" w:rsidRPr="00A909FB" w:rsidRDefault="00DC78BD">
      <w:pPr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02"/>
        <w:gridCol w:w="981"/>
        <w:gridCol w:w="236"/>
        <w:gridCol w:w="988"/>
        <w:gridCol w:w="236"/>
        <w:gridCol w:w="997"/>
        <w:gridCol w:w="236"/>
        <w:gridCol w:w="1006"/>
        <w:gridCol w:w="272"/>
        <w:gridCol w:w="988"/>
        <w:gridCol w:w="263"/>
        <w:gridCol w:w="8"/>
        <w:gridCol w:w="1007"/>
      </w:tblGrid>
      <w:tr w:rsidR="00DC78BD" w:rsidRPr="00EA4A80" w:rsidTr="003E534A">
        <w:trPr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862AE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  <w:gridSpan w:val="4"/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C78BD" w:rsidRPr="00EA4A80" w:rsidTr="003E534A">
        <w:trPr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DC78BD" w:rsidRPr="00EA4A80" w:rsidTr="003E534A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215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:rsidR="00DC78BD" w:rsidRPr="00A909FB" w:rsidRDefault="00DC78BD" w:rsidP="0016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F148C" w:rsidRPr="00EA4A80" w:rsidTr="003E534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1,768,6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1,734,235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352,993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294,290</w:t>
            </w:r>
          </w:p>
        </w:tc>
        <w:tc>
          <w:tcPr>
            <w:tcW w:w="272" w:type="dxa"/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2,121,60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2,028,525</w:t>
            </w:r>
          </w:p>
        </w:tc>
      </w:tr>
      <w:tr w:rsidR="008F148C" w:rsidRPr="00EA4A80" w:rsidTr="003E534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1,768,6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1,734,235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352,993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294,290</w:t>
            </w:r>
          </w:p>
        </w:tc>
        <w:tc>
          <w:tcPr>
            <w:tcW w:w="272" w:type="dxa"/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2,121,60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2,028,525</w:t>
            </w:r>
          </w:p>
        </w:tc>
      </w:tr>
      <w:tr w:rsidR="009A7A57" w:rsidRPr="00EA4A80" w:rsidTr="003E534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7A57" w:rsidRPr="00A909FB" w:rsidRDefault="009A7A57" w:rsidP="009A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7A57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1,402,703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7A57" w:rsidRPr="00A909FB" w:rsidRDefault="009A7A57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7A57" w:rsidRPr="00A909FB" w:rsidRDefault="00B92CC5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1,350,975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7A57" w:rsidRPr="00A909FB" w:rsidRDefault="009A7A57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7A57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262,467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7A57" w:rsidRPr="00A909FB" w:rsidRDefault="009A7A57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7A57" w:rsidRPr="00A909FB" w:rsidRDefault="00B92CC5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214,991</w:t>
            </w:r>
          </w:p>
        </w:tc>
        <w:tc>
          <w:tcPr>
            <w:tcW w:w="272" w:type="dxa"/>
            <w:shd w:val="clear" w:color="auto" w:fill="auto"/>
          </w:tcPr>
          <w:p w:rsidR="009A7A57" w:rsidRPr="00A909FB" w:rsidRDefault="009A7A57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7A57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1,665,170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A7A57" w:rsidRPr="00A909FB" w:rsidRDefault="009A7A57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7A57" w:rsidRPr="00A909FB" w:rsidRDefault="00B92CC5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1,565,966</w:t>
            </w:r>
          </w:p>
        </w:tc>
      </w:tr>
      <w:tr w:rsidR="008F148C" w:rsidRPr="00EA4A80" w:rsidTr="003E534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365,90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383,260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90,526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79,299</w:t>
            </w:r>
          </w:p>
        </w:tc>
        <w:tc>
          <w:tcPr>
            <w:tcW w:w="272" w:type="dxa"/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48C" w:rsidRPr="00A909FB" w:rsidRDefault="00A22D3F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456,43</w:t>
            </w:r>
            <w:r w:rsidR="00082993" w:rsidRPr="00A909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462,559</w:t>
            </w:r>
          </w:p>
        </w:tc>
      </w:tr>
      <w:tr w:rsidR="008F148C" w:rsidRPr="00EA4A80" w:rsidTr="003E534A"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148C" w:rsidRPr="00A909FB" w:rsidRDefault="008F148C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F148C" w:rsidRPr="00EA4A80" w:rsidTr="003E534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3928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</w:p>
          <w:p w:rsidR="008F148C" w:rsidRPr="00A909FB" w:rsidRDefault="00303928" w:rsidP="00303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8F148C" w:rsidRPr="00A909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F148C"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30 กันยายน / </w:t>
            </w:r>
            <w:r w:rsidR="008F148C"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="008F148C"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AA6165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9,874,951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9A7A57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10,527,537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AA6165" w:rsidP="00B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2,246,400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148C" w:rsidRPr="00A909FB" w:rsidRDefault="009A7A57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2,164,572</w:t>
            </w:r>
          </w:p>
        </w:tc>
        <w:tc>
          <w:tcPr>
            <w:tcW w:w="272" w:type="dxa"/>
            <w:shd w:val="clear" w:color="auto" w:fill="auto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148C" w:rsidRPr="00A909FB" w:rsidRDefault="00BF3DC9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12,121,351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F148C" w:rsidRPr="00A909FB" w:rsidRDefault="008F148C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148C" w:rsidRPr="00A909FB" w:rsidRDefault="009A7A57" w:rsidP="003E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12,692,109</w:t>
            </w:r>
          </w:p>
        </w:tc>
      </w:tr>
    </w:tbl>
    <w:p w:rsidR="00DC78BD" w:rsidRPr="00A909FB" w:rsidRDefault="00DC78BD" w:rsidP="00EA4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7615D" w:rsidRPr="00A909FB" w:rsidRDefault="0087615D" w:rsidP="0026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F148C" w:rsidRPr="00A909FB" w:rsidRDefault="008F148C" w:rsidP="008F1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418"/>
        <w:gridCol w:w="247"/>
        <w:gridCol w:w="1447"/>
      </w:tblGrid>
      <w:tr w:rsidR="00EA4A80" w:rsidRPr="00EA4A80" w:rsidTr="0016534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EA4A80" w:rsidRPr="00EA4A80" w:rsidTr="0016534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A80" w:rsidRPr="00EA4A80" w:rsidTr="0016534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80" w:rsidRPr="00EA4A80" w:rsidTr="0016534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A80" w:rsidRPr="00A909FB" w:rsidRDefault="00EA4A80" w:rsidP="00201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151,059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A80" w:rsidRPr="00A909FB" w:rsidRDefault="00EA4A80" w:rsidP="008F148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153,085</w:t>
            </w:r>
          </w:p>
        </w:tc>
      </w:tr>
      <w:tr w:rsidR="00EA4A80" w:rsidRPr="00EA4A80" w:rsidTr="0016534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(126,033)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(123,136)</w:t>
            </w:r>
          </w:p>
        </w:tc>
      </w:tr>
      <w:tr w:rsidR="00EA4A80" w:rsidRPr="00EA4A80" w:rsidTr="0016534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25,026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29,949</w:t>
            </w:r>
          </w:p>
        </w:tc>
      </w:tr>
    </w:tbl>
    <w:p w:rsidR="008F148C" w:rsidRPr="001231BF" w:rsidRDefault="00EA4A80" w:rsidP="008F148C">
      <w:pPr>
        <w:spacing w:line="240" w:lineRule="auto"/>
        <w:rPr>
          <w:rFonts w:ascii="Angsana New" w:hAnsi="Angsana New"/>
          <w:sz w:val="2"/>
          <w:szCs w:val="2"/>
        </w:rPr>
      </w:pPr>
      <w:r w:rsidRPr="00A909FB">
        <w:rPr>
          <w:rFonts w:ascii="Angsana New" w:hAnsi="Angsana New"/>
          <w:sz w:val="30"/>
          <w:szCs w:val="30"/>
        </w:rPr>
        <w:br w:type="page"/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418"/>
        <w:gridCol w:w="246"/>
        <w:gridCol w:w="1446"/>
      </w:tblGrid>
      <w:tr w:rsidR="00EA4A80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EA4A80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A80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16534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80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456,433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462,559</w:t>
            </w:r>
          </w:p>
        </w:tc>
      </w:tr>
      <w:tr w:rsidR="00EA4A80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(398,682)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color w:val="000000"/>
                <w:sz w:val="30"/>
                <w:szCs w:val="30"/>
              </w:rPr>
              <w:t>(365,089)</w:t>
            </w:r>
          </w:p>
        </w:tc>
      </w:tr>
      <w:tr w:rsidR="00EA4A80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57,751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A4A80" w:rsidRPr="00A909FB" w:rsidRDefault="00EA4A80" w:rsidP="008F148C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A80" w:rsidRPr="00A909FB" w:rsidRDefault="00EA4A80" w:rsidP="008F1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97,470</w:t>
            </w:r>
          </w:p>
        </w:tc>
      </w:tr>
    </w:tbl>
    <w:p w:rsidR="00BE330C" w:rsidRPr="00A909FB" w:rsidRDefault="00BE330C" w:rsidP="00BE33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298"/>
        <w:gridCol w:w="1322"/>
      </w:tblGrid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1931DF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 w:rsidRPr="00A909F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201EAB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12,121,351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12,692,109</w:t>
            </w:r>
          </w:p>
        </w:tc>
      </w:tr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615D" w:rsidRPr="00A909FB" w:rsidRDefault="00EA0CA8" w:rsidP="0087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1,655,106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615D" w:rsidRPr="00A909FB" w:rsidRDefault="0087615D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1,373,557</w:t>
            </w:r>
          </w:p>
        </w:tc>
      </w:tr>
      <w:tr w:rsidR="0087615D" w:rsidRPr="00EA4A80" w:rsidTr="00EA4A8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615D" w:rsidRPr="00A909FB" w:rsidRDefault="00EA0CA8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13,776,457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87615D" w:rsidRPr="00A909FB" w:rsidRDefault="0087615D" w:rsidP="009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615D" w:rsidRPr="00A909FB" w:rsidRDefault="0087615D" w:rsidP="0026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14,065,666</w:t>
            </w:r>
          </w:p>
        </w:tc>
      </w:tr>
    </w:tbl>
    <w:p w:rsidR="00A064BF" w:rsidRPr="00A909FB" w:rsidRDefault="004657FF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ab/>
      </w:r>
    </w:p>
    <w:p w:rsidR="00D44B76" w:rsidRPr="00A909FB" w:rsidRDefault="004657F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3F3D7D" w:rsidRPr="00A909FB" w:rsidRDefault="003F3D7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:rsidR="00D44B76" w:rsidRPr="00A909FB" w:rsidRDefault="00D44B76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</w:rPr>
        <w:tab/>
      </w:r>
      <w:r w:rsidRPr="00A909FB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:rsidR="00A064BF" w:rsidRPr="00A909FB" w:rsidRDefault="00A064B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:rsidR="004657FF" w:rsidRPr="00A909FB" w:rsidRDefault="004657FF" w:rsidP="00A0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:rsidR="003F3D7D" w:rsidRPr="00A909FB" w:rsidRDefault="003F3D7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:rsidR="00F275AA" w:rsidRPr="00A909FB" w:rsidRDefault="000900D4" w:rsidP="0009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บริษัทรับรู้ค่าเช่ารับจากสัญญาเช่าดำเนินงานและรายได้จากสัญญาเช่าการเงิน</w:t>
      </w:r>
      <w:r w:rsidR="00EA0E64" w:rsidRPr="00A909FB">
        <w:rPr>
          <w:rFonts w:ascii="Angsana New" w:eastAsia="Angsana New" w:hAnsi="Angsana New"/>
          <w:sz w:val="30"/>
          <w:szCs w:val="30"/>
          <w:cs/>
        </w:rPr>
        <w:t>ตลอด</w:t>
      </w:r>
      <w:r w:rsidR="005A422B" w:rsidRPr="00A909FB">
        <w:rPr>
          <w:rFonts w:ascii="Angsana New" w:eastAsia="Angsana New" w:hAnsi="Angsana New"/>
          <w:sz w:val="30"/>
          <w:szCs w:val="30"/>
          <w:cs/>
        </w:rPr>
        <w:t>อายุสัญญา</w:t>
      </w:r>
      <w:r w:rsidRPr="00A909FB">
        <w:rPr>
          <w:rFonts w:ascii="Angsana New" w:eastAsia="Angsana New" w:hAnsi="Angsana New"/>
          <w:sz w:val="30"/>
          <w:szCs w:val="30"/>
          <w:cs/>
        </w:rPr>
        <w:t xml:space="preserve"> และรับรู้</w:t>
      </w:r>
      <w:r w:rsidR="00EC330E" w:rsidRPr="00A909FB">
        <w:rPr>
          <w:rFonts w:ascii="Angsana New" w:eastAsia="Angsana New" w:hAnsi="Angsana New"/>
          <w:sz w:val="30"/>
          <w:szCs w:val="30"/>
          <w:cs/>
        </w:rPr>
        <w:t>ราย</w:t>
      </w:r>
      <w:r w:rsidRPr="00A909FB">
        <w:rPr>
          <w:rFonts w:ascii="Angsana New" w:eastAsia="Angsana New" w:hAnsi="Angsana New"/>
          <w:sz w:val="30"/>
          <w:szCs w:val="30"/>
          <w:cs/>
        </w:rPr>
        <w:t>ได้จากการขายสินทรัพย์ให้เช่าตามสัญญาเช่าดำเนินงาน ณ เวลาใดเวลาหนึ่ง</w:t>
      </w:r>
    </w:p>
    <w:p w:rsidR="003F3D7D" w:rsidRPr="00A909FB" w:rsidRDefault="003F3D7D" w:rsidP="0087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p w:rsidR="0087615D" w:rsidRPr="00A909FB" w:rsidRDefault="009A7A57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br w:type="page"/>
      </w:r>
      <w:r w:rsidR="005E5893" w:rsidRPr="00A909FB">
        <w:rPr>
          <w:rFonts w:ascii="Angsana New" w:hAnsi="Angsana New"/>
          <w:b/>
          <w:bCs/>
          <w:sz w:val="30"/>
          <w:szCs w:val="30"/>
        </w:rPr>
        <w:t>1</w:t>
      </w:r>
      <w:r w:rsidR="00F632B4" w:rsidRPr="00A909FB">
        <w:rPr>
          <w:rFonts w:ascii="Angsana New" w:hAnsi="Angsana New"/>
          <w:b/>
          <w:bCs/>
          <w:sz w:val="30"/>
          <w:szCs w:val="30"/>
        </w:rPr>
        <w:t>4</w:t>
      </w:r>
      <w:r w:rsidR="0087615D" w:rsidRPr="00A909FB">
        <w:rPr>
          <w:rFonts w:ascii="Angsana New" w:hAnsi="Angsana New"/>
          <w:b/>
          <w:bCs/>
          <w:sz w:val="30"/>
          <w:szCs w:val="30"/>
        </w:rPr>
        <w:tab/>
      </w:r>
      <w:r w:rsidR="0087615D" w:rsidRPr="00A909F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8F148C" w:rsidRPr="00A909FB" w:rsidRDefault="008F148C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768"/>
        <w:gridCol w:w="989"/>
        <w:gridCol w:w="270"/>
        <w:gridCol w:w="1353"/>
        <w:gridCol w:w="270"/>
        <w:gridCol w:w="1440"/>
      </w:tblGrid>
      <w:tr w:rsidR="008F148C" w:rsidRPr="00EA4A80" w:rsidTr="0016534B">
        <w:tc>
          <w:tcPr>
            <w:tcW w:w="47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8F148C" w:rsidRPr="00EA4A80" w:rsidTr="0016534B">
        <w:tc>
          <w:tcPr>
            <w:tcW w:w="47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2561</w:t>
            </w:r>
          </w:p>
        </w:tc>
      </w:tr>
      <w:tr w:rsidR="008F148C" w:rsidRPr="00EA4A80" w:rsidTr="0016534B">
        <w:tc>
          <w:tcPr>
            <w:tcW w:w="47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8F148C" w:rsidRPr="00EA4A80" w:rsidTr="0016534B">
        <w:tc>
          <w:tcPr>
            <w:tcW w:w="47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148C" w:rsidRPr="00EA4A80" w:rsidTr="0016534B">
        <w:tc>
          <w:tcPr>
            <w:tcW w:w="47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F148C" w:rsidRPr="00A909FB" w:rsidRDefault="007F5CAE" w:rsidP="00925DC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369E2" w:rsidRPr="00EA4A80" w:rsidTr="0016534B">
        <w:tc>
          <w:tcPr>
            <w:tcW w:w="47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ภาษีปีก่อน ๆ ที่บันทึกสูงไป </w:t>
            </w:r>
          </w:p>
        </w:tc>
        <w:tc>
          <w:tcPr>
            <w:tcW w:w="990" w:type="dxa"/>
          </w:tcPr>
          <w:p w:rsidR="000369E2" w:rsidRPr="00A909FB" w:rsidRDefault="000369E2" w:rsidP="0003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(192)</w:t>
            </w:r>
          </w:p>
        </w:tc>
      </w:tr>
      <w:tr w:rsidR="000369E2" w:rsidRPr="00EA4A80" w:rsidTr="0016534B">
        <w:tc>
          <w:tcPr>
            <w:tcW w:w="47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369E2" w:rsidRPr="00A909FB" w:rsidRDefault="000369E2" w:rsidP="0003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9E2" w:rsidRPr="000369E2" w:rsidRDefault="000369E2" w:rsidP="000369E2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369E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(192)</w:t>
            </w:r>
          </w:p>
        </w:tc>
      </w:tr>
      <w:tr w:rsidR="000369E2" w:rsidRPr="00EA4A80" w:rsidTr="0016534B">
        <w:tc>
          <w:tcPr>
            <w:tcW w:w="4770" w:type="dxa"/>
          </w:tcPr>
          <w:p w:rsidR="000369E2" w:rsidRPr="00A909FB" w:rsidRDefault="000369E2" w:rsidP="0003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0369E2" w:rsidRPr="00A909FB" w:rsidRDefault="000369E2" w:rsidP="0003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69E2" w:rsidRPr="00EA4A80" w:rsidTr="0016534B">
        <w:tc>
          <w:tcPr>
            <w:tcW w:w="47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0369E2" w:rsidRPr="00A909FB" w:rsidRDefault="000369E2" w:rsidP="0003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(21,</w:t>
            </w:r>
            <w:r>
              <w:rPr>
                <w:rFonts w:ascii="Angsana New" w:hAnsi="Angsana New" w:cs="Angsana New"/>
                <w:sz w:val="30"/>
                <w:szCs w:val="30"/>
              </w:rPr>
              <w:t>798</w:t>
            </w:r>
            <w:r w:rsidRPr="00A909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(20,858)</w:t>
            </w:r>
          </w:p>
        </w:tc>
      </w:tr>
      <w:tr w:rsidR="000369E2" w:rsidRPr="00EA4A80" w:rsidTr="0016534B">
        <w:tc>
          <w:tcPr>
            <w:tcW w:w="47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90" w:type="dxa"/>
          </w:tcPr>
          <w:p w:rsidR="000369E2" w:rsidRPr="00A909FB" w:rsidRDefault="000369E2" w:rsidP="0003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(21,798)</w:t>
            </w:r>
          </w:p>
        </w:tc>
        <w:tc>
          <w:tcPr>
            <w:tcW w:w="270" w:type="dxa"/>
          </w:tcPr>
          <w:p w:rsidR="000369E2" w:rsidRPr="00A909FB" w:rsidRDefault="000369E2" w:rsidP="0003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69E2" w:rsidRPr="00A909FB" w:rsidRDefault="000369E2" w:rsidP="000369E2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(21,050)</w:t>
            </w:r>
          </w:p>
        </w:tc>
      </w:tr>
    </w:tbl>
    <w:p w:rsidR="008F148C" w:rsidRPr="00A909FB" w:rsidRDefault="008F148C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923"/>
        <w:gridCol w:w="987"/>
        <w:gridCol w:w="270"/>
        <w:gridCol w:w="1380"/>
        <w:gridCol w:w="270"/>
        <w:gridCol w:w="1440"/>
      </w:tblGrid>
      <w:tr w:rsidR="008F148C" w:rsidRPr="00EA4A80" w:rsidTr="00EA4A80">
        <w:tc>
          <w:tcPr>
            <w:tcW w:w="495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8F148C" w:rsidRPr="00EA4A80" w:rsidTr="00EA4A80">
        <w:tc>
          <w:tcPr>
            <w:tcW w:w="495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0369E2"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งวด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2561</w:t>
            </w:r>
          </w:p>
        </w:tc>
      </w:tr>
      <w:tr w:rsidR="008F148C" w:rsidRPr="00EA4A80" w:rsidTr="00EA4A80">
        <w:tc>
          <w:tcPr>
            <w:tcW w:w="495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8F148C" w:rsidRPr="00EA4A80" w:rsidTr="00EA4A80">
        <w:tc>
          <w:tcPr>
            <w:tcW w:w="495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:rsidR="008F148C" w:rsidRPr="00A909FB" w:rsidRDefault="008F148C" w:rsidP="0092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5CAE" w:rsidRPr="00EA4A80" w:rsidTr="00EA4A80">
        <w:tc>
          <w:tcPr>
            <w:tcW w:w="495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7F5CAE" w:rsidRPr="00A909FB" w:rsidRDefault="007F5CAE" w:rsidP="007F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5CAE" w:rsidRPr="00EA4A80" w:rsidTr="00EA4A80">
        <w:tc>
          <w:tcPr>
            <w:tcW w:w="495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ภาษีปีก่อน ๆ ที่บันทึกสูงไป </w:t>
            </w:r>
          </w:p>
        </w:tc>
        <w:tc>
          <w:tcPr>
            <w:tcW w:w="990" w:type="dxa"/>
          </w:tcPr>
          <w:p w:rsidR="007F5CAE" w:rsidRPr="00A909FB" w:rsidRDefault="007F5CAE" w:rsidP="007F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(718)</w:t>
            </w: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(192)</w:t>
            </w:r>
          </w:p>
        </w:tc>
      </w:tr>
      <w:tr w:rsidR="007F5CAE" w:rsidRPr="00EA4A80" w:rsidTr="00EA4A80">
        <w:tc>
          <w:tcPr>
            <w:tcW w:w="495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F5CAE" w:rsidRPr="00A909FB" w:rsidRDefault="007F5CAE" w:rsidP="007F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(718)</w:t>
            </w: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(192)</w:t>
            </w:r>
          </w:p>
        </w:tc>
      </w:tr>
      <w:tr w:rsidR="007F5CAE" w:rsidRPr="00EA4A80" w:rsidTr="00EA4A80">
        <w:tc>
          <w:tcPr>
            <w:tcW w:w="495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7F5CAE" w:rsidRPr="00A909FB" w:rsidRDefault="007F5CAE" w:rsidP="007F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5CAE" w:rsidRPr="00EA4A80" w:rsidTr="00EA4A80">
        <w:tc>
          <w:tcPr>
            <w:tcW w:w="495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7F5CAE" w:rsidRPr="00A909FB" w:rsidRDefault="007F5CAE" w:rsidP="007F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(71,158)</w:t>
            </w: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(63,786)</w:t>
            </w:r>
          </w:p>
        </w:tc>
      </w:tr>
      <w:tr w:rsidR="007F5CAE" w:rsidRPr="00EA4A80" w:rsidTr="00EA4A80">
        <w:tc>
          <w:tcPr>
            <w:tcW w:w="495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90" w:type="dxa"/>
          </w:tcPr>
          <w:p w:rsidR="007F5CAE" w:rsidRPr="00A909FB" w:rsidRDefault="007F5CAE" w:rsidP="007F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(71,876)</w:t>
            </w:r>
          </w:p>
        </w:tc>
        <w:tc>
          <w:tcPr>
            <w:tcW w:w="270" w:type="dxa"/>
          </w:tcPr>
          <w:p w:rsidR="007F5CAE" w:rsidRPr="00A909FB" w:rsidRDefault="007F5CAE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5CAE" w:rsidRPr="00A909FB" w:rsidRDefault="007F5CAE" w:rsidP="007F5CAE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(63,978)</w:t>
            </w:r>
          </w:p>
        </w:tc>
      </w:tr>
    </w:tbl>
    <w:p w:rsidR="00EA4A80" w:rsidRPr="00A909FB" w:rsidRDefault="00EA4A80" w:rsidP="00925DC8">
      <w:pPr>
        <w:spacing w:line="240" w:lineRule="auto"/>
        <w:rPr>
          <w:rFonts w:ascii="Angsana New" w:hAnsi="Angsana New"/>
          <w:sz w:val="30"/>
          <w:szCs w:val="30"/>
        </w:rPr>
      </w:pPr>
    </w:p>
    <w:p w:rsidR="009A7A57" w:rsidRPr="001231BF" w:rsidRDefault="009A7A57" w:rsidP="00925DC8">
      <w:pPr>
        <w:spacing w:line="240" w:lineRule="auto"/>
        <w:rPr>
          <w:rFonts w:ascii="Angsana New" w:hAnsi="Angsana New"/>
          <w:sz w:val="2"/>
          <w:szCs w:val="2"/>
        </w:rPr>
      </w:pPr>
      <w:r w:rsidRPr="00A909FB">
        <w:rPr>
          <w:rFonts w:ascii="Angsana New" w:hAnsi="Angsana New"/>
          <w:sz w:val="30"/>
          <w:szCs w:val="30"/>
        </w:rPr>
        <w:br w:type="page"/>
      </w: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2561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148C" w:rsidRPr="00EA4A80" w:rsidTr="0016534B">
        <w:trPr>
          <w:trHeight w:val="407"/>
        </w:trPr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25,026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29,949</w:t>
            </w:r>
          </w:p>
        </w:tc>
      </w:tr>
      <w:tr w:rsidR="008F148C" w:rsidRPr="00EA4A80" w:rsidTr="0016534B">
        <w:trPr>
          <w:trHeight w:val="242"/>
        </w:trPr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48C" w:rsidRPr="00EA4A80" w:rsidTr="0016534B">
        <w:trPr>
          <w:trHeight w:val="407"/>
        </w:trPr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5,005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5,990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8034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(23)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ภาษีปีก่อน ๆ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B5458C" w:rsidP="00862AE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(192)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ED545F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(43,180</w:t>
            </w:r>
            <w:r w:rsidR="00C3320F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(47,990)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ED545F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5458C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6,298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21,005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(87.1)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(21,798)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(70.3)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(21,050)</w:t>
            </w:r>
          </w:p>
        </w:tc>
      </w:tr>
    </w:tbl>
    <w:p w:rsidR="008F148C" w:rsidRPr="00A909FB" w:rsidRDefault="008F148C" w:rsidP="00925DC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0369E2"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3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:rsidR="008F148C" w:rsidRPr="00A909FB" w:rsidRDefault="008F148C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2561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148C" w:rsidRPr="00EA4A80" w:rsidTr="0016534B">
        <w:trPr>
          <w:trHeight w:val="407"/>
        </w:trPr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57,751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97,470</w:t>
            </w:r>
          </w:p>
        </w:tc>
      </w:tr>
      <w:tr w:rsidR="008F148C" w:rsidRPr="00EA4A80" w:rsidTr="0016534B">
        <w:trPr>
          <w:trHeight w:val="242"/>
        </w:trPr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48C" w:rsidRPr="00EA4A80" w:rsidTr="0016534B">
        <w:trPr>
          <w:trHeight w:val="407"/>
        </w:trPr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11,550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19,494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B5458C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(62)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ภาษีปีก่อน ๆ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(718)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(192)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ED545F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(136,404</w:t>
            </w:r>
            <w:r w:rsidR="00C3320F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(144,451)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F148C" w:rsidRPr="00A909FB" w:rsidRDefault="00C3320F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ED545F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</w:t>
            </w:r>
            <w:r w:rsidR="00B5458C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60,807</w:t>
            </w:r>
          </w:p>
        </w:tc>
      </w:tr>
      <w:tr w:rsidR="008F148C" w:rsidRPr="00EA4A80" w:rsidTr="0016534B">
        <w:tc>
          <w:tcPr>
            <w:tcW w:w="4392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(124.5)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C94AED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(71,876)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(65.6)</w:t>
            </w:r>
          </w:p>
        </w:tc>
        <w:tc>
          <w:tcPr>
            <w:tcW w:w="268" w:type="dxa"/>
            <w:shd w:val="clear" w:color="auto" w:fill="auto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48C" w:rsidRPr="00A909FB" w:rsidRDefault="008F148C" w:rsidP="00925D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(63,978)</w:t>
            </w:r>
          </w:p>
        </w:tc>
      </w:tr>
    </w:tbl>
    <w:p w:rsidR="008F148C" w:rsidRPr="00A909FB" w:rsidRDefault="008F148C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615D" w:rsidRPr="00A909FB" w:rsidRDefault="009A7A57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</w:rPr>
        <w:br w:type="page"/>
      </w:r>
      <w:r w:rsidR="006A1C87" w:rsidRPr="00A909FB">
        <w:rPr>
          <w:rFonts w:ascii="Angsana New" w:hAnsi="Angsana New"/>
          <w:b/>
          <w:bCs/>
          <w:sz w:val="30"/>
          <w:szCs w:val="30"/>
        </w:rPr>
        <w:t>15</w:t>
      </w:r>
      <w:r w:rsidR="00F275AA" w:rsidRPr="00A909FB">
        <w:rPr>
          <w:rFonts w:ascii="Angsana New" w:hAnsi="Angsana New"/>
          <w:b/>
          <w:bCs/>
          <w:sz w:val="30"/>
          <w:szCs w:val="30"/>
        </w:rPr>
        <w:tab/>
      </w:r>
      <w:r w:rsidR="0087615D" w:rsidRPr="00A909F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87615D" w:rsidRPr="00A909FB" w:rsidRDefault="0087615D" w:rsidP="00925DC8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eastAsia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849EB" w:rsidRPr="00A909FB" w:rsidRDefault="006849EB" w:rsidP="00925D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-8"/>
          <w:sz w:val="30"/>
          <w:szCs w:val="30"/>
          <w:cs/>
        </w:rPr>
        <w:t>กำไรต่อหุ้นขั้นพื้นฐานสำหรับแต่ละงวดสามเดือนและ</w:t>
      </w:r>
      <w:r w:rsidR="001931DF" w:rsidRPr="00A909FB">
        <w:rPr>
          <w:rFonts w:ascii="Angsana New" w:hAnsi="Angsana New"/>
          <w:spacing w:val="-8"/>
          <w:sz w:val="30"/>
          <w:szCs w:val="30"/>
          <w:cs/>
        </w:rPr>
        <w:t>เก้าเดือน</w:t>
      </w:r>
      <w:r w:rsidRPr="00A909FB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="001931DF" w:rsidRPr="00A909FB">
        <w:rPr>
          <w:rFonts w:ascii="Angsana New" w:hAnsi="Angsana New"/>
          <w:spacing w:val="-8"/>
          <w:sz w:val="30"/>
          <w:szCs w:val="30"/>
          <w:cs/>
        </w:rPr>
        <w:t>30 กันยายน</w:t>
      </w:r>
      <w:r w:rsidRPr="00A909FB">
        <w:rPr>
          <w:rFonts w:ascii="Angsana New" w:hAnsi="Angsana New"/>
          <w:spacing w:val="-8"/>
          <w:sz w:val="30"/>
          <w:szCs w:val="30"/>
          <w:cs/>
        </w:rPr>
        <w:t xml:space="preserve"> 2562 และ 2561 คำนวณจาก</w:t>
      </w:r>
      <w:r w:rsidR="003E534A" w:rsidRPr="00A909FB">
        <w:rPr>
          <w:rFonts w:ascii="Angsana New" w:hAnsi="Angsana New"/>
          <w:spacing w:val="-8"/>
          <w:sz w:val="30"/>
          <w:szCs w:val="30"/>
        </w:rPr>
        <w:t xml:space="preserve">     </w:t>
      </w:r>
      <w:r w:rsidRPr="00A909FB">
        <w:rPr>
          <w:rFonts w:ascii="Angsana New" w:hAnsi="Angsana New"/>
          <w:spacing w:val="-8"/>
          <w:sz w:val="30"/>
          <w:szCs w:val="30"/>
          <w:cs/>
        </w:rPr>
        <w:t>กำไร</w:t>
      </w:r>
      <w:r w:rsidRPr="00A909FB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ของบริษัทและจำนวนหุ้นสามัญที่ออกจำหน่ายแล้วระหว่างงวดโดยวิธีถัวเฉลี่ย</w:t>
      </w:r>
      <w:r w:rsidRPr="00A909F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ถ่วงน้ำหนัก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8F148C" w:rsidRPr="00A909FB" w:rsidRDefault="008F148C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4"/>
        <w:gridCol w:w="1441"/>
        <w:gridCol w:w="279"/>
        <w:gridCol w:w="1441"/>
      </w:tblGrid>
      <w:tr w:rsidR="008F148C" w:rsidRPr="00EA4A80" w:rsidTr="008F148C">
        <w:tc>
          <w:tcPr>
            <w:tcW w:w="6034" w:type="dxa"/>
            <w:hideMark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สำหรับงวดสามเดือนสิ้นสุดวันที่ 30 กันยายน</w:t>
            </w:r>
          </w:p>
        </w:tc>
        <w:tc>
          <w:tcPr>
            <w:tcW w:w="1441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2562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1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2561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rPr>
                <w:rFonts w:ascii="Angsana New" w:hAnsi="Angsana New"/>
                <w:b/>
                <w:bCs/>
                <w:highlight w:val="cyan"/>
                <w:cs/>
              </w:rPr>
            </w:pPr>
          </w:p>
        </w:tc>
        <w:tc>
          <w:tcPr>
            <w:tcW w:w="3161" w:type="dxa"/>
            <w:gridSpan w:val="3"/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148C" w:rsidRPr="00EA4A80" w:rsidTr="0016534B">
        <w:tc>
          <w:tcPr>
            <w:tcW w:w="6034" w:type="dxa"/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 (ขั้นพื้นฐาน)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:rsidR="008F148C" w:rsidRPr="00A909FB" w:rsidRDefault="00C94AE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1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46,824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1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50,999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F148C" w:rsidRPr="00A909FB" w:rsidRDefault="00BA6241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1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1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:rsidR="008F148C" w:rsidRPr="00A909FB" w:rsidRDefault="00BA6241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48C" w:rsidRPr="00EA4A80" w:rsidTr="0016534B">
        <w:tc>
          <w:tcPr>
            <w:tcW w:w="6034" w:type="dxa"/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148C" w:rsidRPr="00A909FB" w:rsidRDefault="00BA6241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1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1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</w:tr>
      <w:tr w:rsidR="008F148C" w:rsidRPr="00EA4A80" w:rsidTr="0016534B">
        <w:tc>
          <w:tcPr>
            <w:tcW w:w="6034" w:type="dxa"/>
            <w:hideMark/>
          </w:tcPr>
          <w:p w:rsidR="008F148C" w:rsidRPr="00A909FB" w:rsidRDefault="008F148C" w:rsidP="00925DC8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F148C" w:rsidRPr="00A909FB" w:rsidRDefault="00C94AED" w:rsidP="00925DC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96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:rsidR="008F148C" w:rsidRPr="00A909FB" w:rsidRDefault="008F148C" w:rsidP="00925D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4"/>
        <w:gridCol w:w="1441"/>
        <w:gridCol w:w="279"/>
        <w:gridCol w:w="1441"/>
      </w:tblGrid>
      <w:tr w:rsidR="008F148C" w:rsidRPr="00EA4A80" w:rsidTr="008F148C">
        <w:tc>
          <w:tcPr>
            <w:tcW w:w="6034" w:type="dxa"/>
            <w:hideMark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s/>
              </w:rPr>
              <w:br w:type="page"/>
            </w:r>
            <w:r w:rsidRPr="00A909FB">
              <w:rPr>
                <w:rFonts w:ascii="Angsana New" w:hAnsi="Angsana New"/>
                <w:lang w:val="en-US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441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2562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1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2561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pStyle w:val="a1"/>
              <w:tabs>
                <w:tab w:val="left" w:pos="720"/>
              </w:tabs>
              <w:rPr>
                <w:rFonts w:ascii="Angsana New" w:hAnsi="Angsana New"/>
                <w:b/>
                <w:bCs/>
                <w:highlight w:val="cyan"/>
                <w:cs/>
              </w:rPr>
            </w:pPr>
          </w:p>
        </w:tc>
        <w:tc>
          <w:tcPr>
            <w:tcW w:w="3161" w:type="dxa"/>
            <w:gridSpan w:val="3"/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148C" w:rsidRPr="00EA4A80" w:rsidTr="0016534B">
        <w:tc>
          <w:tcPr>
            <w:tcW w:w="6034" w:type="dxa"/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กำไรสำหรับงวดที่เป็นส่วนของผู้ถือหุ้นของบริษัท (ขั้นพื้นฐาน)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:rsidR="008F148C" w:rsidRPr="00A909FB" w:rsidRDefault="00C94AE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129,627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161,448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F148C" w:rsidRPr="00A909FB" w:rsidRDefault="00BA6241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596,510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596,493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:rsidR="008F148C" w:rsidRPr="00A909FB" w:rsidRDefault="00BA6241" w:rsidP="0053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77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7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8F148C" w:rsidRPr="00EA4A80" w:rsidTr="0016534B">
        <w:tc>
          <w:tcPr>
            <w:tcW w:w="6034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148C" w:rsidRPr="00A909FB" w:rsidRDefault="00BA6241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596,510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1071"/>
                <w:tab w:val="decimal" w:pos="12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596,499</w:t>
            </w:r>
          </w:p>
        </w:tc>
      </w:tr>
      <w:tr w:rsidR="008F148C" w:rsidRPr="00EA4A80" w:rsidTr="0016534B">
        <w:tc>
          <w:tcPr>
            <w:tcW w:w="6034" w:type="dxa"/>
            <w:hideMark/>
          </w:tcPr>
          <w:p w:rsidR="008F148C" w:rsidRPr="00A909FB" w:rsidRDefault="008F148C" w:rsidP="00925DC8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F148C" w:rsidRPr="00A909FB" w:rsidRDefault="00C94AED" w:rsidP="00925DC8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9" w:type="dxa"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  <w:tab w:val="decimal" w:pos="96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F148C" w:rsidRPr="00A909FB" w:rsidRDefault="008F148C" w:rsidP="00925DC8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1148"/>
              </w:tabs>
              <w:spacing w:line="240" w:lineRule="auto"/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</w:tr>
    </w:tbl>
    <w:p w:rsidR="008F148C" w:rsidRPr="00A909FB" w:rsidRDefault="008F148C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9688F" w:rsidRPr="00A909FB" w:rsidRDefault="006A1C87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09FB">
        <w:rPr>
          <w:rFonts w:ascii="Angsana New" w:hAnsi="Angsana New"/>
          <w:b/>
          <w:bCs/>
          <w:sz w:val="30"/>
          <w:szCs w:val="30"/>
        </w:rPr>
        <w:t>16</w:t>
      </w:r>
      <w:r w:rsidR="0079688F" w:rsidRPr="00A909FB">
        <w:rPr>
          <w:rFonts w:ascii="Angsana New" w:hAnsi="Angsana New"/>
          <w:b/>
          <w:bCs/>
          <w:sz w:val="30"/>
          <w:szCs w:val="30"/>
        </w:rPr>
        <w:tab/>
      </w:r>
      <w:r w:rsidR="0079688F" w:rsidRPr="00A909FB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79688F" w:rsidRPr="00A909FB" w:rsidRDefault="0079688F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205F9" w:rsidRPr="00A909FB" w:rsidRDefault="000205F9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09FB">
        <w:rPr>
          <w:rFonts w:ascii="Angsana New" w:hAnsi="Angsana New"/>
          <w:sz w:val="30"/>
          <w:szCs w:val="30"/>
        </w:rPr>
        <w:t xml:space="preserve">29 </w:t>
      </w:r>
      <w:r w:rsidRPr="00A909FB">
        <w:rPr>
          <w:rFonts w:ascii="Angsana New" w:hAnsi="Angsana New"/>
          <w:sz w:val="30"/>
          <w:szCs w:val="30"/>
          <w:cs/>
        </w:rPr>
        <w:t xml:space="preserve">เมษายน </w:t>
      </w:r>
      <w:r w:rsidRPr="00A909FB">
        <w:rPr>
          <w:rFonts w:ascii="Angsana New" w:hAnsi="Angsana New"/>
          <w:sz w:val="30"/>
          <w:szCs w:val="30"/>
        </w:rPr>
        <w:t xml:space="preserve">2562 </w:t>
      </w:r>
      <w:r w:rsidRPr="00A909FB">
        <w:rPr>
          <w:rFonts w:ascii="Angsana New" w:hAnsi="Angsana New"/>
          <w:sz w:val="30"/>
          <w:szCs w:val="30"/>
          <w:cs/>
        </w:rPr>
        <w:t>ผู้ถือหุ้นมีมติอนุมัติการจ่าย</w:t>
      </w:r>
      <w:r w:rsidRPr="00A909FB">
        <w:rPr>
          <w:rFonts w:ascii="Angsana New" w:hAnsi="Angsana New"/>
          <w:sz w:val="30"/>
          <w:szCs w:val="30"/>
        </w:rPr>
        <w:t xml:space="preserve">                      </w:t>
      </w:r>
      <w:r w:rsidRPr="00A909FB">
        <w:rPr>
          <w:rFonts w:ascii="Angsana New" w:hAnsi="Angsana New"/>
          <w:sz w:val="30"/>
          <w:szCs w:val="30"/>
          <w:cs/>
        </w:rPr>
        <w:t xml:space="preserve">เงินปันผลจากกำไรสุทธิและผลการดำเนินงานปี </w:t>
      </w:r>
      <w:r w:rsidRPr="00A909FB">
        <w:rPr>
          <w:rFonts w:ascii="Angsana New" w:hAnsi="Angsana New"/>
          <w:sz w:val="30"/>
          <w:szCs w:val="30"/>
        </w:rPr>
        <w:t xml:space="preserve">2561 </w:t>
      </w:r>
      <w:r w:rsidRPr="00A909FB">
        <w:rPr>
          <w:rFonts w:ascii="Angsana New" w:hAnsi="Angsana New"/>
          <w:sz w:val="30"/>
          <w:szCs w:val="30"/>
          <w:cs/>
        </w:rPr>
        <w:t xml:space="preserve">ให้แก่ผู้ถือหุ้น ในอัตรา </w:t>
      </w:r>
      <w:r w:rsidRPr="00A909FB">
        <w:rPr>
          <w:rFonts w:ascii="Angsana New" w:hAnsi="Angsana New"/>
          <w:sz w:val="30"/>
          <w:szCs w:val="30"/>
        </w:rPr>
        <w:t xml:space="preserve">0.19 </w:t>
      </w:r>
      <w:r w:rsidRPr="00A909FB">
        <w:rPr>
          <w:rFonts w:ascii="Angsana New" w:hAnsi="Angsana New"/>
          <w:sz w:val="30"/>
          <w:szCs w:val="30"/>
          <w:cs/>
        </w:rPr>
        <w:t xml:space="preserve">บาทต่อหุ้น สำหรับจำนวนหุ้นทั้งหมด </w:t>
      </w:r>
      <w:r w:rsidRPr="00A909FB">
        <w:rPr>
          <w:rFonts w:ascii="Angsana New" w:hAnsi="Angsana New"/>
          <w:sz w:val="30"/>
          <w:szCs w:val="30"/>
        </w:rPr>
        <w:t xml:space="preserve">596,509,825 </w:t>
      </w:r>
      <w:r w:rsidRPr="00A909FB">
        <w:rPr>
          <w:rFonts w:ascii="Angsana New" w:hAnsi="Angsana New"/>
          <w:sz w:val="30"/>
          <w:szCs w:val="30"/>
          <w:cs/>
        </w:rPr>
        <w:t>หุ้น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รวมเป็นเงินจำนวน </w:t>
      </w:r>
      <w:r w:rsidRPr="00A909FB">
        <w:rPr>
          <w:rFonts w:ascii="Angsana New" w:hAnsi="Angsana New"/>
          <w:sz w:val="30"/>
          <w:szCs w:val="30"/>
        </w:rPr>
        <w:t xml:space="preserve">113.3 </w:t>
      </w:r>
      <w:r w:rsidRPr="00A909FB">
        <w:rPr>
          <w:rFonts w:ascii="Angsana New" w:hAnsi="Angsana New"/>
          <w:sz w:val="30"/>
          <w:szCs w:val="30"/>
          <w:cs/>
        </w:rPr>
        <w:t xml:space="preserve">ล้านบาท </w:t>
      </w:r>
      <w:r w:rsidR="00D71E2A" w:rsidRPr="00A909FB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บริษัทได้จ่ายเงินปันผลดังกล่าวให้แก่ผู้ถือหุ้นในวันที่ </w:t>
      </w:r>
      <w:r w:rsidR="00082686" w:rsidRPr="00A909FB">
        <w:rPr>
          <w:rFonts w:ascii="Angsana New" w:hAnsi="Angsana New"/>
          <w:sz w:val="30"/>
          <w:szCs w:val="30"/>
          <w:cs/>
        </w:rPr>
        <w:t>23 พฤษภาคม</w:t>
      </w:r>
      <w:r w:rsidR="00D71E2A" w:rsidRPr="00A909FB">
        <w:rPr>
          <w:rFonts w:ascii="Angsana New" w:hAnsi="Angsana New"/>
          <w:sz w:val="30"/>
          <w:szCs w:val="30"/>
          <w:cs/>
        </w:rPr>
        <w:t xml:space="preserve"> 2562</w:t>
      </w:r>
    </w:p>
    <w:p w:rsidR="000205F9" w:rsidRPr="00A909FB" w:rsidRDefault="009D3EBD" w:rsidP="009D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="000205F9" w:rsidRPr="00A909F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0205F9" w:rsidRPr="00A909FB">
        <w:rPr>
          <w:rFonts w:ascii="Angsana New" w:hAnsi="Angsana New"/>
          <w:sz w:val="30"/>
          <w:szCs w:val="30"/>
        </w:rPr>
        <w:t>2</w:t>
      </w:r>
      <w:r w:rsidR="000205F9" w:rsidRPr="00A909FB">
        <w:rPr>
          <w:rFonts w:ascii="Angsana New" w:hAnsi="Angsana New"/>
          <w:sz w:val="30"/>
          <w:szCs w:val="30"/>
          <w:cs/>
        </w:rPr>
        <w:t>7</w:t>
      </w:r>
      <w:r w:rsidR="000205F9" w:rsidRPr="00A909FB">
        <w:rPr>
          <w:rFonts w:ascii="Angsana New" w:hAnsi="Angsana New"/>
          <w:sz w:val="30"/>
          <w:szCs w:val="30"/>
        </w:rPr>
        <w:t xml:space="preserve"> </w:t>
      </w:r>
      <w:r w:rsidR="000205F9" w:rsidRPr="00A909FB">
        <w:rPr>
          <w:rFonts w:ascii="Angsana New" w:hAnsi="Angsana New"/>
          <w:sz w:val="30"/>
          <w:szCs w:val="30"/>
          <w:cs/>
        </w:rPr>
        <w:t xml:space="preserve">เมษายน </w:t>
      </w:r>
      <w:r w:rsidR="000205F9" w:rsidRPr="00A909FB">
        <w:rPr>
          <w:rFonts w:ascii="Angsana New" w:hAnsi="Angsana New"/>
          <w:sz w:val="30"/>
          <w:szCs w:val="30"/>
        </w:rPr>
        <w:t>256</w:t>
      </w:r>
      <w:r w:rsidR="000205F9" w:rsidRPr="00A909FB">
        <w:rPr>
          <w:rFonts w:ascii="Angsana New" w:hAnsi="Angsana New"/>
          <w:sz w:val="30"/>
          <w:szCs w:val="30"/>
          <w:cs/>
        </w:rPr>
        <w:t>1</w:t>
      </w:r>
      <w:r w:rsidR="000205F9" w:rsidRPr="00A909FB">
        <w:rPr>
          <w:rFonts w:ascii="Angsana New" w:hAnsi="Angsana New"/>
          <w:sz w:val="30"/>
          <w:szCs w:val="30"/>
        </w:rPr>
        <w:t xml:space="preserve"> </w:t>
      </w:r>
      <w:r w:rsidR="000205F9" w:rsidRPr="00A909FB">
        <w:rPr>
          <w:rFonts w:ascii="Angsana New" w:hAnsi="Angsana New"/>
          <w:sz w:val="30"/>
          <w:szCs w:val="30"/>
          <w:cs/>
        </w:rPr>
        <w:t>ผู้ถือหุ้นมีมติอนุมัติการจ่าย</w:t>
      </w:r>
      <w:r w:rsidR="000205F9" w:rsidRPr="00A909FB">
        <w:rPr>
          <w:rFonts w:ascii="Angsana New" w:hAnsi="Angsana New"/>
          <w:sz w:val="30"/>
          <w:szCs w:val="30"/>
        </w:rPr>
        <w:br/>
      </w:r>
      <w:r w:rsidR="000205F9" w:rsidRPr="00A909FB">
        <w:rPr>
          <w:rFonts w:ascii="Angsana New" w:hAnsi="Angsana New"/>
          <w:sz w:val="30"/>
          <w:szCs w:val="30"/>
          <w:cs/>
        </w:rPr>
        <w:t xml:space="preserve">เงินปันผลจากกำไรสุทธิและผลการดำเนินงานปี </w:t>
      </w:r>
      <w:r w:rsidR="000205F9" w:rsidRPr="00A909FB">
        <w:rPr>
          <w:rFonts w:ascii="Angsana New" w:hAnsi="Angsana New"/>
          <w:sz w:val="30"/>
          <w:szCs w:val="30"/>
        </w:rPr>
        <w:t>25</w:t>
      </w:r>
      <w:r w:rsidR="000205F9" w:rsidRPr="00A909FB">
        <w:rPr>
          <w:rFonts w:ascii="Angsana New" w:hAnsi="Angsana New"/>
          <w:sz w:val="30"/>
          <w:szCs w:val="30"/>
          <w:cs/>
        </w:rPr>
        <w:t>60</w:t>
      </w:r>
      <w:r w:rsidR="000205F9" w:rsidRPr="00A909FB">
        <w:rPr>
          <w:rFonts w:ascii="Angsana New" w:hAnsi="Angsana New"/>
          <w:sz w:val="30"/>
          <w:szCs w:val="30"/>
        </w:rPr>
        <w:t xml:space="preserve"> </w:t>
      </w:r>
      <w:r w:rsidR="000205F9" w:rsidRPr="00A909FB">
        <w:rPr>
          <w:rFonts w:ascii="Angsana New" w:hAnsi="Angsana New"/>
          <w:sz w:val="30"/>
          <w:szCs w:val="30"/>
          <w:cs/>
        </w:rPr>
        <w:t xml:space="preserve">ให้แก่ผู้ถือหุ้น ในอัตรา </w:t>
      </w:r>
      <w:r w:rsidR="000205F9" w:rsidRPr="00A909FB">
        <w:rPr>
          <w:rFonts w:ascii="Angsana New" w:hAnsi="Angsana New"/>
          <w:sz w:val="30"/>
          <w:szCs w:val="30"/>
        </w:rPr>
        <w:t xml:space="preserve">0.19 </w:t>
      </w:r>
      <w:r w:rsidR="000205F9" w:rsidRPr="00A909FB">
        <w:rPr>
          <w:rFonts w:ascii="Angsana New" w:hAnsi="Angsana New"/>
          <w:sz w:val="30"/>
          <w:szCs w:val="30"/>
          <w:cs/>
        </w:rPr>
        <w:t xml:space="preserve">บาทต่อหุ้น สำหรับจำนวนหุ้นทั้งหมด </w:t>
      </w:r>
      <w:r w:rsidR="000205F9" w:rsidRPr="00A909FB">
        <w:rPr>
          <w:rFonts w:ascii="Angsana New" w:hAnsi="Angsana New"/>
          <w:sz w:val="30"/>
          <w:szCs w:val="30"/>
        </w:rPr>
        <w:t>596,492,</w:t>
      </w:r>
      <w:r w:rsidR="000205F9" w:rsidRPr="00A909FB">
        <w:rPr>
          <w:rFonts w:ascii="Angsana New" w:hAnsi="Angsana New"/>
          <w:sz w:val="30"/>
          <w:szCs w:val="30"/>
          <w:cs/>
        </w:rPr>
        <w:t>874</w:t>
      </w:r>
      <w:r w:rsidR="000205F9" w:rsidRPr="00A909FB">
        <w:rPr>
          <w:rFonts w:ascii="Angsana New" w:hAnsi="Angsana New"/>
          <w:sz w:val="30"/>
          <w:szCs w:val="30"/>
        </w:rPr>
        <w:t xml:space="preserve"> </w:t>
      </w:r>
      <w:r w:rsidR="000205F9" w:rsidRPr="00A909FB">
        <w:rPr>
          <w:rFonts w:ascii="Angsana New" w:hAnsi="Angsana New"/>
          <w:sz w:val="30"/>
          <w:szCs w:val="30"/>
          <w:cs/>
        </w:rPr>
        <w:t>หุ้น</w:t>
      </w:r>
      <w:r w:rsidR="000205F9" w:rsidRPr="00A909FB">
        <w:rPr>
          <w:rFonts w:ascii="Angsana New" w:hAnsi="Angsana New"/>
          <w:sz w:val="30"/>
          <w:szCs w:val="30"/>
        </w:rPr>
        <w:t xml:space="preserve"> </w:t>
      </w:r>
      <w:r w:rsidR="000205F9" w:rsidRPr="00A909FB">
        <w:rPr>
          <w:rFonts w:ascii="Angsana New" w:hAnsi="Angsana New"/>
          <w:sz w:val="30"/>
          <w:szCs w:val="30"/>
          <w:cs/>
        </w:rPr>
        <w:t xml:space="preserve">รวมเป็นเงินจำนวน </w:t>
      </w:r>
      <w:r w:rsidR="000205F9" w:rsidRPr="00A909FB">
        <w:rPr>
          <w:rFonts w:ascii="Angsana New" w:hAnsi="Angsana New"/>
          <w:sz w:val="30"/>
          <w:szCs w:val="30"/>
        </w:rPr>
        <w:t xml:space="preserve">113.3 </w:t>
      </w:r>
      <w:r w:rsidR="000205F9" w:rsidRPr="00A909FB">
        <w:rPr>
          <w:rFonts w:ascii="Angsana New" w:hAnsi="Angsana New"/>
          <w:sz w:val="30"/>
          <w:szCs w:val="30"/>
          <w:cs/>
        </w:rPr>
        <w:t>ล้านบาท บริษัทได้จ่ายเงินปันผลดังกล่าวให้แก่ผู้ถือหุ้นในวันที่</w:t>
      </w:r>
      <w:r w:rsidR="000205F9" w:rsidRPr="00A909FB">
        <w:rPr>
          <w:rFonts w:ascii="Angsana New" w:hAnsi="Angsana New"/>
          <w:sz w:val="30"/>
          <w:szCs w:val="30"/>
        </w:rPr>
        <w:t xml:space="preserve">            2</w:t>
      </w:r>
      <w:r w:rsidR="000205F9" w:rsidRPr="00A909FB">
        <w:rPr>
          <w:rFonts w:ascii="Angsana New" w:hAnsi="Angsana New"/>
          <w:sz w:val="30"/>
          <w:szCs w:val="30"/>
          <w:cs/>
        </w:rPr>
        <w:t>2 พฤษภาคม 2561</w:t>
      </w:r>
    </w:p>
    <w:p w:rsidR="0079688F" w:rsidRPr="00A909FB" w:rsidRDefault="0079688F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="006A1C87" w:rsidRPr="00A909FB">
        <w:rPr>
          <w:rFonts w:ascii="Angsana New" w:hAnsi="Angsana New"/>
          <w:b/>
          <w:bCs/>
          <w:sz w:val="30"/>
          <w:szCs w:val="30"/>
        </w:rPr>
        <w:t>7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423D8D" w:rsidRPr="00A909F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ลูกหนี้ตามสัญญาเช่าการเงินที่ถึงกำหนดชำระภายในหนึ่งปี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มูลค่ายุติธรรมของลูกหนี้ตามสัญญาเช่าการเงินที่ถึงกำหนดชำระเกินกว่าหนึ่งปี เป็นมูลค่าที่ใกล้เคียงกับราคาตามบัญชี 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เงินกู้ยืมระยะยาวที่มีอัตราดอกเบี้ยลอยตัว </w:t>
      </w:r>
      <w:r w:rsidRPr="00A909FB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</w:t>
      </w:r>
      <w:r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อัตราดอกเบี้ยลอยตัวของเงินกู้ยืมระยะยาวดังกล่าวจะเปลี่ยนแปลงตามอัตราตลาด</w:t>
      </w:r>
    </w:p>
    <w:p w:rsidR="00155952" w:rsidRPr="00A909FB" w:rsidRDefault="00155952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:rsidR="00BC20BE" w:rsidRPr="00A909FB" w:rsidRDefault="00BC20BE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80"/>
        <w:gridCol w:w="810"/>
        <w:gridCol w:w="180"/>
        <w:gridCol w:w="990"/>
        <w:gridCol w:w="180"/>
        <w:gridCol w:w="810"/>
        <w:gridCol w:w="180"/>
        <w:gridCol w:w="900"/>
      </w:tblGrid>
      <w:tr w:rsidR="00BC20BE" w:rsidRPr="00EA4A80" w:rsidTr="00BE330C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C20BE" w:rsidRPr="00EA4A80" w:rsidTr="00BE330C">
        <w:trPr>
          <w:trHeight w:val="363"/>
          <w:tblHeader/>
        </w:trPr>
        <w:tc>
          <w:tcPr>
            <w:tcW w:w="37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C20BE" w:rsidRPr="00EA4A80" w:rsidTr="00BE330C">
        <w:trPr>
          <w:tblHeader/>
        </w:trPr>
        <w:tc>
          <w:tcPr>
            <w:tcW w:w="3780" w:type="dxa"/>
            <w:shd w:val="clear" w:color="auto" w:fill="auto"/>
          </w:tcPr>
          <w:p w:rsidR="00BC20BE" w:rsidRPr="00A909FB" w:rsidRDefault="00BC20BE" w:rsidP="00925DC8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BC20BE" w:rsidRPr="00EA4A80" w:rsidTr="00BE330C">
        <w:tc>
          <w:tcPr>
            <w:tcW w:w="3780" w:type="dxa"/>
            <w:shd w:val="clear" w:color="auto" w:fill="auto"/>
          </w:tcPr>
          <w:p w:rsidR="00BC20BE" w:rsidRPr="00A909FB" w:rsidRDefault="001931DF" w:rsidP="00925DC8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30 กันยายน</w:t>
            </w:r>
            <w:r w:rsidR="00BC20BE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8F148C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20BE" w:rsidRPr="00EA4A80" w:rsidTr="00BE330C">
        <w:tc>
          <w:tcPr>
            <w:tcW w:w="37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6,996</w:t>
            </w:r>
          </w:p>
        </w:tc>
        <w:tc>
          <w:tcPr>
            <w:tcW w:w="180" w:type="dxa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7,043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7,043</w:t>
            </w:r>
          </w:p>
        </w:tc>
      </w:tr>
      <w:tr w:rsidR="00BC20BE" w:rsidRPr="00EA4A80" w:rsidTr="00BE330C">
        <w:tc>
          <w:tcPr>
            <w:tcW w:w="37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774FF5" w:rsidRPr="00A909FB">
              <w:rPr>
                <w:rFonts w:ascii="Angsana New" w:hAnsi="Angsana New"/>
                <w:sz w:val="30"/>
                <w:szCs w:val="30"/>
                <w:cs/>
              </w:rPr>
              <w:t>ยืม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1"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1,379</w:t>
            </w: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A909FB" w:rsidRDefault="005D2165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1,338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06276A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A909FB" w:rsidRDefault="005D2165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1,338</w:t>
            </w:r>
          </w:p>
        </w:tc>
      </w:tr>
      <w:tr w:rsidR="00BC20BE" w:rsidRPr="009D3EBD" w:rsidTr="00BE330C">
        <w:tc>
          <w:tcPr>
            <w:tcW w:w="3780" w:type="dxa"/>
            <w:shd w:val="clear" w:color="auto" w:fill="auto"/>
          </w:tcPr>
          <w:p w:rsidR="00BC20BE" w:rsidRPr="00A909FB" w:rsidRDefault="00BC20BE" w:rsidP="00925DC8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BC20BE" w:rsidRPr="00EA4A80" w:rsidTr="00BE330C">
        <w:tc>
          <w:tcPr>
            <w:tcW w:w="3780" w:type="dxa"/>
            <w:shd w:val="clear" w:color="auto" w:fill="auto"/>
          </w:tcPr>
          <w:p w:rsidR="00BC20BE" w:rsidRPr="00A909FB" w:rsidRDefault="00BC20BE" w:rsidP="00925DC8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C20BE" w:rsidRPr="00EA4A80" w:rsidTr="00BE330C">
        <w:tc>
          <w:tcPr>
            <w:tcW w:w="37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BC20BE" w:rsidRPr="00A909FB" w:rsidRDefault="004A7091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  <w:tc>
          <w:tcPr>
            <w:tcW w:w="180" w:type="dxa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6,896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6,896</w:t>
            </w:r>
          </w:p>
        </w:tc>
      </w:tr>
      <w:tr w:rsidR="00BC20BE" w:rsidRPr="00EA4A80" w:rsidTr="00BE330C">
        <w:tc>
          <w:tcPr>
            <w:tcW w:w="3780" w:type="dxa"/>
            <w:shd w:val="clear" w:color="auto" w:fill="auto"/>
          </w:tcPr>
          <w:p w:rsidR="00BC20BE" w:rsidRPr="00A909FB" w:rsidRDefault="00BC20BE" w:rsidP="00925DC8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774FF5" w:rsidRPr="00A909FB">
              <w:rPr>
                <w:rFonts w:ascii="Angsana New" w:hAnsi="Angsana New"/>
                <w:sz w:val="30"/>
                <w:szCs w:val="30"/>
                <w:cs/>
              </w:rPr>
              <w:t>ยืม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1"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1,698</w:t>
            </w:r>
          </w:p>
        </w:tc>
        <w:tc>
          <w:tcPr>
            <w:tcW w:w="180" w:type="dxa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1,618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C20BE" w:rsidRPr="00A909FB" w:rsidRDefault="00BC20BE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1,618</w:t>
            </w:r>
          </w:p>
        </w:tc>
      </w:tr>
    </w:tbl>
    <w:p w:rsidR="0069738D" w:rsidRPr="00A909FB" w:rsidRDefault="009A7A57" w:rsidP="00925DC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9738D" w:rsidRPr="00A909FB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69738D" w:rsidRPr="00A909FB" w:rsidRDefault="0069738D" w:rsidP="00925DC8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9738D" w:rsidRPr="00A909FB" w:rsidRDefault="0069738D" w:rsidP="00925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69738D" w:rsidRPr="00A909FB" w:rsidRDefault="0069738D" w:rsidP="00925DC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</w:rPr>
      </w:pPr>
    </w:p>
    <w:p w:rsidR="0069738D" w:rsidRPr="00A909FB" w:rsidRDefault="00D41C6C" w:rsidP="00925DC8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 w:hanging="162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69738D" w:rsidRPr="00A909FB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="0069738D" w:rsidRPr="00A909FB">
        <w:rPr>
          <w:rFonts w:ascii="Angsana New" w:hAnsi="Angsana New"/>
          <w:i/>
          <w:iCs/>
          <w:sz w:val="30"/>
          <w:szCs w:val="30"/>
        </w:rPr>
        <w:t>1</w:t>
      </w:r>
      <w:r w:rsidR="0069738D" w:rsidRPr="00A909FB">
        <w:rPr>
          <w:rFonts w:ascii="Angsana New" w:hAnsi="Angsana New"/>
          <w:sz w:val="30"/>
          <w:szCs w:val="30"/>
        </w:rPr>
        <w:t xml:space="preserve">  </w:t>
      </w:r>
      <w:r w:rsidR="005A45CD" w:rsidRPr="00A909FB">
        <w:rPr>
          <w:rFonts w:ascii="Angsana New" w:hAnsi="Angsana New"/>
          <w:sz w:val="30"/>
          <w:szCs w:val="30"/>
        </w:rPr>
        <w:tab/>
      </w:r>
      <w:r w:rsidR="0069738D" w:rsidRPr="00A909FB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="0069738D" w:rsidRPr="00A909FB">
        <w:rPr>
          <w:rFonts w:ascii="Angsana New" w:hAnsi="Angsana New"/>
          <w:sz w:val="30"/>
          <w:szCs w:val="30"/>
        </w:rPr>
        <w:t>(</w:t>
      </w:r>
      <w:r w:rsidR="0069738D" w:rsidRPr="00A909FB">
        <w:rPr>
          <w:rFonts w:ascii="Angsana New" w:hAnsi="Angsana New"/>
          <w:sz w:val="30"/>
          <w:szCs w:val="30"/>
          <w:cs/>
        </w:rPr>
        <w:t>ไม่ต้องปรับปรุง</w:t>
      </w:r>
      <w:r w:rsidR="0069738D" w:rsidRPr="00A909FB">
        <w:rPr>
          <w:rFonts w:ascii="Angsana New" w:hAnsi="Angsana New"/>
          <w:sz w:val="30"/>
          <w:szCs w:val="30"/>
        </w:rPr>
        <w:t xml:space="preserve">) </w:t>
      </w:r>
      <w:r w:rsidR="0069738D" w:rsidRPr="00A909FB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9738D" w:rsidRPr="00A909FB" w:rsidRDefault="00D41C6C" w:rsidP="00925DC8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 w:hanging="162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69738D" w:rsidRPr="00A909F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="0069738D" w:rsidRPr="00A909FB">
        <w:rPr>
          <w:rFonts w:ascii="Angsana New" w:hAnsi="Angsana New"/>
          <w:i/>
          <w:iCs/>
          <w:sz w:val="30"/>
          <w:szCs w:val="30"/>
        </w:rPr>
        <w:t xml:space="preserve"> 2</w:t>
      </w:r>
      <w:r w:rsidR="0069738D" w:rsidRPr="00A909FB">
        <w:rPr>
          <w:rFonts w:ascii="Angsana New" w:hAnsi="Angsana New"/>
          <w:sz w:val="30"/>
          <w:szCs w:val="30"/>
        </w:rPr>
        <w:t xml:space="preserve">  </w:t>
      </w:r>
      <w:r w:rsidR="005A45CD" w:rsidRPr="00A909FB">
        <w:rPr>
          <w:rFonts w:ascii="Angsana New" w:hAnsi="Angsana New"/>
          <w:sz w:val="30"/>
          <w:szCs w:val="30"/>
        </w:rPr>
        <w:tab/>
      </w:r>
      <w:r w:rsidR="0069738D" w:rsidRPr="00A909FB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="0069738D" w:rsidRPr="00A909FB">
        <w:rPr>
          <w:rFonts w:ascii="Angsana New" w:hAnsi="Angsana New"/>
          <w:sz w:val="30"/>
          <w:szCs w:val="30"/>
        </w:rPr>
        <w:t>(</w:t>
      </w:r>
      <w:r w:rsidR="0069738D" w:rsidRPr="00A909FB">
        <w:rPr>
          <w:rFonts w:ascii="Angsana New" w:hAnsi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9738D" w:rsidRPr="00A909FB">
        <w:rPr>
          <w:rFonts w:ascii="Angsana New" w:hAnsi="Angsana New"/>
          <w:sz w:val="30"/>
          <w:szCs w:val="30"/>
        </w:rPr>
        <w:t>1</w:t>
      </w:r>
    </w:p>
    <w:p w:rsidR="0069738D" w:rsidRPr="00A909FB" w:rsidRDefault="00D41C6C" w:rsidP="00925DC8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 w:hanging="162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="0069738D" w:rsidRPr="00A909F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="0069738D" w:rsidRPr="00A909FB">
        <w:rPr>
          <w:rFonts w:ascii="Angsana New" w:hAnsi="Angsana New"/>
          <w:i/>
          <w:iCs/>
          <w:sz w:val="30"/>
          <w:szCs w:val="30"/>
        </w:rPr>
        <w:t xml:space="preserve"> 3</w:t>
      </w:r>
      <w:r w:rsidR="0069738D" w:rsidRPr="00A909FB">
        <w:rPr>
          <w:rFonts w:ascii="Angsana New" w:hAnsi="Angsana New"/>
          <w:sz w:val="30"/>
          <w:szCs w:val="30"/>
        </w:rPr>
        <w:t xml:space="preserve">  </w:t>
      </w:r>
      <w:r w:rsidR="005A45CD" w:rsidRPr="00A909FB">
        <w:rPr>
          <w:rFonts w:ascii="Angsana New" w:hAnsi="Angsana New"/>
          <w:sz w:val="30"/>
          <w:szCs w:val="30"/>
        </w:rPr>
        <w:tab/>
      </w:r>
      <w:r w:rsidR="0069738D" w:rsidRPr="00A909FB">
        <w:rPr>
          <w:rFonts w:ascii="Angsana New" w:hAnsi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69738D" w:rsidRPr="00A909FB" w:rsidRDefault="0069738D" w:rsidP="00925DC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</w:rPr>
      </w:pPr>
    </w:p>
    <w:p w:rsidR="0069738D" w:rsidRPr="00A909FB" w:rsidRDefault="0069738D" w:rsidP="00925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41C6C" w:rsidRPr="00A909FB">
        <w:rPr>
          <w:rFonts w:ascii="Angsana New" w:hAnsi="Angsana New"/>
          <w:sz w:val="30"/>
          <w:szCs w:val="30"/>
        </w:rPr>
        <w:t xml:space="preserve">     </w:t>
      </w:r>
      <w:r w:rsidRPr="00A909FB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9738D" w:rsidRPr="00A909FB" w:rsidRDefault="0069738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909FB">
        <w:rPr>
          <w:rFonts w:ascii="Angsana New" w:hAnsi="Angsana New"/>
          <w:b/>
          <w:bCs/>
          <w:sz w:val="30"/>
          <w:szCs w:val="30"/>
        </w:rPr>
        <w:t>1</w:t>
      </w:r>
      <w:r w:rsidR="006A1C87" w:rsidRPr="00A909FB">
        <w:rPr>
          <w:rFonts w:ascii="Angsana New" w:hAnsi="Angsana New"/>
          <w:b/>
          <w:bCs/>
          <w:sz w:val="30"/>
          <w:szCs w:val="30"/>
        </w:rPr>
        <w:t>8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ภาระผูกพันจากสัญญาเช่าดำเนินงานที่ยกเลิกไม่ได้</w:t>
      </w:r>
    </w:p>
    <w:p w:rsidR="0087615D" w:rsidRPr="00A909FB" w:rsidRDefault="0087615D" w:rsidP="00925DC8">
      <w:pPr>
        <w:pStyle w:val="CharChar0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52"/>
        <w:gridCol w:w="1278"/>
      </w:tblGrid>
      <w:tr w:rsidR="0087615D" w:rsidRPr="00EA4A80" w:rsidTr="000205F9">
        <w:tc>
          <w:tcPr>
            <w:tcW w:w="6363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A909FB" w:rsidRDefault="001931DF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31 ธันวาคม</w:t>
            </w:r>
          </w:p>
        </w:tc>
      </w:tr>
      <w:tr w:rsidR="0087615D" w:rsidRPr="00EA4A80" w:rsidTr="000205F9">
        <w:tc>
          <w:tcPr>
            <w:tcW w:w="6363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EA4A80" w:rsidTr="000205F9">
        <w:tc>
          <w:tcPr>
            <w:tcW w:w="6363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4" w:type="dxa"/>
            <w:gridSpan w:val="3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87615D" w:rsidRPr="00EA4A80" w:rsidTr="000205F9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:rsidR="0087615D" w:rsidRPr="00A909FB" w:rsidRDefault="00BA624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11,149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615D" w:rsidRPr="00A909FB" w:rsidRDefault="0087615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8,803</w:t>
            </w:r>
          </w:p>
        </w:tc>
      </w:tr>
      <w:tr w:rsidR="0087615D" w:rsidRPr="00EA4A80" w:rsidTr="000205F9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</w:tcPr>
          <w:p w:rsidR="0087615D" w:rsidRPr="00A909FB" w:rsidRDefault="00BA6241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9,404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7615D" w:rsidRPr="00A909FB" w:rsidRDefault="0087615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</w:tr>
      <w:tr w:rsidR="0087615D" w:rsidRPr="00EA4A80" w:rsidTr="000205F9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AA6165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BA6241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87615D" w:rsidP="007F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14,293</w:t>
            </w:r>
          </w:p>
        </w:tc>
      </w:tr>
    </w:tbl>
    <w:p w:rsidR="00A53657" w:rsidRPr="00A909FB" w:rsidRDefault="00A53657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615D" w:rsidRPr="00A909FB" w:rsidRDefault="009D3EB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7615D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ภาระผูกพันจากสินทรัพย์ให้เช่า 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931DF" w:rsidRPr="00A909FB">
        <w:rPr>
          <w:rFonts w:ascii="Angsana New" w:hAnsi="Angsana New" w:cs="Angsana New"/>
          <w:spacing w:val="4"/>
          <w:sz w:val="30"/>
          <w:szCs w:val="30"/>
          <w:cs/>
        </w:rPr>
        <w:t>30 กันยายน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256</w:t>
      </w:r>
      <w:r w:rsidRPr="00A909FB">
        <w:rPr>
          <w:rFonts w:ascii="Angsana New" w:hAnsi="Angsana New" w:cs="Angsana New"/>
          <w:sz w:val="30"/>
          <w:szCs w:val="30"/>
        </w:rPr>
        <w:t xml:space="preserve">2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9FB">
        <w:rPr>
          <w:rFonts w:ascii="Angsana New" w:hAnsi="Angsana New" w:cs="Angsana New"/>
          <w:sz w:val="30"/>
          <w:szCs w:val="30"/>
        </w:rPr>
        <w:t xml:space="preserve">31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 w:cs="Angsana New"/>
          <w:sz w:val="30"/>
          <w:szCs w:val="30"/>
        </w:rPr>
        <w:t>25</w:t>
      </w:r>
      <w:r w:rsidRPr="00A909FB">
        <w:rPr>
          <w:rFonts w:ascii="Angsana New" w:hAnsi="Angsana New" w:cs="Angsana New"/>
          <w:sz w:val="30"/>
          <w:szCs w:val="30"/>
          <w:cs/>
          <w:lang w:val="th-TH"/>
        </w:rPr>
        <w:t xml:space="preserve">61 </w:t>
      </w:r>
      <w:r w:rsidRPr="00A909FB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:rsidR="0087615D" w:rsidRPr="00A909FB" w:rsidRDefault="0087615D" w:rsidP="00925DC8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52"/>
        <w:gridCol w:w="1278"/>
      </w:tblGrid>
      <w:tr w:rsidR="0087615D" w:rsidRPr="00EA4A80" w:rsidTr="00965DC0">
        <w:tc>
          <w:tcPr>
            <w:tcW w:w="6363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A909FB" w:rsidRDefault="001931DF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spacing w:val="4"/>
                <w:cs/>
              </w:rPr>
              <w:t>30 กันยายน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cs/>
                <w:lang w:val="en-US"/>
              </w:rPr>
              <w:t>31 ธันวาคม</w:t>
            </w:r>
          </w:p>
        </w:tc>
      </w:tr>
      <w:tr w:rsidR="0087615D" w:rsidRPr="00EA4A80" w:rsidTr="00965DC0">
        <w:tc>
          <w:tcPr>
            <w:tcW w:w="6363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8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2561</w:t>
            </w:r>
          </w:p>
        </w:tc>
      </w:tr>
      <w:tr w:rsidR="0087615D" w:rsidRPr="00EA4A80" w:rsidTr="00965DC0">
        <w:trPr>
          <w:trHeight w:val="362"/>
        </w:trPr>
        <w:tc>
          <w:tcPr>
            <w:tcW w:w="6363" w:type="dxa"/>
          </w:tcPr>
          <w:p w:rsidR="0087615D" w:rsidRPr="00A909FB" w:rsidRDefault="0087615D" w:rsidP="00925DC8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4" w:type="dxa"/>
            <w:gridSpan w:val="3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15D" w:rsidRPr="00EA4A80" w:rsidTr="00965DC0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:rsidR="0087615D" w:rsidRPr="00A909FB" w:rsidRDefault="0016534B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2,272,438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2,298,160</w:t>
            </w:r>
          </w:p>
        </w:tc>
      </w:tr>
      <w:tr w:rsidR="0087615D" w:rsidRPr="00EA4A80" w:rsidTr="00965DC0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</w:tcPr>
          <w:p w:rsidR="0087615D" w:rsidRPr="00A909FB" w:rsidRDefault="0016534B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3,651,638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3,825,476</w:t>
            </w:r>
          </w:p>
        </w:tc>
      </w:tr>
      <w:tr w:rsidR="0087615D" w:rsidRPr="00EA4A80" w:rsidTr="00965DC0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7615D" w:rsidRPr="00A909FB" w:rsidRDefault="0016534B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7615D" w:rsidRPr="00EA4A80" w:rsidTr="00965DC0">
        <w:tc>
          <w:tcPr>
            <w:tcW w:w="6363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16534B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5,924,220</w:t>
            </w:r>
          </w:p>
        </w:tc>
        <w:tc>
          <w:tcPr>
            <w:tcW w:w="252" w:type="dxa"/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7615D" w:rsidRPr="00A909FB" w:rsidRDefault="0087615D" w:rsidP="0092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6,123,638</w:t>
            </w:r>
          </w:p>
        </w:tc>
      </w:tr>
    </w:tbl>
    <w:p w:rsidR="002F66BB" w:rsidRPr="00A909FB" w:rsidRDefault="002F66BB" w:rsidP="00925DC8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7615D" w:rsidRPr="00A909FB" w:rsidRDefault="0087615D" w:rsidP="00925DC8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ในการนี้ผู้เช่าต้องจ่ายเงินจำนวนหนึ่งเพื่อการค้ำประกันการใช้สิทธิเผื่อเลือกซื้อดังกล่าว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7615D" w:rsidRPr="00A909FB" w:rsidRDefault="0087615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31DF" w:rsidRPr="00A909FB">
        <w:rPr>
          <w:rFonts w:ascii="Angsana New" w:hAnsi="Angsana New"/>
          <w:spacing w:val="4"/>
          <w:sz w:val="30"/>
          <w:szCs w:val="30"/>
          <w:cs/>
        </w:rPr>
        <w:t>30 กันยายน</w:t>
      </w:r>
      <w:r w:rsidRPr="00A909FB">
        <w:rPr>
          <w:rFonts w:ascii="Angsana New" w:hAnsi="Angsana New"/>
          <w:sz w:val="30"/>
          <w:szCs w:val="30"/>
        </w:rPr>
        <w:t xml:space="preserve"> 2562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="0038573E"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เงินประมาณ</w:t>
      </w:r>
      <w:r w:rsidR="00433EFC" w:rsidRPr="00A909FB">
        <w:rPr>
          <w:rFonts w:ascii="Angsana New" w:hAnsi="Angsana New"/>
          <w:sz w:val="30"/>
          <w:szCs w:val="30"/>
        </w:rPr>
        <w:t xml:space="preserve"> </w:t>
      </w:r>
      <w:r w:rsidR="008C44E3" w:rsidRPr="00A909FB">
        <w:rPr>
          <w:rFonts w:ascii="Angsana New" w:hAnsi="Angsana New"/>
          <w:sz w:val="30"/>
          <w:szCs w:val="30"/>
          <w:cs/>
        </w:rPr>
        <w:t>152</w:t>
      </w:r>
      <w:r w:rsidR="008F148C" w:rsidRPr="00A909FB">
        <w:rPr>
          <w:rFonts w:ascii="Angsana New" w:hAnsi="Angsana New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Pr="00A909FB">
        <w:rPr>
          <w:rFonts w:ascii="Angsana New" w:hAnsi="Angsana New"/>
          <w:i/>
          <w:iCs/>
          <w:sz w:val="30"/>
          <w:szCs w:val="30"/>
        </w:rPr>
        <w:t>1:</w:t>
      </w:r>
      <w:r w:rsidR="002F66BB"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163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9A7A57" w:rsidRPr="00A909FB" w:rsidRDefault="009A7A57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0"/>
    <w:p w:rsidR="009C042B" w:rsidRPr="00A909FB" w:rsidRDefault="00A4746D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9C042B"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9C042B" w:rsidRPr="00A909FB">
        <w:rPr>
          <w:rFonts w:ascii="Angsana New" w:hAnsi="Angsana New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9C042B" w:rsidRPr="00A909FB" w:rsidRDefault="009C042B" w:rsidP="0092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C042B" w:rsidRPr="00A909FB" w:rsidRDefault="009C042B" w:rsidP="00925DC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มาตรฐานการรายงานทางการเงินที่ออกใหม่</w:t>
      </w:r>
      <w:r w:rsidR="00CF56DB" w:rsidRPr="00A909FB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 xml:space="preserve">เกี่ยวกับการดำเนินงานของบริษัท </w:t>
      </w:r>
      <w:r w:rsidR="00CF56DB" w:rsidRPr="00A909FB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A909FB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งบการเงินของบริษัทเมื่อนำมาถือปฏิบัติเป็นครั้งแรก</w:t>
      </w:r>
      <w:r w:rsidR="00CF56DB" w:rsidRPr="00A909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</w:t>
      </w:r>
      <w:r w:rsidRPr="00A909F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มาตรฐานการรายงานทางการเงินดังกล่าวกำหนดให้ถือปฏิบัติกับงบการเงิน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A909FB">
        <w:rPr>
          <w:rFonts w:ascii="Angsana New" w:hAnsi="Angsana New" w:cs="Angsana New"/>
          <w:sz w:val="30"/>
          <w:szCs w:val="30"/>
        </w:rPr>
        <w:t>1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909F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909FB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ดังต่อไปนี้</w:t>
      </w:r>
    </w:p>
    <w:p w:rsidR="00C208B4" w:rsidRPr="00A909FB" w:rsidRDefault="00C208B4" w:rsidP="00925DC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lang w:bidi="th-TH"/>
        </w:rPr>
      </w:pPr>
    </w:p>
    <w:p w:rsidR="00A4746D" w:rsidRPr="001231BF" w:rsidRDefault="00A4746D" w:rsidP="001231BF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9C042B" w:rsidRPr="00EA4A80" w:rsidTr="009348BD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A909F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C042B" w:rsidRPr="00EA4A80" w:rsidTr="009348BD">
        <w:tc>
          <w:tcPr>
            <w:tcW w:w="3960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909F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909F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C042B" w:rsidRPr="00EA4A80" w:rsidTr="009348BD">
        <w:tc>
          <w:tcPr>
            <w:tcW w:w="3960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C042B" w:rsidRPr="00EA4A80" w:rsidTr="009348BD">
        <w:tc>
          <w:tcPr>
            <w:tcW w:w="3960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909F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909F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909F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9C042B" w:rsidRPr="00EA4A80" w:rsidTr="009348BD">
        <w:tc>
          <w:tcPr>
            <w:tcW w:w="3960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C042B" w:rsidRPr="00EA4A80" w:rsidTr="009348BD">
        <w:tc>
          <w:tcPr>
            <w:tcW w:w="3960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C042B" w:rsidRPr="00EA4A80" w:rsidTr="009348BD">
        <w:tc>
          <w:tcPr>
            <w:tcW w:w="3960" w:type="dxa"/>
            <w:shd w:val="clear" w:color="auto" w:fill="auto"/>
            <w:hideMark/>
          </w:tcPr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909F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276DCF" w:rsidRPr="00A909FB" w:rsidRDefault="00276DCF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9C042B" w:rsidRPr="00A909FB" w:rsidRDefault="009C042B" w:rsidP="00925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C042B" w:rsidRPr="00A4746D" w:rsidRDefault="009C042B" w:rsidP="00925D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shd w:val="clear" w:color="auto" w:fill="D9D9D9"/>
          <w:cs/>
        </w:rPr>
      </w:pPr>
    </w:p>
    <w:p w:rsidR="009C042B" w:rsidRPr="00A909FB" w:rsidRDefault="009C042B" w:rsidP="00925D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</w:rPr>
        <w:t xml:space="preserve">*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BD3E16" w:rsidRPr="00A909FB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474D0C" w:rsidRPr="00A909FB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474D0C" w:rsidRPr="00A909FB" w:rsidRDefault="00474D0C" w:rsidP="00925DC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  <w:r w:rsidRPr="00A909F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:rsidR="00474D0C" w:rsidRPr="00A4746D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color w:val="0000CC"/>
          <w:sz w:val="24"/>
          <w:szCs w:val="24"/>
          <w:highlight w:val="green"/>
          <w:shd w:val="clear" w:color="auto" w:fill="D9D9D9"/>
        </w:rPr>
      </w:pPr>
    </w:p>
    <w:p w:rsidR="00474D0C" w:rsidRPr="00A909FB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</w:t>
      </w:r>
      <w:r w:rsidR="009C5265" w:rsidRPr="00A909FB">
        <w:rPr>
          <w:rFonts w:ascii="Angsana New" w:hAnsi="Angsana New"/>
          <w:spacing w:val="-4"/>
          <w:sz w:val="30"/>
          <w:szCs w:val="30"/>
          <w:cs/>
        </w:rPr>
        <w:t>นที่เกี่ยวข้องกั</w:t>
      </w:r>
      <w:r w:rsidR="00DB4B79" w:rsidRPr="00A909FB">
        <w:rPr>
          <w:rFonts w:ascii="Angsana New" w:hAnsi="Angsana New"/>
          <w:spacing w:val="-4"/>
          <w:sz w:val="30"/>
          <w:szCs w:val="30"/>
          <w:cs/>
        </w:rPr>
        <w:t>บ</w:t>
      </w:r>
      <w:r w:rsidR="00A40189" w:rsidRPr="00A909FB">
        <w:rPr>
          <w:rFonts w:ascii="Angsana New" w:hAnsi="Angsana New"/>
          <w:spacing w:val="-4"/>
          <w:sz w:val="30"/>
          <w:szCs w:val="30"/>
          <w:cs/>
        </w:rPr>
        <w:t>เครื่องมือทางการเงิน</w:t>
      </w:r>
      <w:r w:rsidRPr="00A909FB">
        <w:rPr>
          <w:rFonts w:ascii="Angsana New" w:hAnsi="Angsana New"/>
          <w:spacing w:val="-4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</w:t>
      </w:r>
      <w:r w:rsidRPr="00A909FB">
        <w:rPr>
          <w:rFonts w:ascii="Angsana New" w:hAnsi="Angsana New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</w:t>
      </w:r>
      <w:r w:rsidR="009C5265" w:rsidRPr="00A909FB">
        <w:rPr>
          <w:rFonts w:ascii="Angsana New" w:hAnsi="Angsana New"/>
          <w:sz w:val="30"/>
          <w:szCs w:val="30"/>
          <w:cs/>
        </w:rPr>
        <w:t>กลุ่มนี้</w:t>
      </w:r>
      <w:r w:rsidRPr="00A909FB">
        <w:rPr>
          <w:rFonts w:ascii="Angsana New" w:hAnsi="Angsana New"/>
          <w:sz w:val="30"/>
          <w:szCs w:val="30"/>
          <w:cs/>
        </w:rPr>
        <w:t xml:space="preserve">มีผลบังคับใช้ </w:t>
      </w:r>
      <w:r w:rsidR="00A40189" w:rsidRPr="00A909FB">
        <w:rPr>
          <w:rFonts w:ascii="Angsana New" w:hAnsi="Angsana New"/>
          <w:sz w:val="30"/>
          <w:szCs w:val="30"/>
          <w:cs/>
        </w:rPr>
        <w:t xml:space="preserve">          </w:t>
      </w:r>
      <w:r w:rsidRPr="00A909FB">
        <w:rPr>
          <w:rFonts w:ascii="Angsana New" w:hAnsi="Angsana New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474D0C" w:rsidRPr="00A4746D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p w:rsidR="00474D0C" w:rsidRPr="00A909FB" w:rsidRDefault="00474D0C" w:rsidP="009D3EBD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909F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909F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74D0C" w:rsidRPr="00A4746D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474D0C" w:rsidRPr="00A909FB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909FB">
        <w:rPr>
          <w:rFonts w:ascii="Angsana New" w:hAnsi="Angsana New"/>
          <w:sz w:val="30"/>
          <w:szCs w:val="30"/>
        </w:rPr>
        <w:t>16</w:t>
      </w:r>
      <w:r w:rsidRPr="00A909FB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A909FB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A909FB">
        <w:rPr>
          <w:rFonts w:ascii="Angsana New" w:hAnsi="Angsana New"/>
          <w:color w:val="000000"/>
          <w:sz w:val="30"/>
          <w:szCs w:val="30"/>
        </w:rPr>
        <w:t xml:space="preserve"> </w:t>
      </w:r>
      <w:r w:rsidRPr="00A909FB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A909FB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A909F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474D0C" w:rsidRPr="00A4746D" w:rsidRDefault="00474D0C" w:rsidP="00925D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24"/>
          <w:szCs w:val="24"/>
        </w:rPr>
      </w:pPr>
    </w:p>
    <w:p w:rsidR="00474D0C" w:rsidRPr="00A909FB" w:rsidRDefault="00474D0C" w:rsidP="00925DC8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474D0C" w:rsidRPr="00A909FB" w:rsidSect="00EA5CF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9E2" w:rsidRDefault="000369E2" w:rsidP="003B1575">
      <w:r>
        <w:separator/>
      </w:r>
    </w:p>
  </w:endnote>
  <w:endnote w:type="continuationSeparator" w:id="0">
    <w:p w:rsidR="000369E2" w:rsidRDefault="000369E2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E65529" w:rsidRDefault="000369E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 w:rsidRPr="00E65529">
      <w:rPr>
        <w:rStyle w:val="PageNumber"/>
        <w:rFonts w:ascii="Angsana New" w:hAnsi="Angsana New"/>
        <w:noProof/>
        <w:sz w:val="30"/>
        <w:szCs w:val="30"/>
      </w:rPr>
      <w:t>34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:rsidR="000369E2" w:rsidRPr="00DF1CB3" w:rsidRDefault="000369E2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42515A" w:rsidRDefault="000369E2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:rsidR="000369E2" w:rsidRPr="0079184A" w:rsidRDefault="000369E2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9E2" w:rsidRDefault="000369E2" w:rsidP="003B1575">
      <w:r>
        <w:separator/>
      </w:r>
    </w:p>
  </w:footnote>
  <w:footnote w:type="continuationSeparator" w:id="0">
    <w:p w:rsidR="000369E2" w:rsidRDefault="000369E2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Default="000369E2" w:rsidP="007918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0369E2" w:rsidRDefault="000369E2" w:rsidP="007918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0369E2" w:rsidRPr="00AF256D" w:rsidRDefault="000369E2" w:rsidP="007918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30 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0369E2" w:rsidRPr="0079184A" w:rsidRDefault="000369E2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0369E2" w:rsidRPr="00AF256D" w:rsidRDefault="000369E2" w:rsidP="006808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30 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B63"/>
    <w:multiLevelType w:val="hybridMultilevel"/>
    <w:tmpl w:val="C4D6F33E"/>
    <w:lvl w:ilvl="0" w:tplc="8D30CF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A018F6"/>
    <w:multiLevelType w:val="hybridMultilevel"/>
    <w:tmpl w:val="297E51D4"/>
    <w:lvl w:ilvl="0" w:tplc="3C1C5CD0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4" w15:restartNumberingAfterBreak="0">
    <w:nsid w:val="19580D4A"/>
    <w:multiLevelType w:val="hybridMultilevel"/>
    <w:tmpl w:val="AC4A42D6"/>
    <w:lvl w:ilvl="0" w:tplc="7D36083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552EF5"/>
    <w:multiLevelType w:val="hybridMultilevel"/>
    <w:tmpl w:val="E54A0A24"/>
    <w:lvl w:ilvl="0" w:tplc="72361B26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693B14"/>
    <w:multiLevelType w:val="hybridMultilevel"/>
    <w:tmpl w:val="694E73BA"/>
    <w:lvl w:ilvl="0" w:tplc="2440105E">
      <w:start w:val="31"/>
      <w:numFmt w:val="bullet"/>
      <w:lvlText w:val="-"/>
      <w:lvlJc w:val="left"/>
      <w:pPr>
        <w:ind w:left="12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6C181E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1" w15:restartNumberingAfterBreak="0">
    <w:nsid w:val="284063BD"/>
    <w:multiLevelType w:val="hybridMultilevel"/>
    <w:tmpl w:val="4262FD5E"/>
    <w:lvl w:ilvl="0" w:tplc="1654DC18">
      <w:start w:val="1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29491D3B"/>
    <w:multiLevelType w:val="multilevel"/>
    <w:tmpl w:val="15D28FA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439243F"/>
    <w:multiLevelType w:val="multilevel"/>
    <w:tmpl w:val="9188A7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8E9033A"/>
    <w:multiLevelType w:val="multilevel"/>
    <w:tmpl w:val="640A5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D617915"/>
    <w:multiLevelType w:val="hybridMultilevel"/>
    <w:tmpl w:val="E35CFF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8348E9"/>
    <w:multiLevelType w:val="multilevel"/>
    <w:tmpl w:val="21C60B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209444F"/>
    <w:multiLevelType w:val="hybridMultilevel"/>
    <w:tmpl w:val="BF907C76"/>
    <w:lvl w:ilvl="0" w:tplc="276A6A5C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097FCB"/>
    <w:multiLevelType w:val="hybridMultilevel"/>
    <w:tmpl w:val="FE6E8996"/>
    <w:lvl w:ilvl="0" w:tplc="078CD3C0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EBD6AC4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41"/>
  </w:num>
  <w:num w:numId="14">
    <w:abstractNumId w:val="23"/>
  </w:num>
  <w:num w:numId="15">
    <w:abstractNumId w:val="30"/>
  </w:num>
  <w:num w:numId="16">
    <w:abstractNumId w:val="22"/>
  </w:num>
  <w:num w:numId="17">
    <w:abstractNumId w:val="12"/>
  </w:num>
  <w:num w:numId="18">
    <w:abstractNumId w:val="26"/>
  </w:num>
  <w:num w:numId="19">
    <w:abstractNumId w:val="25"/>
  </w:num>
  <w:num w:numId="20">
    <w:abstractNumId w:val="13"/>
  </w:num>
  <w:num w:numId="21">
    <w:abstractNumId w:val="42"/>
  </w:num>
  <w:num w:numId="22">
    <w:abstractNumId w:val="14"/>
  </w:num>
  <w:num w:numId="23">
    <w:abstractNumId w:val="21"/>
  </w:num>
  <w:num w:numId="24">
    <w:abstractNumId w:val="16"/>
  </w:num>
  <w:num w:numId="25">
    <w:abstractNumId w:val="20"/>
  </w:num>
  <w:num w:numId="26">
    <w:abstractNumId w:val="33"/>
  </w:num>
  <w:num w:numId="27">
    <w:abstractNumId w:val="34"/>
  </w:num>
  <w:num w:numId="28">
    <w:abstractNumId w:val="44"/>
  </w:num>
  <w:num w:numId="29">
    <w:abstractNumId w:val="24"/>
  </w:num>
  <w:num w:numId="30">
    <w:abstractNumId w:val="45"/>
  </w:num>
  <w:num w:numId="31">
    <w:abstractNumId w:val="32"/>
  </w:num>
  <w:num w:numId="32">
    <w:abstractNumId w:val="38"/>
  </w:num>
  <w:num w:numId="33">
    <w:abstractNumId w:val="11"/>
  </w:num>
  <w:num w:numId="34">
    <w:abstractNumId w:val="35"/>
  </w:num>
  <w:num w:numId="35">
    <w:abstractNumId w:val="40"/>
  </w:num>
  <w:num w:numId="36">
    <w:abstractNumId w:val="28"/>
  </w:num>
  <w:num w:numId="37">
    <w:abstractNumId w:val="37"/>
  </w:num>
  <w:num w:numId="38">
    <w:abstractNumId w:val="29"/>
  </w:num>
  <w:num w:numId="39">
    <w:abstractNumId w:val="17"/>
  </w:num>
  <w:num w:numId="40">
    <w:abstractNumId w:val="43"/>
  </w:num>
  <w:num w:numId="41">
    <w:abstractNumId w:val="18"/>
  </w:num>
  <w:num w:numId="42">
    <w:abstractNumId w:val="31"/>
  </w:num>
  <w:num w:numId="4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B70"/>
    <w:rsid w:val="000013EE"/>
    <w:rsid w:val="00002163"/>
    <w:rsid w:val="00002367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17DA"/>
    <w:rsid w:val="0001192C"/>
    <w:rsid w:val="00012223"/>
    <w:rsid w:val="00012824"/>
    <w:rsid w:val="00012B2D"/>
    <w:rsid w:val="00013082"/>
    <w:rsid w:val="00013B0C"/>
    <w:rsid w:val="00013B4D"/>
    <w:rsid w:val="0001452E"/>
    <w:rsid w:val="00014DBB"/>
    <w:rsid w:val="00015268"/>
    <w:rsid w:val="00015A16"/>
    <w:rsid w:val="00015CE2"/>
    <w:rsid w:val="00015DCE"/>
    <w:rsid w:val="00016AA1"/>
    <w:rsid w:val="0001715C"/>
    <w:rsid w:val="000178B5"/>
    <w:rsid w:val="00017A94"/>
    <w:rsid w:val="00017D85"/>
    <w:rsid w:val="000205F9"/>
    <w:rsid w:val="000206D5"/>
    <w:rsid w:val="000207B2"/>
    <w:rsid w:val="000210D4"/>
    <w:rsid w:val="00021189"/>
    <w:rsid w:val="000224EB"/>
    <w:rsid w:val="000228C1"/>
    <w:rsid w:val="00023131"/>
    <w:rsid w:val="000233CF"/>
    <w:rsid w:val="000238F7"/>
    <w:rsid w:val="00023F20"/>
    <w:rsid w:val="000242BF"/>
    <w:rsid w:val="0002436E"/>
    <w:rsid w:val="000244DE"/>
    <w:rsid w:val="00024775"/>
    <w:rsid w:val="000253E8"/>
    <w:rsid w:val="000254E2"/>
    <w:rsid w:val="00025683"/>
    <w:rsid w:val="00025E16"/>
    <w:rsid w:val="0002731E"/>
    <w:rsid w:val="00027EAF"/>
    <w:rsid w:val="00030525"/>
    <w:rsid w:val="000306BB"/>
    <w:rsid w:val="00030970"/>
    <w:rsid w:val="00030C88"/>
    <w:rsid w:val="00031097"/>
    <w:rsid w:val="000314CE"/>
    <w:rsid w:val="000316E9"/>
    <w:rsid w:val="00032B28"/>
    <w:rsid w:val="00032C4E"/>
    <w:rsid w:val="00032FB7"/>
    <w:rsid w:val="0003306F"/>
    <w:rsid w:val="00033268"/>
    <w:rsid w:val="00033426"/>
    <w:rsid w:val="00034D2A"/>
    <w:rsid w:val="00035750"/>
    <w:rsid w:val="00035973"/>
    <w:rsid w:val="00035B37"/>
    <w:rsid w:val="00035B90"/>
    <w:rsid w:val="00035CA7"/>
    <w:rsid w:val="00036078"/>
    <w:rsid w:val="00036920"/>
    <w:rsid w:val="000369E2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A65"/>
    <w:rsid w:val="00042C15"/>
    <w:rsid w:val="00043B71"/>
    <w:rsid w:val="00043FD3"/>
    <w:rsid w:val="00044182"/>
    <w:rsid w:val="00044B61"/>
    <w:rsid w:val="000469CD"/>
    <w:rsid w:val="00047552"/>
    <w:rsid w:val="000508B1"/>
    <w:rsid w:val="00051073"/>
    <w:rsid w:val="0005186C"/>
    <w:rsid w:val="00051C68"/>
    <w:rsid w:val="00051D69"/>
    <w:rsid w:val="00052267"/>
    <w:rsid w:val="0005389C"/>
    <w:rsid w:val="00053A58"/>
    <w:rsid w:val="00054DE8"/>
    <w:rsid w:val="00055B63"/>
    <w:rsid w:val="00055BF0"/>
    <w:rsid w:val="000578A9"/>
    <w:rsid w:val="000602AC"/>
    <w:rsid w:val="0006090B"/>
    <w:rsid w:val="000611F5"/>
    <w:rsid w:val="000618F5"/>
    <w:rsid w:val="00062480"/>
    <w:rsid w:val="0006276A"/>
    <w:rsid w:val="00062E00"/>
    <w:rsid w:val="00062E29"/>
    <w:rsid w:val="000633AD"/>
    <w:rsid w:val="00063468"/>
    <w:rsid w:val="00063873"/>
    <w:rsid w:val="000649CB"/>
    <w:rsid w:val="0006635D"/>
    <w:rsid w:val="000669F9"/>
    <w:rsid w:val="000677B4"/>
    <w:rsid w:val="0007012C"/>
    <w:rsid w:val="000705A6"/>
    <w:rsid w:val="000707AB"/>
    <w:rsid w:val="00070A07"/>
    <w:rsid w:val="00070E01"/>
    <w:rsid w:val="00070F35"/>
    <w:rsid w:val="00071C6B"/>
    <w:rsid w:val="00071E9B"/>
    <w:rsid w:val="000721C8"/>
    <w:rsid w:val="000725E6"/>
    <w:rsid w:val="0007260B"/>
    <w:rsid w:val="00072626"/>
    <w:rsid w:val="00072ACA"/>
    <w:rsid w:val="00072C4B"/>
    <w:rsid w:val="000736E4"/>
    <w:rsid w:val="000745F7"/>
    <w:rsid w:val="000747F5"/>
    <w:rsid w:val="00075B1B"/>
    <w:rsid w:val="00077025"/>
    <w:rsid w:val="000771F7"/>
    <w:rsid w:val="0008028A"/>
    <w:rsid w:val="00080F58"/>
    <w:rsid w:val="00082686"/>
    <w:rsid w:val="00082993"/>
    <w:rsid w:val="00083CA7"/>
    <w:rsid w:val="00083E11"/>
    <w:rsid w:val="000840BC"/>
    <w:rsid w:val="0008431D"/>
    <w:rsid w:val="00084F4C"/>
    <w:rsid w:val="000857A3"/>
    <w:rsid w:val="00085C0E"/>
    <w:rsid w:val="00085CC2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0D4"/>
    <w:rsid w:val="000911E9"/>
    <w:rsid w:val="00091291"/>
    <w:rsid w:val="000912E2"/>
    <w:rsid w:val="000919A0"/>
    <w:rsid w:val="00091D4A"/>
    <w:rsid w:val="00092747"/>
    <w:rsid w:val="00092C71"/>
    <w:rsid w:val="000940AD"/>
    <w:rsid w:val="00094256"/>
    <w:rsid w:val="000945DE"/>
    <w:rsid w:val="00094832"/>
    <w:rsid w:val="00094B35"/>
    <w:rsid w:val="00094BFE"/>
    <w:rsid w:val="000951B4"/>
    <w:rsid w:val="0009572C"/>
    <w:rsid w:val="00095AFB"/>
    <w:rsid w:val="00096704"/>
    <w:rsid w:val="00096B31"/>
    <w:rsid w:val="00096BDA"/>
    <w:rsid w:val="0009753C"/>
    <w:rsid w:val="000976D5"/>
    <w:rsid w:val="000978BF"/>
    <w:rsid w:val="00097CC6"/>
    <w:rsid w:val="000A0569"/>
    <w:rsid w:val="000A0A67"/>
    <w:rsid w:val="000A0F89"/>
    <w:rsid w:val="000A18FA"/>
    <w:rsid w:val="000A1AED"/>
    <w:rsid w:val="000A1F9F"/>
    <w:rsid w:val="000A24C2"/>
    <w:rsid w:val="000A298C"/>
    <w:rsid w:val="000A38B9"/>
    <w:rsid w:val="000A3EF9"/>
    <w:rsid w:val="000A4728"/>
    <w:rsid w:val="000A54C7"/>
    <w:rsid w:val="000A5684"/>
    <w:rsid w:val="000A593C"/>
    <w:rsid w:val="000A596B"/>
    <w:rsid w:val="000A62A5"/>
    <w:rsid w:val="000A6462"/>
    <w:rsid w:val="000A6C5B"/>
    <w:rsid w:val="000A6D51"/>
    <w:rsid w:val="000A6EBE"/>
    <w:rsid w:val="000A7209"/>
    <w:rsid w:val="000A72F6"/>
    <w:rsid w:val="000A735B"/>
    <w:rsid w:val="000A7F80"/>
    <w:rsid w:val="000B065E"/>
    <w:rsid w:val="000B095B"/>
    <w:rsid w:val="000B0BEB"/>
    <w:rsid w:val="000B10A1"/>
    <w:rsid w:val="000B11F2"/>
    <w:rsid w:val="000B1D6C"/>
    <w:rsid w:val="000B28DE"/>
    <w:rsid w:val="000B4384"/>
    <w:rsid w:val="000B532E"/>
    <w:rsid w:val="000B558E"/>
    <w:rsid w:val="000B6105"/>
    <w:rsid w:val="000B6120"/>
    <w:rsid w:val="000B6139"/>
    <w:rsid w:val="000B61D8"/>
    <w:rsid w:val="000B6866"/>
    <w:rsid w:val="000B7183"/>
    <w:rsid w:val="000B743C"/>
    <w:rsid w:val="000C0032"/>
    <w:rsid w:val="000C0C03"/>
    <w:rsid w:val="000C0CB9"/>
    <w:rsid w:val="000C0E6F"/>
    <w:rsid w:val="000C2092"/>
    <w:rsid w:val="000C2250"/>
    <w:rsid w:val="000C2B12"/>
    <w:rsid w:val="000C33F3"/>
    <w:rsid w:val="000C38C8"/>
    <w:rsid w:val="000C4129"/>
    <w:rsid w:val="000C4217"/>
    <w:rsid w:val="000C42D1"/>
    <w:rsid w:val="000C4996"/>
    <w:rsid w:val="000C4DA0"/>
    <w:rsid w:val="000C544D"/>
    <w:rsid w:val="000C562E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AA"/>
    <w:rsid w:val="000D2404"/>
    <w:rsid w:val="000D257F"/>
    <w:rsid w:val="000D29B7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D90"/>
    <w:rsid w:val="000D7F01"/>
    <w:rsid w:val="000E0B82"/>
    <w:rsid w:val="000E0C63"/>
    <w:rsid w:val="000E0D52"/>
    <w:rsid w:val="000E16CD"/>
    <w:rsid w:val="000E24B5"/>
    <w:rsid w:val="000E2CA8"/>
    <w:rsid w:val="000E35AB"/>
    <w:rsid w:val="000E3708"/>
    <w:rsid w:val="000E3A8A"/>
    <w:rsid w:val="000E3D45"/>
    <w:rsid w:val="000E461F"/>
    <w:rsid w:val="000E56A6"/>
    <w:rsid w:val="000E573C"/>
    <w:rsid w:val="000E5832"/>
    <w:rsid w:val="000E5A25"/>
    <w:rsid w:val="000E5BFE"/>
    <w:rsid w:val="000E5C00"/>
    <w:rsid w:val="000E65AE"/>
    <w:rsid w:val="000E67E8"/>
    <w:rsid w:val="000E6C49"/>
    <w:rsid w:val="000E6D69"/>
    <w:rsid w:val="000E70F4"/>
    <w:rsid w:val="000E7B73"/>
    <w:rsid w:val="000E7C20"/>
    <w:rsid w:val="000F01BB"/>
    <w:rsid w:val="000F0E3E"/>
    <w:rsid w:val="000F0F7B"/>
    <w:rsid w:val="000F11E8"/>
    <w:rsid w:val="000F16DA"/>
    <w:rsid w:val="000F1C53"/>
    <w:rsid w:val="000F255F"/>
    <w:rsid w:val="000F27E4"/>
    <w:rsid w:val="000F27F0"/>
    <w:rsid w:val="000F2B5A"/>
    <w:rsid w:val="000F43A7"/>
    <w:rsid w:val="000F59F0"/>
    <w:rsid w:val="000F5D56"/>
    <w:rsid w:val="000F5D5C"/>
    <w:rsid w:val="000F645A"/>
    <w:rsid w:val="000F6FEF"/>
    <w:rsid w:val="001001DF"/>
    <w:rsid w:val="00100332"/>
    <w:rsid w:val="001009F4"/>
    <w:rsid w:val="00101B98"/>
    <w:rsid w:val="00101E07"/>
    <w:rsid w:val="00102449"/>
    <w:rsid w:val="00102D9F"/>
    <w:rsid w:val="0010309B"/>
    <w:rsid w:val="0010385E"/>
    <w:rsid w:val="00103E5F"/>
    <w:rsid w:val="00104742"/>
    <w:rsid w:val="00104C16"/>
    <w:rsid w:val="00104C8B"/>
    <w:rsid w:val="00104D2E"/>
    <w:rsid w:val="001056CA"/>
    <w:rsid w:val="00106833"/>
    <w:rsid w:val="00106D96"/>
    <w:rsid w:val="00107309"/>
    <w:rsid w:val="0010782B"/>
    <w:rsid w:val="00110828"/>
    <w:rsid w:val="00110A81"/>
    <w:rsid w:val="00112B08"/>
    <w:rsid w:val="00112EB8"/>
    <w:rsid w:val="00112F29"/>
    <w:rsid w:val="001135B0"/>
    <w:rsid w:val="00113780"/>
    <w:rsid w:val="001154B9"/>
    <w:rsid w:val="0011552B"/>
    <w:rsid w:val="001155C6"/>
    <w:rsid w:val="001155CB"/>
    <w:rsid w:val="001162A2"/>
    <w:rsid w:val="00117028"/>
    <w:rsid w:val="0012030E"/>
    <w:rsid w:val="0012039B"/>
    <w:rsid w:val="001216BB"/>
    <w:rsid w:val="00121CE6"/>
    <w:rsid w:val="00121D5C"/>
    <w:rsid w:val="0012255A"/>
    <w:rsid w:val="00122835"/>
    <w:rsid w:val="001231BF"/>
    <w:rsid w:val="001235A0"/>
    <w:rsid w:val="00123904"/>
    <w:rsid w:val="00123C2F"/>
    <w:rsid w:val="00123C86"/>
    <w:rsid w:val="00124330"/>
    <w:rsid w:val="00124B1E"/>
    <w:rsid w:val="00125963"/>
    <w:rsid w:val="00125C3D"/>
    <w:rsid w:val="00125C53"/>
    <w:rsid w:val="00126953"/>
    <w:rsid w:val="00126A53"/>
    <w:rsid w:val="00127B47"/>
    <w:rsid w:val="00127D8F"/>
    <w:rsid w:val="0013035D"/>
    <w:rsid w:val="001305C3"/>
    <w:rsid w:val="00130C67"/>
    <w:rsid w:val="001311B1"/>
    <w:rsid w:val="001319A0"/>
    <w:rsid w:val="001321A0"/>
    <w:rsid w:val="00132433"/>
    <w:rsid w:val="00132B8A"/>
    <w:rsid w:val="00133706"/>
    <w:rsid w:val="0013380A"/>
    <w:rsid w:val="001345DD"/>
    <w:rsid w:val="0013467F"/>
    <w:rsid w:val="00134A81"/>
    <w:rsid w:val="00134B53"/>
    <w:rsid w:val="00134F65"/>
    <w:rsid w:val="00135061"/>
    <w:rsid w:val="00135A78"/>
    <w:rsid w:val="00136355"/>
    <w:rsid w:val="00136ADB"/>
    <w:rsid w:val="00136C2C"/>
    <w:rsid w:val="00136FF0"/>
    <w:rsid w:val="00136FF6"/>
    <w:rsid w:val="00137198"/>
    <w:rsid w:val="00137554"/>
    <w:rsid w:val="00137B95"/>
    <w:rsid w:val="00137FD2"/>
    <w:rsid w:val="0014016D"/>
    <w:rsid w:val="001402E8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D1C"/>
    <w:rsid w:val="0014655B"/>
    <w:rsid w:val="00146EE8"/>
    <w:rsid w:val="00147174"/>
    <w:rsid w:val="00147D09"/>
    <w:rsid w:val="001506CA"/>
    <w:rsid w:val="00150E9A"/>
    <w:rsid w:val="00151FB0"/>
    <w:rsid w:val="00153361"/>
    <w:rsid w:val="00153B1B"/>
    <w:rsid w:val="00153D2C"/>
    <w:rsid w:val="00153E51"/>
    <w:rsid w:val="0015412B"/>
    <w:rsid w:val="0015449D"/>
    <w:rsid w:val="00154C64"/>
    <w:rsid w:val="001552C2"/>
    <w:rsid w:val="00155952"/>
    <w:rsid w:val="00155BE2"/>
    <w:rsid w:val="00155FA3"/>
    <w:rsid w:val="00156747"/>
    <w:rsid w:val="00156913"/>
    <w:rsid w:val="00156A37"/>
    <w:rsid w:val="00157A9D"/>
    <w:rsid w:val="00157BCE"/>
    <w:rsid w:val="00157FA0"/>
    <w:rsid w:val="00160806"/>
    <w:rsid w:val="0016132B"/>
    <w:rsid w:val="0016142C"/>
    <w:rsid w:val="00161FB0"/>
    <w:rsid w:val="001624EF"/>
    <w:rsid w:val="001630A2"/>
    <w:rsid w:val="00163517"/>
    <w:rsid w:val="00163663"/>
    <w:rsid w:val="00163927"/>
    <w:rsid w:val="00164196"/>
    <w:rsid w:val="0016512F"/>
    <w:rsid w:val="001652B5"/>
    <w:rsid w:val="0016534B"/>
    <w:rsid w:val="001655C2"/>
    <w:rsid w:val="00165A8F"/>
    <w:rsid w:val="001670FA"/>
    <w:rsid w:val="00171388"/>
    <w:rsid w:val="00171E5D"/>
    <w:rsid w:val="00171EAB"/>
    <w:rsid w:val="001723F7"/>
    <w:rsid w:val="00172543"/>
    <w:rsid w:val="00172650"/>
    <w:rsid w:val="0017280D"/>
    <w:rsid w:val="001735C0"/>
    <w:rsid w:val="00173773"/>
    <w:rsid w:val="00173CDA"/>
    <w:rsid w:val="0017476A"/>
    <w:rsid w:val="001748F7"/>
    <w:rsid w:val="00175633"/>
    <w:rsid w:val="001759FE"/>
    <w:rsid w:val="0017605F"/>
    <w:rsid w:val="0017670F"/>
    <w:rsid w:val="00176741"/>
    <w:rsid w:val="00177197"/>
    <w:rsid w:val="00177391"/>
    <w:rsid w:val="0018071C"/>
    <w:rsid w:val="00180A0E"/>
    <w:rsid w:val="00180BBE"/>
    <w:rsid w:val="00181907"/>
    <w:rsid w:val="00181EA3"/>
    <w:rsid w:val="001823CC"/>
    <w:rsid w:val="0018249F"/>
    <w:rsid w:val="00182C69"/>
    <w:rsid w:val="00183A72"/>
    <w:rsid w:val="00183C6D"/>
    <w:rsid w:val="001841AA"/>
    <w:rsid w:val="00184377"/>
    <w:rsid w:val="00184ED8"/>
    <w:rsid w:val="00185177"/>
    <w:rsid w:val="00185CBA"/>
    <w:rsid w:val="00185DFE"/>
    <w:rsid w:val="00186701"/>
    <w:rsid w:val="0018686B"/>
    <w:rsid w:val="00186CBE"/>
    <w:rsid w:val="00187150"/>
    <w:rsid w:val="0018779B"/>
    <w:rsid w:val="001909F0"/>
    <w:rsid w:val="00190D96"/>
    <w:rsid w:val="00190E09"/>
    <w:rsid w:val="00190EA1"/>
    <w:rsid w:val="00190FDE"/>
    <w:rsid w:val="00192558"/>
    <w:rsid w:val="00192785"/>
    <w:rsid w:val="00192E67"/>
    <w:rsid w:val="001930FE"/>
    <w:rsid w:val="001931DF"/>
    <w:rsid w:val="0019343D"/>
    <w:rsid w:val="00193C02"/>
    <w:rsid w:val="00194952"/>
    <w:rsid w:val="00194D2A"/>
    <w:rsid w:val="001956FA"/>
    <w:rsid w:val="00195746"/>
    <w:rsid w:val="00195D36"/>
    <w:rsid w:val="0019662D"/>
    <w:rsid w:val="0019669A"/>
    <w:rsid w:val="0019728D"/>
    <w:rsid w:val="00197FDD"/>
    <w:rsid w:val="001A02D1"/>
    <w:rsid w:val="001A09C6"/>
    <w:rsid w:val="001A1246"/>
    <w:rsid w:val="001A1836"/>
    <w:rsid w:val="001A1E47"/>
    <w:rsid w:val="001A22B1"/>
    <w:rsid w:val="001A290B"/>
    <w:rsid w:val="001A314E"/>
    <w:rsid w:val="001A3BDC"/>
    <w:rsid w:val="001A4D0A"/>
    <w:rsid w:val="001A51DB"/>
    <w:rsid w:val="001A53DB"/>
    <w:rsid w:val="001A53E5"/>
    <w:rsid w:val="001A5A67"/>
    <w:rsid w:val="001A6FD1"/>
    <w:rsid w:val="001A76AC"/>
    <w:rsid w:val="001A7811"/>
    <w:rsid w:val="001A7976"/>
    <w:rsid w:val="001A7E95"/>
    <w:rsid w:val="001B0B7E"/>
    <w:rsid w:val="001B1001"/>
    <w:rsid w:val="001B15A0"/>
    <w:rsid w:val="001B2418"/>
    <w:rsid w:val="001B2551"/>
    <w:rsid w:val="001B288F"/>
    <w:rsid w:val="001B2D25"/>
    <w:rsid w:val="001B34AA"/>
    <w:rsid w:val="001B3693"/>
    <w:rsid w:val="001B4C86"/>
    <w:rsid w:val="001B5F86"/>
    <w:rsid w:val="001B6006"/>
    <w:rsid w:val="001B607D"/>
    <w:rsid w:val="001B60AE"/>
    <w:rsid w:val="001B61E3"/>
    <w:rsid w:val="001B691A"/>
    <w:rsid w:val="001B6F49"/>
    <w:rsid w:val="001B74A6"/>
    <w:rsid w:val="001B78B4"/>
    <w:rsid w:val="001B797E"/>
    <w:rsid w:val="001C0517"/>
    <w:rsid w:val="001C0D82"/>
    <w:rsid w:val="001C0DE7"/>
    <w:rsid w:val="001C1490"/>
    <w:rsid w:val="001C163E"/>
    <w:rsid w:val="001C1E6F"/>
    <w:rsid w:val="001C1FCA"/>
    <w:rsid w:val="001C282B"/>
    <w:rsid w:val="001C2A15"/>
    <w:rsid w:val="001C449F"/>
    <w:rsid w:val="001C499C"/>
    <w:rsid w:val="001C55D2"/>
    <w:rsid w:val="001C5769"/>
    <w:rsid w:val="001C5A82"/>
    <w:rsid w:val="001C6AC2"/>
    <w:rsid w:val="001C6CC3"/>
    <w:rsid w:val="001D110E"/>
    <w:rsid w:val="001D1277"/>
    <w:rsid w:val="001D1784"/>
    <w:rsid w:val="001D1785"/>
    <w:rsid w:val="001D1B49"/>
    <w:rsid w:val="001D2A9B"/>
    <w:rsid w:val="001D2C68"/>
    <w:rsid w:val="001D33AC"/>
    <w:rsid w:val="001D3E0A"/>
    <w:rsid w:val="001D5A13"/>
    <w:rsid w:val="001D5D2A"/>
    <w:rsid w:val="001D5E8F"/>
    <w:rsid w:val="001E0A83"/>
    <w:rsid w:val="001E1067"/>
    <w:rsid w:val="001E1425"/>
    <w:rsid w:val="001E1B49"/>
    <w:rsid w:val="001E1EDC"/>
    <w:rsid w:val="001E2135"/>
    <w:rsid w:val="001E2779"/>
    <w:rsid w:val="001E299D"/>
    <w:rsid w:val="001E3453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CC4"/>
    <w:rsid w:val="001F3E93"/>
    <w:rsid w:val="001F40DB"/>
    <w:rsid w:val="001F4975"/>
    <w:rsid w:val="001F5639"/>
    <w:rsid w:val="001F566F"/>
    <w:rsid w:val="001F5A8C"/>
    <w:rsid w:val="001F5B74"/>
    <w:rsid w:val="001F5E74"/>
    <w:rsid w:val="001F5FB9"/>
    <w:rsid w:val="001F6D6D"/>
    <w:rsid w:val="001F704E"/>
    <w:rsid w:val="001F7637"/>
    <w:rsid w:val="001F76C4"/>
    <w:rsid w:val="001F7FA2"/>
    <w:rsid w:val="00200995"/>
    <w:rsid w:val="00200CFB"/>
    <w:rsid w:val="00200D3B"/>
    <w:rsid w:val="0020132F"/>
    <w:rsid w:val="00201EAB"/>
    <w:rsid w:val="002022FC"/>
    <w:rsid w:val="00202565"/>
    <w:rsid w:val="002025FB"/>
    <w:rsid w:val="00202ACB"/>
    <w:rsid w:val="002033F8"/>
    <w:rsid w:val="00203511"/>
    <w:rsid w:val="0020382F"/>
    <w:rsid w:val="002041E0"/>
    <w:rsid w:val="00204E9D"/>
    <w:rsid w:val="00205B53"/>
    <w:rsid w:val="00206867"/>
    <w:rsid w:val="00207228"/>
    <w:rsid w:val="002076F5"/>
    <w:rsid w:val="0021043E"/>
    <w:rsid w:val="002105A5"/>
    <w:rsid w:val="002106EF"/>
    <w:rsid w:val="00210D54"/>
    <w:rsid w:val="00210EEA"/>
    <w:rsid w:val="0021148A"/>
    <w:rsid w:val="00211C51"/>
    <w:rsid w:val="00211D3F"/>
    <w:rsid w:val="0021240A"/>
    <w:rsid w:val="00213077"/>
    <w:rsid w:val="00213DF4"/>
    <w:rsid w:val="00213F9E"/>
    <w:rsid w:val="002160F4"/>
    <w:rsid w:val="002163BC"/>
    <w:rsid w:val="002166A6"/>
    <w:rsid w:val="00216FAC"/>
    <w:rsid w:val="00217046"/>
    <w:rsid w:val="0021715C"/>
    <w:rsid w:val="002176A2"/>
    <w:rsid w:val="0022077F"/>
    <w:rsid w:val="002213EE"/>
    <w:rsid w:val="00222102"/>
    <w:rsid w:val="0022216E"/>
    <w:rsid w:val="00222444"/>
    <w:rsid w:val="0022244B"/>
    <w:rsid w:val="00222F14"/>
    <w:rsid w:val="00222FD4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E01"/>
    <w:rsid w:val="0022766D"/>
    <w:rsid w:val="002279BA"/>
    <w:rsid w:val="00227FEE"/>
    <w:rsid w:val="002304FF"/>
    <w:rsid w:val="00230B62"/>
    <w:rsid w:val="00230FC1"/>
    <w:rsid w:val="00231247"/>
    <w:rsid w:val="002319A1"/>
    <w:rsid w:val="00231FB8"/>
    <w:rsid w:val="002327E3"/>
    <w:rsid w:val="0023336E"/>
    <w:rsid w:val="002333D2"/>
    <w:rsid w:val="00234F52"/>
    <w:rsid w:val="00235347"/>
    <w:rsid w:val="002353C0"/>
    <w:rsid w:val="00235DC3"/>
    <w:rsid w:val="00235E96"/>
    <w:rsid w:val="002361B2"/>
    <w:rsid w:val="00237013"/>
    <w:rsid w:val="00237280"/>
    <w:rsid w:val="00237878"/>
    <w:rsid w:val="00237A99"/>
    <w:rsid w:val="00237DFA"/>
    <w:rsid w:val="0024036F"/>
    <w:rsid w:val="00240394"/>
    <w:rsid w:val="002414C9"/>
    <w:rsid w:val="0024195B"/>
    <w:rsid w:val="00241A79"/>
    <w:rsid w:val="00241FEF"/>
    <w:rsid w:val="0024224D"/>
    <w:rsid w:val="0024248B"/>
    <w:rsid w:val="002426CB"/>
    <w:rsid w:val="00242F7E"/>
    <w:rsid w:val="002431DC"/>
    <w:rsid w:val="0024341B"/>
    <w:rsid w:val="002434E7"/>
    <w:rsid w:val="002444E2"/>
    <w:rsid w:val="002445AF"/>
    <w:rsid w:val="00244EFC"/>
    <w:rsid w:val="00245496"/>
    <w:rsid w:val="0024552D"/>
    <w:rsid w:val="00245B47"/>
    <w:rsid w:val="00246051"/>
    <w:rsid w:val="00246783"/>
    <w:rsid w:val="002468D4"/>
    <w:rsid w:val="00246BC5"/>
    <w:rsid w:val="0024734D"/>
    <w:rsid w:val="0024747F"/>
    <w:rsid w:val="0024781E"/>
    <w:rsid w:val="00247BA7"/>
    <w:rsid w:val="0025000E"/>
    <w:rsid w:val="00250758"/>
    <w:rsid w:val="00250E23"/>
    <w:rsid w:val="00251635"/>
    <w:rsid w:val="00251BF0"/>
    <w:rsid w:val="00252593"/>
    <w:rsid w:val="0025282E"/>
    <w:rsid w:val="002533E6"/>
    <w:rsid w:val="002535E8"/>
    <w:rsid w:val="0025419F"/>
    <w:rsid w:val="00254643"/>
    <w:rsid w:val="00255216"/>
    <w:rsid w:val="00255BF3"/>
    <w:rsid w:val="00260016"/>
    <w:rsid w:val="002600E4"/>
    <w:rsid w:val="002605EB"/>
    <w:rsid w:val="00260E59"/>
    <w:rsid w:val="002613FC"/>
    <w:rsid w:val="00261AB4"/>
    <w:rsid w:val="002629E8"/>
    <w:rsid w:val="002637E4"/>
    <w:rsid w:val="002638DF"/>
    <w:rsid w:val="00263BAE"/>
    <w:rsid w:val="00263C5C"/>
    <w:rsid w:val="00263E89"/>
    <w:rsid w:val="00263FC0"/>
    <w:rsid w:val="00264280"/>
    <w:rsid w:val="002643EE"/>
    <w:rsid w:val="0026484D"/>
    <w:rsid w:val="00264B2A"/>
    <w:rsid w:val="002654BC"/>
    <w:rsid w:val="0026598F"/>
    <w:rsid w:val="00265A31"/>
    <w:rsid w:val="00265B91"/>
    <w:rsid w:val="002664AA"/>
    <w:rsid w:val="002666B6"/>
    <w:rsid w:val="00266C68"/>
    <w:rsid w:val="0026751F"/>
    <w:rsid w:val="0026756E"/>
    <w:rsid w:val="00267C2D"/>
    <w:rsid w:val="00267F45"/>
    <w:rsid w:val="0027103F"/>
    <w:rsid w:val="00272610"/>
    <w:rsid w:val="00272FF2"/>
    <w:rsid w:val="00273679"/>
    <w:rsid w:val="00274B92"/>
    <w:rsid w:val="00276474"/>
    <w:rsid w:val="002768FB"/>
    <w:rsid w:val="00276DCF"/>
    <w:rsid w:val="002779C3"/>
    <w:rsid w:val="00277D1F"/>
    <w:rsid w:val="002801FF"/>
    <w:rsid w:val="002803C0"/>
    <w:rsid w:val="0028066E"/>
    <w:rsid w:val="00280911"/>
    <w:rsid w:val="00280CB1"/>
    <w:rsid w:val="00280E2E"/>
    <w:rsid w:val="00282166"/>
    <w:rsid w:val="002821E3"/>
    <w:rsid w:val="00282EC4"/>
    <w:rsid w:val="0028354A"/>
    <w:rsid w:val="00284E02"/>
    <w:rsid w:val="00284EC7"/>
    <w:rsid w:val="00285EF9"/>
    <w:rsid w:val="0028633E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1DD"/>
    <w:rsid w:val="00292C98"/>
    <w:rsid w:val="002946A5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E73"/>
    <w:rsid w:val="002A1076"/>
    <w:rsid w:val="002A1A0C"/>
    <w:rsid w:val="002A1E90"/>
    <w:rsid w:val="002A2147"/>
    <w:rsid w:val="002A2502"/>
    <w:rsid w:val="002A2519"/>
    <w:rsid w:val="002A28DB"/>
    <w:rsid w:val="002A3529"/>
    <w:rsid w:val="002A4B3A"/>
    <w:rsid w:val="002A4E30"/>
    <w:rsid w:val="002A561E"/>
    <w:rsid w:val="002A5640"/>
    <w:rsid w:val="002A5A18"/>
    <w:rsid w:val="002A78A2"/>
    <w:rsid w:val="002B0037"/>
    <w:rsid w:val="002B0490"/>
    <w:rsid w:val="002B0B56"/>
    <w:rsid w:val="002B0BAE"/>
    <w:rsid w:val="002B0CCB"/>
    <w:rsid w:val="002B0DCF"/>
    <w:rsid w:val="002B120E"/>
    <w:rsid w:val="002B15B8"/>
    <w:rsid w:val="002B34A6"/>
    <w:rsid w:val="002B3E70"/>
    <w:rsid w:val="002B433E"/>
    <w:rsid w:val="002B46C3"/>
    <w:rsid w:val="002B4863"/>
    <w:rsid w:val="002B53BF"/>
    <w:rsid w:val="002B5898"/>
    <w:rsid w:val="002B606D"/>
    <w:rsid w:val="002B6265"/>
    <w:rsid w:val="002B62D8"/>
    <w:rsid w:val="002B69F1"/>
    <w:rsid w:val="002B71CC"/>
    <w:rsid w:val="002B7C18"/>
    <w:rsid w:val="002C04D9"/>
    <w:rsid w:val="002C0CFF"/>
    <w:rsid w:val="002C16DC"/>
    <w:rsid w:val="002C171E"/>
    <w:rsid w:val="002C19CB"/>
    <w:rsid w:val="002C1C94"/>
    <w:rsid w:val="002C1EA6"/>
    <w:rsid w:val="002C1FFB"/>
    <w:rsid w:val="002C38C1"/>
    <w:rsid w:val="002C3959"/>
    <w:rsid w:val="002C4511"/>
    <w:rsid w:val="002C51B9"/>
    <w:rsid w:val="002C5EBF"/>
    <w:rsid w:val="002C6119"/>
    <w:rsid w:val="002C61F9"/>
    <w:rsid w:val="002C65F7"/>
    <w:rsid w:val="002C7344"/>
    <w:rsid w:val="002C77B7"/>
    <w:rsid w:val="002C7904"/>
    <w:rsid w:val="002C7F09"/>
    <w:rsid w:val="002D04CA"/>
    <w:rsid w:val="002D0946"/>
    <w:rsid w:val="002D09B4"/>
    <w:rsid w:val="002D0C1B"/>
    <w:rsid w:val="002D0FD0"/>
    <w:rsid w:val="002D2D29"/>
    <w:rsid w:val="002D2F59"/>
    <w:rsid w:val="002D3549"/>
    <w:rsid w:val="002D3C62"/>
    <w:rsid w:val="002D491A"/>
    <w:rsid w:val="002D4A85"/>
    <w:rsid w:val="002D4C54"/>
    <w:rsid w:val="002D4F12"/>
    <w:rsid w:val="002D540A"/>
    <w:rsid w:val="002D5590"/>
    <w:rsid w:val="002D5622"/>
    <w:rsid w:val="002D5A36"/>
    <w:rsid w:val="002D5C3D"/>
    <w:rsid w:val="002D601B"/>
    <w:rsid w:val="002D602D"/>
    <w:rsid w:val="002D62CA"/>
    <w:rsid w:val="002D63D8"/>
    <w:rsid w:val="002D64CE"/>
    <w:rsid w:val="002D6F19"/>
    <w:rsid w:val="002E037E"/>
    <w:rsid w:val="002E0CB6"/>
    <w:rsid w:val="002E105B"/>
    <w:rsid w:val="002E11CA"/>
    <w:rsid w:val="002E1683"/>
    <w:rsid w:val="002E17D8"/>
    <w:rsid w:val="002E1E80"/>
    <w:rsid w:val="002E236E"/>
    <w:rsid w:val="002E3216"/>
    <w:rsid w:val="002E32FC"/>
    <w:rsid w:val="002E348B"/>
    <w:rsid w:val="002E3534"/>
    <w:rsid w:val="002E371E"/>
    <w:rsid w:val="002E4396"/>
    <w:rsid w:val="002E4C39"/>
    <w:rsid w:val="002E5780"/>
    <w:rsid w:val="002E60B5"/>
    <w:rsid w:val="002E65FA"/>
    <w:rsid w:val="002E7A83"/>
    <w:rsid w:val="002E7E82"/>
    <w:rsid w:val="002E7FB1"/>
    <w:rsid w:val="002F0875"/>
    <w:rsid w:val="002F1348"/>
    <w:rsid w:val="002F1949"/>
    <w:rsid w:val="002F1C46"/>
    <w:rsid w:val="002F243B"/>
    <w:rsid w:val="002F2B68"/>
    <w:rsid w:val="002F3DDB"/>
    <w:rsid w:val="002F5AE5"/>
    <w:rsid w:val="002F5D8B"/>
    <w:rsid w:val="002F6079"/>
    <w:rsid w:val="002F66BB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CDF"/>
    <w:rsid w:val="00301E3E"/>
    <w:rsid w:val="00302ECB"/>
    <w:rsid w:val="00302F00"/>
    <w:rsid w:val="0030312E"/>
    <w:rsid w:val="003034E1"/>
    <w:rsid w:val="00303928"/>
    <w:rsid w:val="0030407B"/>
    <w:rsid w:val="0030520E"/>
    <w:rsid w:val="003052A4"/>
    <w:rsid w:val="00305D2B"/>
    <w:rsid w:val="00305E8E"/>
    <w:rsid w:val="00305F1E"/>
    <w:rsid w:val="00305FC8"/>
    <w:rsid w:val="003066D4"/>
    <w:rsid w:val="00307ADA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69B6"/>
    <w:rsid w:val="00316B34"/>
    <w:rsid w:val="00316CE7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1F16"/>
    <w:rsid w:val="003224B0"/>
    <w:rsid w:val="00323492"/>
    <w:rsid w:val="003239B9"/>
    <w:rsid w:val="0032451E"/>
    <w:rsid w:val="00324915"/>
    <w:rsid w:val="0032500E"/>
    <w:rsid w:val="00325AF5"/>
    <w:rsid w:val="00325FA3"/>
    <w:rsid w:val="0032696C"/>
    <w:rsid w:val="00327A24"/>
    <w:rsid w:val="00327DB1"/>
    <w:rsid w:val="00327DDE"/>
    <w:rsid w:val="003303CF"/>
    <w:rsid w:val="00330AAD"/>
    <w:rsid w:val="00330CCB"/>
    <w:rsid w:val="00331D4D"/>
    <w:rsid w:val="00332B01"/>
    <w:rsid w:val="00332B28"/>
    <w:rsid w:val="00333537"/>
    <w:rsid w:val="00334457"/>
    <w:rsid w:val="00334576"/>
    <w:rsid w:val="00334A58"/>
    <w:rsid w:val="00334B89"/>
    <w:rsid w:val="0033536F"/>
    <w:rsid w:val="003363E1"/>
    <w:rsid w:val="0033679D"/>
    <w:rsid w:val="00336B4F"/>
    <w:rsid w:val="00336B89"/>
    <w:rsid w:val="003379B0"/>
    <w:rsid w:val="003400EA"/>
    <w:rsid w:val="0034082E"/>
    <w:rsid w:val="003409C3"/>
    <w:rsid w:val="00340EDE"/>
    <w:rsid w:val="0034282A"/>
    <w:rsid w:val="00342CB4"/>
    <w:rsid w:val="003435A1"/>
    <w:rsid w:val="003437D7"/>
    <w:rsid w:val="00343B35"/>
    <w:rsid w:val="0034422B"/>
    <w:rsid w:val="003444CB"/>
    <w:rsid w:val="003456CC"/>
    <w:rsid w:val="00345E2B"/>
    <w:rsid w:val="00347436"/>
    <w:rsid w:val="0034786B"/>
    <w:rsid w:val="00347C73"/>
    <w:rsid w:val="00350580"/>
    <w:rsid w:val="003505B0"/>
    <w:rsid w:val="00351273"/>
    <w:rsid w:val="0035128D"/>
    <w:rsid w:val="00351B28"/>
    <w:rsid w:val="00351C36"/>
    <w:rsid w:val="00351CDF"/>
    <w:rsid w:val="00352751"/>
    <w:rsid w:val="00352C5B"/>
    <w:rsid w:val="0035395F"/>
    <w:rsid w:val="00354DEF"/>
    <w:rsid w:val="003550B4"/>
    <w:rsid w:val="003552EA"/>
    <w:rsid w:val="00355BDF"/>
    <w:rsid w:val="003571A8"/>
    <w:rsid w:val="0035749C"/>
    <w:rsid w:val="0035750A"/>
    <w:rsid w:val="00357720"/>
    <w:rsid w:val="003579A0"/>
    <w:rsid w:val="00357F3F"/>
    <w:rsid w:val="003603D8"/>
    <w:rsid w:val="00360988"/>
    <w:rsid w:val="003615F5"/>
    <w:rsid w:val="00361870"/>
    <w:rsid w:val="00361DB8"/>
    <w:rsid w:val="00362481"/>
    <w:rsid w:val="0036271F"/>
    <w:rsid w:val="0036296F"/>
    <w:rsid w:val="00362C00"/>
    <w:rsid w:val="00362D68"/>
    <w:rsid w:val="00363675"/>
    <w:rsid w:val="0036468B"/>
    <w:rsid w:val="003648DF"/>
    <w:rsid w:val="00367128"/>
    <w:rsid w:val="0036730C"/>
    <w:rsid w:val="003673A1"/>
    <w:rsid w:val="00370080"/>
    <w:rsid w:val="003702F6"/>
    <w:rsid w:val="00370769"/>
    <w:rsid w:val="00371B01"/>
    <w:rsid w:val="0037537B"/>
    <w:rsid w:val="0037543A"/>
    <w:rsid w:val="00375481"/>
    <w:rsid w:val="00375EBF"/>
    <w:rsid w:val="0037601F"/>
    <w:rsid w:val="003763FF"/>
    <w:rsid w:val="00376EA6"/>
    <w:rsid w:val="0037728B"/>
    <w:rsid w:val="003776F1"/>
    <w:rsid w:val="003778D9"/>
    <w:rsid w:val="0038030E"/>
    <w:rsid w:val="00380682"/>
    <w:rsid w:val="003807F2"/>
    <w:rsid w:val="003808A6"/>
    <w:rsid w:val="00381549"/>
    <w:rsid w:val="003817E5"/>
    <w:rsid w:val="003832F0"/>
    <w:rsid w:val="0038377F"/>
    <w:rsid w:val="003838A8"/>
    <w:rsid w:val="0038479F"/>
    <w:rsid w:val="00384976"/>
    <w:rsid w:val="0038573E"/>
    <w:rsid w:val="00385B5B"/>
    <w:rsid w:val="00387331"/>
    <w:rsid w:val="00387389"/>
    <w:rsid w:val="00387615"/>
    <w:rsid w:val="003915FC"/>
    <w:rsid w:val="0039184C"/>
    <w:rsid w:val="00391E30"/>
    <w:rsid w:val="003923BE"/>
    <w:rsid w:val="00392AA6"/>
    <w:rsid w:val="00392D3E"/>
    <w:rsid w:val="00393233"/>
    <w:rsid w:val="003952C0"/>
    <w:rsid w:val="0039615F"/>
    <w:rsid w:val="00396169"/>
    <w:rsid w:val="0039713C"/>
    <w:rsid w:val="00397236"/>
    <w:rsid w:val="003979F5"/>
    <w:rsid w:val="003A0A9F"/>
    <w:rsid w:val="003A1F2D"/>
    <w:rsid w:val="003A2004"/>
    <w:rsid w:val="003A3361"/>
    <w:rsid w:val="003A35B9"/>
    <w:rsid w:val="003A3656"/>
    <w:rsid w:val="003A393E"/>
    <w:rsid w:val="003A3C32"/>
    <w:rsid w:val="003A3C8A"/>
    <w:rsid w:val="003A4936"/>
    <w:rsid w:val="003A4A50"/>
    <w:rsid w:val="003A4ACF"/>
    <w:rsid w:val="003A55AD"/>
    <w:rsid w:val="003A586B"/>
    <w:rsid w:val="003B0874"/>
    <w:rsid w:val="003B12D6"/>
    <w:rsid w:val="003B1575"/>
    <w:rsid w:val="003B1756"/>
    <w:rsid w:val="003B217D"/>
    <w:rsid w:val="003B22BB"/>
    <w:rsid w:val="003B24EB"/>
    <w:rsid w:val="003B2D48"/>
    <w:rsid w:val="003B3076"/>
    <w:rsid w:val="003B3311"/>
    <w:rsid w:val="003B3E6C"/>
    <w:rsid w:val="003B47B7"/>
    <w:rsid w:val="003B589E"/>
    <w:rsid w:val="003B5C48"/>
    <w:rsid w:val="003B5C72"/>
    <w:rsid w:val="003B7281"/>
    <w:rsid w:val="003B785C"/>
    <w:rsid w:val="003C0F44"/>
    <w:rsid w:val="003C14C8"/>
    <w:rsid w:val="003C160D"/>
    <w:rsid w:val="003C2436"/>
    <w:rsid w:val="003C26B8"/>
    <w:rsid w:val="003C32C1"/>
    <w:rsid w:val="003C32DB"/>
    <w:rsid w:val="003C3735"/>
    <w:rsid w:val="003C4018"/>
    <w:rsid w:val="003C4250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170"/>
    <w:rsid w:val="003D2D3C"/>
    <w:rsid w:val="003D3146"/>
    <w:rsid w:val="003D4256"/>
    <w:rsid w:val="003D4580"/>
    <w:rsid w:val="003D4943"/>
    <w:rsid w:val="003D496B"/>
    <w:rsid w:val="003D4EAD"/>
    <w:rsid w:val="003D5C93"/>
    <w:rsid w:val="003D6017"/>
    <w:rsid w:val="003D6B62"/>
    <w:rsid w:val="003D70DD"/>
    <w:rsid w:val="003D7658"/>
    <w:rsid w:val="003D7CAC"/>
    <w:rsid w:val="003E026E"/>
    <w:rsid w:val="003E0537"/>
    <w:rsid w:val="003E0650"/>
    <w:rsid w:val="003E0AB6"/>
    <w:rsid w:val="003E132E"/>
    <w:rsid w:val="003E1D05"/>
    <w:rsid w:val="003E2E82"/>
    <w:rsid w:val="003E324B"/>
    <w:rsid w:val="003E35D5"/>
    <w:rsid w:val="003E3E30"/>
    <w:rsid w:val="003E40ED"/>
    <w:rsid w:val="003E4464"/>
    <w:rsid w:val="003E521C"/>
    <w:rsid w:val="003E534A"/>
    <w:rsid w:val="003E5B83"/>
    <w:rsid w:val="003E5C9E"/>
    <w:rsid w:val="003E5E6D"/>
    <w:rsid w:val="003E6530"/>
    <w:rsid w:val="003E6B67"/>
    <w:rsid w:val="003E715D"/>
    <w:rsid w:val="003E7261"/>
    <w:rsid w:val="003E7611"/>
    <w:rsid w:val="003E79EB"/>
    <w:rsid w:val="003E7D04"/>
    <w:rsid w:val="003F0422"/>
    <w:rsid w:val="003F0C63"/>
    <w:rsid w:val="003F0E87"/>
    <w:rsid w:val="003F14C3"/>
    <w:rsid w:val="003F1B0B"/>
    <w:rsid w:val="003F1B1C"/>
    <w:rsid w:val="003F1D88"/>
    <w:rsid w:val="003F3652"/>
    <w:rsid w:val="003F38F8"/>
    <w:rsid w:val="003F3D7D"/>
    <w:rsid w:val="003F3ED7"/>
    <w:rsid w:val="003F44B7"/>
    <w:rsid w:val="003F4C62"/>
    <w:rsid w:val="003F500C"/>
    <w:rsid w:val="003F50CC"/>
    <w:rsid w:val="003F5C2B"/>
    <w:rsid w:val="003F6549"/>
    <w:rsid w:val="003F6E77"/>
    <w:rsid w:val="003F746B"/>
    <w:rsid w:val="0040045D"/>
    <w:rsid w:val="00401901"/>
    <w:rsid w:val="00401CDE"/>
    <w:rsid w:val="004024DE"/>
    <w:rsid w:val="00402927"/>
    <w:rsid w:val="004029CD"/>
    <w:rsid w:val="00402D08"/>
    <w:rsid w:val="00403746"/>
    <w:rsid w:val="00403EFE"/>
    <w:rsid w:val="00404249"/>
    <w:rsid w:val="004043D3"/>
    <w:rsid w:val="00404A65"/>
    <w:rsid w:val="00404F45"/>
    <w:rsid w:val="0040512D"/>
    <w:rsid w:val="00405E4C"/>
    <w:rsid w:val="00405F4D"/>
    <w:rsid w:val="0040626B"/>
    <w:rsid w:val="004064C3"/>
    <w:rsid w:val="00406800"/>
    <w:rsid w:val="004072F9"/>
    <w:rsid w:val="004073B9"/>
    <w:rsid w:val="00407599"/>
    <w:rsid w:val="00407647"/>
    <w:rsid w:val="0040765C"/>
    <w:rsid w:val="004076BC"/>
    <w:rsid w:val="00407745"/>
    <w:rsid w:val="00410638"/>
    <w:rsid w:val="004120AB"/>
    <w:rsid w:val="00412B62"/>
    <w:rsid w:val="004130B3"/>
    <w:rsid w:val="00413556"/>
    <w:rsid w:val="00413ABF"/>
    <w:rsid w:val="004149DA"/>
    <w:rsid w:val="00414F78"/>
    <w:rsid w:val="00414FDE"/>
    <w:rsid w:val="0041531C"/>
    <w:rsid w:val="004153DC"/>
    <w:rsid w:val="00415CAE"/>
    <w:rsid w:val="00415F2D"/>
    <w:rsid w:val="00416088"/>
    <w:rsid w:val="0041616E"/>
    <w:rsid w:val="00416AF8"/>
    <w:rsid w:val="00416DEF"/>
    <w:rsid w:val="00417258"/>
    <w:rsid w:val="004172F1"/>
    <w:rsid w:val="00417909"/>
    <w:rsid w:val="004202DF"/>
    <w:rsid w:val="00420677"/>
    <w:rsid w:val="004206DA"/>
    <w:rsid w:val="00421501"/>
    <w:rsid w:val="00421740"/>
    <w:rsid w:val="0042198A"/>
    <w:rsid w:val="00421CDC"/>
    <w:rsid w:val="00421FF8"/>
    <w:rsid w:val="00423735"/>
    <w:rsid w:val="00423D8D"/>
    <w:rsid w:val="00424E9E"/>
    <w:rsid w:val="00424F5B"/>
    <w:rsid w:val="0042515A"/>
    <w:rsid w:val="00425176"/>
    <w:rsid w:val="00425185"/>
    <w:rsid w:val="004251B9"/>
    <w:rsid w:val="00425693"/>
    <w:rsid w:val="00425747"/>
    <w:rsid w:val="00426400"/>
    <w:rsid w:val="004268A4"/>
    <w:rsid w:val="00427AB9"/>
    <w:rsid w:val="00427D96"/>
    <w:rsid w:val="004302B9"/>
    <w:rsid w:val="0043078F"/>
    <w:rsid w:val="0043110D"/>
    <w:rsid w:val="00432803"/>
    <w:rsid w:val="004332F4"/>
    <w:rsid w:val="00433B57"/>
    <w:rsid w:val="00433EFC"/>
    <w:rsid w:val="004340B7"/>
    <w:rsid w:val="00434642"/>
    <w:rsid w:val="00434798"/>
    <w:rsid w:val="0043493E"/>
    <w:rsid w:val="00434F9F"/>
    <w:rsid w:val="00435A1C"/>
    <w:rsid w:val="004369C7"/>
    <w:rsid w:val="00436FDA"/>
    <w:rsid w:val="00437436"/>
    <w:rsid w:val="00437F3E"/>
    <w:rsid w:val="004405A2"/>
    <w:rsid w:val="00443104"/>
    <w:rsid w:val="0044312A"/>
    <w:rsid w:val="00444A74"/>
    <w:rsid w:val="00444AD7"/>
    <w:rsid w:val="00444D60"/>
    <w:rsid w:val="00445248"/>
    <w:rsid w:val="004458DD"/>
    <w:rsid w:val="004459C9"/>
    <w:rsid w:val="00447C1E"/>
    <w:rsid w:val="00450773"/>
    <w:rsid w:val="004508B9"/>
    <w:rsid w:val="004508BE"/>
    <w:rsid w:val="00450A8A"/>
    <w:rsid w:val="004511F9"/>
    <w:rsid w:val="0045189E"/>
    <w:rsid w:val="0045255D"/>
    <w:rsid w:val="004528FB"/>
    <w:rsid w:val="004529D8"/>
    <w:rsid w:val="00454067"/>
    <w:rsid w:val="00454ABB"/>
    <w:rsid w:val="0045670C"/>
    <w:rsid w:val="004569DD"/>
    <w:rsid w:val="00456DCF"/>
    <w:rsid w:val="0045702F"/>
    <w:rsid w:val="00457B1D"/>
    <w:rsid w:val="0046168F"/>
    <w:rsid w:val="00461C54"/>
    <w:rsid w:val="00463848"/>
    <w:rsid w:val="00463E39"/>
    <w:rsid w:val="00463E58"/>
    <w:rsid w:val="0046409D"/>
    <w:rsid w:val="00464210"/>
    <w:rsid w:val="004649AC"/>
    <w:rsid w:val="00464C13"/>
    <w:rsid w:val="00464D1C"/>
    <w:rsid w:val="004655B9"/>
    <w:rsid w:val="0046575C"/>
    <w:rsid w:val="004657FF"/>
    <w:rsid w:val="00465C10"/>
    <w:rsid w:val="00465F50"/>
    <w:rsid w:val="0046684C"/>
    <w:rsid w:val="0046688B"/>
    <w:rsid w:val="00467443"/>
    <w:rsid w:val="00467850"/>
    <w:rsid w:val="00467CF7"/>
    <w:rsid w:val="00470709"/>
    <w:rsid w:val="00470B99"/>
    <w:rsid w:val="0047105E"/>
    <w:rsid w:val="0047219B"/>
    <w:rsid w:val="00472AFE"/>
    <w:rsid w:val="0047311F"/>
    <w:rsid w:val="0047317E"/>
    <w:rsid w:val="00473C95"/>
    <w:rsid w:val="00474A5B"/>
    <w:rsid w:val="00474D0C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0C6"/>
    <w:rsid w:val="004806C4"/>
    <w:rsid w:val="00480DC5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8DA"/>
    <w:rsid w:val="00484E2C"/>
    <w:rsid w:val="004850D4"/>
    <w:rsid w:val="00485642"/>
    <w:rsid w:val="0048578F"/>
    <w:rsid w:val="00485863"/>
    <w:rsid w:val="004874DB"/>
    <w:rsid w:val="0048779B"/>
    <w:rsid w:val="00487B01"/>
    <w:rsid w:val="00490E17"/>
    <w:rsid w:val="0049110A"/>
    <w:rsid w:val="00492157"/>
    <w:rsid w:val="0049404E"/>
    <w:rsid w:val="004945AD"/>
    <w:rsid w:val="00494B03"/>
    <w:rsid w:val="00495333"/>
    <w:rsid w:val="00496124"/>
    <w:rsid w:val="00496D78"/>
    <w:rsid w:val="00497038"/>
    <w:rsid w:val="00497282"/>
    <w:rsid w:val="004972BE"/>
    <w:rsid w:val="004973CD"/>
    <w:rsid w:val="00497D33"/>
    <w:rsid w:val="004A087C"/>
    <w:rsid w:val="004A1B8B"/>
    <w:rsid w:val="004A2AF8"/>
    <w:rsid w:val="004A3B20"/>
    <w:rsid w:val="004A52EC"/>
    <w:rsid w:val="004A60FF"/>
    <w:rsid w:val="004A616D"/>
    <w:rsid w:val="004A7091"/>
    <w:rsid w:val="004A7206"/>
    <w:rsid w:val="004B055D"/>
    <w:rsid w:val="004B07A2"/>
    <w:rsid w:val="004B0B78"/>
    <w:rsid w:val="004B0DC2"/>
    <w:rsid w:val="004B0E51"/>
    <w:rsid w:val="004B1216"/>
    <w:rsid w:val="004B17B3"/>
    <w:rsid w:val="004B198A"/>
    <w:rsid w:val="004B29BB"/>
    <w:rsid w:val="004B2E28"/>
    <w:rsid w:val="004B306A"/>
    <w:rsid w:val="004B3695"/>
    <w:rsid w:val="004B3E5C"/>
    <w:rsid w:val="004B3EC3"/>
    <w:rsid w:val="004B553D"/>
    <w:rsid w:val="004B5A8D"/>
    <w:rsid w:val="004B663C"/>
    <w:rsid w:val="004B6974"/>
    <w:rsid w:val="004B69ED"/>
    <w:rsid w:val="004B6A88"/>
    <w:rsid w:val="004B769E"/>
    <w:rsid w:val="004B7813"/>
    <w:rsid w:val="004B7932"/>
    <w:rsid w:val="004B7E66"/>
    <w:rsid w:val="004C02F2"/>
    <w:rsid w:val="004C15EA"/>
    <w:rsid w:val="004C17E6"/>
    <w:rsid w:val="004C1B58"/>
    <w:rsid w:val="004C1F8A"/>
    <w:rsid w:val="004C2387"/>
    <w:rsid w:val="004C27C6"/>
    <w:rsid w:val="004C284A"/>
    <w:rsid w:val="004C32BE"/>
    <w:rsid w:val="004C3318"/>
    <w:rsid w:val="004C4032"/>
    <w:rsid w:val="004C4258"/>
    <w:rsid w:val="004C4B10"/>
    <w:rsid w:val="004C7507"/>
    <w:rsid w:val="004D04D9"/>
    <w:rsid w:val="004D04E3"/>
    <w:rsid w:val="004D07C6"/>
    <w:rsid w:val="004D07D9"/>
    <w:rsid w:val="004D0F26"/>
    <w:rsid w:val="004D1488"/>
    <w:rsid w:val="004D1B55"/>
    <w:rsid w:val="004D34A5"/>
    <w:rsid w:val="004D3625"/>
    <w:rsid w:val="004D39B8"/>
    <w:rsid w:val="004D4373"/>
    <w:rsid w:val="004D4522"/>
    <w:rsid w:val="004D4718"/>
    <w:rsid w:val="004D4A80"/>
    <w:rsid w:val="004D4CE4"/>
    <w:rsid w:val="004D5529"/>
    <w:rsid w:val="004D5C69"/>
    <w:rsid w:val="004D71CD"/>
    <w:rsid w:val="004D7738"/>
    <w:rsid w:val="004D7C8F"/>
    <w:rsid w:val="004D7DFC"/>
    <w:rsid w:val="004E02FB"/>
    <w:rsid w:val="004E0431"/>
    <w:rsid w:val="004E0671"/>
    <w:rsid w:val="004E0943"/>
    <w:rsid w:val="004E0AB4"/>
    <w:rsid w:val="004E0BAF"/>
    <w:rsid w:val="004E1C0D"/>
    <w:rsid w:val="004E1C1E"/>
    <w:rsid w:val="004E1DE4"/>
    <w:rsid w:val="004E22D4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F0551"/>
    <w:rsid w:val="004F0CC1"/>
    <w:rsid w:val="004F0CF8"/>
    <w:rsid w:val="004F116E"/>
    <w:rsid w:val="004F1322"/>
    <w:rsid w:val="004F1DDA"/>
    <w:rsid w:val="004F2100"/>
    <w:rsid w:val="004F24B7"/>
    <w:rsid w:val="004F3D1E"/>
    <w:rsid w:val="004F46B3"/>
    <w:rsid w:val="004F478F"/>
    <w:rsid w:val="004F4DBE"/>
    <w:rsid w:val="004F5B4E"/>
    <w:rsid w:val="004F5E67"/>
    <w:rsid w:val="004F63E5"/>
    <w:rsid w:val="004F74A9"/>
    <w:rsid w:val="004F7651"/>
    <w:rsid w:val="0050024B"/>
    <w:rsid w:val="005008D1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401B"/>
    <w:rsid w:val="00504E14"/>
    <w:rsid w:val="00507753"/>
    <w:rsid w:val="00507755"/>
    <w:rsid w:val="005102AC"/>
    <w:rsid w:val="00510B9F"/>
    <w:rsid w:val="00510D3D"/>
    <w:rsid w:val="00510EC8"/>
    <w:rsid w:val="00510F70"/>
    <w:rsid w:val="0051102E"/>
    <w:rsid w:val="00511681"/>
    <w:rsid w:val="00512295"/>
    <w:rsid w:val="005123EC"/>
    <w:rsid w:val="00512864"/>
    <w:rsid w:val="005136A6"/>
    <w:rsid w:val="005136CE"/>
    <w:rsid w:val="00513B78"/>
    <w:rsid w:val="00513E7B"/>
    <w:rsid w:val="0051499B"/>
    <w:rsid w:val="005164CF"/>
    <w:rsid w:val="005166C9"/>
    <w:rsid w:val="00516CAB"/>
    <w:rsid w:val="00517192"/>
    <w:rsid w:val="00517539"/>
    <w:rsid w:val="005176CD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75E"/>
    <w:rsid w:val="005238F6"/>
    <w:rsid w:val="005240BC"/>
    <w:rsid w:val="0052470F"/>
    <w:rsid w:val="005250EB"/>
    <w:rsid w:val="00525CA4"/>
    <w:rsid w:val="005265E8"/>
    <w:rsid w:val="00526756"/>
    <w:rsid w:val="00527C05"/>
    <w:rsid w:val="00527D00"/>
    <w:rsid w:val="005303C4"/>
    <w:rsid w:val="00530F1B"/>
    <w:rsid w:val="0053113F"/>
    <w:rsid w:val="0053427D"/>
    <w:rsid w:val="00534694"/>
    <w:rsid w:val="00534C04"/>
    <w:rsid w:val="00534CCA"/>
    <w:rsid w:val="005357BF"/>
    <w:rsid w:val="00535D1C"/>
    <w:rsid w:val="0053630E"/>
    <w:rsid w:val="00537131"/>
    <w:rsid w:val="005371DB"/>
    <w:rsid w:val="00537909"/>
    <w:rsid w:val="00540514"/>
    <w:rsid w:val="00541396"/>
    <w:rsid w:val="0054159C"/>
    <w:rsid w:val="00541A95"/>
    <w:rsid w:val="00541AED"/>
    <w:rsid w:val="0054297C"/>
    <w:rsid w:val="00543301"/>
    <w:rsid w:val="00544359"/>
    <w:rsid w:val="0054436D"/>
    <w:rsid w:val="0054510E"/>
    <w:rsid w:val="00545B06"/>
    <w:rsid w:val="00545CD0"/>
    <w:rsid w:val="0054632C"/>
    <w:rsid w:val="005466EA"/>
    <w:rsid w:val="0054721D"/>
    <w:rsid w:val="00547560"/>
    <w:rsid w:val="00547980"/>
    <w:rsid w:val="00547A4B"/>
    <w:rsid w:val="005506F0"/>
    <w:rsid w:val="00550A2C"/>
    <w:rsid w:val="00550D4F"/>
    <w:rsid w:val="00550FC7"/>
    <w:rsid w:val="0055134D"/>
    <w:rsid w:val="00551370"/>
    <w:rsid w:val="0055263C"/>
    <w:rsid w:val="00553740"/>
    <w:rsid w:val="00553B41"/>
    <w:rsid w:val="005544DA"/>
    <w:rsid w:val="00554621"/>
    <w:rsid w:val="00554857"/>
    <w:rsid w:val="00554BEF"/>
    <w:rsid w:val="00554C2A"/>
    <w:rsid w:val="00556D71"/>
    <w:rsid w:val="00557571"/>
    <w:rsid w:val="0055793E"/>
    <w:rsid w:val="00557C4B"/>
    <w:rsid w:val="00560442"/>
    <w:rsid w:val="0056054D"/>
    <w:rsid w:val="005608D7"/>
    <w:rsid w:val="00560C2F"/>
    <w:rsid w:val="00561299"/>
    <w:rsid w:val="00561353"/>
    <w:rsid w:val="0056154F"/>
    <w:rsid w:val="00561BED"/>
    <w:rsid w:val="00561E63"/>
    <w:rsid w:val="00562AF7"/>
    <w:rsid w:val="00562E36"/>
    <w:rsid w:val="00563FB7"/>
    <w:rsid w:val="00564AE7"/>
    <w:rsid w:val="00564C5E"/>
    <w:rsid w:val="00565476"/>
    <w:rsid w:val="005657A6"/>
    <w:rsid w:val="005658CA"/>
    <w:rsid w:val="00565B15"/>
    <w:rsid w:val="00565FBF"/>
    <w:rsid w:val="00567798"/>
    <w:rsid w:val="005704CB"/>
    <w:rsid w:val="0057101A"/>
    <w:rsid w:val="00571A51"/>
    <w:rsid w:val="00571D5B"/>
    <w:rsid w:val="00571DF9"/>
    <w:rsid w:val="005720CB"/>
    <w:rsid w:val="00572697"/>
    <w:rsid w:val="00572AF9"/>
    <w:rsid w:val="00572CF7"/>
    <w:rsid w:val="00572F89"/>
    <w:rsid w:val="00572FCA"/>
    <w:rsid w:val="00574A42"/>
    <w:rsid w:val="0057508B"/>
    <w:rsid w:val="0057521F"/>
    <w:rsid w:val="005753E8"/>
    <w:rsid w:val="00575F50"/>
    <w:rsid w:val="005768E8"/>
    <w:rsid w:val="00576D9E"/>
    <w:rsid w:val="005771CB"/>
    <w:rsid w:val="00577638"/>
    <w:rsid w:val="0058035B"/>
    <w:rsid w:val="00580537"/>
    <w:rsid w:val="00580656"/>
    <w:rsid w:val="00581423"/>
    <w:rsid w:val="00581D44"/>
    <w:rsid w:val="00583579"/>
    <w:rsid w:val="005839C0"/>
    <w:rsid w:val="00583C6D"/>
    <w:rsid w:val="00584BCB"/>
    <w:rsid w:val="00584FCF"/>
    <w:rsid w:val="00585791"/>
    <w:rsid w:val="00585A4C"/>
    <w:rsid w:val="00585BC4"/>
    <w:rsid w:val="00585BE6"/>
    <w:rsid w:val="00585F30"/>
    <w:rsid w:val="00586718"/>
    <w:rsid w:val="00587A33"/>
    <w:rsid w:val="00587E60"/>
    <w:rsid w:val="005904F4"/>
    <w:rsid w:val="00590CE5"/>
    <w:rsid w:val="00591213"/>
    <w:rsid w:val="005912C9"/>
    <w:rsid w:val="00591650"/>
    <w:rsid w:val="00591B9A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665C"/>
    <w:rsid w:val="0059698E"/>
    <w:rsid w:val="00596FAE"/>
    <w:rsid w:val="005971E3"/>
    <w:rsid w:val="0059731E"/>
    <w:rsid w:val="005978CF"/>
    <w:rsid w:val="005A04D2"/>
    <w:rsid w:val="005A0C1C"/>
    <w:rsid w:val="005A0F05"/>
    <w:rsid w:val="005A14C2"/>
    <w:rsid w:val="005A1DED"/>
    <w:rsid w:val="005A23AB"/>
    <w:rsid w:val="005A2B03"/>
    <w:rsid w:val="005A37E9"/>
    <w:rsid w:val="005A392B"/>
    <w:rsid w:val="005A3AC4"/>
    <w:rsid w:val="005A422B"/>
    <w:rsid w:val="005A45CD"/>
    <w:rsid w:val="005A4665"/>
    <w:rsid w:val="005A49D3"/>
    <w:rsid w:val="005A4C4D"/>
    <w:rsid w:val="005A4C8E"/>
    <w:rsid w:val="005A51EA"/>
    <w:rsid w:val="005A63F4"/>
    <w:rsid w:val="005A6D6A"/>
    <w:rsid w:val="005B0170"/>
    <w:rsid w:val="005B05C6"/>
    <w:rsid w:val="005B0D55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892"/>
    <w:rsid w:val="005B697A"/>
    <w:rsid w:val="005B6EBC"/>
    <w:rsid w:val="005B7C08"/>
    <w:rsid w:val="005B7C51"/>
    <w:rsid w:val="005C07D4"/>
    <w:rsid w:val="005C0E0C"/>
    <w:rsid w:val="005C0EBD"/>
    <w:rsid w:val="005C1742"/>
    <w:rsid w:val="005C1B66"/>
    <w:rsid w:val="005C20A2"/>
    <w:rsid w:val="005C24A4"/>
    <w:rsid w:val="005C26A8"/>
    <w:rsid w:val="005C2BB9"/>
    <w:rsid w:val="005C2F75"/>
    <w:rsid w:val="005C3121"/>
    <w:rsid w:val="005C387F"/>
    <w:rsid w:val="005C4487"/>
    <w:rsid w:val="005C477A"/>
    <w:rsid w:val="005C4C02"/>
    <w:rsid w:val="005C5846"/>
    <w:rsid w:val="005C6CE7"/>
    <w:rsid w:val="005C7373"/>
    <w:rsid w:val="005C7DD4"/>
    <w:rsid w:val="005D0CA3"/>
    <w:rsid w:val="005D18F0"/>
    <w:rsid w:val="005D1D64"/>
    <w:rsid w:val="005D2165"/>
    <w:rsid w:val="005D223A"/>
    <w:rsid w:val="005D232A"/>
    <w:rsid w:val="005D24D4"/>
    <w:rsid w:val="005D2F02"/>
    <w:rsid w:val="005D3782"/>
    <w:rsid w:val="005D5BE8"/>
    <w:rsid w:val="005D5DB2"/>
    <w:rsid w:val="005D5FB4"/>
    <w:rsid w:val="005D62A4"/>
    <w:rsid w:val="005D6D15"/>
    <w:rsid w:val="005D6F35"/>
    <w:rsid w:val="005E21A5"/>
    <w:rsid w:val="005E22B1"/>
    <w:rsid w:val="005E2525"/>
    <w:rsid w:val="005E2B48"/>
    <w:rsid w:val="005E2FF8"/>
    <w:rsid w:val="005E30E1"/>
    <w:rsid w:val="005E41E1"/>
    <w:rsid w:val="005E508A"/>
    <w:rsid w:val="005E50BF"/>
    <w:rsid w:val="005E51B8"/>
    <w:rsid w:val="005E548C"/>
    <w:rsid w:val="005E55C1"/>
    <w:rsid w:val="005E5893"/>
    <w:rsid w:val="005E5D8D"/>
    <w:rsid w:val="005E625A"/>
    <w:rsid w:val="005E695F"/>
    <w:rsid w:val="005E777E"/>
    <w:rsid w:val="005E7999"/>
    <w:rsid w:val="005E7CF9"/>
    <w:rsid w:val="005E7D75"/>
    <w:rsid w:val="005F0028"/>
    <w:rsid w:val="005F0D95"/>
    <w:rsid w:val="005F115C"/>
    <w:rsid w:val="005F1208"/>
    <w:rsid w:val="005F124F"/>
    <w:rsid w:val="005F1DD9"/>
    <w:rsid w:val="005F1E32"/>
    <w:rsid w:val="005F21E6"/>
    <w:rsid w:val="005F24D1"/>
    <w:rsid w:val="005F27D1"/>
    <w:rsid w:val="005F4C97"/>
    <w:rsid w:val="005F5825"/>
    <w:rsid w:val="005F59CF"/>
    <w:rsid w:val="005F62C8"/>
    <w:rsid w:val="005F6C45"/>
    <w:rsid w:val="005F6E3E"/>
    <w:rsid w:val="005F6E88"/>
    <w:rsid w:val="005F7A61"/>
    <w:rsid w:val="006000B3"/>
    <w:rsid w:val="00600479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744"/>
    <w:rsid w:val="00605C19"/>
    <w:rsid w:val="00605E7F"/>
    <w:rsid w:val="00606168"/>
    <w:rsid w:val="00606F92"/>
    <w:rsid w:val="00607002"/>
    <w:rsid w:val="0060729E"/>
    <w:rsid w:val="00610257"/>
    <w:rsid w:val="0061055D"/>
    <w:rsid w:val="0061089D"/>
    <w:rsid w:val="00612B8B"/>
    <w:rsid w:val="00612CBD"/>
    <w:rsid w:val="00613F57"/>
    <w:rsid w:val="00614905"/>
    <w:rsid w:val="006151B2"/>
    <w:rsid w:val="006151B7"/>
    <w:rsid w:val="00615A68"/>
    <w:rsid w:val="00615B28"/>
    <w:rsid w:val="00615D96"/>
    <w:rsid w:val="00615F02"/>
    <w:rsid w:val="00616449"/>
    <w:rsid w:val="00616A7B"/>
    <w:rsid w:val="0061792D"/>
    <w:rsid w:val="00620ABB"/>
    <w:rsid w:val="00620DFE"/>
    <w:rsid w:val="00621D7B"/>
    <w:rsid w:val="00622977"/>
    <w:rsid w:val="00622AE6"/>
    <w:rsid w:val="00622B4D"/>
    <w:rsid w:val="00622EFD"/>
    <w:rsid w:val="006236EC"/>
    <w:rsid w:val="00623A4B"/>
    <w:rsid w:val="00623C1C"/>
    <w:rsid w:val="00623EBF"/>
    <w:rsid w:val="006242D0"/>
    <w:rsid w:val="00624580"/>
    <w:rsid w:val="00624C10"/>
    <w:rsid w:val="00624CE2"/>
    <w:rsid w:val="00624E51"/>
    <w:rsid w:val="006257D9"/>
    <w:rsid w:val="00625855"/>
    <w:rsid w:val="00625E2A"/>
    <w:rsid w:val="00626271"/>
    <w:rsid w:val="00626726"/>
    <w:rsid w:val="00626D20"/>
    <w:rsid w:val="00627027"/>
    <w:rsid w:val="0062704E"/>
    <w:rsid w:val="00627490"/>
    <w:rsid w:val="0063004F"/>
    <w:rsid w:val="00630742"/>
    <w:rsid w:val="00630FCD"/>
    <w:rsid w:val="00631592"/>
    <w:rsid w:val="00631908"/>
    <w:rsid w:val="00631FA7"/>
    <w:rsid w:val="006329E9"/>
    <w:rsid w:val="0063328C"/>
    <w:rsid w:val="00633967"/>
    <w:rsid w:val="00633C7C"/>
    <w:rsid w:val="00633DCE"/>
    <w:rsid w:val="0063428A"/>
    <w:rsid w:val="0063473D"/>
    <w:rsid w:val="006348B3"/>
    <w:rsid w:val="006354B3"/>
    <w:rsid w:val="0063658E"/>
    <w:rsid w:val="00636D74"/>
    <w:rsid w:val="006376DD"/>
    <w:rsid w:val="006404AF"/>
    <w:rsid w:val="00640B3A"/>
    <w:rsid w:val="006414C3"/>
    <w:rsid w:val="006419E7"/>
    <w:rsid w:val="006420C2"/>
    <w:rsid w:val="006426FA"/>
    <w:rsid w:val="006426FB"/>
    <w:rsid w:val="00642BB7"/>
    <w:rsid w:val="00644055"/>
    <w:rsid w:val="006442B0"/>
    <w:rsid w:val="00644470"/>
    <w:rsid w:val="00644679"/>
    <w:rsid w:val="00644BA1"/>
    <w:rsid w:val="00645577"/>
    <w:rsid w:val="00645AE8"/>
    <w:rsid w:val="006463D3"/>
    <w:rsid w:val="00646B6C"/>
    <w:rsid w:val="00646C0A"/>
    <w:rsid w:val="006474AB"/>
    <w:rsid w:val="00650864"/>
    <w:rsid w:val="00650C81"/>
    <w:rsid w:val="006517C2"/>
    <w:rsid w:val="006517F6"/>
    <w:rsid w:val="00651E39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6850"/>
    <w:rsid w:val="00656A39"/>
    <w:rsid w:val="00656B72"/>
    <w:rsid w:val="00657143"/>
    <w:rsid w:val="00657558"/>
    <w:rsid w:val="00657E4F"/>
    <w:rsid w:val="00660730"/>
    <w:rsid w:val="00660B01"/>
    <w:rsid w:val="00661A19"/>
    <w:rsid w:val="0066330C"/>
    <w:rsid w:val="00663797"/>
    <w:rsid w:val="006643C1"/>
    <w:rsid w:val="006644E9"/>
    <w:rsid w:val="006664C2"/>
    <w:rsid w:val="00666873"/>
    <w:rsid w:val="00666A7D"/>
    <w:rsid w:val="006671AA"/>
    <w:rsid w:val="00667218"/>
    <w:rsid w:val="0066727B"/>
    <w:rsid w:val="006676C8"/>
    <w:rsid w:val="006676F3"/>
    <w:rsid w:val="00667A88"/>
    <w:rsid w:val="006707FD"/>
    <w:rsid w:val="00671178"/>
    <w:rsid w:val="0067131A"/>
    <w:rsid w:val="006715C4"/>
    <w:rsid w:val="006715FF"/>
    <w:rsid w:val="00671920"/>
    <w:rsid w:val="00672516"/>
    <w:rsid w:val="0067270B"/>
    <w:rsid w:val="0067277E"/>
    <w:rsid w:val="006728B9"/>
    <w:rsid w:val="00672BD4"/>
    <w:rsid w:val="00672EA9"/>
    <w:rsid w:val="006731F5"/>
    <w:rsid w:val="00674249"/>
    <w:rsid w:val="00674421"/>
    <w:rsid w:val="006763A3"/>
    <w:rsid w:val="00676B37"/>
    <w:rsid w:val="006805F9"/>
    <w:rsid w:val="0068072C"/>
    <w:rsid w:val="0068087D"/>
    <w:rsid w:val="00680D2E"/>
    <w:rsid w:val="00680D5D"/>
    <w:rsid w:val="0068136D"/>
    <w:rsid w:val="00681384"/>
    <w:rsid w:val="006817D4"/>
    <w:rsid w:val="006820D3"/>
    <w:rsid w:val="0068245F"/>
    <w:rsid w:val="00683036"/>
    <w:rsid w:val="0068355D"/>
    <w:rsid w:val="006843E9"/>
    <w:rsid w:val="006849EB"/>
    <w:rsid w:val="0068511F"/>
    <w:rsid w:val="006852D8"/>
    <w:rsid w:val="006857C1"/>
    <w:rsid w:val="00686235"/>
    <w:rsid w:val="00686545"/>
    <w:rsid w:val="00686C1C"/>
    <w:rsid w:val="00686C72"/>
    <w:rsid w:val="00686F88"/>
    <w:rsid w:val="006870C4"/>
    <w:rsid w:val="006875D6"/>
    <w:rsid w:val="00687A96"/>
    <w:rsid w:val="00690108"/>
    <w:rsid w:val="00690157"/>
    <w:rsid w:val="00690279"/>
    <w:rsid w:val="00690DFC"/>
    <w:rsid w:val="0069203F"/>
    <w:rsid w:val="006935A2"/>
    <w:rsid w:val="00693D15"/>
    <w:rsid w:val="00694396"/>
    <w:rsid w:val="00694A87"/>
    <w:rsid w:val="006966B9"/>
    <w:rsid w:val="00696849"/>
    <w:rsid w:val="00696B34"/>
    <w:rsid w:val="00696BC8"/>
    <w:rsid w:val="00696D3D"/>
    <w:rsid w:val="0069738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C87"/>
    <w:rsid w:val="006A24FD"/>
    <w:rsid w:val="006A264C"/>
    <w:rsid w:val="006A2772"/>
    <w:rsid w:val="006A27BE"/>
    <w:rsid w:val="006A2FD8"/>
    <w:rsid w:val="006A40DF"/>
    <w:rsid w:val="006A4994"/>
    <w:rsid w:val="006A4B8B"/>
    <w:rsid w:val="006A5714"/>
    <w:rsid w:val="006A58A0"/>
    <w:rsid w:val="006A5964"/>
    <w:rsid w:val="006A5EB5"/>
    <w:rsid w:val="006A7120"/>
    <w:rsid w:val="006A77DB"/>
    <w:rsid w:val="006A7971"/>
    <w:rsid w:val="006A7D78"/>
    <w:rsid w:val="006A7FA3"/>
    <w:rsid w:val="006B0026"/>
    <w:rsid w:val="006B0AB9"/>
    <w:rsid w:val="006B132A"/>
    <w:rsid w:val="006B17FB"/>
    <w:rsid w:val="006B2B59"/>
    <w:rsid w:val="006B30CD"/>
    <w:rsid w:val="006B351D"/>
    <w:rsid w:val="006B3A25"/>
    <w:rsid w:val="006B417F"/>
    <w:rsid w:val="006B552C"/>
    <w:rsid w:val="006B5CD6"/>
    <w:rsid w:val="006B5E64"/>
    <w:rsid w:val="006B5FD0"/>
    <w:rsid w:val="006B60B8"/>
    <w:rsid w:val="006B6857"/>
    <w:rsid w:val="006B69DC"/>
    <w:rsid w:val="006B6DA4"/>
    <w:rsid w:val="006B7D6F"/>
    <w:rsid w:val="006C00B1"/>
    <w:rsid w:val="006C0659"/>
    <w:rsid w:val="006C0BA7"/>
    <w:rsid w:val="006C0F02"/>
    <w:rsid w:val="006C1306"/>
    <w:rsid w:val="006C1D52"/>
    <w:rsid w:val="006C22A1"/>
    <w:rsid w:val="006C2854"/>
    <w:rsid w:val="006C2E0A"/>
    <w:rsid w:val="006C2ED7"/>
    <w:rsid w:val="006C4575"/>
    <w:rsid w:val="006C4A88"/>
    <w:rsid w:val="006C4CFF"/>
    <w:rsid w:val="006C4F36"/>
    <w:rsid w:val="006C5488"/>
    <w:rsid w:val="006C5928"/>
    <w:rsid w:val="006C61EC"/>
    <w:rsid w:val="006C67CF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483E"/>
    <w:rsid w:val="006D4FF4"/>
    <w:rsid w:val="006D687A"/>
    <w:rsid w:val="006D6C6D"/>
    <w:rsid w:val="006D6D40"/>
    <w:rsid w:val="006D6F63"/>
    <w:rsid w:val="006D7504"/>
    <w:rsid w:val="006D7D00"/>
    <w:rsid w:val="006E0678"/>
    <w:rsid w:val="006E1E16"/>
    <w:rsid w:val="006E1E80"/>
    <w:rsid w:val="006E1FB2"/>
    <w:rsid w:val="006E2357"/>
    <w:rsid w:val="006E288E"/>
    <w:rsid w:val="006E2BA3"/>
    <w:rsid w:val="006E3CF5"/>
    <w:rsid w:val="006E3DFB"/>
    <w:rsid w:val="006E4193"/>
    <w:rsid w:val="006E41C2"/>
    <w:rsid w:val="006E4783"/>
    <w:rsid w:val="006E53F4"/>
    <w:rsid w:val="006E5F80"/>
    <w:rsid w:val="006E60D5"/>
    <w:rsid w:val="006E6269"/>
    <w:rsid w:val="006E63CA"/>
    <w:rsid w:val="006E6BD1"/>
    <w:rsid w:val="006E6F91"/>
    <w:rsid w:val="006E7649"/>
    <w:rsid w:val="006E7675"/>
    <w:rsid w:val="006E78DD"/>
    <w:rsid w:val="006E7E75"/>
    <w:rsid w:val="006E7F03"/>
    <w:rsid w:val="006F06F2"/>
    <w:rsid w:val="006F116F"/>
    <w:rsid w:val="006F13D1"/>
    <w:rsid w:val="006F193D"/>
    <w:rsid w:val="006F1D7B"/>
    <w:rsid w:val="006F1FB1"/>
    <w:rsid w:val="006F21AA"/>
    <w:rsid w:val="006F22CE"/>
    <w:rsid w:val="006F25FF"/>
    <w:rsid w:val="006F26D7"/>
    <w:rsid w:val="006F391C"/>
    <w:rsid w:val="006F3927"/>
    <w:rsid w:val="006F3FAC"/>
    <w:rsid w:val="006F4205"/>
    <w:rsid w:val="006F45AA"/>
    <w:rsid w:val="006F4E5F"/>
    <w:rsid w:val="006F5774"/>
    <w:rsid w:val="006F5872"/>
    <w:rsid w:val="006F5C0A"/>
    <w:rsid w:val="006F6623"/>
    <w:rsid w:val="006F6CA1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F2B"/>
    <w:rsid w:val="00710181"/>
    <w:rsid w:val="007106FA"/>
    <w:rsid w:val="0071117C"/>
    <w:rsid w:val="007129EB"/>
    <w:rsid w:val="007148AE"/>
    <w:rsid w:val="00714AE0"/>
    <w:rsid w:val="00715062"/>
    <w:rsid w:val="00716F2B"/>
    <w:rsid w:val="007172BA"/>
    <w:rsid w:val="00717385"/>
    <w:rsid w:val="00717664"/>
    <w:rsid w:val="00717774"/>
    <w:rsid w:val="00717B5B"/>
    <w:rsid w:val="00720131"/>
    <w:rsid w:val="007209E2"/>
    <w:rsid w:val="00720EF8"/>
    <w:rsid w:val="007212F9"/>
    <w:rsid w:val="00721B03"/>
    <w:rsid w:val="00724347"/>
    <w:rsid w:val="00724B0D"/>
    <w:rsid w:val="007254B1"/>
    <w:rsid w:val="00725998"/>
    <w:rsid w:val="00725BDE"/>
    <w:rsid w:val="00727176"/>
    <w:rsid w:val="00727D5A"/>
    <w:rsid w:val="007308CD"/>
    <w:rsid w:val="00730E9B"/>
    <w:rsid w:val="007320FF"/>
    <w:rsid w:val="0073243B"/>
    <w:rsid w:val="0073269D"/>
    <w:rsid w:val="00732781"/>
    <w:rsid w:val="007327B2"/>
    <w:rsid w:val="00733275"/>
    <w:rsid w:val="007339AF"/>
    <w:rsid w:val="00733A2F"/>
    <w:rsid w:val="007344B6"/>
    <w:rsid w:val="00734762"/>
    <w:rsid w:val="00734BEB"/>
    <w:rsid w:val="00734D8D"/>
    <w:rsid w:val="0073513C"/>
    <w:rsid w:val="0073539F"/>
    <w:rsid w:val="0073541A"/>
    <w:rsid w:val="00736D6C"/>
    <w:rsid w:val="0074095A"/>
    <w:rsid w:val="00741463"/>
    <w:rsid w:val="00741A67"/>
    <w:rsid w:val="0074281C"/>
    <w:rsid w:val="00743092"/>
    <w:rsid w:val="00743439"/>
    <w:rsid w:val="00743AC2"/>
    <w:rsid w:val="00744980"/>
    <w:rsid w:val="00744D7F"/>
    <w:rsid w:val="007452E4"/>
    <w:rsid w:val="00745C03"/>
    <w:rsid w:val="0074651D"/>
    <w:rsid w:val="00746FA8"/>
    <w:rsid w:val="00747FA4"/>
    <w:rsid w:val="00750406"/>
    <w:rsid w:val="007504FC"/>
    <w:rsid w:val="00750943"/>
    <w:rsid w:val="007514F0"/>
    <w:rsid w:val="00751A7E"/>
    <w:rsid w:val="00751ADD"/>
    <w:rsid w:val="00751DA9"/>
    <w:rsid w:val="00751DDE"/>
    <w:rsid w:val="00752452"/>
    <w:rsid w:val="00752AD1"/>
    <w:rsid w:val="00753043"/>
    <w:rsid w:val="00753A4A"/>
    <w:rsid w:val="00753C50"/>
    <w:rsid w:val="00753FBF"/>
    <w:rsid w:val="007545A5"/>
    <w:rsid w:val="00755E00"/>
    <w:rsid w:val="00756221"/>
    <w:rsid w:val="00756D7C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CDD"/>
    <w:rsid w:val="00765523"/>
    <w:rsid w:val="00765CD2"/>
    <w:rsid w:val="00766521"/>
    <w:rsid w:val="00766D91"/>
    <w:rsid w:val="0076747A"/>
    <w:rsid w:val="007678B6"/>
    <w:rsid w:val="00767935"/>
    <w:rsid w:val="00770848"/>
    <w:rsid w:val="00770867"/>
    <w:rsid w:val="00770C03"/>
    <w:rsid w:val="00771067"/>
    <w:rsid w:val="00771DA5"/>
    <w:rsid w:val="007744AE"/>
    <w:rsid w:val="00774C79"/>
    <w:rsid w:val="00774FF5"/>
    <w:rsid w:val="007753D9"/>
    <w:rsid w:val="00775A9C"/>
    <w:rsid w:val="00775F42"/>
    <w:rsid w:val="0077668D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C7F"/>
    <w:rsid w:val="007837D0"/>
    <w:rsid w:val="007845B1"/>
    <w:rsid w:val="00784634"/>
    <w:rsid w:val="0078465E"/>
    <w:rsid w:val="00784978"/>
    <w:rsid w:val="00784EA6"/>
    <w:rsid w:val="007850B5"/>
    <w:rsid w:val="0078525F"/>
    <w:rsid w:val="00786454"/>
    <w:rsid w:val="00786699"/>
    <w:rsid w:val="00786FB8"/>
    <w:rsid w:val="007870A4"/>
    <w:rsid w:val="00787419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2BB9"/>
    <w:rsid w:val="007930DD"/>
    <w:rsid w:val="0079321C"/>
    <w:rsid w:val="007940B5"/>
    <w:rsid w:val="007940E4"/>
    <w:rsid w:val="00795B72"/>
    <w:rsid w:val="0079688F"/>
    <w:rsid w:val="0079783C"/>
    <w:rsid w:val="007978CC"/>
    <w:rsid w:val="0079798D"/>
    <w:rsid w:val="00797B9D"/>
    <w:rsid w:val="00797BCD"/>
    <w:rsid w:val="007A0262"/>
    <w:rsid w:val="007A18A9"/>
    <w:rsid w:val="007A237C"/>
    <w:rsid w:val="007A240E"/>
    <w:rsid w:val="007A2C4C"/>
    <w:rsid w:val="007A382B"/>
    <w:rsid w:val="007A42B2"/>
    <w:rsid w:val="007A481E"/>
    <w:rsid w:val="007A5976"/>
    <w:rsid w:val="007A5B39"/>
    <w:rsid w:val="007A5C7C"/>
    <w:rsid w:val="007A64CB"/>
    <w:rsid w:val="007A7479"/>
    <w:rsid w:val="007A7FBE"/>
    <w:rsid w:val="007B071B"/>
    <w:rsid w:val="007B0D5E"/>
    <w:rsid w:val="007B206C"/>
    <w:rsid w:val="007B2DBB"/>
    <w:rsid w:val="007B3629"/>
    <w:rsid w:val="007B3E00"/>
    <w:rsid w:val="007B40E0"/>
    <w:rsid w:val="007B43A9"/>
    <w:rsid w:val="007B44BF"/>
    <w:rsid w:val="007B4B54"/>
    <w:rsid w:val="007B5128"/>
    <w:rsid w:val="007B5328"/>
    <w:rsid w:val="007B5796"/>
    <w:rsid w:val="007B58FC"/>
    <w:rsid w:val="007B595D"/>
    <w:rsid w:val="007B597C"/>
    <w:rsid w:val="007B5C2C"/>
    <w:rsid w:val="007B5F00"/>
    <w:rsid w:val="007B6B2A"/>
    <w:rsid w:val="007B6C1D"/>
    <w:rsid w:val="007B72A5"/>
    <w:rsid w:val="007B789A"/>
    <w:rsid w:val="007B79EB"/>
    <w:rsid w:val="007C08D5"/>
    <w:rsid w:val="007C22C6"/>
    <w:rsid w:val="007C2569"/>
    <w:rsid w:val="007C2B0A"/>
    <w:rsid w:val="007C2E7B"/>
    <w:rsid w:val="007C3429"/>
    <w:rsid w:val="007C36EB"/>
    <w:rsid w:val="007C4DD7"/>
    <w:rsid w:val="007C65C4"/>
    <w:rsid w:val="007C6633"/>
    <w:rsid w:val="007C6A5A"/>
    <w:rsid w:val="007D070F"/>
    <w:rsid w:val="007D0C15"/>
    <w:rsid w:val="007D0F66"/>
    <w:rsid w:val="007D12F4"/>
    <w:rsid w:val="007D1A43"/>
    <w:rsid w:val="007D1D9D"/>
    <w:rsid w:val="007D21AF"/>
    <w:rsid w:val="007D2738"/>
    <w:rsid w:val="007D2EBB"/>
    <w:rsid w:val="007D37D7"/>
    <w:rsid w:val="007D44E7"/>
    <w:rsid w:val="007D5033"/>
    <w:rsid w:val="007D64CB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EA2"/>
    <w:rsid w:val="007E3343"/>
    <w:rsid w:val="007E33C7"/>
    <w:rsid w:val="007E4034"/>
    <w:rsid w:val="007E5037"/>
    <w:rsid w:val="007E5056"/>
    <w:rsid w:val="007E54CD"/>
    <w:rsid w:val="007E75F0"/>
    <w:rsid w:val="007E7723"/>
    <w:rsid w:val="007E7865"/>
    <w:rsid w:val="007F0C6D"/>
    <w:rsid w:val="007F0F4F"/>
    <w:rsid w:val="007F1348"/>
    <w:rsid w:val="007F1582"/>
    <w:rsid w:val="007F23B4"/>
    <w:rsid w:val="007F2A37"/>
    <w:rsid w:val="007F2E1B"/>
    <w:rsid w:val="007F3653"/>
    <w:rsid w:val="007F3AEE"/>
    <w:rsid w:val="007F3D71"/>
    <w:rsid w:val="007F42DA"/>
    <w:rsid w:val="007F433D"/>
    <w:rsid w:val="007F4600"/>
    <w:rsid w:val="007F4A85"/>
    <w:rsid w:val="007F5248"/>
    <w:rsid w:val="007F5294"/>
    <w:rsid w:val="007F581C"/>
    <w:rsid w:val="007F5A24"/>
    <w:rsid w:val="007F5CAE"/>
    <w:rsid w:val="007F5F4C"/>
    <w:rsid w:val="007F6CAC"/>
    <w:rsid w:val="007F721A"/>
    <w:rsid w:val="007F7E3E"/>
    <w:rsid w:val="00800173"/>
    <w:rsid w:val="008004A1"/>
    <w:rsid w:val="008007FD"/>
    <w:rsid w:val="00801244"/>
    <w:rsid w:val="00801DA5"/>
    <w:rsid w:val="00803379"/>
    <w:rsid w:val="0080344B"/>
    <w:rsid w:val="008038C6"/>
    <w:rsid w:val="00803B42"/>
    <w:rsid w:val="0080464F"/>
    <w:rsid w:val="00804789"/>
    <w:rsid w:val="00804BC7"/>
    <w:rsid w:val="0080548E"/>
    <w:rsid w:val="00805D65"/>
    <w:rsid w:val="008067BE"/>
    <w:rsid w:val="00806A5E"/>
    <w:rsid w:val="0080703F"/>
    <w:rsid w:val="00807CAA"/>
    <w:rsid w:val="00807D19"/>
    <w:rsid w:val="0081025B"/>
    <w:rsid w:val="0081033F"/>
    <w:rsid w:val="008114C0"/>
    <w:rsid w:val="00811C64"/>
    <w:rsid w:val="008129DD"/>
    <w:rsid w:val="008129ED"/>
    <w:rsid w:val="00813BD5"/>
    <w:rsid w:val="008148D2"/>
    <w:rsid w:val="0081502C"/>
    <w:rsid w:val="00815856"/>
    <w:rsid w:val="00817181"/>
    <w:rsid w:val="00817301"/>
    <w:rsid w:val="0081795A"/>
    <w:rsid w:val="0082094A"/>
    <w:rsid w:val="00820FCF"/>
    <w:rsid w:val="008222A9"/>
    <w:rsid w:val="0082260A"/>
    <w:rsid w:val="008233EA"/>
    <w:rsid w:val="0082440D"/>
    <w:rsid w:val="00825ACD"/>
    <w:rsid w:val="00825ACF"/>
    <w:rsid w:val="00825EC5"/>
    <w:rsid w:val="008266CB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8F3"/>
    <w:rsid w:val="00832139"/>
    <w:rsid w:val="00832C07"/>
    <w:rsid w:val="00832F4A"/>
    <w:rsid w:val="008332A1"/>
    <w:rsid w:val="008336A0"/>
    <w:rsid w:val="0083411F"/>
    <w:rsid w:val="00834D9E"/>
    <w:rsid w:val="00834FB2"/>
    <w:rsid w:val="0083503F"/>
    <w:rsid w:val="00835389"/>
    <w:rsid w:val="00835E96"/>
    <w:rsid w:val="00835F2C"/>
    <w:rsid w:val="0083653B"/>
    <w:rsid w:val="0083675E"/>
    <w:rsid w:val="0083700F"/>
    <w:rsid w:val="00837B96"/>
    <w:rsid w:val="008418F0"/>
    <w:rsid w:val="00841D69"/>
    <w:rsid w:val="00842390"/>
    <w:rsid w:val="00842B17"/>
    <w:rsid w:val="00842BB1"/>
    <w:rsid w:val="008431E0"/>
    <w:rsid w:val="00843400"/>
    <w:rsid w:val="0084387F"/>
    <w:rsid w:val="00845FFC"/>
    <w:rsid w:val="00846E02"/>
    <w:rsid w:val="008473C0"/>
    <w:rsid w:val="00847E55"/>
    <w:rsid w:val="008500FF"/>
    <w:rsid w:val="00850629"/>
    <w:rsid w:val="008518B2"/>
    <w:rsid w:val="00852A65"/>
    <w:rsid w:val="00852FE3"/>
    <w:rsid w:val="0085370F"/>
    <w:rsid w:val="008537CC"/>
    <w:rsid w:val="0085394A"/>
    <w:rsid w:val="00853AAE"/>
    <w:rsid w:val="0085440E"/>
    <w:rsid w:val="008552DF"/>
    <w:rsid w:val="00855C48"/>
    <w:rsid w:val="00856134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47D"/>
    <w:rsid w:val="00862AE1"/>
    <w:rsid w:val="00863B64"/>
    <w:rsid w:val="008640E2"/>
    <w:rsid w:val="00864B58"/>
    <w:rsid w:val="00864EF1"/>
    <w:rsid w:val="008653A0"/>
    <w:rsid w:val="00866160"/>
    <w:rsid w:val="0086641D"/>
    <w:rsid w:val="008673F4"/>
    <w:rsid w:val="008702BB"/>
    <w:rsid w:val="00870379"/>
    <w:rsid w:val="00870805"/>
    <w:rsid w:val="008709C1"/>
    <w:rsid w:val="00871940"/>
    <w:rsid w:val="00872730"/>
    <w:rsid w:val="00872BAC"/>
    <w:rsid w:val="00872CF4"/>
    <w:rsid w:val="00873C87"/>
    <w:rsid w:val="00873D3F"/>
    <w:rsid w:val="00873D9E"/>
    <w:rsid w:val="00873F54"/>
    <w:rsid w:val="008741DF"/>
    <w:rsid w:val="00874E2A"/>
    <w:rsid w:val="00874FCA"/>
    <w:rsid w:val="008753D2"/>
    <w:rsid w:val="00875AEA"/>
    <w:rsid w:val="0087615D"/>
    <w:rsid w:val="00876C24"/>
    <w:rsid w:val="00877037"/>
    <w:rsid w:val="00877370"/>
    <w:rsid w:val="008802DD"/>
    <w:rsid w:val="008802E7"/>
    <w:rsid w:val="00880641"/>
    <w:rsid w:val="00881202"/>
    <w:rsid w:val="00881999"/>
    <w:rsid w:val="008822B6"/>
    <w:rsid w:val="0088305E"/>
    <w:rsid w:val="00883655"/>
    <w:rsid w:val="00883ABF"/>
    <w:rsid w:val="00883C06"/>
    <w:rsid w:val="00883F38"/>
    <w:rsid w:val="00883F40"/>
    <w:rsid w:val="008841BF"/>
    <w:rsid w:val="008841EF"/>
    <w:rsid w:val="00884367"/>
    <w:rsid w:val="00884DAE"/>
    <w:rsid w:val="00885AA3"/>
    <w:rsid w:val="00886000"/>
    <w:rsid w:val="008864F9"/>
    <w:rsid w:val="0088671D"/>
    <w:rsid w:val="00886812"/>
    <w:rsid w:val="008868B8"/>
    <w:rsid w:val="00887312"/>
    <w:rsid w:val="0088754A"/>
    <w:rsid w:val="00887A5D"/>
    <w:rsid w:val="00887D1A"/>
    <w:rsid w:val="00891160"/>
    <w:rsid w:val="0089176F"/>
    <w:rsid w:val="00891B25"/>
    <w:rsid w:val="00891C45"/>
    <w:rsid w:val="008920F9"/>
    <w:rsid w:val="00893934"/>
    <w:rsid w:val="00893C86"/>
    <w:rsid w:val="00893D07"/>
    <w:rsid w:val="0089460C"/>
    <w:rsid w:val="008946CF"/>
    <w:rsid w:val="00894C1A"/>
    <w:rsid w:val="00894CFD"/>
    <w:rsid w:val="00894F56"/>
    <w:rsid w:val="008953F5"/>
    <w:rsid w:val="00895A43"/>
    <w:rsid w:val="0089600E"/>
    <w:rsid w:val="00897079"/>
    <w:rsid w:val="008970D0"/>
    <w:rsid w:val="00897ABB"/>
    <w:rsid w:val="00897C02"/>
    <w:rsid w:val="008A05DB"/>
    <w:rsid w:val="008A0BE5"/>
    <w:rsid w:val="008A0E68"/>
    <w:rsid w:val="008A0ECF"/>
    <w:rsid w:val="008A1814"/>
    <w:rsid w:val="008A2CC1"/>
    <w:rsid w:val="008A2DF0"/>
    <w:rsid w:val="008A2FE2"/>
    <w:rsid w:val="008A3026"/>
    <w:rsid w:val="008A36B2"/>
    <w:rsid w:val="008A36C5"/>
    <w:rsid w:val="008A3792"/>
    <w:rsid w:val="008A3F2D"/>
    <w:rsid w:val="008A4025"/>
    <w:rsid w:val="008A5450"/>
    <w:rsid w:val="008A5462"/>
    <w:rsid w:val="008A5570"/>
    <w:rsid w:val="008A5B90"/>
    <w:rsid w:val="008A655D"/>
    <w:rsid w:val="008A6CC5"/>
    <w:rsid w:val="008B06B6"/>
    <w:rsid w:val="008B1588"/>
    <w:rsid w:val="008B172E"/>
    <w:rsid w:val="008B1BB1"/>
    <w:rsid w:val="008B2039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63DA"/>
    <w:rsid w:val="008B64F6"/>
    <w:rsid w:val="008B6EBA"/>
    <w:rsid w:val="008B72B9"/>
    <w:rsid w:val="008B73C7"/>
    <w:rsid w:val="008B7EA6"/>
    <w:rsid w:val="008C0A60"/>
    <w:rsid w:val="008C0B7C"/>
    <w:rsid w:val="008C0DDE"/>
    <w:rsid w:val="008C0EA6"/>
    <w:rsid w:val="008C1651"/>
    <w:rsid w:val="008C170F"/>
    <w:rsid w:val="008C1E38"/>
    <w:rsid w:val="008C22C2"/>
    <w:rsid w:val="008C27D0"/>
    <w:rsid w:val="008C2F98"/>
    <w:rsid w:val="008C3DFE"/>
    <w:rsid w:val="008C44E3"/>
    <w:rsid w:val="008C4511"/>
    <w:rsid w:val="008C46E5"/>
    <w:rsid w:val="008C4753"/>
    <w:rsid w:val="008C4AF7"/>
    <w:rsid w:val="008C59DC"/>
    <w:rsid w:val="008C5BF8"/>
    <w:rsid w:val="008C5EDC"/>
    <w:rsid w:val="008C6633"/>
    <w:rsid w:val="008C66B8"/>
    <w:rsid w:val="008C67FB"/>
    <w:rsid w:val="008C6DF8"/>
    <w:rsid w:val="008C7033"/>
    <w:rsid w:val="008D0297"/>
    <w:rsid w:val="008D0809"/>
    <w:rsid w:val="008D08F3"/>
    <w:rsid w:val="008D0AE4"/>
    <w:rsid w:val="008D0B85"/>
    <w:rsid w:val="008D0B94"/>
    <w:rsid w:val="008D1907"/>
    <w:rsid w:val="008D1C57"/>
    <w:rsid w:val="008D247A"/>
    <w:rsid w:val="008D3B3B"/>
    <w:rsid w:val="008D4212"/>
    <w:rsid w:val="008D45CC"/>
    <w:rsid w:val="008D4E31"/>
    <w:rsid w:val="008D4EA4"/>
    <w:rsid w:val="008D5352"/>
    <w:rsid w:val="008D58B3"/>
    <w:rsid w:val="008D5E69"/>
    <w:rsid w:val="008D6A56"/>
    <w:rsid w:val="008D7919"/>
    <w:rsid w:val="008D79DD"/>
    <w:rsid w:val="008E01FD"/>
    <w:rsid w:val="008E047D"/>
    <w:rsid w:val="008E0598"/>
    <w:rsid w:val="008E071B"/>
    <w:rsid w:val="008E0945"/>
    <w:rsid w:val="008E15E7"/>
    <w:rsid w:val="008E28C0"/>
    <w:rsid w:val="008E295C"/>
    <w:rsid w:val="008E2A0D"/>
    <w:rsid w:val="008E2B6A"/>
    <w:rsid w:val="008E307B"/>
    <w:rsid w:val="008E35DA"/>
    <w:rsid w:val="008E36C7"/>
    <w:rsid w:val="008E43A4"/>
    <w:rsid w:val="008E489B"/>
    <w:rsid w:val="008E4BBA"/>
    <w:rsid w:val="008E60EB"/>
    <w:rsid w:val="008E6F51"/>
    <w:rsid w:val="008E6F83"/>
    <w:rsid w:val="008F0024"/>
    <w:rsid w:val="008F02C7"/>
    <w:rsid w:val="008F0559"/>
    <w:rsid w:val="008F115E"/>
    <w:rsid w:val="008F148C"/>
    <w:rsid w:val="008F163B"/>
    <w:rsid w:val="008F1A5E"/>
    <w:rsid w:val="008F278D"/>
    <w:rsid w:val="008F2E35"/>
    <w:rsid w:val="008F392A"/>
    <w:rsid w:val="008F3AE9"/>
    <w:rsid w:val="008F3E80"/>
    <w:rsid w:val="008F4209"/>
    <w:rsid w:val="008F4627"/>
    <w:rsid w:val="008F4A68"/>
    <w:rsid w:val="008F5169"/>
    <w:rsid w:val="008F54C8"/>
    <w:rsid w:val="008F5DD8"/>
    <w:rsid w:val="008F646E"/>
    <w:rsid w:val="008F7A39"/>
    <w:rsid w:val="008F7B01"/>
    <w:rsid w:val="009000C1"/>
    <w:rsid w:val="009003BA"/>
    <w:rsid w:val="00900760"/>
    <w:rsid w:val="0090081D"/>
    <w:rsid w:val="0090103B"/>
    <w:rsid w:val="009014A1"/>
    <w:rsid w:val="009020F3"/>
    <w:rsid w:val="00902391"/>
    <w:rsid w:val="00902B09"/>
    <w:rsid w:val="00902ECC"/>
    <w:rsid w:val="00904143"/>
    <w:rsid w:val="009045F7"/>
    <w:rsid w:val="0090476D"/>
    <w:rsid w:val="00904F0E"/>
    <w:rsid w:val="00905A6D"/>
    <w:rsid w:val="00905F6D"/>
    <w:rsid w:val="00906A13"/>
    <w:rsid w:val="00907616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3143"/>
    <w:rsid w:val="0091368E"/>
    <w:rsid w:val="00913C0C"/>
    <w:rsid w:val="00913DCD"/>
    <w:rsid w:val="0091412B"/>
    <w:rsid w:val="00914695"/>
    <w:rsid w:val="009157A3"/>
    <w:rsid w:val="00915C1E"/>
    <w:rsid w:val="00916BB1"/>
    <w:rsid w:val="0091703F"/>
    <w:rsid w:val="0091716D"/>
    <w:rsid w:val="00917431"/>
    <w:rsid w:val="00917DA5"/>
    <w:rsid w:val="00920423"/>
    <w:rsid w:val="009208A3"/>
    <w:rsid w:val="009212C2"/>
    <w:rsid w:val="00921734"/>
    <w:rsid w:val="00921B59"/>
    <w:rsid w:val="00921F55"/>
    <w:rsid w:val="009221B4"/>
    <w:rsid w:val="00922411"/>
    <w:rsid w:val="009227FF"/>
    <w:rsid w:val="009230F2"/>
    <w:rsid w:val="009248D8"/>
    <w:rsid w:val="00925B06"/>
    <w:rsid w:val="00925DC8"/>
    <w:rsid w:val="00925FC1"/>
    <w:rsid w:val="00926133"/>
    <w:rsid w:val="009263E7"/>
    <w:rsid w:val="00926D44"/>
    <w:rsid w:val="0092729B"/>
    <w:rsid w:val="009274AE"/>
    <w:rsid w:val="009274D9"/>
    <w:rsid w:val="00927787"/>
    <w:rsid w:val="00930C68"/>
    <w:rsid w:val="009310E0"/>
    <w:rsid w:val="0093116E"/>
    <w:rsid w:val="00931776"/>
    <w:rsid w:val="00931E8D"/>
    <w:rsid w:val="00932350"/>
    <w:rsid w:val="00932E8D"/>
    <w:rsid w:val="00932FBC"/>
    <w:rsid w:val="00933D45"/>
    <w:rsid w:val="0093426F"/>
    <w:rsid w:val="009347B8"/>
    <w:rsid w:val="009348BD"/>
    <w:rsid w:val="00934C1E"/>
    <w:rsid w:val="00934DA0"/>
    <w:rsid w:val="0093523D"/>
    <w:rsid w:val="00935439"/>
    <w:rsid w:val="00935743"/>
    <w:rsid w:val="00935EAE"/>
    <w:rsid w:val="009361D9"/>
    <w:rsid w:val="009366E4"/>
    <w:rsid w:val="00936847"/>
    <w:rsid w:val="0093692E"/>
    <w:rsid w:val="0093749A"/>
    <w:rsid w:val="0093758C"/>
    <w:rsid w:val="00940505"/>
    <w:rsid w:val="009410D5"/>
    <w:rsid w:val="009412BD"/>
    <w:rsid w:val="00941708"/>
    <w:rsid w:val="00941718"/>
    <w:rsid w:val="00941847"/>
    <w:rsid w:val="00942A8B"/>
    <w:rsid w:val="0094359D"/>
    <w:rsid w:val="009437B2"/>
    <w:rsid w:val="009439DA"/>
    <w:rsid w:val="00944A27"/>
    <w:rsid w:val="00944DA4"/>
    <w:rsid w:val="009450C9"/>
    <w:rsid w:val="009453B3"/>
    <w:rsid w:val="009455AE"/>
    <w:rsid w:val="00945B36"/>
    <w:rsid w:val="009463DE"/>
    <w:rsid w:val="00946EF3"/>
    <w:rsid w:val="00946F4F"/>
    <w:rsid w:val="0094770D"/>
    <w:rsid w:val="00947FB1"/>
    <w:rsid w:val="00950329"/>
    <w:rsid w:val="0095094D"/>
    <w:rsid w:val="0095097F"/>
    <w:rsid w:val="00950E4C"/>
    <w:rsid w:val="00951013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7862"/>
    <w:rsid w:val="00957CF6"/>
    <w:rsid w:val="009611D5"/>
    <w:rsid w:val="0096125C"/>
    <w:rsid w:val="00961373"/>
    <w:rsid w:val="00961A31"/>
    <w:rsid w:val="00961C8A"/>
    <w:rsid w:val="00961EF0"/>
    <w:rsid w:val="009629CA"/>
    <w:rsid w:val="00963589"/>
    <w:rsid w:val="00963AAD"/>
    <w:rsid w:val="009646F8"/>
    <w:rsid w:val="0096475E"/>
    <w:rsid w:val="00964C34"/>
    <w:rsid w:val="00965DC0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131E"/>
    <w:rsid w:val="00971BA5"/>
    <w:rsid w:val="0097270D"/>
    <w:rsid w:val="009728C9"/>
    <w:rsid w:val="00972B0A"/>
    <w:rsid w:val="00972D89"/>
    <w:rsid w:val="00972D9C"/>
    <w:rsid w:val="00972F48"/>
    <w:rsid w:val="0097349C"/>
    <w:rsid w:val="009734B4"/>
    <w:rsid w:val="00973BDC"/>
    <w:rsid w:val="00974002"/>
    <w:rsid w:val="00974BF7"/>
    <w:rsid w:val="009756E1"/>
    <w:rsid w:val="00975811"/>
    <w:rsid w:val="00975C6D"/>
    <w:rsid w:val="00975FF8"/>
    <w:rsid w:val="0097604F"/>
    <w:rsid w:val="00976141"/>
    <w:rsid w:val="009767B1"/>
    <w:rsid w:val="00976B31"/>
    <w:rsid w:val="00976B78"/>
    <w:rsid w:val="0097725B"/>
    <w:rsid w:val="00977DDE"/>
    <w:rsid w:val="00980271"/>
    <w:rsid w:val="00980954"/>
    <w:rsid w:val="00980A32"/>
    <w:rsid w:val="00981DC2"/>
    <w:rsid w:val="00982048"/>
    <w:rsid w:val="00982AC2"/>
    <w:rsid w:val="009831AA"/>
    <w:rsid w:val="009839AD"/>
    <w:rsid w:val="009854FD"/>
    <w:rsid w:val="009857C4"/>
    <w:rsid w:val="00985E35"/>
    <w:rsid w:val="009864F8"/>
    <w:rsid w:val="00986730"/>
    <w:rsid w:val="00986C65"/>
    <w:rsid w:val="00987E6B"/>
    <w:rsid w:val="009900AD"/>
    <w:rsid w:val="009902EB"/>
    <w:rsid w:val="00990976"/>
    <w:rsid w:val="00990C93"/>
    <w:rsid w:val="009915DA"/>
    <w:rsid w:val="009916B6"/>
    <w:rsid w:val="009917C8"/>
    <w:rsid w:val="0099199B"/>
    <w:rsid w:val="00992BC7"/>
    <w:rsid w:val="009930BB"/>
    <w:rsid w:val="0099353B"/>
    <w:rsid w:val="00994DE7"/>
    <w:rsid w:val="00995199"/>
    <w:rsid w:val="009951F4"/>
    <w:rsid w:val="009962DA"/>
    <w:rsid w:val="00996A9A"/>
    <w:rsid w:val="00996DB7"/>
    <w:rsid w:val="00997462"/>
    <w:rsid w:val="00997727"/>
    <w:rsid w:val="00997BC4"/>
    <w:rsid w:val="009A0112"/>
    <w:rsid w:val="009A03A6"/>
    <w:rsid w:val="009A0418"/>
    <w:rsid w:val="009A1138"/>
    <w:rsid w:val="009A27BB"/>
    <w:rsid w:val="009A2F56"/>
    <w:rsid w:val="009A33A0"/>
    <w:rsid w:val="009A4A5E"/>
    <w:rsid w:val="009A5381"/>
    <w:rsid w:val="009A5594"/>
    <w:rsid w:val="009A5730"/>
    <w:rsid w:val="009A6310"/>
    <w:rsid w:val="009A6AB3"/>
    <w:rsid w:val="009A6B7A"/>
    <w:rsid w:val="009A6D5D"/>
    <w:rsid w:val="009A7034"/>
    <w:rsid w:val="009A7074"/>
    <w:rsid w:val="009A75FD"/>
    <w:rsid w:val="009A7863"/>
    <w:rsid w:val="009A78D9"/>
    <w:rsid w:val="009A7A57"/>
    <w:rsid w:val="009B0198"/>
    <w:rsid w:val="009B06D3"/>
    <w:rsid w:val="009B07E3"/>
    <w:rsid w:val="009B0A1F"/>
    <w:rsid w:val="009B0CEE"/>
    <w:rsid w:val="009B14B1"/>
    <w:rsid w:val="009B1820"/>
    <w:rsid w:val="009B2019"/>
    <w:rsid w:val="009B2897"/>
    <w:rsid w:val="009B3160"/>
    <w:rsid w:val="009B33C8"/>
    <w:rsid w:val="009B362E"/>
    <w:rsid w:val="009B3C8F"/>
    <w:rsid w:val="009B3F27"/>
    <w:rsid w:val="009B4AB2"/>
    <w:rsid w:val="009B4C4A"/>
    <w:rsid w:val="009B52F5"/>
    <w:rsid w:val="009B53D4"/>
    <w:rsid w:val="009B5583"/>
    <w:rsid w:val="009B6446"/>
    <w:rsid w:val="009B6FE6"/>
    <w:rsid w:val="009B71E2"/>
    <w:rsid w:val="009B71E7"/>
    <w:rsid w:val="009B77D7"/>
    <w:rsid w:val="009B7BFB"/>
    <w:rsid w:val="009C042B"/>
    <w:rsid w:val="009C14F7"/>
    <w:rsid w:val="009C3A15"/>
    <w:rsid w:val="009C3CFF"/>
    <w:rsid w:val="009C41AF"/>
    <w:rsid w:val="009C4613"/>
    <w:rsid w:val="009C4B66"/>
    <w:rsid w:val="009C4C8A"/>
    <w:rsid w:val="009C4CB9"/>
    <w:rsid w:val="009C5265"/>
    <w:rsid w:val="009C5BAE"/>
    <w:rsid w:val="009C5D34"/>
    <w:rsid w:val="009C6043"/>
    <w:rsid w:val="009C622A"/>
    <w:rsid w:val="009C63C7"/>
    <w:rsid w:val="009C6EAB"/>
    <w:rsid w:val="009C7243"/>
    <w:rsid w:val="009C7435"/>
    <w:rsid w:val="009C79D8"/>
    <w:rsid w:val="009D0204"/>
    <w:rsid w:val="009D0248"/>
    <w:rsid w:val="009D03BE"/>
    <w:rsid w:val="009D0432"/>
    <w:rsid w:val="009D04F9"/>
    <w:rsid w:val="009D0741"/>
    <w:rsid w:val="009D11AE"/>
    <w:rsid w:val="009D1CFD"/>
    <w:rsid w:val="009D1D7F"/>
    <w:rsid w:val="009D1DE5"/>
    <w:rsid w:val="009D2367"/>
    <w:rsid w:val="009D2810"/>
    <w:rsid w:val="009D290B"/>
    <w:rsid w:val="009D2DE7"/>
    <w:rsid w:val="009D3774"/>
    <w:rsid w:val="009D3D2A"/>
    <w:rsid w:val="009D3EBD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E130C"/>
    <w:rsid w:val="009E2142"/>
    <w:rsid w:val="009E2CDD"/>
    <w:rsid w:val="009E2E85"/>
    <w:rsid w:val="009E2EF6"/>
    <w:rsid w:val="009E33FE"/>
    <w:rsid w:val="009E3C2E"/>
    <w:rsid w:val="009E3DED"/>
    <w:rsid w:val="009E434A"/>
    <w:rsid w:val="009E4AC7"/>
    <w:rsid w:val="009E4B9B"/>
    <w:rsid w:val="009E4F50"/>
    <w:rsid w:val="009E508F"/>
    <w:rsid w:val="009E541E"/>
    <w:rsid w:val="009E5E41"/>
    <w:rsid w:val="009E66F3"/>
    <w:rsid w:val="009E681E"/>
    <w:rsid w:val="009E6ECC"/>
    <w:rsid w:val="009E70EC"/>
    <w:rsid w:val="009F0484"/>
    <w:rsid w:val="009F0C5B"/>
    <w:rsid w:val="009F0E69"/>
    <w:rsid w:val="009F15EF"/>
    <w:rsid w:val="009F2CBA"/>
    <w:rsid w:val="009F2EDF"/>
    <w:rsid w:val="009F31BE"/>
    <w:rsid w:val="009F4F01"/>
    <w:rsid w:val="009F5C3B"/>
    <w:rsid w:val="009F5C49"/>
    <w:rsid w:val="009F5CB3"/>
    <w:rsid w:val="009F5FDA"/>
    <w:rsid w:val="009F66A8"/>
    <w:rsid w:val="009F741A"/>
    <w:rsid w:val="009F7FBB"/>
    <w:rsid w:val="00A006FB"/>
    <w:rsid w:val="00A01097"/>
    <w:rsid w:val="00A015E3"/>
    <w:rsid w:val="00A02442"/>
    <w:rsid w:val="00A03F38"/>
    <w:rsid w:val="00A03FCD"/>
    <w:rsid w:val="00A04A87"/>
    <w:rsid w:val="00A05474"/>
    <w:rsid w:val="00A060AB"/>
    <w:rsid w:val="00A06333"/>
    <w:rsid w:val="00A064BF"/>
    <w:rsid w:val="00A06B1C"/>
    <w:rsid w:val="00A06B2A"/>
    <w:rsid w:val="00A06F71"/>
    <w:rsid w:val="00A07856"/>
    <w:rsid w:val="00A10764"/>
    <w:rsid w:val="00A107CC"/>
    <w:rsid w:val="00A110BA"/>
    <w:rsid w:val="00A11D26"/>
    <w:rsid w:val="00A1233E"/>
    <w:rsid w:val="00A12574"/>
    <w:rsid w:val="00A12AC9"/>
    <w:rsid w:val="00A13BC5"/>
    <w:rsid w:val="00A13E48"/>
    <w:rsid w:val="00A16AD8"/>
    <w:rsid w:val="00A16CCB"/>
    <w:rsid w:val="00A17120"/>
    <w:rsid w:val="00A17544"/>
    <w:rsid w:val="00A2079A"/>
    <w:rsid w:val="00A207AB"/>
    <w:rsid w:val="00A21346"/>
    <w:rsid w:val="00A21A29"/>
    <w:rsid w:val="00A21D5D"/>
    <w:rsid w:val="00A21EB0"/>
    <w:rsid w:val="00A2226C"/>
    <w:rsid w:val="00A226EE"/>
    <w:rsid w:val="00A22932"/>
    <w:rsid w:val="00A22CB7"/>
    <w:rsid w:val="00A22D3F"/>
    <w:rsid w:val="00A23741"/>
    <w:rsid w:val="00A2474A"/>
    <w:rsid w:val="00A255FB"/>
    <w:rsid w:val="00A25720"/>
    <w:rsid w:val="00A25E7E"/>
    <w:rsid w:val="00A25FC0"/>
    <w:rsid w:val="00A26812"/>
    <w:rsid w:val="00A275E9"/>
    <w:rsid w:val="00A278DA"/>
    <w:rsid w:val="00A3014D"/>
    <w:rsid w:val="00A30638"/>
    <w:rsid w:val="00A30762"/>
    <w:rsid w:val="00A30B70"/>
    <w:rsid w:val="00A3148E"/>
    <w:rsid w:val="00A314A8"/>
    <w:rsid w:val="00A314FC"/>
    <w:rsid w:val="00A3160F"/>
    <w:rsid w:val="00A31C38"/>
    <w:rsid w:val="00A3215A"/>
    <w:rsid w:val="00A326E7"/>
    <w:rsid w:val="00A32B63"/>
    <w:rsid w:val="00A32FAB"/>
    <w:rsid w:val="00A3371F"/>
    <w:rsid w:val="00A343F5"/>
    <w:rsid w:val="00A347A7"/>
    <w:rsid w:val="00A34C8E"/>
    <w:rsid w:val="00A34DA2"/>
    <w:rsid w:val="00A35777"/>
    <w:rsid w:val="00A35AF0"/>
    <w:rsid w:val="00A374A6"/>
    <w:rsid w:val="00A37D06"/>
    <w:rsid w:val="00A40189"/>
    <w:rsid w:val="00A4089F"/>
    <w:rsid w:val="00A4184B"/>
    <w:rsid w:val="00A422AD"/>
    <w:rsid w:val="00A425BD"/>
    <w:rsid w:val="00A4298E"/>
    <w:rsid w:val="00A43AAC"/>
    <w:rsid w:val="00A44BB6"/>
    <w:rsid w:val="00A44ED8"/>
    <w:rsid w:val="00A452F0"/>
    <w:rsid w:val="00A45490"/>
    <w:rsid w:val="00A458B8"/>
    <w:rsid w:val="00A45EF5"/>
    <w:rsid w:val="00A46C43"/>
    <w:rsid w:val="00A4746D"/>
    <w:rsid w:val="00A47C3A"/>
    <w:rsid w:val="00A50251"/>
    <w:rsid w:val="00A503BF"/>
    <w:rsid w:val="00A508E5"/>
    <w:rsid w:val="00A5100D"/>
    <w:rsid w:val="00A51394"/>
    <w:rsid w:val="00A528FA"/>
    <w:rsid w:val="00A52DA3"/>
    <w:rsid w:val="00A530ED"/>
    <w:rsid w:val="00A53657"/>
    <w:rsid w:val="00A53F2C"/>
    <w:rsid w:val="00A54145"/>
    <w:rsid w:val="00A54802"/>
    <w:rsid w:val="00A550A8"/>
    <w:rsid w:val="00A5607F"/>
    <w:rsid w:val="00A56867"/>
    <w:rsid w:val="00A56B68"/>
    <w:rsid w:val="00A56C4F"/>
    <w:rsid w:val="00A5751B"/>
    <w:rsid w:val="00A57F13"/>
    <w:rsid w:val="00A606F4"/>
    <w:rsid w:val="00A61070"/>
    <w:rsid w:val="00A61B98"/>
    <w:rsid w:val="00A61DBC"/>
    <w:rsid w:val="00A62F96"/>
    <w:rsid w:val="00A6344E"/>
    <w:rsid w:val="00A63F9A"/>
    <w:rsid w:val="00A643DC"/>
    <w:rsid w:val="00A6443D"/>
    <w:rsid w:val="00A64AD4"/>
    <w:rsid w:val="00A65BD2"/>
    <w:rsid w:val="00A66040"/>
    <w:rsid w:val="00A66108"/>
    <w:rsid w:val="00A66B03"/>
    <w:rsid w:val="00A67A41"/>
    <w:rsid w:val="00A67CE7"/>
    <w:rsid w:val="00A67EA7"/>
    <w:rsid w:val="00A706A7"/>
    <w:rsid w:val="00A70CD5"/>
    <w:rsid w:val="00A714C3"/>
    <w:rsid w:val="00A71916"/>
    <w:rsid w:val="00A719D1"/>
    <w:rsid w:val="00A737A3"/>
    <w:rsid w:val="00A73956"/>
    <w:rsid w:val="00A73CCD"/>
    <w:rsid w:val="00A73D40"/>
    <w:rsid w:val="00A73E4C"/>
    <w:rsid w:val="00A747C3"/>
    <w:rsid w:val="00A7480D"/>
    <w:rsid w:val="00A7485F"/>
    <w:rsid w:val="00A748B1"/>
    <w:rsid w:val="00A74E8D"/>
    <w:rsid w:val="00A7532B"/>
    <w:rsid w:val="00A7639C"/>
    <w:rsid w:val="00A76E5F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9A3"/>
    <w:rsid w:val="00A85027"/>
    <w:rsid w:val="00A8542D"/>
    <w:rsid w:val="00A85C49"/>
    <w:rsid w:val="00A85C4B"/>
    <w:rsid w:val="00A85D47"/>
    <w:rsid w:val="00A86CFF"/>
    <w:rsid w:val="00A870DD"/>
    <w:rsid w:val="00A8716D"/>
    <w:rsid w:val="00A87272"/>
    <w:rsid w:val="00A873FD"/>
    <w:rsid w:val="00A9053F"/>
    <w:rsid w:val="00A905F4"/>
    <w:rsid w:val="00A90650"/>
    <w:rsid w:val="00A908E4"/>
    <w:rsid w:val="00A909FB"/>
    <w:rsid w:val="00A90D5B"/>
    <w:rsid w:val="00A9142F"/>
    <w:rsid w:val="00A91730"/>
    <w:rsid w:val="00A91746"/>
    <w:rsid w:val="00A924F6"/>
    <w:rsid w:val="00A9294E"/>
    <w:rsid w:val="00A930D1"/>
    <w:rsid w:val="00A93A4E"/>
    <w:rsid w:val="00A94AC4"/>
    <w:rsid w:val="00A94ADE"/>
    <w:rsid w:val="00A953A8"/>
    <w:rsid w:val="00A95614"/>
    <w:rsid w:val="00A9582A"/>
    <w:rsid w:val="00A9587F"/>
    <w:rsid w:val="00A96836"/>
    <w:rsid w:val="00A96B21"/>
    <w:rsid w:val="00A97B35"/>
    <w:rsid w:val="00AA13EE"/>
    <w:rsid w:val="00AA174E"/>
    <w:rsid w:val="00AA1B66"/>
    <w:rsid w:val="00AA1C33"/>
    <w:rsid w:val="00AA1F69"/>
    <w:rsid w:val="00AA28A2"/>
    <w:rsid w:val="00AA2D38"/>
    <w:rsid w:val="00AA2ECF"/>
    <w:rsid w:val="00AA2EF4"/>
    <w:rsid w:val="00AA345B"/>
    <w:rsid w:val="00AA3491"/>
    <w:rsid w:val="00AA39BD"/>
    <w:rsid w:val="00AA4131"/>
    <w:rsid w:val="00AA45A9"/>
    <w:rsid w:val="00AA59C0"/>
    <w:rsid w:val="00AA5BEA"/>
    <w:rsid w:val="00AA5C21"/>
    <w:rsid w:val="00AA5DC4"/>
    <w:rsid w:val="00AA5F73"/>
    <w:rsid w:val="00AA6079"/>
    <w:rsid w:val="00AA6165"/>
    <w:rsid w:val="00AA6805"/>
    <w:rsid w:val="00AA7D53"/>
    <w:rsid w:val="00AA7EB8"/>
    <w:rsid w:val="00AB027C"/>
    <w:rsid w:val="00AB080E"/>
    <w:rsid w:val="00AB08F4"/>
    <w:rsid w:val="00AB0905"/>
    <w:rsid w:val="00AB1B05"/>
    <w:rsid w:val="00AB2D40"/>
    <w:rsid w:val="00AB2EB7"/>
    <w:rsid w:val="00AB3A52"/>
    <w:rsid w:val="00AB3D6B"/>
    <w:rsid w:val="00AB469F"/>
    <w:rsid w:val="00AB4B2F"/>
    <w:rsid w:val="00AB5328"/>
    <w:rsid w:val="00AB557D"/>
    <w:rsid w:val="00AB55BF"/>
    <w:rsid w:val="00AB5650"/>
    <w:rsid w:val="00AB5710"/>
    <w:rsid w:val="00AB6EB2"/>
    <w:rsid w:val="00AB7061"/>
    <w:rsid w:val="00AB72A5"/>
    <w:rsid w:val="00AB7EFC"/>
    <w:rsid w:val="00AC024D"/>
    <w:rsid w:val="00AC0311"/>
    <w:rsid w:val="00AC08F8"/>
    <w:rsid w:val="00AC1562"/>
    <w:rsid w:val="00AC27CB"/>
    <w:rsid w:val="00AC2C5C"/>
    <w:rsid w:val="00AC3B1D"/>
    <w:rsid w:val="00AC40B8"/>
    <w:rsid w:val="00AC411B"/>
    <w:rsid w:val="00AC47A8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5DC"/>
    <w:rsid w:val="00AD1A42"/>
    <w:rsid w:val="00AD1C38"/>
    <w:rsid w:val="00AD1E42"/>
    <w:rsid w:val="00AD2B10"/>
    <w:rsid w:val="00AD2E03"/>
    <w:rsid w:val="00AD33CB"/>
    <w:rsid w:val="00AD3515"/>
    <w:rsid w:val="00AD5861"/>
    <w:rsid w:val="00AD61B6"/>
    <w:rsid w:val="00AD6B1A"/>
    <w:rsid w:val="00AD6B7C"/>
    <w:rsid w:val="00AD6BE1"/>
    <w:rsid w:val="00AD744D"/>
    <w:rsid w:val="00AD7D1B"/>
    <w:rsid w:val="00AE1DB1"/>
    <w:rsid w:val="00AE2E2A"/>
    <w:rsid w:val="00AE348C"/>
    <w:rsid w:val="00AE3A5E"/>
    <w:rsid w:val="00AE3FBA"/>
    <w:rsid w:val="00AE4326"/>
    <w:rsid w:val="00AE464F"/>
    <w:rsid w:val="00AE489A"/>
    <w:rsid w:val="00AE4E1C"/>
    <w:rsid w:val="00AE4EA1"/>
    <w:rsid w:val="00AE5420"/>
    <w:rsid w:val="00AE63D2"/>
    <w:rsid w:val="00AE6AA7"/>
    <w:rsid w:val="00AE6ABB"/>
    <w:rsid w:val="00AE77B1"/>
    <w:rsid w:val="00AE7964"/>
    <w:rsid w:val="00AE7D9D"/>
    <w:rsid w:val="00AE7F3C"/>
    <w:rsid w:val="00AF03E1"/>
    <w:rsid w:val="00AF0D58"/>
    <w:rsid w:val="00AF14E6"/>
    <w:rsid w:val="00AF24BE"/>
    <w:rsid w:val="00AF264C"/>
    <w:rsid w:val="00AF2810"/>
    <w:rsid w:val="00AF2A65"/>
    <w:rsid w:val="00AF3401"/>
    <w:rsid w:val="00AF3592"/>
    <w:rsid w:val="00AF3743"/>
    <w:rsid w:val="00AF4619"/>
    <w:rsid w:val="00AF70FC"/>
    <w:rsid w:val="00AF720D"/>
    <w:rsid w:val="00AF7A47"/>
    <w:rsid w:val="00AF7C66"/>
    <w:rsid w:val="00B016C8"/>
    <w:rsid w:val="00B01FDB"/>
    <w:rsid w:val="00B02556"/>
    <w:rsid w:val="00B03332"/>
    <w:rsid w:val="00B03368"/>
    <w:rsid w:val="00B03A7B"/>
    <w:rsid w:val="00B03A93"/>
    <w:rsid w:val="00B03F87"/>
    <w:rsid w:val="00B04158"/>
    <w:rsid w:val="00B05BDF"/>
    <w:rsid w:val="00B05CE4"/>
    <w:rsid w:val="00B07BAD"/>
    <w:rsid w:val="00B10A83"/>
    <w:rsid w:val="00B10C8B"/>
    <w:rsid w:val="00B11537"/>
    <w:rsid w:val="00B11A5D"/>
    <w:rsid w:val="00B11D70"/>
    <w:rsid w:val="00B1287C"/>
    <w:rsid w:val="00B12C39"/>
    <w:rsid w:val="00B13024"/>
    <w:rsid w:val="00B1375A"/>
    <w:rsid w:val="00B13D59"/>
    <w:rsid w:val="00B151C2"/>
    <w:rsid w:val="00B156E5"/>
    <w:rsid w:val="00B1612E"/>
    <w:rsid w:val="00B161A6"/>
    <w:rsid w:val="00B165C1"/>
    <w:rsid w:val="00B170AE"/>
    <w:rsid w:val="00B2027B"/>
    <w:rsid w:val="00B202D6"/>
    <w:rsid w:val="00B20659"/>
    <w:rsid w:val="00B20EFA"/>
    <w:rsid w:val="00B21636"/>
    <w:rsid w:val="00B219AC"/>
    <w:rsid w:val="00B21B8B"/>
    <w:rsid w:val="00B21DD3"/>
    <w:rsid w:val="00B2263D"/>
    <w:rsid w:val="00B2272D"/>
    <w:rsid w:val="00B23369"/>
    <w:rsid w:val="00B235AE"/>
    <w:rsid w:val="00B23A8D"/>
    <w:rsid w:val="00B240A4"/>
    <w:rsid w:val="00B240FE"/>
    <w:rsid w:val="00B242A1"/>
    <w:rsid w:val="00B24B9C"/>
    <w:rsid w:val="00B24F09"/>
    <w:rsid w:val="00B2506F"/>
    <w:rsid w:val="00B25208"/>
    <w:rsid w:val="00B2596C"/>
    <w:rsid w:val="00B25F6D"/>
    <w:rsid w:val="00B26123"/>
    <w:rsid w:val="00B26906"/>
    <w:rsid w:val="00B2717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2C0"/>
    <w:rsid w:val="00B3159F"/>
    <w:rsid w:val="00B31C95"/>
    <w:rsid w:val="00B31D99"/>
    <w:rsid w:val="00B3264E"/>
    <w:rsid w:val="00B32889"/>
    <w:rsid w:val="00B32956"/>
    <w:rsid w:val="00B32D5A"/>
    <w:rsid w:val="00B339FB"/>
    <w:rsid w:val="00B33A54"/>
    <w:rsid w:val="00B3405E"/>
    <w:rsid w:val="00B3431B"/>
    <w:rsid w:val="00B348B7"/>
    <w:rsid w:val="00B35641"/>
    <w:rsid w:val="00B35AC9"/>
    <w:rsid w:val="00B35B5A"/>
    <w:rsid w:val="00B35EC1"/>
    <w:rsid w:val="00B3646C"/>
    <w:rsid w:val="00B36619"/>
    <w:rsid w:val="00B3686E"/>
    <w:rsid w:val="00B36F9F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3010"/>
    <w:rsid w:val="00B43349"/>
    <w:rsid w:val="00B43ABF"/>
    <w:rsid w:val="00B43EF7"/>
    <w:rsid w:val="00B44037"/>
    <w:rsid w:val="00B445C2"/>
    <w:rsid w:val="00B44B6E"/>
    <w:rsid w:val="00B44F42"/>
    <w:rsid w:val="00B456F7"/>
    <w:rsid w:val="00B46403"/>
    <w:rsid w:val="00B465E6"/>
    <w:rsid w:val="00B466E0"/>
    <w:rsid w:val="00B46B3C"/>
    <w:rsid w:val="00B4758D"/>
    <w:rsid w:val="00B47C5E"/>
    <w:rsid w:val="00B5000B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B9C"/>
    <w:rsid w:val="00B53D9A"/>
    <w:rsid w:val="00B5401F"/>
    <w:rsid w:val="00B5425B"/>
    <w:rsid w:val="00B542CE"/>
    <w:rsid w:val="00B5458C"/>
    <w:rsid w:val="00B5491D"/>
    <w:rsid w:val="00B54C30"/>
    <w:rsid w:val="00B55187"/>
    <w:rsid w:val="00B5554F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B05"/>
    <w:rsid w:val="00B620A3"/>
    <w:rsid w:val="00B6273D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31C"/>
    <w:rsid w:val="00B67A60"/>
    <w:rsid w:val="00B67F2B"/>
    <w:rsid w:val="00B70737"/>
    <w:rsid w:val="00B715B0"/>
    <w:rsid w:val="00B71B37"/>
    <w:rsid w:val="00B71B46"/>
    <w:rsid w:val="00B728C2"/>
    <w:rsid w:val="00B72C11"/>
    <w:rsid w:val="00B733FC"/>
    <w:rsid w:val="00B734B6"/>
    <w:rsid w:val="00B745B8"/>
    <w:rsid w:val="00B74E93"/>
    <w:rsid w:val="00B75B2D"/>
    <w:rsid w:val="00B7669E"/>
    <w:rsid w:val="00B76E86"/>
    <w:rsid w:val="00B7758D"/>
    <w:rsid w:val="00B77C1B"/>
    <w:rsid w:val="00B802E9"/>
    <w:rsid w:val="00B803F6"/>
    <w:rsid w:val="00B808B8"/>
    <w:rsid w:val="00B80F1D"/>
    <w:rsid w:val="00B812B2"/>
    <w:rsid w:val="00B82224"/>
    <w:rsid w:val="00B82382"/>
    <w:rsid w:val="00B82679"/>
    <w:rsid w:val="00B8290C"/>
    <w:rsid w:val="00B82D66"/>
    <w:rsid w:val="00B82E52"/>
    <w:rsid w:val="00B83E5A"/>
    <w:rsid w:val="00B84222"/>
    <w:rsid w:val="00B84846"/>
    <w:rsid w:val="00B84FDA"/>
    <w:rsid w:val="00B851D1"/>
    <w:rsid w:val="00B869B1"/>
    <w:rsid w:val="00B869D9"/>
    <w:rsid w:val="00B86E32"/>
    <w:rsid w:val="00B8723A"/>
    <w:rsid w:val="00B87307"/>
    <w:rsid w:val="00B8733D"/>
    <w:rsid w:val="00B87397"/>
    <w:rsid w:val="00B8794A"/>
    <w:rsid w:val="00B9038E"/>
    <w:rsid w:val="00B903A0"/>
    <w:rsid w:val="00B9063A"/>
    <w:rsid w:val="00B90B2B"/>
    <w:rsid w:val="00B90F8D"/>
    <w:rsid w:val="00B9117A"/>
    <w:rsid w:val="00B91BD8"/>
    <w:rsid w:val="00B923D7"/>
    <w:rsid w:val="00B9265F"/>
    <w:rsid w:val="00B92956"/>
    <w:rsid w:val="00B92B84"/>
    <w:rsid w:val="00B92CC5"/>
    <w:rsid w:val="00B932BD"/>
    <w:rsid w:val="00B93460"/>
    <w:rsid w:val="00B935F6"/>
    <w:rsid w:val="00B93F1F"/>
    <w:rsid w:val="00B94612"/>
    <w:rsid w:val="00B952D0"/>
    <w:rsid w:val="00B9555F"/>
    <w:rsid w:val="00B95D94"/>
    <w:rsid w:val="00B960BC"/>
    <w:rsid w:val="00B9662A"/>
    <w:rsid w:val="00B9681D"/>
    <w:rsid w:val="00B96C6D"/>
    <w:rsid w:val="00B971A6"/>
    <w:rsid w:val="00B972F2"/>
    <w:rsid w:val="00B9744A"/>
    <w:rsid w:val="00B97A0A"/>
    <w:rsid w:val="00BA08BB"/>
    <w:rsid w:val="00BA0D49"/>
    <w:rsid w:val="00BA1589"/>
    <w:rsid w:val="00BA16C2"/>
    <w:rsid w:val="00BA172B"/>
    <w:rsid w:val="00BA17F6"/>
    <w:rsid w:val="00BA18DE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4005"/>
    <w:rsid w:val="00BA4BB3"/>
    <w:rsid w:val="00BA4C0E"/>
    <w:rsid w:val="00BA4EFF"/>
    <w:rsid w:val="00BA4F70"/>
    <w:rsid w:val="00BA5775"/>
    <w:rsid w:val="00BA5B8E"/>
    <w:rsid w:val="00BA5C0C"/>
    <w:rsid w:val="00BA5FBB"/>
    <w:rsid w:val="00BA6053"/>
    <w:rsid w:val="00BA6241"/>
    <w:rsid w:val="00BA63F8"/>
    <w:rsid w:val="00BA65FF"/>
    <w:rsid w:val="00BA6826"/>
    <w:rsid w:val="00BA6DB0"/>
    <w:rsid w:val="00BA70E8"/>
    <w:rsid w:val="00BA7194"/>
    <w:rsid w:val="00BA7628"/>
    <w:rsid w:val="00BA793E"/>
    <w:rsid w:val="00BB02D4"/>
    <w:rsid w:val="00BB0E97"/>
    <w:rsid w:val="00BB128C"/>
    <w:rsid w:val="00BB1E21"/>
    <w:rsid w:val="00BB1EAE"/>
    <w:rsid w:val="00BB2150"/>
    <w:rsid w:val="00BB27BA"/>
    <w:rsid w:val="00BB29EF"/>
    <w:rsid w:val="00BB3AF5"/>
    <w:rsid w:val="00BB3EC5"/>
    <w:rsid w:val="00BB4DC6"/>
    <w:rsid w:val="00BB65CC"/>
    <w:rsid w:val="00BB6C38"/>
    <w:rsid w:val="00BB6E1D"/>
    <w:rsid w:val="00BB6EB0"/>
    <w:rsid w:val="00BB70F1"/>
    <w:rsid w:val="00BB729C"/>
    <w:rsid w:val="00BB732D"/>
    <w:rsid w:val="00BC0890"/>
    <w:rsid w:val="00BC1828"/>
    <w:rsid w:val="00BC20BE"/>
    <w:rsid w:val="00BC2E8A"/>
    <w:rsid w:val="00BC3096"/>
    <w:rsid w:val="00BC4A94"/>
    <w:rsid w:val="00BC5729"/>
    <w:rsid w:val="00BC634B"/>
    <w:rsid w:val="00BC6520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1DE2"/>
    <w:rsid w:val="00BD31C5"/>
    <w:rsid w:val="00BD3E16"/>
    <w:rsid w:val="00BD3E24"/>
    <w:rsid w:val="00BD3EEA"/>
    <w:rsid w:val="00BD3F38"/>
    <w:rsid w:val="00BD402B"/>
    <w:rsid w:val="00BD48F7"/>
    <w:rsid w:val="00BD542C"/>
    <w:rsid w:val="00BD656F"/>
    <w:rsid w:val="00BD6E62"/>
    <w:rsid w:val="00BD704B"/>
    <w:rsid w:val="00BD772F"/>
    <w:rsid w:val="00BD79E5"/>
    <w:rsid w:val="00BD7C62"/>
    <w:rsid w:val="00BD7E80"/>
    <w:rsid w:val="00BE030D"/>
    <w:rsid w:val="00BE039D"/>
    <w:rsid w:val="00BE06EC"/>
    <w:rsid w:val="00BE095C"/>
    <w:rsid w:val="00BE101C"/>
    <w:rsid w:val="00BE126E"/>
    <w:rsid w:val="00BE1865"/>
    <w:rsid w:val="00BE2881"/>
    <w:rsid w:val="00BE325F"/>
    <w:rsid w:val="00BE330C"/>
    <w:rsid w:val="00BE39B5"/>
    <w:rsid w:val="00BE4231"/>
    <w:rsid w:val="00BE43C9"/>
    <w:rsid w:val="00BE4A0C"/>
    <w:rsid w:val="00BE4AD6"/>
    <w:rsid w:val="00BE4E86"/>
    <w:rsid w:val="00BE5409"/>
    <w:rsid w:val="00BE555E"/>
    <w:rsid w:val="00BE68B7"/>
    <w:rsid w:val="00BE7267"/>
    <w:rsid w:val="00BF128F"/>
    <w:rsid w:val="00BF16B3"/>
    <w:rsid w:val="00BF233A"/>
    <w:rsid w:val="00BF349F"/>
    <w:rsid w:val="00BF3771"/>
    <w:rsid w:val="00BF3CDE"/>
    <w:rsid w:val="00BF3DC9"/>
    <w:rsid w:val="00BF4E65"/>
    <w:rsid w:val="00BF4F9B"/>
    <w:rsid w:val="00BF4FD2"/>
    <w:rsid w:val="00BF50B5"/>
    <w:rsid w:val="00BF5845"/>
    <w:rsid w:val="00BF5F43"/>
    <w:rsid w:val="00BF5FCD"/>
    <w:rsid w:val="00BF699C"/>
    <w:rsid w:val="00BF6D33"/>
    <w:rsid w:val="00BF6FF3"/>
    <w:rsid w:val="00BF7C50"/>
    <w:rsid w:val="00C00956"/>
    <w:rsid w:val="00C0128F"/>
    <w:rsid w:val="00C013E0"/>
    <w:rsid w:val="00C01611"/>
    <w:rsid w:val="00C01F51"/>
    <w:rsid w:val="00C0293B"/>
    <w:rsid w:val="00C031EC"/>
    <w:rsid w:val="00C03A2D"/>
    <w:rsid w:val="00C03C61"/>
    <w:rsid w:val="00C04AB3"/>
    <w:rsid w:val="00C04C69"/>
    <w:rsid w:val="00C04F0D"/>
    <w:rsid w:val="00C06C02"/>
    <w:rsid w:val="00C06E8A"/>
    <w:rsid w:val="00C06F01"/>
    <w:rsid w:val="00C07406"/>
    <w:rsid w:val="00C075EE"/>
    <w:rsid w:val="00C0760F"/>
    <w:rsid w:val="00C10FE4"/>
    <w:rsid w:val="00C11945"/>
    <w:rsid w:val="00C11FAD"/>
    <w:rsid w:val="00C12153"/>
    <w:rsid w:val="00C122BD"/>
    <w:rsid w:val="00C12639"/>
    <w:rsid w:val="00C126C3"/>
    <w:rsid w:val="00C1283A"/>
    <w:rsid w:val="00C134B1"/>
    <w:rsid w:val="00C13B49"/>
    <w:rsid w:val="00C14225"/>
    <w:rsid w:val="00C1453A"/>
    <w:rsid w:val="00C14D76"/>
    <w:rsid w:val="00C1518C"/>
    <w:rsid w:val="00C151B7"/>
    <w:rsid w:val="00C159D0"/>
    <w:rsid w:val="00C15D54"/>
    <w:rsid w:val="00C15D97"/>
    <w:rsid w:val="00C15F07"/>
    <w:rsid w:val="00C17543"/>
    <w:rsid w:val="00C17A31"/>
    <w:rsid w:val="00C2011E"/>
    <w:rsid w:val="00C208B4"/>
    <w:rsid w:val="00C20F68"/>
    <w:rsid w:val="00C21009"/>
    <w:rsid w:val="00C21A59"/>
    <w:rsid w:val="00C21DEE"/>
    <w:rsid w:val="00C2218F"/>
    <w:rsid w:val="00C2257F"/>
    <w:rsid w:val="00C227A8"/>
    <w:rsid w:val="00C22DF5"/>
    <w:rsid w:val="00C23002"/>
    <w:rsid w:val="00C23DA6"/>
    <w:rsid w:val="00C23F98"/>
    <w:rsid w:val="00C2400B"/>
    <w:rsid w:val="00C2489A"/>
    <w:rsid w:val="00C24909"/>
    <w:rsid w:val="00C24C2C"/>
    <w:rsid w:val="00C25087"/>
    <w:rsid w:val="00C25193"/>
    <w:rsid w:val="00C2665E"/>
    <w:rsid w:val="00C26CB5"/>
    <w:rsid w:val="00C27145"/>
    <w:rsid w:val="00C27ECE"/>
    <w:rsid w:val="00C30155"/>
    <w:rsid w:val="00C302E7"/>
    <w:rsid w:val="00C304F8"/>
    <w:rsid w:val="00C307E2"/>
    <w:rsid w:val="00C3147F"/>
    <w:rsid w:val="00C3192E"/>
    <w:rsid w:val="00C32870"/>
    <w:rsid w:val="00C329B1"/>
    <w:rsid w:val="00C3301E"/>
    <w:rsid w:val="00C3320F"/>
    <w:rsid w:val="00C337AC"/>
    <w:rsid w:val="00C339AD"/>
    <w:rsid w:val="00C33C10"/>
    <w:rsid w:val="00C33E65"/>
    <w:rsid w:val="00C3402F"/>
    <w:rsid w:val="00C34642"/>
    <w:rsid w:val="00C347FF"/>
    <w:rsid w:val="00C34806"/>
    <w:rsid w:val="00C351C6"/>
    <w:rsid w:val="00C35A8B"/>
    <w:rsid w:val="00C36567"/>
    <w:rsid w:val="00C365A8"/>
    <w:rsid w:val="00C36A9E"/>
    <w:rsid w:val="00C377AB"/>
    <w:rsid w:val="00C40056"/>
    <w:rsid w:val="00C401D5"/>
    <w:rsid w:val="00C40958"/>
    <w:rsid w:val="00C40AC7"/>
    <w:rsid w:val="00C40F52"/>
    <w:rsid w:val="00C40FFE"/>
    <w:rsid w:val="00C4196B"/>
    <w:rsid w:val="00C41B51"/>
    <w:rsid w:val="00C4259D"/>
    <w:rsid w:val="00C42C14"/>
    <w:rsid w:val="00C42F90"/>
    <w:rsid w:val="00C44AB7"/>
    <w:rsid w:val="00C44BB1"/>
    <w:rsid w:val="00C44CA3"/>
    <w:rsid w:val="00C44F2B"/>
    <w:rsid w:val="00C45786"/>
    <w:rsid w:val="00C4599E"/>
    <w:rsid w:val="00C467AC"/>
    <w:rsid w:val="00C4693D"/>
    <w:rsid w:val="00C46AAD"/>
    <w:rsid w:val="00C46B1B"/>
    <w:rsid w:val="00C46F81"/>
    <w:rsid w:val="00C501C9"/>
    <w:rsid w:val="00C50241"/>
    <w:rsid w:val="00C50390"/>
    <w:rsid w:val="00C50682"/>
    <w:rsid w:val="00C50E5C"/>
    <w:rsid w:val="00C50E9F"/>
    <w:rsid w:val="00C520CE"/>
    <w:rsid w:val="00C52125"/>
    <w:rsid w:val="00C5257F"/>
    <w:rsid w:val="00C53148"/>
    <w:rsid w:val="00C53161"/>
    <w:rsid w:val="00C541E7"/>
    <w:rsid w:val="00C546C3"/>
    <w:rsid w:val="00C55059"/>
    <w:rsid w:val="00C55222"/>
    <w:rsid w:val="00C553E7"/>
    <w:rsid w:val="00C5756D"/>
    <w:rsid w:val="00C57D6D"/>
    <w:rsid w:val="00C60380"/>
    <w:rsid w:val="00C60BD3"/>
    <w:rsid w:val="00C60C12"/>
    <w:rsid w:val="00C60D0B"/>
    <w:rsid w:val="00C614B1"/>
    <w:rsid w:val="00C61FA4"/>
    <w:rsid w:val="00C622AE"/>
    <w:rsid w:val="00C622C8"/>
    <w:rsid w:val="00C62562"/>
    <w:rsid w:val="00C6273D"/>
    <w:rsid w:val="00C627FA"/>
    <w:rsid w:val="00C62997"/>
    <w:rsid w:val="00C62F9C"/>
    <w:rsid w:val="00C634DE"/>
    <w:rsid w:val="00C63E11"/>
    <w:rsid w:val="00C63F1C"/>
    <w:rsid w:val="00C656E6"/>
    <w:rsid w:val="00C65C63"/>
    <w:rsid w:val="00C66042"/>
    <w:rsid w:val="00C66970"/>
    <w:rsid w:val="00C67C56"/>
    <w:rsid w:val="00C7013A"/>
    <w:rsid w:val="00C704DD"/>
    <w:rsid w:val="00C72A7F"/>
    <w:rsid w:val="00C73E30"/>
    <w:rsid w:val="00C74251"/>
    <w:rsid w:val="00C742B7"/>
    <w:rsid w:val="00C74417"/>
    <w:rsid w:val="00C7495A"/>
    <w:rsid w:val="00C749FE"/>
    <w:rsid w:val="00C7521B"/>
    <w:rsid w:val="00C76EF5"/>
    <w:rsid w:val="00C77244"/>
    <w:rsid w:val="00C77B04"/>
    <w:rsid w:val="00C77E61"/>
    <w:rsid w:val="00C8049E"/>
    <w:rsid w:val="00C805C8"/>
    <w:rsid w:val="00C80932"/>
    <w:rsid w:val="00C80F60"/>
    <w:rsid w:val="00C82036"/>
    <w:rsid w:val="00C82972"/>
    <w:rsid w:val="00C83B79"/>
    <w:rsid w:val="00C83C71"/>
    <w:rsid w:val="00C83CD0"/>
    <w:rsid w:val="00C8438F"/>
    <w:rsid w:val="00C84446"/>
    <w:rsid w:val="00C852F2"/>
    <w:rsid w:val="00C858BD"/>
    <w:rsid w:val="00C860A6"/>
    <w:rsid w:val="00C86D58"/>
    <w:rsid w:val="00C8728A"/>
    <w:rsid w:val="00C87D0A"/>
    <w:rsid w:val="00C87DF3"/>
    <w:rsid w:val="00C90C66"/>
    <w:rsid w:val="00C91240"/>
    <w:rsid w:val="00C91714"/>
    <w:rsid w:val="00C91E92"/>
    <w:rsid w:val="00C92E96"/>
    <w:rsid w:val="00C93122"/>
    <w:rsid w:val="00C93E1A"/>
    <w:rsid w:val="00C9421C"/>
    <w:rsid w:val="00C943D3"/>
    <w:rsid w:val="00C94744"/>
    <w:rsid w:val="00C94AED"/>
    <w:rsid w:val="00C94D49"/>
    <w:rsid w:val="00C95244"/>
    <w:rsid w:val="00C9538E"/>
    <w:rsid w:val="00C95874"/>
    <w:rsid w:val="00C95875"/>
    <w:rsid w:val="00C95BD5"/>
    <w:rsid w:val="00C95FF7"/>
    <w:rsid w:val="00C96FA1"/>
    <w:rsid w:val="00C97893"/>
    <w:rsid w:val="00CA0365"/>
    <w:rsid w:val="00CA0CB0"/>
    <w:rsid w:val="00CA267C"/>
    <w:rsid w:val="00CA27A4"/>
    <w:rsid w:val="00CA2B2C"/>
    <w:rsid w:val="00CA2F6E"/>
    <w:rsid w:val="00CA3128"/>
    <w:rsid w:val="00CA3247"/>
    <w:rsid w:val="00CA37CC"/>
    <w:rsid w:val="00CA3A3D"/>
    <w:rsid w:val="00CA481B"/>
    <w:rsid w:val="00CA4A4B"/>
    <w:rsid w:val="00CA4D2A"/>
    <w:rsid w:val="00CA57BC"/>
    <w:rsid w:val="00CA5961"/>
    <w:rsid w:val="00CA6D04"/>
    <w:rsid w:val="00CA7338"/>
    <w:rsid w:val="00CA747D"/>
    <w:rsid w:val="00CB0850"/>
    <w:rsid w:val="00CB0EA2"/>
    <w:rsid w:val="00CB1266"/>
    <w:rsid w:val="00CB1735"/>
    <w:rsid w:val="00CB1829"/>
    <w:rsid w:val="00CB1990"/>
    <w:rsid w:val="00CB2A9B"/>
    <w:rsid w:val="00CB2FF9"/>
    <w:rsid w:val="00CB33C3"/>
    <w:rsid w:val="00CB38EC"/>
    <w:rsid w:val="00CB3A62"/>
    <w:rsid w:val="00CB3C3C"/>
    <w:rsid w:val="00CB4304"/>
    <w:rsid w:val="00CB436E"/>
    <w:rsid w:val="00CB4720"/>
    <w:rsid w:val="00CB5ACE"/>
    <w:rsid w:val="00CB6136"/>
    <w:rsid w:val="00CB6387"/>
    <w:rsid w:val="00CB660A"/>
    <w:rsid w:val="00CB6D1B"/>
    <w:rsid w:val="00CB6F1B"/>
    <w:rsid w:val="00CB7C8B"/>
    <w:rsid w:val="00CB7D96"/>
    <w:rsid w:val="00CC094B"/>
    <w:rsid w:val="00CC1532"/>
    <w:rsid w:val="00CC1908"/>
    <w:rsid w:val="00CC19F1"/>
    <w:rsid w:val="00CC261F"/>
    <w:rsid w:val="00CC27CD"/>
    <w:rsid w:val="00CC2CEB"/>
    <w:rsid w:val="00CC2F7A"/>
    <w:rsid w:val="00CC46F4"/>
    <w:rsid w:val="00CC486E"/>
    <w:rsid w:val="00CC4B01"/>
    <w:rsid w:val="00CC5015"/>
    <w:rsid w:val="00CC53FE"/>
    <w:rsid w:val="00CC54C6"/>
    <w:rsid w:val="00CC5771"/>
    <w:rsid w:val="00CC63A8"/>
    <w:rsid w:val="00CC67D1"/>
    <w:rsid w:val="00CC6C2E"/>
    <w:rsid w:val="00CC6CA0"/>
    <w:rsid w:val="00CD0969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CB6"/>
    <w:rsid w:val="00CD3E65"/>
    <w:rsid w:val="00CD3FE4"/>
    <w:rsid w:val="00CD449E"/>
    <w:rsid w:val="00CD452F"/>
    <w:rsid w:val="00CD459A"/>
    <w:rsid w:val="00CD4C3B"/>
    <w:rsid w:val="00CD5961"/>
    <w:rsid w:val="00CD5D32"/>
    <w:rsid w:val="00CD6BE7"/>
    <w:rsid w:val="00CD6F1C"/>
    <w:rsid w:val="00CD6FAB"/>
    <w:rsid w:val="00CD72F9"/>
    <w:rsid w:val="00CD7D64"/>
    <w:rsid w:val="00CD7FFC"/>
    <w:rsid w:val="00CE0602"/>
    <w:rsid w:val="00CE1EB7"/>
    <w:rsid w:val="00CE28D0"/>
    <w:rsid w:val="00CE36C0"/>
    <w:rsid w:val="00CE36D6"/>
    <w:rsid w:val="00CE373D"/>
    <w:rsid w:val="00CE38C9"/>
    <w:rsid w:val="00CE3901"/>
    <w:rsid w:val="00CE45BE"/>
    <w:rsid w:val="00CE47BC"/>
    <w:rsid w:val="00CE55BF"/>
    <w:rsid w:val="00CE6335"/>
    <w:rsid w:val="00CE654C"/>
    <w:rsid w:val="00CE65D3"/>
    <w:rsid w:val="00CE77AA"/>
    <w:rsid w:val="00CF025E"/>
    <w:rsid w:val="00CF135A"/>
    <w:rsid w:val="00CF237C"/>
    <w:rsid w:val="00CF2437"/>
    <w:rsid w:val="00CF24CA"/>
    <w:rsid w:val="00CF257C"/>
    <w:rsid w:val="00CF28A1"/>
    <w:rsid w:val="00CF4874"/>
    <w:rsid w:val="00CF4CE5"/>
    <w:rsid w:val="00CF5287"/>
    <w:rsid w:val="00CF56DB"/>
    <w:rsid w:val="00CF5700"/>
    <w:rsid w:val="00CF5727"/>
    <w:rsid w:val="00CF5C0D"/>
    <w:rsid w:val="00CF6637"/>
    <w:rsid w:val="00CF6E76"/>
    <w:rsid w:val="00CF704F"/>
    <w:rsid w:val="00CF7E72"/>
    <w:rsid w:val="00D0055A"/>
    <w:rsid w:val="00D0127C"/>
    <w:rsid w:val="00D0150D"/>
    <w:rsid w:val="00D01B7E"/>
    <w:rsid w:val="00D021A3"/>
    <w:rsid w:val="00D02572"/>
    <w:rsid w:val="00D026B6"/>
    <w:rsid w:val="00D02E15"/>
    <w:rsid w:val="00D03250"/>
    <w:rsid w:val="00D04008"/>
    <w:rsid w:val="00D04434"/>
    <w:rsid w:val="00D055BC"/>
    <w:rsid w:val="00D057C7"/>
    <w:rsid w:val="00D071EF"/>
    <w:rsid w:val="00D0755A"/>
    <w:rsid w:val="00D078C5"/>
    <w:rsid w:val="00D10422"/>
    <w:rsid w:val="00D10AC1"/>
    <w:rsid w:val="00D10B0C"/>
    <w:rsid w:val="00D11630"/>
    <w:rsid w:val="00D125E0"/>
    <w:rsid w:val="00D12ABB"/>
    <w:rsid w:val="00D12ED2"/>
    <w:rsid w:val="00D13259"/>
    <w:rsid w:val="00D13A92"/>
    <w:rsid w:val="00D1443F"/>
    <w:rsid w:val="00D1451D"/>
    <w:rsid w:val="00D14604"/>
    <w:rsid w:val="00D146C6"/>
    <w:rsid w:val="00D15C0F"/>
    <w:rsid w:val="00D165A9"/>
    <w:rsid w:val="00D1685A"/>
    <w:rsid w:val="00D169E2"/>
    <w:rsid w:val="00D169E8"/>
    <w:rsid w:val="00D17AEE"/>
    <w:rsid w:val="00D200D2"/>
    <w:rsid w:val="00D20BD5"/>
    <w:rsid w:val="00D20F40"/>
    <w:rsid w:val="00D20F51"/>
    <w:rsid w:val="00D2165C"/>
    <w:rsid w:val="00D219F1"/>
    <w:rsid w:val="00D21C1D"/>
    <w:rsid w:val="00D22B1A"/>
    <w:rsid w:val="00D22ED1"/>
    <w:rsid w:val="00D22FAB"/>
    <w:rsid w:val="00D232AA"/>
    <w:rsid w:val="00D2353E"/>
    <w:rsid w:val="00D23E01"/>
    <w:rsid w:val="00D23FE1"/>
    <w:rsid w:val="00D24335"/>
    <w:rsid w:val="00D24E05"/>
    <w:rsid w:val="00D25083"/>
    <w:rsid w:val="00D253FC"/>
    <w:rsid w:val="00D25D42"/>
    <w:rsid w:val="00D25DBC"/>
    <w:rsid w:val="00D25EA2"/>
    <w:rsid w:val="00D260DB"/>
    <w:rsid w:val="00D26D0F"/>
    <w:rsid w:val="00D272DB"/>
    <w:rsid w:val="00D276AE"/>
    <w:rsid w:val="00D27908"/>
    <w:rsid w:val="00D27AE0"/>
    <w:rsid w:val="00D302D9"/>
    <w:rsid w:val="00D30DEB"/>
    <w:rsid w:val="00D30EF2"/>
    <w:rsid w:val="00D3201F"/>
    <w:rsid w:val="00D320EA"/>
    <w:rsid w:val="00D32371"/>
    <w:rsid w:val="00D32AF8"/>
    <w:rsid w:val="00D32CBB"/>
    <w:rsid w:val="00D32DD6"/>
    <w:rsid w:val="00D32F44"/>
    <w:rsid w:val="00D336AE"/>
    <w:rsid w:val="00D33CBA"/>
    <w:rsid w:val="00D33EA8"/>
    <w:rsid w:val="00D345BD"/>
    <w:rsid w:val="00D34E69"/>
    <w:rsid w:val="00D34EAD"/>
    <w:rsid w:val="00D35636"/>
    <w:rsid w:val="00D35883"/>
    <w:rsid w:val="00D35FEC"/>
    <w:rsid w:val="00D360C4"/>
    <w:rsid w:val="00D37681"/>
    <w:rsid w:val="00D376DD"/>
    <w:rsid w:val="00D3781F"/>
    <w:rsid w:val="00D4000D"/>
    <w:rsid w:val="00D40B3C"/>
    <w:rsid w:val="00D40EE7"/>
    <w:rsid w:val="00D41C6C"/>
    <w:rsid w:val="00D41FF8"/>
    <w:rsid w:val="00D4259E"/>
    <w:rsid w:val="00D43A1F"/>
    <w:rsid w:val="00D44730"/>
    <w:rsid w:val="00D44A20"/>
    <w:rsid w:val="00D44B76"/>
    <w:rsid w:val="00D44FE4"/>
    <w:rsid w:val="00D4507D"/>
    <w:rsid w:val="00D45539"/>
    <w:rsid w:val="00D45726"/>
    <w:rsid w:val="00D460AB"/>
    <w:rsid w:val="00D46ECF"/>
    <w:rsid w:val="00D47487"/>
    <w:rsid w:val="00D5064E"/>
    <w:rsid w:val="00D50673"/>
    <w:rsid w:val="00D508A3"/>
    <w:rsid w:val="00D50CE0"/>
    <w:rsid w:val="00D50E9C"/>
    <w:rsid w:val="00D51263"/>
    <w:rsid w:val="00D515F1"/>
    <w:rsid w:val="00D52035"/>
    <w:rsid w:val="00D52A63"/>
    <w:rsid w:val="00D5317C"/>
    <w:rsid w:val="00D5374A"/>
    <w:rsid w:val="00D54B98"/>
    <w:rsid w:val="00D56254"/>
    <w:rsid w:val="00D563A3"/>
    <w:rsid w:val="00D5703F"/>
    <w:rsid w:val="00D57F1E"/>
    <w:rsid w:val="00D61D80"/>
    <w:rsid w:val="00D622C7"/>
    <w:rsid w:val="00D629C8"/>
    <w:rsid w:val="00D63B0A"/>
    <w:rsid w:val="00D64074"/>
    <w:rsid w:val="00D649B0"/>
    <w:rsid w:val="00D654AF"/>
    <w:rsid w:val="00D656F6"/>
    <w:rsid w:val="00D659F1"/>
    <w:rsid w:val="00D6604C"/>
    <w:rsid w:val="00D662BF"/>
    <w:rsid w:val="00D663A7"/>
    <w:rsid w:val="00D672F0"/>
    <w:rsid w:val="00D674D6"/>
    <w:rsid w:val="00D67B2C"/>
    <w:rsid w:val="00D70584"/>
    <w:rsid w:val="00D70ACD"/>
    <w:rsid w:val="00D71011"/>
    <w:rsid w:val="00D71E2A"/>
    <w:rsid w:val="00D71F6C"/>
    <w:rsid w:val="00D72215"/>
    <w:rsid w:val="00D72AC1"/>
    <w:rsid w:val="00D73543"/>
    <w:rsid w:val="00D73903"/>
    <w:rsid w:val="00D74356"/>
    <w:rsid w:val="00D74E42"/>
    <w:rsid w:val="00D7591C"/>
    <w:rsid w:val="00D75AAD"/>
    <w:rsid w:val="00D75AB9"/>
    <w:rsid w:val="00D75B17"/>
    <w:rsid w:val="00D76746"/>
    <w:rsid w:val="00D7681F"/>
    <w:rsid w:val="00D76D5C"/>
    <w:rsid w:val="00D771B1"/>
    <w:rsid w:val="00D773B5"/>
    <w:rsid w:val="00D7762B"/>
    <w:rsid w:val="00D800D5"/>
    <w:rsid w:val="00D809DE"/>
    <w:rsid w:val="00D80E04"/>
    <w:rsid w:val="00D80E64"/>
    <w:rsid w:val="00D819F9"/>
    <w:rsid w:val="00D81BAA"/>
    <w:rsid w:val="00D81DE1"/>
    <w:rsid w:val="00D820A3"/>
    <w:rsid w:val="00D82449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193"/>
    <w:rsid w:val="00D858C4"/>
    <w:rsid w:val="00D85A49"/>
    <w:rsid w:val="00D85B05"/>
    <w:rsid w:val="00D862F3"/>
    <w:rsid w:val="00D863E1"/>
    <w:rsid w:val="00D86C7F"/>
    <w:rsid w:val="00D875DE"/>
    <w:rsid w:val="00D901F0"/>
    <w:rsid w:val="00D903F1"/>
    <w:rsid w:val="00D905BA"/>
    <w:rsid w:val="00D908F3"/>
    <w:rsid w:val="00D90922"/>
    <w:rsid w:val="00D90B01"/>
    <w:rsid w:val="00D9128A"/>
    <w:rsid w:val="00D917DB"/>
    <w:rsid w:val="00D91C11"/>
    <w:rsid w:val="00D91CDD"/>
    <w:rsid w:val="00D91DFA"/>
    <w:rsid w:val="00D92758"/>
    <w:rsid w:val="00D92FC7"/>
    <w:rsid w:val="00D93440"/>
    <w:rsid w:val="00D93556"/>
    <w:rsid w:val="00D93CF2"/>
    <w:rsid w:val="00D94BE4"/>
    <w:rsid w:val="00D94EB5"/>
    <w:rsid w:val="00D95602"/>
    <w:rsid w:val="00D959C9"/>
    <w:rsid w:val="00D95B20"/>
    <w:rsid w:val="00D95DFC"/>
    <w:rsid w:val="00D95E9D"/>
    <w:rsid w:val="00D96363"/>
    <w:rsid w:val="00D96EC7"/>
    <w:rsid w:val="00D97105"/>
    <w:rsid w:val="00D9764E"/>
    <w:rsid w:val="00DA03D7"/>
    <w:rsid w:val="00DA1E0A"/>
    <w:rsid w:val="00DA2767"/>
    <w:rsid w:val="00DA2D29"/>
    <w:rsid w:val="00DA3C80"/>
    <w:rsid w:val="00DA5605"/>
    <w:rsid w:val="00DA5890"/>
    <w:rsid w:val="00DA61B1"/>
    <w:rsid w:val="00DA6D27"/>
    <w:rsid w:val="00DA6DF2"/>
    <w:rsid w:val="00DA7730"/>
    <w:rsid w:val="00DA7831"/>
    <w:rsid w:val="00DA7B6A"/>
    <w:rsid w:val="00DA7BB5"/>
    <w:rsid w:val="00DA7D22"/>
    <w:rsid w:val="00DA7DAA"/>
    <w:rsid w:val="00DA7F21"/>
    <w:rsid w:val="00DB0070"/>
    <w:rsid w:val="00DB0281"/>
    <w:rsid w:val="00DB2287"/>
    <w:rsid w:val="00DB2BAD"/>
    <w:rsid w:val="00DB3B5E"/>
    <w:rsid w:val="00DB3C6F"/>
    <w:rsid w:val="00DB3CD8"/>
    <w:rsid w:val="00DB3EEA"/>
    <w:rsid w:val="00DB48A4"/>
    <w:rsid w:val="00DB490A"/>
    <w:rsid w:val="00DB4B79"/>
    <w:rsid w:val="00DB5497"/>
    <w:rsid w:val="00DB6175"/>
    <w:rsid w:val="00DB68CE"/>
    <w:rsid w:val="00DB73C7"/>
    <w:rsid w:val="00DB798A"/>
    <w:rsid w:val="00DB7F99"/>
    <w:rsid w:val="00DC0968"/>
    <w:rsid w:val="00DC0AF0"/>
    <w:rsid w:val="00DC0E74"/>
    <w:rsid w:val="00DC1BF5"/>
    <w:rsid w:val="00DC1E8F"/>
    <w:rsid w:val="00DC1FE8"/>
    <w:rsid w:val="00DC2C54"/>
    <w:rsid w:val="00DC3235"/>
    <w:rsid w:val="00DC32FB"/>
    <w:rsid w:val="00DC378F"/>
    <w:rsid w:val="00DC3894"/>
    <w:rsid w:val="00DC3F46"/>
    <w:rsid w:val="00DC446B"/>
    <w:rsid w:val="00DC469B"/>
    <w:rsid w:val="00DC60CA"/>
    <w:rsid w:val="00DC678E"/>
    <w:rsid w:val="00DC70E7"/>
    <w:rsid w:val="00DC7226"/>
    <w:rsid w:val="00DC78BD"/>
    <w:rsid w:val="00DD0456"/>
    <w:rsid w:val="00DD045D"/>
    <w:rsid w:val="00DD071D"/>
    <w:rsid w:val="00DD07E0"/>
    <w:rsid w:val="00DD0CDA"/>
    <w:rsid w:val="00DD0D46"/>
    <w:rsid w:val="00DD1BE4"/>
    <w:rsid w:val="00DD1C42"/>
    <w:rsid w:val="00DD1ED1"/>
    <w:rsid w:val="00DD22EA"/>
    <w:rsid w:val="00DD23CE"/>
    <w:rsid w:val="00DD27FC"/>
    <w:rsid w:val="00DD284C"/>
    <w:rsid w:val="00DD295C"/>
    <w:rsid w:val="00DD2E71"/>
    <w:rsid w:val="00DD336F"/>
    <w:rsid w:val="00DD337C"/>
    <w:rsid w:val="00DD3438"/>
    <w:rsid w:val="00DD38A2"/>
    <w:rsid w:val="00DD41A9"/>
    <w:rsid w:val="00DD41B5"/>
    <w:rsid w:val="00DD4A8F"/>
    <w:rsid w:val="00DD5BDE"/>
    <w:rsid w:val="00DD6985"/>
    <w:rsid w:val="00DD6E14"/>
    <w:rsid w:val="00DD6E77"/>
    <w:rsid w:val="00DE134F"/>
    <w:rsid w:val="00DE1504"/>
    <w:rsid w:val="00DE1816"/>
    <w:rsid w:val="00DE1A0C"/>
    <w:rsid w:val="00DE1A3B"/>
    <w:rsid w:val="00DE1E6C"/>
    <w:rsid w:val="00DE2FB0"/>
    <w:rsid w:val="00DE3122"/>
    <w:rsid w:val="00DE325A"/>
    <w:rsid w:val="00DE3CE7"/>
    <w:rsid w:val="00DE4CCB"/>
    <w:rsid w:val="00DE5613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D1C"/>
    <w:rsid w:val="00DF1CB3"/>
    <w:rsid w:val="00DF1D88"/>
    <w:rsid w:val="00DF28C2"/>
    <w:rsid w:val="00DF2936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D98"/>
    <w:rsid w:val="00E009D4"/>
    <w:rsid w:val="00E00AD9"/>
    <w:rsid w:val="00E0122F"/>
    <w:rsid w:val="00E012BE"/>
    <w:rsid w:val="00E0164B"/>
    <w:rsid w:val="00E01C86"/>
    <w:rsid w:val="00E0223A"/>
    <w:rsid w:val="00E02576"/>
    <w:rsid w:val="00E02B9D"/>
    <w:rsid w:val="00E02C65"/>
    <w:rsid w:val="00E0335F"/>
    <w:rsid w:val="00E03454"/>
    <w:rsid w:val="00E03666"/>
    <w:rsid w:val="00E03719"/>
    <w:rsid w:val="00E03B59"/>
    <w:rsid w:val="00E03C7C"/>
    <w:rsid w:val="00E03E11"/>
    <w:rsid w:val="00E048DC"/>
    <w:rsid w:val="00E04DA2"/>
    <w:rsid w:val="00E05DB6"/>
    <w:rsid w:val="00E07017"/>
    <w:rsid w:val="00E07521"/>
    <w:rsid w:val="00E075EF"/>
    <w:rsid w:val="00E10588"/>
    <w:rsid w:val="00E1080E"/>
    <w:rsid w:val="00E10C93"/>
    <w:rsid w:val="00E1141B"/>
    <w:rsid w:val="00E12D7F"/>
    <w:rsid w:val="00E13069"/>
    <w:rsid w:val="00E14BAE"/>
    <w:rsid w:val="00E14FBE"/>
    <w:rsid w:val="00E15144"/>
    <w:rsid w:val="00E153BE"/>
    <w:rsid w:val="00E15C1C"/>
    <w:rsid w:val="00E15C74"/>
    <w:rsid w:val="00E15CD6"/>
    <w:rsid w:val="00E15FC3"/>
    <w:rsid w:val="00E1603D"/>
    <w:rsid w:val="00E16469"/>
    <w:rsid w:val="00E17624"/>
    <w:rsid w:val="00E17877"/>
    <w:rsid w:val="00E17A30"/>
    <w:rsid w:val="00E17E8E"/>
    <w:rsid w:val="00E20320"/>
    <w:rsid w:val="00E20A63"/>
    <w:rsid w:val="00E20DB3"/>
    <w:rsid w:val="00E21589"/>
    <w:rsid w:val="00E21B59"/>
    <w:rsid w:val="00E21E2C"/>
    <w:rsid w:val="00E22091"/>
    <w:rsid w:val="00E236F0"/>
    <w:rsid w:val="00E23735"/>
    <w:rsid w:val="00E23B57"/>
    <w:rsid w:val="00E253CA"/>
    <w:rsid w:val="00E257F7"/>
    <w:rsid w:val="00E26493"/>
    <w:rsid w:val="00E267B4"/>
    <w:rsid w:val="00E268CE"/>
    <w:rsid w:val="00E27312"/>
    <w:rsid w:val="00E275D2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BE3"/>
    <w:rsid w:val="00E34FC5"/>
    <w:rsid w:val="00E3687F"/>
    <w:rsid w:val="00E40B03"/>
    <w:rsid w:val="00E416BB"/>
    <w:rsid w:val="00E41976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8B9"/>
    <w:rsid w:val="00E46CE6"/>
    <w:rsid w:val="00E47017"/>
    <w:rsid w:val="00E479DC"/>
    <w:rsid w:val="00E50BF1"/>
    <w:rsid w:val="00E50C38"/>
    <w:rsid w:val="00E50D77"/>
    <w:rsid w:val="00E5150D"/>
    <w:rsid w:val="00E5205F"/>
    <w:rsid w:val="00E52097"/>
    <w:rsid w:val="00E527DA"/>
    <w:rsid w:val="00E53089"/>
    <w:rsid w:val="00E540A2"/>
    <w:rsid w:val="00E5494E"/>
    <w:rsid w:val="00E54C24"/>
    <w:rsid w:val="00E55849"/>
    <w:rsid w:val="00E5697D"/>
    <w:rsid w:val="00E56A90"/>
    <w:rsid w:val="00E56DEB"/>
    <w:rsid w:val="00E57067"/>
    <w:rsid w:val="00E57E92"/>
    <w:rsid w:val="00E57F78"/>
    <w:rsid w:val="00E60321"/>
    <w:rsid w:val="00E60AC7"/>
    <w:rsid w:val="00E62562"/>
    <w:rsid w:val="00E6334F"/>
    <w:rsid w:val="00E639D8"/>
    <w:rsid w:val="00E63A06"/>
    <w:rsid w:val="00E63DB1"/>
    <w:rsid w:val="00E63EBB"/>
    <w:rsid w:val="00E64438"/>
    <w:rsid w:val="00E647B3"/>
    <w:rsid w:val="00E64926"/>
    <w:rsid w:val="00E65313"/>
    <w:rsid w:val="00E6533B"/>
    <w:rsid w:val="00E65529"/>
    <w:rsid w:val="00E656F6"/>
    <w:rsid w:val="00E6590D"/>
    <w:rsid w:val="00E65F5D"/>
    <w:rsid w:val="00E66298"/>
    <w:rsid w:val="00E66382"/>
    <w:rsid w:val="00E66506"/>
    <w:rsid w:val="00E672B3"/>
    <w:rsid w:val="00E672CA"/>
    <w:rsid w:val="00E67AB4"/>
    <w:rsid w:val="00E70362"/>
    <w:rsid w:val="00E70623"/>
    <w:rsid w:val="00E707B6"/>
    <w:rsid w:val="00E7085A"/>
    <w:rsid w:val="00E70BA2"/>
    <w:rsid w:val="00E7100C"/>
    <w:rsid w:val="00E72262"/>
    <w:rsid w:val="00E723DC"/>
    <w:rsid w:val="00E72433"/>
    <w:rsid w:val="00E728B4"/>
    <w:rsid w:val="00E734EC"/>
    <w:rsid w:val="00E736CF"/>
    <w:rsid w:val="00E73C1A"/>
    <w:rsid w:val="00E73D13"/>
    <w:rsid w:val="00E73E48"/>
    <w:rsid w:val="00E743D5"/>
    <w:rsid w:val="00E74665"/>
    <w:rsid w:val="00E74A8D"/>
    <w:rsid w:val="00E7530A"/>
    <w:rsid w:val="00E75735"/>
    <w:rsid w:val="00E760A5"/>
    <w:rsid w:val="00E7611B"/>
    <w:rsid w:val="00E76C6D"/>
    <w:rsid w:val="00E7709F"/>
    <w:rsid w:val="00E7721B"/>
    <w:rsid w:val="00E7754F"/>
    <w:rsid w:val="00E778EC"/>
    <w:rsid w:val="00E77B31"/>
    <w:rsid w:val="00E77BD1"/>
    <w:rsid w:val="00E77C42"/>
    <w:rsid w:val="00E80040"/>
    <w:rsid w:val="00E80151"/>
    <w:rsid w:val="00E805DF"/>
    <w:rsid w:val="00E80858"/>
    <w:rsid w:val="00E8087F"/>
    <w:rsid w:val="00E813AF"/>
    <w:rsid w:val="00E81A80"/>
    <w:rsid w:val="00E81C1A"/>
    <w:rsid w:val="00E81D60"/>
    <w:rsid w:val="00E81FC9"/>
    <w:rsid w:val="00E82C2D"/>
    <w:rsid w:val="00E83A40"/>
    <w:rsid w:val="00E83E63"/>
    <w:rsid w:val="00E842B2"/>
    <w:rsid w:val="00E84E1F"/>
    <w:rsid w:val="00E85A4F"/>
    <w:rsid w:val="00E85A92"/>
    <w:rsid w:val="00E85E6F"/>
    <w:rsid w:val="00E85F51"/>
    <w:rsid w:val="00E86039"/>
    <w:rsid w:val="00E86E3E"/>
    <w:rsid w:val="00E87315"/>
    <w:rsid w:val="00E87CB6"/>
    <w:rsid w:val="00E90717"/>
    <w:rsid w:val="00E90814"/>
    <w:rsid w:val="00E910DF"/>
    <w:rsid w:val="00E91449"/>
    <w:rsid w:val="00E919EC"/>
    <w:rsid w:val="00E91D77"/>
    <w:rsid w:val="00E92C6B"/>
    <w:rsid w:val="00E93B36"/>
    <w:rsid w:val="00E93F23"/>
    <w:rsid w:val="00E94FC2"/>
    <w:rsid w:val="00E96D00"/>
    <w:rsid w:val="00E96FF6"/>
    <w:rsid w:val="00E974F9"/>
    <w:rsid w:val="00E975A3"/>
    <w:rsid w:val="00E977F1"/>
    <w:rsid w:val="00E97CEF"/>
    <w:rsid w:val="00E97D1A"/>
    <w:rsid w:val="00EA02AF"/>
    <w:rsid w:val="00EA0B21"/>
    <w:rsid w:val="00EA0CA8"/>
    <w:rsid w:val="00EA0E64"/>
    <w:rsid w:val="00EA1496"/>
    <w:rsid w:val="00EA1748"/>
    <w:rsid w:val="00EA1965"/>
    <w:rsid w:val="00EA1CC2"/>
    <w:rsid w:val="00EA1F8F"/>
    <w:rsid w:val="00EA22B9"/>
    <w:rsid w:val="00EA2ACE"/>
    <w:rsid w:val="00EA3965"/>
    <w:rsid w:val="00EA3CC8"/>
    <w:rsid w:val="00EA417F"/>
    <w:rsid w:val="00EA4215"/>
    <w:rsid w:val="00EA45C9"/>
    <w:rsid w:val="00EA46B1"/>
    <w:rsid w:val="00EA4A80"/>
    <w:rsid w:val="00EA4F50"/>
    <w:rsid w:val="00EA5CF2"/>
    <w:rsid w:val="00EA5F64"/>
    <w:rsid w:val="00EA6749"/>
    <w:rsid w:val="00EA6768"/>
    <w:rsid w:val="00EA6BD8"/>
    <w:rsid w:val="00EA7776"/>
    <w:rsid w:val="00EA78D7"/>
    <w:rsid w:val="00EA7CF5"/>
    <w:rsid w:val="00EA7E5A"/>
    <w:rsid w:val="00EB0C69"/>
    <w:rsid w:val="00EB1B69"/>
    <w:rsid w:val="00EB213A"/>
    <w:rsid w:val="00EB27F8"/>
    <w:rsid w:val="00EB2E0E"/>
    <w:rsid w:val="00EB2E48"/>
    <w:rsid w:val="00EB34E7"/>
    <w:rsid w:val="00EB34FB"/>
    <w:rsid w:val="00EB3A71"/>
    <w:rsid w:val="00EB44A5"/>
    <w:rsid w:val="00EB5283"/>
    <w:rsid w:val="00EB5D3A"/>
    <w:rsid w:val="00EB68A4"/>
    <w:rsid w:val="00EB709F"/>
    <w:rsid w:val="00EB75FB"/>
    <w:rsid w:val="00EC0968"/>
    <w:rsid w:val="00EC0C95"/>
    <w:rsid w:val="00EC0CFB"/>
    <w:rsid w:val="00EC0E60"/>
    <w:rsid w:val="00EC0E82"/>
    <w:rsid w:val="00EC117F"/>
    <w:rsid w:val="00EC1440"/>
    <w:rsid w:val="00EC28C6"/>
    <w:rsid w:val="00EC2BCE"/>
    <w:rsid w:val="00EC2EB0"/>
    <w:rsid w:val="00EC330E"/>
    <w:rsid w:val="00EC3B38"/>
    <w:rsid w:val="00EC42C4"/>
    <w:rsid w:val="00EC4FDE"/>
    <w:rsid w:val="00EC5065"/>
    <w:rsid w:val="00EC5496"/>
    <w:rsid w:val="00EC561B"/>
    <w:rsid w:val="00EC56AC"/>
    <w:rsid w:val="00EC5A29"/>
    <w:rsid w:val="00EC5A9A"/>
    <w:rsid w:val="00EC6596"/>
    <w:rsid w:val="00EC6CB7"/>
    <w:rsid w:val="00EC77F9"/>
    <w:rsid w:val="00EC7AC7"/>
    <w:rsid w:val="00ED02C1"/>
    <w:rsid w:val="00ED12BB"/>
    <w:rsid w:val="00ED167D"/>
    <w:rsid w:val="00ED1932"/>
    <w:rsid w:val="00ED1B45"/>
    <w:rsid w:val="00ED1E39"/>
    <w:rsid w:val="00ED2567"/>
    <w:rsid w:val="00ED2754"/>
    <w:rsid w:val="00ED27CE"/>
    <w:rsid w:val="00ED2854"/>
    <w:rsid w:val="00ED316E"/>
    <w:rsid w:val="00ED37E2"/>
    <w:rsid w:val="00ED46F2"/>
    <w:rsid w:val="00ED4884"/>
    <w:rsid w:val="00ED5335"/>
    <w:rsid w:val="00ED545F"/>
    <w:rsid w:val="00ED550B"/>
    <w:rsid w:val="00ED5A3F"/>
    <w:rsid w:val="00ED5DEF"/>
    <w:rsid w:val="00ED6094"/>
    <w:rsid w:val="00ED6C0C"/>
    <w:rsid w:val="00ED79BF"/>
    <w:rsid w:val="00ED7A40"/>
    <w:rsid w:val="00ED7DF5"/>
    <w:rsid w:val="00ED7FAD"/>
    <w:rsid w:val="00EE0466"/>
    <w:rsid w:val="00EE05E1"/>
    <w:rsid w:val="00EE06D9"/>
    <w:rsid w:val="00EE2ACE"/>
    <w:rsid w:val="00EE2F7E"/>
    <w:rsid w:val="00EE347D"/>
    <w:rsid w:val="00EE3489"/>
    <w:rsid w:val="00EE35BD"/>
    <w:rsid w:val="00EE3926"/>
    <w:rsid w:val="00EE3CFC"/>
    <w:rsid w:val="00EE46EB"/>
    <w:rsid w:val="00EE4A22"/>
    <w:rsid w:val="00EE5A82"/>
    <w:rsid w:val="00EE6279"/>
    <w:rsid w:val="00EE63C0"/>
    <w:rsid w:val="00EE751E"/>
    <w:rsid w:val="00EE7CA4"/>
    <w:rsid w:val="00EE7FE3"/>
    <w:rsid w:val="00EF08F9"/>
    <w:rsid w:val="00EF116E"/>
    <w:rsid w:val="00EF180F"/>
    <w:rsid w:val="00EF2274"/>
    <w:rsid w:val="00EF2738"/>
    <w:rsid w:val="00EF2B84"/>
    <w:rsid w:val="00EF369E"/>
    <w:rsid w:val="00EF4372"/>
    <w:rsid w:val="00EF53A1"/>
    <w:rsid w:val="00EF5483"/>
    <w:rsid w:val="00EF5D0F"/>
    <w:rsid w:val="00EF5EF5"/>
    <w:rsid w:val="00EF6146"/>
    <w:rsid w:val="00EF6291"/>
    <w:rsid w:val="00EF6422"/>
    <w:rsid w:val="00EF7A94"/>
    <w:rsid w:val="00F005E1"/>
    <w:rsid w:val="00F007BD"/>
    <w:rsid w:val="00F01106"/>
    <w:rsid w:val="00F0182A"/>
    <w:rsid w:val="00F01D93"/>
    <w:rsid w:val="00F02120"/>
    <w:rsid w:val="00F023A2"/>
    <w:rsid w:val="00F02B5C"/>
    <w:rsid w:val="00F02DE8"/>
    <w:rsid w:val="00F035D1"/>
    <w:rsid w:val="00F0378D"/>
    <w:rsid w:val="00F043FE"/>
    <w:rsid w:val="00F04D2A"/>
    <w:rsid w:val="00F065F9"/>
    <w:rsid w:val="00F06AEB"/>
    <w:rsid w:val="00F07823"/>
    <w:rsid w:val="00F103E4"/>
    <w:rsid w:val="00F10552"/>
    <w:rsid w:val="00F10885"/>
    <w:rsid w:val="00F10B25"/>
    <w:rsid w:val="00F10EC0"/>
    <w:rsid w:val="00F1176C"/>
    <w:rsid w:val="00F1182F"/>
    <w:rsid w:val="00F11982"/>
    <w:rsid w:val="00F12825"/>
    <w:rsid w:val="00F1394F"/>
    <w:rsid w:val="00F14074"/>
    <w:rsid w:val="00F14428"/>
    <w:rsid w:val="00F15914"/>
    <w:rsid w:val="00F1637E"/>
    <w:rsid w:val="00F16A29"/>
    <w:rsid w:val="00F16AD9"/>
    <w:rsid w:val="00F16F70"/>
    <w:rsid w:val="00F170D0"/>
    <w:rsid w:val="00F17122"/>
    <w:rsid w:val="00F1768E"/>
    <w:rsid w:val="00F17693"/>
    <w:rsid w:val="00F17717"/>
    <w:rsid w:val="00F20287"/>
    <w:rsid w:val="00F211D0"/>
    <w:rsid w:val="00F22293"/>
    <w:rsid w:val="00F22CE5"/>
    <w:rsid w:val="00F23063"/>
    <w:rsid w:val="00F231EA"/>
    <w:rsid w:val="00F2467E"/>
    <w:rsid w:val="00F2476C"/>
    <w:rsid w:val="00F247BF"/>
    <w:rsid w:val="00F25603"/>
    <w:rsid w:val="00F2578E"/>
    <w:rsid w:val="00F258A6"/>
    <w:rsid w:val="00F25E17"/>
    <w:rsid w:val="00F266B0"/>
    <w:rsid w:val="00F26857"/>
    <w:rsid w:val="00F2744E"/>
    <w:rsid w:val="00F275AA"/>
    <w:rsid w:val="00F305F3"/>
    <w:rsid w:val="00F308C1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061"/>
    <w:rsid w:val="00F3387E"/>
    <w:rsid w:val="00F33ABB"/>
    <w:rsid w:val="00F33C4C"/>
    <w:rsid w:val="00F3477F"/>
    <w:rsid w:val="00F3501C"/>
    <w:rsid w:val="00F3679F"/>
    <w:rsid w:val="00F375A5"/>
    <w:rsid w:val="00F37766"/>
    <w:rsid w:val="00F37CDF"/>
    <w:rsid w:val="00F402EF"/>
    <w:rsid w:val="00F40479"/>
    <w:rsid w:val="00F40E41"/>
    <w:rsid w:val="00F411D8"/>
    <w:rsid w:val="00F41C75"/>
    <w:rsid w:val="00F426FB"/>
    <w:rsid w:val="00F4311A"/>
    <w:rsid w:val="00F43957"/>
    <w:rsid w:val="00F43C84"/>
    <w:rsid w:val="00F44032"/>
    <w:rsid w:val="00F452C7"/>
    <w:rsid w:val="00F45864"/>
    <w:rsid w:val="00F45BCE"/>
    <w:rsid w:val="00F46128"/>
    <w:rsid w:val="00F463D2"/>
    <w:rsid w:val="00F468B2"/>
    <w:rsid w:val="00F468FC"/>
    <w:rsid w:val="00F46B82"/>
    <w:rsid w:val="00F504FC"/>
    <w:rsid w:val="00F50BA3"/>
    <w:rsid w:val="00F513E7"/>
    <w:rsid w:val="00F515F7"/>
    <w:rsid w:val="00F52B25"/>
    <w:rsid w:val="00F52D4C"/>
    <w:rsid w:val="00F53269"/>
    <w:rsid w:val="00F54A07"/>
    <w:rsid w:val="00F54CE3"/>
    <w:rsid w:val="00F54F67"/>
    <w:rsid w:val="00F5580C"/>
    <w:rsid w:val="00F55D6A"/>
    <w:rsid w:val="00F56291"/>
    <w:rsid w:val="00F562E7"/>
    <w:rsid w:val="00F56561"/>
    <w:rsid w:val="00F566BE"/>
    <w:rsid w:val="00F57176"/>
    <w:rsid w:val="00F5748D"/>
    <w:rsid w:val="00F576AB"/>
    <w:rsid w:val="00F57C2F"/>
    <w:rsid w:val="00F57EA3"/>
    <w:rsid w:val="00F603F6"/>
    <w:rsid w:val="00F605EA"/>
    <w:rsid w:val="00F61DF1"/>
    <w:rsid w:val="00F61FC4"/>
    <w:rsid w:val="00F6218D"/>
    <w:rsid w:val="00F628C8"/>
    <w:rsid w:val="00F6323E"/>
    <w:rsid w:val="00F632B4"/>
    <w:rsid w:val="00F632D4"/>
    <w:rsid w:val="00F63328"/>
    <w:rsid w:val="00F63C7F"/>
    <w:rsid w:val="00F64604"/>
    <w:rsid w:val="00F6501D"/>
    <w:rsid w:val="00F65947"/>
    <w:rsid w:val="00F65DAD"/>
    <w:rsid w:val="00F6661F"/>
    <w:rsid w:val="00F67532"/>
    <w:rsid w:val="00F679A5"/>
    <w:rsid w:val="00F67C50"/>
    <w:rsid w:val="00F67C8C"/>
    <w:rsid w:val="00F67E30"/>
    <w:rsid w:val="00F70833"/>
    <w:rsid w:val="00F7085B"/>
    <w:rsid w:val="00F70E6D"/>
    <w:rsid w:val="00F70F0C"/>
    <w:rsid w:val="00F71446"/>
    <w:rsid w:val="00F71BAA"/>
    <w:rsid w:val="00F724CC"/>
    <w:rsid w:val="00F72874"/>
    <w:rsid w:val="00F728FC"/>
    <w:rsid w:val="00F72CAB"/>
    <w:rsid w:val="00F72F10"/>
    <w:rsid w:val="00F730FF"/>
    <w:rsid w:val="00F73237"/>
    <w:rsid w:val="00F73257"/>
    <w:rsid w:val="00F7687E"/>
    <w:rsid w:val="00F7797C"/>
    <w:rsid w:val="00F77CC5"/>
    <w:rsid w:val="00F802F3"/>
    <w:rsid w:val="00F80EA5"/>
    <w:rsid w:val="00F8100C"/>
    <w:rsid w:val="00F810C5"/>
    <w:rsid w:val="00F81440"/>
    <w:rsid w:val="00F81741"/>
    <w:rsid w:val="00F8217E"/>
    <w:rsid w:val="00F822B2"/>
    <w:rsid w:val="00F8296C"/>
    <w:rsid w:val="00F82D25"/>
    <w:rsid w:val="00F83095"/>
    <w:rsid w:val="00F8355A"/>
    <w:rsid w:val="00F83D0F"/>
    <w:rsid w:val="00F840CD"/>
    <w:rsid w:val="00F8414B"/>
    <w:rsid w:val="00F843DA"/>
    <w:rsid w:val="00F84D75"/>
    <w:rsid w:val="00F84E23"/>
    <w:rsid w:val="00F857D3"/>
    <w:rsid w:val="00F860A7"/>
    <w:rsid w:val="00F86296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A9B"/>
    <w:rsid w:val="00F92C23"/>
    <w:rsid w:val="00F9330F"/>
    <w:rsid w:val="00F9360D"/>
    <w:rsid w:val="00F93F4A"/>
    <w:rsid w:val="00F945FB"/>
    <w:rsid w:val="00F9474F"/>
    <w:rsid w:val="00F948F7"/>
    <w:rsid w:val="00F94ED0"/>
    <w:rsid w:val="00F957A2"/>
    <w:rsid w:val="00F95AFD"/>
    <w:rsid w:val="00F974D2"/>
    <w:rsid w:val="00F97675"/>
    <w:rsid w:val="00FA0706"/>
    <w:rsid w:val="00FA122C"/>
    <w:rsid w:val="00FA16BA"/>
    <w:rsid w:val="00FA1C80"/>
    <w:rsid w:val="00FA20FE"/>
    <w:rsid w:val="00FA36C4"/>
    <w:rsid w:val="00FA3827"/>
    <w:rsid w:val="00FA4D16"/>
    <w:rsid w:val="00FA5204"/>
    <w:rsid w:val="00FA611C"/>
    <w:rsid w:val="00FA6925"/>
    <w:rsid w:val="00FA6FA0"/>
    <w:rsid w:val="00FB0C8E"/>
    <w:rsid w:val="00FB0FC8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2608"/>
    <w:rsid w:val="00FC27A2"/>
    <w:rsid w:val="00FC3218"/>
    <w:rsid w:val="00FC4556"/>
    <w:rsid w:val="00FC4806"/>
    <w:rsid w:val="00FC4FAF"/>
    <w:rsid w:val="00FC542D"/>
    <w:rsid w:val="00FC5580"/>
    <w:rsid w:val="00FC55DF"/>
    <w:rsid w:val="00FC5882"/>
    <w:rsid w:val="00FC5AD1"/>
    <w:rsid w:val="00FC6334"/>
    <w:rsid w:val="00FC6705"/>
    <w:rsid w:val="00FC684D"/>
    <w:rsid w:val="00FC690F"/>
    <w:rsid w:val="00FC6986"/>
    <w:rsid w:val="00FC7B9E"/>
    <w:rsid w:val="00FD0082"/>
    <w:rsid w:val="00FD03DC"/>
    <w:rsid w:val="00FD0F74"/>
    <w:rsid w:val="00FD2101"/>
    <w:rsid w:val="00FD2298"/>
    <w:rsid w:val="00FD26CC"/>
    <w:rsid w:val="00FD2A47"/>
    <w:rsid w:val="00FD30F6"/>
    <w:rsid w:val="00FD351C"/>
    <w:rsid w:val="00FD382E"/>
    <w:rsid w:val="00FD42FE"/>
    <w:rsid w:val="00FD43A9"/>
    <w:rsid w:val="00FD460F"/>
    <w:rsid w:val="00FD5E6F"/>
    <w:rsid w:val="00FD70C7"/>
    <w:rsid w:val="00FD70CF"/>
    <w:rsid w:val="00FD7FA5"/>
    <w:rsid w:val="00FE0662"/>
    <w:rsid w:val="00FE090E"/>
    <w:rsid w:val="00FE0917"/>
    <w:rsid w:val="00FE0CFB"/>
    <w:rsid w:val="00FE12D2"/>
    <w:rsid w:val="00FE1D38"/>
    <w:rsid w:val="00FE1E5F"/>
    <w:rsid w:val="00FE2B87"/>
    <w:rsid w:val="00FE2E1D"/>
    <w:rsid w:val="00FE2E94"/>
    <w:rsid w:val="00FE3816"/>
    <w:rsid w:val="00FE43D5"/>
    <w:rsid w:val="00FE498E"/>
    <w:rsid w:val="00FE4AA2"/>
    <w:rsid w:val="00FE4B2C"/>
    <w:rsid w:val="00FE4C7F"/>
    <w:rsid w:val="00FE60BC"/>
    <w:rsid w:val="00FE63D6"/>
    <w:rsid w:val="00FE65F7"/>
    <w:rsid w:val="00FE6939"/>
    <w:rsid w:val="00FF0012"/>
    <w:rsid w:val="00FF02F0"/>
    <w:rsid w:val="00FF0A1A"/>
    <w:rsid w:val="00FF0FFA"/>
    <w:rsid w:val="00FF13E1"/>
    <w:rsid w:val="00FF1FC2"/>
    <w:rsid w:val="00FF3AD4"/>
    <w:rsid w:val="00FF3C46"/>
    <w:rsid w:val="00FF3EEC"/>
    <w:rsid w:val="00FF4520"/>
    <w:rsid w:val="00FF4A3C"/>
    <w:rsid w:val="00FF4C37"/>
    <w:rsid w:val="00FF5042"/>
    <w:rsid w:val="00FF52E2"/>
    <w:rsid w:val="00FF583E"/>
    <w:rsid w:val="00FF5DEF"/>
    <w:rsid w:val="00FF609A"/>
    <w:rsid w:val="00FF6166"/>
    <w:rsid w:val="00FF6AB4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FE4DAED-41DC-4921-B936-CE792AB4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28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930DD"/>
    <w:pPr>
      <w:ind w:left="284"/>
    </w:pPr>
  </w:style>
  <w:style w:type="paragraph" w:customStyle="1" w:styleId="AAFrameAddress">
    <w:name w:val="AA Frame Address"/>
    <w:basedOn w:val="Heading1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semiHidden/>
    <w:rsid w:val="007930DD"/>
    <w:pPr>
      <w:ind w:left="1134"/>
    </w:pPr>
  </w:style>
  <w:style w:type="paragraph" w:styleId="TOC6">
    <w:name w:val="toc 6"/>
    <w:basedOn w:val="Normal"/>
    <w:next w:val="Normal"/>
    <w:semiHidden/>
    <w:rsid w:val="007930DD"/>
    <w:pPr>
      <w:ind w:left="1418"/>
    </w:pPr>
  </w:style>
  <w:style w:type="paragraph" w:styleId="TOC7">
    <w:name w:val="toc 7"/>
    <w:basedOn w:val="Normal"/>
    <w:next w:val="Normal"/>
    <w:semiHidden/>
    <w:rsid w:val="007930DD"/>
    <w:pPr>
      <w:ind w:left="1701"/>
    </w:pPr>
  </w:style>
  <w:style w:type="paragraph" w:styleId="TOC8">
    <w:name w:val="toc 8"/>
    <w:basedOn w:val="Normal"/>
    <w:next w:val="Normal"/>
    <w:semiHidden/>
    <w:rsid w:val="007930DD"/>
    <w:pPr>
      <w:ind w:left="1985"/>
    </w:pPr>
  </w:style>
  <w:style w:type="paragraph" w:styleId="TOC9">
    <w:name w:val="toc 9"/>
    <w:basedOn w:val="Normal"/>
    <w:next w:val="Normal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semiHidden/>
    <w:rsid w:val="007930DD"/>
    <w:pPr>
      <w:ind w:left="567" w:hanging="567"/>
    </w:pPr>
  </w:style>
  <w:style w:type="paragraph" w:styleId="ListBullet5">
    <w:name w:val="List Bullet 5"/>
    <w:basedOn w:val="Normal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paragraph" w:styleId="BodyTextFirstIndent">
    <w:name w:val="Body Text First Indent"/>
    <w:basedOn w:val="BodyText"/>
    <w:rsid w:val="007930DD"/>
    <w:pPr>
      <w:ind w:firstLine="284"/>
    </w:pPr>
  </w:style>
  <w:style w:type="paragraph" w:styleId="BodyTextIndent">
    <w:name w:val="Body Text Indent"/>
    <w:basedOn w:val="Normal"/>
    <w:rsid w:val="007930DD"/>
    <w:pPr>
      <w:spacing w:after="120"/>
      <w:ind w:left="283"/>
    </w:pPr>
  </w:style>
  <w:style w:type="paragraph" w:styleId="BodyTextFirstIndent2">
    <w:name w:val="Body Text First Indent 2"/>
    <w:basedOn w:val="BodyTextIndent"/>
    <w:rsid w:val="007930DD"/>
    <w:pPr>
      <w:ind w:left="284" w:firstLine="284"/>
    </w:pPr>
  </w:style>
  <w:style w:type="character" w:styleId="Strong">
    <w:name w:val="Strong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paragraph" w:styleId="BodyText2">
    <w:name w:val="Body Text 2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82D66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A849A3"/>
    <w:rPr>
      <w:rFonts w:ascii="Arial" w:hAnsi="Arial"/>
      <w:sz w:val="18"/>
      <w:szCs w:val="18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locked/>
    <w:rsid w:val="00B27F9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761B47"/>
    <w:rPr>
      <w:i/>
      <w:iCs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D82F2-C417-452E-B4A8-3C8E283B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29</Pages>
  <Words>7121</Words>
  <Characters>29698</Characters>
  <Application>Microsoft Office Word</Application>
  <DocSecurity>0</DocSecurity>
  <Lines>247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36746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4</cp:revision>
  <cp:lastPrinted>2019-11-08T02:37:00Z</cp:lastPrinted>
  <dcterms:created xsi:type="dcterms:W3CDTF">2019-11-11T07:16:00Z</dcterms:created>
  <dcterms:modified xsi:type="dcterms:W3CDTF">2019-11-11T07:17:00Z</dcterms:modified>
</cp:coreProperties>
</file>